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5213A" w14:textId="77777777" w:rsidR="00B05332" w:rsidRPr="004B07C8" w:rsidRDefault="00B05332" w:rsidP="00290500">
      <w:pPr>
        <w:spacing w:line="240" w:lineRule="atLeast"/>
        <w:ind w:right="387"/>
        <w:rPr>
          <w:rFonts w:ascii="Angsana New" w:hAnsi="Angsana New"/>
          <w:b/>
          <w:bCs/>
          <w:sz w:val="28"/>
          <w:szCs w:val="28"/>
        </w:rPr>
      </w:pPr>
      <w:r w:rsidRPr="004B07C8">
        <w:rPr>
          <w:rFonts w:ascii="Angsana New" w:hAnsi="Angsana New"/>
          <w:b/>
          <w:bCs/>
          <w:sz w:val="28"/>
          <w:szCs w:val="28"/>
        </w:rPr>
        <w:t>Mukdahan International Hospital Public Company Limited and its Subsidiary</w:t>
      </w:r>
    </w:p>
    <w:p w14:paraId="06C8AB94" w14:textId="77777777" w:rsidR="00B05332" w:rsidRPr="004B07C8" w:rsidRDefault="00B05332" w:rsidP="00290500">
      <w:pPr>
        <w:spacing w:line="240" w:lineRule="atLeast"/>
        <w:ind w:right="387"/>
        <w:rPr>
          <w:rFonts w:ascii="Angsana New" w:hAnsi="Angsana New"/>
          <w:b/>
          <w:bCs/>
          <w:sz w:val="28"/>
          <w:szCs w:val="28"/>
        </w:rPr>
      </w:pPr>
      <w:r w:rsidRPr="004B07C8">
        <w:rPr>
          <w:rFonts w:ascii="Angsana New" w:hAnsi="Angsana New"/>
          <w:b/>
          <w:bCs/>
          <w:sz w:val="28"/>
          <w:szCs w:val="28"/>
        </w:rPr>
        <w:t>Condensed notes to the interim financial information</w:t>
      </w:r>
    </w:p>
    <w:p w14:paraId="5B6B09D5" w14:textId="77777777" w:rsidR="00B05332" w:rsidRPr="004B07C8" w:rsidRDefault="00B05332" w:rsidP="00290500">
      <w:pPr>
        <w:spacing w:line="240" w:lineRule="atLeast"/>
        <w:ind w:right="387"/>
        <w:rPr>
          <w:rFonts w:ascii="Angsana New" w:hAnsi="Angsana New"/>
          <w:b/>
          <w:bCs/>
          <w:sz w:val="28"/>
          <w:szCs w:val="28"/>
        </w:rPr>
      </w:pPr>
      <w:r w:rsidRPr="004B07C8">
        <w:rPr>
          <w:rFonts w:ascii="Angsana New" w:hAnsi="Angsana New"/>
          <w:b/>
          <w:bCs/>
          <w:sz w:val="28"/>
          <w:szCs w:val="28"/>
        </w:rPr>
        <w:t xml:space="preserve">For the </w:t>
      </w:r>
      <w:r w:rsidRPr="004B07C8">
        <w:rPr>
          <w:rFonts w:ascii="Angsana New" w:hAnsi="Angsana New"/>
          <w:b/>
          <w:bCs/>
          <w:sz w:val="28"/>
          <w:szCs w:val="28"/>
          <w:cs/>
        </w:rPr>
        <w:t>3-</w:t>
      </w:r>
      <w:r w:rsidRPr="004B07C8">
        <w:rPr>
          <w:rFonts w:ascii="Angsana New" w:hAnsi="Angsana New"/>
          <w:b/>
          <w:bCs/>
          <w:sz w:val="28"/>
          <w:szCs w:val="28"/>
        </w:rPr>
        <w:t>month period ended</w:t>
      </w:r>
      <w:r>
        <w:rPr>
          <w:rFonts w:ascii="Angsana New" w:hAnsi="Angsana New"/>
          <w:b/>
          <w:bCs/>
          <w:sz w:val="28"/>
          <w:szCs w:val="28"/>
        </w:rPr>
        <w:t xml:space="preserve"> </w:t>
      </w:r>
      <w:r w:rsidRPr="004B07C8">
        <w:rPr>
          <w:rFonts w:ascii="Angsana New" w:hAnsi="Angsana New"/>
          <w:b/>
          <w:bCs/>
          <w:sz w:val="28"/>
          <w:szCs w:val="28"/>
        </w:rPr>
        <w:t>March</w:t>
      </w:r>
      <w:r>
        <w:rPr>
          <w:rFonts w:ascii="Angsana New" w:hAnsi="Angsana New"/>
          <w:b/>
          <w:bCs/>
          <w:sz w:val="28"/>
          <w:szCs w:val="28"/>
        </w:rPr>
        <w:t xml:space="preserve"> 31,</w:t>
      </w:r>
      <w:r w:rsidRPr="004B07C8">
        <w:rPr>
          <w:rFonts w:ascii="Angsana New" w:hAnsi="Angsana New"/>
          <w:b/>
          <w:bCs/>
          <w:sz w:val="28"/>
          <w:szCs w:val="28"/>
        </w:rPr>
        <w:t xml:space="preserve"> </w:t>
      </w:r>
      <w:r w:rsidRPr="004B07C8">
        <w:rPr>
          <w:rFonts w:ascii="Angsana New" w:hAnsi="Angsana New"/>
          <w:b/>
          <w:bCs/>
          <w:sz w:val="28"/>
          <w:szCs w:val="28"/>
          <w:cs/>
        </w:rPr>
        <w:t>202</w:t>
      </w:r>
      <w:r w:rsidRPr="004B07C8">
        <w:rPr>
          <w:rFonts w:ascii="Angsana New" w:hAnsi="Angsana New" w:hint="cs"/>
          <w:b/>
          <w:bCs/>
          <w:sz w:val="28"/>
          <w:szCs w:val="28"/>
          <w:cs/>
        </w:rPr>
        <w:t>6</w:t>
      </w:r>
    </w:p>
    <w:tbl>
      <w:tblPr>
        <w:tblpPr w:leftFromText="180" w:rightFromText="180" w:vertAnchor="page" w:horzAnchor="margin" w:tblpY="29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68"/>
        <w:gridCol w:w="7536"/>
      </w:tblGrid>
      <w:tr w:rsidR="007B4A3A" w:rsidRPr="004B07C8" w14:paraId="1C32C81D" w14:textId="77777777" w:rsidTr="00290500">
        <w:trPr>
          <w:trHeight w:val="227"/>
        </w:trPr>
        <w:tc>
          <w:tcPr>
            <w:tcW w:w="1244" w:type="dxa"/>
            <w:tcBorders>
              <w:top w:val="nil"/>
              <w:left w:val="nil"/>
              <w:bottom w:val="nil"/>
              <w:right w:val="nil"/>
            </w:tcBorders>
          </w:tcPr>
          <w:p w14:paraId="1BE45689" w14:textId="77777777" w:rsidR="007B4A3A" w:rsidRPr="004B07C8" w:rsidRDefault="00067091" w:rsidP="00B05332">
            <w:pPr>
              <w:pStyle w:val="TOC2"/>
              <w:ind w:left="0"/>
              <w:jc w:val="center"/>
              <w:rPr>
                <w:b/>
                <w:bCs/>
              </w:rPr>
            </w:pPr>
            <w:r w:rsidRPr="004B07C8">
              <w:rPr>
                <w:b/>
                <w:bCs/>
              </w:rPr>
              <w:t>Note</w:t>
            </w:r>
          </w:p>
        </w:tc>
        <w:tc>
          <w:tcPr>
            <w:tcW w:w="268" w:type="dxa"/>
            <w:tcBorders>
              <w:top w:val="nil"/>
              <w:left w:val="nil"/>
              <w:bottom w:val="nil"/>
              <w:right w:val="nil"/>
            </w:tcBorders>
          </w:tcPr>
          <w:p w14:paraId="21D8871C" w14:textId="77777777" w:rsidR="007B4A3A" w:rsidRPr="004B07C8" w:rsidRDefault="007B4A3A" w:rsidP="00B05332">
            <w:pPr>
              <w:pStyle w:val="TOC2"/>
              <w:rPr>
                <w:b/>
                <w:bCs/>
              </w:rPr>
            </w:pPr>
          </w:p>
        </w:tc>
        <w:tc>
          <w:tcPr>
            <w:tcW w:w="7536" w:type="dxa"/>
            <w:tcBorders>
              <w:top w:val="nil"/>
              <w:left w:val="nil"/>
              <w:bottom w:val="nil"/>
              <w:right w:val="nil"/>
            </w:tcBorders>
          </w:tcPr>
          <w:p w14:paraId="0AC3FFA3" w14:textId="77777777" w:rsidR="007B4A3A" w:rsidRPr="004B07C8" w:rsidRDefault="003B1A65" w:rsidP="00B05332">
            <w:pPr>
              <w:pStyle w:val="TOC2"/>
              <w:rPr>
                <w:b/>
                <w:bCs/>
                <w:cs/>
              </w:rPr>
            </w:pPr>
            <w:r w:rsidRPr="004B07C8">
              <w:rPr>
                <w:b/>
                <w:bCs/>
              </w:rPr>
              <w:t>Contents</w:t>
            </w:r>
          </w:p>
        </w:tc>
      </w:tr>
      <w:tr w:rsidR="007B4A3A" w:rsidRPr="004B07C8" w14:paraId="0033EBFA"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333C757" w14:textId="77777777" w:rsidR="007B4A3A" w:rsidRPr="004B07C8" w:rsidRDefault="007B4A3A" w:rsidP="00B05332">
            <w:pPr>
              <w:pStyle w:val="TOC2"/>
              <w:jc w:val="center"/>
            </w:pPr>
            <w:r w:rsidRPr="004B07C8">
              <w:t>1</w:t>
            </w:r>
          </w:p>
        </w:tc>
        <w:tc>
          <w:tcPr>
            <w:tcW w:w="268" w:type="dxa"/>
          </w:tcPr>
          <w:p w14:paraId="54734765" w14:textId="77777777" w:rsidR="007B4A3A" w:rsidRPr="004B07C8" w:rsidRDefault="007B4A3A" w:rsidP="00B05332">
            <w:pPr>
              <w:pStyle w:val="TOC2"/>
            </w:pPr>
          </w:p>
        </w:tc>
        <w:tc>
          <w:tcPr>
            <w:tcW w:w="7536" w:type="dxa"/>
          </w:tcPr>
          <w:p w14:paraId="6586D205" w14:textId="77777777" w:rsidR="007B4A3A" w:rsidRPr="004B07C8" w:rsidRDefault="00111532" w:rsidP="00B05332">
            <w:pPr>
              <w:pStyle w:val="TOC2"/>
              <w:rPr>
                <w:b/>
                <w:bCs/>
                <w:cs/>
              </w:rPr>
            </w:pPr>
            <w:r w:rsidRPr="004B07C8">
              <w:t>General information</w:t>
            </w:r>
          </w:p>
        </w:tc>
      </w:tr>
      <w:tr w:rsidR="007B4A3A" w:rsidRPr="004B07C8" w14:paraId="162F0BFC"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2F08759" w14:textId="77777777" w:rsidR="007B4A3A" w:rsidRPr="004B07C8" w:rsidRDefault="007B4A3A" w:rsidP="00B05332">
            <w:pPr>
              <w:pStyle w:val="TOC2"/>
              <w:jc w:val="center"/>
            </w:pPr>
            <w:r w:rsidRPr="004B07C8">
              <w:t>2</w:t>
            </w:r>
          </w:p>
        </w:tc>
        <w:tc>
          <w:tcPr>
            <w:tcW w:w="268" w:type="dxa"/>
          </w:tcPr>
          <w:p w14:paraId="40853DA5" w14:textId="77777777" w:rsidR="007B4A3A" w:rsidRPr="004B07C8" w:rsidRDefault="007B4A3A" w:rsidP="00B05332">
            <w:pPr>
              <w:pStyle w:val="TOC2"/>
            </w:pPr>
          </w:p>
        </w:tc>
        <w:tc>
          <w:tcPr>
            <w:tcW w:w="7536" w:type="dxa"/>
          </w:tcPr>
          <w:p w14:paraId="529AC2C6" w14:textId="77777777" w:rsidR="007B4A3A" w:rsidRPr="004B07C8" w:rsidRDefault="00B8734B" w:rsidP="00B05332">
            <w:pPr>
              <w:pStyle w:val="TOC2"/>
              <w:rPr>
                <w:b/>
                <w:bCs/>
                <w:cs/>
              </w:rPr>
            </w:pPr>
            <w:r w:rsidRPr="004B07C8">
              <w:t>Basis for the preparation of consolidated and separate financial information</w:t>
            </w:r>
          </w:p>
        </w:tc>
      </w:tr>
      <w:tr w:rsidR="007B4A3A" w:rsidRPr="004B07C8" w14:paraId="312482A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5EB8529" w14:textId="77777777" w:rsidR="007B4A3A" w:rsidRPr="004B07C8" w:rsidRDefault="007B4A3A" w:rsidP="00B05332">
            <w:pPr>
              <w:pStyle w:val="TOC2"/>
              <w:jc w:val="center"/>
            </w:pPr>
            <w:r w:rsidRPr="004B07C8">
              <w:t>3</w:t>
            </w:r>
          </w:p>
        </w:tc>
        <w:tc>
          <w:tcPr>
            <w:tcW w:w="268" w:type="dxa"/>
          </w:tcPr>
          <w:p w14:paraId="57603BBA" w14:textId="77777777" w:rsidR="007B4A3A" w:rsidRPr="004B07C8" w:rsidRDefault="007B4A3A" w:rsidP="00B05332">
            <w:pPr>
              <w:pStyle w:val="TOC2"/>
            </w:pPr>
          </w:p>
        </w:tc>
        <w:tc>
          <w:tcPr>
            <w:tcW w:w="7536" w:type="dxa"/>
          </w:tcPr>
          <w:p w14:paraId="21E03380" w14:textId="4FD7F2A0" w:rsidR="007B4A3A" w:rsidRPr="004B07C8" w:rsidRDefault="00885023" w:rsidP="00B05332">
            <w:pPr>
              <w:pStyle w:val="TOC2"/>
              <w:rPr>
                <w:b/>
                <w:bCs/>
              </w:rPr>
            </w:pPr>
            <w:r>
              <w:t>Material</w:t>
            </w:r>
            <w:r w:rsidR="001C513A" w:rsidRPr="004B07C8">
              <w:t xml:space="preserve"> accounting polic</w:t>
            </w:r>
            <w:r>
              <w:t>y information</w:t>
            </w:r>
          </w:p>
        </w:tc>
      </w:tr>
      <w:tr w:rsidR="00AF202F" w:rsidRPr="004B07C8" w14:paraId="530B285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B60422" w14:textId="77777777" w:rsidR="00AF202F" w:rsidRPr="004B07C8" w:rsidRDefault="002C7E32" w:rsidP="00B05332">
            <w:pPr>
              <w:pStyle w:val="TOC2"/>
              <w:jc w:val="center"/>
            </w:pPr>
            <w:r w:rsidRPr="004B07C8">
              <w:rPr>
                <w:rFonts w:hint="cs"/>
                <w:cs/>
              </w:rPr>
              <w:t>4</w:t>
            </w:r>
          </w:p>
        </w:tc>
        <w:tc>
          <w:tcPr>
            <w:tcW w:w="268" w:type="dxa"/>
          </w:tcPr>
          <w:p w14:paraId="41C96BA9" w14:textId="77777777" w:rsidR="00AF202F" w:rsidRPr="004B07C8" w:rsidRDefault="00AF202F" w:rsidP="00B05332">
            <w:pPr>
              <w:pStyle w:val="TOC2"/>
            </w:pPr>
          </w:p>
        </w:tc>
        <w:tc>
          <w:tcPr>
            <w:tcW w:w="7536" w:type="dxa"/>
          </w:tcPr>
          <w:p w14:paraId="67340E08" w14:textId="77777777" w:rsidR="00AF202F" w:rsidRPr="004B07C8" w:rsidRDefault="00AF2A86" w:rsidP="00B05332">
            <w:pPr>
              <w:pStyle w:val="TOC2"/>
              <w:rPr>
                <w:cs/>
                <w:lang w:val="en-US"/>
              </w:rPr>
            </w:pPr>
            <w:r w:rsidRPr="004B07C8">
              <w:rPr>
                <w:lang w:val="en-US"/>
              </w:rPr>
              <w:t>Reclassification</w:t>
            </w:r>
          </w:p>
        </w:tc>
      </w:tr>
      <w:tr w:rsidR="004C772B" w:rsidRPr="004B07C8" w14:paraId="77E59E4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E18615B" w14:textId="77777777" w:rsidR="004C772B" w:rsidRPr="004B07C8" w:rsidRDefault="002C7E32" w:rsidP="00B05332">
            <w:pPr>
              <w:pStyle w:val="TOC2"/>
              <w:jc w:val="center"/>
            </w:pPr>
            <w:r w:rsidRPr="004B07C8">
              <w:rPr>
                <w:rFonts w:hint="cs"/>
                <w:cs/>
              </w:rPr>
              <w:t>5</w:t>
            </w:r>
          </w:p>
        </w:tc>
        <w:tc>
          <w:tcPr>
            <w:tcW w:w="268" w:type="dxa"/>
          </w:tcPr>
          <w:p w14:paraId="385BDDA4" w14:textId="77777777" w:rsidR="004C772B" w:rsidRPr="004B07C8" w:rsidRDefault="004C772B" w:rsidP="00B05332">
            <w:pPr>
              <w:pStyle w:val="TOC2"/>
            </w:pPr>
          </w:p>
        </w:tc>
        <w:tc>
          <w:tcPr>
            <w:tcW w:w="7536" w:type="dxa"/>
          </w:tcPr>
          <w:p w14:paraId="3752A08A" w14:textId="77777777" w:rsidR="004C772B" w:rsidRPr="004B07C8" w:rsidRDefault="00F845B8" w:rsidP="00B05332">
            <w:pPr>
              <w:pStyle w:val="TOC2"/>
              <w:rPr>
                <w:cs/>
              </w:rPr>
            </w:pPr>
            <w:r w:rsidRPr="004B07C8">
              <w:t>Related-party transactions</w:t>
            </w:r>
          </w:p>
        </w:tc>
      </w:tr>
      <w:tr w:rsidR="004C772B" w:rsidRPr="004B07C8" w14:paraId="54418346"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3EF6FDD0" w14:textId="77777777" w:rsidR="004C772B" w:rsidRPr="004B07C8" w:rsidRDefault="002C7E32" w:rsidP="00B05332">
            <w:pPr>
              <w:pStyle w:val="TOC2"/>
              <w:jc w:val="center"/>
            </w:pPr>
            <w:r w:rsidRPr="004B07C8">
              <w:rPr>
                <w:rFonts w:hint="cs"/>
                <w:cs/>
              </w:rPr>
              <w:t>6</w:t>
            </w:r>
          </w:p>
        </w:tc>
        <w:tc>
          <w:tcPr>
            <w:tcW w:w="268" w:type="dxa"/>
          </w:tcPr>
          <w:p w14:paraId="2473E88F" w14:textId="77777777" w:rsidR="004C772B" w:rsidRPr="004B07C8" w:rsidRDefault="004C772B" w:rsidP="00B05332">
            <w:pPr>
              <w:pStyle w:val="TOC2"/>
            </w:pPr>
          </w:p>
        </w:tc>
        <w:tc>
          <w:tcPr>
            <w:tcW w:w="7536" w:type="dxa"/>
          </w:tcPr>
          <w:p w14:paraId="0DAD812E" w14:textId="77777777" w:rsidR="004C772B" w:rsidRPr="004B07C8" w:rsidRDefault="00A10B4C" w:rsidP="00B05332">
            <w:pPr>
              <w:pStyle w:val="TOC2"/>
              <w:rPr>
                <w:b/>
                <w:bCs/>
              </w:rPr>
            </w:pPr>
            <w:r w:rsidRPr="004B07C8">
              <w:t>Cash and cash equivalents</w:t>
            </w:r>
          </w:p>
        </w:tc>
      </w:tr>
      <w:tr w:rsidR="004C772B" w:rsidRPr="004B07C8" w14:paraId="5C0C5420"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7055EBCB" w14:textId="77777777" w:rsidR="004C772B" w:rsidRPr="004B07C8" w:rsidRDefault="002C7E32" w:rsidP="00B05332">
            <w:pPr>
              <w:pStyle w:val="TOC2"/>
              <w:jc w:val="center"/>
              <w:rPr>
                <w:cs/>
              </w:rPr>
            </w:pPr>
            <w:r w:rsidRPr="004B07C8">
              <w:rPr>
                <w:rFonts w:hint="cs"/>
                <w:cs/>
              </w:rPr>
              <w:t>7</w:t>
            </w:r>
          </w:p>
        </w:tc>
        <w:tc>
          <w:tcPr>
            <w:tcW w:w="268" w:type="dxa"/>
          </w:tcPr>
          <w:p w14:paraId="2B43C302" w14:textId="77777777" w:rsidR="004C772B" w:rsidRPr="004B07C8" w:rsidRDefault="004C772B" w:rsidP="00B05332">
            <w:pPr>
              <w:pStyle w:val="TOC2"/>
            </w:pPr>
          </w:p>
        </w:tc>
        <w:tc>
          <w:tcPr>
            <w:tcW w:w="7536" w:type="dxa"/>
          </w:tcPr>
          <w:p w14:paraId="619CEBBB" w14:textId="77777777" w:rsidR="004C772B" w:rsidRPr="004B07C8" w:rsidRDefault="000910FF" w:rsidP="00B05332">
            <w:pPr>
              <w:pStyle w:val="TOC2"/>
              <w:rPr>
                <w:b/>
                <w:bCs/>
                <w:cs/>
              </w:rPr>
            </w:pPr>
            <w:r w:rsidRPr="004B07C8">
              <w:t>Trade and other current receivables</w:t>
            </w:r>
          </w:p>
        </w:tc>
      </w:tr>
      <w:tr w:rsidR="008D09AE" w:rsidRPr="004B07C8" w14:paraId="6064FC82"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043EBE" w14:textId="77777777" w:rsidR="008D09AE" w:rsidRPr="004B07C8" w:rsidRDefault="008D09AE" w:rsidP="00B05332">
            <w:pPr>
              <w:pStyle w:val="TOC2"/>
              <w:jc w:val="center"/>
            </w:pPr>
            <w:r w:rsidRPr="004B07C8">
              <w:rPr>
                <w:rFonts w:hint="cs"/>
                <w:cs/>
              </w:rPr>
              <w:t>8</w:t>
            </w:r>
          </w:p>
        </w:tc>
        <w:tc>
          <w:tcPr>
            <w:tcW w:w="268" w:type="dxa"/>
          </w:tcPr>
          <w:p w14:paraId="1DE7E72D" w14:textId="77777777" w:rsidR="008D09AE" w:rsidRPr="004B07C8" w:rsidRDefault="008D09AE" w:rsidP="00B05332">
            <w:pPr>
              <w:pStyle w:val="TOC2"/>
            </w:pPr>
          </w:p>
        </w:tc>
        <w:tc>
          <w:tcPr>
            <w:tcW w:w="7536" w:type="dxa"/>
          </w:tcPr>
          <w:p w14:paraId="649C6F41" w14:textId="77777777" w:rsidR="008D09AE" w:rsidRPr="004B07C8" w:rsidRDefault="00841DFE" w:rsidP="00B05332">
            <w:pPr>
              <w:pStyle w:val="TOC2"/>
              <w:rPr>
                <w:cs/>
              </w:rPr>
            </w:pPr>
            <w:r w:rsidRPr="004B07C8">
              <w:t>Inventories</w:t>
            </w:r>
          </w:p>
        </w:tc>
      </w:tr>
      <w:tr w:rsidR="008561B1" w:rsidRPr="004B07C8" w14:paraId="12F72355"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1D37F6A6" w14:textId="77777777" w:rsidR="008561B1" w:rsidRPr="004B07C8" w:rsidRDefault="002C7E32" w:rsidP="00B05332">
            <w:pPr>
              <w:pStyle w:val="TOC2"/>
              <w:jc w:val="center"/>
              <w:rPr>
                <w:cs/>
              </w:rPr>
            </w:pPr>
            <w:r w:rsidRPr="004B07C8">
              <w:rPr>
                <w:rFonts w:hint="cs"/>
                <w:cs/>
              </w:rPr>
              <w:t>9</w:t>
            </w:r>
          </w:p>
        </w:tc>
        <w:tc>
          <w:tcPr>
            <w:tcW w:w="268" w:type="dxa"/>
          </w:tcPr>
          <w:p w14:paraId="06FDF59B" w14:textId="77777777" w:rsidR="008561B1" w:rsidRPr="004B07C8" w:rsidRDefault="008561B1" w:rsidP="00B05332">
            <w:pPr>
              <w:pStyle w:val="TOC2"/>
            </w:pPr>
          </w:p>
        </w:tc>
        <w:tc>
          <w:tcPr>
            <w:tcW w:w="7536" w:type="dxa"/>
          </w:tcPr>
          <w:p w14:paraId="57C3F0BB" w14:textId="77777777" w:rsidR="008561B1" w:rsidRPr="004B07C8" w:rsidRDefault="00306A81" w:rsidP="00B05332">
            <w:pPr>
              <w:pStyle w:val="TOC2"/>
              <w:rPr>
                <w:cs/>
              </w:rPr>
            </w:pPr>
            <w:r w:rsidRPr="004B07C8">
              <w:t>Investment in subsidiaries</w:t>
            </w:r>
          </w:p>
        </w:tc>
      </w:tr>
      <w:tr w:rsidR="008561B1" w:rsidRPr="004B07C8" w14:paraId="311C6CA8"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E132ED9" w14:textId="77777777" w:rsidR="008561B1" w:rsidRPr="004B07C8" w:rsidRDefault="002C7E32" w:rsidP="00B05332">
            <w:pPr>
              <w:pStyle w:val="TOC2"/>
              <w:jc w:val="center"/>
              <w:rPr>
                <w:cs/>
              </w:rPr>
            </w:pPr>
            <w:r w:rsidRPr="004B07C8">
              <w:rPr>
                <w:rFonts w:hint="cs"/>
                <w:cs/>
              </w:rPr>
              <w:t>10</w:t>
            </w:r>
          </w:p>
        </w:tc>
        <w:tc>
          <w:tcPr>
            <w:tcW w:w="268" w:type="dxa"/>
          </w:tcPr>
          <w:p w14:paraId="30F912CD" w14:textId="77777777" w:rsidR="008561B1" w:rsidRPr="004B07C8" w:rsidRDefault="008561B1" w:rsidP="00B05332">
            <w:pPr>
              <w:pStyle w:val="TOC2"/>
            </w:pPr>
          </w:p>
        </w:tc>
        <w:tc>
          <w:tcPr>
            <w:tcW w:w="7536" w:type="dxa"/>
          </w:tcPr>
          <w:p w14:paraId="5E52FF63" w14:textId="77777777" w:rsidR="008561B1" w:rsidRPr="004B07C8" w:rsidRDefault="0005195A" w:rsidP="00B05332">
            <w:pPr>
              <w:pStyle w:val="TOC2"/>
              <w:rPr>
                <w:cs/>
              </w:rPr>
            </w:pPr>
            <w:r w:rsidRPr="004B07C8">
              <w:t>Property, plant and equipment</w:t>
            </w:r>
          </w:p>
        </w:tc>
      </w:tr>
      <w:tr w:rsidR="008561B1" w:rsidRPr="004B07C8" w14:paraId="1D47092F"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A812DE4" w14:textId="77777777" w:rsidR="008561B1" w:rsidRPr="004B07C8" w:rsidRDefault="002C7E32" w:rsidP="00B05332">
            <w:pPr>
              <w:pStyle w:val="TOC2"/>
              <w:jc w:val="center"/>
              <w:rPr>
                <w:cs/>
              </w:rPr>
            </w:pPr>
            <w:r w:rsidRPr="004B07C8">
              <w:rPr>
                <w:rFonts w:hint="cs"/>
                <w:cs/>
              </w:rPr>
              <w:t>11</w:t>
            </w:r>
          </w:p>
        </w:tc>
        <w:tc>
          <w:tcPr>
            <w:tcW w:w="268" w:type="dxa"/>
          </w:tcPr>
          <w:p w14:paraId="38CA5AE5" w14:textId="77777777" w:rsidR="008561B1" w:rsidRPr="004B07C8" w:rsidRDefault="008561B1" w:rsidP="00B05332">
            <w:pPr>
              <w:pStyle w:val="TOC2"/>
            </w:pPr>
          </w:p>
        </w:tc>
        <w:tc>
          <w:tcPr>
            <w:tcW w:w="7536" w:type="dxa"/>
          </w:tcPr>
          <w:p w14:paraId="460DDF94" w14:textId="77777777" w:rsidR="008561B1" w:rsidRPr="004B07C8" w:rsidRDefault="0047176A" w:rsidP="00B05332">
            <w:pPr>
              <w:pStyle w:val="TOC2"/>
              <w:rPr>
                <w:cs/>
              </w:rPr>
            </w:pPr>
            <w:r w:rsidRPr="004B07C8">
              <w:t>Right-of-use assets</w:t>
            </w:r>
          </w:p>
        </w:tc>
      </w:tr>
      <w:tr w:rsidR="008561B1" w:rsidRPr="004B07C8" w14:paraId="4788583B"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9381070" w14:textId="77777777" w:rsidR="008561B1" w:rsidRPr="004B07C8" w:rsidRDefault="002C7E32" w:rsidP="00B05332">
            <w:pPr>
              <w:pStyle w:val="TOC2"/>
              <w:jc w:val="center"/>
              <w:rPr>
                <w:cs/>
              </w:rPr>
            </w:pPr>
            <w:r w:rsidRPr="004B07C8">
              <w:rPr>
                <w:rFonts w:hint="cs"/>
                <w:cs/>
              </w:rPr>
              <w:t>12</w:t>
            </w:r>
          </w:p>
        </w:tc>
        <w:tc>
          <w:tcPr>
            <w:tcW w:w="268" w:type="dxa"/>
          </w:tcPr>
          <w:p w14:paraId="06DB73A7" w14:textId="77777777" w:rsidR="008561B1" w:rsidRPr="004B07C8" w:rsidRDefault="008561B1" w:rsidP="00B05332">
            <w:pPr>
              <w:pStyle w:val="TOC2"/>
            </w:pPr>
          </w:p>
        </w:tc>
        <w:tc>
          <w:tcPr>
            <w:tcW w:w="7536" w:type="dxa"/>
          </w:tcPr>
          <w:p w14:paraId="2BF094C7" w14:textId="77777777" w:rsidR="008561B1" w:rsidRPr="004B07C8" w:rsidRDefault="00211D26" w:rsidP="00B05332">
            <w:pPr>
              <w:pStyle w:val="TOC2"/>
              <w:rPr>
                <w:cs/>
              </w:rPr>
            </w:pPr>
            <w:r w:rsidRPr="004B07C8">
              <w:t>Other intangible assets</w:t>
            </w:r>
          </w:p>
        </w:tc>
      </w:tr>
      <w:tr w:rsidR="008561B1" w:rsidRPr="004B07C8" w14:paraId="6EA929B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54ADA347" w14:textId="77777777" w:rsidR="008561B1" w:rsidRPr="004B07C8" w:rsidRDefault="002C7E32" w:rsidP="00B05332">
            <w:pPr>
              <w:pStyle w:val="TOC2"/>
              <w:jc w:val="center"/>
              <w:rPr>
                <w:cs/>
              </w:rPr>
            </w:pPr>
            <w:r w:rsidRPr="004B07C8">
              <w:rPr>
                <w:rFonts w:hint="cs"/>
                <w:cs/>
              </w:rPr>
              <w:t>13</w:t>
            </w:r>
          </w:p>
        </w:tc>
        <w:tc>
          <w:tcPr>
            <w:tcW w:w="268" w:type="dxa"/>
          </w:tcPr>
          <w:p w14:paraId="245DBE73" w14:textId="77777777" w:rsidR="008561B1" w:rsidRPr="004B07C8" w:rsidRDefault="008561B1" w:rsidP="00B05332">
            <w:pPr>
              <w:pStyle w:val="TOC2"/>
            </w:pPr>
          </w:p>
        </w:tc>
        <w:tc>
          <w:tcPr>
            <w:tcW w:w="7536" w:type="dxa"/>
          </w:tcPr>
          <w:p w14:paraId="3B600B95" w14:textId="77777777" w:rsidR="008561B1" w:rsidRPr="004B07C8" w:rsidRDefault="0092058D" w:rsidP="00B05332">
            <w:pPr>
              <w:pStyle w:val="TOC2"/>
              <w:rPr>
                <w:cs/>
              </w:rPr>
            </w:pPr>
            <w:r w:rsidRPr="004B07C8">
              <w:t>Deferred tax assets</w:t>
            </w:r>
          </w:p>
        </w:tc>
      </w:tr>
      <w:tr w:rsidR="00D31EA3" w:rsidRPr="004B07C8" w14:paraId="35CC0A57"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AB35D53" w14:textId="77777777" w:rsidR="00D31EA3" w:rsidRPr="004B07C8" w:rsidRDefault="000075FD" w:rsidP="00B05332">
            <w:pPr>
              <w:pStyle w:val="TOC2"/>
              <w:jc w:val="center"/>
              <w:rPr>
                <w:cs/>
              </w:rPr>
            </w:pPr>
            <w:r w:rsidRPr="004B07C8">
              <w:rPr>
                <w:rFonts w:hint="cs"/>
                <w:cs/>
              </w:rPr>
              <w:t>14</w:t>
            </w:r>
          </w:p>
        </w:tc>
        <w:tc>
          <w:tcPr>
            <w:tcW w:w="268" w:type="dxa"/>
          </w:tcPr>
          <w:p w14:paraId="7E102A5E" w14:textId="77777777" w:rsidR="00D31EA3" w:rsidRPr="004B07C8" w:rsidRDefault="00D31EA3" w:rsidP="00B05332">
            <w:pPr>
              <w:pStyle w:val="TOC2"/>
            </w:pPr>
          </w:p>
        </w:tc>
        <w:tc>
          <w:tcPr>
            <w:tcW w:w="7536" w:type="dxa"/>
          </w:tcPr>
          <w:p w14:paraId="4D364398" w14:textId="77777777" w:rsidR="00D31EA3" w:rsidRPr="004B07C8" w:rsidRDefault="000F7AFB" w:rsidP="00B05332">
            <w:pPr>
              <w:pStyle w:val="TOC2"/>
              <w:rPr>
                <w:cs/>
              </w:rPr>
            </w:pPr>
            <w:r w:rsidRPr="004B07C8">
              <w:t>Other non-current assets</w:t>
            </w:r>
          </w:p>
        </w:tc>
      </w:tr>
      <w:tr w:rsidR="00946524" w:rsidRPr="004B07C8" w14:paraId="5F5801D9"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FB58990" w14:textId="77777777" w:rsidR="00946524" w:rsidRPr="004B07C8" w:rsidRDefault="002C7E32" w:rsidP="00B05332">
            <w:pPr>
              <w:pStyle w:val="TOC2"/>
              <w:jc w:val="center"/>
              <w:rPr>
                <w:cs/>
              </w:rPr>
            </w:pPr>
            <w:r w:rsidRPr="004B07C8">
              <w:rPr>
                <w:rFonts w:hint="cs"/>
                <w:cs/>
              </w:rPr>
              <w:t>1</w:t>
            </w:r>
            <w:r w:rsidR="000075FD" w:rsidRPr="004B07C8">
              <w:rPr>
                <w:rFonts w:hint="cs"/>
                <w:cs/>
              </w:rPr>
              <w:t>5</w:t>
            </w:r>
          </w:p>
        </w:tc>
        <w:tc>
          <w:tcPr>
            <w:tcW w:w="268" w:type="dxa"/>
          </w:tcPr>
          <w:p w14:paraId="226B50FA" w14:textId="77777777" w:rsidR="00946524" w:rsidRPr="004B07C8" w:rsidRDefault="00946524" w:rsidP="00B05332">
            <w:pPr>
              <w:pStyle w:val="TOC2"/>
            </w:pPr>
          </w:p>
        </w:tc>
        <w:tc>
          <w:tcPr>
            <w:tcW w:w="7536" w:type="dxa"/>
          </w:tcPr>
          <w:p w14:paraId="0A0E3D72" w14:textId="77777777" w:rsidR="00946524" w:rsidRPr="004B07C8" w:rsidRDefault="00A4254C" w:rsidP="00B05332">
            <w:pPr>
              <w:pStyle w:val="TOC2"/>
              <w:rPr>
                <w:cs/>
              </w:rPr>
            </w:pPr>
            <w:r w:rsidRPr="004B07C8">
              <w:t>Trade and other current payables</w:t>
            </w:r>
          </w:p>
        </w:tc>
      </w:tr>
      <w:tr w:rsidR="004048D3" w:rsidRPr="004B07C8" w14:paraId="6BC6B76F"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E4BCDF4" w14:textId="77777777" w:rsidR="004048D3" w:rsidRPr="004B07C8" w:rsidRDefault="002C7E32" w:rsidP="00B05332">
            <w:pPr>
              <w:pStyle w:val="TOC2"/>
              <w:jc w:val="center"/>
              <w:rPr>
                <w:cs/>
              </w:rPr>
            </w:pPr>
            <w:r w:rsidRPr="004B07C8">
              <w:rPr>
                <w:rFonts w:hint="cs"/>
                <w:cs/>
              </w:rPr>
              <w:t>1</w:t>
            </w:r>
            <w:r w:rsidR="000075FD" w:rsidRPr="004B07C8">
              <w:rPr>
                <w:rFonts w:hint="cs"/>
                <w:cs/>
              </w:rPr>
              <w:t>6</w:t>
            </w:r>
          </w:p>
        </w:tc>
        <w:tc>
          <w:tcPr>
            <w:tcW w:w="268" w:type="dxa"/>
          </w:tcPr>
          <w:p w14:paraId="4D28E79A" w14:textId="77777777" w:rsidR="004048D3" w:rsidRPr="004B07C8" w:rsidRDefault="004048D3" w:rsidP="00B05332">
            <w:pPr>
              <w:pStyle w:val="TOC2"/>
            </w:pPr>
          </w:p>
        </w:tc>
        <w:tc>
          <w:tcPr>
            <w:tcW w:w="7536" w:type="dxa"/>
          </w:tcPr>
          <w:p w14:paraId="3549D03E" w14:textId="77777777" w:rsidR="004048D3" w:rsidRPr="004B07C8" w:rsidRDefault="004D2EBD" w:rsidP="00B05332">
            <w:pPr>
              <w:pStyle w:val="TOC2"/>
              <w:rPr>
                <w:cs/>
              </w:rPr>
            </w:pPr>
            <w:r w:rsidRPr="004B07C8">
              <w:t>Long-term loans from a financial institution</w:t>
            </w:r>
          </w:p>
        </w:tc>
      </w:tr>
      <w:tr w:rsidR="00946524" w:rsidRPr="004B07C8" w14:paraId="0047E1A6"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1780028" w14:textId="77777777" w:rsidR="00946524" w:rsidRPr="004B07C8" w:rsidRDefault="002C7E32" w:rsidP="00B05332">
            <w:pPr>
              <w:pStyle w:val="TOC2"/>
              <w:jc w:val="center"/>
              <w:rPr>
                <w:cs/>
              </w:rPr>
            </w:pPr>
            <w:r w:rsidRPr="004B07C8">
              <w:rPr>
                <w:rFonts w:hint="cs"/>
                <w:cs/>
              </w:rPr>
              <w:t>1</w:t>
            </w:r>
            <w:r w:rsidR="000075FD" w:rsidRPr="004B07C8">
              <w:rPr>
                <w:rFonts w:hint="cs"/>
                <w:cs/>
              </w:rPr>
              <w:t>7</w:t>
            </w:r>
          </w:p>
        </w:tc>
        <w:tc>
          <w:tcPr>
            <w:tcW w:w="268" w:type="dxa"/>
          </w:tcPr>
          <w:p w14:paraId="33AAC87D" w14:textId="77777777" w:rsidR="00946524" w:rsidRPr="004B07C8" w:rsidRDefault="00946524" w:rsidP="00B05332">
            <w:pPr>
              <w:pStyle w:val="TOC2"/>
            </w:pPr>
          </w:p>
        </w:tc>
        <w:tc>
          <w:tcPr>
            <w:tcW w:w="7536" w:type="dxa"/>
          </w:tcPr>
          <w:p w14:paraId="39DA219A" w14:textId="77777777" w:rsidR="00946524" w:rsidRPr="004B07C8" w:rsidRDefault="00170058" w:rsidP="00B05332">
            <w:pPr>
              <w:pStyle w:val="TOC2"/>
              <w:rPr>
                <w:cs/>
              </w:rPr>
            </w:pPr>
            <w:r w:rsidRPr="004B07C8">
              <w:t>Lease liabilities</w:t>
            </w:r>
          </w:p>
        </w:tc>
      </w:tr>
      <w:tr w:rsidR="00946524" w:rsidRPr="004B07C8" w14:paraId="39A31FF3"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A84278" w14:textId="77777777" w:rsidR="00946524" w:rsidRPr="004B07C8" w:rsidRDefault="002C7E32" w:rsidP="00B05332">
            <w:pPr>
              <w:pStyle w:val="TOC2"/>
              <w:jc w:val="center"/>
              <w:rPr>
                <w:cs/>
              </w:rPr>
            </w:pPr>
            <w:r w:rsidRPr="004B07C8">
              <w:rPr>
                <w:rFonts w:hint="cs"/>
                <w:cs/>
              </w:rPr>
              <w:t>1</w:t>
            </w:r>
            <w:r w:rsidR="000075FD" w:rsidRPr="004B07C8">
              <w:rPr>
                <w:rFonts w:hint="cs"/>
                <w:cs/>
              </w:rPr>
              <w:t>8</w:t>
            </w:r>
          </w:p>
        </w:tc>
        <w:tc>
          <w:tcPr>
            <w:tcW w:w="268" w:type="dxa"/>
          </w:tcPr>
          <w:p w14:paraId="320AD308" w14:textId="77777777" w:rsidR="00946524" w:rsidRPr="004B07C8" w:rsidRDefault="00946524" w:rsidP="00B05332">
            <w:pPr>
              <w:pStyle w:val="TOC2"/>
            </w:pPr>
          </w:p>
        </w:tc>
        <w:tc>
          <w:tcPr>
            <w:tcW w:w="7536" w:type="dxa"/>
          </w:tcPr>
          <w:p w14:paraId="644EAF2C" w14:textId="77777777" w:rsidR="00946524" w:rsidRPr="004B07C8" w:rsidRDefault="0011035F" w:rsidP="00B05332">
            <w:pPr>
              <w:pStyle w:val="TOC2"/>
              <w:rPr>
                <w:cs/>
              </w:rPr>
            </w:pPr>
            <w:r w:rsidRPr="004B07C8">
              <w:t>Non-current provisions for employee benefits</w:t>
            </w:r>
          </w:p>
        </w:tc>
      </w:tr>
      <w:tr w:rsidR="00946524" w:rsidRPr="004B07C8" w14:paraId="70ACAF89"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420D7582" w14:textId="77777777" w:rsidR="00946524" w:rsidRPr="004B07C8" w:rsidRDefault="002C7E32" w:rsidP="00B05332">
            <w:pPr>
              <w:pStyle w:val="TOC2"/>
              <w:jc w:val="center"/>
              <w:rPr>
                <w:cs/>
              </w:rPr>
            </w:pPr>
            <w:r w:rsidRPr="004B07C8">
              <w:rPr>
                <w:rFonts w:hint="cs"/>
                <w:cs/>
              </w:rPr>
              <w:t>1</w:t>
            </w:r>
            <w:r w:rsidR="000075FD" w:rsidRPr="004B07C8">
              <w:rPr>
                <w:rFonts w:hint="cs"/>
                <w:cs/>
              </w:rPr>
              <w:t>9</w:t>
            </w:r>
          </w:p>
        </w:tc>
        <w:tc>
          <w:tcPr>
            <w:tcW w:w="268" w:type="dxa"/>
          </w:tcPr>
          <w:p w14:paraId="1961D9F7" w14:textId="77777777" w:rsidR="00946524" w:rsidRPr="004B07C8" w:rsidRDefault="00946524" w:rsidP="00B05332">
            <w:pPr>
              <w:pStyle w:val="TOC2"/>
            </w:pPr>
          </w:p>
        </w:tc>
        <w:tc>
          <w:tcPr>
            <w:tcW w:w="7536" w:type="dxa"/>
          </w:tcPr>
          <w:p w14:paraId="59F3951F" w14:textId="77777777" w:rsidR="00946524" w:rsidRPr="004B07C8" w:rsidRDefault="00373554" w:rsidP="00B05332">
            <w:pPr>
              <w:pStyle w:val="TOC2"/>
              <w:rPr>
                <w:cs/>
              </w:rPr>
            </w:pPr>
            <w:r w:rsidRPr="004B07C8">
              <w:t>Legal reserve</w:t>
            </w:r>
          </w:p>
        </w:tc>
      </w:tr>
      <w:tr w:rsidR="00946524" w:rsidRPr="004B07C8" w14:paraId="675AC816"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BD6FC7A" w14:textId="77777777" w:rsidR="00946524" w:rsidRPr="004B07C8" w:rsidRDefault="000075FD" w:rsidP="00B05332">
            <w:pPr>
              <w:pStyle w:val="TOC2"/>
              <w:jc w:val="center"/>
              <w:rPr>
                <w:cs/>
              </w:rPr>
            </w:pPr>
            <w:r w:rsidRPr="004B07C8">
              <w:rPr>
                <w:rFonts w:hint="cs"/>
                <w:cs/>
              </w:rPr>
              <w:t>20</w:t>
            </w:r>
          </w:p>
        </w:tc>
        <w:tc>
          <w:tcPr>
            <w:tcW w:w="268" w:type="dxa"/>
          </w:tcPr>
          <w:p w14:paraId="71A0A8C3" w14:textId="77777777" w:rsidR="00946524" w:rsidRPr="004B07C8" w:rsidRDefault="00946524" w:rsidP="00B05332">
            <w:pPr>
              <w:pStyle w:val="TOC2"/>
            </w:pPr>
          </w:p>
        </w:tc>
        <w:tc>
          <w:tcPr>
            <w:tcW w:w="7536" w:type="dxa"/>
          </w:tcPr>
          <w:p w14:paraId="3B7735E1" w14:textId="77777777" w:rsidR="00946524" w:rsidRPr="004B07C8" w:rsidRDefault="00174120" w:rsidP="00B05332">
            <w:pPr>
              <w:pStyle w:val="TOC2"/>
              <w:rPr>
                <w:cs/>
              </w:rPr>
            </w:pPr>
            <w:r w:rsidRPr="004B07C8">
              <w:t>Dividend payments</w:t>
            </w:r>
          </w:p>
        </w:tc>
      </w:tr>
      <w:tr w:rsidR="00F247B1" w:rsidRPr="004B07C8" w14:paraId="68BDFDD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0BADB8C" w14:textId="77777777" w:rsidR="00F247B1" w:rsidRPr="004B07C8" w:rsidRDefault="00770315" w:rsidP="00B05332">
            <w:pPr>
              <w:pStyle w:val="TOC2"/>
              <w:jc w:val="center"/>
              <w:rPr>
                <w:cs/>
              </w:rPr>
            </w:pPr>
            <w:r w:rsidRPr="004B07C8">
              <w:rPr>
                <w:rFonts w:hint="cs"/>
                <w:cs/>
              </w:rPr>
              <w:t>2</w:t>
            </w:r>
            <w:r w:rsidR="000075FD" w:rsidRPr="004B07C8">
              <w:rPr>
                <w:rFonts w:hint="cs"/>
                <w:cs/>
              </w:rPr>
              <w:t>1</w:t>
            </w:r>
          </w:p>
        </w:tc>
        <w:tc>
          <w:tcPr>
            <w:tcW w:w="268" w:type="dxa"/>
          </w:tcPr>
          <w:p w14:paraId="3B853E62" w14:textId="77777777" w:rsidR="00F247B1" w:rsidRPr="004B07C8" w:rsidRDefault="00F247B1" w:rsidP="00B05332">
            <w:pPr>
              <w:pStyle w:val="TOC2"/>
            </w:pPr>
          </w:p>
        </w:tc>
        <w:tc>
          <w:tcPr>
            <w:tcW w:w="7536" w:type="dxa"/>
          </w:tcPr>
          <w:p w14:paraId="01B71C1C" w14:textId="1BD427B8" w:rsidR="00F247B1" w:rsidRPr="004B07C8" w:rsidRDefault="00941E86" w:rsidP="00B05332">
            <w:pPr>
              <w:pStyle w:val="TOC2"/>
              <w:rPr>
                <w:cs/>
              </w:rPr>
            </w:pPr>
            <w:r w:rsidRPr="004B07C8">
              <w:t xml:space="preserve">Income tax </w:t>
            </w:r>
          </w:p>
        </w:tc>
      </w:tr>
      <w:tr w:rsidR="00C65589" w:rsidRPr="004B07C8" w14:paraId="1CED643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5BC1011F" w14:textId="77777777" w:rsidR="00C65589" w:rsidRPr="004B07C8" w:rsidRDefault="00C65589" w:rsidP="00B05332">
            <w:pPr>
              <w:pStyle w:val="TOC2"/>
              <w:jc w:val="center"/>
              <w:rPr>
                <w:cs/>
              </w:rPr>
            </w:pPr>
            <w:r w:rsidRPr="004B07C8">
              <w:rPr>
                <w:rFonts w:hint="cs"/>
                <w:cs/>
              </w:rPr>
              <w:t>2</w:t>
            </w:r>
            <w:r w:rsidR="000075FD" w:rsidRPr="004B07C8">
              <w:rPr>
                <w:rFonts w:hint="cs"/>
                <w:cs/>
              </w:rPr>
              <w:t>2</w:t>
            </w:r>
          </w:p>
        </w:tc>
        <w:tc>
          <w:tcPr>
            <w:tcW w:w="268" w:type="dxa"/>
          </w:tcPr>
          <w:p w14:paraId="1654DA15" w14:textId="77777777" w:rsidR="00C65589" w:rsidRPr="004B07C8" w:rsidRDefault="00C65589" w:rsidP="00B05332">
            <w:pPr>
              <w:pStyle w:val="TOC2"/>
            </w:pPr>
          </w:p>
        </w:tc>
        <w:tc>
          <w:tcPr>
            <w:tcW w:w="7536" w:type="dxa"/>
          </w:tcPr>
          <w:p w14:paraId="503F069C" w14:textId="77777777" w:rsidR="00C65589" w:rsidRPr="004B07C8" w:rsidRDefault="005D02CA" w:rsidP="00B05332">
            <w:pPr>
              <w:pStyle w:val="TOC2"/>
              <w:rPr>
                <w:cs/>
              </w:rPr>
            </w:pPr>
            <w:r w:rsidRPr="004B07C8">
              <w:t>Basic earnings per share</w:t>
            </w:r>
          </w:p>
        </w:tc>
      </w:tr>
      <w:tr w:rsidR="00C65589" w:rsidRPr="004B07C8" w14:paraId="6343629D"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5A2B62A2" w14:textId="77777777" w:rsidR="00C65589" w:rsidRPr="004B07C8" w:rsidRDefault="00C65589" w:rsidP="00B05332">
            <w:pPr>
              <w:pStyle w:val="TOC2"/>
              <w:jc w:val="center"/>
              <w:rPr>
                <w:cs/>
              </w:rPr>
            </w:pPr>
            <w:r w:rsidRPr="004B07C8">
              <w:rPr>
                <w:rFonts w:hint="cs"/>
                <w:cs/>
              </w:rPr>
              <w:t>2</w:t>
            </w:r>
            <w:r w:rsidR="000075FD" w:rsidRPr="004B07C8">
              <w:rPr>
                <w:rFonts w:hint="cs"/>
                <w:cs/>
              </w:rPr>
              <w:t>3</w:t>
            </w:r>
          </w:p>
        </w:tc>
        <w:tc>
          <w:tcPr>
            <w:tcW w:w="268" w:type="dxa"/>
          </w:tcPr>
          <w:p w14:paraId="4D73BEF6" w14:textId="77777777" w:rsidR="00C65589" w:rsidRPr="004B07C8" w:rsidRDefault="00C65589" w:rsidP="00B05332">
            <w:pPr>
              <w:pStyle w:val="TOC2"/>
            </w:pPr>
          </w:p>
        </w:tc>
        <w:tc>
          <w:tcPr>
            <w:tcW w:w="7536" w:type="dxa"/>
          </w:tcPr>
          <w:p w14:paraId="6C71C299" w14:textId="77777777" w:rsidR="00C65589" w:rsidRPr="004B07C8" w:rsidRDefault="009357FB" w:rsidP="00B05332">
            <w:pPr>
              <w:pStyle w:val="TOC2"/>
              <w:rPr>
                <w:cs/>
              </w:rPr>
            </w:pPr>
            <w:r w:rsidRPr="004B07C8">
              <w:t>Financial information by segment</w:t>
            </w:r>
          </w:p>
        </w:tc>
      </w:tr>
      <w:tr w:rsidR="007B4A3A" w:rsidRPr="004B07C8" w14:paraId="3BFC7CBE"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2B2B04C4" w14:textId="77777777" w:rsidR="007B4A3A" w:rsidRPr="004B07C8" w:rsidRDefault="00C65589" w:rsidP="00B05332">
            <w:pPr>
              <w:pStyle w:val="TOC2"/>
              <w:jc w:val="center"/>
            </w:pPr>
            <w:r w:rsidRPr="004B07C8">
              <w:rPr>
                <w:rFonts w:hint="cs"/>
                <w:cs/>
              </w:rPr>
              <w:t>2</w:t>
            </w:r>
            <w:r w:rsidR="000075FD" w:rsidRPr="004B07C8">
              <w:rPr>
                <w:rFonts w:hint="cs"/>
                <w:cs/>
              </w:rPr>
              <w:t>4</w:t>
            </w:r>
          </w:p>
        </w:tc>
        <w:tc>
          <w:tcPr>
            <w:tcW w:w="268" w:type="dxa"/>
          </w:tcPr>
          <w:p w14:paraId="2C62A3FA" w14:textId="77777777" w:rsidR="007B4A3A" w:rsidRPr="004B07C8" w:rsidRDefault="007B4A3A" w:rsidP="00B05332">
            <w:pPr>
              <w:pStyle w:val="TOC2"/>
            </w:pPr>
          </w:p>
        </w:tc>
        <w:tc>
          <w:tcPr>
            <w:tcW w:w="7536" w:type="dxa"/>
          </w:tcPr>
          <w:p w14:paraId="5F398051" w14:textId="77777777" w:rsidR="007B4A3A" w:rsidRPr="004B07C8" w:rsidRDefault="00207E58" w:rsidP="00B05332">
            <w:pPr>
              <w:pStyle w:val="TOC2"/>
              <w:rPr>
                <w:b/>
                <w:bCs/>
                <w:cs/>
              </w:rPr>
            </w:pPr>
            <w:r w:rsidRPr="004B07C8">
              <w:t>Commitments</w:t>
            </w:r>
          </w:p>
        </w:tc>
      </w:tr>
      <w:tr w:rsidR="00C65589" w:rsidRPr="004B07C8" w14:paraId="2BF70BA2"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4A4C47" w14:textId="77777777" w:rsidR="00C65589" w:rsidRPr="004B07C8" w:rsidRDefault="002C7E32" w:rsidP="00B05332">
            <w:pPr>
              <w:pStyle w:val="TOC2"/>
              <w:jc w:val="center"/>
              <w:rPr>
                <w:cs/>
              </w:rPr>
            </w:pPr>
            <w:r w:rsidRPr="004B07C8">
              <w:rPr>
                <w:rFonts w:hint="cs"/>
                <w:cs/>
              </w:rPr>
              <w:t>2</w:t>
            </w:r>
            <w:r w:rsidR="000075FD" w:rsidRPr="004B07C8">
              <w:rPr>
                <w:rFonts w:hint="cs"/>
                <w:cs/>
              </w:rPr>
              <w:t>5</w:t>
            </w:r>
          </w:p>
        </w:tc>
        <w:tc>
          <w:tcPr>
            <w:tcW w:w="268" w:type="dxa"/>
          </w:tcPr>
          <w:p w14:paraId="1D5D3608" w14:textId="77777777" w:rsidR="00C65589" w:rsidRPr="004B07C8" w:rsidRDefault="00C65589" w:rsidP="00B05332">
            <w:pPr>
              <w:pStyle w:val="TOC2"/>
            </w:pPr>
          </w:p>
        </w:tc>
        <w:tc>
          <w:tcPr>
            <w:tcW w:w="7536" w:type="dxa"/>
          </w:tcPr>
          <w:p w14:paraId="1BEE9C83" w14:textId="77777777" w:rsidR="00C65589" w:rsidRPr="004B07C8" w:rsidRDefault="00D115C5" w:rsidP="00B05332">
            <w:pPr>
              <w:pStyle w:val="TOC2"/>
              <w:rPr>
                <w:cs/>
              </w:rPr>
            </w:pPr>
            <w:r w:rsidRPr="004B07C8">
              <w:t>Bank guarantee</w:t>
            </w:r>
          </w:p>
        </w:tc>
      </w:tr>
      <w:tr w:rsidR="00C30824" w:rsidRPr="004B07C8" w14:paraId="4FA0A39B"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3F86089D" w14:textId="77777777" w:rsidR="00C30824" w:rsidRPr="004B07C8" w:rsidRDefault="002C7E32" w:rsidP="00B05332">
            <w:pPr>
              <w:pStyle w:val="TOC2"/>
              <w:jc w:val="center"/>
              <w:rPr>
                <w:cs/>
              </w:rPr>
            </w:pPr>
            <w:r w:rsidRPr="004B07C8">
              <w:rPr>
                <w:rFonts w:hint="cs"/>
                <w:cs/>
              </w:rPr>
              <w:t>2</w:t>
            </w:r>
            <w:r w:rsidR="000075FD" w:rsidRPr="004B07C8">
              <w:rPr>
                <w:rFonts w:hint="cs"/>
                <w:cs/>
              </w:rPr>
              <w:t>6</w:t>
            </w:r>
          </w:p>
        </w:tc>
        <w:tc>
          <w:tcPr>
            <w:tcW w:w="268" w:type="dxa"/>
          </w:tcPr>
          <w:p w14:paraId="140542CF" w14:textId="77777777" w:rsidR="00C30824" w:rsidRPr="004B07C8" w:rsidRDefault="00C30824" w:rsidP="00B05332">
            <w:pPr>
              <w:pStyle w:val="TOC2"/>
            </w:pPr>
          </w:p>
        </w:tc>
        <w:tc>
          <w:tcPr>
            <w:tcW w:w="7536" w:type="dxa"/>
          </w:tcPr>
          <w:p w14:paraId="28E0B586" w14:textId="77777777" w:rsidR="00C30824" w:rsidRPr="004B07C8" w:rsidRDefault="00E643A5" w:rsidP="00B05332">
            <w:pPr>
              <w:pStyle w:val="TOC2"/>
              <w:rPr>
                <w:cs/>
              </w:rPr>
            </w:pPr>
            <w:r w:rsidRPr="004B07C8">
              <w:t>Events after reporting period</w:t>
            </w:r>
          </w:p>
        </w:tc>
      </w:tr>
      <w:tr w:rsidR="004112CA" w:rsidRPr="004B07C8" w14:paraId="565C599C" w14:textId="77777777" w:rsidTr="002905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tcPr>
          <w:p w14:paraId="60B1478D" w14:textId="77777777" w:rsidR="004112CA" w:rsidRPr="004B07C8" w:rsidRDefault="002C7E32" w:rsidP="00B05332">
            <w:pPr>
              <w:pStyle w:val="TOC2"/>
              <w:jc w:val="center"/>
              <w:rPr>
                <w:cs/>
                <w:lang w:val="en-US"/>
              </w:rPr>
            </w:pPr>
            <w:r w:rsidRPr="004B07C8">
              <w:rPr>
                <w:rFonts w:hint="cs"/>
                <w:cs/>
              </w:rPr>
              <w:t>2</w:t>
            </w:r>
            <w:r w:rsidR="000075FD" w:rsidRPr="004B07C8">
              <w:rPr>
                <w:rFonts w:hint="cs"/>
                <w:cs/>
              </w:rPr>
              <w:t>7</w:t>
            </w:r>
          </w:p>
        </w:tc>
        <w:tc>
          <w:tcPr>
            <w:tcW w:w="268" w:type="dxa"/>
          </w:tcPr>
          <w:p w14:paraId="0C12C8B0" w14:textId="77777777" w:rsidR="004112CA" w:rsidRPr="004B07C8" w:rsidRDefault="004112CA" w:rsidP="00B05332">
            <w:pPr>
              <w:pStyle w:val="TOC2"/>
            </w:pPr>
          </w:p>
        </w:tc>
        <w:tc>
          <w:tcPr>
            <w:tcW w:w="7536" w:type="dxa"/>
          </w:tcPr>
          <w:p w14:paraId="47A9C0F5" w14:textId="77777777" w:rsidR="004112CA" w:rsidRPr="004B07C8" w:rsidRDefault="00C23FB7" w:rsidP="00B05332">
            <w:pPr>
              <w:pStyle w:val="TOC2"/>
              <w:rPr>
                <w:cs/>
              </w:rPr>
            </w:pPr>
            <w:r w:rsidRPr="004B07C8">
              <w:t>App</w:t>
            </w:r>
            <w:r w:rsidR="00766D5E" w:rsidRPr="004B07C8">
              <w:t xml:space="preserve">roval of </w:t>
            </w:r>
            <w:r w:rsidR="00401A36" w:rsidRPr="004B07C8">
              <w:t>the interim financial information</w:t>
            </w:r>
          </w:p>
        </w:tc>
      </w:tr>
    </w:tbl>
    <w:p w14:paraId="34650BA5" w14:textId="623D88BB" w:rsidR="00B05332" w:rsidRPr="004B07C8" w:rsidRDefault="00B05332" w:rsidP="00B05332">
      <w:pPr>
        <w:pBdr>
          <w:bottom w:val="single" w:sz="4" w:space="1" w:color="auto"/>
        </w:pBdr>
        <w:spacing w:line="240" w:lineRule="atLeast"/>
        <w:ind w:right="387"/>
        <w:rPr>
          <w:rFonts w:ascii="Angsana New" w:hAnsi="Angsana New"/>
          <w:b/>
          <w:bCs/>
          <w:sz w:val="28"/>
          <w:szCs w:val="28"/>
          <w:cs/>
          <w:lang w:val="en-US"/>
        </w:rPr>
      </w:pPr>
      <w:r w:rsidRPr="004B07C8">
        <w:rPr>
          <w:rFonts w:ascii="Angsana New" w:hAnsi="Angsana New"/>
          <w:b/>
          <w:bCs/>
          <w:sz w:val="28"/>
          <w:szCs w:val="28"/>
          <w:cs/>
        </w:rPr>
        <w:t xml:space="preserve"> (</w:t>
      </w:r>
      <w:r w:rsidRPr="004B07C8">
        <w:rPr>
          <w:rFonts w:ascii="Angsana New" w:hAnsi="Angsana New"/>
          <w:b/>
          <w:bCs/>
          <w:sz w:val="28"/>
          <w:szCs w:val="28"/>
        </w:rPr>
        <w:t>Unaudited/Reviewed only)</w:t>
      </w:r>
    </w:p>
    <w:p w14:paraId="007BC0F4" w14:textId="7E7F23D6" w:rsidR="007B4A3A" w:rsidRPr="004B07C8" w:rsidRDefault="007B4A3A" w:rsidP="00B05332">
      <w:pPr>
        <w:rPr>
          <w:rFonts w:ascii="Angsana New" w:hAnsi="Angsana New"/>
          <w:sz w:val="28"/>
          <w:szCs w:val="28"/>
          <w:cs/>
          <w:lang w:val="en-US"/>
        </w:rPr>
        <w:sectPr w:rsidR="007B4A3A" w:rsidRPr="004B07C8" w:rsidSect="000F0CE5">
          <w:headerReference w:type="default" r:id="rId11"/>
          <w:footerReference w:type="default" r:id="rId12"/>
          <w:pgSz w:w="11907" w:h="16840" w:code="9"/>
          <w:pgMar w:top="691" w:right="1152" w:bottom="576" w:left="1152" w:header="720" w:footer="720" w:gutter="0"/>
          <w:paperSrc w:first="7" w:other="7"/>
          <w:pgNumType w:start="12"/>
          <w:cols w:space="737"/>
          <w:docGrid w:linePitch="299"/>
        </w:sectPr>
      </w:pPr>
    </w:p>
    <w:p w14:paraId="231A1672" w14:textId="0D9580DD" w:rsidR="00CF3A9D" w:rsidRPr="004B07C8" w:rsidRDefault="00CF3A9D" w:rsidP="00CF3A9D">
      <w:pPr>
        <w:pBdr>
          <w:bottom w:val="single" w:sz="4" w:space="1" w:color="auto"/>
        </w:pBdr>
        <w:spacing w:line="240" w:lineRule="atLeast"/>
        <w:ind w:right="387"/>
        <w:rPr>
          <w:rFonts w:ascii="Angsana New" w:hAnsi="Angsana New"/>
          <w:b/>
          <w:bCs/>
          <w:sz w:val="28"/>
          <w:szCs w:val="28"/>
        </w:rPr>
      </w:pPr>
      <w:r w:rsidRPr="004B07C8">
        <w:rPr>
          <w:rFonts w:ascii="Angsana New" w:hAnsi="Angsana New"/>
          <w:b/>
          <w:bCs/>
          <w:sz w:val="28"/>
          <w:szCs w:val="28"/>
        </w:rPr>
        <w:lastRenderedPageBreak/>
        <w:t>Mukdahan International Hospital Public Company Limited and its Subsidiary</w:t>
      </w:r>
    </w:p>
    <w:p w14:paraId="3ADBDC9F" w14:textId="77777777" w:rsidR="00CF3A9D" w:rsidRPr="004B07C8" w:rsidRDefault="00CF3A9D" w:rsidP="00CF3A9D">
      <w:pPr>
        <w:pBdr>
          <w:bottom w:val="single" w:sz="4" w:space="1" w:color="auto"/>
        </w:pBdr>
        <w:spacing w:line="240" w:lineRule="atLeast"/>
        <w:ind w:right="387"/>
        <w:rPr>
          <w:rFonts w:ascii="Angsana New" w:hAnsi="Angsana New"/>
          <w:b/>
          <w:bCs/>
          <w:sz w:val="28"/>
          <w:szCs w:val="28"/>
        </w:rPr>
      </w:pPr>
      <w:r w:rsidRPr="004B07C8">
        <w:rPr>
          <w:rFonts w:ascii="Angsana New" w:hAnsi="Angsana New"/>
          <w:b/>
          <w:bCs/>
          <w:sz w:val="28"/>
          <w:szCs w:val="28"/>
        </w:rPr>
        <w:t>Condensed notes to the interim financial information</w:t>
      </w:r>
    </w:p>
    <w:p w14:paraId="1FAB84FF" w14:textId="13ED97E4" w:rsidR="00CF3A9D" w:rsidRPr="004B07C8" w:rsidRDefault="00CF3A9D" w:rsidP="00CF3A9D">
      <w:pPr>
        <w:pBdr>
          <w:bottom w:val="single" w:sz="4" w:space="1" w:color="auto"/>
        </w:pBdr>
        <w:spacing w:line="240" w:lineRule="atLeast"/>
        <w:ind w:right="387"/>
        <w:rPr>
          <w:rFonts w:ascii="Angsana New" w:hAnsi="Angsana New"/>
          <w:b/>
          <w:bCs/>
          <w:sz w:val="28"/>
          <w:szCs w:val="28"/>
        </w:rPr>
      </w:pPr>
      <w:r w:rsidRPr="004B07C8">
        <w:rPr>
          <w:rFonts w:ascii="Angsana New" w:hAnsi="Angsana New"/>
          <w:b/>
          <w:bCs/>
          <w:sz w:val="28"/>
          <w:szCs w:val="28"/>
        </w:rPr>
        <w:t xml:space="preserve">For the 3-month period ended March </w:t>
      </w:r>
      <w:r w:rsidR="00A8161E">
        <w:rPr>
          <w:rFonts w:ascii="Angsana New" w:hAnsi="Angsana New"/>
          <w:b/>
          <w:bCs/>
          <w:sz w:val="28"/>
          <w:szCs w:val="28"/>
        </w:rPr>
        <w:t>31,</w:t>
      </w:r>
      <w:r w:rsidRPr="004B07C8">
        <w:rPr>
          <w:rFonts w:ascii="Angsana New" w:hAnsi="Angsana New"/>
          <w:b/>
          <w:bCs/>
          <w:sz w:val="28"/>
          <w:szCs w:val="28"/>
        </w:rPr>
        <w:t xml:space="preserve"> 202</w:t>
      </w:r>
      <w:r w:rsidR="00FB6B9F" w:rsidRPr="004B07C8">
        <w:rPr>
          <w:rFonts w:ascii="Angsana New" w:hAnsi="Angsana New" w:hint="cs"/>
          <w:b/>
          <w:bCs/>
          <w:sz w:val="28"/>
          <w:szCs w:val="28"/>
        </w:rPr>
        <w:t>6</w:t>
      </w:r>
    </w:p>
    <w:p w14:paraId="00540006" w14:textId="67F4ED68" w:rsidR="006E2432" w:rsidRPr="004B07C8" w:rsidRDefault="00CF3A9D" w:rsidP="00CF3A9D">
      <w:pPr>
        <w:pBdr>
          <w:bottom w:val="single" w:sz="4" w:space="1" w:color="auto"/>
        </w:pBdr>
        <w:spacing w:line="240" w:lineRule="atLeast"/>
        <w:ind w:right="387"/>
        <w:rPr>
          <w:rFonts w:ascii="Angsana New" w:hAnsi="Angsana New"/>
          <w:b/>
          <w:bCs/>
          <w:sz w:val="28"/>
          <w:szCs w:val="28"/>
          <w:cs/>
          <w:lang w:val="en-US"/>
        </w:rPr>
      </w:pPr>
      <w:r w:rsidRPr="004B07C8">
        <w:rPr>
          <w:rFonts w:ascii="Angsana New" w:hAnsi="Angsana New"/>
          <w:b/>
          <w:bCs/>
          <w:sz w:val="28"/>
          <w:szCs w:val="28"/>
          <w:cs/>
        </w:rPr>
        <w:t>(</w:t>
      </w:r>
      <w:r w:rsidRPr="004B07C8">
        <w:rPr>
          <w:rFonts w:ascii="Angsana New" w:hAnsi="Angsana New"/>
          <w:b/>
          <w:bCs/>
          <w:sz w:val="28"/>
          <w:szCs w:val="28"/>
        </w:rPr>
        <w:t>Unaudited/Reviewed only)</w:t>
      </w:r>
    </w:p>
    <w:p w14:paraId="28495A72" w14:textId="77777777" w:rsidR="00117B13" w:rsidRPr="004B07C8" w:rsidRDefault="00117B13" w:rsidP="00117B13">
      <w:pPr>
        <w:tabs>
          <w:tab w:val="left" w:pos="1020"/>
        </w:tabs>
        <w:spacing w:line="240" w:lineRule="atLeast"/>
        <w:jc w:val="both"/>
        <w:rPr>
          <w:rFonts w:ascii="Angsana New" w:hAnsi="Angsana New"/>
          <w:sz w:val="28"/>
          <w:szCs w:val="28"/>
          <w:lang w:val="en-US"/>
        </w:rPr>
      </w:pPr>
    </w:p>
    <w:p w14:paraId="28495A73" w14:textId="175A1D77" w:rsidR="004A5132" w:rsidRPr="004B07C8" w:rsidRDefault="00AC6EBA" w:rsidP="00FD3545">
      <w:pPr>
        <w:numPr>
          <w:ilvl w:val="0"/>
          <w:numId w:val="8"/>
        </w:numPr>
        <w:tabs>
          <w:tab w:val="decimal" w:pos="7920"/>
        </w:tabs>
        <w:spacing w:before="240" w:line="240" w:lineRule="atLeast"/>
        <w:ind w:left="360" w:hanging="450"/>
        <w:jc w:val="both"/>
        <w:rPr>
          <w:rFonts w:ascii="Angsana New" w:hAnsi="Angsana New"/>
          <w:b/>
          <w:bCs/>
          <w:sz w:val="28"/>
          <w:szCs w:val="28"/>
          <w:cs/>
        </w:rPr>
      </w:pPr>
      <w:r w:rsidRPr="004B07C8">
        <w:rPr>
          <w:rFonts w:ascii="Angsana New" w:hAnsi="Angsana New"/>
          <w:b/>
          <w:bCs/>
          <w:sz w:val="28"/>
          <w:szCs w:val="28"/>
        </w:rPr>
        <w:t>General information</w:t>
      </w:r>
    </w:p>
    <w:p w14:paraId="28495A74" w14:textId="7E576A29" w:rsidR="007172E2" w:rsidRPr="004B07C8" w:rsidRDefault="001747CD" w:rsidP="00FD3545">
      <w:pPr>
        <w:tabs>
          <w:tab w:val="left" w:pos="1418"/>
        </w:tabs>
        <w:spacing w:line="240" w:lineRule="atLeast"/>
        <w:ind w:left="1560" w:hanging="1200"/>
        <w:jc w:val="thaiDistribute"/>
        <w:rPr>
          <w:rFonts w:ascii="Angsana New" w:hAnsi="Angsana New"/>
          <w:sz w:val="28"/>
          <w:szCs w:val="28"/>
          <w:lang w:val="en-US"/>
        </w:rPr>
      </w:pPr>
      <w:r w:rsidRPr="004B07C8">
        <w:rPr>
          <w:rFonts w:ascii="Angsana New" w:hAnsi="Angsana New"/>
          <w:sz w:val="28"/>
          <w:szCs w:val="28"/>
          <w:lang w:val="en-US"/>
        </w:rPr>
        <w:t>R</w:t>
      </w:r>
      <w:r w:rsidR="00F23BAA" w:rsidRPr="004B07C8">
        <w:rPr>
          <w:rFonts w:ascii="Angsana New" w:hAnsi="Angsana New"/>
          <w:sz w:val="28"/>
          <w:szCs w:val="28"/>
          <w:lang w:val="en-US"/>
        </w:rPr>
        <w:t>egistration</w:t>
      </w:r>
      <w:r w:rsidR="00C7075F" w:rsidRPr="004B07C8">
        <w:rPr>
          <w:rFonts w:ascii="Angsana New" w:hAnsi="Angsana New"/>
          <w:sz w:val="28"/>
          <w:szCs w:val="28"/>
          <w:lang w:val="en-US"/>
        </w:rPr>
        <w:tab/>
      </w:r>
      <w:r w:rsidR="009C6C61" w:rsidRPr="004B07C8">
        <w:rPr>
          <w:rFonts w:ascii="Angsana New" w:hAnsi="Angsana New"/>
          <w:sz w:val="28"/>
          <w:szCs w:val="28"/>
          <w:lang w:val="en-US"/>
        </w:rPr>
        <w:t xml:space="preserve">: </w:t>
      </w:r>
      <w:r w:rsidR="00EE0352" w:rsidRPr="004B07C8">
        <w:rPr>
          <w:rFonts w:ascii="Angsana New" w:hAnsi="Angsana New"/>
          <w:sz w:val="28"/>
          <w:szCs w:val="28"/>
          <w:lang w:val="en-US"/>
        </w:rPr>
        <w:t xml:space="preserve">Mukdahan International Hospital Company Limited (“Company”) is a limited company which was incorporated and domiciled in Thailand </w:t>
      </w:r>
      <w:proofErr w:type="gramStart"/>
      <w:r w:rsidR="00EE0352" w:rsidRPr="004B07C8">
        <w:rPr>
          <w:rFonts w:ascii="Angsana New" w:hAnsi="Angsana New"/>
          <w:sz w:val="28"/>
          <w:szCs w:val="28"/>
          <w:lang w:val="en-US"/>
        </w:rPr>
        <w:t xml:space="preserve">on </w:t>
      </w:r>
      <w:r w:rsidR="00EE0352" w:rsidRPr="004B07C8">
        <w:rPr>
          <w:rFonts w:ascii="Angsana New" w:hAnsi="Angsana New"/>
          <w:sz w:val="28"/>
          <w:szCs w:val="28"/>
          <w:cs/>
          <w:lang w:val="en-US"/>
        </w:rPr>
        <w:t xml:space="preserve"> </w:t>
      </w:r>
      <w:r w:rsidR="00EE0352" w:rsidRPr="004B07C8">
        <w:rPr>
          <w:rFonts w:ascii="Angsana New" w:hAnsi="Angsana New"/>
          <w:sz w:val="28"/>
          <w:szCs w:val="28"/>
          <w:lang w:val="en-US"/>
        </w:rPr>
        <w:t>January</w:t>
      </w:r>
      <w:proofErr w:type="gramEnd"/>
      <w:r w:rsidR="00884013" w:rsidRPr="004B07C8">
        <w:rPr>
          <w:rFonts w:ascii="Angsana New" w:hAnsi="Angsana New"/>
          <w:sz w:val="28"/>
          <w:szCs w:val="28"/>
          <w:lang w:val="en-US"/>
        </w:rPr>
        <w:t xml:space="preserve"> </w:t>
      </w:r>
      <w:r w:rsidR="00566525" w:rsidRPr="004B07C8">
        <w:rPr>
          <w:rFonts w:ascii="Angsana New" w:hAnsi="Angsana New"/>
          <w:sz w:val="28"/>
          <w:szCs w:val="28"/>
          <w:lang w:val="en-US"/>
        </w:rPr>
        <w:t>30</w:t>
      </w:r>
      <w:r w:rsidR="00884013" w:rsidRPr="004B07C8">
        <w:rPr>
          <w:rFonts w:ascii="Angsana New" w:hAnsi="Angsana New"/>
          <w:sz w:val="28"/>
          <w:szCs w:val="28"/>
          <w:lang w:val="en-US"/>
        </w:rPr>
        <w:t>,</w:t>
      </w:r>
      <w:r w:rsidR="00EE0352" w:rsidRPr="004B07C8">
        <w:rPr>
          <w:rFonts w:ascii="Angsana New" w:hAnsi="Angsana New"/>
          <w:sz w:val="28"/>
          <w:szCs w:val="28"/>
          <w:lang w:val="en-US"/>
        </w:rPr>
        <w:t xml:space="preserve"> </w:t>
      </w:r>
      <w:r w:rsidR="00EE0352" w:rsidRPr="004B07C8">
        <w:rPr>
          <w:rFonts w:ascii="Angsana New" w:hAnsi="Angsana New"/>
          <w:sz w:val="28"/>
          <w:szCs w:val="28"/>
          <w:cs/>
          <w:lang w:val="en-US"/>
        </w:rPr>
        <w:t>1995.</w:t>
      </w:r>
    </w:p>
    <w:p w14:paraId="0350DDF8" w14:textId="3E8588CB" w:rsidR="00681A7F" w:rsidRPr="004B07C8" w:rsidRDefault="00E20166" w:rsidP="00066014">
      <w:pPr>
        <w:tabs>
          <w:tab w:val="left" w:pos="1418"/>
        </w:tabs>
        <w:spacing w:line="240" w:lineRule="atLeast"/>
        <w:ind w:left="1560" w:hanging="1587"/>
        <w:jc w:val="thaiDistribute"/>
        <w:rPr>
          <w:rFonts w:ascii="Angsana New" w:hAnsi="Angsana New"/>
          <w:sz w:val="28"/>
          <w:szCs w:val="28"/>
          <w:lang w:val="en-US"/>
        </w:rPr>
      </w:pPr>
      <w:r w:rsidRPr="004B07C8">
        <w:rPr>
          <w:rFonts w:ascii="Angsana New" w:hAnsi="Angsana New"/>
          <w:sz w:val="28"/>
          <w:szCs w:val="28"/>
          <w:lang w:val="en-US"/>
        </w:rPr>
        <w:tab/>
        <w:t xml:space="preserve">: </w:t>
      </w:r>
      <w:r w:rsidR="008E207C" w:rsidRPr="004B07C8">
        <w:rPr>
          <w:rFonts w:ascii="Angsana New" w:hAnsi="Angsana New"/>
          <w:sz w:val="28"/>
          <w:szCs w:val="28"/>
          <w:lang w:val="en-US"/>
        </w:rPr>
        <w:t xml:space="preserve">The Company transformed from a limited company to a public limited company. The Company registered with Ministry of Commerce on July </w:t>
      </w:r>
      <w:r w:rsidR="00FD3545">
        <w:rPr>
          <w:rFonts w:ascii="Angsana New" w:hAnsi="Angsana New"/>
          <w:sz w:val="28"/>
          <w:szCs w:val="28"/>
          <w:lang w:val="en-US"/>
        </w:rPr>
        <w:t>1</w:t>
      </w:r>
      <w:r w:rsidR="008E207C" w:rsidRPr="004B07C8">
        <w:rPr>
          <w:rFonts w:ascii="Angsana New" w:hAnsi="Angsana New"/>
          <w:sz w:val="28"/>
          <w:szCs w:val="28"/>
          <w:lang w:val="en-US"/>
        </w:rPr>
        <w:t xml:space="preserve">, </w:t>
      </w:r>
      <w:r w:rsidR="00FD3545">
        <w:rPr>
          <w:rFonts w:ascii="Angsana New" w:hAnsi="Angsana New"/>
          <w:sz w:val="28"/>
          <w:szCs w:val="28"/>
          <w:lang w:val="en-US"/>
        </w:rPr>
        <w:t>2024</w:t>
      </w:r>
      <w:r w:rsidR="008E207C" w:rsidRPr="004B07C8">
        <w:rPr>
          <w:rFonts w:ascii="Angsana New" w:hAnsi="Angsana New"/>
          <w:sz w:val="28"/>
          <w:szCs w:val="28"/>
          <w:cs/>
          <w:lang w:val="en-US"/>
        </w:rPr>
        <w:t xml:space="preserve"> </w:t>
      </w:r>
      <w:r w:rsidR="008E207C" w:rsidRPr="004B07C8">
        <w:rPr>
          <w:rFonts w:ascii="Angsana New" w:hAnsi="Angsana New"/>
          <w:sz w:val="28"/>
          <w:szCs w:val="28"/>
          <w:lang w:val="en-US"/>
        </w:rPr>
        <w:t>and change the Company name to Mukdahan International Hospital Public Company Limited</w:t>
      </w:r>
      <w:r w:rsidR="00281599" w:rsidRPr="004B07C8">
        <w:rPr>
          <w:rFonts w:ascii="Angsana New" w:hAnsi="Angsana New"/>
          <w:sz w:val="28"/>
          <w:szCs w:val="28"/>
          <w:lang w:val="en-US"/>
        </w:rPr>
        <w:t>.</w:t>
      </w:r>
    </w:p>
    <w:p w14:paraId="28495A75" w14:textId="53F4AA28" w:rsidR="007172E2" w:rsidRPr="004B07C8" w:rsidRDefault="00E66F59" w:rsidP="00FD3545">
      <w:pPr>
        <w:tabs>
          <w:tab w:val="left" w:pos="1418"/>
        </w:tabs>
        <w:spacing w:after="240" w:line="240" w:lineRule="atLeast"/>
        <w:ind w:firstLine="360"/>
        <w:jc w:val="thaiDistribute"/>
        <w:rPr>
          <w:rFonts w:ascii="Angsana New" w:hAnsi="Angsana New"/>
          <w:sz w:val="28"/>
          <w:szCs w:val="28"/>
          <w:lang w:val="en-US"/>
        </w:rPr>
      </w:pPr>
      <w:r w:rsidRPr="004B07C8">
        <w:rPr>
          <w:rFonts w:ascii="Angsana New" w:hAnsi="Angsana New"/>
          <w:sz w:val="28"/>
          <w:szCs w:val="28"/>
          <w:lang w:val="en-US"/>
        </w:rPr>
        <w:t>Location</w:t>
      </w:r>
      <w:r w:rsidR="004646AC" w:rsidRPr="004B07C8">
        <w:rPr>
          <w:rFonts w:ascii="Angsana New" w:hAnsi="Angsana New"/>
          <w:sz w:val="28"/>
          <w:szCs w:val="28"/>
          <w:cs/>
          <w:lang w:val="en-US"/>
        </w:rPr>
        <w:tab/>
      </w:r>
      <w:r w:rsidR="00BC320D" w:rsidRPr="004B07C8">
        <w:rPr>
          <w:rFonts w:ascii="Angsana New" w:hAnsi="Angsana New"/>
          <w:sz w:val="28"/>
          <w:szCs w:val="28"/>
          <w:cs/>
          <w:lang w:val="en-US"/>
        </w:rPr>
        <w:t xml:space="preserve">:  </w:t>
      </w:r>
      <w:r w:rsidR="00B8111C" w:rsidRPr="004B07C8">
        <w:rPr>
          <w:rFonts w:ascii="Angsana New" w:hAnsi="Angsana New"/>
          <w:sz w:val="28"/>
          <w:szCs w:val="28"/>
          <w:cs/>
          <w:lang w:val="en-US"/>
        </w:rPr>
        <w:t xml:space="preserve">87 </w:t>
      </w:r>
      <w:r w:rsidR="00B8111C" w:rsidRPr="004B07C8">
        <w:rPr>
          <w:rFonts w:ascii="Angsana New" w:hAnsi="Angsana New"/>
          <w:sz w:val="28"/>
          <w:szCs w:val="28"/>
          <w:lang w:val="en-US"/>
        </w:rPr>
        <w:t>Mukdahan-</w:t>
      </w:r>
      <w:proofErr w:type="spellStart"/>
      <w:r w:rsidR="00B8111C" w:rsidRPr="004B07C8">
        <w:rPr>
          <w:rFonts w:ascii="Angsana New" w:hAnsi="Angsana New"/>
          <w:sz w:val="28"/>
          <w:szCs w:val="28"/>
          <w:lang w:val="en-US"/>
        </w:rPr>
        <w:t>Dontan</w:t>
      </w:r>
      <w:proofErr w:type="spellEnd"/>
      <w:r w:rsidR="00B8111C" w:rsidRPr="004B07C8">
        <w:rPr>
          <w:rFonts w:ascii="Angsana New" w:hAnsi="Angsana New"/>
          <w:sz w:val="28"/>
          <w:szCs w:val="28"/>
          <w:lang w:val="en-US"/>
        </w:rPr>
        <w:t xml:space="preserve"> Road, Sri </w:t>
      </w:r>
      <w:proofErr w:type="spellStart"/>
      <w:r w:rsidR="00B8111C" w:rsidRPr="004B07C8">
        <w:rPr>
          <w:rFonts w:ascii="Angsana New" w:hAnsi="Angsana New"/>
          <w:sz w:val="28"/>
          <w:szCs w:val="28"/>
          <w:lang w:val="en-US"/>
        </w:rPr>
        <w:t>Boonrueng</w:t>
      </w:r>
      <w:proofErr w:type="spellEnd"/>
      <w:r w:rsidR="00B8111C" w:rsidRPr="004B07C8">
        <w:rPr>
          <w:rFonts w:ascii="Angsana New" w:hAnsi="Angsana New"/>
          <w:sz w:val="28"/>
          <w:szCs w:val="28"/>
          <w:lang w:val="en-US"/>
        </w:rPr>
        <w:t xml:space="preserve">, Muang Mukdahan, Mukdahan </w:t>
      </w:r>
      <w:r w:rsidR="00B8111C" w:rsidRPr="004B07C8">
        <w:rPr>
          <w:rFonts w:ascii="Angsana New" w:hAnsi="Angsana New"/>
          <w:sz w:val="28"/>
          <w:szCs w:val="28"/>
          <w:cs/>
          <w:lang w:val="en-US"/>
        </w:rPr>
        <w:t>49000</w:t>
      </w:r>
    </w:p>
    <w:p w14:paraId="126CECFC" w14:textId="0CA22098" w:rsidR="00AB21E9" w:rsidRPr="004B07C8" w:rsidRDefault="00DC560D" w:rsidP="00FD3545">
      <w:pPr>
        <w:tabs>
          <w:tab w:val="left" w:pos="1418"/>
        </w:tabs>
        <w:spacing w:after="240" w:line="240" w:lineRule="atLeast"/>
        <w:ind w:firstLine="360"/>
        <w:jc w:val="thaiDistribute"/>
        <w:rPr>
          <w:rFonts w:ascii="Angsana New" w:hAnsi="Angsana New"/>
          <w:sz w:val="28"/>
          <w:szCs w:val="28"/>
          <w:lang w:val="en-US"/>
        </w:rPr>
      </w:pPr>
      <w:r w:rsidRPr="004B07C8">
        <w:rPr>
          <w:rFonts w:ascii="Angsana New" w:hAnsi="Angsana New"/>
          <w:sz w:val="28"/>
          <w:szCs w:val="28"/>
          <w:lang w:val="en-US"/>
        </w:rPr>
        <w:t>Business</w:t>
      </w:r>
      <w:r w:rsidR="004646AC" w:rsidRPr="004B07C8">
        <w:rPr>
          <w:rFonts w:ascii="Angsana New" w:hAnsi="Angsana New"/>
          <w:sz w:val="28"/>
          <w:szCs w:val="28"/>
          <w:cs/>
          <w:lang w:val="en-US"/>
        </w:rPr>
        <w:tab/>
      </w:r>
      <w:r w:rsidR="00BC320D" w:rsidRPr="004B07C8">
        <w:rPr>
          <w:rFonts w:ascii="Angsana New" w:hAnsi="Angsana New"/>
          <w:sz w:val="28"/>
          <w:szCs w:val="28"/>
          <w:cs/>
          <w:lang w:val="en-US"/>
        </w:rPr>
        <w:t xml:space="preserve">:  </w:t>
      </w:r>
      <w:r w:rsidR="00281599" w:rsidRPr="004B07C8">
        <w:rPr>
          <w:rFonts w:ascii="Angsana New" w:hAnsi="Angsana New"/>
          <w:sz w:val="28"/>
          <w:szCs w:val="28"/>
          <w:lang w:val="en-US"/>
        </w:rPr>
        <w:t>The Company and its subsidiaries’ principal business operation are to provide hospital operations.</w:t>
      </w:r>
    </w:p>
    <w:p w14:paraId="28495A80" w14:textId="5468FF7D" w:rsidR="004A5132" w:rsidRPr="004B07C8" w:rsidRDefault="000C428D" w:rsidP="00FD3545">
      <w:pPr>
        <w:numPr>
          <w:ilvl w:val="0"/>
          <w:numId w:val="8"/>
        </w:numPr>
        <w:tabs>
          <w:tab w:val="decimal" w:pos="7920"/>
        </w:tabs>
        <w:spacing w:before="240" w:line="240" w:lineRule="atLeast"/>
        <w:ind w:left="450" w:hanging="450"/>
        <w:jc w:val="both"/>
        <w:rPr>
          <w:rFonts w:ascii="Angsana New" w:hAnsi="Angsana New"/>
          <w:b/>
          <w:bCs/>
          <w:sz w:val="28"/>
          <w:szCs w:val="28"/>
        </w:rPr>
      </w:pPr>
      <w:r w:rsidRPr="004B07C8">
        <w:rPr>
          <w:rFonts w:ascii="Angsana New" w:hAnsi="Angsana New"/>
          <w:b/>
          <w:bCs/>
          <w:sz w:val="28"/>
          <w:szCs w:val="28"/>
        </w:rPr>
        <w:t>Basis for the preparation of consolidated and separate financial information</w:t>
      </w:r>
    </w:p>
    <w:p w14:paraId="28495A81" w14:textId="342E968E" w:rsidR="00822A5E" w:rsidRPr="004B07C8" w:rsidRDefault="00F870FE" w:rsidP="00500C4D">
      <w:pPr>
        <w:pStyle w:val="ListParagraph"/>
        <w:numPr>
          <w:ilvl w:val="0"/>
          <w:numId w:val="12"/>
        </w:numPr>
        <w:tabs>
          <w:tab w:val="clear" w:pos="227"/>
          <w:tab w:val="clear" w:pos="454"/>
          <w:tab w:val="clear" w:pos="680"/>
        </w:tabs>
        <w:ind w:left="426" w:hanging="426"/>
        <w:outlineLvl w:val="0"/>
        <w:rPr>
          <w:rFonts w:ascii="Angsana New" w:hAnsi="Angsana New"/>
          <w:sz w:val="28"/>
          <w:szCs w:val="28"/>
        </w:rPr>
      </w:pPr>
      <w:r w:rsidRPr="004B07C8">
        <w:rPr>
          <w:rFonts w:ascii="Angsana New" w:hAnsi="Angsana New"/>
          <w:sz w:val="28"/>
          <w:szCs w:val="28"/>
        </w:rPr>
        <w:t>Basis for</w:t>
      </w:r>
      <w:r w:rsidR="00E50EF6" w:rsidRPr="004B07C8">
        <w:rPr>
          <w:rFonts w:ascii="Angsana New" w:hAnsi="Angsana New"/>
          <w:sz w:val="28"/>
          <w:szCs w:val="28"/>
        </w:rPr>
        <w:t xml:space="preserve"> the</w:t>
      </w:r>
      <w:r w:rsidRPr="004B07C8">
        <w:rPr>
          <w:rFonts w:ascii="Angsana New" w:hAnsi="Angsana New"/>
          <w:sz w:val="28"/>
          <w:szCs w:val="28"/>
        </w:rPr>
        <w:t xml:space="preserve"> </w:t>
      </w:r>
      <w:r w:rsidR="002B72B4" w:rsidRPr="004B07C8">
        <w:rPr>
          <w:rFonts w:ascii="Angsana New" w:hAnsi="Angsana New"/>
          <w:sz w:val="28"/>
          <w:szCs w:val="28"/>
        </w:rPr>
        <w:t>preparation of</w:t>
      </w:r>
      <w:r w:rsidR="00E50EF6" w:rsidRPr="004B07C8">
        <w:rPr>
          <w:rFonts w:ascii="Angsana New" w:hAnsi="Angsana New"/>
          <w:sz w:val="28"/>
          <w:szCs w:val="28"/>
        </w:rPr>
        <w:t xml:space="preserve"> </w:t>
      </w:r>
      <w:r w:rsidRPr="004B07C8">
        <w:rPr>
          <w:rFonts w:ascii="Angsana New" w:hAnsi="Angsana New"/>
          <w:sz w:val="28"/>
          <w:szCs w:val="28"/>
        </w:rPr>
        <w:t xml:space="preserve">interim financial </w:t>
      </w:r>
      <w:r w:rsidR="00D867F7" w:rsidRPr="004B07C8">
        <w:rPr>
          <w:rFonts w:ascii="Angsana New" w:hAnsi="Angsana New"/>
          <w:sz w:val="28"/>
          <w:szCs w:val="28"/>
        </w:rPr>
        <w:t>information</w:t>
      </w:r>
      <w:r w:rsidRPr="004B07C8">
        <w:rPr>
          <w:rFonts w:ascii="Angsana New" w:hAnsi="Angsana New"/>
          <w:sz w:val="28"/>
          <w:szCs w:val="28"/>
        </w:rPr>
        <w:t xml:space="preserve"> </w:t>
      </w:r>
    </w:p>
    <w:p w14:paraId="786E000A" w14:textId="062D613D" w:rsidR="00B80D82" w:rsidRPr="004B07C8" w:rsidRDefault="00EB1B1D" w:rsidP="00CE52BA">
      <w:pPr>
        <w:spacing w:after="120" w:line="240" w:lineRule="atLeast"/>
        <w:ind w:left="426"/>
        <w:jc w:val="thaiDistribute"/>
        <w:rPr>
          <w:rFonts w:ascii="Angsana New" w:hAnsi="Angsana New"/>
          <w:sz w:val="28"/>
          <w:szCs w:val="28"/>
        </w:rPr>
      </w:pPr>
      <w:r w:rsidRPr="004B07C8">
        <w:rPr>
          <w:rFonts w:ascii="Angsana New" w:hAnsi="Angsana New"/>
          <w:sz w:val="28"/>
          <w:szCs w:val="28"/>
        </w:rPr>
        <w:t>The consolidated and separate</w:t>
      </w:r>
      <w:r w:rsidR="008C7087">
        <w:rPr>
          <w:rFonts w:ascii="Angsana New" w:hAnsi="Angsana New"/>
          <w:sz w:val="28"/>
          <w:szCs w:val="28"/>
        </w:rPr>
        <w:t xml:space="preserve"> interim</w:t>
      </w:r>
      <w:r w:rsidRPr="004B07C8">
        <w:rPr>
          <w:rFonts w:ascii="Angsana New" w:hAnsi="Angsana New"/>
          <w:sz w:val="28"/>
          <w:szCs w:val="28"/>
        </w:rPr>
        <w:t xml:space="preserve"> financial information are prepared on a condensed basis in accordance with Thai Accounting Standard (TAS) No. </w:t>
      </w:r>
      <w:r w:rsidR="008C7087">
        <w:rPr>
          <w:rFonts w:ascii="Angsana New" w:hAnsi="Angsana New"/>
          <w:sz w:val="28"/>
          <w:szCs w:val="28"/>
        </w:rPr>
        <w:t>34 “</w:t>
      </w:r>
      <w:r w:rsidRPr="004B07C8">
        <w:rPr>
          <w:rFonts w:ascii="Angsana New" w:hAnsi="Angsana New"/>
          <w:sz w:val="28"/>
          <w:szCs w:val="28"/>
        </w:rPr>
        <w:t>Interim Financial information</w:t>
      </w:r>
      <w:r w:rsidR="008C7087">
        <w:rPr>
          <w:rFonts w:ascii="Angsana New" w:hAnsi="Angsana New"/>
          <w:sz w:val="28"/>
          <w:szCs w:val="28"/>
        </w:rPr>
        <w:t>”</w:t>
      </w:r>
      <w:r w:rsidRPr="004B07C8">
        <w:rPr>
          <w:rFonts w:ascii="Angsana New" w:hAnsi="Angsana New"/>
          <w:sz w:val="28"/>
          <w:szCs w:val="28"/>
        </w:rPr>
        <w:t xml:space="preserve"> guidelines promulgated by the Federation of Accounting Professions (FAP), and related applicable rules and regulations of the Thai Securities and Exchange Commission.</w:t>
      </w:r>
      <w:r w:rsidR="00B80D82" w:rsidRPr="004B07C8">
        <w:rPr>
          <w:rFonts w:ascii="Angsana New" w:hAnsi="Angsana New"/>
          <w:sz w:val="28"/>
          <w:szCs w:val="28"/>
          <w:cs/>
        </w:rPr>
        <w:t xml:space="preserve"> </w:t>
      </w:r>
    </w:p>
    <w:p w14:paraId="68512234" w14:textId="6129ACCB" w:rsidR="00B80D82" w:rsidRPr="004B07C8" w:rsidRDefault="00EE0126" w:rsidP="00885023">
      <w:pPr>
        <w:spacing w:after="120" w:line="240" w:lineRule="atLeast"/>
        <w:ind w:left="426"/>
        <w:jc w:val="thaiDistribute"/>
        <w:rPr>
          <w:rFonts w:ascii="Angsana New" w:hAnsi="Angsana New"/>
          <w:sz w:val="28"/>
          <w:szCs w:val="28"/>
          <w:lang w:val="en-US"/>
        </w:rPr>
      </w:pPr>
      <w:r w:rsidRPr="004B07C8">
        <w:rPr>
          <w:rFonts w:ascii="Angsana New" w:hAnsi="Angsana New"/>
          <w:sz w:val="28"/>
          <w:szCs w:val="28"/>
        </w:rPr>
        <w:t xml:space="preserve">The interim financial information </w:t>
      </w:r>
      <w:proofErr w:type="gramStart"/>
      <w:r w:rsidRPr="004B07C8">
        <w:rPr>
          <w:rFonts w:ascii="Angsana New" w:hAnsi="Angsana New"/>
          <w:sz w:val="28"/>
          <w:szCs w:val="28"/>
        </w:rPr>
        <w:t>are</w:t>
      </w:r>
      <w:proofErr w:type="gramEnd"/>
      <w:r w:rsidRPr="004B07C8">
        <w:rPr>
          <w:rFonts w:ascii="Angsana New" w:hAnsi="Angsana New"/>
          <w:sz w:val="28"/>
          <w:szCs w:val="28"/>
        </w:rPr>
        <w:t xml:space="preserve"> prepared to provide an update on the financial statements for the year </w:t>
      </w:r>
      <w:proofErr w:type="gramStart"/>
      <w:r w:rsidRPr="004B07C8">
        <w:rPr>
          <w:rFonts w:ascii="Angsana New" w:hAnsi="Angsana New"/>
          <w:sz w:val="28"/>
          <w:szCs w:val="28"/>
        </w:rPr>
        <w:t xml:space="preserve">ended </w:t>
      </w:r>
      <w:r w:rsidRPr="004B07C8">
        <w:rPr>
          <w:rFonts w:ascii="Angsana New" w:hAnsi="Angsana New"/>
          <w:sz w:val="28"/>
          <w:szCs w:val="28"/>
          <w:cs/>
        </w:rPr>
        <w:t xml:space="preserve"> </w:t>
      </w:r>
      <w:r w:rsidRPr="004B07C8">
        <w:rPr>
          <w:rFonts w:ascii="Angsana New" w:hAnsi="Angsana New"/>
          <w:sz w:val="28"/>
          <w:szCs w:val="28"/>
        </w:rPr>
        <w:t>December</w:t>
      </w:r>
      <w:proofErr w:type="gramEnd"/>
      <w:r w:rsidR="002D6DEB" w:rsidRPr="004B07C8">
        <w:rPr>
          <w:rFonts w:ascii="Angsana New" w:hAnsi="Angsana New" w:hint="cs"/>
          <w:sz w:val="28"/>
          <w:szCs w:val="28"/>
          <w:cs/>
        </w:rPr>
        <w:t xml:space="preserve"> </w:t>
      </w:r>
      <w:r w:rsidR="002D6DEB" w:rsidRPr="004B07C8">
        <w:rPr>
          <w:rFonts w:ascii="Angsana New" w:hAnsi="Angsana New"/>
          <w:sz w:val="28"/>
          <w:szCs w:val="28"/>
          <w:lang w:val="en-US"/>
        </w:rPr>
        <w:t>31,</w:t>
      </w:r>
      <w:r w:rsidRPr="004B07C8">
        <w:rPr>
          <w:rFonts w:ascii="Angsana New" w:hAnsi="Angsana New"/>
          <w:sz w:val="28"/>
          <w:szCs w:val="28"/>
        </w:rPr>
        <w:t xml:space="preserve"> </w:t>
      </w:r>
      <w:r w:rsidR="00AB074B">
        <w:rPr>
          <w:rFonts w:ascii="Angsana New" w:hAnsi="Angsana New"/>
          <w:sz w:val="28"/>
          <w:szCs w:val="28"/>
        </w:rPr>
        <w:t>2025</w:t>
      </w:r>
      <w:r w:rsidRPr="004B07C8">
        <w:rPr>
          <w:rFonts w:ascii="Angsana New" w:hAnsi="Angsana New"/>
          <w:sz w:val="28"/>
          <w:szCs w:val="28"/>
          <w:cs/>
        </w:rPr>
        <w:t xml:space="preserve">.  </w:t>
      </w:r>
      <w:r w:rsidRPr="004B07C8">
        <w:rPr>
          <w:rFonts w:ascii="Angsana New" w:hAnsi="Angsana New"/>
          <w:sz w:val="28"/>
          <w:szCs w:val="28"/>
        </w:rPr>
        <w:t>They do not include all of the financial information required for full annual financial statements but focus on new activities, events and circumstances to avoid repetition of information previously reported.</w:t>
      </w:r>
      <w:r w:rsidR="00885023">
        <w:rPr>
          <w:rFonts w:ascii="Angsana New" w:hAnsi="Angsana New" w:hint="cs"/>
          <w:sz w:val="28"/>
          <w:szCs w:val="28"/>
          <w:cs/>
        </w:rPr>
        <w:t xml:space="preserve"> </w:t>
      </w:r>
      <w:r w:rsidR="00885023" w:rsidRPr="00885023">
        <w:rPr>
          <w:rFonts w:ascii="Angsana New" w:hAnsi="Angsana New"/>
          <w:sz w:val="28"/>
          <w:szCs w:val="28"/>
          <w:lang w:val="en-US"/>
        </w:rPr>
        <w:t>However, the statement of financial position, the statement of comprehensive income, the statement of changes in shareholders’ equity, and the statement of cash flows present items identically to the annual financial statements.</w:t>
      </w:r>
      <w:r w:rsidRPr="004B07C8">
        <w:rPr>
          <w:rFonts w:ascii="Angsana New" w:hAnsi="Angsana New"/>
          <w:sz w:val="28"/>
          <w:szCs w:val="28"/>
        </w:rPr>
        <w:t xml:space="preserve"> Accordingly, th</w:t>
      </w:r>
      <w:r w:rsidR="008C7087">
        <w:rPr>
          <w:rFonts w:ascii="Angsana New" w:hAnsi="Angsana New"/>
          <w:sz w:val="28"/>
          <w:szCs w:val="28"/>
        </w:rPr>
        <w:t>is</w:t>
      </w:r>
      <w:r w:rsidRPr="004B07C8">
        <w:rPr>
          <w:rFonts w:ascii="Angsana New" w:hAnsi="Angsana New"/>
          <w:sz w:val="28"/>
          <w:szCs w:val="28"/>
        </w:rPr>
        <w:t xml:space="preserve"> interim financial information should be read in conjunction with the financial statements of the group for the year ended</w:t>
      </w:r>
      <w:r w:rsidRPr="004B07C8">
        <w:rPr>
          <w:rFonts w:ascii="Angsana New" w:hAnsi="Angsana New"/>
          <w:sz w:val="28"/>
          <w:szCs w:val="28"/>
          <w:cs/>
        </w:rPr>
        <w:t xml:space="preserve"> </w:t>
      </w:r>
      <w:r w:rsidRPr="004B07C8">
        <w:rPr>
          <w:rFonts w:ascii="Angsana New" w:hAnsi="Angsana New"/>
          <w:sz w:val="28"/>
          <w:szCs w:val="28"/>
        </w:rPr>
        <w:t>December</w:t>
      </w:r>
      <w:r w:rsidR="002D6DEB"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EB3DBE" w:rsidRPr="004B07C8">
        <w:rPr>
          <w:rFonts w:ascii="Angsana New" w:hAnsi="Angsana New"/>
          <w:sz w:val="28"/>
          <w:szCs w:val="28"/>
        </w:rPr>
        <w:t>5</w:t>
      </w:r>
      <w:r w:rsidRPr="004B07C8">
        <w:rPr>
          <w:rFonts w:ascii="Angsana New" w:hAnsi="Angsana New"/>
          <w:sz w:val="28"/>
          <w:szCs w:val="28"/>
          <w:cs/>
        </w:rPr>
        <w:t>.</w:t>
      </w:r>
    </w:p>
    <w:p w14:paraId="48E9C9FF" w14:textId="6A6036DD" w:rsidR="00FB03CB" w:rsidRPr="004B07C8" w:rsidRDefault="00E74834" w:rsidP="00016FBB">
      <w:pPr>
        <w:spacing w:after="120" w:line="240" w:lineRule="atLeast"/>
        <w:ind w:left="426"/>
        <w:jc w:val="thaiDistribute"/>
        <w:rPr>
          <w:rFonts w:ascii="Angsana New" w:hAnsi="Angsana New"/>
          <w:sz w:val="28"/>
          <w:szCs w:val="28"/>
        </w:rPr>
      </w:pPr>
      <w:r w:rsidRPr="004B07C8">
        <w:rPr>
          <w:rFonts w:ascii="Angsana New" w:hAnsi="Angsana New"/>
          <w:sz w:val="28"/>
          <w:szCs w:val="28"/>
        </w:rPr>
        <w:t xml:space="preserve">The consolidated and separate </w:t>
      </w:r>
      <w:r w:rsidR="008C7087">
        <w:rPr>
          <w:rFonts w:ascii="Angsana New" w:hAnsi="Angsana New"/>
          <w:sz w:val="28"/>
          <w:szCs w:val="28"/>
        </w:rPr>
        <w:t xml:space="preserve">interim </w:t>
      </w:r>
      <w:r w:rsidRPr="004B07C8">
        <w:rPr>
          <w:rFonts w:ascii="Angsana New" w:hAnsi="Angsana New"/>
          <w:sz w:val="28"/>
          <w:szCs w:val="28"/>
        </w:rPr>
        <w:t xml:space="preserve">financial information are officially prepared in Thai language. The translation of </w:t>
      </w:r>
      <w:proofErr w:type="gramStart"/>
      <w:r w:rsidRPr="004B07C8">
        <w:rPr>
          <w:rFonts w:ascii="Angsana New" w:hAnsi="Angsana New"/>
          <w:sz w:val="28"/>
          <w:szCs w:val="28"/>
        </w:rPr>
        <w:t>these statutory financial information</w:t>
      </w:r>
      <w:proofErr w:type="gramEnd"/>
      <w:r w:rsidRPr="004B07C8">
        <w:rPr>
          <w:rFonts w:ascii="Angsana New" w:hAnsi="Angsana New"/>
          <w:sz w:val="28"/>
          <w:szCs w:val="28"/>
        </w:rPr>
        <w:t xml:space="preserve"> to another language must conform to the Thai financial report.</w:t>
      </w:r>
    </w:p>
    <w:p w14:paraId="1520B6B8" w14:textId="77777777" w:rsidR="00BE794A" w:rsidRPr="004B07C8" w:rsidRDefault="00BE794A" w:rsidP="00B80D82">
      <w:pPr>
        <w:spacing w:after="120" w:line="240" w:lineRule="atLeast"/>
        <w:ind w:left="900"/>
        <w:jc w:val="thaiDistribute"/>
        <w:rPr>
          <w:rFonts w:ascii="Angsana New" w:hAnsi="Angsana New"/>
          <w:sz w:val="28"/>
          <w:szCs w:val="28"/>
        </w:rPr>
      </w:pPr>
    </w:p>
    <w:p w14:paraId="0F422D22" w14:textId="77777777" w:rsidR="00BE794A" w:rsidRPr="004B07C8" w:rsidRDefault="00BE794A" w:rsidP="00B80D82">
      <w:pPr>
        <w:spacing w:after="120" w:line="240" w:lineRule="atLeast"/>
        <w:ind w:left="900"/>
        <w:jc w:val="thaiDistribute"/>
        <w:rPr>
          <w:rFonts w:ascii="Angsana New" w:hAnsi="Angsana New"/>
          <w:sz w:val="28"/>
          <w:szCs w:val="28"/>
        </w:rPr>
      </w:pPr>
    </w:p>
    <w:p w14:paraId="5B1D3952" w14:textId="77777777" w:rsidR="00401A36" w:rsidRPr="004B07C8" w:rsidRDefault="00401A36" w:rsidP="00B80D82">
      <w:pPr>
        <w:spacing w:after="120" w:line="240" w:lineRule="atLeast"/>
        <w:ind w:left="900"/>
        <w:jc w:val="thaiDistribute"/>
        <w:rPr>
          <w:rFonts w:ascii="Angsana New" w:hAnsi="Angsana New"/>
          <w:sz w:val="28"/>
          <w:szCs w:val="28"/>
        </w:rPr>
      </w:pPr>
    </w:p>
    <w:p w14:paraId="07F734D9" w14:textId="77777777" w:rsidR="001449D2" w:rsidRDefault="001449D2">
      <w:pPr>
        <w:spacing w:line="240" w:lineRule="auto"/>
        <w:rPr>
          <w:rFonts w:ascii="Angsana New" w:hAnsi="Angsana New"/>
          <w:sz w:val="28"/>
          <w:szCs w:val="28"/>
          <w:lang w:val="en-US"/>
        </w:rPr>
      </w:pPr>
      <w:r>
        <w:rPr>
          <w:rFonts w:ascii="Angsana New" w:hAnsi="Angsana New"/>
          <w:sz w:val="28"/>
          <w:szCs w:val="28"/>
        </w:rPr>
        <w:br w:type="page"/>
      </w:r>
    </w:p>
    <w:p w14:paraId="371FBDCA" w14:textId="6DFC6D3A" w:rsidR="009D395D" w:rsidRPr="004B07C8" w:rsidRDefault="00071EAC" w:rsidP="00066014">
      <w:pPr>
        <w:pStyle w:val="ListParagraph"/>
        <w:numPr>
          <w:ilvl w:val="0"/>
          <w:numId w:val="12"/>
        </w:numPr>
        <w:tabs>
          <w:tab w:val="clear" w:pos="227"/>
          <w:tab w:val="clear" w:pos="454"/>
          <w:tab w:val="clear" w:pos="680"/>
        </w:tabs>
        <w:ind w:left="426" w:hanging="426"/>
        <w:outlineLvl w:val="0"/>
        <w:rPr>
          <w:rFonts w:ascii="Angsana New" w:hAnsi="Angsana New"/>
          <w:sz w:val="28"/>
          <w:szCs w:val="28"/>
        </w:rPr>
      </w:pPr>
      <w:r w:rsidRPr="004B07C8">
        <w:rPr>
          <w:rFonts w:ascii="Angsana New" w:hAnsi="Angsana New"/>
          <w:sz w:val="28"/>
          <w:szCs w:val="28"/>
        </w:rPr>
        <w:lastRenderedPageBreak/>
        <w:t xml:space="preserve">Basis </w:t>
      </w:r>
      <w:r w:rsidR="00E20016" w:rsidRPr="004B07C8">
        <w:rPr>
          <w:rFonts w:ascii="Angsana New" w:hAnsi="Angsana New"/>
          <w:sz w:val="28"/>
          <w:szCs w:val="28"/>
        </w:rPr>
        <w:t xml:space="preserve">for preparation </w:t>
      </w:r>
      <w:r w:rsidRPr="004B07C8">
        <w:rPr>
          <w:rFonts w:ascii="Angsana New" w:hAnsi="Angsana New"/>
          <w:sz w:val="28"/>
          <w:szCs w:val="28"/>
        </w:rPr>
        <w:t xml:space="preserve">of consolidated financial information </w:t>
      </w:r>
    </w:p>
    <w:p w14:paraId="3D806E8A" w14:textId="09DA300A" w:rsidR="003207B4" w:rsidRPr="004B07C8" w:rsidRDefault="00DE6689" w:rsidP="00066014">
      <w:pPr>
        <w:spacing w:after="120" w:line="240" w:lineRule="atLeast"/>
        <w:ind w:left="426"/>
        <w:jc w:val="thaiDistribute"/>
        <w:rPr>
          <w:rFonts w:ascii="Angsana New" w:hAnsi="Angsana New"/>
          <w:sz w:val="28"/>
          <w:szCs w:val="28"/>
        </w:rPr>
      </w:pPr>
      <w:r w:rsidRPr="004B07C8">
        <w:rPr>
          <w:rFonts w:ascii="Angsana New" w:hAnsi="Angsana New"/>
          <w:sz w:val="28"/>
          <w:szCs w:val="28"/>
        </w:rPr>
        <w:t>The consolidated financial information has been prepared by consolidating the financial information of Mukdahan International Hospital Public Company Limited and its subsidiaries as follows</w:t>
      </w:r>
      <w:r w:rsidRPr="00DE6689">
        <w:rPr>
          <w:rFonts w:ascii="Angsana New" w:hAnsi="Angsana New"/>
          <w:sz w:val="28"/>
          <w:szCs w:val="28"/>
        </w:rPr>
        <w:t>:</w:t>
      </w:r>
    </w:p>
    <w:tbl>
      <w:tblPr>
        <w:tblW w:w="9346" w:type="dxa"/>
        <w:tblInd w:w="392" w:type="dxa"/>
        <w:tblLayout w:type="fixed"/>
        <w:tblLook w:val="0000" w:firstRow="0" w:lastRow="0" w:firstColumn="0" w:lastColumn="0" w:noHBand="0" w:noVBand="0"/>
      </w:tblPr>
      <w:tblGrid>
        <w:gridCol w:w="3316"/>
        <w:gridCol w:w="2970"/>
        <w:gridCol w:w="3060"/>
      </w:tblGrid>
      <w:tr w:rsidR="0043037D" w:rsidRPr="004B07C8" w14:paraId="2A19F94E" w14:textId="77777777" w:rsidTr="004F5F90">
        <w:trPr>
          <w:tblHeader/>
        </w:trPr>
        <w:tc>
          <w:tcPr>
            <w:tcW w:w="3316" w:type="dxa"/>
          </w:tcPr>
          <w:p w14:paraId="0B0F954F" w14:textId="77777777" w:rsidR="0043037D" w:rsidRPr="004B07C8" w:rsidRDefault="0043037D">
            <w:pPr>
              <w:spacing w:line="360" w:lineRule="exact"/>
              <w:ind w:left="-18" w:right="36"/>
              <w:jc w:val="center"/>
              <w:rPr>
                <w:rFonts w:ascii="Angsana New" w:hAnsi="Angsana New"/>
                <w:color w:val="000000"/>
                <w:sz w:val="28"/>
                <w:szCs w:val="28"/>
              </w:rPr>
            </w:pPr>
          </w:p>
        </w:tc>
        <w:tc>
          <w:tcPr>
            <w:tcW w:w="2970" w:type="dxa"/>
          </w:tcPr>
          <w:p w14:paraId="72BF4EA1" w14:textId="77777777" w:rsidR="0043037D" w:rsidRPr="004B07C8" w:rsidRDefault="0043037D">
            <w:pPr>
              <w:spacing w:line="360" w:lineRule="exact"/>
              <w:ind w:right="25"/>
              <w:jc w:val="right"/>
              <w:rPr>
                <w:rFonts w:ascii="Angsana New" w:hAnsi="Angsana New"/>
                <w:color w:val="000000"/>
                <w:sz w:val="28"/>
                <w:szCs w:val="28"/>
              </w:rPr>
            </w:pPr>
          </w:p>
        </w:tc>
        <w:tc>
          <w:tcPr>
            <w:tcW w:w="3060" w:type="dxa"/>
          </w:tcPr>
          <w:p w14:paraId="7F458C08" w14:textId="4E6DDA05" w:rsidR="0043037D" w:rsidRPr="004B07C8" w:rsidRDefault="00564129" w:rsidP="0082402C">
            <w:pP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Percentage of shareholding</w:t>
            </w:r>
          </w:p>
        </w:tc>
      </w:tr>
      <w:tr w:rsidR="0043037D" w:rsidRPr="004B07C8" w14:paraId="359AD509" w14:textId="77777777" w:rsidTr="004F5F90">
        <w:trPr>
          <w:tblHeader/>
        </w:trPr>
        <w:tc>
          <w:tcPr>
            <w:tcW w:w="3316" w:type="dxa"/>
          </w:tcPr>
          <w:p w14:paraId="417DFC7A" w14:textId="77777777" w:rsidR="0043037D" w:rsidRPr="004B07C8" w:rsidRDefault="0043037D">
            <w:pPr>
              <w:spacing w:line="360" w:lineRule="exact"/>
              <w:ind w:left="-18" w:right="36"/>
              <w:jc w:val="center"/>
              <w:rPr>
                <w:rFonts w:ascii="Angsana New" w:hAnsi="Angsana New"/>
                <w:color w:val="000000"/>
                <w:sz w:val="28"/>
                <w:szCs w:val="28"/>
              </w:rPr>
            </w:pPr>
          </w:p>
        </w:tc>
        <w:tc>
          <w:tcPr>
            <w:tcW w:w="2970" w:type="dxa"/>
          </w:tcPr>
          <w:p w14:paraId="08D23C25" w14:textId="5104981D" w:rsidR="0043037D" w:rsidRPr="004B07C8" w:rsidRDefault="0043037D">
            <w:pPr>
              <w:spacing w:line="360" w:lineRule="exact"/>
              <w:ind w:right="25"/>
              <w:jc w:val="center"/>
              <w:rPr>
                <w:rFonts w:ascii="Angsana New" w:hAnsi="Angsana New"/>
                <w:color w:val="000000"/>
                <w:sz w:val="28"/>
                <w:szCs w:val="28"/>
              </w:rPr>
            </w:pPr>
          </w:p>
        </w:tc>
        <w:tc>
          <w:tcPr>
            <w:tcW w:w="3060" w:type="dxa"/>
          </w:tcPr>
          <w:p w14:paraId="0F5E7428" w14:textId="413304EE" w:rsidR="0043037D" w:rsidRPr="004B07C8" w:rsidRDefault="0043037D">
            <w:pP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cs/>
              </w:rPr>
              <w:t>(</w:t>
            </w:r>
            <w:r w:rsidR="00343A2D" w:rsidRPr="004B07C8">
              <w:rPr>
                <w:rFonts w:ascii="Angsana New" w:hAnsi="Angsana New"/>
                <w:color w:val="000000"/>
                <w:sz w:val="28"/>
                <w:szCs w:val="28"/>
              </w:rPr>
              <w:t>Percentage of registered shares</w:t>
            </w:r>
            <w:r w:rsidRPr="004B07C8">
              <w:rPr>
                <w:rFonts w:ascii="Angsana New" w:hAnsi="Angsana New"/>
                <w:color w:val="000000"/>
                <w:sz w:val="28"/>
                <w:szCs w:val="28"/>
                <w:cs/>
              </w:rPr>
              <w:t>)</w:t>
            </w:r>
          </w:p>
        </w:tc>
      </w:tr>
      <w:tr w:rsidR="0043037D" w:rsidRPr="004B07C8" w14:paraId="30F76050" w14:textId="77777777" w:rsidTr="004F5F90">
        <w:trPr>
          <w:tblHeader/>
        </w:trPr>
        <w:tc>
          <w:tcPr>
            <w:tcW w:w="3316" w:type="dxa"/>
          </w:tcPr>
          <w:p w14:paraId="0FEB7E15" w14:textId="0CF89BE5" w:rsidR="0043037D" w:rsidRPr="004B07C8" w:rsidRDefault="008B1D6E" w:rsidP="0043037D">
            <w:pPr>
              <w:pBdr>
                <w:bottom w:val="single" w:sz="4" w:space="1" w:color="auto"/>
              </w:pBdr>
              <w:spacing w:line="360" w:lineRule="exact"/>
              <w:ind w:right="36"/>
              <w:jc w:val="center"/>
              <w:rPr>
                <w:rFonts w:ascii="Angsana New" w:hAnsi="Angsana New"/>
                <w:color w:val="000000"/>
                <w:sz w:val="28"/>
                <w:szCs w:val="28"/>
                <w:cs/>
              </w:rPr>
            </w:pPr>
            <w:r w:rsidRPr="004B07C8">
              <w:rPr>
                <w:rFonts w:ascii="Angsana New" w:hAnsi="Angsana New"/>
                <w:color w:val="000000"/>
                <w:sz w:val="28"/>
                <w:szCs w:val="28"/>
              </w:rPr>
              <w:t>Company name</w:t>
            </w:r>
          </w:p>
        </w:tc>
        <w:tc>
          <w:tcPr>
            <w:tcW w:w="2970" w:type="dxa"/>
          </w:tcPr>
          <w:p w14:paraId="2A2AE701" w14:textId="38A9B724" w:rsidR="0043037D" w:rsidRPr="004B07C8" w:rsidRDefault="00F2474E" w:rsidP="0043037D">
            <w:pPr>
              <w:pStyle w:val="1"/>
              <w:pBdr>
                <w:bottom w:val="single" w:sz="4" w:space="1" w:color="auto"/>
              </w:pBdr>
              <w:spacing w:line="360" w:lineRule="exact"/>
              <w:jc w:val="center"/>
              <w:rPr>
                <w:sz w:val="28"/>
                <w:szCs w:val="28"/>
              </w:rPr>
            </w:pPr>
            <w:r w:rsidRPr="004B07C8">
              <w:rPr>
                <w:sz w:val="28"/>
                <w:szCs w:val="28"/>
              </w:rPr>
              <w:t>Nature of business</w:t>
            </w:r>
          </w:p>
        </w:tc>
        <w:tc>
          <w:tcPr>
            <w:tcW w:w="3060" w:type="dxa"/>
          </w:tcPr>
          <w:p w14:paraId="7D082712" w14:textId="08BBEAC9" w:rsidR="0043037D" w:rsidRPr="004B07C8" w:rsidRDefault="00343A2D" w:rsidP="0043037D">
            <w:pPr>
              <w:pStyle w:val="1"/>
              <w:pBdr>
                <w:bottom w:val="single" w:sz="4" w:space="1" w:color="auto"/>
              </w:pBdr>
              <w:spacing w:line="360" w:lineRule="exact"/>
              <w:jc w:val="center"/>
              <w:rPr>
                <w:color w:val="000000"/>
                <w:sz w:val="28"/>
                <w:szCs w:val="28"/>
              </w:rPr>
            </w:pPr>
            <w:r w:rsidRPr="004B07C8">
              <w:rPr>
                <w:sz w:val="28"/>
                <w:szCs w:val="28"/>
              </w:rPr>
              <w:t>March 31, 2026</w:t>
            </w:r>
          </w:p>
        </w:tc>
      </w:tr>
      <w:tr w:rsidR="0043037D" w:rsidRPr="004B07C8" w14:paraId="3F73E7C1" w14:textId="77777777" w:rsidTr="004F5F90">
        <w:trPr>
          <w:trHeight w:val="203"/>
        </w:trPr>
        <w:tc>
          <w:tcPr>
            <w:tcW w:w="3316" w:type="dxa"/>
          </w:tcPr>
          <w:p w14:paraId="1D36A179" w14:textId="25070C39" w:rsidR="0043037D" w:rsidRPr="004B07C8" w:rsidRDefault="0093393A" w:rsidP="00385868">
            <w:pPr>
              <w:spacing w:line="400" w:lineRule="exact"/>
              <w:ind w:right="-45"/>
              <w:rPr>
                <w:rFonts w:ascii="Angsana New" w:hAnsi="Angsana New"/>
                <w:sz w:val="28"/>
                <w:szCs w:val="28"/>
                <w:cs/>
              </w:rPr>
            </w:pPr>
            <w:r w:rsidRPr="004B07C8">
              <w:rPr>
                <w:rFonts w:ascii="Angsana New" w:hAnsi="Angsana New"/>
                <w:sz w:val="28"/>
                <w:szCs w:val="28"/>
              </w:rPr>
              <w:t>Dr. Hann Hospital Company Limited</w:t>
            </w:r>
          </w:p>
        </w:tc>
        <w:tc>
          <w:tcPr>
            <w:tcW w:w="2970" w:type="dxa"/>
          </w:tcPr>
          <w:p w14:paraId="71816683" w14:textId="48AEE793" w:rsidR="0043037D" w:rsidRPr="004B07C8" w:rsidRDefault="00CA0123" w:rsidP="00AB21E9">
            <w:pPr>
              <w:spacing w:line="400" w:lineRule="exact"/>
              <w:ind w:right="-45"/>
              <w:rPr>
                <w:rFonts w:ascii="Angsana New" w:hAnsi="Angsana New"/>
                <w:sz w:val="28"/>
                <w:szCs w:val="28"/>
                <w:cs/>
              </w:rPr>
            </w:pPr>
            <w:r w:rsidRPr="004B07C8">
              <w:rPr>
                <w:rFonts w:ascii="Angsana New" w:hAnsi="Angsana New"/>
                <w:sz w:val="28"/>
                <w:szCs w:val="28"/>
              </w:rPr>
              <w:t>Hospital</w:t>
            </w:r>
          </w:p>
        </w:tc>
        <w:tc>
          <w:tcPr>
            <w:tcW w:w="3060" w:type="dxa"/>
          </w:tcPr>
          <w:p w14:paraId="0E45F6E8" w14:textId="71A92BA9" w:rsidR="0043037D" w:rsidRPr="004B07C8" w:rsidRDefault="006952C3" w:rsidP="00B35A75">
            <w:pPr>
              <w:spacing w:line="400" w:lineRule="exact"/>
              <w:ind w:right="-45"/>
              <w:jc w:val="center"/>
              <w:rPr>
                <w:rFonts w:ascii="Angsana New" w:hAnsi="Angsana New"/>
                <w:sz w:val="28"/>
                <w:szCs w:val="28"/>
                <w:cs/>
              </w:rPr>
            </w:pPr>
            <w:r w:rsidRPr="004B07C8">
              <w:rPr>
                <w:rFonts w:ascii="Angsana New" w:hAnsi="Angsana New"/>
                <w:sz w:val="28"/>
                <w:szCs w:val="28"/>
                <w:lang w:val="en-US"/>
              </w:rPr>
              <w:t>99</w:t>
            </w:r>
            <w:r w:rsidR="0085505B" w:rsidRPr="004B07C8">
              <w:rPr>
                <w:rFonts w:ascii="Angsana New" w:hAnsi="Angsana New" w:hint="cs"/>
                <w:sz w:val="28"/>
                <w:szCs w:val="28"/>
                <w:cs/>
              </w:rPr>
              <w:t>.</w:t>
            </w:r>
            <w:r w:rsidRPr="004B07C8">
              <w:rPr>
                <w:rFonts w:ascii="Angsana New" w:hAnsi="Angsana New"/>
                <w:sz w:val="28"/>
                <w:szCs w:val="28"/>
              </w:rPr>
              <w:t>99</w:t>
            </w:r>
          </w:p>
        </w:tc>
      </w:tr>
    </w:tbl>
    <w:p w14:paraId="4D817F53" w14:textId="5736C288" w:rsidR="000B38A8" w:rsidRPr="004B07C8" w:rsidRDefault="00494631" w:rsidP="00167E28">
      <w:pPr>
        <w:spacing w:before="240" w:after="120" w:line="240" w:lineRule="atLeast"/>
        <w:ind w:left="426"/>
        <w:jc w:val="thaiDistribute"/>
        <w:rPr>
          <w:rFonts w:ascii="Angsana New" w:hAnsi="Angsana New"/>
          <w:sz w:val="28"/>
          <w:szCs w:val="28"/>
          <w:cs/>
          <w:lang w:val="en-US"/>
        </w:rPr>
      </w:pPr>
      <w:r w:rsidRPr="004B07C8">
        <w:rPr>
          <w:rFonts w:ascii="Angsana New" w:hAnsi="Angsana New"/>
          <w:sz w:val="28"/>
          <w:szCs w:val="28"/>
        </w:rPr>
        <w:t xml:space="preserve">The consolidated financial information for the current period has been prepared on the same basis as the consolidated financial statements for the year ended 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 xml:space="preserve">2025. </w:t>
      </w:r>
      <w:r w:rsidRPr="004B07C8">
        <w:rPr>
          <w:rFonts w:ascii="Angsana New" w:hAnsi="Angsana New"/>
          <w:sz w:val="28"/>
          <w:szCs w:val="28"/>
        </w:rPr>
        <w:t>There have been no changes in the Group’s structure during the current period.</w:t>
      </w:r>
    </w:p>
    <w:p w14:paraId="28495A93" w14:textId="14691D55" w:rsidR="006E17AF" w:rsidRPr="004B07C8" w:rsidRDefault="008C7087" w:rsidP="00FD3545">
      <w:pPr>
        <w:numPr>
          <w:ilvl w:val="0"/>
          <w:numId w:val="8"/>
        </w:numPr>
        <w:tabs>
          <w:tab w:val="decimal" w:pos="7920"/>
        </w:tabs>
        <w:spacing w:before="240" w:line="240" w:lineRule="atLeast"/>
        <w:ind w:left="360"/>
        <w:jc w:val="both"/>
        <w:rPr>
          <w:rFonts w:ascii="Angsana New" w:hAnsi="Angsana New"/>
          <w:b/>
          <w:bCs/>
          <w:sz w:val="28"/>
          <w:szCs w:val="28"/>
        </w:rPr>
      </w:pPr>
      <w:r>
        <w:rPr>
          <w:rFonts w:ascii="Angsana New" w:hAnsi="Angsana New"/>
          <w:b/>
          <w:bCs/>
          <w:sz w:val="28"/>
          <w:szCs w:val="28"/>
        </w:rPr>
        <w:t>Material</w:t>
      </w:r>
      <w:r w:rsidR="00086356" w:rsidRPr="004B07C8">
        <w:rPr>
          <w:rFonts w:ascii="Angsana New" w:hAnsi="Angsana New"/>
          <w:b/>
          <w:bCs/>
          <w:sz w:val="28"/>
          <w:szCs w:val="28"/>
        </w:rPr>
        <w:t xml:space="preserve"> accounting polic</w:t>
      </w:r>
      <w:r>
        <w:rPr>
          <w:rFonts w:ascii="Angsana New" w:hAnsi="Angsana New"/>
          <w:b/>
          <w:bCs/>
          <w:sz w:val="28"/>
          <w:szCs w:val="28"/>
        </w:rPr>
        <w:t>y information</w:t>
      </w:r>
    </w:p>
    <w:p w14:paraId="7C51BA63" w14:textId="3854CF8A" w:rsidR="007D1795" w:rsidRPr="004B07C8" w:rsidRDefault="005C7341" w:rsidP="00FD3545">
      <w:pPr>
        <w:spacing w:before="120" w:after="120"/>
        <w:ind w:left="360"/>
        <w:jc w:val="thaiDistribute"/>
        <w:rPr>
          <w:rFonts w:ascii="Angsana New" w:hAnsi="Angsana New"/>
          <w:color w:val="000000" w:themeColor="text1"/>
          <w:sz w:val="28"/>
          <w:szCs w:val="28"/>
        </w:rPr>
      </w:pPr>
      <w:r w:rsidRPr="004B07C8">
        <w:rPr>
          <w:rFonts w:ascii="Angsana New" w:hAnsi="Angsana New"/>
          <w:color w:val="000000" w:themeColor="text1"/>
          <w:sz w:val="28"/>
          <w:szCs w:val="28"/>
        </w:rPr>
        <w:t xml:space="preserve">The interim financial information is prepared by using the same accounting policies and methods of computation as were used for the financial statements for the year ended December 31, </w:t>
      </w:r>
      <w:r w:rsidRPr="004B07C8">
        <w:rPr>
          <w:rFonts w:ascii="Angsana New" w:hAnsi="Angsana New"/>
          <w:color w:val="000000" w:themeColor="text1"/>
          <w:sz w:val="28"/>
          <w:szCs w:val="28"/>
          <w:cs/>
        </w:rPr>
        <w:t>202</w:t>
      </w:r>
      <w:r w:rsidRPr="004B07C8">
        <w:rPr>
          <w:rFonts w:ascii="Angsana New" w:hAnsi="Angsana New"/>
          <w:color w:val="000000" w:themeColor="text1"/>
          <w:sz w:val="28"/>
          <w:szCs w:val="28"/>
        </w:rPr>
        <w:t>5</w:t>
      </w:r>
      <w:r w:rsidRPr="004B07C8">
        <w:rPr>
          <w:rFonts w:ascii="Angsana New" w:hAnsi="Angsana New"/>
          <w:color w:val="000000" w:themeColor="text1"/>
          <w:sz w:val="28"/>
          <w:szCs w:val="28"/>
          <w:cs/>
        </w:rPr>
        <w:t>.</w:t>
      </w:r>
    </w:p>
    <w:p w14:paraId="491DDD28" w14:textId="3622EB4A" w:rsidR="00C72A42" w:rsidRPr="004B07C8" w:rsidRDefault="00CE7CD7"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Reclassification</w:t>
      </w:r>
    </w:p>
    <w:p w14:paraId="14CD6821" w14:textId="16F57822" w:rsidR="00C72A42" w:rsidRPr="004B07C8" w:rsidRDefault="005F0C4B" w:rsidP="004F5F90">
      <w:pPr>
        <w:spacing w:before="120" w:after="120"/>
        <w:ind w:left="360"/>
        <w:jc w:val="thaiDistribute"/>
        <w:rPr>
          <w:rFonts w:ascii="Angsana New" w:hAnsi="Angsana New"/>
          <w:color w:val="000000" w:themeColor="text1"/>
          <w:sz w:val="28"/>
          <w:szCs w:val="28"/>
        </w:rPr>
      </w:pPr>
      <w:r w:rsidRPr="004B07C8">
        <w:rPr>
          <w:rFonts w:ascii="Angsana New" w:hAnsi="Angsana New"/>
          <w:color w:val="000000" w:themeColor="text1"/>
          <w:sz w:val="28"/>
          <w:szCs w:val="28"/>
        </w:rPr>
        <w:t>The Group has reclassified certain items in the financial statements as at December 31, 2025 to conform with the presentation of the financial information as at March 31, 2026. The effects of these reclassifications on the comparative information are summarised as follows:</w:t>
      </w:r>
    </w:p>
    <w:tbl>
      <w:tblPr>
        <w:tblW w:w="9442" w:type="dxa"/>
        <w:tblInd w:w="378" w:type="dxa"/>
        <w:shd w:val="clear" w:color="auto" w:fill="00FFFF"/>
        <w:tblLayout w:type="fixed"/>
        <w:tblLook w:val="0000" w:firstRow="0" w:lastRow="0" w:firstColumn="0" w:lastColumn="0" w:noHBand="0" w:noVBand="0"/>
      </w:tblPr>
      <w:tblGrid>
        <w:gridCol w:w="4680"/>
        <w:gridCol w:w="1587"/>
        <w:gridCol w:w="1587"/>
        <w:gridCol w:w="1588"/>
      </w:tblGrid>
      <w:tr w:rsidR="008C21E9" w:rsidRPr="004B07C8" w14:paraId="363B704A" w14:textId="77777777" w:rsidTr="004F5F90">
        <w:trPr>
          <w:tblHeader/>
        </w:trPr>
        <w:tc>
          <w:tcPr>
            <w:tcW w:w="4680" w:type="dxa"/>
            <w:vAlign w:val="bottom"/>
          </w:tcPr>
          <w:p w14:paraId="1AB644EE" w14:textId="77777777" w:rsidR="008C21E9" w:rsidRPr="004B07C8" w:rsidRDefault="008C21E9">
            <w:pPr>
              <w:tabs>
                <w:tab w:val="left" w:pos="2880"/>
                <w:tab w:val="right" w:pos="5040"/>
                <w:tab w:val="right" w:pos="6390"/>
                <w:tab w:val="right" w:pos="8190"/>
              </w:tabs>
              <w:ind w:right="-43"/>
              <w:jc w:val="both"/>
              <w:rPr>
                <w:rFonts w:ascii="Angsana New" w:hAnsi="Angsana New"/>
                <w:sz w:val="28"/>
                <w:szCs w:val="28"/>
              </w:rPr>
            </w:pPr>
          </w:p>
        </w:tc>
        <w:tc>
          <w:tcPr>
            <w:tcW w:w="1587" w:type="dxa"/>
          </w:tcPr>
          <w:p w14:paraId="5D7F1BD3" w14:textId="77777777" w:rsidR="008C21E9" w:rsidRPr="004B07C8" w:rsidRDefault="008C21E9">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7D366BE0" w14:textId="77777777" w:rsidR="008C21E9" w:rsidRPr="004B07C8" w:rsidRDefault="008C21E9">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2BD57021" w14:textId="739AB002" w:rsidR="008C21E9" w:rsidRPr="004B07C8" w:rsidRDefault="00236799">
            <w:pPr>
              <w:tabs>
                <w:tab w:val="left" w:pos="2880"/>
                <w:tab w:val="right" w:pos="5040"/>
                <w:tab w:val="right" w:pos="6390"/>
                <w:tab w:val="right" w:pos="8190"/>
              </w:tabs>
              <w:ind w:left="-18" w:right="-18"/>
              <w:jc w:val="right"/>
              <w:rPr>
                <w:rFonts w:ascii="Angsana New" w:hAnsi="Angsana New"/>
                <w:sz w:val="28"/>
                <w:szCs w:val="28"/>
              </w:rPr>
            </w:pPr>
            <w:r w:rsidRPr="004B07C8">
              <w:rPr>
                <w:rFonts w:ascii="Angsana New" w:hAnsi="Angsana New"/>
                <w:sz w:val="28"/>
                <w:szCs w:val="28"/>
                <w:cs/>
              </w:rPr>
              <w:t>(</w:t>
            </w:r>
            <w:r w:rsidRPr="004B07C8">
              <w:rPr>
                <w:rFonts w:ascii="Angsana New" w:hAnsi="Angsana New"/>
                <w:sz w:val="28"/>
                <w:szCs w:val="28"/>
              </w:rPr>
              <w:t>Unit: Baht)</w:t>
            </w:r>
          </w:p>
        </w:tc>
      </w:tr>
      <w:tr w:rsidR="00F0505C" w:rsidRPr="004B07C8" w14:paraId="206A98FE" w14:textId="77777777" w:rsidTr="004F5F90">
        <w:trPr>
          <w:tblHeader/>
        </w:trPr>
        <w:tc>
          <w:tcPr>
            <w:tcW w:w="4680" w:type="dxa"/>
            <w:vAlign w:val="bottom"/>
          </w:tcPr>
          <w:p w14:paraId="0635A375" w14:textId="77777777" w:rsidR="00F0505C" w:rsidRPr="004B07C8" w:rsidRDefault="00F0505C">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42505F73" w14:textId="3A3A1E24" w:rsidR="00F0505C" w:rsidRPr="004B07C8" w:rsidRDefault="00527BDA" w:rsidP="00F0505C">
            <w:pPr>
              <w:tabs>
                <w:tab w:val="left" w:pos="2880"/>
                <w:tab w:val="right" w:pos="5040"/>
                <w:tab w:val="right" w:pos="6390"/>
                <w:tab w:val="right" w:pos="8190"/>
              </w:tabs>
              <w:ind w:left="-18" w:right="-18"/>
              <w:jc w:val="center"/>
              <w:rPr>
                <w:rFonts w:ascii="Angsana New" w:hAnsi="Angsana New"/>
                <w:sz w:val="28"/>
                <w:szCs w:val="28"/>
                <w:cs/>
              </w:rPr>
            </w:pPr>
            <w:r w:rsidRPr="001449D2">
              <w:rPr>
                <w:rFonts w:ascii="Angsana New" w:hAnsi="Angsana New"/>
                <w:sz w:val="28"/>
                <w:szCs w:val="28"/>
              </w:rPr>
              <w:t>Consolidated financial information</w:t>
            </w:r>
          </w:p>
        </w:tc>
      </w:tr>
      <w:tr w:rsidR="00902286" w:rsidRPr="004B07C8" w14:paraId="61E80783" w14:textId="77777777" w:rsidTr="004F5F90">
        <w:trPr>
          <w:tblHeader/>
        </w:trPr>
        <w:tc>
          <w:tcPr>
            <w:tcW w:w="4680" w:type="dxa"/>
            <w:vAlign w:val="bottom"/>
          </w:tcPr>
          <w:p w14:paraId="214F999B" w14:textId="77777777" w:rsidR="00902286" w:rsidRPr="004B07C8" w:rsidRDefault="00902286">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05C4972B" w14:textId="1955AC3E" w:rsidR="00902286" w:rsidRPr="004B07C8" w:rsidRDefault="00821852">
            <w:pPr>
              <w:ind w:left="-18" w:right="-18"/>
              <w:jc w:val="center"/>
              <w:rPr>
                <w:rFonts w:ascii="Angsana New" w:hAnsi="Angsana New"/>
                <w:sz w:val="28"/>
                <w:szCs w:val="28"/>
                <w:cs/>
              </w:rPr>
            </w:pPr>
            <w:r w:rsidRPr="004B07C8">
              <w:rPr>
                <w:rFonts w:ascii="Angsana New" w:hAnsi="Angsana New"/>
                <w:sz w:val="28"/>
                <w:szCs w:val="28"/>
              </w:rPr>
              <w:t>As at December 31, 2025</w:t>
            </w:r>
          </w:p>
        </w:tc>
      </w:tr>
      <w:tr w:rsidR="00902286" w:rsidRPr="004B07C8" w14:paraId="3CA5CA22" w14:textId="77777777" w:rsidTr="004F5F90">
        <w:trPr>
          <w:tblHeader/>
        </w:trPr>
        <w:tc>
          <w:tcPr>
            <w:tcW w:w="4680" w:type="dxa"/>
            <w:vAlign w:val="bottom"/>
          </w:tcPr>
          <w:p w14:paraId="1D7523F4" w14:textId="77777777" w:rsidR="00902286" w:rsidRPr="004B07C8" w:rsidRDefault="00902286">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31F108AE" w14:textId="7A07084C" w:rsidR="00902286" w:rsidRPr="004B07C8" w:rsidRDefault="000E6522" w:rsidP="00870FF1">
            <w:pPr>
              <w:pBdr>
                <w:bottom w:val="single" w:sz="4" w:space="1" w:color="auto"/>
              </w:pBdr>
              <w:ind w:left="-18" w:right="-18"/>
              <w:jc w:val="center"/>
              <w:rPr>
                <w:rFonts w:ascii="Angsana New" w:hAnsi="Angsana New"/>
                <w:sz w:val="28"/>
                <w:szCs w:val="28"/>
                <w:cs/>
              </w:rPr>
            </w:pPr>
            <w:r w:rsidRPr="004B07C8">
              <w:rPr>
                <w:rFonts w:ascii="Angsana New" w:hAnsi="Angsana New"/>
                <w:sz w:val="28"/>
                <w:szCs w:val="28"/>
              </w:rPr>
              <w:t>Before reclassification</w:t>
            </w:r>
          </w:p>
        </w:tc>
        <w:tc>
          <w:tcPr>
            <w:tcW w:w="1587" w:type="dxa"/>
            <w:tcBorders>
              <w:top w:val="single" w:sz="4" w:space="0" w:color="auto"/>
            </w:tcBorders>
          </w:tcPr>
          <w:p w14:paraId="2D7498B7" w14:textId="77777777" w:rsidR="00902286" w:rsidRPr="004B07C8" w:rsidRDefault="00A65E84" w:rsidP="00870FF1">
            <w:pPr>
              <w:pBdr>
                <w:bottom w:val="single" w:sz="4" w:space="1" w:color="auto"/>
              </w:pBdr>
              <w:ind w:left="-18" w:right="-18"/>
              <w:jc w:val="center"/>
              <w:rPr>
                <w:rFonts w:ascii="Angsana New" w:hAnsi="Angsana New"/>
                <w:sz w:val="28"/>
                <w:szCs w:val="28"/>
              </w:rPr>
            </w:pPr>
            <w:r w:rsidRPr="004B07C8">
              <w:rPr>
                <w:rFonts w:ascii="Angsana New" w:hAnsi="Angsana New"/>
                <w:sz w:val="28"/>
                <w:szCs w:val="28"/>
              </w:rPr>
              <w:t>Reclassification</w:t>
            </w:r>
          </w:p>
          <w:p w14:paraId="4D92A9FA" w14:textId="508C6ADF" w:rsidR="00902286" w:rsidRPr="004B07C8" w:rsidRDefault="00902286" w:rsidP="00870FF1">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0E8FC5D9" w14:textId="2EF06C51" w:rsidR="00902286" w:rsidRPr="004B07C8" w:rsidRDefault="000E6522" w:rsidP="00870FF1">
            <w:pPr>
              <w:pBdr>
                <w:bottom w:val="single" w:sz="4" w:space="1" w:color="auto"/>
              </w:pBdr>
              <w:ind w:left="-18" w:right="-18"/>
              <w:jc w:val="center"/>
              <w:rPr>
                <w:rFonts w:ascii="Angsana New" w:hAnsi="Angsana New"/>
                <w:sz w:val="28"/>
                <w:szCs w:val="28"/>
              </w:rPr>
            </w:pPr>
            <w:r w:rsidRPr="004B07C8">
              <w:rPr>
                <w:rFonts w:ascii="Angsana New" w:hAnsi="Angsana New"/>
                <w:sz w:val="28"/>
                <w:szCs w:val="28"/>
              </w:rPr>
              <w:t>After reclassification</w:t>
            </w:r>
          </w:p>
        </w:tc>
      </w:tr>
      <w:tr w:rsidR="00870FF1" w:rsidRPr="004B07C8" w14:paraId="7AA1A8AE" w14:textId="77777777" w:rsidTr="004F5F90">
        <w:trPr>
          <w:tblHeader/>
        </w:trPr>
        <w:tc>
          <w:tcPr>
            <w:tcW w:w="4680" w:type="dxa"/>
            <w:vAlign w:val="bottom"/>
          </w:tcPr>
          <w:p w14:paraId="5C74464F" w14:textId="77777777" w:rsidR="00870FF1" w:rsidRPr="004B07C8" w:rsidRDefault="00870FF1" w:rsidP="00870FF1">
            <w:pPr>
              <w:tabs>
                <w:tab w:val="left" w:pos="2880"/>
                <w:tab w:val="right" w:pos="5040"/>
                <w:tab w:val="right" w:pos="6390"/>
                <w:tab w:val="right" w:pos="8190"/>
              </w:tabs>
              <w:spacing w:line="240" w:lineRule="auto"/>
              <w:ind w:right="-131"/>
              <w:jc w:val="both"/>
              <w:rPr>
                <w:rFonts w:ascii="Angsana New" w:hAnsi="Angsana New"/>
                <w:sz w:val="14"/>
                <w:szCs w:val="14"/>
                <w:cs/>
              </w:rPr>
            </w:pPr>
          </w:p>
        </w:tc>
        <w:tc>
          <w:tcPr>
            <w:tcW w:w="1587" w:type="dxa"/>
          </w:tcPr>
          <w:p w14:paraId="73BA31F1" w14:textId="77777777" w:rsidR="00870FF1" w:rsidRPr="004B07C8" w:rsidRDefault="00870FF1" w:rsidP="00870FF1">
            <w:pPr>
              <w:spacing w:line="240" w:lineRule="auto"/>
              <w:ind w:left="-18" w:right="-18"/>
              <w:jc w:val="center"/>
              <w:rPr>
                <w:rFonts w:ascii="Angsana New" w:hAnsi="Angsana New"/>
                <w:sz w:val="14"/>
                <w:szCs w:val="14"/>
              </w:rPr>
            </w:pPr>
          </w:p>
        </w:tc>
        <w:tc>
          <w:tcPr>
            <w:tcW w:w="1587" w:type="dxa"/>
          </w:tcPr>
          <w:p w14:paraId="491AE44F" w14:textId="77777777" w:rsidR="00870FF1" w:rsidRPr="004B07C8" w:rsidRDefault="00870FF1" w:rsidP="00870FF1">
            <w:pPr>
              <w:spacing w:line="240" w:lineRule="auto"/>
              <w:ind w:left="-18" w:right="-18"/>
              <w:jc w:val="center"/>
              <w:rPr>
                <w:rFonts w:ascii="Angsana New" w:hAnsi="Angsana New"/>
                <w:sz w:val="14"/>
                <w:szCs w:val="14"/>
              </w:rPr>
            </w:pPr>
          </w:p>
        </w:tc>
        <w:tc>
          <w:tcPr>
            <w:tcW w:w="1588" w:type="dxa"/>
          </w:tcPr>
          <w:p w14:paraId="27B58AFC" w14:textId="77777777" w:rsidR="00870FF1" w:rsidRPr="004B07C8" w:rsidRDefault="00870FF1" w:rsidP="00870FF1">
            <w:pPr>
              <w:spacing w:line="240" w:lineRule="auto"/>
              <w:ind w:left="-18" w:right="-18"/>
              <w:jc w:val="center"/>
              <w:rPr>
                <w:rFonts w:ascii="Angsana New" w:hAnsi="Angsana New"/>
                <w:sz w:val="14"/>
                <w:szCs w:val="14"/>
              </w:rPr>
            </w:pPr>
          </w:p>
        </w:tc>
      </w:tr>
      <w:tr w:rsidR="00902286" w:rsidRPr="004B07C8" w14:paraId="1F8322A9" w14:textId="77777777" w:rsidTr="004F5F90">
        <w:tc>
          <w:tcPr>
            <w:tcW w:w="4680" w:type="dxa"/>
            <w:vAlign w:val="bottom"/>
          </w:tcPr>
          <w:p w14:paraId="3F484BF3" w14:textId="51AC77C9" w:rsidR="00902286" w:rsidRPr="004B07C8" w:rsidRDefault="00D83E91" w:rsidP="00A124E1">
            <w:pPr>
              <w:tabs>
                <w:tab w:val="left" w:pos="2880"/>
                <w:tab w:val="right" w:pos="5040"/>
                <w:tab w:val="right" w:pos="6390"/>
                <w:tab w:val="right" w:pos="8190"/>
              </w:tabs>
              <w:ind w:right="-131"/>
              <w:rPr>
                <w:rFonts w:ascii="Angsana New" w:hAnsi="Angsana New"/>
                <w:sz w:val="28"/>
                <w:szCs w:val="28"/>
                <w:cs/>
              </w:rPr>
            </w:pPr>
            <w:r w:rsidRPr="004B07C8">
              <w:rPr>
                <w:rFonts w:ascii="Angsana New" w:hAnsi="Angsana New"/>
                <w:sz w:val="28"/>
                <w:szCs w:val="28"/>
              </w:rPr>
              <w:t>Statement of Financial Position</w:t>
            </w:r>
          </w:p>
        </w:tc>
        <w:tc>
          <w:tcPr>
            <w:tcW w:w="1587" w:type="dxa"/>
          </w:tcPr>
          <w:p w14:paraId="53967BB3" w14:textId="77777777" w:rsidR="00902286" w:rsidRPr="004B07C8" w:rsidRDefault="00902286">
            <w:pPr>
              <w:tabs>
                <w:tab w:val="decimal" w:pos="1152"/>
              </w:tabs>
              <w:ind w:left="-18" w:right="-18"/>
              <w:jc w:val="right"/>
              <w:rPr>
                <w:rFonts w:ascii="Angsana New" w:hAnsi="Angsana New"/>
                <w:sz w:val="28"/>
                <w:szCs w:val="28"/>
                <w:cs/>
              </w:rPr>
            </w:pPr>
          </w:p>
        </w:tc>
        <w:tc>
          <w:tcPr>
            <w:tcW w:w="1587" w:type="dxa"/>
          </w:tcPr>
          <w:p w14:paraId="59F5B240" w14:textId="77777777" w:rsidR="00902286" w:rsidRPr="004B07C8" w:rsidRDefault="00902286">
            <w:pPr>
              <w:tabs>
                <w:tab w:val="decimal" w:pos="1152"/>
              </w:tabs>
              <w:ind w:left="-18" w:right="-18"/>
              <w:jc w:val="right"/>
              <w:rPr>
                <w:rFonts w:ascii="Angsana New" w:hAnsi="Angsana New"/>
                <w:sz w:val="28"/>
                <w:szCs w:val="28"/>
                <w:cs/>
              </w:rPr>
            </w:pPr>
          </w:p>
        </w:tc>
        <w:tc>
          <w:tcPr>
            <w:tcW w:w="1588" w:type="dxa"/>
            <w:vAlign w:val="bottom"/>
          </w:tcPr>
          <w:p w14:paraId="41C4371D" w14:textId="77777777" w:rsidR="00902286" w:rsidRPr="004B07C8" w:rsidRDefault="00902286">
            <w:pPr>
              <w:tabs>
                <w:tab w:val="decimal" w:pos="1152"/>
              </w:tabs>
              <w:ind w:left="-18" w:right="-18"/>
              <w:jc w:val="right"/>
              <w:rPr>
                <w:rFonts w:ascii="Angsana New" w:hAnsi="Angsana New"/>
                <w:sz w:val="28"/>
                <w:szCs w:val="28"/>
                <w:cs/>
              </w:rPr>
            </w:pPr>
          </w:p>
        </w:tc>
      </w:tr>
      <w:tr w:rsidR="00902286" w:rsidRPr="004B07C8" w14:paraId="5EBA2F32" w14:textId="77777777" w:rsidTr="004F5F90">
        <w:tc>
          <w:tcPr>
            <w:tcW w:w="4680" w:type="dxa"/>
            <w:vAlign w:val="bottom"/>
          </w:tcPr>
          <w:p w14:paraId="2BE92881" w14:textId="3C883092" w:rsidR="00902286" w:rsidRPr="004B07C8" w:rsidRDefault="002D38F6" w:rsidP="00A124E1">
            <w:pPr>
              <w:tabs>
                <w:tab w:val="left" w:pos="2880"/>
                <w:tab w:val="right" w:pos="5040"/>
                <w:tab w:val="right" w:pos="6390"/>
                <w:tab w:val="right" w:pos="8190"/>
              </w:tabs>
              <w:ind w:right="-131"/>
              <w:rPr>
                <w:rFonts w:ascii="Angsana New" w:hAnsi="Angsana New"/>
                <w:sz w:val="28"/>
                <w:szCs w:val="28"/>
                <w:cs/>
              </w:rPr>
            </w:pPr>
            <w:r w:rsidRPr="004B07C8">
              <w:rPr>
                <w:rFonts w:ascii="Angsana New" w:hAnsi="Angsana New"/>
                <w:sz w:val="28"/>
                <w:szCs w:val="28"/>
              </w:rPr>
              <w:t>Non-current assets</w:t>
            </w:r>
          </w:p>
        </w:tc>
        <w:tc>
          <w:tcPr>
            <w:tcW w:w="1587" w:type="dxa"/>
          </w:tcPr>
          <w:p w14:paraId="2AC396EF" w14:textId="77777777" w:rsidR="00902286" w:rsidRPr="004B07C8" w:rsidRDefault="00902286">
            <w:pPr>
              <w:tabs>
                <w:tab w:val="decimal" w:pos="1152"/>
              </w:tabs>
              <w:ind w:left="-18" w:right="-18"/>
              <w:rPr>
                <w:rFonts w:ascii="Angsana New" w:hAnsi="Angsana New"/>
                <w:sz w:val="28"/>
                <w:szCs w:val="28"/>
              </w:rPr>
            </w:pPr>
          </w:p>
        </w:tc>
        <w:tc>
          <w:tcPr>
            <w:tcW w:w="1587" w:type="dxa"/>
          </w:tcPr>
          <w:p w14:paraId="170E8290" w14:textId="77777777" w:rsidR="00902286" w:rsidRPr="004B07C8" w:rsidRDefault="00902286">
            <w:pPr>
              <w:tabs>
                <w:tab w:val="decimal" w:pos="1152"/>
              </w:tabs>
              <w:ind w:left="-18" w:right="-18"/>
              <w:rPr>
                <w:rFonts w:ascii="Angsana New" w:hAnsi="Angsana New"/>
                <w:sz w:val="28"/>
                <w:szCs w:val="28"/>
              </w:rPr>
            </w:pPr>
          </w:p>
        </w:tc>
        <w:tc>
          <w:tcPr>
            <w:tcW w:w="1588" w:type="dxa"/>
            <w:vAlign w:val="bottom"/>
          </w:tcPr>
          <w:p w14:paraId="22B39725" w14:textId="77777777" w:rsidR="00902286" w:rsidRPr="004B07C8" w:rsidRDefault="00902286">
            <w:pPr>
              <w:tabs>
                <w:tab w:val="decimal" w:pos="1362"/>
              </w:tabs>
              <w:ind w:left="-18" w:right="-18"/>
              <w:rPr>
                <w:rFonts w:ascii="Angsana New" w:hAnsi="Angsana New"/>
                <w:sz w:val="28"/>
                <w:szCs w:val="28"/>
              </w:rPr>
            </w:pPr>
          </w:p>
        </w:tc>
      </w:tr>
      <w:tr w:rsidR="00902286" w:rsidRPr="004B07C8" w14:paraId="672AAC35" w14:textId="77777777" w:rsidTr="004F5F90">
        <w:tc>
          <w:tcPr>
            <w:tcW w:w="4680" w:type="dxa"/>
            <w:vAlign w:val="bottom"/>
          </w:tcPr>
          <w:p w14:paraId="27B17951" w14:textId="41AD9B07" w:rsidR="00902286" w:rsidRPr="004B07C8" w:rsidRDefault="002D38F6" w:rsidP="00A124E1">
            <w:pPr>
              <w:tabs>
                <w:tab w:val="left" w:pos="2880"/>
                <w:tab w:val="right" w:pos="5040"/>
                <w:tab w:val="right" w:pos="6390"/>
                <w:tab w:val="right" w:pos="8190"/>
              </w:tabs>
              <w:ind w:left="536" w:right="-131" w:hanging="284"/>
              <w:rPr>
                <w:rFonts w:ascii="Angsana New" w:hAnsi="Angsana New"/>
                <w:sz w:val="28"/>
                <w:szCs w:val="28"/>
                <w:cs/>
              </w:rPr>
            </w:pPr>
            <w:r w:rsidRPr="004B07C8">
              <w:rPr>
                <w:rFonts w:ascii="Angsana New" w:hAnsi="Angsana New"/>
                <w:sz w:val="28"/>
                <w:szCs w:val="28"/>
              </w:rPr>
              <w:t>Prepaid withholding tax</w:t>
            </w:r>
          </w:p>
        </w:tc>
        <w:tc>
          <w:tcPr>
            <w:tcW w:w="1587" w:type="dxa"/>
          </w:tcPr>
          <w:p w14:paraId="5E87DE55" w14:textId="29917F65" w:rsidR="00902286" w:rsidRPr="004B07C8" w:rsidRDefault="000978FE" w:rsidP="00812C3A">
            <w:pPr>
              <w:tabs>
                <w:tab w:val="decimal" w:pos="1375"/>
              </w:tabs>
              <w:spacing w:line="400" w:lineRule="exact"/>
              <w:ind w:right="-45"/>
              <w:rPr>
                <w:rFonts w:ascii="Angsana New" w:hAnsi="Angsana New"/>
                <w:color w:val="000000"/>
                <w:sz w:val="28"/>
                <w:szCs w:val="28"/>
              </w:rPr>
            </w:pP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362</w:t>
            </w:r>
            <w:r w:rsidRPr="004B07C8">
              <w:rPr>
                <w:rFonts w:ascii="Angsana New" w:hAnsi="Angsana New"/>
                <w:color w:val="000000"/>
                <w:sz w:val="28"/>
                <w:szCs w:val="28"/>
              </w:rPr>
              <w:t>,</w:t>
            </w:r>
            <w:r w:rsidRPr="004B07C8">
              <w:rPr>
                <w:rFonts w:ascii="Angsana New" w:hAnsi="Angsana New"/>
                <w:color w:val="000000"/>
                <w:sz w:val="28"/>
                <w:szCs w:val="28"/>
                <w:cs/>
              </w:rPr>
              <w:t>784</w:t>
            </w:r>
          </w:p>
        </w:tc>
        <w:tc>
          <w:tcPr>
            <w:tcW w:w="1587" w:type="dxa"/>
          </w:tcPr>
          <w:p w14:paraId="6BFFF158" w14:textId="1CB10BE5" w:rsidR="00902286" w:rsidRPr="004B07C8" w:rsidRDefault="000978FE" w:rsidP="00812C3A">
            <w:pPr>
              <w:tabs>
                <w:tab w:val="decimal" w:pos="1375"/>
              </w:tabs>
              <w:spacing w:line="400" w:lineRule="exact"/>
              <w:ind w:right="-45"/>
              <w:rPr>
                <w:rFonts w:ascii="Angsana New" w:hAnsi="Angsana New"/>
                <w:color w:val="000000"/>
                <w:sz w:val="28"/>
                <w:szCs w:val="28"/>
                <w:lang w:val="en-US"/>
              </w:rPr>
            </w:pPr>
            <w:r w:rsidRPr="004B07C8">
              <w:rPr>
                <w:rFonts w:ascii="Angsana New" w:hAnsi="Angsana New"/>
                <w:color w:val="000000"/>
                <w:sz w:val="28"/>
                <w:szCs w:val="28"/>
              </w:rPr>
              <w:t>(</w:t>
            </w: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362</w:t>
            </w:r>
            <w:r w:rsidRPr="004B07C8">
              <w:rPr>
                <w:rFonts w:ascii="Angsana New" w:hAnsi="Angsana New"/>
                <w:color w:val="000000"/>
                <w:sz w:val="28"/>
                <w:szCs w:val="28"/>
              </w:rPr>
              <w:t>,</w:t>
            </w:r>
            <w:r w:rsidRPr="004B07C8">
              <w:rPr>
                <w:rFonts w:ascii="Angsana New" w:hAnsi="Angsana New"/>
                <w:color w:val="000000"/>
                <w:sz w:val="28"/>
                <w:szCs w:val="28"/>
                <w:cs/>
              </w:rPr>
              <w:t>784</w:t>
            </w:r>
            <w:r w:rsidRPr="004B07C8">
              <w:rPr>
                <w:rFonts w:ascii="Angsana New" w:hAnsi="Angsana New"/>
                <w:color w:val="000000"/>
                <w:sz w:val="28"/>
                <w:szCs w:val="28"/>
                <w:lang w:val="en-US"/>
              </w:rPr>
              <w:t>)</w:t>
            </w:r>
          </w:p>
        </w:tc>
        <w:tc>
          <w:tcPr>
            <w:tcW w:w="1588" w:type="dxa"/>
            <w:vAlign w:val="bottom"/>
          </w:tcPr>
          <w:p w14:paraId="54DAC0FE" w14:textId="4F221D24" w:rsidR="00902286" w:rsidRPr="004B07C8" w:rsidRDefault="000978FE" w:rsidP="00812C3A">
            <w:pPr>
              <w:tabs>
                <w:tab w:val="decimal" w:pos="1362"/>
              </w:tabs>
              <w:spacing w:line="400" w:lineRule="exact"/>
              <w:ind w:right="-45"/>
              <w:rPr>
                <w:rFonts w:ascii="Angsana New" w:hAnsi="Angsana New"/>
                <w:color w:val="000000"/>
                <w:sz w:val="28"/>
                <w:szCs w:val="28"/>
              </w:rPr>
            </w:pPr>
            <w:r w:rsidRPr="004B07C8">
              <w:rPr>
                <w:rFonts w:ascii="Angsana New" w:hAnsi="Angsana New"/>
                <w:color w:val="000000"/>
                <w:sz w:val="28"/>
                <w:szCs w:val="28"/>
              </w:rPr>
              <w:t>-</w:t>
            </w:r>
          </w:p>
        </w:tc>
      </w:tr>
      <w:tr w:rsidR="004E53F3" w:rsidRPr="004B07C8" w14:paraId="2A4198D8" w14:textId="77777777" w:rsidTr="004F5F90">
        <w:tc>
          <w:tcPr>
            <w:tcW w:w="4680" w:type="dxa"/>
            <w:vAlign w:val="bottom"/>
          </w:tcPr>
          <w:p w14:paraId="64255AC2" w14:textId="5C65A887" w:rsidR="004E53F3" w:rsidRPr="004B07C8" w:rsidRDefault="00A37371" w:rsidP="00A124E1">
            <w:pPr>
              <w:tabs>
                <w:tab w:val="left" w:pos="2880"/>
                <w:tab w:val="right" w:pos="5040"/>
                <w:tab w:val="right" w:pos="6390"/>
                <w:tab w:val="right" w:pos="8190"/>
              </w:tabs>
              <w:ind w:left="536" w:right="-131" w:hanging="284"/>
              <w:rPr>
                <w:rFonts w:ascii="Angsana New" w:hAnsi="Angsana New"/>
                <w:sz w:val="28"/>
                <w:szCs w:val="28"/>
                <w:cs/>
              </w:rPr>
            </w:pPr>
            <w:r w:rsidRPr="004B07C8">
              <w:rPr>
                <w:rFonts w:ascii="Angsana New" w:hAnsi="Angsana New"/>
                <w:sz w:val="28"/>
                <w:szCs w:val="28"/>
              </w:rPr>
              <w:t>Other non-current assets</w:t>
            </w:r>
          </w:p>
        </w:tc>
        <w:tc>
          <w:tcPr>
            <w:tcW w:w="1587" w:type="dxa"/>
          </w:tcPr>
          <w:p w14:paraId="0817BB04" w14:textId="2C718081" w:rsidR="004E53F3" w:rsidRPr="004B07C8" w:rsidRDefault="000978FE" w:rsidP="00812C3A">
            <w:pPr>
              <w:tabs>
                <w:tab w:val="decimal" w:pos="1375"/>
              </w:tabs>
              <w:spacing w:line="400" w:lineRule="exact"/>
              <w:ind w:right="-45"/>
              <w:rPr>
                <w:rFonts w:ascii="Angsana New" w:hAnsi="Angsana New"/>
                <w:color w:val="000000"/>
                <w:sz w:val="28"/>
                <w:szCs w:val="28"/>
              </w:rPr>
            </w:pPr>
            <w:r w:rsidRPr="004B07C8">
              <w:rPr>
                <w:rFonts w:ascii="Angsana New" w:hAnsi="Angsana New"/>
                <w:color w:val="000000"/>
                <w:sz w:val="28"/>
                <w:szCs w:val="28"/>
                <w:cs/>
              </w:rPr>
              <w:t>311</w:t>
            </w:r>
            <w:r w:rsidRPr="004B07C8">
              <w:rPr>
                <w:rFonts w:ascii="Angsana New" w:hAnsi="Angsana New"/>
                <w:color w:val="000000"/>
                <w:sz w:val="28"/>
                <w:szCs w:val="28"/>
              </w:rPr>
              <w:t>,</w:t>
            </w:r>
            <w:r w:rsidRPr="004B07C8">
              <w:rPr>
                <w:rFonts w:ascii="Angsana New" w:hAnsi="Angsana New"/>
                <w:color w:val="000000"/>
                <w:sz w:val="28"/>
                <w:szCs w:val="28"/>
                <w:cs/>
              </w:rPr>
              <w:t>023</w:t>
            </w:r>
          </w:p>
        </w:tc>
        <w:tc>
          <w:tcPr>
            <w:tcW w:w="1587" w:type="dxa"/>
          </w:tcPr>
          <w:p w14:paraId="116E4992" w14:textId="136F6EF4" w:rsidR="004E53F3" w:rsidRPr="004B07C8" w:rsidRDefault="00325544" w:rsidP="00812C3A">
            <w:pPr>
              <w:tabs>
                <w:tab w:val="decimal" w:pos="1375"/>
              </w:tabs>
              <w:spacing w:line="400" w:lineRule="exact"/>
              <w:ind w:right="-45"/>
              <w:rPr>
                <w:rFonts w:ascii="Angsana New" w:hAnsi="Angsana New"/>
                <w:color w:val="000000"/>
                <w:sz w:val="28"/>
                <w:szCs w:val="28"/>
              </w:rPr>
            </w:pPr>
            <w:r w:rsidRPr="004B07C8">
              <w:rPr>
                <w:rFonts w:ascii="Angsana New" w:hAnsi="Angsana New"/>
                <w:color w:val="000000"/>
                <w:sz w:val="28"/>
                <w:szCs w:val="28"/>
              </w:rPr>
              <w:t>4,362,784</w:t>
            </w:r>
          </w:p>
        </w:tc>
        <w:tc>
          <w:tcPr>
            <w:tcW w:w="1588" w:type="dxa"/>
            <w:vAlign w:val="bottom"/>
          </w:tcPr>
          <w:p w14:paraId="4F091398" w14:textId="4B0EA4E8" w:rsidR="004E53F3" w:rsidRPr="004B07C8" w:rsidRDefault="00325544" w:rsidP="00812C3A">
            <w:pPr>
              <w:tabs>
                <w:tab w:val="decimal" w:pos="1362"/>
              </w:tabs>
              <w:spacing w:line="400" w:lineRule="exact"/>
              <w:ind w:right="-45"/>
              <w:rPr>
                <w:rFonts w:ascii="Angsana New" w:hAnsi="Angsana New"/>
                <w:color w:val="000000"/>
                <w:sz w:val="28"/>
                <w:szCs w:val="28"/>
              </w:rPr>
            </w:pPr>
            <w:r w:rsidRPr="004B07C8">
              <w:rPr>
                <w:rFonts w:ascii="Angsana New" w:hAnsi="Angsana New"/>
                <w:color w:val="000000"/>
                <w:sz w:val="28"/>
                <w:szCs w:val="28"/>
              </w:rPr>
              <w:t>4,673,807</w:t>
            </w:r>
          </w:p>
        </w:tc>
      </w:tr>
      <w:tr w:rsidR="00902286" w:rsidRPr="004B07C8" w14:paraId="5FD7899B" w14:textId="77777777" w:rsidTr="004F5F90">
        <w:tc>
          <w:tcPr>
            <w:tcW w:w="4680" w:type="dxa"/>
            <w:vAlign w:val="bottom"/>
          </w:tcPr>
          <w:p w14:paraId="6B1D6895" w14:textId="3B372438" w:rsidR="00902286" w:rsidRPr="004B07C8" w:rsidRDefault="00A37371" w:rsidP="00A124E1">
            <w:pPr>
              <w:tabs>
                <w:tab w:val="left" w:pos="2880"/>
                <w:tab w:val="right" w:pos="5040"/>
                <w:tab w:val="right" w:pos="6390"/>
                <w:tab w:val="right" w:pos="8190"/>
              </w:tabs>
              <w:ind w:right="-131"/>
              <w:rPr>
                <w:rFonts w:ascii="Angsana New" w:hAnsi="Angsana New"/>
                <w:sz w:val="28"/>
                <w:szCs w:val="28"/>
              </w:rPr>
            </w:pPr>
            <w:r w:rsidRPr="004B07C8">
              <w:rPr>
                <w:rFonts w:ascii="Angsana New" w:hAnsi="Angsana New"/>
                <w:sz w:val="28"/>
                <w:szCs w:val="28"/>
              </w:rPr>
              <w:t>Current liabilities</w:t>
            </w:r>
          </w:p>
        </w:tc>
        <w:tc>
          <w:tcPr>
            <w:tcW w:w="1587" w:type="dxa"/>
          </w:tcPr>
          <w:p w14:paraId="62421B95" w14:textId="77777777" w:rsidR="00902286" w:rsidRPr="004B07C8" w:rsidRDefault="00902286" w:rsidP="00812C3A">
            <w:pPr>
              <w:tabs>
                <w:tab w:val="decimal" w:pos="1375"/>
              </w:tabs>
              <w:spacing w:line="400" w:lineRule="exact"/>
              <w:ind w:right="-45"/>
              <w:rPr>
                <w:rFonts w:ascii="Angsana New" w:hAnsi="Angsana New"/>
                <w:color w:val="000000"/>
                <w:sz w:val="28"/>
                <w:szCs w:val="28"/>
                <w:cs/>
              </w:rPr>
            </w:pPr>
          </w:p>
        </w:tc>
        <w:tc>
          <w:tcPr>
            <w:tcW w:w="1587" w:type="dxa"/>
          </w:tcPr>
          <w:p w14:paraId="48554993" w14:textId="77777777" w:rsidR="00902286" w:rsidRPr="004B07C8" w:rsidRDefault="00902286" w:rsidP="00812C3A">
            <w:pPr>
              <w:tabs>
                <w:tab w:val="decimal" w:pos="1375"/>
              </w:tabs>
              <w:spacing w:line="400" w:lineRule="exact"/>
              <w:ind w:right="-45"/>
              <w:rPr>
                <w:rFonts w:ascii="Angsana New" w:hAnsi="Angsana New"/>
                <w:color w:val="000000"/>
                <w:sz w:val="28"/>
                <w:szCs w:val="28"/>
                <w:cs/>
              </w:rPr>
            </w:pPr>
          </w:p>
        </w:tc>
        <w:tc>
          <w:tcPr>
            <w:tcW w:w="1588" w:type="dxa"/>
            <w:vAlign w:val="bottom"/>
          </w:tcPr>
          <w:p w14:paraId="0AF47920" w14:textId="77777777" w:rsidR="00902286" w:rsidRPr="004B07C8" w:rsidRDefault="00902286" w:rsidP="00812C3A">
            <w:pPr>
              <w:tabs>
                <w:tab w:val="decimal" w:pos="1362"/>
              </w:tabs>
              <w:spacing w:line="400" w:lineRule="exact"/>
              <w:ind w:right="-45"/>
              <w:rPr>
                <w:rFonts w:ascii="Angsana New" w:hAnsi="Angsana New"/>
                <w:color w:val="000000"/>
                <w:sz w:val="28"/>
                <w:szCs w:val="28"/>
                <w:cs/>
              </w:rPr>
            </w:pPr>
          </w:p>
        </w:tc>
      </w:tr>
      <w:tr w:rsidR="00597823" w:rsidRPr="004B07C8" w14:paraId="66470DCF" w14:textId="77777777" w:rsidTr="004F5F90">
        <w:tc>
          <w:tcPr>
            <w:tcW w:w="4680" w:type="dxa"/>
            <w:vAlign w:val="bottom"/>
          </w:tcPr>
          <w:p w14:paraId="4559E046" w14:textId="2EDA4915" w:rsidR="00597823" w:rsidRPr="004B07C8" w:rsidRDefault="007F51D7"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Trade and other current payables</w:t>
            </w:r>
          </w:p>
        </w:tc>
        <w:tc>
          <w:tcPr>
            <w:tcW w:w="1587" w:type="dxa"/>
          </w:tcPr>
          <w:p w14:paraId="23FDB386" w14:textId="6929C84D" w:rsidR="00597823" w:rsidRPr="004B07C8" w:rsidRDefault="001F0A0D" w:rsidP="00812C3A">
            <w:pPr>
              <w:tabs>
                <w:tab w:val="decimal" w:pos="1375"/>
              </w:tabs>
              <w:spacing w:line="400" w:lineRule="exact"/>
              <w:ind w:right="-45"/>
              <w:rPr>
                <w:rFonts w:ascii="Angsana New" w:hAnsi="Angsana New"/>
                <w:color w:val="000000"/>
                <w:sz w:val="28"/>
                <w:szCs w:val="28"/>
                <w:cs/>
              </w:rPr>
            </w:pPr>
            <w:r w:rsidRPr="004B07C8">
              <w:rPr>
                <w:rFonts w:ascii="Angsana New" w:hAnsi="Angsana New"/>
                <w:color w:val="000000" w:themeColor="text1"/>
                <w:sz w:val="28"/>
                <w:szCs w:val="28"/>
              </w:rPr>
              <w:t>36,869,016</w:t>
            </w:r>
          </w:p>
        </w:tc>
        <w:tc>
          <w:tcPr>
            <w:tcW w:w="1587" w:type="dxa"/>
          </w:tcPr>
          <w:p w14:paraId="56DCEA34" w14:textId="2ADE4231" w:rsidR="00597823" w:rsidRPr="004B07C8" w:rsidRDefault="00507AA7" w:rsidP="00812C3A">
            <w:pPr>
              <w:tabs>
                <w:tab w:val="decimal" w:pos="1375"/>
              </w:tabs>
              <w:spacing w:line="400" w:lineRule="exact"/>
              <w:ind w:right="-45"/>
              <w:rPr>
                <w:rFonts w:ascii="Angsana New" w:hAnsi="Angsana New"/>
                <w:color w:val="000000"/>
                <w:sz w:val="28"/>
                <w:szCs w:val="28"/>
                <w:cs/>
              </w:rPr>
            </w:pPr>
            <w:r w:rsidRPr="004B07C8">
              <w:rPr>
                <w:rFonts w:ascii="Angsana New" w:hAnsi="Angsana New"/>
                <w:color w:val="000000"/>
                <w:sz w:val="28"/>
                <w:szCs w:val="28"/>
              </w:rPr>
              <w:t>1,480,259</w:t>
            </w:r>
          </w:p>
        </w:tc>
        <w:tc>
          <w:tcPr>
            <w:tcW w:w="1588" w:type="dxa"/>
            <w:vAlign w:val="bottom"/>
          </w:tcPr>
          <w:p w14:paraId="7411B483" w14:textId="4B12452B" w:rsidR="00597823" w:rsidRPr="004B07C8" w:rsidRDefault="0051066F" w:rsidP="00812C3A">
            <w:pPr>
              <w:tabs>
                <w:tab w:val="decimal" w:pos="1362"/>
              </w:tabs>
              <w:spacing w:line="400" w:lineRule="exact"/>
              <w:ind w:right="-45"/>
              <w:rPr>
                <w:rFonts w:ascii="Angsana New" w:hAnsi="Angsana New"/>
                <w:color w:val="000000"/>
                <w:sz w:val="28"/>
                <w:szCs w:val="28"/>
                <w:cs/>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349</w:t>
            </w:r>
            <w:r w:rsidRPr="004B07C8">
              <w:rPr>
                <w:rFonts w:ascii="Angsana New" w:hAnsi="Angsana New"/>
                <w:color w:val="000000"/>
                <w:sz w:val="28"/>
                <w:szCs w:val="28"/>
              </w:rPr>
              <w:t>,</w:t>
            </w:r>
            <w:r w:rsidRPr="004B07C8">
              <w:rPr>
                <w:rFonts w:ascii="Angsana New" w:hAnsi="Angsana New"/>
                <w:color w:val="000000"/>
                <w:sz w:val="28"/>
                <w:szCs w:val="28"/>
                <w:cs/>
              </w:rPr>
              <w:t>275.00</w:t>
            </w:r>
          </w:p>
        </w:tc>
      </w:tr>
      <w:tr w:rsidR="00902286" w:rsidRPr="004B07C8" w14:paraId="1BF7EB31" w14:textId="77777777" w:rsidTr="004F5F90">
        <w:tc>
          <w:tcPr>
            <w:tcW w:w="4680" w:type="dxa"/>
            <w:vAlign w:val="bottom"/>
          </w:tcPr>
          <w:p w14:paraId="6AC6D600" w14:textId="6809F1D2" w:rsidR="00902286" w:rsidRPr="004B07C8" w:rsidRDefault="00035005"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Current provisions for employee benefits</w:t>
            </w:r>
          </w:p>
        </w:tc>
        <w:tc>
          <w:tcPr>
            <w:tcW w:w="1587" w:type="dxa"/>
          </w:tcPr>
          <w:p w14:paraId="690C9DE8" w14:textId="02F625BE" w:rsidR="00902286" w:rsidRPr="004B07C8" w:rsidRDefault="001F0A0D" w:rsidP="00812C3A">
            <w:pPr>
              <w:tabs>
                <w:tab w:val="decimal" w:pos="1375"/>
              </w:tabs>
              <w:spacing w:line="400" w:lineRule="exact"/>
              <w:ind w:right="-45"/>
              <w:rPr>
                <w:rFonts w:ascii="Angsana New" w:hAnsi="Angsana New"/>
                <w:color w:val="000000"/>
                <w:sz w:val="28"/>
                <w:szCs w:val="28"/>
                <w:cs/>
              </w:rPr>
            </w:pPr>
            <w:r w:rsidRPr="004B07C8">
              <w:rPr>
                <w:rFonts w:ascii="Angsana New" w:hAnsi="Angsana New"/>
                <w:color w:val="000000"/>
                <w:sz w:val="28"/>
                <w:szCs w:val="28"/>
              </w:rPr>
              <w:t>-</w:t>
            </w:r>
          </w:p>
        </w:tc>
        <w:tc>
          <w:tcPr>
            <w:tcW w:w="1587" w:type="dxa"/>
          </w:tcPr>
          <w:p w14:paraId="7D8200D3" w14:textId="3E857675" w:rsidR="00902286" w:rsidRPr="004B07C8" w:rsidRDefault="00D342E8" w:rsidP="00957B2E">
            <w:pPr>
              <w:tabs>
                <w:tab w:val="decimal" w:pos="1375"/>
              </w:tabs>
              <w:spacing w:line="400" w:lineRule="exact"/>
              <w:ind w:right="-45"/>
              <w:rPr>
                <w:rFonts w:ascii="Angsana New" w:hAnsi="Angsana New"/>
                <w:color w:val="000000"/>
                <w:sz w:val="28"/>
                <w:szCs w:val="28"/>
                <w:cs/>
              </w:rPr>
            </w:pPr>
            <w:r w:rsidRPr="004B07C8">
              <w:rPr>
                <w:rFonts w:ascii="Angsana New" w:hAnsi="Angsana New"/>
                <w:color w:val="000000"/>
                <w:sz w:val="28"/>
                <w:szCs w:val="28"/>
              </w:rPr>
              <w:t>1,838,290</w:t>
            </w:r>
          </w:p>
        </w:tc>
        <w:tc>
          <w:tcPr>
            <w:tcW w:w="1588" w:type="dxa"/>
          </w:tcPr>
          <w:p w14:paraId="7F668B38" w14:textId="6C2AF983" w:rsidR="00902286" w:rsidRPr="004B07C8" w:rsidRDefault="00D342E8" w:rsidP="00812C3A">
            <w:pPr>
              <w:tabs>
                <w:tab w:val="decimal" w:pos="1362"/>
              </w:tabs>
              <w:spacing w:line="400" w:lineRule="exact"/>
              <w:ind w:right="-45"/>
              <w:rPr>
                <w:rFonts w:ascii="Angsana New" w:hAnsi="Angsana New"/>
                <w:color w:val="000000"/>
                <w:sz w:val="28"/>
                <w:szCs w:val="28"/>
                <w:cs/>
              </w:rPr>
            </w:pPr>
            <w:r w:rsidRPr="004B07C8">
              <w:rPr>
                <w:rFonts w:ascii="Angsana New" w:hAnsi="Angsana New"/>
                <w:color w:val="000000"/>
                <w:sz w:val="28"/>
                <w:szCs w:val="28"/>
              </w:rPr>
              <w:t>1,838,290</w:t>
            </w:r>
          </w:p>
        </w:tc>
      </w:tr>
      <w:tr w:rsidR="006819A9" w:rsidRPr="004B07C8" w14:paraId="3F4695A2" w14:textId="77777777" w:rsidTr="004F5F90">
        <w:tc>
          <w:tcPr>
            <w:tcW w:w="4680" w:type="dxa"/>
            <w:vAlign w:val="bottom"/>
          </w:tcPr>
          <w:p w14:paraId="0AA03962" w14:textId="52EA028A" w:rsidR="006819A9" w:rsidRPr="004B07C8" w:rsidRDefault="00E24365"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Other current liabilities</w:t>
            </w:r>
          </w:p>
        </w:tc>
        <w:tc>
          <w:tcPr>
            <w:tcW w:w="1587" w:type="dxa"/>
          </w:tcPr>
          <w:p w14:paraId="3FC61E99" w14:textId="42414E61" w:rsidR="006819A9" w:rsidRPr="004B07C8" w:rsidRDefault="001F0A0D" w:rsidP="00812C3A">
            <w:pPr>
              <w:tabs>
                <w:tab w:val="decimal" w:pos="1375"/>
              </w:tabs>
              <w:spacing w:line="400" w:lineRule="exact"/>
              <w:ind w:right="-45"/>
              <w:rPr>
                <w:rFonts w:ascii="Angsana New" w:hAnsi="Angsana New"/>
                <w:color w:val="000000"/>
                <w:sz w:val="28"/>
                <w:szCs w:val="28"/>
                <w:cs/>
              </w:rPr>
            </w:pPr>
            <w:r w:rsidRPr="004B07C8">
              <w:rPr>
                <w:rFonts w:ascii="Angsana New" w:hAnsi="Angsana New"/>
                <w:color w:val="000000"/>
                <w:sz w:val="28"/>
                <w:szCs w:val="28"/>
              </w:rPr>
              <w:t>1,480,259</w:t>
            </w:r>
          </w:p>
        </w:tc>
        <w:tc>
          <w:tcPr>
            <w:tcW w:w="1587" w:type="dxa"/>
          </w:tcPr>
          <w:p w14:paraId="2E909DB0" w14:textId="0989C78B" w:rsidR="006819A9" w:rsidRPr="004B07C8" w:rsidRDefault="00507AA7" w:rsidP="00812C3A">
            <w:pPr>
              <w:tabs>
                <w:tab w:val="decimal" w:pos="1375"/>
              </w:tabs>
              <w:spacing w:line="400" w:lineRule="exact"/>
              <w:ind w:right="-45"/>
              <w:rPr>
                <w:rFonts w:ascii="Angsana New" w:hAnsi="Angsana New"/>
                <w:color w:val="000000"/>
                <w:sz w:val="28"/>
                <w:szCs w:val="28"/>
                <w:cs/>
              </w:rPr>
            </w:pPr>
            <w:r w:rsidRPr="004B07C8">
              <w:rPr>
                <w:rFonts w:ascii="Angsana New" w:hAnsi="Angsana New"/>
                <w:color w:val="000000"/>
                <w:sz w:val="28"/>
                <w:szCs w:val="28"/>
              </w:rPr>
              <w:t>(1,480,259)</w:t>
            </w:r>
          </w:p>
        </w:tc>
        <w:tc>
          <w:tcPr>
            <w:tcW w:w="1588" w:type="dxa"/>
          </w:tcPr>
          <w:p w14:paraId="7CFE3510" w14:textId="05B8E1A9" w:rsidR="006819A9" w:rsidRPr="004B07C8" w:rsidRDefault="00507AA7" w:rsidP="00812C3A">
            <w:pPr>
              <w:tabs>
                <w:tab w:val="decimal" w:pos="1362"/>
              </w:tabs>
              <w:spacing w:line="400" w:lineRule="exact"/>
              <w:ind w:right="-45"/>
              <w:rPr>
                <w:rFonts w:ascii="Angsana New" w:hAnsi="Angsana New"/>
                <w:color w:val="000000"/>
                <w:sz w:val="28"/>
                <w:szCs w:val="28"/>
                <w:cs/>
              </w:rPr>
            </w:pPr>
            <w:r w:rsidRPr="004B07C8">
              <w:rPr>
                <w:rFonts w:ascii="Angsana New" w:hAnsi="Angsana New"/>
                <w:color w:val="000000"/>
                <w:sz w:val="28"/>
                <w:szCs w:val="28"/>
              </w:rPr>
              <w:t>-</w:t>
            </w:r>
          </w:p>
        </w:tc>
      </w:tr>
      <w:tr w:rsidR="00902286" w:rsidRPr="004B07C8" w14:paraId="6A50D394" w14:textId="77777777" w:rsidTr="004F5F90">
        <w:tc>
          <w:tcPr>
            <w:tcW w:w="4680" w:type="dxa"/>
            <w:vAlign w:val="bottom"/>
          </w:tcPr>
          <w:p w14:paraId="1106766B" w14:textId="5BA3BAEA" w:rsidR="00902286" w:rsidRPr="004B07C8" w:rsidRDefault="00924466" w:rsidP="00A124E1">
            <w:pPr>
              <w:tabs>
                <w:tab w:val="left" w:pos="2880"/>
                <w:tab w:val="right" w:pos="5040"/>
                <w:tab w:val="right" w:pos="6390"/>
                <w:tab w:val="right" w:pos="8190"/>
              </w:tabs>
              <w:ind w:right="-131"/>
              <w:rPr>
                <w:rFonts w:ascii="Angsana New" w:hAnsi="Angsana New"/>
                <w:sz w:val="28"/>
                <w:szCs w:val="28"/>
                <w:cs/>
              </w:rPr>
            </w:pPr>
            <w:r w:rsidRPr="004B07C8">
              <w:rPr>
                <w:rFonts w:ascii="Angsana New" w:hAnsi="Angsana New"/>
                <w:sz w:val="28"/>
                <w:szCs w:val="28"/>
              </w:rPr>
              <w:t>Non-current liabilities</w:t>
            </w:r>
          </w:p>
        </w:tc>
        <w:tc>
          <w:tcPr>
            <w:tcW w:w="1587" w:type="dxa"/>
          </w:tcPr>
          <w:p w14:paraId="3FF9A284" w14:textId="77777777" w:rsidR="00902286" w:rsidRPr="004B07C8" w:rsidRDefault="00902286" w:rsidP="00812C3A">
            <w:pPr>
              <w:tabs>
                <w:tab w:val="decimal" w:pos="1375"/>
              </w:tabs>
              <w:spacing w:line="400" w:lineRule="exact"/>
              <w:ind w:right="-45"/>
              <w:rPr>
                <w:rFonts w:ascii="Angsana New" w:hAnsi="Angsana New"/>
                <w:color w:val="000000"/>
                <w:sz w:val="28"/>
                <w:szCs w:val="28"/>
              </w:rPr>
            </w:pPr>
          </w:p>
        </w:tc>
        <w:tc>
          <w:tcPr>
            <w:tcW w:w="1587" w:type="dxa"/>
          </w:tcPr>
          <w:p w14:paraId="312487D6" w14:textId="77777777" w:rsidR="00902286" w:rsidRPr="004B07C8" w:rsidRDefault="00902286" w:rsidP="00812C3A">
            <w:pPr>
              <w:tabs>
                <w:tab w:val="decimal" w:pos="1375"/>
              </w:tabs>
              <w:spacing w:line="400" w:lineRule="exact"/>
              <w:ind w:right="-45"/>
              <w:rPr>
                <w:rFonts w:ascii="Angsana New" w:hAnsi="Angsana New"/>
                <w:color w:val="000000"/>
                <w:sz w:val="28"/>
                <w:szCs w:val="28"/>
                <w:cs/>
              </w:rPr>
            </w:pPr>
          </w:p>
        </w:tc>
        <w:tc>
          <w:tcPr>
            <w:tcW w:w="1588" w:type="dxa"/>
          </w:tcPr>
          <w:p w14:paraId="617BED70" w14:textId="77777777" w:rsidR="00902286" w:rsidRPr="004B07C8" w:rsidRDefault="00902286" w:rsidP="00812C3A">
            <w:pPr>
              <w:tabs>
                <w:tab w:val="decimal" w:pos="1362"/>
              </w:tabs>
              <w:spacing w:line="400" w:lineRule="exact"/>
              <w:ind w:right="-45"/>
              <w:rPr>
                <w:rFonts w:ascii="Angsana New" w:hAnsi="Angsana New"/>
                <w:color w:val="000000"/>
                <w:sz w:val="28"/>
                <w:szCs w:val="28"/>
              </w:rPr>
            </w:pPr>
          </w:p>
        </w:tc>
      </w:tr>
      <w:tr w:rsidR="00902286" w:rsidRPr="004B07C8" w14:paraId="7C3B1102" w14:textId="77777777" w:rsidTr="004F5F90">
        <w:tc>
          <w:tcPr>
            <w:tcW w:w="4680" w:type="dxa"/>
            <w:vAlign w:val="bottom"/>
          </w:tcPr>
          <w:p w14:paraId="39D1B234" w14:textId="277B5B9D" w:rsidR="00902286" w:rsidRPr="004B07C8" w:rsidRDefault="00516462" w:rsidP="00A124E1">
            <w:pPr>
              <w:tabs>
                <w:tab w:val="left" w:pos="2880"/>
                <w:tab w:val="right" w:pos="5040"/>
                <w:tab w:val="right" w:pos="6390"/>
                <w:tab w:val="right" w:pos="8190"/>
              </w:tabs>
              <w:ind w:left="252" w:right="-131"/>
              <w:rPr>
                <w:rFonts w:ascii="Angsana New" w:hAnsi="Angsana New"/>
                <w:sz w:val="28"/>
                <w:szCs w:val="28"/>
                <w:cs/>
              </w:rPr>
            </w:pPr>
            <w:r w:rsidRPr="004B07C8">
              <w:rPr>
                <w:rFonts w:ascii="Angsana New" w:hAnsi="Angsana New"/>
                <w:sz w:val="28"/>
                <w:szCs w:val="28"/>
              </w:rPr>
              <w:t>Non-current provisions for employee benefits</w:t>
            </w:r>
          </w:p>
        </w:tc>
        <w:tc>
          <w:tcPr>
            <w:tcW w:w="1587" w:type="dxa"/>
          </w:tcPr>
          <w:p w14:paraId="3CAE3BC6" w14:textId="34025F3E" w:rsidR="00902286" w:rsidRPr="004B07C8" w:rsidRDefault="001F0A0D" w:rsidP="00812C3A">
            <w:pPr>
              <w:tabs>
                <w:tab w:val="decimal" w:pos="1375"/>
              </w:tabs>
              <w:spacing w:line="400" w:lineRule="exact"/>
              <w:ind w:right="-45"/>
              <w:rPr>
                <w:rFonts w:ascii="Angsana New" w:hAnsi="Angsana New"/>
                <w:color w:val="000000"/>
                <w:sz w:val="28"/>
                <w:szCs w:val="28"/>
              </w:rPr>
            </w:pPr>
            <w:r w:rsidRPr="004B07C8">
              <w:rPr>
                <w:rFonts w:ascii="Angsana New" w:hAnsi="Angsana New"/>
                <w:color w:val="000000"/>
                <w:sz w:val="28"/>
                <w:szCs w:val="28"/>
              </w:rPr>
              <w:t>20,311,031</w:t>
            </w:r>
          </w:p>
        </w:tc>
        <w:tc>
          <w:tcPr>
            <w:tcW w:w="1587" w:type="dxa"/>
          </w:tcPr>
          <w:p w14:paraId="13BEC65D" w14:textId="6A45D897" w:rsidR="00902286" w:rsidRPr="004B07C8" w:rsidRDefault="00F27193" w:rsidP="00812C3A">
            <w:pPr>
              <w:tabs>
                <w:tab w:val="decimal" w:pos="1375"/>
              </w:tabs>
              <w:spacing w:line="400" w:lineRule="exact"/>
              <w:ind w:right="-45"/>
              <w:rPr>
                <w:rFonts w:ascii="Angsana New" w:hAnsi="Angsana New"/>
                <w:color w:val="000000"/>
                <w:sz w:val="28"/>
                <w:szCs w:val="28"/>
                <w:cs/>
              </w:rPr>
            </w:pPr>
            <w:r w:rsidRPr="004B07C8">
              <w:rPr>
                <w:rFonts w:ascii="Angsana New" w:hAnsi="Angsana New"/>
                <w:color w:val="000000"/>
                <w:sz w:val="28"/>
                <w:szCs w:val="28"/>
              </w:rPr>
              <w:t>(</w:t>
            </w:r>
            <w:r w:rsidR="00D342E8" w:rsidRPr="004B07C8">
              <w:rPr>
                <w:rFonts w:ascii="Angsana New" w:hAnsi="Angsana New"/>
                <w:color w:val="000000"/>
                <w:sz w:val="28"/>
                <w:szCs w:val="28"/>
              </w:rPr>
              <w:t>1,838,290</w:t>
            </w:r>
            <w:r w:rsidRPr="004B07C8">
              <w:rPr>
                <w:rFonts w:ascii="Angsana New" w:hAnsi="Angsana New"/>
                <w:color w:val="000000"/>
                <w:sz w:val="28"/>
                <w:szCs w:val="28"/>
              </w:rPr>
              <w:t>)</w:t>
            </w:r>
          </w:p>
        </w:tc>
        <w:tc>
          <w:tcPr>
            <w:tcW w:w="1588" w:type="dxa"/>
          </w:tcPr>
          <w:p w14:paraId="18CC99F5" w14:textId="1B175C5C" w:rsidR="00902286" w:rsidRPr="004B07C8" w:rsidRDefault="00F27193" w:rsidP="00812C3A">
            <w:pPr>
              <w:tabs>
                <w:tab w:val="decimal" w:pos="1362"/>
              </w:tabs>
              <w:spacing w:line="400" w:lineRule="exact"/>
              <w:ind w:right="-45"/>
              <w:rPr>
                <w:rFonts w:ascii="Angsana New" w:hAnsi="Angsana New"/>
                <w:color w:val="000000"/>
                <w:sz w:val="28"/>
                <w:szCs w:val="28"/>
              </w:rPr>
            </w:pPr>
            <w:r w:rsidRPr="004B07C8">
              <w:rPr>
                <w:rFonts w:ascii="Angsana New" w:hAnsi="Angsana New"/>
                <w:color w:val="000000"/>
                <w:sz w:val="28"/>
                <w:szCs w:val="28"/>
              </w:rPr>
              <w:t>18,472,741</w:t>
            </w:r>
          </w:p>
        </w:tc>
      </w:tr>
    </w:tbl>
    <w:tbl>
      <w:tblPr>
        <w:tblpPr w:leftFromText="180" w:rightFromText="180" w:vertAnchor="text" w:tblpX="288" w:tblpY="214"/>
        <w:tblW w:w="9730" w:type="dxa"/>
        <w:shd w:val="clear" w:color="auto" w:fill="00FFFF"/>
        <w:tblLayout w:type="fixed"/>
        <w:tblLook w:val="0000" w:firstRow="0" w:lastRow="0" w:firstColumn="0" w:lastColumn="0" w:noHBand="0" w:noVBand="0"/>
      </w:tblPr>
      <w:tblGrid>
        <w:gridCol w:w="4968"/>
        <w:gridCol w:w="1587"/>
        <w:gridCol w:w="1587"/>
        <w:gridCol w:w="1588"/>
      </w:tblGrid>
      <w:tr w:rsidR="00A64C08" w:rsidRPr="00BE794A" w14:paraId="620AD567" w14:textId="77777777" w:rsidTr="004F5F90">
        <w:trPr>
          <w:tblHeader/>
        </w:trPr>
        <w:tc>
          <w:tcPr>
            <w:tcW w:w="4968" w:type="dxa"/>
            <w:vAlign w:val="bottom"/>
          </w:tcPr>
          <w:p w14:paraId="10246E22" w14:textId="77777777" w:rsidR="00A64C08" w:rsidRPr="00BE794A" w:rsidRDefault="00A64C08" w:rsidP="004F5F90">
            <w:pPr>
              <w:tabs>
                <w:tab w:val="left" w:pos="2880"/>
                <w:tab w:val="right" w:pos="5040"/>
                <w:tab w:val="right" w:pos="6390"/>
                <w:tab w:val="right" w:pos="8190"/>
              </w:tabs>
              <w:ind w:right="-43"/>
              <w:jc w:val="both"/>
              <w:rPr>
                <w:rFonts w:ascii="Angsana New" w:hAnsi="Angsana New"/>
                <w:sz w:val="28"/>
                <w:szCs w:val="28"/>
              </w:rPr>
            </w:pPr>
          </w:p>
        </w:tc>
        <w:tc>
          <w:tcPr>
            <w:tcW w:w="1587" w:type="dxa"/>
          </w:tcPr>
          <w:p w14:paraId="60A1D3CF" w14:textId="77777777" w:rsidR="00A64C08" w:rsidRPr="00BE794A" w:rsidRDefault="00A64C08" w:rsidP="004F5F90">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3B4794A6" w14:textId="77777777" w:rsidR="00A64C08" w:rsidRPr="00BE794A" w:rsidRDefault="00A64C08" w:rsidP="004F5F90">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441E8616" w14:textId="77777777" w:rsidR="00A64C08" w:rsidRPr="00BE794A" w:rsidRDefault="00A64C08" w:rsidP="004F5F90">
            <w:pPr>
              <w:tabs>
                <w:tab w:val="left" w:pos="2880"/>
                <w:tab w:val="right" w:pos="5040"/>
                <w:tab w:val="right" w:pos="6390"/>
                <w:tab w:val="right" w:pos="8190"/>
              </w:tabs>
              <w:ind w:left="-18" w:right="-18"/>
              <w:jc w:val="right"/>
              <w:rPr>
                <w:rFonts w:ascii="Angsana New" w:hAnsi="Angsana New"/>
                <w:sz w:val="28"/>
                <w:szCs w:val="28"/>
              </w:rPr>
            </w:pPr>
            <w:r w:rsidRPr="006F0365">
              <w:rPr>
                <w:rFonts w:ascii="Angsana New" w:hAnsi="Angsana New"/>
                <w:sz w:val="28"/>
                <w:szCs w:val="28"/>
                <w:cs/>
              </w:rPr>
              <w:t>(</w:t>
            </w:r>
            <w:r w:rsidRPr="006F0365">
              <w:rPr>
                <w:rFonts w:ascii="Angsana New" w:hAnsi="Angsana New"/>
                <w:sz w:val="28"/>
                <w:szCs w:val="28"/>
              </w:rPr>
              <w:t>Unit: Baht)</w:t>
            </w:r>
          </w:p>
        </w:tc>
      </w:tr>
      <w:tr w:rsidR="00A64C08" w:rsidRPr="00BE794A" w14:paraId="0FB35B06" w14:textId="77777777" w:rsidTr="004F5F90">
        <w:trPr>
          <w:tblHeader/>
        </w:trPr>
        <w:tc>
          <w:tcPr>
            <w:tcW w:w="4968" w:type="dxa"/>
            <w:vAlign w:val="bottom"/>
          </w:tcPr>
          <w:p w14:paraId="54A9C155" w14:textId="77777777" w:rsidR="00A64C08" w:rsidRPr="00BE794A" w:rsidRDefault="00A64C08" w:rsidP="004F5F90">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0F6ACFD2" w14:textId="37B704E9" w:rsidR="00A64C08" w:rsidRPr="00BE794A" w:rsidRDefault="00527BDA" w:rsidP="004F5F90">
            <w:pPr>
              <w:tabs>
                <w:tab w:val="left" w:pos="2880"/>
                <w:tab w:val="right" w:pos="5040"/>
                <w:tab w:val="right" w:pos="6390"/>
                <w:tab w:val="right" w:pos="8190"/>
              </w:tabs>
              <w:ind w:left="-18" w:right="-18"/>
              <w:jc w:val="center"/>
              <w:rPr>
                <w:rFonts w:ascii="Angsana New" w:hAnsi="Angsana New"/>
                <w:sz w:val="28"/>
                <w:szCs w:val="28"/>
                <w:cs/>
              </w:rPr>
            </w:pPr>
            <w:r w:rsidRPr="004B07C8">
              <w:rPr>
                <w:rFonts w:ascii="Angsana New" w:hAnsi="Angsana New"/>
                <w:sz w:val="28"/>
                <w:szCs w:val="28"/>
              </w:rPr>
              <w:t>Separate financial information</w:t>
            </w:r>
          </w:p>
        </w:tc>
      </w:tr>
      <w:tr w:rsidR="00A64C08" w:rsidRPr="00BE794A" w14:paraId="6D5B8B5D" w14:textId="77777777" w:rsidTr="004F5F90">
        <w:trPr>
          <w:tblHeader/>
        </w:trPr>
        <w:tc>
          <w:tcPr>
            <w:tcW w:w="4968" w:type="dxa"/>
            <w:vAlign w:val="bottom"/>
          </w:tcPr>
          <w:p w14:paraId="6EB79D57" w14:textId="77777777" w:rsidR="00A64C08" w:rsidRPr="00BE794A" w:rsidRDefault="00A64C08" w:rsidP="004F5F90">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151BFA3C" w14:textId="77777777" w:rsidR="00A64C08" w:rsidRPr="00BE794A" w:rsidRDefault="00A64C08" w:rsidP="004F5F90">
            <w:pPr>
              <w:ind w:left="-18" w:right="-18"/>
              <w:jc w:val="center"/>
              <w:rPr>
                <w:rFonts w:ascii="Angsana New" w:hAnsi="Angsana New"/>
                <w:sz w:val="28"/>
                <w:szCs w:val="28"/>
                <w:cs/>
              </w:rPr>
            </w:pPr>
            <w:r w:rsidRPr="006F0365">
              <w:rPr>
                <w:rFonts w:ascii="Angsana New" w:hAnsi="Angsana New"/>
                <w:sz w:val="28"/>
                <w:szCs w:val="28"/>
              </w:rPr>
              <w:t xml:space="preserve">As at December </w:t>
            </w:r>
            <w:r w:rsidRPr="006F0365">
              <w:rPr>
                <w:rFonts w:ascii="Angsana New" w:hAnsi="Angsana New"/>
                <w:sz w:val="28"/>
                <w:szCs w:val="28"/>
                <w:cs/>
              </w:rPr>
              <w:t>31</w:t>
            </w:r>
            <w:r w:rsidRPr="006F0365">
              <w:rPr>
                <w:rFonts w:ascii="Angsana New" w:hAnsi="Angsana New"/>
                <w:sz w:val="28"/>
                <w:szCs w:val="28"/>
              </w:rPr>
              <w:t xml:space="preserve">, </w:t>
            </w:r>
            <w:r w:rsidRPr="006F0365">
              <w:rPr>
                <w:rFonts w:ascii="Angsana New" w:hAnsi="Angsana New"/>
                <w:sz w:val="28"/>
                <w:szCs w:val="28"/>
                <w:cs/>
              </w:rPr>
              <w:t>2025</w:t>
            </w:r>
          </w:p>
        </w:tc>
      </w:tr>
      <w:tr w:rsidR="00A64C08" w:rsidRPr="00BE794A" w14:paraId="2D18C9C8" w14:textId="77777777" w:rsidTr="004F5F90">
        <w:trPr>
          <w:tblHeader/>
        </w:trPr>
        <w:tc>
          <w:tcPr>
            <w:tcW w:w="4968" w:type="dxa"/>
            <w:vAlign w:val="bottom"/>
          </w:tcPr>
          <w:p w14:paraId="6BFE5822" w14:textId="77777777" w:rsidR="00A64C08" w:rsidRPr="00BE794A" w:rsidRDefault="00A64C08" w:rsidP="004F5F90">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1787F92E" w14:textId="77777777" w:rsidR="00A64C08" w:rsidRPr="00BE794A" w:rsidRDefault="00A64C08" w:rsidP="004F5F90">
            <w:pPr>
              <w:pBdr>
                <w:bottom w:val="single" w:sz="4" w:space="1" w:color="auto"/>
              </w:pBdr>
              <w:ind w:left="-18" w:right="-18"/>
              <w:jc w:val="center"/>
              <w:rPr>
                <w:rFonts w:ascii="Angsana New" w:hAnsi="Angsana New"/>
                <w:sz w:val="28"/>
                <w:szCs w:val="28"/>
                <w:cs/>
              </w:rPr>
            </w:pPr>
            <w:r w:rsidRPr="00390BC1">
              <w:rPr>
                <w:rFonts w:ascii="Angsana New" w:hAnsi="Angsana New"/>
                <w:sz w:val="28"/>
                <w:szCs w:val="28"/>
              </w:rPr>
              <w:t>Before reclassification</w:t>
            </w:r>
          </w:p>
        </w:tc>
        <w:tc>
          <w:tcPr>
            <w:tcW w:w="1587" w:type="dxa"/>
            <w:tcBorders>
              <w:top w:val="single" w:sz="4" w:space="0" w:color="auto"/>
            </w:tcBorders>
          </w:tcPr>
          <w:p w14:paraId="566F11AE" w14:textId="77777777" w:rsidR="00A64C08" w:rsidRDefault="00A64C08" w:rsidP="004F5F90">
            <w:pPr>
              <w:pBdr>
                <w:bottom w:val="single" w:sz="4" w:space="1" w:color="auto"/>
              </w:pBdr>
              <w:ind w:left="-18" w:right="-18"/>
              <w:jc w:val="center"/>
              <w:rPr>
                <w:rFonts w:ascii="Angsana New" w:hAnsi="Angsana New"/>
                <w:sz w:val="28"/>
                <w:szCs w:val="28"/>
              </w:rPr>
            </w:pPr>
            <w:r w:rsidRPr="00A65E84">
              <w:rPr>
                <w:rFonts w:ascii="Angsana New" w:hAnsi="Angsana New"/>
                <w:sz w:val="28"/>
                <w:szCs w:val="28"/>
              </w:rPr>
              <w:t>Reclassification</w:t>
            </w:r>
          </w:p>
          <w:p w14:paraId="7E063459" w14:textId="77777777" w:rsidR="00A64C08" w:rsidRPr="00BE794A" w:rsidRDefault="00A64C08" w:rsidP="004F5F90">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4F132900" w14:textId="77777777" w:rsidR="00A64C08" w:rsidRPr="00BE794A" w:rsidRDefault="00A64C08" w:rsidP="004F5F90">
            <w:pPr>
              <w:pBdr>
                <w:bottom w:val="single" w:sz="4" w:space="1" w:color="auto"/>
              </w:pBdr>
              <w:ind w:left="-18" w:right="-18"/>
              <w:jc w:val="center"/>
              <w:rPr>
                <w:rFonts w:ascii="Angsana New" w:hAnsi="Angsana New"/>
                <w:sz w:val="28"/>
                <w:szCs w:val="28"/>
              </w:rPr>
            </w:pPr>
            <w:r w:rsidRPr="000E6522">
              <w:rPr>
                <w:rFonts w:ascii="Angsana New" w:hAnsi="Angsana New"/>
                <w:sz w:val="28"/>
                <w:szCs w:val="28"/>
              </w:rPr>
              <w:t>After reclassification</w:t>
            </w:r>
          </w:p>
        </w:tc>
      </w:tr>
      <w:tr w:rsidR="00A64C08" w:rsidRPr="00BE794A" w14:paraId="60E46E21" w14:textId="77777777" w:rsidTr="004F5F90">
        <w:trPr>
          <w:tblHeader/>
        </w:trPr>
        <w:tc>
          <w:tcPr>
            <w:tcW w:w="4968" w:type="dxa"/>
            <w:vAlign w:val="bottom"/>
          </w:tcPr>
          <w:p w14:paraId="2B01BCE6" w14:textId="77777777" w:rsidR="00A64C08" w:rsidRPr="00870FF1" w:rsidRDefault="00A64C08" w:rsidP="004F5F90">
            <w:pPr>
              <w:tabs>
                <w:tab w:val="left" w:pos="2880"/>
                <w:tab w:val="right" w:pos="5040"/>
                <w:tab w:val="right" w:pos="6390"/>
                <w:tab w:val="right" w:pos="8190"/>
              </w:tabs>
              <w:spacing w:line="240" w:lineRule="auto"/>
              <w:ind w:right="-131"/>
              <w:jc w:val="both"/>
              <w:rPr>
                <w:rFonts w:ascii="Angsana New" w:hAnsi="Angsana New"/>
                <w:sz w:val="14"/>
                <w:szCs w:val="14"/>
                <w:cs/>
              </w:rPr>
            </w:pPr>
          </w:p>
        </w:tc>
        <w:tc>
          <w:tcPr>
            <w:tcW w:w="1587" w:type="dxa"/>
          </w:tcPr>
          <w:p w14:paraId="7CB882B7" w14:textId="77777777" w:rsidR="00A64C08" w:rsidRPr="00870FF1" w:rsidRDefault="00A64C08" w:rsidP="004F5F90">
            <w:pPr>
              <w:spacing w:line="240" w:lineRule="auto"/>
              <w:ind w:left="-18" w:right="-18"/>
              <w:jc w:val="center"/>
              <w:rPr>
                <w:rFonts w:ascii="Angsana New" w:hAnsi="Angsana New"/>
                <w:sz w:val="14"/>
                <w:szCs w:val="14"/>
              </w:rPr>
            </w:pPr>
          </w:p>
        </w:tc>
        <w:tc>
          <w:tcPr>
            <w:tcW w:w="1587" w:type="dxa"/>
          </w:tcPr>
          <w:p w14:paraId="4D7BAB67" w14:textId="77777777" w:rsidR="00A64C08" w:rsidRPr="00870FF1" w:rsidRDefault="00A64C08" w:rsidP="004F5F90">
            <w:pPr>
              <w:spacing w:line="240" w:lineRule="auto"/>
              <w:ind w:left="-18" w:right="-18"/>
              <w:jc w:val="center"/>
              <w:rPr>
                <w:rFonts w:ascii="Angsana New" w:hAnsi="Angsana New"/>
                <w:sz w:val="14"/>
                <w:szCs w:val="14"/>
              </w:rPr>
            </w:pPr>
          </w:p>
        </w:tc>
        <w:tc>
          <w:tcPr>
            <w:tcW w:w="1588" w:type="dxa"/>
          </w:tcPr>
          <w:p w14:paraId="1C6B7140" w14:textId="77777777" w:rsidR="00A64C08" w:rsidRPr="00870FF1" w:rsidRDefault="00A64C08" w:rsidP="004F5F90">
            <w:pPr>
              <w:spacing w:line="240" w:lineRule="auto"/>
              <w:ind w:left="-18" w:right="-18"/>
              <w:jc w:val="center"/>
              <w:rPr>
                <w:rFonts w:ascii="Angsana New" w:hAnsi="Angsana New"/>
                <w:sz w:val="14"/>
                <w:szCs w:val="14"/>
              </w:rPr>
            </w:pPr>
          </w:p>
        </w:tc>
      </w:tr>
      <w:tr w:rsidR="00A64C08" w:rsidRPr="00BE794A" w14:paraId="2B09E961" w14:textId="77777777" w:rsidTr="004F5F90">
        <w:tc>
          <w:tcPr>
            <w:tcW w:w="4968" w:type="dxa"/>
            <w:vAlign w:val="bottom"/>
          </w:tcPr>
          <w:p w14:paraId="3661C593" w14:textId="77777777" w:rsidR="00A64C08" w:rsidRPr="00BE794A" w:rsidRDefault="00A64C08" w:rsidP="004F5F90">
            <w:pPr>
              <w:tabs>
                <w:tab w:val="left" w:pos="2880"/>
                <w:tab w:val="right" w:pos="5040"/>
                <w:tab w:val="right" w:pos="6390"/>
                <w:tab w:val="right" w:pos="8190"/>
              </w:tabs>
              <w:ind w:right="-131"/>
              <w:rPr>
                <w:rFonts w:ascii="Angsana New" w:hAnsi="Angsana New"/>
                <w:sz w:val="28"/>
                <w:szCs w:val="28"/>
                <w:cs/>
              </w:rPr>
            </w:pPr>
            <w:r w:rsidRPr="00D83E91">
              <w:rPr>
                <w:rFonts w:ascii="Angsana New" w:hAnsi="Angsana New"/>
                <w:sz w:val="28"/>
                <w:szCs w:val="28"/>
              </w:rPr>
              <w:t>Statement of Financial Position</w:t>
            </w:r>
          </w:p>
        </w:tc>
        <w:tc>
          <w:tcPr>
            <w:tcW w:w="1587" w:type="dxa"/>
          </w:tcPr>
          <w:p w14:paraId="5FE56D38" w14:textId="77777777" w:rsidR="00A64C08" w:rsidRPr="00BE794A" w:rsidRDefault="00A64C08" w:rsidP="004F5F90">
            <w:pPr>
              <w:tabs>
                <w:tab w:val="decimal" w:pos="1152"/>
              </w:tabs>
              <w:ind w:left="-18" w:right="-18"/>
              <w:jc w:val="right"/>
              <w:rPr>
                <w:rFonts w:ascii="Angsana New" w:hAnsi="Angsana New"/>
                <w:sz w:val="28"/>
                <w:szCs w:val="28"/>
                <w:cs/>
              </w:rPr>
            </w:pPr>
          </w:p>
        </w:tc>
        <w:tc>
          <w:tcPr>
            <w:tcW w:w="1587" w:type="dxa"/>
          </w:tcPr>
          <w:p w14:paraId="7F9BEEDB" w14:textId="77777777" w:rsidR="00A64C08" w:rsidRPr="00BE794A" w:rsidRDefault="00A64C08" w:rsidP="004F5F90">
            <w:pPr>
              <w:tabs>
                <w:tab w:val="decimal" w:pos="1152"/>
              </w:tabs>
              <w:ind w:left="-18" w:right="-18"/>
              <w:jc w:val="right"/>
              <w:rPr>
                <w:rFonts w:ascii="Angsana New" w:hAnsi="Angsana New"/>
                <w:sz w:val="28"/>
                <w:szCs w:val="28"/>
                <w:cs/>
              </w:rPr>
            </w:pPr>
          </w:p>
        </w:tc>
        <w:tc>
          <w:tcPr>
            <w:tcW w:w="1588" w:type="dxa"/>
            <w:vAlign w:val="bottom"/>
          </w:tcPr>
          <w:p w14:paraId="1C274EE2" w14:textId="77777777" w:rsidR="00A64C08" w:rsidRPr="00BE794A" w:rsidRDefault="00A64C08" w:rsidP="004F5F90">
            <w:pPr>
              <w:tabs>
                <w:tab w:val="decimal" w:pos="1152"/>
              </w:tabs>
              <w:ind w:left="-18" w:right="-18"/>
              <w:jc w:val="right"/>
              <w:rPr>
                <w:rFonts w:ascii="Angsana New" w:hAnsi="Angsana New"/>
                <w:sz w:val="28"/>
                <w:szCs w:val="28"/>
                <w:cs/>
              </w:rPr>
            </w:pPr>
          </w:p>
        </w:tc>
      </w:tr>
      <w:tr w:rsidR="00A64C08" w:rsidRPr="00BE794A" w14:paraId="3FC64EC6" w14:textId="77777777" w:rsidTr="004F5F90">
        <w:tc>
          <w:tcPr>
            <w:tcW w:w="4968" w:type="dxa"/>
            <w:vAlign w:val="bottom"/>
          </w:tcPr>
          <w:p w14:paraId="364AE756" w14:textId="77777777" w:rsidR="00A64C08" w:rsidRPr="00BE794A" w:rsidRDefault="00A64C08" w:rsidP="004F5F90">
            <w:pPr>
              <w:tabs>
                <w:tab w:val="left" w:pos="2880"/>
                <w:tab w:val="right" w:pos="5040"/>
                <w:tab w:val="right" w:pos="6390"/>
                <w:tab w:val="right" w:pos="8190"/>
              </w:tabs>
              <w:ind w:right="-131"/>
              <w:rPr>
                <w:rFonts w:ascii="Angsana New" w:hAnsi="Angsana New"/>
                <w:sz w:val="28"/>
                <w:szCs w:val="28"/>
                <w:cs/>
              </w:rPr>
            </w:pPr>
            <w:r w:rsidRPr="002D38F6">
              <w:rPr>
                <w:rFonts w:ascii="Angsana New" w:hAnsi="Angsana New"/>
                <w:sz w:val="28"/>
                <w:szCs w:val="28"/>
              </w:rPr>
              <w:t>Non-current assets</w:t>
            </w:r>
          </w:p>
        </w:tc>
        <w:tc>
          <w:tcPr>
            <w:tcW w:w="1587" w:type="dxa"/>
          </w:tcPr>
          <w:p w14:paraId="72999173" w14:textId="77777777" w:rsidR="00A64C08" w:rsidRPr="00BE794A" w:rsidRDefault="00A64C08" w:rsidP="004F5F90">
            <w:pPr>
              <w:tabs>
                <w:tab w:val="decimal" w:pos="1152"/>
              </w:tabs>
              <w:ind w:left="-18" w:right="-18"/>
              <w:rPr>
                <w:rFonts w:ascii="Angsana New" w:hAnsi="Angsana New"/>
                <w:sz w:val="28"/>
                <w:szCs w:val="28"/>
              </w:rPr>
            </w:pPr>
          </w:p>
        </w:tc>
        <w:tc>
          <w:tcPr>
            <w:tcW w:w="1587" w:type="dxa"/>
          </w:tcPr>
          <w:p w14:paraId="086DE65C" w14:textId="77777777" w:rsidR="00A64C08" w:rsidRPr="00BE794A" w:rsidRDefault="00A64C08" w:rsidP="004F5F90">
            <w:pPr>
              <w:tabs>
                <w:tab w:val="decimal" w:pos="1152"/>
              </w:tabs>
              <w:ind w:left="-18" w:right="-18"/>
              <w:rPr>
                <w:rFonts w:ascii="Angsana New" w:hAnsi="Angsana New"/>
                <w:sz w:val="28"/>
                <w:szCs w:val="28"/>
              </w:rPr>
            </w:pPr>
          </w:p>
        </w:tc>
        <w:tc>
          <w:tcPr>
            <w:tcW w:w="1588" w:type="dxa"/>
            <w:vAlign w:val="bottom"/>
          </w:tcPr>
          <w:p w14:paraId="7B2B1B61" w14:textId="77777777" w:rsidR="00A64C08" w:rsidRPr="00BE794A" w:rsidRDefault="00A64C08" w:rsidP="004F5F90">
            <w:pPr>
              <w:tabs>
                <w:tab w:val="decimal" w:pos="1362"/>
              </w:tabs>
              <w:ind w:left="-18" w:right="-18"/>
              <w:rPr>
                <w:rFonts w:ascii="Angsana New" w:hAnsi="Angsana New"/>
                <w:sz w:val="28"/>
                <w:szCs w:val="28"/>
              </w:rPr>
            </w:pPr>
          </w:p>
        </w:tc>
      </w:tr>
      <w:tr w:rsidR="00A64C08" w:rsidRPr="00812C3A" w14:paraId="7079A95E" w14:textId="77777777" w:rsidTr="004F5F90">
        <w:tc>
          <w:tcPr>
            <w:tcW w:w="4968" w:type="dxa"/>
            <w:vAlign w:val="bottom"/>
          </w:tcPr>
          <w:p w14:paraId="35C8E98E" w14:textId="77777777" w:rsidR="00A64C08" w:rsidRPr="00BE794A" w:rsidRDefault="00A64C08" w:rsidP="004F5F90">
            <w:pPr>
              <w:tabs>
                <w:tab w:val="left" w:pos="2880"/>
                <w:tab w:val="right" w:pos="5040"/>
                <w:tab w:val="right" w:pos="6390"/>
                <w:tab w:val="right" w:pos="8190"/>
              </w:tabs>
              <w:ind w:left="536" w:right="-131" w:hanging="284"/>
              <w:rPr>
                <w:rFonts w:ascii="Angsana New" w:hAnsi="Angsana New"/>
                <w:sz w:val="28"/>
                <w:szCs w:val="28"/>
                <w:cs/>
              </w:rPr>
            </w:pPr>
            <w:r w:rsidRPr="002D38F6">
              <w:rPr>
                <w:rFonts w:ascii="Angsana New" w:hAnsi="Angsana New"/>
                <w:sz w:val="28"/>
                <w:szCs w:val="28"/>
              </w:rPr>
              <w:t>Prepaid withholding tax</w:t>
            </w:r>
          </w:p>
        </w:tc>
        <w:tc>
          <w:tcPr>
            <w:tcW w:w="1587" w:type="dxa"/>
          </w:tcPr>
          <w:p w14:paraId="77B4CE70" w14:textId="77777777" w:rsidR="00A64C08" w:rsidRPr="00812C3A" w:rsidRDefault="00A64C08" w:rsidP="004F5F90">
            <w:pPr>
              <w:tabs>
                <w:tab w:val="decimal" w:pos="1375"/>
              </w:tabs>
              <w:spacing w:line="400" w:lineRule="exact"/>
              <w:ind w:right="-45"/>
              <w:rPr>
                <w:rFonts w:ascii="Angsana New" w:hAnsi="Angsana New"/>
                <w:color w:val="000000"/>
                <w:sz w:val="28"/>
                <w:szCs w:val="28"/>
              </w:rPr>
            </w:pP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904</w:t>
            </w:r>
            <w:r w:rsidRPr="00812C3A">
              <w:rPr>
                <w:rFonts w:ascii="Angsana New" w:hAnsi="Angsana New"/>
                <w:color w:val="000000"/>
                <w:sz w:val="28"/>
                <w:szCs w:val="28"/>
              </w:rPr>
              <w:t>,</w:t>
            </w:r>
            <w:r w:rsidRPr="00812C3A">
              <w:rPr>
                <w:rFonts w:ascii="Angsana New" w:hAnsi="Angsana New"/>
                <w:color w:val="000000"/>
                <w:sz w:val="28"/>
                <w:szCs w:val="28"/>
                <w:cs/>
              </w:rPr>
              <w:t>052</w:t>
            </w:r>
          </w:p>
        </w:tc>
        <w:tc>
          <w:tcPr>
            <w:tcW w:w="1587" w:type="dxa"/>
          </w:tcPr>
          <w:p w14:paraId="6E60A76E" w14:textId="77777777" w:rsidR="00A64C08" w:rsidRPr="00812C3A" w:rsidRDefault="00A64C08" w:rsidP="004F5F90">
            <w:pPr>
              <w:tabs>
                <w:tab w:val="decimal" w:pos="1375"/>
              </w:tabs>
              <w:spacing w:line="400" w:lineRule="exact"/>
              <w:ind w:right="-45"/>
              <w:rPr>
                <w:rFonts w:ascii="Angsana New" w:hAnsi="Angsana New"/>
                <w:color w:val="000000"/>
                <w:sz w:val="28"/>
                <w:szCs w:val="28"/>
              </w:rPr>
            </w:pPr>
            <w:r w:rsidRPr="00812C3A">
              <w:rPr>
                <w:rFonts w:ascii="Angsana New" w:hAnsi="Angsana New" w:hint="cs"/>
                <w:color w:val="000000"/>
                <w:sz w:val="28"/>
                <w:szCs w:val="28"/>
                <w:cs/>
              </w:rPr>
              <w:t>(</w:t>
            </w: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904</w:t>
            </w:r>
            <w:r w:rsidRPr="00812C3A">
              <w:rPr>
                <w:rFonts w:ascii="Angsana New" w:hAnsi="Angsana New"/>
                <w:color w:val="000000"/>
                <w:sz w:val="28"/>
                <w:szCs w:val="28"/>
              </w:rPr>
              <w:t>,</w:t>
            </w:r>
            <w:r w:rsidRPr="00812C3A">
              <w:rPr>
                <w:rFonts w:ascii="Angsana New" w:hAnsi="Angsana New"/>
                <w:color w:val="000000"/>
                <w:sz w:val="28"/>
                <w:szCs w:val="28"/>
                <w:cs/>
              </w:rPr>
              <w:t>052</w:t>
            </w:r>
            <w:r w:rsidRPr="00812C3A">
              <w:rPr>
                <w:rFonts w:ascii="Angsana New" w:hAnsi="Angsana New" w:hint="cs"/>
                <w:color w:val="000000"/>
                <w:sz w:val="28"/>
                <w:szCs w:val="28"/>
                <w:cs/>
              </w:rPr>
              <w:t>)</w:t>
            </w:r>
          </w:p>
        </w:tc>
        <w:tc>
          <w:tcPr>
            <w:tcW w:w="1588" w:type="dxa"/>
            <w:vAlign w:val="bottom"/>
          </w:tcPr>
          <w:p w14:paraId="0D0413D6" w14:textId="77777777" w:rsidR="00A64C08" w:rsidRPr="00812C3A" w:rsidRDefault="00A64C08" w:rsidP="004F5F90">
            <w:pPr>
              <w:tabs>
                <w:tab w:val="decimal" w:pos="1362"/>
              </w:tabs>
              <w:spacing w:line="400" w:lineRule="exact"/>
              <w:ind w:right="-45"/>
              <w:rPr>
                <w:rFonts w:ascii="Angsana New" w:hAnsi="Angsana New"/>
                <w:color w:val="000000"/>
                <w:sz w:val="28"/>
                <w:szCs w:val="28"/>
              </w:rPr>
            </w:pPr>
            <w:r w:rsidRPr="00812C3A">
              <w:rPr>
                <w:rFonts w:ascii="Angsana New" w:hAnsi="Angsana New" w:hint="cs"/>
                <w:color w:val="000000"/>
                <w:sz w:val="28"/>
                <w:szCs w:val="28"/>
                <w:cs/>
              </w:rPr>
              <w:t>-</w:t>
            </w:r>
          </w:p>
        </w:tc>
      </w:tr>
      <w:tr w:rsidR="00A64C08" w:rsidRPr="00812C3A" w14:paraId="5F5B9667" w14:textId="77777777" w:rsidTr="004F5F90">
        <w:tc>
          <w:tcPr>
            <w:tcW w:w="4968" w:type="dxa"/>
            <w:vAlign w:val="bottom"/>
          </w:tcPr>
          <w:p w14:paraId="066376EF" w14:textId="77777777" w:rsidR="00A64C08" w:rsidRPr="00BE794A" w:rsidRDefault="00A64C08" w:rsidP="004F5F90">
            <w:pPr>
              <w:tabs>
                <w:tab w:val="left" w:pos="2880"/>
                <w:tab w:val="right" w:pos="5040"/>
                <w:tab w:val="right" w:pos="6390"/>
                <w:tab w:val="right" w:pos="8190"/>
              </w:tabs>
              <w:ind w:left="536" w:right="-131" w:hanging="284"/>
              <w:rPr>
                <w:rFonts w:ascii="Angsana New" w:hAnsi="Angsana New"/>
                <w:sz w:val="28"/>
                <w:szCs w:val="28"/>
                <w:cs/>
              </w:rPr>
            </w:pPr>
            <w:r w:rsidRPr="00A37371">
              <w:rPr>
                <w:rFonts w:ascii="Angsana New" w:hAnsi="Angsana New"/>
                <w:sz w:val="28"/>
                <w:szCs w:val="28"/>
              </w:rPr>
              <w:t>Other non-current assets</w:t>
            </w:r>
          </w:p>
        </w:tc>
        <w:tc>
          <w:tcPr>
            <w:tcW w:w="1587" w:type="dxa"/>
          </w:tcPr>
          <w:p w14:paraId="30D66500" w14:textId="77777777" w:rsidR="00A64C08" w:rsidRPr="00812C3A" w:rsidRDefault="00A64C08" w:rsidP="004F5F90">
            <w:pPr>
              <w:tabs>
                <w:tab w:val="decimal" w:pos="1375"/>
              </w:tabs>
              <w:spacing w:line="400" w:lineRule="exact"/>
              <w:ind w:right="-45"/>
              <w:rPr>
                <w:rFonts w:ascii="Angsana New" w:hAnsi="Angsana New"/>
                <w:color w:val="000000"/>
                <w:sz w:val="28"/>
                <w:szCs w:val="28"/>
              </w:rPr>
            </w:pPr>
            <w:r w:rsidRPr="00812C3A">
              <w:rPr>
                <w:rFonts w:ascii="Angsana New" w:hAnsi="Angsana New"/>
                <w:color w:val="000000"/>
                <w:sz w:val="28"/>
                <w:szCs w:val="28"/>
                <w:cs/>
              </w:rPr>
              <w:t>87</w:t>
            </w:r>
            <w:r w:rsidRPr="00812C3A">
              <w:rPr>
                <w:rFonts w:ascii="Angsana New" w:hAnsi="Angsana New"/>
                <w:color w:val="000000"/>
                <w:sz w:val="28"/>
                <w:szCs w:val="28"/>
              </w:rPr>
              <w:t>,</w:t>
            </w:r>
            <w:r w:rsidRPr="00812C3A">
              <w:rPr>
                <w:rFonts w:ascii="Angsana New" w:hAnsi="Angsana New"/>
                <w:color w:val="000000"/>
                <w:sz w:val="28"/>
                <w:szCs w:val="28"/>
                <w:cs/>
              </w:rPr>
              <w:t>663</w:t>
            </w:r>
          </w:p>
        </w:tc>
        <w:tc>
          <w:tcPr>
            <w:tcW w:w="1587" w:type="dxa"/>
          </w:tcPr>
          <w:p w14:paraId="2BED70FE" w14:textId="77777777" w:rsidR="00A64C08" w:rsidRPr="00812C3A" w:rsidRDefault="00A64C08" w:rsidP="004F5F90">
            <w:pPr>
              <w:tabs>
                <w:tab w:val="decimal" w:pos="1375"/>
              </w:tabs>
              <w:spacing w:line="400" w:lineRule="exact"/>
              <w:ind w:right="-45"/>
              <w:rPr>
                <w:rFonts w:ascii="Angsana New" w:hAnsi="Angsana New"/>
                <w:color w:val="000000"/>
                <w:sz w:val="28"/>
                <w:szCs w:val="28"/>
              </w:rPr>
            </w:pP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904</w:t>
            </w:r>
            <w:r w:rsidRPr="00812C3A">
              <w:rPr>
                <w:rFonts w:ascii="Angsana New" w:hAnsi="Angsana New"/>
                <w:color w:val="000000"/>
                <w:sz w:val="28"/>
                <w:szCs w:val="28"/>
              </w:rPr>
              <w:t>,</w:t>
            </w:r>
            <w:r w:rsidRPr="00812C3A">
              <w:rPr>
                <w:rFonts w:ascii="Angsana New" w:hAnsi="Angsana New"/>
                <w:color w:val="000000"/>
                <w:sz w:val="28"/>
                <w:szCs w:val="28"/>
                <w:cs/>
              </w:rPr>
              <w:t>052</w:t>
            </w:r>
          </w:p>
        </w:tc>
        <w:tc>
          <w:tcPr>
            <w:tcW w:w="1588" w:type="dxa"/>
            <w:vAlign w:val="bottom"/>
          </w:tcPr>
          <w:p w14:paraId="4F147865" w14:textId="77777777" w:rsidR="00A64C08" w:rsidRPr="00812C3A" w:rsidRDefault="00A64C08" w:rsidP="004F5F90">
            <w:pPr>
              <w:tabs>
                <w:tab w:val="decimal" w:pos="1362"/>
              </w:tabs>
              <w:spacing w:line="400" w:lineRule="exact"/>
              <w:ind w:right="-45"/>
              <w:rPr>
                <w:rFonts w:ascii="Angsana New" w:hAnsi="Angsana New"/>
                <w:color w:val="000000"/>
                <w:sz w:val="28"/>
                <w:szCs w:val="28"/>
              </w:rPr>
            </w:pPr>
            <w:r w:rsidRPr="00812C3A">
              <w:rPr>
                <w:rFonts w:ascii="Angsana New" w:hAnsi="Angsana New"/>
                <w:color w:val="000000"/>
                <w:sz w:val="28"/>
                <w:szCs w:val="28"/>
                <w:cs/>
              </w:rPr>
              <w:t>2</w:t>
            </w:r>
            <w:r w:rsidRPr="00812C3A">
              <w:rPr>
                <w:rFonts w:ascii="Angsana New" w:hAnsi="Angsana New"/>
                <w:color w:val="000000"/>
                <w:sz w:val="28"/>
                <w:szCs w:val="28"/>
              </w:rPr>
              <w:t>,</w:t>
            </w:r>
            <w:r w:rsidRPr="00812C3A">
              <w:rPr>
                <w:rFonts w:ascii="Angsana New" w:hAnsi="Angsana New"/>
                <w:color w:val="000000"/>
                <w:sz w:val="28"/>
                <w:szCs w:val="28"/>
                <w:cs/>
              </w:rPr>
              <w:t>991</w:t>
            </w:r>
            <w:r w:rsidRPr="00812C3A">
              <w:rPr>
                <w:rFonts w:ascii="Angsana New" w:hAnsi="Angsana New"/>
                <w:color w:val="000000"/>
                <w:sz w:val="28"/>
                <w:szCs w:val="28"/>
              </w:rPr>
              <w:t>,</w:t>
            </w:r>
            <w:r w:rsidRPr="00812C3A">
              <w:rPr>
                <w:rFonts w:ascii="Angsana New" w:hAnsi="Angsana New"/>
                <w:color w:val="000000"/>
                <w:sz w:val="28"/>
                <w:szCs w:val="28"/>
                <w:cs/>
              </w:rPr>
              <w:t>715</w:t>
            </w:r>
          </w:p>
        </w:tc>
      </w:tr>
      <w:tr w:rsidR="00A64C08" w:rsidRPr="00812C3A" w14:paraId="74A4DF92" w14:textId="77777777" w:rsidTr="004F5F90">
        <w:tc>
          <w:tcPr>
            <w:tcW w:w="4968" w:type="dxa"/>
            <w:vAlign w:val="bottom"/>
          </w:tcPr>
          <w:p w14:paraId="57A5D3D8" w14:textId="77777777" w:rsidR="00A64C08" w:rsidRPr="00BE794A" w:rsidRDefault="00A64C08" w:rsidP="004F5F90">
            <w:pPr>
              <w:tabs>
                <w:tab w:val="left" w:pos="2880"/>
                <w:tab w:val="right" w:pos="5040"/>
                <w:tab w:val="right" w:pos="6390"/>
                <w:tab w:val="right" w:pos="8190"/>
              </w:tabs>
              <w:ind w:right="-131"/>
              <w:rPr>
                <w:rFonts w:ascii="Angsana New" w:hAnsi="Angsana New"/>
                <w:sz w:val="28"/>
                <w:szCs w:val="28"/>
              </w:rPr>
            </w:pPr>
            <w:r w:rsidRPr="00A37371">
              <w:rPr>
                <w:rFonts w:ascii="Angsana New" w:hAnsi="Angsana New"/>
                <w:sz w:val="28"/>
                <w:szCs w:val="28"/>
              </w:rPr>
              <w:t>Current liabilities</w:t>
            </w:r>
          </w:p>
        </w:tc>
        <w:tc>
          <w:tcPr>
            <w:tcW w:w="1587" w:type="dxa"/>
          </w:tcPr>
          <w:p w14:paraId="0FBCEAED"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p>
        </w:tc>
        <w:tc>
          <w:tcPr>
            <w:tcW w:w="1587" w:type="dxa"/>
          </w:tcPr>
          <w:p w14:paraId="5D8D3753"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p>
        </w:tc>
        <w:tc>
          <w:tcPr>
            <w:tcW w:w="1588" w:type="dxa"/>
            <w:vAlign w:val="bottom"/>
          </w:tcPr>
          <w:p w14:paraId="0D9051F5" w14:textId="77777777" w:rsidR="00A64C08" w:rsidRPr="00812C3A" w:rsidRDefault="00A64C08" w:rsidP="004F5F90">
            <w:pPr>
              <w:tabs>
                <w:tab w:val="decimal" w:pos="1362"/>
              </w:tabs>
              <w:spacing w:line="400" w:lineRule="exact"/>
              <w:ind w:right="-45"/>
              <w:rPr>
                <w:rFonts w:ascii="Angsana New" w:hAnsi="Angsana New"/>
                <w:color w:val="000000"/>
                <w:sz w:val="28"/>
                <w:szCs w:val="28"/>
                <w:cs/>
              </w:rPr>
            </w:pPr>
          </w:p>
        </w:tc>
      </w:tr>
      <w:tr w:rsidR="00A64C08" w:rsidRPr="00812C3A" w14:paraId="18D30A12" w14:textId="77777777" w:rsidTr="004F5F90">
        <w:tc>
          <w:tcPr>
            <w:tcW w:w="4968" w:type="dxa"/>
            <w:vAlign w:val="bottom"/>
          </w:tcPr>
          <w:p w14:paraId="7421CD63" w14:textId="77777777" w:rsidR="00A64C08" w:rsidRPr="00BE794A" w:rsidRDefault="00A64C08" w:rsidP="004F5F90">
            <w:pPr>
              <w:tabs>
                <w:tab w:val="left" w:pos="2880"/>
                <w:tab w:val="right" w:pos="5040"/>
                <w:tab w:val="right" w:pos="6390"/>
                <w:tab w:val="right" w:pos="8190"/>
              </w:tabs>
              <w:ind w:left="252" w:right="-131"/>
              <w:rPr>
                <w:rFonts w:ascii="Angsana New" w:hAnsi="Angsana New"/>
                <w:sz w:val="28"/>
                <w:szCs w:val="28"/>
                <w:cs/>
              </w:rPr>
            </w:pPr>
            <w:r w:rsidRPr="007F51D7">
              <w:rPr>
                <w:rFonts w:ascii="Angsana New" w:hAnsi="Angsana New"/>
                <w:sz w:val="28"/>
                <w:szCs w:val="28"/>
              </w:rPr>
              <w:t>Trade and other current payables</w:t>
            </w:r>
          </w:p>
        </w:tc>
        <w:tc>
          <w:tcPr>
            <w:tcW w:w="1587" w:type="dxa"/>
          </w:tcPr>
          <w:p w14:paraId="4FD137CA"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r w:rsidRPr="00812C3A">
              <w:rPr>
                <w:rFonts w:ascii="Angsana New" w:hAnsi="Angsana New"/>
                <w:color w:val="000000"/>
                <w:sz w:val="28"/>
                <w:szCs w:val="28"/>
                <w:cs/>
              </w:rPr>
              <w:t>12</w:t>
            </w:r>
            <w:r w:rsidRPr="00812C3A">
              <w:rPr>
                <w:rFonts w:ascii="Angsana New" w:hAnsi="Angsana New"/>
                <w:color w:val="000000"/>
                <w:sz w:val="28"/>
                <w:szCs w:val="28"/>
              </w:rPr>
              <w:t>,</w:t>
            </w:r>
            <w:r w:rsidRPr="00812C3A">
              <w:rPr>
                <w:rFonts w:ascii="Angsana New" w:hAnsi="Angsana New"/>
                <w:color w:val="000000"/>
                <w:sz w:val="28"/>
                <w:szCs w:val="28"/>
                <w:cs/>
              </w:rPr>
              <w:t>855</w:t>
            </w:r>
            <w:r w:rsidRPr="00812C3A">
              <w:rPr>
                <w:rFonts w:ascii="Angsana New" w:hAnsi="Angsana New"/>
                <w:color w:val="000000"/>
                <w:sz w:val="28"/>
                <w:szCs w:val="28"/>
              </w:rPr>
              <w:t>,</w:t>
            </w:r>
            <w:r w:rsidRPr="00812C3A">
              <w:rPr>
                <w:rFonts w:ascii="Angsana New" w:hAnsi="Angsana New"/>
                <w:color w:val="000000"/>
                <w:sz w:val="28"/>
                <w:szCs w:val="28"/>
                <w:cs/>
              </w:rPr>
              <w:t>990</w:t>
            </w:r>
          </w:p>
        </w:tc>
        <w:tc>
          <w:tcPr>
            <w:tcW w:w="1587" w:type="dxa"/>
          </w:tcPr>
          <w:p w14:paraId="28561EB8"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r w:rsidRPr="00957B2E">
              <w:rPr>
                <w:rFonts w:ascii="Angsana New" w:hAnsi="Angsana New"/>
                <w:color w:val="000000"/>
                <w:sz w:val="28"/>
                <w:szCs w:val="28"/>
              </w:rPr>
              <w:t>880,767</w:t>
            </w:r>
          </w:p>
        </w:tc>
        <w:tc>
          <w:tcPr>
            <w:tcW w:w="1588" w:type="dxa"/>
            <w:vAlign w:val="bottom"/>
          </w:tcPr>
          <w:p w14:paraId="0AE5469F" w14:textId="77777777" w:rsidR="00A64C08" w:rsidRPr="00812C3A" w:rsidRDefault="00A64C08" w:rsidP="004F5F90">
            <w:pPr>
              <w:tabs>
                <w:tab w:val="decimal" w:pos="1362"/>
              </w:tabs>
              <w:spacing w:line="400" w:lineRule="exact"/>
              <w:ind w:right="-45"/>
              <w:rPr>
                <w:rFonts w:ascii="Angsana New" w:hAnsi="Angsana New"/>
                <w:color w:val="000000"/>
                <w:sz w:val="28"/>
                <w:szCs w:val="28"/>
                <w:cs/>
              </w:rPr>
            </w:pPr>
            <w:r w:rsidRPr="0046064E">
              <w:rPr>
                <w:rFonts w:ascii="Angsana New" w:hAnsi="Angsana New"/>
                <w:color w:val="000000"/>
                <w:sz w:val="28"/>
                <w:szCs w:val="28"/>
              </w:rPr>
              <w:t>13,736,757</w:t>
            </w:r>
          </w:p>
        </w:tc>
      </w:tr>
      <w:tr w:rsidR="00A64C08" w:rsidRPr="00812C3A" w14:paraId="7E8DBC3A" w14:textId="77777777" w:rsidTr="004F5F90">
        <w:tc>
          <w:tcPr>
            <w:tcW w:w="4968" w:type="dxa"/>
            <w:vAlign w:val="bottom"/>
          </w:tcPr>
          <w:p w14:paraId="733612E0" w14:textId="77777777" w:rsidR="00A64C08" w:rsidRPr="008C5B47" w:rsidRDefault="00A64C08" w:rsidP="004F5F90">
            <w:pPr>
              <w:tabs>
                <w:tab w:val="left" w:pos="2880"/>
                <w:tab w:val="right" w:pos="5040"/>
                <w:tab w:val="right" w:pos="6390"/>
                <w:tab w:val="right" w:pos="8190"/>
              </w:tabs>
              <w:ind w:left="252" w:right="-131"/>
              <w:rPr>
                <w:rFonts w:ascii="Angsana New" w:hAnsi="Angsana New"/>
                <w:sz w:val="28"/>
                <w:szCs w:val="28"/>
                <w:cs/>
              </w:rPr>
            </w:pPr>
            <w:r>
              <w:rPr>
                <w:rFonts w:ascii="Angsana New" w:hAnsi="Angsana New"/>
                <w:sz w:val="28"/>
                <w:szCs w:val="28"/>
              </w:rPr>
              <w:t>C</w:t>
            </w:r>
            <w:r w:rsidRPr="00035005">
              <w:rPr>
                <w:rFonts w:ascii="Angsana New" w:hAnsi="Angsana New"/>
                <w:sz w:val="28"/>
                <w:szCs w:val="28"/>
              </w:rPr>
              <w:t>urrent provisions for employee benefits</w:t>
            </w:r>
          </w:p>
        </w:tc>
        <w:tc>
          <w:tcPr>
            <w:tcW w:w="1587" w:type="dxa"/>
          </w:tcPr>
          <w:p w14:paraId="7C7F205F"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r w:rsidRPr="00812C3A">
              <w:rPr>
                <w:rFonts w:ascii="Angsana New" w:hAnsi="Angsana New" w:hint="cs"/>
                <w:color w:val="000000"/>
                <w:sz w:val="28"/>
                <w:szCs w:val="28"/>
                <w:cs/>
              </w:rPr>
              <w:t>-</w:t>
            </w:r>
          </w:p>
        </w:tc>
        <w:tc>
          <w:tcPr>
            <w:tcW w:w="1587" w:type="dxa"/>
          </w:tcPr>
          <w:p w14:paraId="3409C63D"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r w:rsidRPr="00E90A7E">
              <w:rPr>
                <w:rFonts w:ascii="Angsana New" w:hAnsi="Angsana New"/>
                <w:color w:val="000000"/>
                <w:sz w:val="28"/>
                <w:szCs w:val="28"/>
              </w:rPr>
              <w:t>154,165</w:t>
            </w:r>
          </w:p>
        </w:tc>
        <w:tc>
          <w:tcPr>
            <w:tcW w:w="1588" w:type="dxa"/>
          </w:tcPr>
          <w:p w14:paraId="7606D106" w14:textId="77777777" w:rsidR="00A64C08" w:rsidRPr="00812C3A" w:rsidRDefault="00A64C08" w:rsidP="004F5F90">
            <w:pPr>
              <w:tabs>
                <w:tab w:val="decimal" w:pos="1362"/>
              </w:tabs>
              <w:spacing w:line="400" w:lineRule="exact"/>
              <w:ind w:right="-45"/>
              <w:rPr>
                <w:rFonts w:ascii="Angsana New" w:hAnsi="Angsana New"/>
                <w:color w:val="000000"/>
                <w:sz w:val="28"/>
                <w:szCs w:val="28"/>
                <w:cs/>
              </w:rPr>
            </w:pPr>
            <w:r w:rsidRPr="00E90A7E">
              <w:rPr>
                <w:rFonts w:ascii="Angsana New" w:hAnsi="Angsana New"/>
                <w:color w:val="000000"/>
                <w:sz w:val="28"/>
                <w:szCs w:val="28"/>
              </w:rPr>
              <w:t>154,165</w:t>
            </w:r>
          </w:p>
        </w:tc>
      </w:tr>
      <w:tr w:rsidR="00A64C08" w:rsidRPr="00812C3A" w14:paraId="69A59B52" w14:textId="77777777" w:rsidTr="004F5F90">
        <w:tc>
          <w:tcPr>
            <w:tcW w:w="4968" w:type="dxa"/>
            <w:vAlign w:val="bottom"/>
          </w:tcPr>
          <w:p w14:paraId="1E7AF063" w14:textId="77777777" w:rsidR="00A64C08" w:rsidRPr="00BE794A" w:rsidRDefault="00A64C08" w:rsidP="004F5F90">
            <w:pPr>
              <w:tabs>
                <w:tab w:val="left" w:pos="2880"/>
                <w:tab w:val="right" w:pos="5040"/>
                <w:tab w:val="right" w:pos="6390"/>
                <w:tab w:val="right" w:pos="8190"/>
              </w:tabs>
              <w:ind w:left="252" w:right="-131"/>
              <w:rPr>
                <w:rFonts w:ascii="Angsana New" w:hAnsi="Angsana New"/>
                <w:sz w:val="28"/>
                <w:szCs w:val="28"/>
                <w:cs/>
              </w:rPr>
            </w:pPr>
            <w:r w:rsidRPr="00E24365">
              <w:rPr>
                <w:rFonts w:ascii="Angsana New" w:hAnsi="Angsana New"/>
                <w:sz w:val="28"/>
                <w:szCs w:val="28"/>
              </w:rPr>
              <w:t>Other current liabilities</w:t>
            </w:r>
          </w:p>
        </w:tc>
        <w:tc>
          <w:tcPr>
            <w:tcW w:w="1587" w:type="dxa"/>
          </w:tcPr>
          <w:p w14:paraId="6D64CE6B"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r w:rsidRPr="00812C3A">
              <w:rPr>
                <w:rFonts w:ascii="Angsana New" w:hAnsi="Angsana New"/>
                <w:color w:val="000000"/>
                <w:sz w:val="28"/>
                <w:szCs w:val="28"/>
                <w:cs/>
              </w:rPr>
              <w:t>880</w:t>
            </w:r>
            <w:r w:rsidRPr="00812C3A">
              <w:rPr>
                <w:rFonts w:ascii="Angsana New" w:hAnsi="Angsana New"/>
                <w:color w:val="000000"/>
                <w:sz w:val="28"/>
                <w:szCs w:val="28"/>
              </w:rPr>
              <w:t>,</w:t>
            </w:r>
            <w:r w:rsidRPr="00812C3A">
              <w:rPr>
                <w:rFonts w:ascii="Angsana New" w:hAnsi="Angsana New"/>
                <w:color w:val="000000"/>
                <w:sz w:val="28"/>
                <w:szCs w:val="28"/>
                <w:cs/>
              </w:rPr>
              <w:t>767</w:t>
            </w:r>
          </w:p>
        </w:tc>
        <w:tc>
          <w:tcPr>
            <w:tcW w:w="1587" w:type="dxa"/>
          </w:tcPr>
          <w:p w14:paraId="4F4FD183"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w:t>
            </w:r>
            <w:r w:rsidRPr="00957B2E">
              <w:rPr>
                <w:rFonts w:ascii="Angsana New" w:hAnsi="Angsana New"/>
                <w:color w:val="000000"/>
                <w:sz w:val="28"/>
                <w:szCs w:val="28"/>
              </w:rPr>
              <w:t>880,767</w:t>
            </w:r>
            <w:r>
              <w:rPr>
                <w:rFonts w:ascii="Angsana New" w:hAnsi="Angsana New"/>
                <w:color w:val="000000"/>
                <w:sz w:val="28"/>
                <w:szCs w:val="28"/>
              </w:rPr>
              <w:t>)</w:t>
            </w:r>
          </w:p>
        </w:tc>
        <w:tc>
          <w:tcPr>
            <w:tcW w:w="1588" w:type="dxa"/>
          </w:tcPr>
          <w:p w14:paraId="44256522" w14:textId="77777777" w:rsidR="00A64C08" w:rsidRPr="00812C3A" w:rsidRDefault="00A64C08" w:rsidP="004F5F90">
            <w:pPr>
              <w:tabs>
                <w:tab w:val="decimal" w:pos="1362"/>
              </w:tabs>
              <w:spacing w:line="400" w:lineRule="exact"/>
              <w:ind w:right="-45"/>
              <w:rPr>
                <w:rFonts w:ascii="Angsana New" w:hAnsi="Angsana New"/>
                <w:color w:val="000000"/>
                <w:sz w:val="28"/>
                <w:szCs w:val="28"/>
                <w:cs/>
              </w:rPr>
            </w:pPr>
            <w:r>
              <w:rPr>
                <w:rFonts w:ascii="Angsana New" w:hAnsi="Angsana New"/>
                <w:color w:val="000000"/>
                <w:sz w:val="28"/>
                <w:szCs w:val="28"/>
              </w:rPr>
              <w:t>-</w:t>
            </w:r>
          </w:p>
        </w:tc>
      </w:tr>
      <w:tr w:rsidR="00A64C08" w:rsidRPr="00812C3A" w14:paraId="79E89430" w14:textId="77777777" w:rsidTr="004F5F90">
        <w:tc>
          <w:tcPr>
            <w:tcW w:w="4968" w:type="dxa"/>
            <w:vAlign w:val="bottom"/>
          </w:tcPr>
          <w:p w14:paraId="11448E0E" w14:textId="77777777" w:rsidR="00A64C08" w:rsidRPr="00BE794A" w:rsidRDefault="00A64C08" w:rsidP="004F5F90">
            <w:pPr>
              <w:tabs>
                <w:tab w:val="left" w:pos="2880"/>
                <w:tab w:val="right" w:pos="5040"/>
                <w:tab w:val="right" w:pos="6390"/>
                <w:tab w:val="right" w:pos="8190"/>
              </w:tabs>
              <w:ind w:right="-131"/>
              <w:rPr>
                <w:rFonts w:ascii="Angsana New" w:hAnsi="Angsana New"/>
                <w:sz w:val="28"/>
                <w:szCs w:val="28"/>
                <w:cs/>
              </w:rPr>
            </w:pPr>
            <w:r w:rsidRPr="00924466">
              <w:rPr>
                <w:rFonts w:ascii="Angsana New" w:hAnsi="Angsana New"/>
                <w:sz w:val="28"/>
                <w:szCs w:val="28"/>
              </w:rPr>
              <w:t>Non-current liabilities</w:t>
            </w:r>
          </w:p>
        </w:tc>
        <w:tc>
          <w:tcPr>
            <w:tcW w:w="1587" w:type="dxa"/>
          </w:tcPr>
          <w:p w14:paraId="0E0A6CD5" w14:textId="77777777" w:rsidR="00A64C08" w:rsidRPr="00812C3A" w:rsidRDefault="00A64C08" w:rsidP="004F5F90">
            <w:pPr>
              <w:tabs>
                <w:tab w:val="decimal" w:pos="1375"/>
              </w:tabs>
              <w:spacing w:line="400" w:lineRule="exact"/>
              <w:ind w:right="-45"/>
              <w:rPr>
                <w:rFonts w:ascii="Angsana New" w:hAnsi="Angsana New"/>
                <w:color w:val="000000"/>
                <w:sz w:val="28"/>
                <w:szCs w:val="28"/>
              </w:rPr>
            </w:pPr>
          </w:p>
        </w:tc>
        <w:tc>
          <w:tcPr>
            <w:tcW w:w="1587" w:type="dxa"/>
          </w:tcPr>
          <w:p w14:paraId="40FDCE44"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p>
        </w:tc>
        <w:tc>
          <w:tcPr>
            <w:tcW w:w="1588" w:type="dxa"/>
          </w:tcPr>
          <w:p w14:paraId="63DEEAF5" w14:textId="77777777" w:rsidR="00A64C08" w:rsidRPr="00812C3A" w:rsidRDefault="00A64C08" w:rsidP="004F5F90">
            <w:pPr>
              <w:tabs>
                <w:tab w:val="decimal" w:pos="1362"/>
              </w:tabs>
              <w:spacing w:line="400" w:lineRule="exact"/>
              <w:ind w:right="-45"/>
              <w:rPr>
                <w:rFonts w:ascii="Angsana New" w:hAnsi="Angsana New"/>
                <w:color w:val="000000"/>
                <w:sz w:val="28"/>
                <w:szCs w:val="28"/>
              </w:rPr>
            </w:pPr>
          </w:p>
        </w:tc>
      </w:tr>
      <w:tr w:rsidR="00A64C08" w:rsidRPr="00812C3A" w14:paraId="43833B4A" w14:textId="77777777" w:rsidTr="004F5F90">
        <w:tc>
          <w:tcPr>
            <w:tcW w:w="4968" w:type="dxa"/>
            <w:vAlign w:val="bottom"/>
          </w:tcPr>
          <w:p w14:paraId="6A89F7CF" w14:textId="77777777" w:rsidR="00A64C08" w:rsidRPr="00BE794A" w:rsidRDefault="00A64C08" w:rsidP="004F5F90">
            <w:pPr>
              <w:tabs>
                <w:tab w:val="left" w:pos="2880"/>
                <w:tab w:val="right" w:pos="5040"/>
                <w:tab w:val="right" w:pos="6390"/>
                <w:tab w:val="right" w:pos="8190"/>
              </w:tabs>
              <w:ind w:left="252" w:right="-131"/>
              <w:rPr>
                <w:rFonts w:ascii="Angsana New" w:hAnsi="Angsana New"/>
                <w:sz w:val="28"/>
                <w:szCs w:val="28"/>
                <w:cs/>
              </w:rPr>
            </w:pPr>
            <w:r w:rsidRPr="00516462">
              <w:rPr>
                <w:rFonts w:ascii="Angsana New" w:hAnsi="Angsana New"/>
                <w:sz w:val="28"/>
                <w:szCs w:val="28"/>
              </w:rPr>
              <w:t>Non-current provisions for employee benefits</w:t>
            </w:r>
          </w:p>
        </w:tc>
        <w:tc>
          <w:tcPr>
            <w:tcW w:w="1587" w:type="dxa"/>
          </w:tcPr>
          <w:p w14:paraId="49F4C280" w14:textId="77777777" w:rsidR="00A64C08" w:rsidRPr="00812C3A" w:rsidRDefault="00A64C08" w:rsidP="004F5F90">
            <w:pPr>
              <w:tabs>
                <w:tab w:val="decimal" w:pos="1375"/>
              </w:tabs>
              <w:spacing w:line="400" w:lineRule="exact"/>
              <w:ind w:right="-45"/>
              <w:rPr>
                <w:rFonts w:ascii="Angsana New" w:hAnsi="Angsana New"/>
                <w:color w:val="000000"/>
                <w:sz w:val="28"/>
                <w:szCs w:val="28"/>
              </w:rPr>
            </w:pPr>
            <w:r w:rsidRPr="00812C3A">
              <w:rPr>
                <w:rFonts w:ascii="Angsana New" w:hAnsi="Angsana New"/>
                <w:color w:val="000000"/>
                <w:sz w:val="28"/>
                <w:szCs w:val="28"/>
                <w:cs/>
              </w:rPr>
              <w:t>10</w:t>
            </w:r>
            <w:r w:rsidRPr="00812C3A">
              <w:rPr>
                <w:rFonts w:ascii="Angsana New" w:hAnsi="Angsana New"/>
                <w:color w:val="000000"/>
                <w:sz w:val="28"/>
                <w:szCs w:val="28"/>
              </w:rPr>
              <w:t>,</w:t>
            </w:r>
            <w:r w:rsidRPr="00812C3A">
              <w:rPr>
                <w:rFonts w:ascii="Angsana New" w:hAnsi="Angsana New"/>
                <w:color w:val="000000"/>
                <w:sz w:val="28"/>
                <w:szCs w:val="28"/>
                <w:cs/>
              </w:rPr>
              <w:t>726</w:t>
            </w:r>
            <w:r w:rsidRPr="00812C3A">
              <w:rPr>
                <w:rFonts w:ascii="Angsana New" w:hAnsi="Angsana New"/>
                <w:color w:val="000000"/>
                <w:sz w:val="28"/>
                <w:szCs w:val="28"/>
              </w:rPr>
              <w:t>,</w:t>
            </w:r>
            <w:r w:rsidRPr="00812C3A">
              <w:rPr>
                <w:rFonts w:ascii="Angsana New" w:hAnsi="Angsana New"/>
                <w:color w:val="000000"/>
                <w:sz w:val="28"/>
                <w:szCs w:val="28"/>
                <w:cs/>
              </w:rPr>
              <w:t>261</w:t>
            </w:r>
          </w:p>
        </w:tc>
        <w:tc>
          <w:tcPr>
            <w:tcW w:w="1587" w:type="dxa"/>
          </w:tcPr>
          <w:p w14:paraId="4DD67D78" w14:textId="77777777" w:rsidR="00A64C08" w:rsidRPr="00812C3A" w:rsidRDefault="00A64C08" w:rsidP="004F5F90">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w:t>
            </w:r>
            <w:r w:rsidRPr="00E90A7E">
              <w:rPr>
                <w:rFonts w:ascii="Angsana New" w:hAnsi="Angsana New"/>
                <w:color w:val="000000"/>
                <w:sz w:val="28"/>
                <w:szCs w:val="28"/>
              </w:rPr>
              <w:t>154,165</w:t>
            </w:r>
            <w:r>
              <w:rPr>
                <w:rFonts w:ascii="Angsana New" w:hAnsi="Angsana New"/>
                <w:color w:val="000000"/>
                <w:sz w:val="28"/>
                <w:szCs w:val="28"/>
              </w:rPr>
              <w:t>)</w:t>
            </w:r>
          </w:p>
        </w:tc>
        <w:tc>
          <w:tcPr>
            <w:tcW w:w="1588" w:type="dxa"/>
          </w:tcPr>
          <w:p w14:paraId="38983DAF" w14:textId="77777777" w:rsidR="00A64C08" w:rsidRPr="00812C3A" w:rsidRDefault="00A64C08" w:rsidP="004F5F90">
            <w:pPr>
              <w:tabs>
                <w:tab w:val="decimal" w:pos="1362"/>
              </w:tabs>
              <w:spacing w:line="400" w:lineRule="exact"/>
              <w:ind w:right="-45"/>
              <w:rPr>
                <w:rFonts w:ascii="Angsana New" w:hAnsi="Angsana New"/>
                <w:color w:val="000000"/>
                <w:sz w:val="28"/>
                <w:szCs w:val="28"/>
              </w:rPr>
            </w:pPr>
            <w:r w:rsidRPr="00922FA9">
              <w:rPr>
                <w:rFonts w:ascii="Angsana New" w:hAnsi="Angsana New"/>
                <w:color w:val="000000"/>
                <w:sz w:val="28"/>
                <w:szCs w:val="28"/>
              </w:rPr>
              <w:t>10,572,096</w:t>
            </w:r>
          </w:p>
        </w:tc>
      </w:tr>
    </w:tbl>
    <w:p w14:paraId="12020ED4" w14:textId="34EC4531" w:rsidR="00E37C56" w:rsidRPr="004B07C8" w:rsidRDefault="00E37C56" w:rsidP="004E5E6D">
      <w:pPr>
        <w:spacing w:before="120" w:after="120"/>
        <w:jc w:val="thaiDistribute"/>
        <w:rPr>
          <w:rFonts w:ascii="Angsana New" w:hAnsi="Angsana New"/>
          <w:color w:val="000000" w:themeColor="text1"/>
          <w:sz w:val="28"/>
          <w:szCs w:val="28"/>
        </w:rPr>
      </w:pPr>
    </w:p>
    <w:tbl>
      <w:tblPr>
        <w:tblW w:w="9712" w:type="dxa"/>
        <w:tblInd w:w="288" w:type="dxa"/>
        <w:tblLayout w:type="fixed"/>
        <w:tblLook w:val="0000" w:firstRow="0" w:lastRow="0" w:firstColumn="0" w:lastColumn="0" w:noHBand="0" w:noVBand="0"/>
      </w:tblPr>
      <w:tblGrid>
        <w:gridCol w:w="4950"/>
        <w:gridCol w:w="1587"/>
        <w:gridCol w:w="1587"/>
        <w:gridCol w:w="1588"/>
      </w:tblGrid>
      <w:tr w:rsidR="00284958" w:rsidRPr="004B07C8" w14:paraId="5307451E" w14:textId="77777777" w:rsidTr="004F5F90">
        <w:trPr>
          <w:tblHeader/>
        </w:trPr>
        <w:tc>
          <w:tcPr>
            <w:tcW w:w="4950" w:type="dxa"/>
            <w:vAlign w:val="bottom"/>
          </w:tcPr>
          <w:p w14:paraId="30B8D325" w14:textId="77777777" w:rsidR="00284958" w:rsidRPr="001449D2" w:rsidRDefault="00284958">
            <w:pPr>
              <w:tabs>
                <w:tab w:val="left" w:pos="2880"/>
                <w:tab w:val="right" w:pos="5040"/>
                <w:tab w:val="right" w:pos="6390"/>
                <w:tab w:val="right" w:pos="8190"/>
              </w:tabs>
              <w:ind w:right="-43"/>
              <w:jc w:val="both"/>
              <w:rPr>
                <w:rFonts w:ascii="Angsana New" w:hAnsi="Angsana New"/>
                <w:sz w:val="28"/>
                <w:szCs w:val="28"/>
              </w:rPr>
            </w:pPr>
          </w:p>
        </w:tc>
        <w:tc>
          <w:tcPr>
            <w:tcW w:w="1587" w:type="dxa"/>
          </w:tcPr>
          <w:p w14:paraId="3D88FF05" w14:textId="77777777" w:rsidR="00284958" w:rsidRPr="001449D2" w:rsidRDefault="00284958">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4BAC2EB8" w14:textId="77777777" w:rsidR="00284958" w:rsidRPr="001449D2" w:rsidRDefault="00284958">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278922C2" w14:textId="4EA2A891" w:rsidR="00284958" w:rsidRPr="001449D2" w:rsidRDefault="006F0365">
            <w:pPr>
              <w:tabs>
                <w:tab w:val="left" w:pos="2880"/>
                <w:tab w:val="right" w:pos="5040"/>
                <w:tab w:val="right" w:pos="6390"/>
                <w:tab w:val="right" w:pos="8190"/>
              </w:tabs>
              <w:ind w:left="-18" w:right="-18"/>
              <w:jc w:val="right"/>
              <w:rPr>
                <w:rFonts w:ascii="Angsana New" w:hAnsi="Angsana New"/>
                <w:sz w:val="28"/>
                <w:szCs w:val="28"/>
              </w:rPr>
            </w:pPr>
            <w:r w:rsidRPr="001449D2">
              <w:rPr>
                <w:rFonts w:ascii="Angsana New" w:hAnsi="Angsana New"/>
                <w:sz w:val="28"/>
                <w:szCs w:val="28"/>
                <w:cs/>
              </w:rPr>
              <w:t>(</w:t>
            </w:r>
            <w:r w:rsidRPr="001449D2">
              <w:rPr>
                <w:rFonts w:ascii="Angsana New" w:hAnsi="Angsana New"/>
                <w:sz w:val="28"/>
                <w:szCs w:val="28"/>
              </w:rPr>
              <w:t>Unit: Baht)</w:t>
            </w:r>
          </w:p>
        </w:tc>
      </w:tr>
      <w:tr w:rsidR="00284958" w:rsidRPr="004B07C8" w14:paraId="303EDFF0" w14:textId="77777777" w:rsidTr="004F5F90">
        <w:trPr>
          <w:tblHeader/>
        </w:trPr>
        <w:tc>
          <w:tcPr>
            <w:tcW w:w="4950" w:type="dxa"/>
            <w:vAlign w:val="bottom"/>
          </w:tcPr>
          <w:p w14:paraId="58F3652A" w14:textId="77777777" w:rsidR="00284958" w:rsidRPr="001449D2" w:rsidRDefault="00284958">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0C7CF139" w14:textId="378D595A" w:rsidR="00284958" w:rsidRPr="001449D2" w:rsidRDefault="006A4650">
            <w:pPr>
              <w:tabs>
                <w:tab w:val="left" w:pos="2880"/>
                <w:tab w:val="right" w:pos="5040"/>
                <w:tab w:val="right" w:pos="6390"/>
                <w:tab w:val="right" w:pos="8190"/>
              </w:tabs>
              <w:ind w:left="-18" w:right="-18"/>
              <w:jc w:val="center"/>
              <w:rPr>
                <w:rFonts w:ascii="Angsana New" w:hAnsi="Angsana New"/>
                <w:sz w:val="28"/>
                <w:szCs w:val="28"/>
                <w:cs/>
              </w:rPr>
            </w:pPr>
            <w:r w:rsidRPr="001449D2">
              <w:rPr>
                <w:rFonts w:ascii="Angsana New" w:hAnsi="Angsana New"/>
                <w:sz w:val="28"/>
                <w:szCs w:val="28"/>
              </w:rPr>
              <w:t>Consolidated financial information</w:t>
            </w:r>
          </w:p>
        </w:tc>
      </w:tr>
      <w:tr w:rsidR="00284958" w:rsidRPr="004B07C8" w14:paraId="1373B3D6" w14:textId="77777777" w:rsidTr="004F5F90">
        <w:trPr>
          <w:tblHeader/>
        </w:trPr>
        <w:tc>
          <w:tcPr>
            <w:tcW w:w="4950" w:type="dxa"/>
            <w:vAlign w:val="bottom"/>
          </w:tcPr>
          <w:p w14:paraId="7721D7EB" w14:textId="77777777" w:rsidR="00284958" w:rsidRPr="001449D2" w:rsidRDefault="00284958">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68655B7D" w14:textId="36512D7A" w:rsidR="00284958" w:rsidRPr="001449D2" w:rsidRDefault="007D2F1C">
            <w:pPr>
              <w:ind w:left="-18" w:right="-18"/>
              <w:jc w:val="center"/>
              <w:rPr>
                <w:rFonts w:ascii="Angsana New" w:hAnsi="Angsana New"/>
                <w:sz w:val="28"/>
                <w:szCs w:val="28"/>
                <w:lang w:val="en-US"/>
              </w:rPr>
            </w:pPr>
            <w:r w:rsidRPr="001449D2">
              <w:rPr>
                <w:rFonts w:ascii="Angsana New" w:hAnsi="Angsana New"/>
                <w:sz w:val="28"/>
                <w:szCs w:val="28"/>
              </w:rPr>
              <w:t>For the 3-month period ended March 31, 2025</w:t>
            </w:r>
          </w:p>
        </w:tc>
      </w:tr>
      <w:tr w:rsidR="00284958" w:rsidRPr="004B07C8" w14:paraId="5DAE329F" w14:textId="77777777" w:rsidTr="004F5F90">
        <w:trPr>
          <w:tblHeader/>
        </w:trPr>
        <w:tc>
          <w:tcPr>
            <w:tcW w:w="4950" w:type="dxa"/>
            <w:vAlign w:val="bottom"/>
          </w:tcPr>
          <w:p w14:paraId="58C6E205" w14:textId="77777777" w:rsidR="00284958" w:rsidRPr="001449D2" w:rsidRDefault="00284958">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60D9CC61" w14:textId="41805807" w:rsidR="00284958" w:rsidRPr="001449D2" w:rsidRDefault="000E6522" w:rsidP="000C5664">
            <w:pPr>
              <w:pBdr>
                <w:bottom w:val="single" w:sz="4" w:space="1" w:color="auto"/>
              </w:pBdr>
              <w:ind w:left="-18" w:right="-18"/>
              <w:jc w:val="center"/>
              <w:rPr>
                <w:rFonts w:ascii="Angsana New" w:hAnsi="Angsana New"/>
                <w:sz w:val="28"/>
                <w:szCs w:val="28"/>
                <w:cs/>
              </w:rPr>
            </w:pPr>
            <w:r w:rsidRPr="001449D2">
              <w:rPr>
                <w:rFonts w:ascii="Angsana New" w:hAnsi="Angsana New"/>
                <w:sz w:val="28"/>
                <w:szCs w:val="28"/>
              </w:rPr>
              <w:t>Before reclassification</w:t>
            </w:r>
          </w:p>
        </w:tc>
        <w:tc>
          <w:tcPr>
            <w:tcW w:w="1587" w:type="dxa"/>
            <w:tcBorders>
              <w:top w:val="single" w:sz="4" w:space="0" w:color="auto"/>
            </w:tcBorders>
          </w:tcPr>
          <w:p w14:paraId="36555D17" w14:textId="77777777" w:rsidR="00284958" w:rsidRPr="001449D2" w:rsidRDefault="00A65E84" w:rsidP="000C5664">
            <w:pPr>
              <w:pBdr>
                <w:bottom w:val="single" w:sz="4" w:space="1" w:color="auto"/>
              </w:pBdr>
              <w:ind w:left="-18" w:right="-18"/>
              <w:jc w:val="center"/>
              <w:rPr>
                <w:rFonts w:ascii="Angsana New" w:hAnsi="Angsana New"/>
                <w:sz w:val="28"/>
                <w:szCs w:val="28"/>
              </w:rPr>
            </w:pPr>
            <w:r w:rsidRPr="001449D2">
              <w:rPr>
                <w:rFonts w:ascii="Angsana New" w:hAnsi="Angsana New"/>
                <w:sz w:val="28"/>
                <w:szCs w:val="28"/>
              </w:rPr>
              <w:t>Reclassification</w:t>
            </w:r>
          </w:p>
          <w:p w14:paraId="138223B4" w14:textId="7C0C962C" w:rsidR="00284958" w:rsidRPr="001449D2" w:rsidRDefault="00284958" w:rsidP="000C5664">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02A060CC" w14:textId="03C5C2F6" w:rsidR="00284958" w:rsidRPr="001449D2" w:rsidRDefault="000E6522" w:rsidP="000C5664">
            <w:pPr>
              <w:pBdr>
                <w:bottom w:val="single" w:sz="4" w:space="1" w:color="auto"/>
              </w:pBdr>
              <w:ind w:left="-18" w:right="-18"/>
              <w:jc w:val="center"/>
              <w:rPr>
                <w:rFonts w:ascii="Angsana New" w:hAnsi="Angsana New"/>
                <w:sz w:val="28"/>
                <w:szCs w:val="28"/>
              </w:rPr>
            </w:pPr>
            <w:r w:rsidRPr="001449D2">
              <w:rPr>
                <w:rFonts w:ascii="Angsana New" w:hAnsi="Angsana New"/>
                <w:sz w:val="28"/>
                <w:szCs w:val="28"/>
              </w:rPr>
              <w:t>After reclassification</w:t>
            </w:r>
          </w:p>
        </w:tc>
      </w:tr>
      <w:tr w:rsidR="00284958" w:rsidRPr="004B07C8" w14:paraId="23B564C6" w14:textId="77777777" w:rsidTr="004F5F90">
        <w:tc>
          <w:tcPr>
            <w:tcW w:w="4950" w:type="dxa"/>
            <w:vAlign w:val="bottom"/>
          </w:tcPr>
          <w:p w14:paraId="7ED8E6A9" w14:textId="258D5450" w:rsidR="00284958" w:rsidRPr="001449D2" w:rsidRDefault="00284958" w:rsidP="00E72127">
            <w:pPr>
              <w:tabs>
                <w:tab w:val="left" w:pos="2880"/>
                <w:tab w:val="right" w:pos="5040"/>
                <w:tab w:val="right" w:pos="6390"/>
                <w:tab w:val="right" w:pos="8190"/>
              </w:tabs>
              <w:spacing w:line="240" w:lineRule="auto"/>
              <w:ind w:right="-131"/>
              <w:rPr>
                <w:rFonts w:ascii="Angsana New" w:hAnsi="Angsana New"/>
                <w:sz w:val="14"/>
                <w:szCs w:val="14"/>
                <w:cs/>
              </w:rPr>
            </w:pPr>
          </w:p>
        </w:tc>
        <w:tc>
          <w:tcPr>
            <w:tcW w:w="1587" w:type="dxa"/>
          </w:tcPr>
          <w:p w14:paraId="6215DDA0" w14:textId="77777777" w:rsidR="00284958" w:rsidRPr="001449D2" w:rsidRDefault="00284958" w:rsidP="00E72127">
            <w:pPr>
              <w:tabs>
                <w:tab w:val="decimal" w:pos="1152"/>
              </w:tabs>
              <w:spacing w:line="240" w:lineRule="auto"/>
              <w:ind w:left="-18" w:right="-18"/>
              <w:jc w:val="right"/>
              <w:rPr>
                <w:rFonts w:ascii="Angsana New" w:hAnsi="Angsana New"/>
                <w:sz w:val="14"/>
                <w:szCs w:val="14"/>
                <w:cs/>
              </w:rPr>
            </w:pPr>
          </w:p>
        </w:tc>
        <w:tc>
          <w:tcPr>
            <w:tcW w:w="1587" w:type="dxa"/>
          </w:tcPr>
          <w:p w14:paraId="7BE42341" w14:textId="77777777" w:rsidR="00284958" w:rsidRPr="001449D2" w:rsidRDefault="00284958" w:rsidP="00E72127">
            <w:pPr>
              <w:tabs>
                <w:tab w:val="decimal" w:pos="1152"/>
              </w:tabs>
              <w:spacing w:line="240" w:lineRule="auto"/>
              <w:ind w:left="-18" w:right="-18"/>
              <w:jc w:val="right"/>
              <w:rPr>
                <w:rFonts w:ascii="Angsana New" w:hAnsi="Angsana New"/>
                <w:sz w:val="14"/>
                <w:szCs w:val="14"/>
                <w:cs/>
              </w:rPr>
            </w:pPr>
          </w:p>
        </w:tc>
        <w:tc>
          <w:tcPr>
            <w:tcW w:w="1588" w:type="dxa"/>
            <w:vAlign w:val="bottom"/>
          </w:tcPr>
          <w:p w14:paraId="7A297689" w14:textId="77777777" w:rsidR="00284958" w:rsidRPr="001449D2" w:rsidRDefault="00284958" w:rsidP="00E72127">
            <w:pPr>
              <w:tabs>
                <w:tab w:val="decimal" w:pos="1152"/>
              </w:tabs>
              <w:spacing w:line="240" w:lineRule="auto"/>
              <w:ind w:left="-18" w:right="-18"/>
              <w:jc w:val="right"/>
              <w:rPr>
                <w:rFonts w:ascii="Angsana New" w:hAnsi="Angsana New"/>
                <w:sz w:val="14"/>
                <w:szCs w:val="14"/>
                <w:cs/>
              </w:rPr>
            </w:pPr>
          </w:p>
        </w:tc>
      </w:tr>
      <w:tr w:rsidR="00284958" w:rsidRPr="004B07C8" w14:paraId="2D60AD9B" w14:textId="77777777" w:rsidTr="004F5F90">
        <w:tc>
          <w:tcPr>
            <w:tcW w:w="4950" w:type="dxa"/>
            <w:vAlign w:val="bottom"/>
          </w:tcPr>
          <w:p w14:paraId="00E7D547" w14:textId="0DB42C26" w:rsidR="00284958" w:rsidRPr="001449D2" w:rsidRDefault="009E5C49">
            <w:pPr>
              <w:tabs>
                <w:tab w:val="left" w:pos="2880"/>
                <w:tab w:val="right" w:pos="5040"/>
                <w:tab w:val="right" w:pos="6390"/>
                <w:tab w:val="right" w:pos="8190"/>
              </w:tabs>
              <w:ind w:right="-131"/>
              <w:rPr>
                <w:rFonts w:ascii="Angsana New" w:hAnsi="Angsana New"/>
                <w:sz w:val="28"/>
                <w:szCs w:val="28"/>
                <w:lang w:val="en-US"/>
              </w:rPr>
            </w:pPr>
            <w:r w:rsidRPr="001449D2">
              <w:rPr>
                <w:rFonts w:ascii="Angsana New" w:hAnsi="Angsana New"/>
                <w:sz w:val="28"/>
                <w:szCs w:val="28"/>
              </w:rPr>
              <w:t>Statement of Comprehensive Income</w:t>
            </w:r>
          </w:p>
        </w:tc>
        <w:tc>
          <w:tcPr>
            <w:tcW w:w="1587" w:type="dxa"/>
          </w:tcPr>
          <w:p w14:paraId="58EDB3FF" w14:textId="77777777" w:rsidR="00284958" w:rsidRPr="001449D2" w:rsidRDefault="00284958">
            <w:pPr>
              <w:tabs>
                <w:tab w:val="decimal" w:pos="1152"/>
              </w:tabs>
              <w:ind w:left="-18" w:right="-18"/>
              <w:rPr>
                <w:rFonts w:ascii="Angsana New" w:hAnsi="Angsana New"/>
                <w:sz w:val="28"/>
                <w:szCs w:val="28"/>
              </w:rPr>
            </w:pPr>
          </w:p>
        </w:tc>
        <w:tc>
          <w:tcPr>
            <w:tcW w:w="1587" w:type="dxa"/>
          </w:tcPr>
          <w:p w14:paraId="321F281D" w14:textId="77777777" w:rsidR="00284958" w:rsidRPr="001449D2" w:rsidRDefault="00284958">
            <w:pPr>
              <w:tabs>
                <w:tab w:val="decimal" w:pos="1152"/>
              </w:tabs>
              <w:ind w:left="-18" w:right="-18"/>
              <w:rPr>
                <w:rFonts w:ascii="Angsana New" w:hAnsi="Angsana New"/>
                <w:sz w:val="28"/>
                <w:szCs w:val="28"/>
              </w:rPr>
            </w:pPr>
          </w:p>
        </w:tc>
        <w:tc>
          <w:tcPr>
            <w:tcW w:w="1588" w:type="dxa"/>
            <w:vAlign w:val="bottom"/>
          </w:tcPr>
          <w:p w14:paraId="7052A3BE" w14:textId="77777777" w:rsidR="00284958" w:rsidRPr="001449D2" w:rsidRDefault="00284958">
            <w:pPr>
              <w:tabs>
                <w:tab w:val="decimal" w:pos="1362"/>
              </w:tabs>
              <w:ind w:left="-18" w:right="-18"/>
              <w:rPr>
                <w:rFonts w:ascii="Angsana New" w:hAnsi="Angsana New"/>
                <w:sz w:val="28"/>
                <w:szCs w:val="28"/>
              </w:rPr>
            </w:pPr>
          </w:p>
        </w:tc>
      </w:tr>
      <w:tr w:rsidR="005456F6" w:rsidRPr="004B07C8" w14:paraId="594760C1" w14:textId="77777777" w:rsidTr="004F5F90">
        <w:tc>
          <w:tcPr>
            <w:tcW w:w="4950" w:type="dxa"/>
            <w:vAlign w:val="bottom"/>
          </w:tcPr>
          <w:p w14:paraId="70F0D744" w14:textId="12D3CD5F" w:rsidR="005456F6" w:rsidRPr="001449D2" w:rsidRDefault="00C47202" w:rsidP="005456F6">
            <w:pPr>
              <w:tabs>
                <w:tab w:val="left" w:pos="2880"/>
                <w:tab w:val="right" w:pos="5040"/>
                <w:tab w:val="right" w:pos="6390"/>
                <w:tab w:val="right" w:pos="8190"/>
              </w:tabs>
              <w:ind w:left="536" w:right="-131" w:hanging="284"/>
              <w:rPr>
                <w:rFonts w:ascii="Angsana New" w:hAnsi="Angsana New"/>
                <w:sz w:val="28"/>
                <w:szCs w:val="28"/>
                <w:cs/>
              </w:rPr>
            </w:pPr>
            <w:r w:rsidRPr="001449D2">
              <w:rPr>
                <w:rFonts w:ascii="Angsana New" w:hAnsi="Angsana New"/>
                <w:sz w:val="28"/>
                <w:szCs w:val="28"/>
              </w:rPr>
              <w:t>Administrative expenses</w:t>
            </w:r>
          </w:p>
        </w:tc>
        <w:tc>
          <w:tcPr>
            <w:tcW w:w="1587" w:type="dxa"/>
          </w:tcPr>
          <w:p w14:paraId="627F423D" w14:textId="13A649D3" w:rsidR="005456F6" w:rsidRPr="001449D2" w:rsidRDefault="00842CEF" w:rsidP="005456F6">
            <w:pPr>
              <w:tabs>
                <w:tab w:val="decimal" w:pos="1375"/>
              </w:tabs>
              <w:spacing w:line="400" w:lineRule="exact"/>
              <w:ind w:right="-45"/>
              <w:rPr>
                <w:rFonts w:ascii="Angsana New" w:hAnsi="Angsana New"/>
                <w:color w:val="000000"/>
                <w:sz w:val="28"/>
                <w:szCs w:val="28"/>
              </w:rPr>
            </w:pPr>
            <w:r w:rsidRPr="001449D2">
              <w:rPr>
                <w:rFonts w:ascii="Angsana New" w:hAnsi="Angsana New"/>
                <w:color w:val="000000"/>
                <w:sz w:val="28"/>
                <w:szCs w:val="28"/>
                <w:cs/>
              </w:rPr>
              <w:t>(22</w:t>
            </w:r>
            <w:r w:rsidRPr="001449D2">
              <w:rPr>
                <w:rFonts w:ascii="Angsana New" w:hAnsi="Angsana New"/>
                <w:color w:val="000000"/>
                <w:sz w:val="28"/>
                <w:szCs w:val="28"/>
              </w:rPr>
              <w:t>,</w:t>
            </w:r>
            <w:r w:rsidRPr="001449D2">
              <w:rPr>
                <w:rFonts w:ascii="Angsana New" w:hAnsi="Angsana New"/>
                <w:color w:val="000000"/>
                <w:sz w:val="28"/>
                <w:szCs w:val="28"/>
                <w:cs/>
              </w:rPr>
              <w:t>670</w:t>
            </w:r>
            <w:r w:rsidRPr="001449D2">
              <w:rPr>
                <w:rFonts w:ascii="Angsana New" w:hAnsi="Angsana New"/>
                <w:color w:val="000000"/>
                <w:sz w:val="28"/>
                <w:szCs w:val="28"/>
              </w:rPr>
              <w:t>,</w:t>
            </w:r>
            <w:r w:rsidRPr="001449D2">
              <w:rPr>
                <w:rFonts w:ascii="Angsana New" w:hAnsi="Angsana New"/>
                <w:color w:val="000000"/>
                <w:sz w:val="28"/>
                <w:szCs w:val="28"/>
                <w:cs/>
              </w:rPr>
              <w:t>062)</w:t>
            </w:r>
          </w:p>
        </w:tc>
        <w:tc>
          <w:tcPr>
            <w:tcW w:w="1587" w:type="dxa"/>
          </w:tcPr>
          <w:p w14:paraId="471D05C9" w14:textId="6A9D209D" w:rsidR="005456F6" w:rsidRPr="001449D2" w:rsidRDefault="0044325D" w:rsidP="005456F6">
            <w:pPr>
              <w:tabs>
                <w:tab w:val="decimal" w:pos="1375"/>
              </w:tabs>
              <w:spacing w:line="400" w:lineRule="exact"/>
              <w:ind w:right="-45"/>
              <w:rPr>
                <w:rFonts w:ascii="Angsana New" w:hAnsi="Angsana New"/>
                <w:color w:val="000000"/>
                <w:sz w:val="28"/>
                <w:szCs w:val="28"/>
                <w:lang w:val="en-US"/>
              </w:rPr>
            </w:pPr>
            <w:r w:rsidRPr="001449D2">
              <w:rPr>
                <w:rFonts w:ascii="Angsana New" w:hAnsi="Angsana New"/>
                <w:color w:val="000000"/>
                <w:sz w:val="28"/>
                <w:szCs w:val="28"/>
                <w:cs/>
                <w:lang w:val="en-US"/>
              </w:rPr>
              <w:t>18</w:t>
            </w:r>
            <w:r w:rsidRPr="001449D2">
              <w:rPr>
                <w:rFonts w:ascii="Angsana New" w:hAnsi="Angsana New"/>
                <w:color w:val="000000"/>
                <w:sz w:val="28"/>
                <w:szCs w:val="28"/>
                <w:lang w:val="en-US"/>
              </w:rPr>
              <w:t>,</w:t>
            </w:r>
            <w:r w:rsidRPr="001449D2">
              <w:rPr>
                <w:rFonts w:ascii="Angsana New" w:hAnsi="Angsana New"/>
                <w:color w:val="000000"/>
                <w:sz w:val="28"/>
                <w:szCs w:val="28"/>
                <w:cs/>
                <w:lang w:val="en-US"/>
              </w:rPr>
              <w:t>661</w:t>
            </w:r>
          </w:p>
        </w:tc>
        <w:tc>
          <w:tcPr>
            <w:tcW w:w="1588" w:type="dxa"/>
            <w:vAlign w:val="bottom"/>
          </w:tcPr>
          <w:p w14:paraId="3F73D1E0" w14:textId="6227F447" w:rsidR="005456F6" w:rsidRPr="001449D2" w:rsidRDefault="00582BDA" w:rsidP="005456F6">
            <w:pPr>
              <w:tabs>
                <w:tab w:val="decimal" w:pos="1362"/>
              </w:tabs>
              <w:spacing w:line="400" w:lineRule="exact"/>
              <w:ind w:right="-45"/>
              <w:rPr>
                <w:rFonts w:ascii="Angsana New" w:hAnsi="Angsana New"/>
                <w:color w:val="000000"/>
                <w:sz w:val="28"/>
                <w:szCs w:val="28"/>
              </w:rPr>
            </w:pPr>
            <w:r w:rsidRPr="001449D2">
              <w:rPr>
                <w:rFonts w:ascii="Angsana New" w:hAnsi="Angsana New"/>
                <w:color w:val="000000"/>
                <w:sz w:val="28"/>
                <w:szCs w:val="28"/>
                <w:cs/>
              </w:rPr>
              <w:t>(22</w:t>
            </w:r>
            <w:r w:rsidRPr="001449D2">
              <w:rPr>
                <w:rFonts w:ascii="Angsana New" w:hAnsi="Angsana New"/>
                <w:color w:val="000000"/>
                <w:sz w:val="28"/>
                <w:szCs w:val="28"/>
              </w:rPr>
              <w:t>,</w:t>
            </w:r>
            <w:r w:rsidRPr="001449D2">
              <w:rPr>
                <w:rFonts w:ascii="Angsana New" w:hAnsi="Angsana New"/>
                <w:color w:val="000000"/>
                <w:sz w:val="28"/>
                <w:szCs w:val="28"/>
                <w:cs/>
              </w:rPr>
              <w:t>651</w:t>
            </w:r>
            <w:r w:rsidRPr="001449D2">
              <w:rPr>
                <w:rFonts w:ascii="Angsana New" w:hAnsi="Angsana New"/>
                <w:color w:val="000000"/>
                <w:sz w:val="28"/>
                <w:szCs w:val="28"/>
              </w:rPr>
              <w:t>,</w:t>
            </w:r>
            <w:r w:rsidRPr="001449D2">
              <w:rPr>
                <w:rFonts w:ascii="Angsana New" w:hAnsi="Angsana New"/>
                <w:color w:val="000000"/>
                <w:sz w:val="28"/>
                <w:szCs w:val="28"/>
                <w:cs/>
              </w:rPr>
              <w:t>401)</w:t>
            </w:r>
          </w:p>
        </w:tc>
      </w:tr>
      <w:tr w:rsidR="005456F6" w:rsidRPr="004B07C8" w14:paraId="131CCF43" w14:textId="77777777" w:rsidTr="004F5F90">
        <w:tc>
          <w:tcPr>
            <w:tcW w:w="4950" w:type="dxa"/>
            <w:vAlign w:val="bottom"/>
          </w:tcPr>
          <w:p w14:paraId="2257B8E9" w14:textId="6D76F32C" w:rsidR="005456F6" w:rsidRPr="001449D2" w:rsidRDefault="00DB7887" w:rsidP="005456F6">
            <w:pPr>
              <w:tabs>
                <w:tab w:val="left" w:pos="2880"/>
                <w:tab w:val="right" w:pos="5040"/>
                <w:tab w:val="right" w:pos="6390"/>
                <w:tab w:val="right" w:pos="8190"/>
              </w:tabs>
              <w:ind w:left="536" w:right="-131" w:hanging="284"/>
              <w:rPr>
                <w:rFonts w:ascii="Angsana New" w:hAnsi="Angsana New"/>
                <w:sz w:val="28"/>
                <w:szCs w:val="28"/>
                <w:lang w:val="en-US"/>
              </w:rPr>
            </w:pPr>
            <w:r w:rsidRPr="001449D2">
              <w:rPr>
                <w:rFonts w:ascii="Angsana New" w:hAnsi="Angsana New"/>
                <w:sz w:val="28"/>
                <w:szCs w:val="28"/>
              </w:rPr>
              <w:t>Other gains (losses)</w:t>
            </w:r>
          </w:p>
        </w:tc>
        <w:tc>
          <w:tcPr>
            <w:tcW w:w="1587" w:type="dxa"/>
          </w:tcPr>
          <w:p w14:paraId="1A5D9298" w14:textId="4CD81E83" w:rsidR="005456F6" w:rsidRPr="001449D2" w:rsidRDefault="00C701D7" w:rsidP="005456F6">
            <w:pPr>
              <w:tabs>
                <w:tab w:val="decimal" w:pos="1375"/>
              </w:tabs>
              <w:spacing w:line="400" w:lineRule="exact"/>
              <w:ind w:right="-45"/>
              <w:rPr>
                <w:rFonts w:ascii="Angsana New" w:hAnsi="Angsana New"/>
                <w:color w:val="000000"/>
                <w:sz w:val="28"/>
                <w:szCs w:val="28"/>
              </w:rPr>
            </w:pPr>
            <w:r w:rsidRPr="001449D2">
              <w:rPr>
                <w:rFonts w:ascii="Angsana New" w:hAnsi="Angsana New"/>
                <w:color w:val="000000"/>
                <w:sz w:val="28"/>
                <w:szCs w:val="28"/>
                <w:cs/>
              </w:rPr>
              <w:t>2</w:t>
            </w:r>
            <w:r w:rsidRPr="001449D2">
              <w:rPr>
                <w:rFonts w:ascii="Angsana New" w:hAnsi="Angsana New"/>
                <w:color w:val="000000"/>
                <w:sz w:val="28"/>
                <w:szCs w:val="28"/>
              </w:rPr>
              <w:t>,</w:t>
            </w:r>
            <w:r w:rsidRPr="001449D2">
              <w:rPr>
                <w:rFonts w:ascii="Angsana New" w:hAnsi="Angsana New"/>
                <w:color w:val="000000"/>
                <w:sz w:val="28"/>
                <w:szCs w:val="28"/>
                <w:cs/>
              </w:rPr>
              <w:t>847</w:t>
            </w:r>
            <w:r w:rsidRPr="001449D2">
              <w:rPr>
                <w:rFonts w:ascii="Angsana New" w:hAnsi="Angsana New"/>
                <w:color w:val="000000"/>
                <w:sz w:val="28"/>
                <w:szCs w:val="28"/>
              </w:rPr>
              <w:t>,</w:t>
            </w:r>
            <w:r w:rsidRPr="001449D2">
              <w:rPr>
                <w:rFonts w:ascii="Angsana New" w:hAnsi="Angsana New"/>
                <w:color w:val="000000"/>
                <w:sz w:val="28"/>
                <w:szCs w:val="28"/>
                <w:cs/>
              </w:rPr>
              <w:t>105</w:t>
            </w:r>
          </w:p>
        </w:tc>
        <w:tc>
          <w:tcPr>
            <w:tcW w:w="1587" w:type="dxa"/>
          </w:tcPr>
          <w:p w14:paraId="12CDA3CB" w14:textId="715EDE68" w:rsidR="005456F6" w:rsidRPr="001449D2" w:rsidRDefault="00B76E77" w:rsidP="005456F6">
            <w:pPr>
              <w:tabs>
                <w:tab w:val="decimal" w:pos="1375"/>
              </w:tabs>
              <w:spacing w:line="400" w:lineRule="exact"/>
              <w:ind w:right="-45"/>
              <w:rPr>
                <w:rFonts w:ascii="Angsana New" w:hAnsi="Angsana New"/>
                <w:color w:val="000000"/>
                <w:sz w:val="28"/>
                <w:szCs w:val="28"/>
              </w:rPr>
            </w:pPr>
            <w:r w:rsidRPr="001449D2">
              <w:rPr>
                <w:rFonts w:ascii="Angsana New" w:hAnsi="Angsana New" w:hint="cs"/>
                <w:color w:val="000000"/>
                <w:sz w:val="28"/>
                <w:szCs w:val="28"/>
                <w:cs/>
              </w:rPr>
              <w:t>(</w:t>
            </w:r>
            <w:r w:rsidRPr="001449D2">
              <w:rPr>
                <w:rFonts w:ascii="Angsana New" w:hAnsi="Angsana New"/>
                <w:color w:val="000000"/>
                <w:sz w:val="28"/>
                <w:szCs w:val="28"/>
                <w:cs/>
              </w:rPr>
              <w:t>18</w:t>
            </w:r>
            <w:r w:rsidRPr="001449D2">
              <w:rPr>
                <w:rFonts w:ascii="Angsana New" w:hAnsi="Angsana New"/>
                <w:color w:val="000000"/>
                <w:sz w:val="28"/>
                <w:szCs w:val="28"/>
              </w:rPr>
              <w:t>,</w:t>
            </w:r>
            <w:r w:rsidRPr="001449D2">
              <w:rPr>
                <w:rFonts w:ascii="Angsana New" w:hAnsi="Angsana New"/>
                <w:color w:val="000000"/>
                <w:sz w:val="28"/>
                <w:szCs w:val="28"/>
                <w:cs/>
              </w:rPr>
              <w:t>661</w:t>
            </w:r>
            <w:r w:rsidRPr="001449D2">
              <w:rPr>
                <w:rFonts w:ascii="Angsana New" w:hAnsi="Angsana New" w:hint="cs"/>
                <w:color w:val="000000"/>
                <w:sz w:val="28"/>
                <w:szCs w:val="28"/>
                <w:cs/>
              </w:rPr>
              <w:t>)</w:t>
            </w:r>
          </w:p>
        </w:tc>
        <w:tc>
          <w:tcPr>
            <w:tcW w:w="1588" w:type="dxa"/>
            <w:vAlign w:val="bottom"/>
          </w:tcPr>
          <w:p w14:paraId="76115CAA" w14:textId="78E87E2A" w:rsidR="005456F6" w:rsidRPr="001449D2" w:rsidRDefault="00842CEF" w:rsidP="005456F6">
            <w:pPr>
              <w:tabs>
                <w:tab w:val="decimal" w:pos="1362"/>
              </w:tabs>
              <w:spacing w:line="400" w:lineRule="exact"/>
              <w:ind w:right="-45"/>
              <w:rPr>
                <w:rFonts w:ascii="Angsana New" w:hAnsi="Angsana New"/>
                <w:color w:val="000000"/>
                <w:sz w:val="28"/>
                <w:szCs w:val="28"/>
              </w:rPr>
            </w:pPr>
            <w:r w:rsidRPr="001449D2">
              <w:rPr>
                <w:rFonts w:ascii="Angsana New" w:hAnsi="Angsana New"/>
                <w:color w:val="000000"/>
                <w:sz w:val="28"/>
                <w:szCs w:val="28"/>
                <w:cs/>
              </w:rPr>
              <w:t>2</w:t>
            </w:r>
            <w:r w:rsidRPr="001449D2">
              <w:rPr>
                <w:rFonts w:ascii="Angsana New" w:hAnsi="Angsana New"/>
                <w:color w:val="000000"/>
                <w:sz w:val="28"/>
                <w:szCs w:val="28"/>
              </w:rPr>
              <w:t>,</w:t>
            </w:r>
            <w:r w:rsidRPr="001449D2">
              <w:rPr>
                <w:rFonts w:ascii="Angsana New" w:hAnsi="Angsana New"/>
                <w:color w:val="000000"/>
                <w:sz w:val="28"/>
                <w:szCs w:val="28"/>
                <w:cs/>
              </w:rPr>
              <w:t>828</w:t>
            </w:r>
            <w:r w:rsidRPr="001449D2">
              <w:rPr>
                <w:rFonts w:ascii="Angsana New" w:hAnsi="Angsana New"/>
                <w:color w:val="000000"/>
                <w:sz w:val="28"/>
                <w:szCs w:val="28"/>
              </w:rPr>
              <w:t>,</w:t>
            </w:r>
            <w:r w:rsidRPr="001449D2">
              <w:rPr>
                <w:rFonts w:ascii="Angsana New" w:hAnsi="Angsana New"/>
                <w:color w:val="000000"/>
                <w:sz w:val="28"/>
                <w:szCs w:val="28"/>
                <w:cs/>
              </w:rPr>
              <w:t>444</w:t>
            </w:r>
          </w:p>
        </w:tc>
      </w:tr>
    </w:tbl>
    <w:p w14:paraId="01464646" w14:textId="4E6504E0" w:rsidR="000C5664" w:rsidRPr="004B07C8" w:rsidRDefault="000C5664" w:rsidP="004E5E6D">
      <w:pPr>
        <w:spacing w:before="120" w:after="120"/>
        <w:jc w:val="thaiDistribute"/>
        <w:rPr>
          <w:rFonts w:ascii="Angsana New" w:hAnsi="Angsana New"/>
          <w:color w:val="000000" w:themeColor="text1"/>
          <w:sz w:val="28"/>
          <w:szCs w:val="28"/>
        </w:rPr>
      </w:pPr>
    </w:p>
    <w:p w14:paraId="1478D759" w14:textId="77777777" w:rsidR="004B6803" w:rsidRDefault="004B6803">
      <w:pPr>
        <w:spacing w:line="240" w:lineRule="auto"/>
        <w:rPr>
          <w:rFonts w:ascii="Angsana New" w:hAnsi="Angsana New"/>
          <w:color w:val="000000" w:themeColor="text1"/>
          <w:sz w:val="28"/>
          <w:szCs w:val="28"/>
          <w:cs/>
        </w:rPr>
      </w:pPr>
      <w:r>
        <w:rPr>
          <w:rFonts w:ascii="Angsana New" w:hAnsi="Angsana New"/>
          <w:color w:val="000000" w:themeColor="text1"/>
          <w:sz w:val="28"/>
          <w:szCs w:val="28"/>
          <w:cs/>
        </w:rPr>
        <w:br w:type="page"/>
      </w:r>
    </w:p>
    <w:tbl>
      <w:tblPr>
        <w:tblW w:w="9442" w:type="dxa"/>
        <w:tblInd w:w="378" w:type="dxa"/>
        <w:shd w:val="clear" w:color="auto" w:fill="00FFFF"/>
        <w:tblLayout w:type="fixed"/>
        <w:tblLook w:val="0000" w:firstRow="0" w:lastRow="0" w:firstColumn="0" w:lastColumn="0" w:noHBand="0" w:noVBand="0"/>
      </w:tblPr>
      <w:tblGrid>
        <w:gridCol w:w="4680"/>
        <w:gridCol w:w="1587"/>
        <w:gridCol w:w="1587"/>
        <w:gridCol w:w="1588"/>
      </w:tblGrid>
      <w:tr w:rsidR="00C86BBB" w:rsidRPr="004B07C8" w14:paraId="5470B455" w14:textId="77777777" w:rsidTr="004F5F90">
        <w:trPr>
          <w:tblHeader/>
        </w:trPr>
        <w:tc>
          <w:tcPr>
            <w:tcW w:w="4680" w:type="dxa"/>
            <w:vAlign w:val="bottom"/>
          </w:tcPr>
          <w:p w14:paraId="0F3611BB" w14:textId="77777777" w:rsidR="00C86BBB" w:rsidRPr="004B07C8" w:rsidRDefault="00C86BBB">
            <w:pPr>
              <w:tabs>
                <w:tab w:val="left" w:pos="2880"/>
                <w:tab w:val="right" w:pos="5040"/>
                <w:tab w:val="right" w:pos="6390"/>
                <w:tab w:val="right" w:pos="8190"/>
              </w:tabs>
              <w:ind w:right="-43"/>
              <w:jc w:val="both"/>
              <w:rPr>
                <w:rFonts w:ascii="Angsana New" w:hAnsi="Angsana New"/>
                <w:sz w:val="28"/>
                <w:szCs w:val="28"/>
              </w:rPr>
            </w:pPr>
          </w:p>
        </w:tc>
        <w:tc>
          <w:tcPr>
            <w:tcW w:w="1587" w:type="dxa"/>
          </w:tcPr>
          <w:p w14:paraId="2852FE50" w14:textId="77777777" w:rsidR="00C86BBB" w:rsidRPr="004B07C8" w:rsidRDefault="00C86BBB">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12F31291" w14:textId="77777777" w:rsidR="00C86BBB" w:rsidRPr="004B07C8" w:rsidRDefault="00C86BBB">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121BED71" w14:textId="19F6ABC5" w:rsidR="00C86BBB" w:rsidRPr="004B07C8" w:rsidRDefault="006F0365">
            <w:pPr>
              <w:tabs>
                <w:tab w:val="left" w:pos="2880"/>
                <w:tab w:val="right" w:pos="5040"/>
                <w:tab w:val="right" w:pos="6390"/>
                <w:tab w:val="right" w:pos="8190"/>
              </w:tabs>
              <w:ind w:left="-18" w:right="-18"/>
              <w:jc w:val="right"/>
              <w:rPr>
                <w:rFonts w:ascii="Angsana New" w:hAnsi="Angsana New"/>
                <w:sz w:val="28"/>
                <w:szCs w:val="28"/>
              </w:rPr>
            </w:pPr>
            <w:r w:rsidRPr="004B07C8">
              <w:rPr>
                <w:rFonts w:ascii="Angsana New" w:hAnsi="Angsana New"/>
                <w:sz w:val="28"/>
                <w:szCs w:val="28"/>
                <w:cs/>
              </w:rPr>
              <w:t>(</w:t>
            </w:r>
            <w:r w:rsidRPr="004B07C8">
              <w:rPr>
                <w:rFonts w:ascii="Angsana New" w:hAnsi="Angsana New"/>
                <w:sz w:val="28"/>
                <w:szCs w:val="28"/>
              </w:rPr>
              <w:t>Unit: Baht)</w:t>
            </w:r>
          </w:p>
        </w:tc>
      </w:tr>
      <w:tr w:rsidR="00C86BBB" w:rsidRPr="004B07C8" w14:paraId="368949C6" w14:textId="77777777" w:rsidTr="004F5F90">
        <w:trPr>
          <w:tblHeader/>
        </w:trPr>
        <w:tc>
          <w:tcPr>
            <w:tcW w:w="4680" w:type="dxa"/>
            <w:vAlign w:val="bottom"/>
          </w:tcPr>
          <w:p w14:paraId="02C30822" w14:textId="77777777" w:rsidR="00C86BBB" w:rsidRPr="004B07C8" w:rsidRDefault="00C86BBB">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0F1BBF5F" w14:textId="5FF9513F" w:rsidR="00C86BBB" w:rsidRPr="004B07C8" w:rsidRDefault="0020002F">
            <w:pPr>
              <w:tabs>
                <w:tab w:val="left" w:pos="2880"/>
                <w:tab w:val="right" w:pos="5040"/>
                <w:tab w:val="right" w:pos="6390"/>
                <w:tab w:val="right" w:pos="8190"/>
              </w:tabs>
              <w:ind w:left="-18" w:right="-18"/>
              <w:jc w:val="center"/>
              <w:rPr>
                <w:rFonts w:ascii="Angsana New" w:hAnsi="Angsana New"/>
                <w:sz w:val="28"/>
                <w:szCs w:val="28"/>
                <w:cs/>
              </w:rPr>
            </w:pPr>
            <w:r w:rsidRPr="004B07C8">
              <w:rPr>
                <w:rFonts w:ascii="Angsana New" w:hAnsi="Angsana New"/>
                <w:sz w:val="28"/>
                <w:szCs w:val="28"/>
              </w:rPr>
              <w:t>Separate financial information</w:t>
            </w:r>
          </w:p>
        </w:tc>
      </w:tr>
      <w:tr w:rsidR="00C86BBB" w:rsidRPr="004B07C8" w14:paraId="1AFEF60A" w14:textId="77777777" w:rsidTr="004F5F90">
        <w:trPr>
          <w:tblHeader/>
        </w:trPr>
        <w:tc>
          <w:tcPr>
            <w:tcW w:w="4680" w:type="dxa"/>
            <w:vAlign w:val="bottom"/>
          </w:tcPr>
          <w:p w14:paraId="4BE00C7E" w14:textId="77777777" w:rsidR="00C86BBB" w:rsidRPr="004B07C8" w:rsidRDefault="00C86BBB">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6D4C1643" w14:textId="00AAFEC1" w:rsidR="00C86BBB" w:rsidRPr="004B07C8" w:rsidRDefault="00FB6B9F">
            <w:pPr>
              <w:ind w:left="-18" w:right="-18"/>
              <w:jc w:val="center"/>
              <w:rPr>
                <w:rFonts w:ascii="Angsana New" w:hAnsi="Angsana New"/>
                <w:sz w:val="28"/>
                <w:szCs w:val="28"/>
                <w:lang w:val="en-US"/>
              </w:rPr>
            </w:pPr>
            <w:r w:rsidRPr="004B07C8">
              <w:rPr>
                <w:rFonts w:ascii="Angsana New" w:hAnsi="Angsana New"/>
                <w:sz w:val="28"/>
                <w:szCs w:val="28"/>
              </w:rPr>
              <w:t xml:space="preserve">For the </w:t>
            </w:r>
            <w:r w:rsidRPr="004B07C8">
              <w:rPr>
                <w:rFonts w:ascii="Angsana New" w:hAnsi="Angsana New"/>
                <w:sz w:val="28"/>
                <w:szCs w:val="28"/>
                <w:cs/>
              </w:rPr>
              <w:t>3-</w:t>
            </w:r>
            <w:r w:rsidRPr="004B07C8">
              <w:rPr>
                <w:rFonts w:ascii="Angsana New" w:hAnsi="Angsana New"/>
                <w:sz w:val="28"/>
                <w:szCs w:val="28"/>
              </w:rPr>
              <w:t>month period ended March</w:t>
            </w:r>
            <w:r w:rsidR="007D2F1C" w:rsidRPr="004B07C8">
              <w:rPr>
                <w:rFonts w:ascii="Angsana New" w:hAnsi="Angsana New"/>
                <w:sz w:val="28"/>
                <w:szCs w:val="28"/>
              </w:rPr>
              <w:t xml:space="preserve"> </w:t>
            </w:r>
            <w:r w:rsidR="007D2F1C" w:rsidRPr="004B07C8">
              <w:rPr>
                <w:rFonts w:ascii="Angsana New" w:hAnsi="Angsana New"/>
                <w:sz w:val="28"/>
                <w:szCs w:val="28"/>
                <w:lang w:val="en-US"/>
              </w:rPr>
              <w:t>31,</w:t>
            </w:r>
            <w:r w:rsidRPr="004B07C8">
              <w:rPr>
                <w:rFonts w:ascii="Angsana New" w:hAnsi="Angsana New"/>
                <w:sz w:val="28"/>
                <w:szCs w:val="28"/>
              </w:rPr>
              <w:t xml:space="preserve"> </w:t>
            </w:r>
            <w:r w:rsidRPr="004B07C8">
              <w:rPr>
                <w:rFonts w:ascii="Angsana New" w:hAnsi="Angsana New"/>
                <w:sz w:val="28"/>
                <w:szCs w:val="28"/>
                <w:cs/>
              </w:rPr>
              <w:t>2025</w:t>
            </w:r>
          </w:p>
        </w:tc>
      </w:tr>
      <w:tr w:rsidR="00C86BBB" w:rsidRPr="004B07C8" w14:paraId="7C52BFD5" w14:textId="77777777" w:rsidTr="004F5F90">
        <w:trPr>
          <w:tblHeader/>
        </w:trPr>
        <w:tc>
          <w:tcPr>
            <w:tcW w:w="4680" w:type="dxa"/>
            <w:vAlign w:val="bottom"/>
          </w:tcPr>
          <w:p w14:paraId="42318E1D" w14:textId="77777777" w:rsidR="00C86BBB" w:rsidRPr="004B07C8" w:rsidRDefault="00C86BBB">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0225B605" w14:textId="3E376D36" w:rsidR="00C86BBB" w:rsidRPr="004B07C8" w:rsidRDefault="000E6522" w:rsidP="000C5664">
            <w:pPr>
              <w:pBdr>
                <w:bottom w:val="single" w:sz="4" w:space="1" w:color="auto"/>
              </w:pBdr>
              <w:ind w:left="-18" w:right="-18"/>
              <w:jc w:val="center"/>
              <w:rPr>
                <w:rFonts w:ascii="Angsana New" w:hAnsi="Angsana New"/>
                <w:sz w:val="28"/>
                <w:szCs w:val="28"/>
                <w:cs/>
              </w:rPr>
            </w:pPr>
            <w:r w:rsidRPr="004B07C8">
              <w:rPr>
                <w:rFonts w:ascii="Angsana New" w:hAnsi="Angsana New"/>
                <w:sz w:val="28"/>
                <w:szCs w:val="28"/>
              </w:rPr>
              <w:t>Before reclassification</w:t>
            </w:r>
          </w:p>
        </w:tc>
        <w:tc>
          <w:tcPr>
            <w:tcW w:w="1587" w:type="dxa"/>
            <w:tcBorders>
              <w:top w:val="single" w:sz="4" w:space="0" w:color="auto"/>
            </w:tcBorders>
          </w:tcPr>
          <w:p w14:paraId="4EFB95FD" w14:textId="77777777" w:rsidR="00C86BBB" w:rsidRPr="004B07C8" w:rsidRDefault="00A65E84" w:rsidP="000C5664">
            <w:pPr>
              <w:pBdr>
                <w:bottom w:val="single" w:sz="4" w:space="1" w:color="auto"/>
              </w:pBdr>
              <w:ind w:left="-18" w:right="-18"/>
              <w:jc w:val="center"/>
              <w:rPr>
                <w:rFonts w:ascii="Angsana New" w:hAnsi="Angsana New"/>
                <w:sz w:val="28"/>
                <w:szCs w:val="28"/>
              </w:rPr>
            </w:pPr>
            <w:r w:rsidRPr="004B07C8">
              <w:rPr>
                <w:rFonts w:ascii="Angsana New" w:hAnsi="Angsana New"/>
                <w:sz w:val="28"/>
                <w:szCs w:val="28"/>
              </w:rPr>
              <w:t>Reclassification</w:t>
            </w:r>
          </w:p>
          <w:p w14:paraId="40AA690A" w14:textId="4445EAC8" w:rsidR="00C86BBB" w:rsidRPr="004B07C8" w:rsidRDefault="00C86BBB" w:rsidP="000C5664">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648C7AE0" w14:textId="3342A2F0" w:rsidR="00C86BBB" w:rsidRPr="004B07C8" w:rsidRDefault="000E6522" w:rsidP="000C5664">
            <w:pPr>
              <w:pBdr>
                <w:bottom w:val="single" w:sz="4" w:space="1" w:color="auto"/>
              </w:pBdr>
              <w:ind w:left="-18" w:right="-18"/>
              <w:jc w:val="center"/>
              <w:rPr>
                <w:rFonts w:ascii="Angsana New" w:hAnsi="Angsana New"/>
                <w:sz w:val="28"/>
                <w:szCs w:val="28"/>
              </w:rPr>
            </w:pPr>
            <w:r w:rsidRPr="004B07C8">
              <w:rPr>
                <w:rFonts w:ascii="Angsana New" w:hAnsi="Angsana New"/>
                <w:sz w:val="28"/>
                <w:szCs w:val="28"/>
              </w:rPr>
              <w:t>After reclassification</w:t>
            </w:r>
          </w:p>
        </w:tc>
      </w:tr>
      <w:tr w:rsidR="00C86BBB" w:rsidRPr="004B07C8" w14:paraId="3492FADA" w14:textId="77777777" w:rsidTr="004F5F90">
        <w:tc>
          <w:tcPr>
            <w:tcW w:w="4680" w:type="dxa"/>
            <w:vAlign w:val="bottom"/>
          </w:tcPr>
          <w:p w14:paraId="0D965421" w14:textId="77777777" w:rsidR="00C86BBB" w:rsidRPr="004B07C8" w:rsidRDefault="00C86BBB">
            <w:pPr>
              <w:tabs>
                <w:tab w:val="left" w:pos="2880"/>
                <w:tab w:val="right" w:pos="5040"/>
                <w:tab w:val="right" w:pos="6390"/>
                <w:tab w:val="right" w:pos="8190"/>
              </w:tabs>
              <w:spacing w:line="240" w:lineRule="auto"/>
              <w:ind w:right="-131"/>
              <w:rPr>
                <w:rFonts w:ascii="Angsana New" w:hAnsi="Angsana New"/>
                <w:sz w:val="14"/>
                <w:szCs w:val="14"/>
                <w:cs/>
              </w:rPr>
            </w:pPr>
          </w:p>
        </w:tc>
        <w:tc>
          <w:tcPr>
            <w:tcW w:w="1587" w:type="dxa"/>
          </w:tcPr>
          <w:p w14:paraId="5B26324E" w14:textId="77777777" w:rsidR="00C86BBB" w:rsidRPr="004B07C8" w:rsidRDefault="00C86BBB">
            <w:pPr>
              <w:tabs>
                <w:tab w:val="decimal" w:pos="1152"/>
              </w:tabs>
              <w:spacing w:line="240" w:lineRule="auto"/>
              <w:ind w:left="-18" w:right="-18"/>
              <w:jc w:val="right"/>
              <w:rPr>
                <w:rFonts w:ascii="Angsana New" w:hAnsi="Angsana New"/>
                <w:sz w:val="14"/>
                <w:szCs w:val="14"/>
                <w:cs/>
              </w:rPr>
            </w:pPr>
          </w:p>
        </w:tc>
        <w:tc>
          <w:tcPr>
            <w:tcW w:w="1587" w:type="dxa"/>
          </w:tcPr>
          <w:p w14:paraId="6364BCA4" w14:textId="77777777" w:rsidR="00C86BBB" w:rsidRPr="004B07C8" w:rsidRDefault="00C86BBB">
            <w:pPr>
              <w:tabs>
                <w:tab w:val="decimal" w:pos="1152"/>
              </w:tabs>
              <w:spacing w:line="240" w:lineRule="auto"/>
              <w:ind w:left="-18" w:right="-18"/>
              <w:jc w:val="right"/>
              <w:rPr>
                <w:rFonts w:ascii="Angsana New" w:hAnsi="Angsana New"/>
                <w:sz w:val="14"/>
                <w:szCs w:val="14"/>
                <w:cs/>
              </w:rPr>
            </w:pPr>
          </w:p>
        </w:tc>
        <w:tc>
          <w:tcPr>
            <w:tcW w:w="1588" w:type="dxa"/>
            <w:vAlign w:val="bottom"/>
          </w:tcPr>
          <w:p w14:paraId="2AA5C568" w14:textId="77777777" w:rsidR="00C86BBB" w:rsidRPr="004B07C8" w:rsidRDefault="00C86BBB">
            <w:pPr>
              <w:tabs>
                <w:tab w:val="decimal" w:pos="1152"/>
              </w:tabs>
              <w:spacing w:line="240" w:lineRule="auto"/>
              <w:ind w:left="-18" w:right="-18"/>
              <w:jc w:val="right"/>
              <w:rPr>
                <w:rFonts w:ascii="Angsana New" w:hAnsi="Angsana New"/>
                <w:sz w:val="14"/>
                <w:szCs w:val="14"/>
                <w:cs/>
              </w:rPr>
            </w:pPr>
          </w:p>
        </w:tc>
      </w:tr>
      <w:tr w:rsidR="00C86BBB" w:rsidRPr="004B07C8" w14:paraId="02382C69" w14:textId="77777777" w:rsidTr="004F5F90">
        <w:tc>
          <w:tcPr>
            <w:tcW w:w="4680" w:type="dxa"/>
            <w:vAlign w:val="bottom"/>
          </w:tcPr>
          <w:p w14:paraId="05AE4F65" w14:textId="7D1C1907" w:rsidR="00C86BBB" w:rsidRPr="004B07C8" w:rsidRDefault="009E5C49">
            <w:pPr>
              <w:tabs>
                <w:tab w:val="left" w:pos="2880"/>
                <w:tab w:val="right" w:pos="5040"/>
                <w:tab w:val="right" w:pos="6390"/>
                <w:tab w:val="right" w:pos="8190"/>
              </w:tabs>
              <w:ind w:right="-131"/>
              <w:rPr>
                <w:rFonts w:ascii="Angsana New" w:hAnsi="Angsana New"/>
                <w:sz w:val="28"/>
                <w:szCs w:val="28"/>
                <w:lang w:val="en-US"/>
              </w:rPr>
            </w:pPr>
            <w:r w:rsidRPr="004B07C8">
              <w:rPr>
                <w:rFonts w:ascii="Angsana New" w:hAnsi="Angsana New"/>
                <w:sz w:val="28"/>
                <w:szCs w:val="28"/>
              </w:rPr>
              <w:t>Statement of Comprehensive Income</w:t>
            </w:r>
          </w:p>
        </w:tc>
        <w:tc>
          <w:tcPr>
            <w:tcW w:w="1587" w:type="dxa"/>
          </w:tcPr>
          <w:p w14:paraId="0B289323" w14:textId="77777777" w:rsidR="00C86BBB" w:rsidRPr="004B07C8" w:rsidRDefault="00C86BBB">
            <w:pPr>
              <w:tabs>
                <w:tab w:val="decimal" w:pos="1152"/>
              </w:tabs>
              <w:ind w:left="-18" w:right="-18"/>
              <w:rPr>
                <w:rFonts w:ascii="Angsana New" w:hAnsi="Angsana New"/>
                <w:sz w:val="28"/>
                <w:szCs w:val="28"/>
              </w:rPr>
            </w:pPr>
          </w:p>
        </w:tc>
        <w:tc>
          <w:tcPr>
            <w:tcW w:w="1587" w:type="dxa"/>
          </w:tcPr>
          <w:p w14:paraId="2EA15718" w14:textId="77777777" w:rsidR="00C86BBB" w:rsidRPr="004B07C8" w:rsidRDefault="00C86BBB">
            <w:pPr>
              <w:tabs>
                <w:tab w:val="decimal" w:pos="1152"/>
              </w:tabs>
              <w:ind w:left="-18" w:right="-18"/>
              <w:rPr>
                <w:rFonts w:ascii="Angsana New" w:hAnsi="Angsana New"/>
                <w:sz w:val="28"/>
                <w:szCs w:val="28"/>
              </w:rPr>
            </w:pPr>
          </w:p>
        </w:tc>
        <w:tc>
          <w:tcPr>
            <w:tcW w:w="1588" w:type="dxa"/>
            <w:vAlign w:val="bottom"/>
          </w:tcPr>
          <w:p w14:paraId="7E970217" w14:textId="77777777" w:rsidR="00C86BBB" w:rsidRPr="004B07C8" w:rsidRDefault="00C86BBB">
            <w:pPr>
              <w:tabs>
                <w:tab w:val="decimal" w:pos="1362"/>
              </w:tabs>
              <w:ind w:left="-18" w:right="-18"/>
              <w:rPr>
                <w:rFonts w:ascii="Angsana New" w:hAnsi="Angsana New"/>
                <w:sz w:val="28"/>
                <w:szCs w:val="28"/>
              </w:rPr>
            </w:pPr>
          </w:p>
        </w:tc>
      </w:tr>
      <w:tr w:rsidR="00C86BBB" w:rsidRPr="004B07C8" w14:paraId="788D8761" w14:textId="77777777" w:rsidTr="004F5F90">
        <w:tc>
          <w:tcPr>
            <w:tcW w:w="4680" w:type="dxa"/>
            <w:vAlign w:val="bottom"/>
          </w:tcPr>
          <w:p w14:paraId="400C7BF4" w14:textId="471E7A3D" w:rsidR="00C86BBB" w:rsidRPr="004B07C8" w:rsidRDefault="00C47202">
            <w:pPr>
              <w:tabs>
                <w:tab w:val="left" w:pos="2880"/>
                <w:tab w:val="right" w:pos="5040"/>
                <w:tab w:val="right" w:pos="6390"/>
                <w:tab w:val="right" w:pos="8190"/>
              </w:tabs>
              <w:ind w:left="536" w:right="-131" w:hanging="284"/>
              <w:rPr>
                <w:rFonts w:ascii="Angsana New" w:hAnsi="Angsana New"/>
                <w:sz w:val="28"/>
                <w:szCs w:val="28"/>
                <w:cs/>
              </w:rPr>
            </w:pPr>
            <w:r w:rsidRPr="004B07C8">
              <w:rPr>
                <w:rFonts w:ascii="Angsana New" w:hAnsi="Angsana New"/>
                <w:sz w:val="28"/>
                <w:szCs w:val="28"/>
              </w:rPr>
              <w:t>Administrative expenses</w:t>
            </w:r>
          </w:p>
        </w:tc>
        <w:tc>
          <w:tcPr>
            <w:tcW w:w="1587" w:type="dxa"/>
          </w:tcPr>
          <w:p w14:paraId="39FC283E" w14:textId="0B25D091" w:rsidR="00C86BBB" w:rsidRPr="004B07C8" w:rsidRDefault="00BA333C">
            <w:pPr>
              <w:tabs>
                <w:tab w:val="decimal" w:pos="1375"/>
              </w:tabs>
              <w:spacing w:line="400" w:lineRule="exact"/>
              <w:ind w:right="-45"/>
              <w:rPr>
                <w:rFonts w:ascii="Angsana New" w:hAnsi="Angsana New"/>
                <w:color w:val="000000"/>
                <w:sz w:val="28"/>
                <w:szCs w:val="28"/>
              </w:rPr>
            </w:pPr>
            <w:r w:rsidRPr="004B07C8">
              <w:rPr>
                <w:rFonts w:ascii="Angsana New" w:hAnsi="Angsana New"/>
                <w:color w:val="000000"/>
                <w:sz w:val="28"/>
                <w:szCs w:val="28"/>
                <w:cs/>
              </w:rPr>
              <w:t>(11</w:t>
            </w:r>
            <w:r w:rsidRPr="004B07C8">
              <w:rPr>
                <w:rFonts w:ascii="Angsana New" w:hAnsi="Angsana New"/>
                <w:color w:val="000000"/>
                <w:sz w:val="28"/>
                <w:szCs w:val="28"/>
              </w:rPr>
              <w:t>,</w:t>
            </w:r>
            <w:r w:rsidRPr="004B07C8">
              <w:rPr>
                <w:rFonts w:ascii="Angsana New" w:hAnsi="Angsana New"/>
                <w:color w:val="000000"/>
                <w:sz w:val="28"/>
                <w:szCs w:val="28"/>
                <w:cs/>
              </w:rPr>
              <w:t>147</w:t>
            </w:r>
            <w:r w:rsidRPr="004B07C8">
              <w:rPr>
                <w:rFonts w:ascii="Angsana New" w:hAnsi="Angsana New"/>
                <w:color w:val="000000"/>
                <w:sz w:val="28"/>
                <w:szCs w:val="28"/>
              </w:rPr>
              <w:t>,</w:t>
            </w:r>
            <w:r w:rsidRPr="004B07C8">
              <w:rPr>
                <w:rFonts w:ascii="Angsana New" w:hAnsi="Angsana New"/>
                <w:color w:val="000000"/>
                <w:sz w:val="28"/>
                <w:szCs w:val="28"/>
                <w:cs/>
              </w:rPr>
              <w:t>851)</w:t>
            </w:r>
          </w:p>
        </w:tc>
        <w:tc>
          <w:tcPr>
            <w:tcW w:w="1587" w:type="dxa"/>
          </w:tcPr>
          <w:p w14:paraId="19A0B2E2" w14:textId="0614C987" w:rsidR="00C86BBB" w:rsidRPr="004B07C8" w:rsidRDefault="00BF7AE9">
            <w:pPr>
              <w:tabs>
                <w:tab w:val="decimal" w:pos="1375"/>
              </w:tabs>
              <w:spacing w:line="400" w:lineRule="exact"/>
              <w:ind w:right="-45"/>
              <w:rPr>
                <w:rFonts w:ascii="Angsana New" w:hAnsi="Angsana New"/>
                <w:color w:val="000000"/>
                <w:sz w:val="28"/>
                <w:szCs w:val="28"/>
                <w:lang w:val="en-US"/>
              </w:rPr>
            </w:pPr>
            <w:r w:rsidRPr="004B07C8">
              <w:rPr>
                <w:rFonts w:ascii="Angsana New" w:hAnsi="Angsana New"/>
                <w:color w:val="000000"/>
                <w:sz w:val="28"/>
                <w:szCs w:val="28"/>
                <w:cs/>
                <w:lang w:val="en-US"/>
              </w:rPr>
              <w:t>(23</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769)</w:t>
            </w:r>
          </w:p>
        </w:tc>
        <w:tc>
          <w:tcPr>
            <w:tcW w:w="1588" w:type="dxa"/>
            <w:vAlign w:val="bottom"/>
          </w:tcPr>
          <w:p w14:paraId="44FB5235" w14:textId="107E0F43" w:rsidR="00C86BBB" w:rsidRPr="004B07C8" w:rsidRDefault="00A206CB">
            <w:pPr>
              <w:tabs>
                <w:tab w:val="decimal" w:pos="1362"/>
              </w:tabs>
              <w:spacing w:line="400" w:lineRule="exact"/>
              <w:ind w:right="-45"/>
              <w:rPr>
                <w:rFonts w:ascii="Angsana New" w:hAnsi="Angsana New"/>
                <w:color w:val="000000"/>
                <w:sz w:val="28"/>
                <w:szCs w:val="28"/>
              </w:rPr>
            </w:pPr>
            <w:r w:rsidRPr="004B07C8">
              <w:rPr>
                <w:rFonts w:ascii="Angsana New" w:hAnsi="Angsana New"/>
                <w:color w:val="000000"/>
                <w:sz w:val="28"/>
                <w:szCs w:val="28"/>
                <w:cs/>
              </w:rPr>
              <w:t>(11</w:t>
            </w:r>
            <w:r w:rsidRPr="004B07C8">
              <w:rPr>
                <w:rFonts w:ascii="Angsana New" w:hAnsi="Angsana New"/>
                <w:color w:val="000000"/>
                <w:sz w:val="28"/>
                <w:szCs w:val="28"/>
              </w:rPr>
              <w:t>,</w:t>
            </w:r>
            <w:r w:rsidRPr="004B07C8">
              <w:rPr>
                <w:rFonts w:ascii="Angsana New" w:hAnsi="Angsana New"/>
                <w:color w:val="000000"/>
                <w:sz w:val="28"/>
                <w:szCs w:val="28"/>
                <w:cs/>
              </w:rPr>
              <w:t>171</w:t>
            </w:r>
            <w:r w:rsidRPr="004B07C8">
              <w:rPr>
                <w:rFonts w:ascii="Angsana New" w:hAnsi="Angsana New"/>
                <w:color w:val="000000"/>
                <w:sz w:val="28"/>
                <w:szCs w:val="28"/>
              </w:rPr>
              <w:t>,</w:t>
            </w:r>
            <w:r w:rsidRPr="004B07C8">
              <w:rPr>
                <w:rFonts w:ascii="Angsana New" w:hAnsi="Angsana New"/>
                <w:color w:val="000000"/>
                <w:sz w:val="28"/>
                <w:szCs w:val="28"/>
                <w:cs/>
              </w:rPr>
              <w:t>620)</w:t>
            </w:r>
          </w:p>
        </w:tc>
      </w:tr>
      <w:tr w:rsidR="00C86BBB" w:rsidRPr="004B07C8" w14:paraId="226F18A0" w14:textId="77777777" w:rsidTr="004F5F90">
        <w:tc>
          <w:tcPr>
            <w:tcW w:w="4680" w:type="dxa"/>
            <w:vAlign w:val="bottom"/>
          </w:tcPr>
          <w:p w14:paraId="688F830E" w14:textId="4A9196A4" w:rsidR="00C86BBB" w:rsidRPr="004B07C8" w:rsidRDefault="00DB7887">
            <w:pPr>
              <w:tabs>
                <w:tab w:val="left" w:pos="2880"/>
                <w:tab w:val="right" w:pos="5040"/>
                <w:tab w:val="right" w:pos="6390"/>
                <w:tab w:val="right" w:pos="8190"/>
              </w:tabs>
              <w:ind w:left="536" w:right="-131" w:hanging="284"/>
              <w:rPr>
                <w:rFonts w:ascii="Angsana New" w:hAnsi="Angsana New"/>
                <w:sz w:val="28"/>
                <w:szCs w:val="28"/>
                <w:cs/>
                <w:lang w:val="en-US"/>
              </w:rPr>
            </w:pPr>
            <w:r w:rsidRPr="004B07C8">
              <w:rPr>
                <w:rFonts w:ascii="Angsana New" w:hAnsi="Angsana New"/>
                <w:sz w:val="28"/>
                <w:szCs w:val="28"/>
              </w:rPr>
              <w:t>Other gains (losses)</w:t>
            </w:r>
          </w:p>
        </w:tc>
        <w:tc>
          <w:tcPr>
            <w:tcW w:w="1587" w:type="dxa"/>
          </w:tcPr>
          <w:p w14:paraId="64A3A2CD" w14:textId="2E7A00FF" w:rsidR="00C86BBB" w:rsidRPr="004B07C8" w:rsidRDefault="00BF7AE9">
            <w:pPr>
              <w:tabs>
                <w:tab w:val="decimal" w:pos="1375"/>
              </w:tabs>
              <w:spacing w:line="400" w:lineRule="exact"/>
              <w:ind w:right="-45"/>
              <w:rPr>
                <w:rFonts w:ascii="Angsana New" w:hAnsi="Angsana New"/>
                <w:color w:val="000000"/>
                <w:sz w:val="28"/>
                <w:szCs w:val="28"/>
              </w:rPr>
            </w:pPr>
            <w:r w:rsidRPr="004B07C8">
              <w:rPr>
                <w:rFonts w:ascii="Angsana New" w:hAnsi="Angsana New"/>
                <w:color w:val="000000"/>
                <w:sz w:val="28"/>
                <w:szCs w:val="28"/>
                <w:cs/>
              </w:rPr>
              <w:t>(23</w:t>
            </w:r>
            <w:r w:rsidRPr="004B07C8">
              <w:rPr>
                <w:rFonts w:ascii="Angsana New" w:hAnsi="Angsana New"/>
                <w:color w:val="000000"/>
                <w:sz w:val="28"/>
                <w:szCs w:val="28"/>
              </w:rPr>
              <w:t>,</w:t>
            </w:r>
            <w:r w:rsidRPr="004B07C8">
              <w:rPr>
                <w:rFonts w:ascii="Angsana New" w:hAnsi="Angsana New"/>
                <w:color w:val="000000"/>
                <w:sz w:val="28"/>
                <w:szCs w:val="28"/>
                <w:cs/>
              </w:rPr>
              <w:t>769)</w:t>
            </w:r>
          </w:p>
        </w:tc>
        <w:tc>
          <w:tcPr>
            <w:tcW w:w="1587" w:type="dxa"/>
          </w:tcPr>
          <w:p w14:paraId="74A96FD5" w14:textId="2AD0617E" w:rsidR="00C86BBB" w:rsidRPr="004B07C8" w:rsidRDefault="00BF7AE9">
            <w:pPr>
              <w:tabs>
                <w:tab w:val="decimal" w:pos="1375"/>
              </w:tabs>
              <w:spacing w:line="400" w:lineRule="exact"/>
              <w:ind w:right="-45"/>
              <w:rPr>
                <w:rFonts w:ascii="Angsana New" w:hAnsi="Angsana New"/>
                <w:color w:val="000000"/>
                <w:sz w:val="28"/>
                <w:szCs w:val="28"/>
              </w:rPr>
            </w:pPr>
            <w:r w:rsidRPr="004B07C8">
              <w:rPr>
                <w:rFonts w:ascii="Angsana New" w:hAnsi="Angsana New"/>
                <w:color w:val="000000"/>
                <w:sz w:val="28"/>
                <w:szCs w:val="28"/>
                <w:cs/>
              </w:rPr>
              <w:t>23</w:t>
            </w:r>
            <w:r w:rsidRPr="004B07C8">
              <w:rPr>
                <w:rFonts w:ascii="Angsana New" w:hAnsi="Angsana New"/>
                <w:color w:val="000000"/>
                <w:sz w:val="28"/>
                <w:szCs w:val="28"/>
              </w:rPr>
              <w:t>,</w:t>
            </w:r>
            <w:r w:rsidRPr="004B07C8">
              <w:rPr>
                <w:rFonts w:ascii="Angsana New" w:hAnsi="Angsana New"/>
                <w:color w:val="000000"/>
                <w:sz w:val="28"/>
                <w:szCs w:val="28"/>
                <w:cs/>
              </w:rPr>
              <w:t>769</w:t>
            </w:r>
          </w:p>
        </w:tc>
        <w:tc>
          <w:tcPr>
            <w:tcW w:w="1588" w:type="dxa"/>
            <w:vAlign w:val="bottom"/>
          </w:tcPr>
          <w:p w14:paraId="233424A8" w14:textId="1738EA27" w:rsidR="00C86BBB" w:rsidRPr="004B07C8" w:rsidRDefault="00BF7AE9">
            <w:pPr>
              <w:tabs>
                <w:tab w:val="decimal" w:pos="1362"/>
              </w:tabs>
              <w:spacing w:line="400" w:lineRule="exact"/>
              <w:ind w:right="-45"/>
              <w:rPr>
                <w:rFonts w:ascii="Angsana New" w:hAnsi="Angsana New"/>
                <w:color w:val="000000"/>
                <w:sz w:val="28"/>
                <w:szCs w:val="28"/>
              </w:rPr>
            </w:pPr>
            <w:r w:rsidRPr="004B07C8">
              <w:rPr>
                <w:rFonts w:ascii="Angsana New" w:hAnsi="Angsana New" w:hint="cs"/>
                <w:color w:val="000000"/>
                <w:sz w:val="28"/>
                <w:szCs w:val="28"/>
                <w:cs/>
              </w:rPr>
              <w:t>-</w:t>
            </w:r>
          </w:p>
        </w:tc>
      </w:tr>
    </w:tbl>
    <w:p w14:paraId="233A6EF9" w14:textId="77777777" w:rsidR="005E0649" w:rsidRDefault="005E0649" w:rsidP="005E0649">
      <w:pPr>
        <w:tabs>
          <w:tab w:val="left" w:pos="0"/>
          <w:tab w:val="decimal" w:pos="7920"/>
        </w:tabs>
        <w:spacing w:before="240" w:line="240" w:lineRule="atLeast"/>
        <w:jc w:val="both"/>
        <w:rPr>
          <w:rFonts w:ascii="Angsana New" w:hAnsi="Angsana New"/>
          <w:b/>
          <w:bCs/>
          <w:sz w:val="28"/>
          <w:szCs w:val="28"/>
        </w:rPr>
      </w:pPr>
      <w:bookmarkStart w:id="0" w:name="_Hlk158228052"/>
    </w:p>
    <w:tbl>
      <w:tblPr>
        <w:tblW w:w="9442" w:type="dxa"/>
        <w:tblInd w:w="288" w:type="dxa"/>
        <w:tblLayout w:type="fixed"/>
        <w:tblLook w:val="0000" w:firstRow="0" w:lastRow="0" w:firstColumn="0" w:lastColumn="0" w:noHBand="0" w:noVBand="0"/>
      </w:tblPr>
      <w:tblGrid>
        <w:gridCol w:w="4680"/>
        <w:gridCol w:w="1587"/>
        <w:gridCol w:w="1587"/>
        <w:gridCol w:w="1588"/>
      </w:tblGrid>
      <w:tr w:rsidR="00CD40F0" w:rsidRPr="00BE794A" w14:paraId="34F8BCBE" w14:textId="77777777" w:rsidTr="004F5F90">
        <w:trPr>
          <w:tblHeader/>
        </w:trPr>
        <w:tc>
          <w:tcPr>
            <w:tcW w:w="4680" w:type="dxa"/>
            <w:vAlign w:val="bottom"/>
          </w:tcPr>
          <w:p w14:paraId="7BA9EFD6" w14:textId="77777777" w:rsidR="00CD40F0" w:rsidRPr="00BE794A" w:rsidRDefault="00CD40F0">
            <w:pPr>
              <w:tabs>
                <w:tab w:val="left" w:pos="2880"/>
                <w:tab w:val="right" w:pos="5040"/>
                <w:tab w:val="right" w:pos="6390"/>
                <w:tab w:val="right" w:pos="8190"/>
              </w:tabs>
              <w:ind w:right="-43"/>
              <w:jc w:val="both"/>
              <w:rPr>
                <w:rFonts w:ascii="Angsana New" w:hAnsi="Angsana New"/>
                <w:sz w:val="28"/>
                <w:szCs w:val="28"/>
              </w:rPr>
            </w:pPr>
          </w:p>
        </w:tc>
        <w:tc>
          <w:tcPr>
            <w:tcW w:w="1587" w:type="dxa"/>
          </w:tcPr>
          <w:p w14:paraId="4162D2AA" w14:textId="77777777" w:rsidR="00CD40F0" w:rsidRPr="00BE794A" w:rsidRDefault="00CD40F0">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07388938" w14:textId="77777777" w:rsidR="00CD40F0" w:rsidRPr="00BE794A" w:rsidRDefault="00CD40F0">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1EF4EB6F" w14:textId="77777777" w:rsidR="00CD40F0" w:rsidRPr="00BE794A" w:rsidRDefault="00CD40F0">
            <w:pPr>
              <w:tabs>
                <w:tab w:val="left" w:pos="2880"/>
                <w:tab w:val="right" w:pos="5040"/>
                <w:tab w:val="right" w:pos="6390"/>
                <w:tab w:val="right" w:pos="8190"/>
              </w:tabs>
              <w:ind w:left="-18" w:right="-18"/>
              <w:jc w:val="right"/>
              <w:rPr>
                <w:rFonts w:ascii="Angsana New" w:hAnsi="Angsana New"/>
                <w:sz w:val="28"/>
                <w:szCs w:val="28"/>
              </w:rPr>
            </w:pPr>
            <w:r w:rsidRPr="006F0365">
              <w:rPr>
                <w:rFonts w:ascii="Angsana New" w:hAnsi="Angsana New"/>
                <w:sz w:val="28"/>
                <w:szCs w:val="28"/>
                <w:cs/>
              </w:rPr>
              <w:t>(</w:t>
            </w:r>
            <w:r w:rsidRPr="006F0365">
              <w:rPr>
                <w:rFonts w:ascii="Angsana New" w:hAnsi="Angsana New"/>
                <w:sz w:val="28"/>
                <w:szCs w:val="28"/>
              </w:rPr>
              <w:t>Unit: Baht)</w:t>
            </w:r>
          </w:p>
        </w:tc>
      </w:tr>
      <w:tr w:rsidR="00CD40F0" w:rsidRPr="00BE794A" w14:paraId="2AD92119" w14:textId="77777777" w:rsidTr="004F5F90">
        <w:trPr>
          <w:tblHeader/>
        </w:trPr>
        <w:tc>
          <w:tcPr>
            <w:tcW w:w="4680" w:type="dxa"/>
            <w:vAlign w:val="bottom"/>
          </w:tcPr>
          <w:p w14:paraId="456DA070" w14:textId="77777777" w:rsidR="00CD40F0" w:rsidRPr="00BE794A" w:rsidRDefault="00CD40F0">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19B0B33E" w14:textId="77777777" w:rsidR="00CD40F0" w:rsidRPr="00BE794A" w:rsidRDefault="00CD40F0">
            <w:pPr>
              <w:tabs>
                <w:tab w:val="left" w:pos="2880"/>
                <w:tab w:val="right" w:pos="5040"/>
                <w:tab w:val="right" w:pos="6390"/>
                <w:tab w:val="right" w:pos="8190"/>
              </w:tabs>
              <w:ind w:left="-18" w:right="-18"/>
              <w:jc w:val="center"/>
              <w:rPr>
                <w:rFonts w:ascii="Angsana New" w:hAnsi="Angsana New"/>
                <w:sz w:val="28"/>
                <w:szCs w:val="28"/>
                <w:cs/>
              </w:rPr>
            </w:pPr>
            <w:r w:rsidRPr="006A4650">
              <w:rPr>
                <w:rFonts w:ascii="Angsana New" w:hAnsi="Angsana New"/>
                <w:sz w:val="28"/>
                <w:szCs w:val="28"/>
              </w:rPr>
              <w:t>Consolidated financial information</w:t>
            </w:r>
          </w:p>
        </w:tc>
      </w:tr>
      <w:tr w:rsidR="00CD40F0" w:rsidRPr="00BE794A" w14:paraId="2C1BD0A4" w14:textId="77777777" w:rsidTr="004F5F90">
        <w:trPr>
          <w:tblHeader/>
        </w:trPr>
        <w:tc>
          <w:tcPr>
            <w:tcW w:w="4680" w:type="dxa"/>
            <w:vAlign w:val="bottom"/>
          </w:tcPr>
          <w:p w14:paraId="66D7922C" w14:textId="77777777" w:rsidR="00CD40F0" w:rsidRPr="00BE794A" w:rsidRDefault="00CD40F0">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770F96DF" w14:textId="77777777" w:rsidR="00CD40F0" w:rsidRPr="00284958" w:rsidRDefault="00CD40F0">
            <w:pPr>
              <w:ind w:left="-18" w:right="-18"/>
              <w:jc w:val="center"/>
              <w:rPr>
                <w:rFonts w:ascii="Angsana New" w:hAnsi="Angsana New"/>
                <w:sz w:val="28"/>
                <w:szCs w:val="28"/>
                <w:lang w:val="en-US"/>
              </w:rPr>
            </w:pPr>
            <w:r w:rsidRPr="007D2F1C">
              <w:rPr>
                <w:rFonts w:ascii="Angsana New" w:hAnsi="Angsana New"/>
                <w:sz w:val="28"/>
                <w:szCs w:val="28"/>
              </w:rPr>
              <w:t>For the 3-month period ended March 31, 2025</w:t>
            </w:r>
          </w:p>
        </w:tc>
      </w:tr>
      <w:tr w:rsidR="00CD40F0" w:rsidRPr="00BE794A" w14:paraId="3B6CA5DD" w14:textId="77777777" w:rsidTr="004F5F90">
        <w:trPr>
          <w:tblHeader/>
        </w:trPr>
        <w:tc>
          <w:tcPr>
            <w:tcW w:w="4680" w:type="dxa"/>
            <w:vAlign w:val="bottom"/>
          </w:tcPr>
          <w:p w14:paraId="421FDF25" w14:textId="77777777" w:rsidR="00CD40F0" w:rsidRPr="00BE794A" w:rsidRDefault="00CD40F0">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5BC077CA" w14:textId="77777777" w:rsidR="00CD40F0" w:rsidRPr="00BE794A" w:rsidRDefault="00CD40F0">
            <w:pPr>
              <w:pBdr>
                <w:bottom w:val="single" w:sz="4" w:space="1" w:color="auto"/>
              </w:pBdr>
              <w:ind w:left="-18" w:right="-18"/>
              <w:jc w:val="center"/>
              <w:rPr>
                <w:rFonts w:ascii="Angsana New" w:hAnsi="Angsana New"/>
                <w:sz w:val="28"/>
                <w:szCs w:val="28"/>
                <w:cs/>
              </w:rPr>
            </w:pPr>
            <w:r w:rsidRPr="000E6522">
              <w:rPr>
                <w:rFonts w:ascii="Angsana New" w:hAnsi="Angsana New"/>
                <w:sz w:val="28"/>
                <w:szCs w:val="28"/>
              </w:rPr>
              <w:t>Before reclassification</w:t>
            </w:r>
          </w:p>
        </w:tc>
        <w:tc>
          <w:tcPr>
            <w:tcW w:w="1587" w:type="dxa"/>
            <w:tcBorders>
              <w:top w:val="single" w:sz="4" w:space="0" w:color="auto"/>
            </w:tcBorders>
          </w:tcPr>
          <w:p w14:paraId="01C06910" w14:textId="77777777" w:rsidR="00CD40F0" w:rsidRDefault="00CD40F0">
            <w:pPr>
              <w:pBdr>
                <w:bottom w:val="single" w:sz="4" w:space="1" w:color="auto"/>
              </w:pBdr>
              <w:ind w:left="-18" w:right="-18"/>
              <w:jc w:val="center"/>
              <w:rPr>
                <w:rFonts w:ascii="Angsana New" w:hAnsi="Angsana New"/>
                <w:sz w:val="28"/>
                <w:szCs w:val="28"/>
              </w:rPr>
            </w:pPr>
            <w:r w:rsidRPr="00A65E84">
              <w:rPr>
                <w:rFonts w:ascii="Angsana New" w:hAnsi="Angsana New"/>
                <w:sz w:val="28"/>
                <w:szCs w:val="28"/>
              </w:rPr>
              <w:t>Reclassification</w:t>
            </w:r>
          </w:p>
          <w:p w14:paraId="4D8B34C6" w14:textId="77777777" w:rsidR="00CD40F0" w:rsidRPr="00BE794A" w:rsidRDefault="00CD40F0">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70745EFB" w14:textId="77777777" w:rsidR="00CD40F0" w:rsidRPr="00BE794A" w:rsidRDefault="00CD40F0">
            <w:pPr>
              <w:pBdr>
                <w:bottom w:val="single" w:sz="4" w:space="1" w:color="auto"/>
              </w:pBdr>
              <w:ind w:left="-18" w:right="-18"/>
              <w:jc w:val="center"/>
              <w:rPr>
                <w:rFonts w:ascii="Angsana New" w:hAnsi="Angsana New"/>
                <w:sz w:val="28"/>
                <w:szCs w:val="28"/>
              </w:rPr>
            </w:pPr>
            <w:r w:rsidRPr="000E6522">
              <w:rPr>
                <w:rFonts w:ascii="Angsana New" w:hAnsi="Angsana New"/>
                <w:sz w:val="28"/>
                <w:szCs w:val="28"/>
              </w:rPr>
              <w:t>After reclassification</w:t>
            </w:r>
          </w:p>
        </w:tc>
      </w:tr>
      <w:tr w:rsidR="00CD40F0" w:rsidRPr="00BE794A" w14:paraId="4A1169E4" w14:textId="77777777" w:rsidTr="004F5F90">
        <w:tc>
          <w:tcPr>
            <w:tcW w:w="4680" w:type="dxa"/>
            <w:vAlign w:val="bottom"/>
          </w:tcPr>
          <w:p w14:paraId="5223F1AA" w14:textId="77777777" w:rsidR="00CD40F0" w:rsidRPr="00E72127" w:rsidRDefault="00CD40F0">
            <w:pPr>
              <w:tabs>
                <w:tab w:val="left" w:pos="2880"/>
                <w:tab w:val="right" w:pos="5040"/>
                <w:tab w:val="right" w:pos="6390"/>
                <w:tab w:val="right" w:pos="8190"/>
              </w:tabs>
              <w:spacing w:line="240" w:lineRule="auto"/>
              <w:ind w:right="-131"/>
              <w:rPr>
                <w:rFonts w:ascii="Angsana New" w:hAnsi="Angsana New"/>
                <w:sz w:val="14"/>
                <w:szCs w:val="14"/>
                <w:cs/>
              </w:rPr>
            </w:pPr>
          </w:p>
        </w:tc>
        <w:tc>
          <w:tcPr>
            <w:tcW w:w="1587" w:type="dxa"/>
          </w:tcPr>
          <w:p w14:paraId="47FAF38E" w14:textId="77777777" w:rsidR="00CD40F0" w:rsidRPr="00E72127" w:rsidRDefault="00CD40F0">
            <w:pPr>
              <w:tabs>
                <w:tab w:val="decimal" w:pos="1152"/>
              </w:tabs>
              <w:spacing w:line="240" w:lineRule="auto"/>
              <w:ind w:left="-18" w:right="-18"/>
              <w:jc w:val="right"/>
              <w:rPr>
                <w:rFonts w:ascii="Angsana New" w:hAnsi="Angsana New"/>
                <w:sz w:val="14"/>
                <w:szCs w:val="14"/>
                <w:cs/>
              </w:rPr>
            </w:pPr>
          </w:p>
        </w:tc>
        <w:tc>
          <w:tcPr>
            <w:tcW w:w="1587" w:type="dxa"/>
          </w:tcPr>
          <w:p w14:paraId="015E5E8A" w14:textId="77777777" w:rsidR="00CD40F0" w:rsidRPr="00E72127" w:rsidRDefault="00CD40F0">
            <w:pPr>
              <w:tabs>
                <w:tab w:val="decimal" w:pos="1152"/>
              </w:tabs>
              <w:spacing w:line="240" w:lineRule="auto"/>
              <w:ind w:left="-18" w:right="-18"/>
              <w:jc w:val="right"/>
              <w:rPr>
                <w:rFonts w:ascii="Angsana New" w:hAnsi="Angsana New"/>
                <w:sz w:val="14"/>
                <w:szCs w:val="14"/>
                <w:cs/>
              </w:rPr>
            </w:pPr>
          </w:p>
        </w:tc>
        <w:tc>
          <w:tcPr>
            <w:tcW w:w="1588" w:type="dxa"/>
            <w:vAlign w:val="bottom"/>
          </w:tcPr>
          <w:p w14:paraId="1C5D8058" w14:textId="77777777" w:rsidR="00CD40F0" w:rsidRPr="00E72127" w:rsidRDefault="00CD40F0">
            <w:pPr>
              <w:tabs>
                <w:tab w:val="decimal" w:pos="1152"/>
              </w:tabs>
              <w:spacing w:line="240" w:lineRule="auto"/>
              <w:ind w:left="-18" w:right="-18"/>
              <w:jc w:val="right"/>
              <w:rPr>
                <w:rFonts w:ascii="Angsana New" w:hAnsi="Angsana New"/>
                <w:sz w:val="14"/>
                <w:szCs w:val="14"/>
                <w:cs/>
              </w:rPr>
            </w:pPr>
          </w:p>
        </w:tc>
      </w:tr>
      <w:tr w:rsidR="00CD40F0" w:rsidRPr="00BE794A" w14:paraId="481E3289" w14:textId="77777777" w:rsidTr="004F5F90">
        <w:tc>
          <w:tcPr>
            <w:tcW w:w="4680" w:type="dxa"/>
            <w:vAlign w:val="bottom"/>
          </w:tcPr>
          <w:p w14:paraId="19181E78" w14:textId="106CC09F" w:rsidR="00CD40F0" w:rsidRPr="00B62238" w:rsidRDefault="004C4BD4">
            <w:pPr>
              <w:tabs>
                <w:tab w:val="left" w:pos="2880"/>
                <w:tab w:val="right" w:pos="5040"/>
                <w:tab w:val="right" w:pos="6390"/>
                <w:tab w:val="right" w:pos="8190"/>
              </w:tabs>
              <w:ind w:right="-131"/>
              <w:rPr>
                <w:rFonts w:ascii="Angsana New" w:hAnsi="Angsana New"/>
                <w:sz w:val="28"/>
                <w:szCs w:val="28"/>
                <w:lang w:val="en-US"/>
              </w:rPr>
            </w:pPr>
            <w:r w:rsidRPr="004C4BD4">
              <w:rPr>
                <w:rFonts w:ascii="Angsana New" w:hAnsi="Angsana New"/>
                <w:sz w:val="28"/>
                <w:szCs w:val="28"/>
              </w:rPr>
              <w:t>Statements of Cash Flows</w:t>
            </w:r>
          </w:p>
        </w:tc>
        <w:tc>
          <w:tcPr>
            <w:tcW w:w="1587" w:type="dxa"/>
          </w:tcPr>
          <w:p w14:paraId="4D559A17" w14:textId="77777777" w:rsidR="00CD40F0" w:rsidRPr="00BE794A" w:rsidRDefault="00CD40F0">
            <w:pPr>
              <w:tabs>
                <w:tab w:val="decimal" w:pos="1152"/>
              </w:tabs>
              <w:ind w:left="-18" w:right="-18"/>
              <w:rPr>
                <w:rFonts w:ascii="Angsana New" w:hAnsi="Angsana New"/>
                <w:sz w:val="28"/>
                <w:szCs w:val="28"/>
              </w:rPr>
            </w:pPr>
          </w:p>
        </w:tc>
        <w:tc>
          <w:tcPr>
            <w:tcW w:w="1587" w:type="dxa"/>
          </w:tcPr>
          <w:p w14:paraId="68053C8B" w14:textId="77777777" w:rsidR="00CD40F0" w:rsidRPr="00BE794A" w:rsidRDefault="00CD40F0">
            <w:pPr>
              <w:tabs>
                <w:tab w:val="decimal" w:pos="1152"/>
              </w:tabs>
              <w:ind w:left="-18" w:right="-18"/>
              <w:rPr>
                <w:rFonts w:ascii="Angsana New" w:hAnsi="Angsana New"/>
                <w:sz w:val="28"/>
                <w:szCs w:val="28"/>
              </w:rPr>
            </w:pPr>
          </w:p>
        </w:tc>
        <w:tc>
          <w:tcPr>
            <w:tcW w:w="1588" w:type="dxa"/>
            <w:vAlign w:val="bottom"/>
          </w:tcPr>
          <w:p w14:paraId="2BF098AF" w14:textId="77777777" w:rsidR="00CD40F0" w:rsidRPr="00BE794A" w:rsidRDefault="00CD40F0">
            <w:pPr>
              <w:tabs>
                <w:tab w:val="decimal" w:pos="1362"/>
              </w:tabs>
              <w:ind w:left="-18" w:right="-18"/>
              <w:rPr>
                <w:rFonts w:ascii="Angsana New" w:hAnsi="Angsana New"/>
                <w:sz w:val="28"/>
                <w:szCs w:val="28"/>
              </w:rPr>
            </w:pPr>
          </w:p>
        </w:tc>
      </w:tr>
      <w:tr w:rsidR="004C4BD4" w:rsidRPr="00BE794A" w14:paraId="6D51F5BF" w14:textId="77777777" w:rsidTr="004F5F90">
        <w:tc>
          <w:tcPr>
            <w:tcW w:w="4680" w:type="dxa"/>
            <w:vAlign w:val="bottom"/>
          </w:tcPr>
          <w:p w14:paraId="5B618137" w14:textId="319D82A6" w:rsidR="004C4BD4" w:rsidRPr="004C4BD4" w:rsidRDefault="00DA34E2">
            <w:pPr>
              <w:tabs>
                <w:tab w:val="left" w:pos="2880"/>
                <w:tab w:val="right" w:pos="5040"/>
                <w:tab w:val="right" w:pos="6390"/>
                <w:tab w:val="right" w:pos="8190"/>
              </w:tabs>
              <w:ind w:right="-131"/>
              <w:rPr>
                <w:rFonts w:ascii="Angsana New" w:hAnsi="Angsana New"/>
                <w:sz w:val="28"/>
                <w:szCs w:val="28"/>
              </w:rPr>
            </w:pPr>
            <w:r w:rsidRPr="00DA34E2">
              <w:rPr>
                <w:rFonts w:ascii="Angsana New" w:hAnsi="Angsana New"/>
                <w:sz w:val="28"/>
                <w:szCs w:val="28"/>
              </w:rPr>
              <w:t>Cash flows from operating activities</w:t>
            </w:r>
          </w:p>
        </w:tc>
        <w:tc>
          <w:tcPr>
            <w:tcW w:w="1587" w:type="dxa"/>
          </w:tcPr>
          <w:p w14:paraId="46A6FB7D" w14:textId="77777777" w:rsidR="004C4BD4" w:rsidRPr="00BE794A" w:rsidRDefault="004C4BD4">
            <w:pPr>
              <w:tabs>
                <w:tab w:val="decimal" w:pos="1152"/>
              </w:tabs>
              <w:ind w:left="-18" w:right="-18"/>
              <w:rPr>
                <w:rFonts w:ascii="Angsana New" w:hAnsi="Angsana New"/>
                <w:sz w:val="28"/>
                <w:szCs w:val="28"/>
              </w:rPr>
            </w:pPr>
          </w:p>
        </w:tc>
        <w:tc>
          <w:tcPr>
            <w:tcW w:w="1587" w:type="dxa"/>
          </w:tcPr>
          <w:p w14:paraId="0F0AC274" w14:textId="77777777" w:rsidR="004C4BD4" w:rsidRPr="00BE794A" w:rsidRDefault="004C4BD4">
            <w:pPr>
              <w:tabs>
                <w:tab w:val="decimal" w:pos="1152"/>
              </w:tabs>
              <w:ind w:left="-18" w:right="-18"/>
              <w:rPr>
                <w:rFonts w:ascii="Angsana New" w:hAnsi="Angsana New"/>
                <w:sz w:val="28"/>
                <w:szCs w:val="28"/>
              </w:rPr>
            </w:pPr>
          </w:p>
        </w:tc>
        <w:tc>
          <w:tcPr>
            <w:tcW w:w="1588" w:type="dxa"/>
            <w:vAlign w:val="bottom"/>
          </w:tcPr>
          <w:p w14:paraId="2AD2A007" w14:textId="77777777" w:rsidR="004C4BD4" w:rsidRPr="00BE794A" w:rsidRDefault="004C4BD4">
            <w:pPr>
              <w:tabs>
                <w:tab w:val="decimal" w:pos="1362"/>
              </w:tabs>
              <w:ind w:left="-18" w:right="-18"/>
              <w:rPr>
                <w:rFonts w:ascii="Angsana New" w:hAnsi="Angsana New"/>
                <w:sz w:val="28"/>
                <w:szCs w:val="28"/>
              </w:rPr>
            </w:pPr>
          </w:p>
        </w:tc>
      </w:tr>
      <w:tr w:rsidR="00AA58BA" w:rsidRPr="00812C3A" w14:paraId="2836D933" w14:textId="77777777" w:rsidTr="004F5F90">
        <w:tc>
          <w:tcPr>
            <w:tcW w:w="4680" w:type="dxa"/>
            <w:vAlign w:val="bottom"/>
          </w:tcPr>
          <w:p w14:paraId="49859E1E" w14:textId="7BFB0112" w:rsidR="00AA58BA" w:rsidRPr="00BE794A" w:rsidRDefault="00AA58BA" w:rsidP="00AA58BA">
            <w:pPr>
              <w:tabs>
                <w:tab w:val="left" w:pos="2880"/>
                <w:tab w:val="right" w:pos="5040"/>
                <w:tab w:val="right" w:pos="6390"/>
                <w:tab w:val="right" w:pos="8190"/>
              </w:tabs>
              <w:ind w:left="536" w:right="-131" w:hanging="284"/>
              <w:rPr>
                <w:rFonts w:ascii="Angsana New" w:hAnsi="Angsana New"/>
                <w:sz w:val="28"/>
                <w:szCs w:val="28"/>
                <w:cs/>
              </w:rPr>
            </w:pPr>
            <w:r w:rsidRPr="001F72CE">
              <w:rPr>
                <w:rFonts w:ascii="Angsana New" w:hAnsi="Angsana New"/>
                <w:sz w:val="28"/>
                <w:szCs w:val="28"/>
              </w:rPr>
              <w:t>Amortisation</w:t>
            </w:r>
          </w:p>
        </w:tc>
        <w:tc>
          <w:tcPr>
            <w:tcW w:w="1587" w:type="dxa"/>
          </w:tcPr>
          <w:p w14:paraId="260FB167" w14:textId="328818E1" w:rsidR="00AA58BA" w:rsidRPr="00812C3A" w:rsidRDefault="00AA58BA" w:rsidP="00AA58BA">
            <w:pPr>
              <w:tabs>
                <w:tab w:val="decimal" w:pos="1375"/>
              </w:tabs>
              <w:spacing w:line="400" w:lineRule="exact"/>
              <w:ind w:right="-45"/>
              <w:rPr>
                <w:rFonts w:ascii="Angsana New" w:hAnsi="Angsana New"/>
                <w:color w:val="000000"/>
                <w:sz w:val="28"/>
                <w:szCs w:val="28"/>
              </w:rPr>
            </w:pPr>
            <w:r>
              <w:rPr>
                <w:rFonts w:ascii="Angsana New" w:hAnsi="Angsana New" w:hint="cs"/>
                <w:color w:val="000000"/>
                <w:sz w:val="28"/>
                <w:szCs w:val="28"/>
                <w:cs/>
              </w:rPr>
              <w:t>-</w:t>
            </w:r>
          </w:p>
        </w:tc>
        <w:tc>
          <w:tcPr>
            <w:tcW w:w="1587" w:type="dxa"/>
          </w:tcPr>
          <w:p w14:paraId="4315815A" w14:textId="2A2F410A" w:rsidR="00AA58BA" w:rsidRPr="000978FE" w:rsidRDefault="00AA58BA" w:rsidP="00AA58BA">
            <w:pPr>
              <w:tabs>
                <w:tab w:val="decimal" w:pos="1375"/>
              </w:tabs>
              <w:spacing w:line="400" w:lineRule="exact"/>
              <w:ind w:right="-45"/>
              <w:rPr>
                <w:rFonts w:ascii="Angsana New" w:hAnsi="Angsana New"/>
                <w:color w:val="000000"/>
                <w:sz w:val="28"/>
                <w:szCs w:val="28"/>
                <w:lang w:val="en-US"/>
              </w:rPr>
            </w:pPr>
            <w:r w:rsidRPr="003F139F">
              <w:rPr>
                <w:rFonts w:ascii="Angsana New" w:hAnsi="Angsana New"/>
                <w:color w:val="000000"/>
                <w:sz w:val="28"/>
                <w:szCs w:val="28"/>
                <w:cs/>
              </w:rPr>
              <w:t>1</w:t>
            </w:r>
            <w:r>
              <w:rPr>
                <w:rFonts w:ascii="Angsana New" w:hAnsi="Angsana New"/>
                <w:color w:val="000000"/>
                <w:sz w:val="28"/>
                <w:szCs w:val="28"/>
              </w:rPr>
              <w:t>,</w:t>
            </w:r>
            <w:r w:rsidRPr="003F139F">
              <w:rPr>
                <w:rFonts w:ascii="Angsana New" w:hAnsi="Angsana New"/>
                <w:color w:val="000000"/>
                <w:sz w:val="28"/>
                <w:szCs w:val="28"/>
                <w:cs/>
              </w:rPr>
              <w:t>075</w:t>
            </w:r>
            <w:r>
              <w:rPr>
                <w:rFonts w:ascii="Angsana New" w:hAnsi="Angsana New"/>
                <w:color w:val="000000"/>
                <w:sz w:val="28"/>
                <w:szCs w:val="28"/>
              </w:rPr>
              <w:t>,</w:t>
            </w:r>
            <w:r w:rsidRPr="003F139F">
              <w:rPr>
                <w:rFonts w:ascii="Angsana New" w:hAnsi="Angsana New"/>
                <w:color w:val="000000"/>
                <w:sz w:val="28"/>
                <w:szCs w:val="28"/>
                <w:cs/>
              </w:rPr>
              <w:t>713</w:t>
            </w:r>
          </w:p>
        </w:tc>
        <w:tc>
          <w:tcPr>
            <w:tcW w:w="1588" w:type="dxa"/>
            <w:vAlign w:val="bottom"/>
          </w:tcPr>
          <w:p w14:paraId="2B1037BB" w14:textId="71DED32E" w:rsidR="00AA58BA" w:rsidRPr="00812C3A" w:rsidRDefault="00AA58BA" w:rsidP="00AA58BA">
            <w:pPr>
              <w:tabs>
                <w:tab w:val="decimal" w:pos="1362"/>
              </w:tabs>
              <w:spacing w:line="400" w:lineRule="exact"/>
              <w:ind w:right="-45"/>
              <w:rPr>
                <w:rFonts w:ascii="Angsana New" w:hAnsi="Angsana New"/>
                <w:color w:val="000000"/>
                <w:sz w:val="28"/>
                <w:szCs w:val="28"/>
              </w:rPr>
            </w:pPr>
            <w:r w:rsidRPr="003F139F">
              <w:rPr>
                <w:rFonts w:ascii="Angsana New" w:hAnsi="Angsana New"/>
                <w:color w:val="000000"/>
                <w:sz w:val="28"/>
                <w:szCs w:val="28"/>
                <w:cs/>
              </w:rPr>
              <w:t>1</w:t>
            </w:r>
            <w:r>
              <w:rPr>
                <w:rFonts w:ascii="Angsana New" w:hAnsi="Angsana New"/>
                <w:color w:val="000000"/>
                <w:sz w:val="28"/>
                <w:szCs w:val="28"/>
              </w:rPr>
              <w:t>,</w:t>
            </w:r>
            <w:r w:rsidRPr="003F139F">
              <w:rPr>
                <w:rFonts w:ascii="Angsana New" w:hAnsi="Angsana New"/>
                <w:color w:val="000000"/>
                <w:sz w:val="28"/>
                <w:szCs w:val="28"/>
                <w:cs/>
              </w:rPr>
              <w:t>075</w:t>
            </w:r>
            <w:r>
              <w:rPr>
                <w:rFonts w:ascii="Angsana New" w:hAnsi="Angsana New"/>
                <w:color w:val="000000"/>
                <w:sz w:val="28"/>
                <w:szCs w:val="28"/>
              </w:rPr>
              <w:t>,</w:t>
            </w:r>
            <w:r w:rsidRPr="003F139F">
              <w:rPr>
                <w:rFonts w:ascii="Angsana New" w:hAnsi="Angsana New"/>
                <w:color w:val="000000"/>
                <w:sz w:val="28"/>
                <w:szCs w:val="28"/>
                <w:cs/>
              </w:rPr>
              <w:t>713</w:t>
            </w:r>
          </w:p>
        </w:tc>
      </w:tr>
      <w:tr w:rsidR="00936F5C" w:rsidRPr="00812C3A" w14:paraId="69014924" w14:textId="77777777" w:rsidTr="004F5F90">
        <w:tc>
          <w:tcPr>
            <w:tcW w:w="4680" w:type="dxa"/>
            <w:vAlign w:val="bottom"/>
          </w:tcPr>
          <w:p w14:paraId="5B375251" w14:textId="4212A140" w:rsidR="00936F5C" w:rsidRPr="00C701D7" w:rsidRDefault="00936F5C" w:rsidP="00936F5C">
            <w:pPr>
              <w:tabs>
                <w:tab w:val="left" w:pos="2880"/>
                <w:tab w:val="right" w:pos="5040"/>
                <w:tab w:val="right" w:pos="6390"/>
                <w:tab w:val="right" w:pos="8190"/>
              </w:tabs>
              <w:ind w:left="536" w:right="-131" w:hanging="284"/>
              <w:rPr>
                <w:rFonts w:ascii="Angsana New" w:hAnsi="Angsana New"/>
                <w:sz w:val="28"/>
                <w:szCs w:val="28"/>
                <w:lang w:val="en-US"/>
              </w:rPr>
            </w:pPr>
            <w:r w:rsidRPr="00DA33BD">
              <w:rPr>
                <w:rFonts w:ascii="Angsana New" w:hAnsi="Angsana New"/>
                <w:sz w:val="28"/>
                <w:szCs w:val="28"/>
              </w:rPr>
              <w:t>Trade and other current receivables</w:t>
            </w:r>
          </w:p>
        </w:tc>
        <w:tc>
          <w:tcPr>
            <w:tcW w:w="1587" w:type="dxa"/>
          </w:tcPr>
          <w:p w14:paraId="745DD0A1" w14:textId="2647CAC8" w:rsidR="00936F5C" w:rsidRPr="00812C3A" w:rsidRDefault="00936F5C" w:rsidP="00936F5C">
            <w:pPr>
              <w:tabs>
                <w:tab w:val="decimal" w:pos="1375"/>
              </w:tabs>
              <w:spacing w:line="400" w:lineRule="exact"/>
              <w:ind w:right="-45"/>
              <w:rPr>
                <w:rFonts w:ascii="Angsana New" w:hAnsi="Angsana New"/>
                <w:color w:val="000000"/>
                <w:sz w:val="28"/>
                <w:szCs w:val="28"/>
              </w:rPr>
            </w:pPr>
            <w:r w:rsidRPr="00EA38CD">
              <w:rPr>
                <w:rFonts w:ascii="Angsana New" w:hAnsi="Angsana New"/>
                <w:color w:val="000000"/>
                <w:sz w:val="28"/>
                <w:szCs w:val="28"/>
              </w:rPr>
              <w:t>9</w:t>
            </w:r>
            <w:r>
              <w:rPr>
                <w:rFonts w:ascii="Angsana New" w:hAnsi="Angsana New"/>
                <w:color w:val="000000"/>
                <w:sz w:val="28"/>
                <w:szCs w:val="28"/>
              </w:rPr>
              <w:t>,</w:t>
            </w:r>
            <w:r w:rsidRPr="00EA38CD">
              <w:rPr>
                <w:rFonts w:ascii="Angsana New" w:hAnsi="Angsana New"/>
                <w:color w:val="000000"/>
                <w:sz w:val="28"/>
                <w:szCs w:val="28"/>
              </w:rPr>
              <w:t>265</w:t>
            </w:r>
            <w:r>
              <w:rPr>
                <w:rFonts w:ascii="Angsana New" w:hAnsi="Angsana New"/>
                <w:color w:val="000000"/>
                <w:sz w:val="28"/>
                <w:szCs w:val="28"/>
              </w:rPr>
              <w:t>,</w:t>
            </w:r>
            <w:r w:rsidRPr="00EA38CD">
              <w:rPr>
                <w:rFonts w:ascii="Angsana New" w:hAnsi="Angsana New"/>
                <w:color w:val="000000"/>
                <w:sz w:val="28"/>
                <w:szCs w:val="28"/>
              </w:rPr>
              <w:t>615</w:t>
            </w:r>
          </w:p>
        </w:tc>
        <w:tc>
          <w:tcPr>
            <w:tcW w:w="1587" w:type="dxa"/>
          </w:tcPr>
          <w:p w14:paraId="4E199D35" w14:textId="184B89F8" w:rsidR="00936F5C" w:rsidRPr="00812C3A" w:rsidRDefault="00936F5C" w:rsidP="00936F5C">
            <w:pPr>
              <w:tabs>
                <w:tab w:val="decimal" w:pos="1375"/>
              </w:tabs>
              <w:spacing w:line="400" w:lineRule="exact"/>
              <w:ind w:right="-45"/>
              <w:rPr>
                <w:rFonts w:ascii="Angsana New" w:hAnsi="Angsana New"/>
                <w:color w:val="000000"/>
                <w:sz w:val="28"/>
                <w:szCs w:val="28"/>
              </w:rPr>
            </w:pPr>
            <w:r>
              <w:rPr>
                <w:rFonts w:ascii="Angsana New" w:hAnsi="Angsana New"/>
                <w:color w:val="000000"/>
                <w:sz w:val="28"/>
                <w:szCs w:val="28"/>
              </w:rPr>
              <w:t>(</w:t>
            </w:r>
            <w:r w:rsidRPr="00EA38CD">
              <w:rPr>
                <w:rFonts w:ascii="Angsana New" w:hAnsi="Angsana New"/>
                <w:color w:val="000000"/>
                <w:sz w:val="28"/>
                <w:szCs w:val="28"/>
              </w:rPr>
              <w:t>1</w:t>
            </w:r>
            <w:r>
              <w:rPr>
                <w:rFonts w:ascii="Angsana New" w:hAnsi="Angsana New"/>
                <w:color w:val="000000"/>
                <w:sz w:val="28"/>
                <w:szCs w:val="28"/>
              </w:rPr>
              <w:t>,</w:t>
            </w:r>
            <w:r w:rsidRPr="00EA38CD">
              <w:rPr>
                <w:rFonts w:ascii="Angsana New" w:hAnsi="Angsana New"/>
                <w:color w:val="000000"/>
                <w:sz w:val="28"/>
                <w:szCs w:val="28"/>
              </w:rPr>
              <w:t>075</w:t>
            </w:r>
            <w:r>
              <w:rPr>
                <w:rFonts w:ascii="Angsana New" w:hAnsi="Angsana New"/>
                <w:color w:val="000000"/>
                <w:sz w:val="28"/>
                <w:szCs w:val="28"/>
              </w:rPr>
              <w:t>,</w:t>
            </w:r>
            <w:r w:rsidRPr="00EA38CD">
              <w:rPr>
                <w:rFonts w:ascii="Angsana New" w:hAnsi="Angsana New"/>
                <w:color w:val="000000"/>
                <w:sz w:val="28"/>
                <w:szCs w:val="28"/>
              </w:rPr>
              <w:t>713</w:t>
            </w:r>
            <w:r>
              <w:rPr>
                <w:rFonts w:ascii="Angsana New" w:hAnsi="Angsana New"/>
                <w:color w:val="000000"/>
                <w:sz w:val="28"/>
                <w:szCs w:val="28"/>
              </w:rPr>
              <w:t>)</w:t>
            </w:r>
          </w:p>
        </w:tc>
        <w:tc>
          <w:tcPr>
            <w:tcW w:w="1588" w:type="dxa"/>
            <w:vAlign w:val="bottom"/>
          </w:tcPr>
          <w:p w14:paraId="47B0E9AC" w14:textId="72000705" w:rsidR="00936F5C" w:rsidRPr="00812C3A" w:rsidRDefault="00936F5C" w:rsidP="00936F5C">
            <w:pPr>
              <w:tabs>
                <w:tab w:val="decimal" w:pos="1362"/>
              </w:tabs>
              <w:spacing w:line="400" w:lineRule="exact"/>
              <w:ind w:right="-45"/>
              <w:rPr>
                <w:rFonts w:ascii="Angsana New" w:hAnsi="Angsana New"/>
                <w:color w:val="000000"/>
                <w:sz w:val="28"/>
                <w:szCs w:val="28"/>
              </w:rPr>
            </w:pPr>
            <w:r>
              <w:rPr>
                <w:rFonts w:ascii="Angsana New" w:hAnsi="Angsana New"/>
                <w:color w:val="000000"/>
                <w:sz w:val="28"/>
                <w:szCs w:val="28"/>
              </w:rPr>
              <w:t>8,189,902</w:t>
            </w:r>
          </w:p>
        </w:tc>
      </w:tr>
      <w:tr w:rsidR="00B07E30" w:rsidRPr="00812C3A" w14:paraId="424E7B05" w14:textId="77777777" w:rsidTr="004F5F90">
        <w:tc>
          <w:tcPr>
            <w:tcW w:w="4680" w:type="dxa"/>
            <w:vAlign w:val="bottom"/>
          </w:tcPr>
          <w:p w14:paraId="50589312" w14:textId="68E103B4" w:rsidR="00B07E30" w:rsidRPr="00DB7887" w:rsidRDefault="00B07E30" w:rsidP="00B07E30">
            <w:pPr>
              <w:tabs>
                <w:tab w:val="left" w:pos="2880"/>
                <w:tab w:val="right" w:pos="5040"/>
                <w:tab w:val="right" w:pos="6390"/>
                <w:tab w:val="right" w:pos="8190"/>
              </w:tabs>
              <w:ind w:left="536" w:right="-131" w:hanging="284"/>
              <w:rPr>
                <w:rFonts w:ascii="Angsana New" w:hAnsi="Angsana New"/>
                <w:sz w:val="28"/>
                <w:szCs w:val="28"/>
              </w:rPr>
            </w:pPr>
            <w:r w:rsidRPr="00936F5C">
              <w:rPr>
                <w:rFonts w:ascii="Angsana New" w:hAnsi="Angsana New"/>
                <w:sz w:val="28"/>
                <w:szCs w:val="28"/>
              </w:rPr>
              <w:t>Trade and other current payables</w:t>
            </w:r>
          </w:p>
        </w:tc>
        <w:tc>
          <w:tcPr>
            <w:tcW w:w="1587" w:type="dxa"/>
          </w:tcPr>
          <w:p w14:paraId="710EEA02" w14:textId="6C4A132D" w:rsidR="00B07E30" w:rsidRPr="00C701D7" w:rsidRDefault="00B07E30" w:rsidP="00B07E30">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w:t>
            </w:r>
            <w:r w:rsidRPr="00F02255">
              <w:rPr>
                <w:rFonts w:ascii="Angsana New" w:hAnsi="Angsana New"/>
                <w:color w:val="000000"/>
                <w:sz w:val="28"/>
                <w:szCs w:val="28"/>
              </w:rPr>
              <w:t>175</w:t>
            </w:r>
            <w:r>
              <w:rPr>
                <w:rFonts w:ascii="Angsana New" w:hAnsi="Angsana New"/>
                <w:color w:val="000000"/>
                <w:sz w:val="28"/>
                <w:szCs w:val="28"/>
              </w:rPr>
              <w:t>,</w:t>
            </w:r>
            <w:r w:rsidRPr="00F02255">
              <w:rPr>
                <w:rFonts w:ascii="Angsana New" w:hAnsi="Angsana New"/>
                <w:color w:val="000000"/>
                <w:sz w:val="28"/>
                <w:szCs w:val="28"/>
              </w:rPr>
              <w:t>134</w:t>
            </w:r>
            <w:r>
              <w:rPr>
                <w:rFonts w:ascii="Angsana New" w:hAnsi="Angsana New"/>
                <w:color w:val="000000"/>
                <w:sz w:val="28"/>
                <w:szCs w:val="28"/>
              </w:rPr>
              <w:t>)</w:t>
            </w:r>
          </w:p>
        </w:tc>
        <w:tc>
          <w:tcPr>
            <w:tcW w:w="1587" w:type="dxa"/>
          </w:tcPr>
          <w:p w14:paraId="64345213" w14:textId="70CE9CB5" w:rsidR="00B07E30" w:rsidRDefault="00B07E30" w:rsidP="00B07E30">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w:t>
            </w:r>
            <w:r w:rsidRPr="00516747">
              <w:rPr>
                <w:rFonts w:ascii="Angsana New" w:hAnsi="Angsana New"/>
                <w:color w:val="000000"/>
                <w:sz w:val="28"/>
                <w:szCs w:val="28"/>
              </w:rPr>
              <w:t>234</w:t>
            </w:r>
            <w:r>
              <w:rPr>
                <w:rFonts w:ascii="Angsana New" w:hAnsi="Angsana New"/>
                <w:color w:val="000000"/>
                <w:sz w:val="28"/>
                <w:szCs w:val="28"/>
              </w:rPr>
              <w:t>,</w:t>
            </w:r>
            <w:r w:rsidRPr="00516747">
              <w:rPr>
                <w:rFonts w:ascii="Angsana New" w:hAnsi="Angsana New"/>
                <w:color w:val="000000"/>
                <w:sz w:val="28"/>
                <w:szCs w:val="28"/>
              </w:rPr>
              <w:t>450</w:t>
            </w:r>
            <w:r>
              <w:rPr>
                <w:rFonts w:ascii="Angsana New" w:hAnsi="Angsana New"/>
                <w:color w:val="000000"/>
                <w:sz w:val="28"/>
                <w:szCs w:val="28"/>
              </w:rPr>
              <w:t>)</w:t>
            </w:r>
          </w:p>
        </w:tc>
        <w:tc>
          <w:tcPr>
            <w:tcW w:w="1588" w:type="dxa"/>
            <w:vAlign w:val="bottom"/>
          </w:tcPr>
          <w:p w14:paraId="463D8CC7" w14:textId="415EB33B" w:rsidR="00B07E30" w:rsidRPr="00842CEF" w:rsidRDefault="00B07E30" w:rsidP="00B07E30">
            <w:pPr>
              <w:tabs>
                <w:tab w:val="decimal" w:pos="1362"/>
              </w:tabs>
              <w:spacing w:line="400" w:lineRule="exact"/>
              <w:ind w:right="-45"/>
              <w:rPr>
                <w:rFonts w:ascii="Angsana New" w:hAnsi="Angsana New"/>
                <w:color w:val="000000"/>
                <w:sz w:val="28"/>
                <w:szCs w:val="28"/>
                <w:cs/>
              </w:rPr>
            </w:pPr>
            <w:r>
              <w:rPr>
                <w:rFonts w:ascii="Angsana New" w:hAnsi="Angsana New"/>
                <w:color w:val="000000"/>
                <w:sz w:val="28"/>
                <w:szCs w:val="28"/>
              </w:rPr>
              <w:t>(409,584)</w:t>
            </w:r>
          </w:p>
        </w:tc>
      </w:tr>
      <w:tr w:rsidR="008E72DB" w:rsidRPr="00812C3A" w14:paraId="221E57DC" w14:textId="77777777" w:rsidTr="004F5F90">
        <w:tc>
          <w:tcPr>
            <w:tcW w:w="4680" w:type="dxa"/>
            <w:vAlign w:val="bottom"/>
          </w:tcPr>
          <w:p w14:paraId="6ABDB71B" w14:textId="2F22D5C1" w:rsidR="008E72DB" w:rsidRPr="00DB7887" w:rsidRDefault="008E72DB" w:rsidP="008E72DB">
            <w:pPr>
              <w:tabs>
                <w:tab w:val="left" w:pos="2880"/>
                <w:tab w:val="right" w:pos="5040"/>
                <w:tab w:val="right" w:pos="6390"/>
                <w:tab w:val="right" w:pos="8190"/>
              </w:tabs>
              <w:ind w:left="536" w:right="-131" w:hanging="284"/>
              <w:rPr>
                <w:rFonts w:ascii="Angsana New" w:hAnsi="Angsana New"/>
                <w:sz w:val="28"/>
                <w:szCs w:val="28"/>
              </w:rPr>
            </w:pPr>
            <w:r w:rsidRPr="00512F2C">
              <w:rPr>
                <w:rFonts w:ascii="Angsana New" w:hAnsi="Angsana New"/>
                <w:sz w:val="28"/>
                <w:szCs w:val="28"/>
              </w:rPr>
              <w:t>Other current assets</w:t>
            </w:r>
          </w:p>
        </w:tc>
        <w:tc>
          <w:tcPr>
            <w:tcW w:w="1587" w:type="dxa"/>
          </w:tcPr>
          <w:p w14:paraId="0B26818B" w14:textId="22C14377" w:rsidR="008E72DB" w:rsidRPr="00C701D7" w:rsidRDefault="008E72DB" w:rsidP="008E72DB">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w:t>
            </w:r>
            <w:r>
              <w:rPr>
                <w:rFonts w:ascii="Angsana New" w:hAnsi="Angsana New" w:hint="cs"/>
                <w:color w:val="000000"/>
                <w:sz w:val="28"/>
                <w:szCs w:val="28"/>
                <w:cs/>
              </w:rPr>
              <w:t>234</w:t>
            </w:r>
            <w:r>
              <w:rPr>
                <w:rFonts w:ascii="Angsana New" w:hAnsi="Angsana New"/>
                <w:color w:val="000000"/>
                <w:sz w:val="28"/>
                <w:szCs w:val="28"/>
                <w:lang w:val="en-US"/>
              </w:rPr>
              <w:t>,450)</w:t>
            </w:r>
          </w:p>
        </w:tc>
        <w:tc>
          <w:tcPr>
            <w:tcW w:w="1587" w:type="dxa"/>
          </w:tcPr>
          <w:p w14:paraId="5F447933" w14:textId="6B45EEB1" w:rsidR="008E72DB" w:rsidRDefault="008E72DB" w:rsidP="008E72DB">
            <w:pPr>
              <w:tabs>
                <w:tab w:val="decimal" w:pos="1375"/>
              </w:tabs>
              <w:spacing w:line="400" w:lineRule="exact"/>
              <w:ind w:right="-45"/>
              <w:rPr>
                <w:rFonts w:ascii="Angsana New" w:hAnsi="Angsana New"/>
                <w:color w:val="000000"/>
                <w:sz w:val="28"/>
                <w:szCs w:val="28"/>
                <w:cs/>
              </w:rPr>
            </w:pPr>
            <w:r w:rsidRPr="00516747">
              <w:rPr>
                <w:rFonts w:ascii="Angsana New" w:hAnsi="Angsana New"/>
                <w:color w:val="000000"/>
                <w:sz w:val="28"/>
                <w:szCs w:val="28"/>
              </w:rPr>
              <w:t>234</w:t>
            </w:r>
            <w:r>
              <w:rPr>
                <w:rFonts w:ascii="Angsana New" w:hAnsi="Angsana New"/>
                <w:color w:val="000000"/>
                <w:sz w:val="28"/>
                <w:szCs w:val="28"/>
              </w:rPr>
              <w:t>,</w:t>
            </w:r>
            <w:r w:rsidRPr="00516747">
              <w:rPr>
                <w:rFonts w:ascii="Angsana New" w:hAnsi="Angsana New"/>
                <w:color w:val="000000"/>
                <w:sz w:val="28"/>
                <w:szCs w:val="28"/>
              </w:rPr>
              <w:t>450</w:t>
            </w:r>
          </w:p>
        </w:tc>
        <w:tc>
          <w:tcPr>
            <w:tcW w:w="1588" w:type="dxa"/>
            <w:vAlign w:val="bottom"/>
          </w:tcPr>
          <w:p w14:paraId="60EA9336" w14:textId="74E2DA8F" w:rsidR="008E72DB" w:rsidRPr="00842CEF" w:rsidRDefault="008E72DB" w:rsidP="008E72DB">
            <w:pPr>
              <w:tabs>
                <w:tab w:val="decimal" w:pos="1362"/>
              </w:tabs>
              <w:spacing w:line="400" w:lineRule="exact"/>
              <w:ind w:right="-45"/>
              <w:rPr>
                <w:rFonts w:ascii="Angsana New" w:hAnsi="Angsana New"/>
                <w:color w:val="000000"/>
                <w:sz w:val="28"/>
                <w:szCs w:val="28"/>
                <w:cs/>
              </w:rPr>
            </w:pPr>
            <w:r>
              <w:rPr>
                <w:rFonts w:ascii="Angsana New" w:hAnsi="Angsana New"/>
                <w:color w:val="000000"/>
                <w:sz w:val="28"/>
                <w:szCs w:val="28"/>
              </w:rPr>
              <w:t>-</w:t>
            </w:r>
          </w:p>
        </w:tc>
      </w:tr>
    </w:tbl>
    <w:p w14:paraId="06A74A16" w14:textId="77777777" w:rsidR="00CD40F0" w:rsidRDefault="00CD40F0" w:rsidP="00CD40F0">
      <w:pPr>
        <w:tabs>
          <w:tab w:val="left" w:pos="0"/>
          <w:tab w:val="decimal" w:pos="7920"/>
        </w:tabs>
        <w:spacing w:before="240" w:line="240" w:lineRule="atLeast"/>
        <w:jc w:val="both"/>
        <w:rPr>
          <w:rFonts w:ascii="Angsana New" w:hAnsi="Angsana New"/>
          <w:b/>
          <w:bCs/>
          <w:sz w:val="28"/>
          <w:szCs w:val="28"/>
        </w:rPr>
      </w:pPr>
    </w:p>
    <w:tbl>
      <w:tblPr>
        <w:tblW w:w="9442" w:type="dxa"/>
        <w:tblInd w:w="378" w:type="dxa"/>
        <w:tblLayout w:type="fixed"/>
        <w:tblLook w:val="0000" w:firstRow="0" w:lastRow="0" w:firstColumn="0" w:lastColumn="0" w:noHBand="0" w:noVBand="0"/>
      </w:tblPr>
      <w:tblGrid>
        <w:gridCol w:w="4680"/>
        <w:gridCol w:w="1587"/>
        <w:gridCol w:w="1587"/>
        <w:gridCol w:w="1588"/>
      </w:tblGrid>
      <w:tr w:rsidR="008E72DB" w:rsidRPr="00BE794A" w14:paraId="27828BB5" w14:textId="77777777" w:rsidTr="004F5F90">
        <w:trPr>
          <w:tblHeader/>
        </w:trPr>
        <w:tc>
          <w:tcPr>
            <w:tcW w:w="4680" w:type="dxa"/>
            <w:vAlign w:val="bottom"/>
          </w:tcPr>
          <w:p w14:paraId="0C4FC02B" w14:textId="77777777" w:rsidR="008E72DB" w:rsidRPr="00BE794A" w:rsidRDefault="008E72DB">
            <w:pPr>
              <w:tabs>
                <w:tab w:val="left" w:pos="2880"/>
                <w:tab w:val="right" w:pos="5040"/>
                <w:tab w:val="right" w:pos="6390"/>
                <w:tab w:val="right" w:pos="8190"/>
              </w:tabs>
              <w:ind w:right="-43"/>
              <w:jc w:val="both"/>
              <w:rPr>
                <w:rFonts w:ascii="Angsana New" w:hAnsi="Angsana New"/>
                <w:sz w:val="28"/>
                <w:szCs w:val="28"/>
              </w:rPr>
            </w:pPr>
          </w:p>
        </w:tc>
        <w:tc>
          <w:tcPr>
            <w:tcW w:w="1587" w:type="dxa"/>
          </w:tcPr>
          <w:p w14:paraId="6A8BF069" w14:textId="77777777" w:rsidR="008E72DB" w:rsidRPr="00BE794A" w:rsidRDefault="008E72DB">
            <w:pPr>
              <w:tabs>
                <w:tab w:val="left" w:pos="2880"/>
                <w:tab w:val="right" w:pos="5040"/>
                <w:tab w:val="right" w:pos="6390"/>
                <w:tab w:val="right" w:pos="8190"/>
              </w:tabs>
              <w:ind w:left="-18" w:right="-18"/>
              <w:jc w:val="center"/>
              <w:rPr>
                <w:rFonts w:ascii="Angsana New" w:hAnsi="Angsana New"/>
                <w:sz w:val="28"/>
                <w:szCs w:val="28"/>
              </w:rPr>
            </w:pPr>
          </w:p>
        </w:tc>
        <w:tc>
          <w:tcPr>
            <w:tcW w:w="1587" w:type="dxa"/>
          </w:tcPr>
          <w:p w14:paraId="1592CE3B" w14:textId="77777777" w:rsidR="008E72DB" w:rsidRPr="00BE794A" w:rsidRDefault="008E72DB">
            <w:pPr>
              <w:tabs>
                <w:tab w:val="left" w:pos="2880"/>
                <w:tab w:val="right" w:pos="5040"/>
                <w:tab w:val="right" w:pos="6390"/>
                <w:tab w:val="right" w:pos="8190"/>
              </w:tabs>
              <w:ind w:left="-18" w:right="-18"/>
              <w:jc w:val="right"/>
              <w:rPr>
                <w:rFonts w:ascii="Angsana New" w:hAnsi="Angsana New"/>
                <w:sz w:val="28"/>
                <w:szCs w:val="28"/>
                <w:cs/>
              </w:rPr>
            </w:pPr>
          </w:p>
        </w:tc>
        <w:tc>
          <w:tcPr>
            <w:tcW w:w="1588" w:type="dxa"/>
            <w:vAlign w:val="bottom"/>
          </w:tcPr>
          <w:p w14:paraId="3BFE57FE" w14:textId="77777777" w:rsidR="008E72DB" w:rsidRPr="00BE794A" w:rsidRDefault="008E72DB">
            <w:pPr>
              <w:tabs>
                <w:tab w:val="left" w:pos="2880"/>
                <w:tab w:val="right" w:pos="5040"/>
                <w:tab w:val="right" w:pos="6390"/>
                <w:tab w:val="right" w:pos="8190"/>
              </w:tabs>
              <w:ind w:left="-18" w:right="-18"/>
              <w:jc w:val="right"/>
              <w:rPr>
                <w:rFonts w:ascii="Angsana New" w:hAnsi="Angsana New"/>
                <w:sz w:val="28"/>
                <w:szCs w:val="28"/>
              </w:rPr>
            </w:pPr>
            <w:r w:rsidRPr="006F0365">
              <w:rPr>
                <w:rFonts w:ascii="Angsana New" w:hAnsi="Angsana New"/>
                <w:sz w:val="28"/>
                <w:szCs w:val="28"/>
                <w:cs/>
              </w:rPr>
              <w:t>(</w:t>
            </w:r>
            <w:r w:rsidRPr="006F0365">
              <w:rPr>
                <w:rFonts w:ascii="Angsana New" w:hAnsi="Angsana New"/>
                <w:sz w:val="28"/>
                <w:szCs w:val="28"/>
              </w:rPr>
              <w:t>Unit: Baht)</w:t>
            </w:r>
          </w:p>
        </w:tc>
      </w:tr>
      <w:tr w:rsidR="008E72DB" w:rsidRPr="00BE794A" w14:paraId="48DB0F03" w14:textId="77777777" w:rsidTr="004F5F90">
        <w:trPr>
          <w:tblHeader/>
        </w:trPr>
        <w:tc>
          <w:tcPr>
            <w:tcW w:w="4680" w:type="dxa"/>
            <w:vAlign w:val="bottom"/>
          </w:tcPr>
          <w:p w14:paraId="56366FD3" w14:textId="77777777" w:rsidR="008E72DB" w:rsidRPr="00BE794A" w:rsidRDefault="008E72DB">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Pr>
          <w:p w14:paraId="016CE007" w14:textId="2D5A3C34" w:rsidR="008E72DB" w:rsidRPr="00BE794A" w:rsidRDefault="00EC4220">
            <w:pPr>
              <w:tabs>
                <w:tab w:val="left" w:pos="2880"/>
                <w:tab w:val="right" w:pos="5040"/>
                <w:tab w:val="right" w:pos="6390"/>
                <w:tab w:val="right" w:pos="8190"/>
              </w:tabs>
              <w:ind w:left="-18" w:right="-18"/>
              <w:jc w:val="center"/>
              <w:rPr>
                <w:rFonts w:ascii="Angsana New" w:hAnsi="Angsana New"/>
                <w:sz w:val="28"/>
                <w:szCs w:val="28"/>
                <w:cs/>
              </w:rPr>
            </w:pPr>
            <w:r w:rsidRPr="0020002F">
              <w:rPr>
                <w:rFonts w:ascii="Angsana New" w:hAnsi="Angsana New"/>
                <w:sz w:val="28"/>
                <w:szCs w:val="28"/>
              </w:rPr>
              <w:t>Separate financial information</w:t>
            </w:r>
          </w:p>
        </w:tc>
      </w:tr>
      <w:tr w:rsidR="008E72DB" w:rsidRPr="00BE794A" w14:paraId="28A471E2" w14:textId="77777777" w:rsidTr="004F5F90">
        <w:trPr>
          <w:tblHeader/>
        </w:trPr>
        <w:tc>
          <w:tcPr>
            <w:tcW w:w="4680" w:type="dxa"/>
            <w:vAlign w:val="bottom"/>
          </w:tcPr>
          <w:p w14:paraId="16DBAED9" w14:textId="77777777" w:rsidR="008E72DB" w:rsidRPr="00BE794A" w:rsidRDefault="008E72DB">
            <w:pPr>
              <w:tabs>
                <w:tab w:val="left" w:pos="2880"/>
                <w:tab w:val="right" w:pos="5040"/>
                <w:tab w:val="right" w:pos="6390"/>
                <w:tab w:val="right" w:pos="8190"/>
              </w:tabs>
              <w:ind w:right="-43"/>
              <w:jc w:val="both"/>
              <w:rPr>
                <w:rFonts w:ascii="Angsana New" w:hAnsi="Angsana New"/>
                <w:sz w:val="28"/>
                <w:szCs w:val="28"/>
              </w:rPr>
            </w:pPr>
          </w:p>
        </w:tc>
        <w:tc>
          <w:tcPr>
            <w:tcW w:w="4762" w:type="dxa"/>
            <w:gridSpan w:val="3"/>
            <w:tcBorders>
              <w:bottom w:val="single" w:sz="4" w:space="0" w:color="auto"/>
            </w:tcBorders>
          </w:tcPr>
          <w:p w14:paraId="04CF8816" w14:textId="77777777" w:rsidR="008E72DB" w:rsidRPr="00284958" w:rsidRDefault="008E72DB">
            <w:pPr>
              <w:ind w:left="-18" w:right="-18"/>
              <w:jc w:val="center"/>
              <w:rPr>
                <w:rFonts w:ascii="Angsana New" w:hAnsi="Angsana New"/>
                <w:sz w:val="28"/>
                <w:szCs w:val="28"/>
                <w:lang w:val="en-US"/>
              </w:rPr>
            </w:pPr>
            <w:r w:rsidRPr="007D2F1C">
              <w:rPr>
                <w:rFonts w:ascii="Angsana New" w:hAnsi="Angsana New"/>
                <w:sz w:val="28"/>
                <w:szCs w:val="28"/>
              </w:rPr>
              <w:t>For the 3-month period ended March 31, 2025</w:t>
            </w:r>
          </w:p>
        </w:tc>
      </w:tr>
      <w:tr w:rsidR="008E72DB" w:rsidRPr="00BE794A" w14:paraId="6D8EF882" w14:textId="77777777" w:rsidTr="004F5F90">
        <w:trPr>
          <w:tblHeader/>
        </w:trPr>
        <w:tc>
          <w:tcPr>
            <w:tcW w:w="4680" w:type="dxa"/>
            <w:vAlign w:val="bottom"/>
          </w:tcPr>
          <w:p w14:paraId="47B1C64A" w14:textId="77777777" w:rsidR="008E72DB" w:rsidRPr="00BE794A" w:rsidRDefault="008E72DB">
            <w:pPr>
              <w:tabs>
                <w:tab w:val="left" w:pos="2880"/>
                <w:tab w:val="right" w:pos="5040"/>
                <w:tab w:val="right" w:pos="6390"/>
                <w:tab w:val="right" w:pos="8190"/>
              </w:tabs>
              <w:ind w:right="-131"/>
              <w:jc w:val="both"/>
              <w:rPr>
                <w:rFonts w:ascii="Angsana New" w:hAnsi="Angsana New"/>
                <w:sz w:val="28"/>
                <w:szCs w:val="28"/>
                <w:cs/>
              </w:rPr>
            </w:pPr>
          </w:p>
        </w:tc>
        <w:tc>
          <w:tcPr>
            <w:tcW w:w="1587" w:type="dxa"/>
            <w:tcBorders>
              <w:top w:val="single" w:sz="4" w:space="0" w:color="auto"/>
            </w:tcBorders>
          </w:tcPr>
          <w:p w14:paraId="0A10E0E6" w14:textId="77777777" w:rsidR="008E72DB" w:rsidRPr="00BE794A" w:rsidRDefault="008E72DB">
            <w:pPr>
              <w:pBdr>
                <w:bottom w:val="single" w:sz="4" w:space="1" w:color="auto"/>
              </w:pBdr>
              <w:ind w:left="-18" w:right="-18"/>
              <w:jc w:val="center"/>
              <w:rPr>
                <w:rFonts w:ascii="Angsana New" w:hAnsi="Angsana New"/>
                <w:sz w:val="28"/>
                <w:szCs w:val="28"/>
                <w:cs/>
              </w:rPr>
            </w:pPr>
            <w:r w:rsidRPr="000E6522">
              <w:rPr>
                <w:rFonts w:ascii="Angsana New" w:hAnsi="Angsana New"/>
                <w:sz w:val="28"/>
                <w:szCs w:val="28"/>
              </w:rPr>
              <w:t>Before reclassification</w:t>
            </w:r>
          </w:p>
        </w:tc>
        <w:tc>
          <w:tcPr>
            <w:tcW w:w="1587" w:type="dxa"/>
            <w:tcBorders>
              <w:top w:val="single" w:sz="4" w:space="0" w:color="auto"/>
            </w:tcBorders>
          </w:tcPr>
          <w:p w14:paraId="44908D21" w14:textId="77777777" w:rsidR="008E72DB" w:rsidRDefault="008E72DB">
            <w:pPr>
              <w:pBdr>
                <w:bottom w:val="single" w:sz="4" w:space="1" w:color="auto"/>
              </w:pBdr>
              <w:ind w:left="-18" w:right="-18"/>
              <w:jc w:val="center"/>
              <w:rPr>
                <w:rFonts w:ascii="Angsana New" w:hAnsi="Angsana New"/>
                <w:sz w:val="28"/>
                <w:szCs w:val="28"/>
              </w:rPr>
            </w:pPr>
            <w:r w:rsidRPr="00A65E84">
              <w:rPr>
                <w:rFonts w:ascii="Angsana New" w:hAnsi="Angsana New"/>
                <w:sz w:val="28"/>
                <w:szCs w:val="28"/>
              </w:rPr>
              <w:t>Reclassification</w:t>
            </w:r>
          </w:p>
          <w:p w14:paraId="7882FFF4" w14:textId="77777777" w:rsidR="008E72DB" w:rsidRPr="00BE794A" w:rsidRDefault="008E72DB">
            <w:pPr>
              <w:pBdr>
                <w:bottom w:val="single" w:sz="4" w:space="1" w:color="auto"/>
              </w:pBdr>
              <w:ind w:left="-18" w:right="-18"/>
              <w:jc w:val="center"/>
              <w:rPr>
                <w:rFonts w:ascii="Angsana New" w:hAnsi="Angsana New"/>
                <w:sz w:val="28"/>
                <w:szCs w:val="28"/>
                <w:cs/>
              </w:rPr>
            </w:pPr>
          </w:p>
        </w:tc>
        <w:tc>
          <w:tcPr>
            <w:tcW w:w="1588" w:type="dxa"/>
            <w:tcBorders>
              <w:top w:val="single" w:sz="4" w:space="0" w:color="auto"/>
            </w:tcBorders>
          </w:tcPr>
          <w:p w14:paraId="54A23318" w14:textId="77777777" w:rsidR="008E72DB" w:rsidRPr="00BE794A" w:rsidRDefault="008E72DB">
            <w:pPr>
              <w:pBdr>
                <w:bottom w:val="single" w:sz="4" w:space="1" w:color="auto"/>
              </w:pBdr>
              <w:ind w:left="-18" w:right="-18"/>
              <w:jc w:val="center"/>
              <w:rPr>
                <w:rFonts w:ascii="Angsana New" w:hAnsi="Angsana New"/>
                <w:sz w:val="28"/>
                <w:szCs w:val="28"/>
              </w:rPr>
            </w:pPr>
            <w:r w:rsidRPr="000E6522">
              <w:rPr>
                <w:rFonts w:ascii="Angsana New" w:hAnsi="Angsana New"/>
                <w:sz w:val="28"/>
                <w:szCs w:val="28"/>
              </w:rPr>
              <w:t>After reclassification</w:t>
            </w:r>
          </w:p>
        </w:tc>
      </w:tr>
      <w:tr w:rsidR="008E72DB" w:rsidRPr="00BE794A" w14:paraId="429859B4" w14:textId="77777777" w:rsidTr="004F5F90">
        <w:tc>
          <w:tcPr>
            <w:tcW w:w="4680" w:type="dxa"/>
            <w:vAlign w:val="bottom"/>
          </w:tcPr>
          <w:p w14:paraId="20E0766F" w14:textId="77777777" w:rsidR="008E72DB" w:rsidRPr="00E72127" w:rsidRDefault="008E72DB">
            <w:pPr>
              <w:tabs>
                <w:tab w:val="left" w:pos="2880"/>
                <w:tab w:val="right" w:pos="5040"/>
                <w:tab w:val="right" w:pos="6390"/>
                <w:tab w:val="right" w:pos="8190"/>
              </w:tabs>
              <w:spacing w:line="240" w:lineRule="auto"/>
              <w:ind w:right="-131"/>
              <w:rPr>
                <w:rFonts w:ascii="Angsana New" w:hAnsi="Angsana New"/>
                <w:sz w:val="14"/>
                <w:szCs w:val="14"/>
                <w:cs/>
              </w:rPr>
            </w:pPr>
          </w:p>
        </w:tc>
        <w:tc>
          <w:tcPr>
            <w:tcW w:w="1587" w:type="dxa"/>
          </w:tcPr>
          <w:p w14:paraId="5E2C46AE" w14:textId="77777777" w:rsidR="008E72DB" w:rsidRPr="00E72127" w:rsidRDefault="008E72DB">
            <w:pPr>
              <w:tabs>
                <w:tab w:val="decimal" w:pos="1152"/>
              </w:tabs>
              <w:spacing w:line="240" w:lineRule="auto"/>
              <w:ind w:left="-18" w:right="-18"/>
              <w:jc w:val="right"/>
              <w:rPr>
                <w:rFonts w:ascii="Angsana New" w:hAnsi="Angsana New"/>
                <w:sz w:val="14"/>
                <w:szCs w:val="14"/>
                <w:cs/>
              </w:rPr>
            </w:pPr>
          </w:p>
        </w:tc>
        <w:tc>
          <w:tcPr>
            <w:tcW w:w="1587" w:type="dxa"/>
          </w:tcPr>
          <w:p w14:paraId="63A0708D" w14:textId="77777777" w:rsidR="008E72DB" w:rsidRPr="00E72127" w:rsidRDefault="008E72DB">
            <w:pPr>
              <w:tabs>
                <w:tab w:val="decimal" w:pos="1152"/>
              </w:tabs>
              <w:spacing w:line="240" w:lineRule="auto"/>
              <w:ind w:left="-18" w:right="-18"/>
              <w:jc w:val="right"/>
              <w:rPr>
                <w:rFonts w:ascii="Angsana New" w:hAnsi="Angsana New"/>
                <w:sz w:val="14"/>
                <w:szCs w:val="14"/>
                <w:cs/>
              </w:rPr>
            </w:pPr>
          </w:p>
        </w:tc>
        <w:tc>
          <w:tcPr>
            <w:tcW w:w="1588" w:type="dxa"/>
            <w:vAlign w:val="bottom"/>
          </w:tcPr>
          <w:p w14:paraId="1D0ACE48" w14:textId="77777777" w:rsidR="008E72DB" w:rsidRPr="00E72127" w:rsidRDefault="008E72DB">
            <w:pPr>
              <w:tabs>
                <w:tab w:val="decimal" w:pos="1152"/>
              </w:tabs>
              <w:spacing w:line="240" w:lineRule="auto"/>
              <w:ind w:left="-18" w:right="-18"/>
              <w:jc w:val="right"/>
              <w:rPr>
                <w:rFonts w:ascii="Angsana New" w:hAnsi="Angsana New"/>
                <w:sz w:val="14"/>
                <w:szCs w:val="14"/>
                <w:cs/>
              </w:rPr>
            </w:pPr>
          </w:p>
        </w:tc>
      </w:tr>
      <w:tr w:rsidR="008E72DB" w:rsidRPr="00BE794A" w14:paraId="44438567" w14:textId="77777777" w:rsidTr="004F5F90">
        <w:tc>
          <w:tcPr>
            <w:tcW w:w="4680" w:type="dxa"/>
            <w:vAlign w:val="bottom"/>
          </w:tcPr>
          <w:p w14:paraId="69B6150C" w14:textId="77777777" w:rsidR="008E72DB" w:rsidRPr="00B62238" w:rsidRDefault="008E72DB">
            <w:pPr>
              <w:tabs>
                <w:tab w:val="left" w:pos="2880"/>
                <w:tab w:val="right" w:pos="5040"/>
                <w:tab w:val="right" w:pos="6390"/>
                <w:tab w:val="right" w:pos="8190"/>
              </w:tabs>
              <w:ind w:right="-131"/>
              <w:rPr>
                <w:rFonts w:ascii="Angsana New" w:hAnsi="Angsana New"/>
                <w:sz w:val="28"/>
                <w:szCs w:val="28"/>
                <w:lang w:val="en-US"/>
              </w:rPr>
            </w:pPr>
            <w:r w:rsidRPr="004C4BD4">
              <w:rPr>
                <w:rFonts w:ascii="Angsana New" w:hAnsi="Angsana New"/>
                <w:sz w:val="28"/>
                <w:szCs w:val="28"/>
              </w:rPr>
              <w:t>Statements of Cash Flows</w:t>
            </w:r>
          </w:p>
        </w:tc>
        <w:tc>
          <w:tcPr>
            <w:tcW w:w="1587" w:type="dxa"/>
          </w:tcPr>
          <w:p w14:paraId="09525237" w14:textId="77777777" w:rsidR="008E72DB" w:rsidRPr="00BE794A" w:rsidRDefault="008E72DB">
            <w:pPr>
              <w:tabs>
                <w:tab w:val="decimal" w:pos="1152"/>
              </w:tabs>
              <w:ind w:left="-18" w:right="-18"/>
              <w:rPr>
                <w:rFonts w:ascii="Angsana New" w:hAnsi="Angsana New"/>
                <w:sz w:val="28"/>
                <w:szCs w:val="28"/>
              </w:rPr>
            </w:pPr>
          </w:p>
        </w:tc>
        <w:tc>
          <w:tcPr>
            <w:tcW w:w="1587" w:type="dxa"/>
          </w:tcPr>
          <w:p w14:paraId="3628CE30" w14:textId="77777777" w:rsidR="008E72DB" w:rsidRPr="00BE794A" w:rsidRDefault="008E72DB">
            <w:pPr>
              <w:tabs>
                <w:tab w:val="decimal" w:pos="1152"/>
              </w:tabs>
              <w:ind w:left="-18" w:right="-18"/>
              <w:rPr>
                <w:rFonts w:ascii="Angsana New" w:hAnsi="Angsana New"/>
                <w:sz w:val="28"/>
                <w:szCs w:val="28"/>
              </w:rPr>
            </w:pPr>
          </w:p>
        </w:tc>
        <w:tc>
          <w:tcPr>
            <w:tcW w:w="1588" w:type="dxa"/>
            <w:vAlign w:val="bottom"/>
          </w:tcPr>
          <w:p w14:paraId="567AE8D8" w14:textId="77777777" w:rsidR="008E72DB" w:rsidRPr="00BE794A" w:rsidRDefault="008E72DB">
            <w:pPr>
              <w:tabs>
                <w:tab w:val="decimal" w:pos="1362"/>
              </w:tabs>
              <w:ind w:left="-18" w:right="-18"/>
              <w:rPr>
                <w:rFonts w:ascii="Angsana New" w:hAnsi="Angsana New"/>
                <w:sz w:val="28"/>
                <w:szCs w:val="28"/>
              </w:rPr>
            </w:pPr>
          </w:p>
        </w:tc>
      </w:tr>
      <w:tr w:rsidR="008E72DB" w:rsidRPr="00BE794A" w14:paraId="1035F1AC" w14:textId="77777777" w:rsidTr="004F5F90">
        <w:tc>
          <w:tcPr>
            <w:tcW w:w="4680" w:type="dxa"/>
            <w:vAlign w:val="bottom"/>
          </w:tcPr>
          <w:p w14:paraId="6D619F93" w14:textId="77777777" w:rsidR="008E72DB" w:rsidRPr="004C4BD4" w:rsidRDefault="008E72DB">
            <w:pPr>
              <w:tabs>
                <w:tab w:val="left" w:pos="2880"/>
                <w:tab w:val="right" w:pos="5040"/>
                <w:tab w:val="right" w:pos="6390"/>
                <w:tab w:val="right" w:pos="8190"/>
              </w:tabs>
              <w:ind w:right="-131"/>
              <w:rPr>
                <w:rFonts w:ascii="Angsana New" w:hAnsi="Angsana New"/>
                <w:sz w:val="28"/>
                <w:szCs w:val="28"/>
              </w:rPr>
            </w:pPr>
            <w:r w:rsidRPr="00DA34E2">
              <w:rPr>
                <w:rFonts w:ascii="Angsana New" w:hAnsi="Angsana New"/>
                <w:sz w:val="28"/>
                <w:szCs w:val="28"/>
              </w:rPr>
              <w:t>Cash flows from operating activities</w:t>
            </w:r>
          </w:p>
        </w:tc>
        <w:tc>
          <w:tcPr>
            <w:tcW w:w="1587" w:type="dxa"/>
          </w:tcPr>
          <w:p w14:paraId="5533BE77" w14:textId="77777777" w:rsidR="008E72DB" w:rsidRPr="00BE794A" w:rsidRDefault="008E72DB">
            <w:pPr>
              <w:tabs>
                <w:tab w:val="decimal" w:pos="1152"/>
              </w:tabs>
              <w:ind w:left="-18" w:right="-18"/>
              <w:rPr>
                <w:rFonts w:ascii="Angsana New" w:hAnsi="Angsana New"/>
                <w:sz w:val="28"/>
                <w:szCs w:val="28"/>
              </w:rPr>
            </w:pPr>
          </w:p>
        </w:tc>
        <w:tc>
          <w:tcPr>
            <w:tcW w:w="1587" w:type="dxa"/>
          </w:tcPr>
          <w:p w14:paraId="3D1EC302" w14:textId="77777777" w:rsidR="008E72DB" w:rsidRPr="00BE794A" w:rsidRDefault="008E72DB">
            <w:pPr>
              <w:tabs>
                <w:tab w:val="decimal" w:pos="1152"/>
              </w:tabs>
              <w:ind w:left="-18" w:right="-18"/>
              <w:rPr>
                <w:rFonts w:ascii="Angsana New" w:hAnsi="Angsana New"/>
                <w:sz w:val="28"/>
                <w:szCs w:val="28"/>
              </w:rPr>
            </w:pPr>
          </w:p>
        </w:tc>
        <w:tc>
          <w:tcPr>
            <w:tcW w:w="1588" w:type="dxa"/>
            <w:vAlign w:val="bottom"/>
          </w:tcPr>
          <w:p w14:paraId="602BED28" w14:textId="77777777" w:rsidR="008E72DB" w:rsidRPr="00BE794A" w:rsidRDefault="008E72DB">
            <w:pPr>
              <w:tabs>
                <w:tab w:val="decimal" w:pos="1362"/>
              </w:tabs>
              <w:ind w:left="-18" w:right="-18"/>
              <w:rPr>
                <w:rFonts w:ascii="Angsana New" w:hAnsi="Angsana New"/>
                <w:sz w:val="28"/>
                <w:szCs w:val="28"/>
              </w:rPr>
            </w:pPr>
          </w:p>
        </w:tc>
      </w:tr>
      <w:tr w:rsidR="00193969" w:rsidRPr="00812C3A" w14:paraId="4D7275C4" w14:textId="77777777" w:rsidTr="004F5F90">
        <w:tc>
          <w:tcPr>
            <w:tcW w:w="4680" w:type="dxa"/>
            <w:vAlign w:val="bottom"/>
          </w:tcPr>
          <w:p w14:paraId="00851AAC" w14:textId="77777777" w:rsidR="00193969" w:rsidRPr="00BE794A" w:rsidRDefault="00193969" w:rsidP="00193969">
            <w:pPr>
              <w:tabs>
                <w:tab w:val="left" w:pos="2880"/>
                <w:tab w:val="right" w:pos="5040"/>
                <w:tab w:val="right" w:pos="6390"/>
                <w:tab w:val="right" w:pos="8190"/>
              </w:tabs>
              <w:ind w:left="536" w:right="-131" w:hanging="284"/>
              <w:rPr>
                <w:rFonts w:ascii="Angsana New" w:hAnsi="Angsana New"/>
                <w:sz w:val="28"/>
                <w:szCs w:val="28"/>
                <w:cs/>
              </w:rPr>
            </w:pPr>
            <w:r w:rsidRPr="001F72CE">
              <w:rPr>
                <w:rFonts w:ascii="Angsana New" w:hAnsi="Angsana New"/>
                <w:sz w:val="28"/>
                <w:szCs w:val="28"/>
              </w:rPr>
              <w:t>Amortisation</w:t>
            </w:r>
          </w:p>
        </w:tc>
        <w:tc>
          <w:tcPr>
            <w:tcW w:w="1587" w:type="dxa"/>
          </w:tcPr>
          <w:p w14:paraId="0D5CDB08" w14:textId="4B4F492F" w:rsidR="00193969" w:rsidRPr="00812C3A" w:rsidRDefault="00193969" w:rsidP="00193969">
            <w:pPr>
              <w:tabs>
                <w:tab w:val="decimal" w:pos="1375"/>
              </w:tabs>
              <w:spacing w:line="400" w:lineRule="exact"/>
              <w:ind w:right="-45"/>
              <w:rPr>
                <w:rFonts w:ascii="Angsana New" w:hAnsi="Angsana New"/>
                <w:color w:val="000000"/>
                <w:sz w:val="28"/>
                <w:szCs w:val="28"/>
              </w:rPr>
            </w:pPr>
            <w:r>
              <w:rPr>
                <w:rFonts w:ascii="Angsana New" w:hAnsi="Angsana New" w:hint="cs"/>
                <w:color w:val="000000"/>
                <w:sz w:val="28"/>
                <w:szCs w:val="28"/>
                <w:cs/>
              </w:rPr>
              <w:t>-</w:t>
            </w:r>
          </w:p>
        </w:tc>
        <w:tc>
          <w:tcPr>
            <w:tcW w:w="1587" w:type="dxa"/>
          </w:tcPr>
          <w:p w14:paraId="3E4B6B45" w14:textId="062AAA66" w:rsidR="00193969" w:rsidRPr="000978FE" w:rsidRDefault="00193969" w:rsidP="00193969">
            <w:pPr>
              <w:tabs>
                <w:tab w:val="decimal" w:pos="1375"/>
              </w:tabs>
              <w:spacing w:line="400" w:lineRule="exact"/>
              <w:ind w:right="-45"/>
              <w:rPr>
                <w:rFonts w:ascii="Angsana New" w:hAnsi="Angsana New"/>
                <w:color w:val="000000"/>
                <w:sz w:val="28"/>
                <w:szCs w:val="28"/>
                <w:lang w:val="en-US"/>
              </w:rPr>
            </w:pPr>
            <w:r w:rsidRPr="00B71918">
              <w:rPr>
                <w:rFonts w:ascii="Angsana New" w:hAnsi="Angsana New"/>
                <w:color w:val="000000"/>
                <w:sz w:val="28"/>
                <w:szCs w:val="28"/>
                <w:cs/>
              </w:rPr>
              <w:t>446</w:t>
            </w:r>
            <w:r>
              <w:rPr>
                <w:rFonts w:ascii="Angsana New" w:hAnsi="Angsana New"/>
                <w:color w:val="000000"/>
                <w:sz w:val="28"/>
                <w:szCs w:val="28"/>
                <w:lang w:val="en-US"/>
              </w:rPr>
              <w:t>,</w:t>
            </w:r>
            <w:r w:rsidRPr="00B71918">
              <w:rPr>
                <w:rFonts w:ascii="Angsana New" w:hAnsi="Angsana New"/>
                <w:color w:val="000000"/>
                <w:sz w:val="28"/>
                <w:szCs w:val="28"/>
                <w:cs/>
              </w:rPr>
              <w:t>126</w:t>
            </w:r>
          </w:p>
        </w:tc>
        <w:tc>
          <w:tcPr>
            <w:tcW w:w="1588" w:type="dxa"/>
            <w:vAlign w:val="bottom"/>
          </w:tcPr>
          <w:p w14:paraId="6E5EFF3B" w14:textId="4A1C88E9" w:rsidR="00193969" w:rsidRPr="00812C3A" w:rsidRDefault="00193969" w:rsidP="00193969">
            <w:pPr>
              <w:tabs>
                <w:tab w:val="decimal" w:pos="1362"/>
              </w:tabs>
              <w:spacing w:line="400" w:lineRule="exact"/>
              <w:ind w:right="-45"/>
              <w:rPr>
                <w:rFonts w:ascii="Angsana New" w:hAnsi="Angsana New"/>
                <w:color w:val="000000"/>
                <w:sz w:val="28"/>
                <w:szCs w:val="28"/>
              </w:rPr>
            </w:pPr>
            <w:r w:rsidRPr="00B71918">
              <w:rPr>
                <w:rFonts w:ascii="Angsana New" w:hAnsi="Angsana New"/>
                <w:color w:val="000000"/>
                <w:sz w:val="28"/>
                <w:szCs w:val="28"/>
                <w:cs/>
              </w:rPr>
              <w:t>446</w:t>
            </w:r>
            <w:r>
              <w:rPr>
                <w:rFonts w:ascii="Angsana New" w:hAnsi="Angsana New"/>
                <w:color w:val="000000"/>
                <w:sz w:val="28"/>
                <w:szCs w:val="28"/>
                <w:lang w:val="en-US"/>
              </w:rPr>
              <w:t>,</w:t>
            </w:r>
            <w:r w:rsidRPr="00B71918">
              <w:rPr>
                <w:rFonts w:ascii="Angsana New" w:hAnsi="Angsana New"/>
                <w:color w:val="000000"/>
                <w:sz w:val="28"/>
                <w:szCs w:val="28"/>
                <w:cs/>
              </w:rPr>
              <w:t>126</w:t>
            </w:r>
          </w:p>
        </w:tc>
      </w:tr>
      <w:tr w:rsidR="00193969" w:rsidRPr="00812C3A" w14:paraId="0B7BE3BB" w14:textId="77777777" w:rsidTr="004F5F90">
        <w:tc>
          <w:tcPr>
            <w:tcW w:w="4680" w:type="dxa"/>
            <w:vAlign w:val="bottom"/>
          </w:tcPr>
          <w:p w14:paraId="3B1CB971" w14:textId="77777777" w:rsidR="00193969" w:rsidRPr="00C701D7" w:rsidRDefault="00193969" w:rsidP="00193969">
            <w:pPr>
              <w:tabs>
                <w:tab w:val="left" w:pos="2880"/>
                <w:tab w:val="right" w:pos="5040"/>
                <w:tab w:val="right" w:pos="6390"/>
                <w:tab w:val="right" w:pos="8190"/>
              </w:tabs>
              <w:ind w:left="536" w:right="-131" w:hanging="284"/>
              <w:rPr>
                <w:rFonts w:ascii="Angsana New" w:hAnsi="Angsana New"/>
                <w:sz w:val="28"/>
                <w:szCs w:val="28"/>
                <w:lang w:val="en-US"/>
              </w:rPr>
            </w:pPr>
            <w:r w:rsidRPr="00DA33BD">
              <w:rPr>
                <w:rFonts w:ascii="Angsana New" w:hAnsi="Angsana New"/>
                <w:sz w:val="28"/>
                <w:szCs w:val="28"/>
              </w:rPr>
              <w:t>Trade and other current receivables</w:t>
            </w:r>
          </w:p>
        </w:tc>
        <w:tc>
          <w:tcPr>
            <w:tcW w:w="1587" w:type="dxa"/>
          </w:tcPr>
          <w:p w14:paraId="58030AB4" w14:textId="4E995D9A" w:rsidR="00193969" w:rsidRPr="00812C3A" w:rsidRDefault="00193969" w:rsidP="00193969">
            <w:pPr>
              <w:tabs>
                <w:tab w:val="decimal" w:pos="1375"/>
              </w:tabs>
              <w:spacing w:line="400" w:lineRule="exact"/>
              <w:ind w:right="-45"/>
              <w:rPr>
                <w:rFonts w:ascii="Angsana New" w:hAnsi="Angsana New"/>
                <w:color w:val="000000"/>
                <w:sz w:val="28"/>
                <w:szCs w:val="28"/>
              </w:rPr>
            </w:pPr>
            <w:r w:rsidRPr="00C9534F">
              <w:rPr>
                <w:rFonts w:ascii="Angsana New" w:hAnsi="Angsana New"/>
                <w:color w:val="000000"/>
                <w:sz w:val="28"/>
                <w:szCs w:val="28"/>
              </w:rPr>
              <w:t>8</w:t>
            </w:r>
            <w:r>
              <w:rPr>
                <w:rFonts w:ascii="Angsana New" w:hAnsi="Angsana New"/>
                <w:color w:val="000000"/>
                <w:sz w:val="28"/>
                <w:szCs w:val="28"/>
              </w:rPr>
              <w:t>,</w:t>
            </w:r>
            <w:r w:rsidRPr="00C9534F">
              <w:rPr>
                <w:rFonts w:ascii="Angsana New" w:hAnsi="Angsana New"/>
                <w:color w:val="000000"/>
                <w:sz w:val="28"/>
                <w:szCs w:val="28"/>
              </w:rPr>
              <w:t>776</w:t>
            </w:r>
            <w:r>
              <w:rPr>
                <w:rFonts w:ascii="Angsana New" w:hAnsi="Angsana New"/>
                <w:color w:val="000000"/>
                <w:sz w:val="28"/>
                <w:szCs w:val="28"/>
              </w:rPr>
              <w:t>,</w:t>
            </w:r>
            <w:r w:rsidRPr="00C9534F">
              <w:rPr>
                <w:rFonts w:ascii="Angsana New" w:hAnsi="Angsana New"/>
                <w:color w:val="000000"/>
                <w:sz w:val="28"/>
                <w:szCs w:val="28"/>
              </w:rPr>
              <w:t>228</w:t>
            </w:r>
          </w:p>
        </w:tc>
        <w:tc>
          <w:tcPr>
            <w:tcW w:w="1587" w:type="dxa"/>
          </w:tcPr>
          <w:p w14:paraId="07BE6F64" w14:textId="2061E438" w:rsidR="00193969" w:rsidRPr="00812C3A" w:rsidRDefault="00193969" w:rsidP="00193969">
            <w:pPr>
              <w:tabs>
                <w:tab w:val="decimal" w:pos="1375"/>
              </w:tabs>
              <w:spacing w:line="400" w:lineRule="exact"/>
              <w:ind w:right="-45"/>
              <w:rPr>
                <w:rFonts w:ascii="Angsana New" w:hAnsi="Angsana New"/>
                <w:color w:val="000000"/>
                <w:sz w:val="28"/>
                <w:szCs w:val="28"/>
              </w:rPr>
            </w:pPr>
            <w:r>
              <w:rPr>
                <w:rFonts w:ascii="Angsana New" w:hAnsi="Angsana New"/>
                <w:color w:val="000000"/>
                <w:sz w:val="28"/>
                <w:szCs w:val="28"/>
              </w:rPr>
              <w:t>(</w:t>
            </w:r>
            <w:r w:rsidRPr="00337970">
              <w:rPr>
                <w:rFonts w:ascii="Angsana New" w:hAnsi="Angsana New"/>
                <w:color w:val="000000"/>
                <w:sz w:val="28"/>
                <w:szCs w:val="28"/>
              </w:rPr>
              <w:t>446</w:t>
            </w:r>
            <w:r>
              <w:rPr>
                <w:rFonts w:ascii="Angsana New" w:hAnsi="Angsana New"/>
                <w:color w:val="000000"/>
                <w:sz w:val="28"/>
                <w:szCs w:val="28"/>
              </w:rPr>
              <w:t>,</w:t>
            </w:r>
            <w:r w:rsidRPr="00337970">
              <w:rPr>
                <w:rFonts w:ascii="Angsana New" w:hAnsi="Angsana New"/>
                <w:color w:val="000000"/>
                <w:sz w:val="28"/>
                <w:szCs w:val="28"/>
              </w:rPr>
              <w:t>126</w:t>
            </w:r>
            <w:r>
              <w:rPr>
                <w:rFonts w:ascii="Angsana New" w:hAnsi="Angsana New"/>
                <w:color w:val="000000"/>
                <w:sz w:val="28"/>
                <w:szCs w:val="28"/>
              </w:rPr>
              <w:t>)</w:t>
            </w:r>
          </w:p>
        </w:tc>
        <w:tc>
          <w:tcPr>
            <w:tcW w:w="1588" w:type="dxa"/>
            <w:vAlign w:val="bottom"/>
          </w:tcPr>
          <w:p w14:paraId="2FC3F432" w14:textId="631915D2" w:rsidR="00193969" w:rsidRPr="00812C3A" w:rsidRDefault="00193969" w:rsidP="00193969">
            <w:pPr>
              <w:tabs>
                <w:tab w:val="decimal" w:pos="1362"/>
              </w:tabs>
              <w:spacing w:line="400" w:lineRule="exact"/>
              <w:ind w:right="-45"/>
              <w:rPr>
                <w:rFonts w:ascii="Angsana New" w:hAnsi="Angsana New"/>
                <w:color w:val="000000"/>
                <w:sz w:val="28"/>
                <w:szCs w:val="28"/>
              </w:rPr>
            </w:pPr>
            <w:r>
              <w:rPr>
                <w:rFonts w:ascii="Angsana New" w:hAnsi="Angsana New"/>
                <w:color w:val="000000"/>
                <w:sz w:val="28"/>
                <w:szCs w:val="28"/>
              </w:rPr>
              <w:t>8,330,102</w:t>
            </w:r>
          </w:p>
        </w:tc>
      </w:tr>
      <w:tr w:rsidR="00193969" w:rsidRPr="00812C3A" w14:paraId="7476503E" w14:textId="77777777" w:rsidTr="004F5F90">
        <w:tc>
          <w:tcPr>
            <w:tcW w:w="4680" w:type="dxa"/>
            <w:vAlign w:val="bottom"/>
          </w:tcPr>
          <w:p w14:paraId="2ADC2DF0" w14:textId="77777777" w:rsidR="00193969" w:rsidRPr="00DB7887" w:rsidRDefault="00193969" w:rsidP="00193969">
            <w:pPr>
              <w:tabs>
                <w:tab w:val="left" w:pos="2880"/>
                <w:tab w:val="right" w:pos="5040"/>
                <w:tab w:val="right" w:pos="6390"/>
                <w:tab w:val="right" w:pos="8190"/>
              </w:tabs>
              <w:ind w:left="536" w:right="-131" w:hanging="284"/>
              <w:rPr>
                <w:rFonts w:ascii="Angsana New" w:hAnsi="Angsana New"/>
                <w:sz w:val="28"/>
                <w:szCs w:val="28"/>
              </w:rPr>
            </w:pPr>
            <w:r w:rsidRPr="00936F5C">
              <w:rPr>
                <w:rFonts w:ascii="Angsana New" w:hAnsi="Angsana New"/>
                <w:sz w:val="28"/>
                <w:szCs w:val="28"/>
              </w:rPr>
              <w:t>Trade and other current payables</w:t>
            </w:r>
          </w:p>
        </w:tc>
        <w:tc>
          <w:tcPr>
            <w:tcW w:w="1587" w:type="dxa"/>
          </w:tcPr>
          <w:p w14:paraId="5BDB2215" w14:textId="0D0E44B7" w:rsidR="00193969" w:rsidRPr="00C701D7" w:rsidRDefault="00193969" w:rsidP="00193969">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w:t>
            </w:r>
            <w:r w:rsidRPr="008C782C">
              <w:rPr>
                <w:rFonts w:ascii="Angsana New" w:hAnsi="Angsana New"/>
                <w:color w:val="000000"/>
                <w:sz w:val="28"/>
                <w:szCs w:val="28"/>
              </w:rPr>
              <w:t>1</w:t>
            </w:r>
            <w:r>
              <w:rPr>
                <w:rFonts w:ascii="Angsana New" w:hAnsi="Angsana New"/>
                <w:color w:val="000000"/>
                <w:sz w:val="28"/>
                <w:szCs w:val="28"/>
              </w:rPr>
              <w:t>,</w:t>
            </w:r>
            <w:r w:rsidRPr="008C782C">
              <w:rPr>
                <w:rFonts w:ascii="Angsana New" w:hAnsi="Angsana New"/>
                <w:color w:val="000000"/>
                <w:sz w:val="28"/>
                <w:szCs w:val="28"/>
              </w:rPr>
              <w:t>784</w:t>
            </w:r>
            <w:r>
              <w:rPr>
                <w:rFonts w:ascii="Angsana New" w:hAnsi="Angsana New"/>
                <w:color w:val="000000"/>
                <w:sz w:val="28"/>
                <w:szCs w:val="28"/>
              </w:rPr>
              <w:t>,</w:t>
            </w:r>
            <w:r w:rsidRPr="008C782C">
              <w:rPr>
                <w:rFonts w:ascii="Angsana New" w:hAnsi="Angsana New"/>
                <w:color w:val="000000"/>
                <w:sz w:val="28"/>
                <w:szCs w:val="28"/>
              </w:rPr>
              <w:t>356</w:t>
            </w:r>
            <w:r>
              <w:rPr>
                <w:rFonts w:ascii="Angsana New" w:hAnsi="Angsana New"/>
                <w:color w:val="000000"/>
                <w:sz w:val="28"/>
                <w:szCs w:val="28"/>
              </w:rPr>
              <w:t>)</w:t>
            </w:r>
          </w:p>
        </w:tc>
        <w:tc>
          <w:tcPr>
            <w:tcW w:w="1587" w:type="dxa"/>
          </w:tcPr>
          <w:p w14:paraId="00B76DED" w14:textId="720B2C92" w:rsidR="00193969" w:rsidRDefault="00193969" w:rsidP="00193969">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w:t>
            </w:r>
            <w:r w:rsidRPr="005C3169">
              <w:rPr>
                <w:rFonts w:ascii="Angsana New" w:hAnsi="Angsana New"/>
                <w:color w:val="000000"/>
                <w:sz w:val="28"/>
                <w:szCs w:val="28"/>
              </w:rPr>
              <w:t>53</w:t>
            </w:r>
            <w:r>
              <w:rPr>
                <w:rFonts w:ascii="Angsana New" w:hAnsi="Angsana New"/>
                <w:color w:val="000000"/>
                <w:sz w:val="28"/>
                <w:szCs w:val="28"/>
              </w:rPr>
              <w:t>,</w:t>
            </w:r>
            <w:r w:rsidRPr="005C3169">
              <w:rPr>
                <w:rFonts w:ascii="Angsana New" w:hAnsi="Angsana New"/>
                <w:color w:val="000000"/>
                <w:sz w:val="28"/>
                <w:szCs w:val="28"/>
              </w:rPr>
              <w:t>728</w:t>
            </w:r>
            <w:r>
              <w:rPr>
                <w:rFonts w:ascii="Angsana New" w:hAnsi="Angsana New"/>
                <w:color w:val="000000"/>
                <w:sz w:val="28"/>
                <w:szCs w:val="28"/>
              </w:rPr>
              <w:t>)</w:t>
            </w:r>
          </w:p>
        </w:tc>
        <w:tc>
          <w:tcPr>
            <w:tcW w:w="1588" w:type="dxa"/>
            <w:vAlign w:val="bottom"/>
          </w:tcPr>
          <w:p w14:paraId="1800DEF6" w14:textId="3F0B0C11" w:rsidR="00193969" w:rsidRPr="00842CEF" w:rsidRDefault="00193969" w:rsidP="00193969">
            <w:pPr>
              <w:tabs>
                <w:tab w:val="decimal" w:pos="1362"/>
              </w:tabs>
              <w:spacing w:line="400" w:lineRule="exact"/>
              <w:ind w:right="-45"/>
              <w:rPr>
                <w:rFonts w:ascii="Angsana New" w:hAnsi="Angsana New"/>
                <w:color w:val="000000"/>
                <w:sz w:val="28"/>
                <w:szCs w:val="28"/>
                <w:cs/>
              </w:rPr>
            </w:pPr>
            <w:r>
              <w:rPr>
                <w:rFonts w:ascii="Angsana New" w:hAnsi="Angsana New"/>
                <w:color w:val="000000"/>
                <w:sz w:val="28"/>
                <w:szCs w:val="28"/>
              </w:rPr>
              <w:t>(1,838,084)</w:t>
            </w:r>
          </w:p>
        </w:tc>
      </w:tr>
      <w:tr w:rsidR="00193969" w:rsidRPr="00812C3A" w14:paraId="29F7F998" w14:textId="77777777" w:rsidTr="004F5F90">
        <w:tc>
          <w:tcPr>
            <w:tcW w:w="4680" w:type="dxa"/>
            <w:vAlign w:val="bottom"/>
          </w:tcPr>
          <w:p w14:paraId="79F14DCC" w14:textId="77777777" w:rsidR="00193969" w:rsidRPr="00DB7887" w:rsidRDefault="00193969" w:rsidP="00193969">
            <w:pPr>
              <w:tabs>
                <w:tab w:val="left" w:pos="2880"/>
                <w:tab w:val="right" w:pos="5040"/>
                <w:tab w:val="right" w:pos="6390"/>
                <w:tab w:val="right" w:pos="8190"/>
              </w:tabs>
              <w:ind w:left="536" w:right="-131" w:hanging="284"/>
              <w:rPr>
                <w:rFonts w:ascii="Angsana New" w:hAnsi="Angsana New"/>
                <w:sz w:val="28"/>
                <w:szCs w:val="28"/>
              </w:rPr>
            </w:pPr>
            <w:r w:rsidRPr="00512F2C">
              <w:rPr>
                <w:rFonts w:ascii="Angsana New" w:hAnsi="Angsana New"/>
                <w:sz w:val="28"/>
                <w:szCs w:val="28"/>
              </w:rPr>
              <w:t>Other current assets</w:t>
            </w:r>
          </w:p>
        </w:tc>
        <w:tc>
          <w:tcPr>
            <w:tcW w:w="1587" w:type="dxa"/>
          </w:tcPr>
          <w:p w14:paraId="394289AA" w14:textId="56996ADF" w:rsidR="00193969" w:rsidRPr="00C701D7" w:rsidRDefault="00193969" w:rsidP="00193969">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(53,728)</w:t>
            </w:r>
          </w:p>
        </w:tc>
        <w:tc>
          <w:tcPr>
            <w:tcW w:w="1587" w:type="dxa"/>
          </w:tcPr>
          <w:p w14:paraId="48A810A7" w14:textId="31D5BED7" w:rsidR="00193969" w:rsidRDefault="00193969" w:rsidP="00193969">
            <w:pPr>
              <w:tabs>
                <w:tab w:val="decimal" w:pos="1375"/>
              </w:tabs>
              <w:spacing w:line="400" w:lineRule="exact"/>
              <w:ind w:right="-45"/>
              <w:rPr>
                <w:rFonts w:ascii="Angsana New" w:hAnsi="Angsana New"/>
                <w:color w:val="000000"/>
                <w:sz w:val="28"/>
                <w:szCs w:val="28"/>
                <w:cs/>
              </w:rPr>
            </w:pPr>
            <w:r>
              <w:rPr>
                <w:rFonts w:ascii="Angsana New" w:hAnsi="Angsana New"/>
                <w:color w:val="000000"/>
                <w:sz w:val="28"/>
                <w:szCs w:val="28"/>
              </w:rPr>
              <w:t>53,728</w:t>
            </w:r>
          </w:p>
        </w:tc>
        <w:tc>
          <w:tcPr>
            <w:tcW w:w="1588" w:type="dxa"/>
            <w:vAlign w:val="bottom"/>
          </w:tcPr>
          <w:p w14:paraId="7293C4F6" w14:textId="5B2B90B7" w:rsidR="00193969" w:rsidRPr="00842CEF" w:rsidRDefault="00193969" w:rsidP="00193969">
            <w:pPr>
              <w:tabs>
                <w:tab w:val="decimal" w:pos="1362"/>
              </w:tabs>
              <w:spacing w:line="400" w:lineRule="exact"/>
              <w:ind w:right="-45"/>
              <w:rPr>
                <w:rFonts w:ascii="Angsana New" w:hAnsi="Angsana New"/>
                <w:color w:val="000000"/>
                <w:sz w:val="28"/>
                <w:szCs w:val="28"/>
                <w:cs/>
              </w:rPr>
            </w:pPr>
            <w:r>
              <w:rPr>
                <w:rFonts w:ascii="Angsana New" w:hAnsi="Angsana New"/>
                <w:color w:val="000000"/>
                <w:sz w:val="28"/>
                <w:szCs w:val="28"/>
              </w:rPr>
              <w:t>-</w:t>
            </w:r>
          </w:p>
        </w:tc>
      </w:tr>
    </w:tbl>
    <w:p w14:paraId="28495A95" w14:textId="3A82128D" w:rsidR="00F15D2D" w:rsidRPr="004B07C8" w:rsidRDefault="00F845B8"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Related-party transactions</w:t>
      </w:r>
    </w:p>
    <w:p w14:paraId="10B0A765" w14:textId="6DEE25F5" w:rsidR="00945202" w:rsidRPr="004B07C8" w:rsidRDefault="002960C1" w:rsidP="004F5F90">
      <w:pPr>
        <w:spacing w:before="120" w:after="120"/>
        <w:ind w:left="360"/>
        <w:jc w:val="thaiDistribute"/>
        <w:rPr>
          <w:rFonts w:ascii="Angsana New" w:hAnsi="Angsana New"/>
          <w:color w:val="000000" w:themeColor="text1"/>
          <w:sz w:val="28"/>
          <w:szCs w:val="28"/>
        </w:rPr>
      </w:pPr>
      <w:r w:rsidRPr="004B07C8">
        <w:rPr>
          <w:rFonts w:ascii="Angsana New" w:hAnsi="Angsana New"/>
          <w:color w:val="000000" w:themeColor="text1"/>
          <w:sz w:val="28"/>
          <w:szCs w:val="28"/>
        </w:rPr>
        <w:t xml:space="preserve">For the purposes of </w:t>
      </w:r>
      <w:proofErr w:type="gramStart"/>
      <w:r w:rsidRPr="004B07C8">
        <w:rPr>
          <w:rFonts w:ascii="Angsana New" w:hAnsi="Angsana New"/>
          <w:color w:val="000000" w:themeColor="text1"/>
          <w:sz w:val="28"/>
          <w:szCs w:val="28"/>
        </w:rPr>
        <w:t>these financial information</w:t>
      </w:r>
      <w:proofErr w:type="gramEnd"/>
      <w:r w:rsidRPr="004B07C8">
        <w:rPr>
          <w:rFonts w:ascii="Angsana New" w:hAnsi="Angsana New"/>
          <w:color w:val="000000" w:themeColor="text1"/>
          <w:sz w:val="28"/>
          <w:szCs w:val="28"/>
        </w:rPr>
        <w:t>,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21E2D1D" w14:textId="08877909" w:rsidR="009450DF" w:rsidRPr="004B07C8" w:rsidRDefault="00B43F82" w:rsidP="004F5F90">
      <w:pPr>
        <w:pStyle w:val="ListParagraph"/>
        <w:numPr>
          <w:ilvl w:val="1"/>
          <w:numId w:val="11"/>
        </w:numPr>
        <w:tabs>
          <w:tab w:val="clear" w:pos="227"/>
          <w:tab w:val="clear" w:pos="454"/>
          <w:tab w:val="clear" w:pos="680"/>
        </w:tabs>
        <w:ind w:left="360"/>
        <w:outlineLvl w:val="0"/>
        <w:rPr>
          <w:rFonts w:ascii="Angsana New" w:hAnsi="Angsana New"/>
          <w:sz w:val="28"/>
          <w:szCs w:val="28"/>
        </w:rPr>
      </w:pPr>
      <w:r w:rsidRPr="004B07C8">
        <w:rPr>
          <w:rFonts w:ascii="Angsana New" w:hAnsi="Angsana New"/>
          <w:sz w:val="28"/>
          <w:szCs w:val="28"/>
        </w:rPr>
        <w:t>Transaction in statement of financial position</w:t>
      </w:r>
    </w:p>
    <w:p w14:paraId="6729D132" w14:textId="26F8F60D" w:rsidR="00D64CD4" w:rsidRPr="004B07C8" w:rsidRDefault="00AD62A6" w:rsidP="004F5F90">
      <w:pPr>
        <w:pStyle w:val="ListParagraph"/>
        <w:tabs>
          <w:tab w:val="clear" w:pos="227"/>
          <w:tab w:val="clear" w:pos="454"/>
          <w:tab w:val="clear" w:pos="680"/>
        </w:tabs>
        <w:ind w:left="900" w:hanging="540"/>
        <w:outlineLvl w:val="0"/>
        <w:rPr>
          <w:rFonts w:ascii="Angsana New" w:hAnsi="Angsana New"/>
          <w:sz w:val="28"/>
          <w:szCs w:val="28"/>
        </w:rPr>
      </w:pPr>
      <w:r w:rsidRPr="004B07C8">
        <w:rPr>
          <w:rFonts w:ascii="Angsana New" w:hAnsi="Angsana New"/>
          <w:sz w:val="28"/>
          <w:szCs w:val="28"/>
        </w:rPr>
        <w:t xml:space="preserve">Balances of transactions with related parties as at March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hint="cs"/>
          <w:sz w:val="28"/>
          <w:szCs w:val="28"/>
          <w:cs/>
        </w:rPr>
        <w:t>6</w:t>
      </w:r>
      <w:r w:rsidRPr="004B07C8">
        <w:rPr>
          <w:rFonts w:ascii="Angsana New" w:hAnsi="Angsana New"/>
          <w:sz w:val="28"/>
          <w:szCs w:val="28"/>
          <w:cs/>
        </w:rPr>
        <w:t xml:space="preserve"> </w:t>
      </w:r>
      <w:r w:rsidRPr="004B07C8">
        <w:rPr>
          <w:rFonts w:ascii="Angsana New" w:hAnsi="Angsana New"/>
          <w:sz w:val="28"/>
          <w:szCs w:val="28"/>
        </w:rPr>
        <w:t xml:space="preserve">and 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hint="cs"/>
          <w:sz w:val="28"/>
          <w:szCs w:val="28"/>
          <w:cs/>
        </w:rPr>
        <w:t>5</w:t>
      </w:r>
      <w:r w:rsidRPr="004B07C8">
        <w:rPr>
          <w:rFonts w:ascii="Angsana New" w:hAnsi="Angsana New"/>
          <w:sz w:val="28"/>
          <w:szCs w:val="28"/>
          <w:cs/>
        </w:rPr>
        <w:t xml:space="preserve"> </w:t>
      </w:r>
      <w:r w:rsidRPr="004B07C8">
        <w:rPr>
          <w:rFonts w:ascii="Angsana New" w:hAnsi="Angsana New"/>
          <w:sz w:val="28"/>
          <w:szCs w:val="28"/>
        </w:rPr>
        <w:t>are as follows:</w:t>
      </w:r>
    </w:p>
    <w:tbl>
      <w:tblPr>
        <w:tblW w:w="9525" w:type="dxa"/>
        <w:tblInd w:w="378" w:type="dxa"/>
        <w:shd w:val="clear" w:color="auto" w:fill="FFFF00"/>
        <w:tblLook w:val="04A0" w:firstRow="1" w:lastRow="0" w:firstColumn="1" w:lastColumn="0" w:noHBand="0" w:noVBand="1"/>
      </w:tblPr>
      <w:tblGrid>
        <w:gridCol w:w="3060"/>
        <w:gridCol w:w="1531"/>
        <w:gridCol w:w="1701"/>
        <w:gridCol w:w="1531"/>
        <w:gridCol w:w="1702"/>
      </w:tblGrid>
      <w:tr w:rsidR="00C72284" w:rsidRPr="004B07C8" w14:paraId="1B7D5697" w14:textId="77777777" w:rsidTr="004F5F90">
        <w:trPr>
          <w:trHeight w:val="202"/>
          <w:tblHeader/>
        </w:trPr>
        <w:tc>
          <w:tcPr>
            <w:tcW w:w="3060" w:type="dxa"/>
          </w:tcPr>
          <w:p w14:paraId="02448487" w14:textId="77777777" w:rsidR="00500415" w:rsidRPr="004B07C8" w:rsidRDefault="00500415">
            <w:pPr>
              <w:spacing w:line="400" w:lineRule="exact"/>
              <w:ind w:right="-45"/>
              <w:jc w:val="thaiDistribute"/>
              <w:rPr>
                <w:rFonts w:ascii="Angsana New" w:hAnsi="Angsana New"/>
                <w:color w:val="000000"/>
                <w:sz w:val="28"/>
                <w:szCs w:val="28"/>
              </w:rPr>
            </w:pPr>
            <w:bookmarkStart w:id="1" w:name="_Hlk146534849"/>
          </w:p>
        </w:tc>
        <w:tc>
          <w:tcPr>
            <w:tcW w:w="1531" w:type="dxa"/>
          </w:tcPr>
          <w:p w14:paraId="348244C8" w14:textId="77777777" w:rsidR="00500415" w:rsidRPr="004B07C8" w:rsidRDefault="00500415">
            <w:pPr>
              <w:spacing w:line="400" w:lineRule="exact"/>
              <w:ind w:right="-45"/>
              <w:jc w:val="thaiDistribute"/>
              <w:rPr>
                <w:rFonts w:ascii="Angsana New" w:hAnsi="Angsana New"/>
                <w:color w:val="000000"/>
                <w:sz w:val="28"/>
                <w:szCs w:val="28"/>
              </w:rPr>
            </w:pPr>
          </w:p>
        </w:tc>
        <w:tc>
          <w:tcPr>
            <w:tcW w:w="1701" w:type="dxa"/>
          </w:tcPr>
          <w:p w14:paraId="1F85CBCE" w14:textId="77777777" w:rsidR="00500415" w:rsidRPr="004B07C8" w:rsidRDefault="00500415">
            <w:pPr>
              <w:spacing w:line="400" w:lineRule="exact"/>
              <w:ind w:right="-45"/>
              <w:jc w:val="thaiDistribute"/>
              <w:rPr>
                <w:rFonts w:ascii="Angsana New" w:hAnsi="Angsana New"/>
                <w:color w:val="000000"/>
                <w:sz w:val="28"/>
                <w:szCs w:val="28"/>
              </w:rPr>
            </w:pPr>
          </w:p>
        </w:tc>
        <w:tc>
          <w:tcPr>
            <w:tcW w:w="1531" w:type="dxa"/>
          </w:tcPr>
          <w:p w14:paraId="772A69BF" w14:textId="75823706" w:rsidR="00500415" w:rsidRPr="004B07C8" w:rsidRDefault="00500415">
            <w:pPr>
              <w:spacing w:line="400" w:lineRule="exact"/>
              <w:ind w:right="-45"/>
              <w:jc w:val="thaiDistribute"/>
              <w:rPr>
                <w:rFonts w:ascii="Angsana New" w:hAnsi="Angsana New"/>
                <w:color w:val="000000"/>
                <w:sz w:val="28"/>
                <w:szCs w:val="28"/>
              </w:rPr>
            </w:pPr>
          </w:p>
        </w:tc>
        <w:tc>
          <w:tcPr>
            <w:tcW w:w="1702" w:type="dxa"/>
            <w:vAlign w:val="center"/>
          </w:tcPr>
          <w:p w14:paraId="5B606130" w14:textId="7E66CBFD" w:rsidR="00500415" w:rsidRPr="004B07C8" w:rsidRDefault="00960BCD">
            <w:pPr>
              <w:spacing w:line="400" w:lineRule="exact"/>
              <w:ind w:right="44"/>
              <w:jc w:val="right"/>
              <w:rPr>
                <w:rFonts w:ascii="Angsana New" w:hAnsi="Angsana New"/>
                <w:color w:val="000000"/>
                <w:sz w:val="28"/>
                <w:szCs w:val="28"/>
              </w:rPr>
            </w:pPr>
            <w:r w:rsidRPr="004B07C8">
              <w:rPr>
                <w:rFonts w:ascii="Angsana New" w:hAnsi="Angsana New"/>
                <w:sz w:val="28"/>
                <w:szCs w:val="28"/>
              </w:rPr>
              <w:t>(Unit: Baht)</w:t>
            </w:r>
          </w:p>
        </w:tc>
      </w:tr>
      <w:tr w:rsidR="00AD1CCF" w:rsidRPr="004B07C8" w14:paraId="1D324D25" w14:textId="77777777" w:rsidTr="004F5F90">
        <w:trPr>
          <w:trHeight w:val="202"/>
          <w:tblHeader/>
        </w:trPr>
        <w:tc>
          <w:tcPr>
            <w:tcW w:w="3060" w:type="dxa"/>
          </w:tcPr>
          <w:p w14:paraId="326FA4C4" w14:textId="77777777" w:rsidR="00500415" w:rsidRPr="004B07C8" w:rsidRDefault="00500415">
            <w:pPr>
              <w:spacing w:line="400" w:lineRule="exact"/>
              <w:ind w:right="-45"/>
              <w:jc w:val="thaiDistribute"/>
              <w:rPr>
                <w:rFonts w:ascii="Angsana New" w:hAnsi="Angsana New"/>
                <w:color w:val="000000"/>
                <w:sz w:val="28"/>
                <w:szCs w:val="28"/>
              </w:rPr>
            </w:pPr>
          </w:p>
        </w:tc>
        <w:tc>
          <w:tcPr>
            <w:tcW w:w="3232" w:type="dxa"/>
            <w:gridSpan w:val="2"/>
            <w:tcBorders>
              <w:bottom w:val="single" w:sz="4" w:space="0" w:color="auto"/>
            </w:tcBorders>
          </w:tcPr>
          <w:p w14:paraId="5533497A" w14:textId="2C668175" w:rsidR="00500415" w:rsidRPr="004B07C8" w:rsidRDefault="00960BCD">
            <w:pPr>
              <w:spacing w:line="400" w:lineRule="exact"/>
              <w:ind w:right="44"/>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3" w:type="dxa"/>
            <w:gridSpan w:val="2"/>
            <w:tcBorders>
              <w:bottom w:val="single" w:sz="4" w:space="0" w:color="auto"/>
            </w:tcBorders>
          </w:tcPr>
          <w:p w14:paraId="7CF9FB80" w14:textId="52F9683A" w:rsidR="00500415" w:rsidRPr="004B07C8" w:rsidRDefault="00CD6C88">
            <w:pPr>
              <w:spacing w:line="400" w:lineRule="exact"/>
              <w:ind w:right="44"/>
              <w:jc w:val="center"/>
              <w:rPr>
                <w:rFonts w:ascii="Angsana New" w:hAnsi="Angsana New"/>
                <w:sz w:val="28"/>
                <w:szCs w:val="28"/>
                <w:cs/>
              </w:rPr>
            </w:pPr>
            <w:r w:rsidRPr="004B07C8">
              <w:rPr>
                <w:rFonts w:ascii="Angsana New" w:hAnsi="Angsana New"/>
                <w:sz w:val="28"/>
                <w:szCs w:val="28"/>
              </w:rPr>
              <w:t>Separate financial information</w:t>
            </w:r>
          </w:p>
        </w:tc>
      </w:tr>
      <w:tr w:rsidR="00FC56D0" w:rsidRPr="004B07C8" w14:paraId="5D744D92" w14:textId="77777777" w:rsidTr="004F5F90">
        <w:trPr>
          <w:trHeight w:val="202"/>
        </w:trPr>
        <w:tc>
          <w:tcPr>
            <w:tcW w:w="3060" w:type="dxa"/>
            <w:vAlign w:val="center"/>
          </w:tcPr>
          <w:p w14:paraId="2A61A82F" w14:textId="1EB5BFE5" w:rsidR="00FC56D0" w:rsidRPr="004B07C8" w:rsidRDefault="00FC56D0" w:rsidP="00FC56D0">
            <w:pPr>
              <w:spacing w:line="400" w:lineRule="exact"/>
              <w:ind w:right="-45"/>
              <w:rPr>
                <w:rFonts w:ascii="Angsana New" w:hAnsi="Angsana New"/>
                <w:color w:val="000000"/>
                <w:sz w:val="28"/>
                <w:szCs w:val="28"/>
                <w:cs/>
              </w:rPr>
            </w:pPr>
          </w:p>
        </w:tc>
        <w:tc>
          <w:tcPr>
            <w:tcW w:w="1531" w:type="dxa"/>
            <w:tcBorders>
              <w:top w:val="single" w:sz="4" w:space="0" w:color="auto"/>
            </w:tcBorders>
          </w:tcPr>
          <w:p w14:paraId="7F7DE604" w14:textId="4A6F7DBF" w:rsidR="00FC56D0" w:rsidRPr="004B07C8" w:rsidRDefault="00B00111" w:rsidP="00FC56D0">
            <w:pPr>
              <w:pBdr>
                <w:bottom w:val="single" w:sz="4" w:space="1" w:color="auto"/>
              </w:pBdr>
              <w:spacing w:line="400" w:lineRule="exact"/>
              <w:ind w:right="18"/>
              <w:jc w:val="center"/>
              <w:rPr>
                <w:rFonts w:ascii="Angsana New" w:hAnsi="Angsana New"/>
                <w:color w:val="000000"/>
                <w:sz w:val="28"/>
                <w:szCs w:val="28"/>
                <w:lang w:val="en-US"/>
              </w:rPr>
            </w:pPr>
            <w:r w:rsidRPr="004B07C8">
              <w:rPr>
                <w:rFonts w:ascii="Angsana New" w:hAnsi="Angsana New"/>
                <w:color w:val="000000"/>
                <w:sz w:val="28"/>
                <w:szCs w:val="28"/>
                <w:lang w:val="en-US"/>
              </w:rPr>
              <w:t>March 31, 2026</w:t>
            </w:r>
          </w:p>
        </w:tc>
        <w:tc>
          <w:tcPr>
            <w:tcW w:w="1701" w:type="dxa"/>
            <w:tcBorders>
              <w:top w:val="single" w:sz="4" w:space="0" w:color="auto"/>
            </w:tcBorders>
          </w:tcPr>
          <w:p w14:paraId="1BEE2A95" w14:textId="774E8D9C" w:rsidR="00FC56D0" w:rsidRPr="004B07C8" w:rsidRDefault="00B00111" w:rsidP="00FC56D0">
            <w:pPr>
              <w:pBdr>
                <w:bottom w:val="single" w:sz="4" w:space="1" w:color="auto"/>
              </w:pBdr>
              <w:spacing w:line="400" w:lineRule="exact"/>
              <w:ind w:right="18"/>
              <w:jc w:val="center"/>
              <w:rPr>
                <w:rFonts w:ascii="Angsana New" w:hAnsi="Angsana New"/>
                <w:color w:val="000000"/>
                <w:sz w:val="28"/>
                <w:szCs w:val="28"/>
                <w:lang w:val="en-US"/>
              </w:rPr>
            </w:pPr>
            <w:r w:rsidRPr="004B07C8">
              <w:rPr>
                <w:rFonts w:ascii="Angsana New" w:hAnsi="Angsana New"/>
                <w:color w:val="000000"/>
                <w:sz w:val="28"/>
                <w:szCs w:val="28"/>
                <w:lang w:val="en-US"/>
              </w:rPr>
              <w:t>December 31, 2025</w:t>
            </w:r>
          </w:p>
        </w:tc>
        <w:tc>
          <w:tcPr>
            <w:tcW w:w="1531" w:type="dxa"/>
            <w:tcBorders>
              <w:top w:val="single" w:sz="4" w:space="0" w:color="auto"/>
            </w:tcBorders>
          </w:tcPr>
          <w:p w14:paraId="1AE444D0" w14:textId="359BC4BE" w:rsidR="00FC56D0" w:rsidRPr="004B07C8" w:rsidRDefault="00B00111" w:rsidP="00FC56D0">
            <w:pPr>
              <w:pBdr>
                <w:bottom w:val="single" w:sz="4" w:space="1" w:color="auto"/>
              </w:pBdr>
              <w:spacing w:line="400" w:lineRule="exact"/>
              <w:ind w:right="18"/>
              <w:jc w:val="center"/>
              <w:rPr>
                <w:rFonts w:ascii="Angsana New" w:hAnsi="Angsana New"/>
                <w:color w:val="000000"/>
                <w:sz w:val="28"/>
                <w:szCs w:val="28"/>
                <w:lang w:val="en-US"/>
              </w:rPr>
            </w:pPr>
            <w:r w:rsidRPr="004B07C8">
              <w:rPr>
                <w:rFonts w:ascii="Angsana New" w:hAnsi="Angsana New"/>
                <w:color w:val="000000"/>
                <w:sz w:val="28"/>
                <w:szCs w:val="28"/>
                <w:lang w:val="en-US"/>
              </w:rPr>
              <w:t>March 31, 2026</w:t>
            </w:r>
          </w:p>
        </w:tc>
        <w:tc>
          <w:tcPr>
            <w:tcW w:w="1702" w:type="dxa"/>
            <w:tcBorders>
              <w:top w:val="single" w:sz="4" w:space="0" w:color="auto"/>
            </w:tcBorders>
          </w:tcPr>
          <w:p w14:paraId="42309942" w14:textId="740281F4" w:rsidR="00FC56D0" w:rsidRPr="004B07C8" w:rsidRDefault="00B00111" w:rsidP="00FC56D0">
            <w:pPr>
              <w:pBdr>
                <w:bottom w:val="single" w:sz="4" w:space="1" w:color="auto"/>
              </w:pBdr>
              <w:spacing w:line="400" w:lineRule="exact"/>
              <w:ind w:right="18"/>
              <w:jc w:val="center"/>
              <w:rPr>
                <w:rFonts w:ascii="Angsana New" w:hAnsi="Angsana New"/>
                <w:color w:val="000000"/>
                <w:sz w:val="28"/>
                <w:szCs w:val="28"/>
                <w:lang w:val="en-US"/>
              </w:rPr>
            </w:pPr>
            <w:r w:rsidRPr="004B07C8">
              <w:rPr>
                <w:rFonts w:ascii="Angsana New" w:hAnsi="Angsana New"/>
                <w:color w:val="000000"/>
                <w:sz w:val="28"/>
                <w:szCs w:val="28"/>
                <w:lang w:val="en-US"/>
              </w:rPr>
              <w:t>December 31, 2025</w:t>
            </w:r>
          </w:p>
        </w:tc>
      </w:tr>
      <w:tr w:rsidR="00BA56AD" w:rsidRPr="004B07C8" w14:paraId="416E97BD" w14:textId="77777777" w:rsidTr="004F5F90">
        <w:trPr>
          <w:trHeight w:val="202"/>
        </w:trPr>
        <w:tc>
          <w:tcPr>
            <w:tcW w:w="3060" w:type="dxa"/>
            <w:vAlign w:val="center"/>
          </w:tcPr>
          <w:p w14:paraId="17FB61BC" w14:textId="77777777" w:rsidR="00BA56AD" w:rsidRPr="004B07C8" w:rsidRDefault="00BA56AD" w:rsidP="00BA56AD">
            <w:pPr>
              <w:spacing w:line="240" w:lineRule="auto"/>
              <w:ind w:right="-45"/>
              <w:rPr>
                <w:rFonts w:ascii="Angsana New" w:hAnsi="Angsana New"/>
                <w:color w:val="000000"/>
                <w:sz w:val="14"/>
                <w:szCs w:val="14"/>
                <w:cs/>
              </w:rPr>
            </w:pPr>
          </w:p>
        </w:tc>
        <w:tc>
          <w:tcPr>
            <w:tcW w:w="1531" w:type="dxa"/>
          </w:tcPr>
          <w:p w14:paraId="21E12DB5" w14:textId="77777777" w:rsidR="00BA56AD" w:rsidRPr="004B07C8" w:rsidRDefault="00BA56AD" w:rsidP="00BA56AD">
            <w:pPr>
              <w:spacing w:line="240" w:lineRule="auto"/>
              <w:ind w:right="18"/>
              <w:jc w:val="right"/>
              <w:rPr>
                <w:rFonts w:ascii="Angsana New" w:hAnsi="Angsana New"/>
                <w:color w:val="000000"/>
                <w:sz w:val="14"/>
                <w:szCs w:val="14"/>
                <w:lang w:val="en-US"/>
              </w:rPr>
            </w:pPr>
          </w:p>
        </w:tc>
        <w:tc>
          <w:tcPr>
            <w:tcW w:w="1701" w:type="dxa"/>
          </w:tcPr>
          <w:p w14:paraId="56A34C5F" w14:textId="77777777" w:rsidR="00BA56AD" w:rsidRPr="004B07C8" w:rsidRDefault="00BA56AD" w:rsidP="00BA56AD">
            <w:pPr>
              <w:spacing w:line="240" w:lineRule="auto"/>
              <w:ind w:right="18"/>
              <w:jc w:val="right"/>
              <w:rPr>
                <w:rFonts w:ascii="Angsana New" w:hAnsi="Angsana New"/>
                <w:color w:val="000000"/>
                <w:sz w:val="14"/>
                <w:szCs w:val="14"/>
                <w:lang w:val="en-US"/>
              </w:rPr>
            </w:pPr>
          </w:p>
        </w:tc>
        <w:tc>
          <w:tcPr>
            <w:tcW w:w="1531" w:type="dxa"/>
            <w:vAlign w:val="bottom"/>
          </w:tcPr>
          <w:p w14:paraId="51B5CDA0" w14:textId="77777777" w:rsidR="00BA56AD" w:rsidRPr="004B07C8" w:rsidRDefault="00BA56AD" w:rsidP="00BA56AD">
            <w:pPr>
              <w:spacing w:line="240" w:lineRule="auto"/>
              <w:ind w:right="18"/>
              <w:jc w:val="right"/>
              <w:rPr>
                <w:rFonts w:ascii="Angsana New" w:hAnsi="Angsana New"/>
                <w:color w:val="000000"/>
                <w:sz w:val="14"/>
                <w:szCs w:val="14"/>
                <w:lang w:val="en-US"/>
              </w:rPr>
            </w:pPr>
          </w:p>
        </w:tc>
        <w:tc>
          <w:tcPr>
            <w:tcW w:w="1702" w:type="dxa"/>
            <w:vAlign w:val="bottom"/>
          </w:tcPr>
          <w:p w14:paraId="469E494B" w14:textId="77777777" w:rsidR="00BA56AD" w:rsidRPr="004B07C8" w:rsidRDefault="00BA56AD" w:rsidP="00BA56AD">
            <w:pPr>
              <w:spacing w:line="240" w:lineRule="auto"/>
              <w:ind w:right="18"/>
              <w:jc w:val="right"/>
              <w:rPr>
                <w:rFonts w:ascii="Angsana New" w:hAnsi="Angsana New"/>
                <w:color w:val="000000"/>
                <w:sz w:val="14"/>
                <w:szCs w:val="14"/>
                <w:lang w:val="en-US"/>
              </w:rPr>
            </w:pPr>
          </w:p>
        </w:tc>
      </w:tr>
      <w:tr w:rsidR="00B00A53" w:rsidRPr="004B07C8" w14:paraId="2E68E08E" w14:textId="77777777" w:rsidTr="004F5F90">
        <w:trPr>
          <w:trHeight w:val="202"/>
        </w:trPr>
        <w:tc>
          <w:tcPr>
            <w:tcW w:w="3060" w:type="dxa"/>
            <w:vAlign w:val="center"/>
          </w:tcPr>
          <w:p w14:paraId="22DF4289" w14:textId="42890D00" w:rsidR="00B00A53" w:rsidRPr="004B07C8" w:rsidRDefault="00CF6429" w:rsidP="00B00A53">
            <w:pPr>
              <w:spacing w:line="400" w:lineRule="exact"/>
              <w:ind w:right="-45"/>
              <w:rPr>
                <w:rFonts w:ascii="Angsana New" w:hAnsi="Angsana New"/>
                <w:color w:val="000000"/>
                <w:sz w:val="28"/>
                <w:szCs w:val="28"/>
                <w:cs/>
              </w:rPr>
            </w:pPr>
            <w:r w:rsidRPr="004B07C8">
              <w:rPr>
                <w:rFonts w:ascii="Angsana New" w:hAnsi="Angsana New"/>
                <w:color w:val="000000"/>
                <w:sz w:val="28"/>
                <w:szCs w:val="28"/>
              </w:rPr>
              <w:t>Trade accounts payable</w:t>
            </w:r>
          </w:p>
        </w:tc>
        <w:tc>
          <w:tcPr>
            <w:tcW w:w="1531" w:type="dxa"/>
          </w:tcPr>
          <w:p w14:paraId="6A0850BE" w14:textId="77777777" w:rsidR="00B00A53" w:rsidRPr="004B07C8" w:rsidRDefault="00B00A53" w:rsidP="00B00A53">
            <w:pPr>
              <w:spacing w:line="400" w:lineRule="exact"/>
              <w:ind w:right="18"/>
              <w:jc w:val="right"/>
              <w:rPr>
                <w:rFonts w:ascii="Angsana New" w:hAnsi="Angsana New"/>
                <w:color w:val="000000"/>
                <w:sz w:val="28"/>
                <w:szCs w:val="28"/>
              </w:rPr>
            </w:pPr>
          </w:p>
        </w:tc>
        <w:tc>
          <w:tcPr>
            <w:tcW w:w="1701" w:type="dxa"/>
          </w:tcPr>
          <w:p w14:paraId="5C0E7418" w14:textId="77777777" w:rsidR="00B00A53" w:rsidRPr="004B07C8" w:rsidRDefault="00B00A53" w:rsidP="00B00A53">
            <w:pPr>
              <w:spacing w:line="400" w:lineRule="exact"/>
              <w:ind w:right="18"/>
              <w:jc w:val="right"/>
              <w:rPr>
                <w:rFonts w:ascii="Angsana New" w:hAnsi="Angsana New"/>
                <w:color w:val="000000"/>
                <w:sz w:val="28"/>
                <w:szCs w:val="28"/>
              </w:rPr>
            </w:pPr>
          </w:p>
        </w:tc>
        <w:tc>
          <w:tcPr>
            <w:tcW w:w="1531" w:type="dxa"/>
            <w:vAlign w:val="bottom"/>
          </w:tcPr>
          <w:p w14:paraId="3188AC37" w14:textId="77777777" w:rsidR="00B00A53" w:rsidRPr="004B07C8" w:rsidRDefault="00B00A53" w:rsidP="00B00A53">
            <w:pPr>
              <w:spacing w:line="400" w:lineRule="exact"/>
              <w:ind w:right="18"/>
              <w:jc w:val="right"/>
              <w:rPr>
                <w:rFonts w:ascii="Angsana New" w:hAnsi="Angsana New"/>
                <w:color w:val="000000"/>
                <w:sz w:val="28"/>
                <w:szCs w:val="28"/>
              </w:rPr>
            </w:pPr>
          </w:p>
        </w:tc>
        <w:tc>
          <w:tcPr>
            <w:tcW w:w="1702" w:type="dxa"/>
            <w:vAlign w:val="bottom"/>
          </w:tcPr>
          <w:p w14:paraId="6343783E" w14:textId="77777777" w:rsidR="00B00A53" w:rsidRPr="004B07C8" w:rsidRDefault="00B00A53" w:rsidP="00B00A53">
            <w:pPr>
              <w:spacing w:line="400" w:lineRule="exact"/>
              <w:ind w:right="18"/>
              <w:jc w:val="right"/>
              <w:rPr>
                <w:rFonts w:ascii="Angsana New" w:hAnsi="Angsana New"/>
                <w:color w:val="000000"/>
                <w:sz w:val="28"/>
                <w:szCs w:val="28"/>
              </w:rPr>
            </w:pPr>
          </w:p>
        </w:tc>
      </w:tr>
      <w:tr w:rsidR="00875A09" w:rsidRPr="004B07C8" w14:paraId="4C744598" w14:textId="77777777" w:rsidTr="004F5F90">
        <w:trPr>
          <w:trHeight w:val="202"/>
        </w:trPr>
        <w:tc>
          <w:tcPr>
            <w:tcW w:w="3060" w:type="dxa"/>
            <w:vAlign w:val="center"/>
          </w:tcPr>
          <w:p w14:paraId="315530A1" w14:textId="3FB7A466" w:rsidR="00875A09" w:rsidRPr="004B07C8" w:rsidRDefault="00875A09" w:rsidP="00875A09">
            <w:pPr>
              <w:spacing w:line="400" w:lineRule="exact"/>
              <w:ind w:left="199" w:right="-45"/>
              <w:jc w:val="thaiDistribute"/>
              <w:rPr>
                <w:rFonts w:ascii="Angsana New" w:hAnsi="Angsana New"/>
                <w:color w:val="000000"/>
                <w:sz w:val="28"/>
                <w:szCs w:val="28"/>
                <w:cs/>
              </w:rPr>
            </w:pPr>
            <w:r w:rsidRPr="004B07C8">
              <w:rPr>
                <w:rFonts w:ascii="Angsana New" w:hAnsi="Angsana New"/>
                <w:color w:val="000000"/>
                <w:sz w:val="28"/>
                <w:szCs w:val="28"/>
              </w:rPr>
              <w:t>A subsidiary</w:t>
            </w:r>
          </w:p>
        </w:tc>
        <w:tc>
          <w:tcPr>
            <w:tcW w:w="1531" w:type="dxa"/>
            <w:vAlign w:val="bottom"/>
          </w:tcPr>
          <w:p w14:paraId="2C375307" w14:textId="411E1DC8" w:rsidR="00875A09" w:rsidRPr="004B07C8" w:rsidRDefault="00875A09" w:rsidP="00875A09">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w:t>
            </w:r>
          </w:p>
        </w:tc>
        <w:tc>
          <w:tcPr>
            <w:tcW w:w="1701" w:type="dxa"/>
            <w:vAlign w:val="bottom"/>
          </w:tcPr>
          <w:p w14:paraId="6178F268" w14:textId="3B696250" w:rsidR="00875A09" w:rsidRPr="004B07C8" w:rsidRDefault="00875A09" w:rsidP="00875A09">
            <w:pPr>
              <w:spacing w:line="400" w:lineRule="exact"/>
              <w:ind w:right="18"/>
              <w:jc w:val="right"/>
              <w:rPr>
                <w:rFonts w:ascii="Angsana New" w:hAnsi="Angsana New"/>
                <w:color w:val="000000"/>
                <w:sz w:val="28"/>
                <w:szCs w:val="28"/>
                <w:lang w:val="en-US"/>
              </w:rPr>
            </w:pPr>
            <w:r w:rsidRPr="004B07C8">
              <w:rPr>
                <w:rFonts w:ascii="Angsana New" w:hAnsi="Angsana New"/>
                <w:color w:val="000000"/>
                <w:sz w:val="28"/>
                <w:szCs w:val="28"/>
                <w:lang w:val="en-US"/>
              </w:rPr>
              <w:t>-</w:t>
            </w:r>
          </w:p>
        </w:tc>
        <w:tc>
          <w:tcPr>
            <w:tcW w:w="1531" w:type="dxa"/>
            <w:vAlign w:val="bottom"/>
          </w:tcPr>
          <w:p w14:paraId="77F868D4" w14:textId="54ED7D0A" w:rsidR="00875A09" w:rsidRPr="004B07C8" w:rsidRDefault="00875A09" w:rsidP="00875A09">
            <w:pPr>
              <w:spacing w:line="400" w:lineRule="exact"/>
              <w:ind w:right="18"/>
              <w:jc w:val="right"/>
              <w:rPr>
                <w:rFonts w:ascii="Angsana New" w:hAnsi="Angsana New"/>
                <w:color w:val="000000"/>
                <w:sz w:val="28"/>
                <w:szCs w:val="28"/>
                <w:lang w:val="en-US"/>
              </w:rPr>
            </w:pPr>
            <w:r w:rsidRPr="004B07C8">
              <w:rPr>
                <w:rFonts w:ascii="Angsana New" w:hAnsi="Angsana New"/>
                <w:color w:val="000000"/>
                <w:sz w:val="28"/>
                <w:szCs w:val="28"/>
                <w:lang w:val="en-US"/>
              </w:rPr>
              <w:t>1,560</w:t>
            </w:r>
          </w:p>
        </w:tc>
        <w:tc>
          <w:tcPr>
            <w:tcW w:w="1702" w:type="dxa"/>
            <w:vAlign w:val="bottom"/>
          </w:tcPr>
          <w:p w14:paraId="0FDA802F" w14:textId="35E2CAA4" w:rsidR="00875A09" w:rsidRPr="004B07C8" w:rsidRDefault="00875A09" w:rsidP="00875A09">
            <w:pPr>
              <w:spacing w:line="400" w:lineRule="exact"/>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r>
      <w:tr w:rsidR="00875A09" w:rsidRPr="004B07C8" w14:paraId="61BF8B79" w14:textId="77777777" w:rsidTr="004F5F90">
        <w:trPr>
          <w:trHeight w:val="202"/>
        </w:trPr>
        <w:tc>
          <w:tcPr>
            <w:tcW w:w="3060" w:type="dxa"/>
            <w:vAlign w:val="center"/>
          </w:tcPr>
          <w:p w14:paraId="10CF8C6F" w14:textId="0A9E5962" w:rsidR="00875A09" w:rsidRPr="004B07C8" w:rsidRDefault="00875A09" w:rsidP="00875A09">
            <w:pPr>
              <w:spacing w:line="400" w:lineRule="exact"/>
              <w:ind w:right="-45"/>
              <w:rPr>
                <w:rFonts w:ascii="Angsana New" w:hAnsi="Angsana New"/>
                <w:color w:val="000000"/>
                <w:sz w:val="28"/>
                <w:szCs w:val="28"/>
                <w:cs/>
              </w:rPr>
            </w:pPr>
            <w:r w:rsidRPr="004B07C8">
              <w:rPr>
                <w:rFonts w:ascii="Angsana New" w:hAnsi="Angsana New"/>
                <w:color w:val="000000"/>
                <w:sz w:val="28"/>
                <w:szCs w:val="28"/>
              </w:rPr>
              <w:t>Doctor fees payable</w:t>
            </w:r>
          </w:p>
        </w:tc>
        <w:tc>
          <w:tcPr>
            <w:tcW w:w="1531" w:type="dxa"/>
          </w:tcPr>
          <w:p w14:paraId="054B4596" w14:textId="77777777" w:rsidR="00875A09" w:rsidRPr="004B07C8" w:rsidRDefault="00875A09" w:rsidP="00875A09">
            <w:pPr>
              <w:spacing w:line="240" w:lineRule="auto"/>
              <w:ind w:right="18"/>
              <w:jc w:val="right"/>
              <w:rPr>
                <w:rFonts w:ascii="Angsana New" w:hAnsi="Angsana New"/>
                <w:color w:val="000000"/>
                <w:sz w:val="28"/>
                <w:szCs w:val="28"/>
                <w:lang w:val="en-US"/>
              </w:rPr>
            </w:pPr>
          </w:p>
        </w:tc>
        <w:tc>
          <w:tcPr>
            <w:tcW w:w="1701" w:type="dxa"/>
          </w:tcPr>
          <w:p w14:paraId="33B93501" w14:textId="77777777" w:rsidR="00875A09" w:rsidRPr="004B07C8" w:rsidRDefault="00875A09" w:rsidP="00875A09">
            <w:pPr>
              <w:spacing w:line="240" w:lineRule="auto"/>
              <w:ind w:right="18"/>
              <w:jc w:val="right"/>
              <w:rPr>
                <w:rFonts w:ascii="Angsana New" w:hAnsi="Angsana New"/>
                <w:color w:val="000000"/>
                <w:sz w:val="28"/>
                <w:szCs w:val="28"/>
                <w:lang w:val="en-US"/>
              </w:rPr>
            </w:pPr>
          </w:p>
        </w:tc>
        <w:tc>
          <w:tcPr>
            <w:tcW w:w="1531" w:type="dxa"/>
            <w:vAlign w:val="bottom"/>
          </w:tcPr>
          <w:p w14:paraId="633332F7" w14:textId="77777777" w:rsidR="00875A09" w:rsidRPr="004B07C8" w:rsidRDefault="00875A09" w:rsidP="00875A09">
            <w:pPr>
              <w:spacing w:line="240" w:lineRule="auto"/>
              <w:ind w:right="18"/>
              <w:jc w:val="right"/>
              <w:rPr>
                <w:rFonts w:ascii="Angsana New" w:hAnsi="Angsana New"/>
                <w:color w:val="000000"/>
                <w:sz w:val="28"/>
                <w:szCs w:val="28"/>
                <w:lang w:val="en-US"/>
              </w:rPr>
            </w:pPr>
          </w:p>
        </w:tc>
        <w:tc>
          <w:tcPr>
            <w:tcW w:w="1702" w:type="dxa"/>
            <w:vAlign w:val="bottom"/>
          </w:tcPr>
          <w:p w14:paraId="3E371223" w14:textId="77777777" w:rsidR="00875A09" w:rsidRPr="004B07C8" w:rsidRDefault="00875A09" w:rsidP="00875A09">
            <w:pPr>
              <w:spacing w:line="240" w:lineRule="auto"/>
              <w:ind w:right="18"/>
              <w:jc w:val="right"/>
              <w:rPr>
                <w:rFonts w:ascii="Angsana New" w:hAnsi="Angsana New"/>
                <w:color w:val="000000"/>
                <w:sz w:val="28"/>
                <w:szCs w:val="28"/>
                <w:lang w:val="en-US"/>
              </w:rPr>
            </w:pPr>
          </w:p>
        </w:tc>
      </w:tr>
      <w:tr w:rsidR="00875A09" w:rsidRPr="004B07C8" w14:paraId="4BEE5349" w14:textId="77777777" w:rsidTr="004F5F90">
        <w:trPr>
          <w:trHeight w:val="202"/>
        </w:trPr>
        <w:tc>
          <w:tcPr>
            <w:tcW w:w="3060" w:type="dxa"/>
            <w:vAlign w:val="center"/>
          </w:tcPr>
          <w:p w14:paraId="5BB1B523" w14:textId="242C65F9" w:rsidR="00875A09" w:rsidRPr="004B07C8" w:rsidRDefault="00875A09" w:rsidP="00875A09">
            <w:pPr>
              <w:spacing w:line="400" w:lineRule="exact"/>
              <w:ind w:left="199" w:right="-45"/>
              <w:jc w:val="thaiDistribute"/>
              <w:rPr>
                <w:rFonts w:ascii="Angsana New" w:hAnsi="Angsana New"/>
                <w:color w:val="000000"/>
                <w:sz w:val="28"/>
                <w:szCs w:val="28"/>
                <w:cs/>
              </w:rPr>
            </w:pPr>
            <w:r w:rsidRPr="004B07C8">
              <w:rPr>
                <w:rFonts w:ascii="Angsana New" w:hAnsi="Angsana New"/>
                <w:color w:val="000000"/>
                <w:sz w:val="28"/>
                <w:szCs w:val="28"/>
              </w:rPr>
              <w:t>Directors</w:t>
            </w:r>
          </w:p>
        </w:tc>
        <w:tc>
          <w:tcPr>
            <w:tcW w:w="1531" w:type="dxa"/>
            <w:vAlign w:val="bottom"/>
          </w:tcPr>
          <w:p w14:paraId="5FA30945" w14:textId="5884BF88" w:rsidR="00875A09" w:rsidRPr="004B07C8" w:rsidRDefault="00875A09" w:rsidP="00875A09">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1,153,368</w:t>
            </w:r>
          </w:p>
        </w:tc>
        <w:tc>
          <w:tcPr>
            <w:tcW w:w="1701" w:type="dxa"/>
            <w:vAlign w:val="bottom"/>
          </w:tcPr>
          <w:p w14:paraId="10761389" w14:textId="68C2B610" w:rsidR="00875A09" w:rsidRPr="004B07C8" w:rsidRDefault="00875A09" w:rsidP="00875A09">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cs/>
                <w:lang w:val="en-US"/>
              </w:rPr>
              <w:t>1</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060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984</w:t>
            </w:r>
          </w:p>
        </w:tc>
        <w:tc>
          <w:tcPr>
            <w:tcW w:w="1531" w:type="dxa"/>
            <w:vAlign w:val="bottom"/>
          </w:tcPr>
          <w:p w14:paraId="10EA055E" w14:textId="10CF75C8" w:rsidR="00875A09" w:rsidRPr="004B07C8" w:rsidRDefault="00875A09" w:rsidP="00875A09">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w:t>
            </w:r>
          </w:p>
        </w:tc>
        <w:tc>
          <w:tcPr>
            <w:tcW w:w="1702" w:type="dxa"/>
            <w:vAlign w:val="bottom"/>
          </w:tcPr>
          <w:p w14:paraId="385264B5" w14:textId="77F390C9" w:rsidR="00875A09" w:rsidRPr="004B07C8" w:rsidRDefault="00875A09" w:rsidP="00875A09">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r>
      <w:bookmarkEnd w:id="1"/>
    </w:tbl>
    <w:p w14:paraId="2F33A0A5" w14:textId="77777777" w:rsidR="00870FF1" w:rsidRPr="004B07C8" w:rsidRDefault="00870FF1" w:rsidP="00870FF1">
      <w:pPr>
        <w:pStyle w:val="ListParagraph"/>
        <w:tabs>
          <w:tab w:val="left" w:pos="540"/>
        </w:tabs>
        <w:spacing w:before="240"/>
        <w:outlineLvl w:val="0"/>
        <w:rPr>
          <w:rFonts w:ascii="Angsana New" w:hAnsi="Angsana New"/>
          <w:sz w:val="28"/>
          <w:szCs w:val="28"/>
        </w:rPr>
      </w:pPr>
    </w:p>
    <w:p w14:paraId="7413B3ED" w14:textId="055EEFA2" w:rsidR="0047209B" w:rsidRPr="004B07C8" w:rsidRDefault="00444DC4" w:rsidP="004F5F90">
      <w:pPr>
        <w:pStyle w:val="ListParagraph"/>
        <w:numPr>
          <w:ilvl w:val="1"/>
          <w:numId w:val="11"/>
        </w:numPr>
        <w:tabs>
          <w:tab w:val="clear" w:pos="227"/>
          <w:tab w:val="clear" w:pos="454"/>
          <w:tab w:val="clear" w:pos="680"/>
        </w:tabs>
        <w:spacing w:before="240"/>
        <w:ind w:left="360"/>
        <w:outlineLvl w:val="0"/>
        <w:rPr>
          <w:rFonts w:ascii="Angsana New" w:hAnsi="Angsana New"/>
          <w:sz w:val="28"/>
          <w:szCs w:val="28"/>
        </w:rPr>
      </w:pPr>
      <w:r w:rsidRPr="004B07C8">
        <w:rPr>
          <w:rFonts w:ascii="Angsana New" w:hAnsi="Angsana New"/>
          <w:sz w:val="28"/>
          <w:szCs w:val="28"/>
        </w:rPr>
        <w:t>Transaction in statement of comprehensive income</w:t>
      </w:r>
    </w:p>
    <w:p w14:paraId="0431261F" w14:textId="324C1115" w:rsidR="0047209B" w:rsidRPr="004B07C8" w:rsidRDefault="00266F8C" w:rsidP="004F5F90">
      <w:pPr>
        <w:pStyle w:val="ListParagraph"/>
        <w:tabs>
          <w:tab w:val="clear" w:pos="227"/>
          <w:tab w:val="clear" w:pos="454"/>
        </w:tabs>
        <w:ind w:left="900" w:hanging="540"/>
        <w:outlineLvl w:val="0"/>
        <w:rPr>
          <w:rFonts w:ascii="Angsana New" w:hAnsi="Angsana New"/>
          <w:sz w:val="28"/>
          <w:szCs w:val="28"/>
        </w:rPr>
      </w:pPr>
      <w:r w:rsidRPr="004B07C8">
        <w:rPr>
          <w:rFonts w:ascii="Angsana New" w:hAnsi="Angsana New"/>
          <w:sz w:val="28"/>
          <w:szCs w:val="28"/>
        </w:rPr>
        <w:t xml:space="preserve">Revenues and expenses with related parties for the </w:t>
      </w:r>
      <w:r w:rsidR="00D223F4" w:rsidRPr="004B07C8">
        <w:rPr>
          <w:rFonts w:ascii="Angsana New" w:hAnsi="Angsana New"/>
          <w:sz w:val="28"/>
          <w:szCs w:val="28"/>
        </w:rPr>
        <w:t>3</w:t>
      </w:r>
      <w:r w:rsidRPr="004B07C8">
        <w:rPr>
          <w:rFonts w:ascii="Angsana New" w:hAnsi="Angsana New"/>
          <w:sz w:val="28"/>
          <w:szCs w:val="28"/>
        </w:rPr>
        <w:t xml:space="preserve">-month periods ended March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 xml:space="preserve">2026 </w:t>
      </w:r>
      <w:r w:rsidRPr="004B07C8">
        <w:rPr>
          <w:rFonts w:ascii="Angsana New" w:hAnsi="Angsana New"/>
          <w:sz w:val="28"/>
          <w:szCs w:val="28"/>
        </w:rPr>
        <w:t xml:space="preserve">and </w:t>
      </w:r>
      <w:r w:rsidRPr="004B07C8">
        <w:rPr>
          <w:rFonts w:ascii="Angsana New" w:hAnsi="Angsana New"/>
          <w:sz w:val="28"/>
          <w:szCs w:val="28"/>
          <w:cs/>
        </w:rPr>
        <w:t xml:space="preserve">2025 </w:t>
      </w:r>
      <w:r w:rsidRPr="004B07C8">
        <w:rPr>
          <w:rFonts w:ascii="Angsana New" w:hAnsi="Angsana New"/>
          <w:sz w:val="28"/>
          <w:szCs w:val="28"/>
        </w:rPr>
        <w:t>are as follows:</w:t>
      </w:r>
    </w:p>
    <w:tbl>
      <w:tblPr>
        <w:tblpPr w:leftFromText="180" w:rightFromText="180" w:vertAnchor="text" w:tblpX="294" w:tblpY="1"/>
        <w:tblOverlap w:val="never"/>
        <w:tblW w:w="9562" w:type="dxa"/>
        <w:tblLayout w:type="fixed"/>
        <w:tblLook w:val="0000" w:firstRow="0" w:lastRow="0" w:firstColumn="0" w:lastColumn="0" w:noHBand="0" w:noVBand="0"/>
      </w:tblPr>
      <w:tblGrid>
        <w:gridCol w:w="3438"/>
        <w:gridCol w:w="1531"/>
        <w:gridCol w:w="1531"/>
        <w:gridCol w:w="1531"/>
        <w:gridCol w:w="1531"/>
      </w:tblGrid>
      <w:tr w:rsidR="006130D3" w:rsidRPr="004B07C8" w14:paraId="2F9B25D6" w14:textId="77777777" w:rsidTr="004F5F90">
        <w:trPr>
          <w:tblHeader/>
        </w:trPr>
        <w:tc>
          <w:tcPr>
            <w:tcW w:w="3438" w:type="dxa"/>
          </w:tcPr>
          <w:p w14:paraId="7C9235AB" w14:textId="77777777" w:rsidR="006130D3" w:rsidRPr="004B07C8" w:rsidRDefault="006130D3" w:rsidP="004F5F90">
            <w:pPr>
              <w:spacing w:line="360" w:lineRule="exact"/>
              <w:ind w:left="-18" w:right="36"/>
              <w:jc w:val="center"/>
              <w:rPr>
                <w:rFonts w:ascii="Angsana New" w:hAnsi="Angsana New"/>
                <w:color w:val="000000"/>
                <w:sz w:val="28"/>
                <w:szCs w:val="28"/>
              </w:rPr>
            </w:pPr>
            <w:bookmarkStart w:id="2" w:name="_Hlk146535600"/>
          </w:p>
        </w:tc>
        <w:tc>
          <w:tcPr>
            <w:tcW w:w="1531" w:type="dxa"/>
          </w:tcPr>
          <w:p w14:paraId="7DFF0835" w14:textId="77777777" w:rsidR="006130D3" w:rsidRPr="004B07C8" w:rsidRDefault="006130D3" w:rsidP="004F5F90">
            <w:pPr>
              <w:spacing w:line="360" w:lineRule="exact"/>
              <w:ind w:right="25"/>
              <w:jc w:val="right"/>
              <w:rPr>
                <w:rFonts w:ascii="Angsana New" w:hAnsi="Angsana New"/>
                <w:color w:val="000000"/>
                <w:sz w:val="28"/>
                <w:szCs w:val="28"/>
              </w:rPr>
            </w:pPr>
          </w:p>
        </w:tc>
        <w:tc>
          <w:tcPr>
            <w:tcW w:w="1531" w:type="dxa"/>
          </w:tcPr>
          <w:p w14:paraId="17DF9318" w14:textId="77777777" w:rsidR="006130D3" w:rsidRPr="004B07C8" w:rsidRDefault="006130D3" w:rsidP="004F5F90">
            <w:pPr>
              <w:spacing w:line="360" w:lineRule="exact"/>
              <w:ind w:right="25"/>
              <w:jc w:val="right"/>
              <w:rPr>
                <w:rFonts w:ascii="Angsana New" w:hAnsi="Angsana New"/>
                <w:color w:val="000000"/>
                <w:sz w:val="28"/>
                <w:szCs w:val="28"/>
              </w:rPr>
            </w:pPr>
          </w:p>
        </w:tc>
        <w:tc>
          <w:tcPr>
            <w:tcW w:w="3062" w:type="dxa"/>
            <w:gridSpan w:val="2"/>
          </w:tcPr>
          <w:p w14:paraId="3B1855AA" w14:textId="56596AA2" w:rsidR="006130D3" w:rsidRPr="004B07C8" w:rsidRDefault="00517DA8" w:rsidP="004F5F90">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517DA8" w:rsidRPr="004B07C8" w14:paraId="045918A6" w14:textId="77777777" w:rsidTr="004F5F90">
        <w:trPr>
          <w:tblHeader/>
        </w:trPr>
        <w:tc>
          <w:tcPr>
            <w:tcW w:w="3438" w:type="dxa"/>
          </w:tcPr>
          <w:p w14:paraId="03BFBA1E" w14:textId="77777777" w:rsidR="00517DA8" w:rsidRPr="004B07C8" w:rsidRDefault="00517DA8" w:rsidP="004F5F90">
            <w:pPr>
              <w:spacing w:line="360" w:lineRule="exact"/>
              <w:ind w:left="-18" w:right="36"/>
              <w:jc w:val="center"/>
              <w:rPr>
                <w:rFonts w:ascii="Angsana New" w:hAnsi="Angsana New"/>
                <w:color w:val="000000"/>
                <w:sz w:val="28"/>
                <w:szCs w:val="28"/>
              </w:rPr>
            </w:pPr>
          </w:p>
        </w:tc>
        <w:tc>
          <w:tcPr>
            <w:tcW w:w="3062" w:type="dxa"/>
            <w:gridSpan w:val="2"/>
          </w:tcPr>
          <w:p w14:paraId="72D931A8" w14:textId="78B3836E" w:rsidR="00517DA8" w:rsidRPr="004B07C8" w:rsidRDefault="00517DA8" w:rsidP="004F5F90">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062" w:type="dxa"/>
            <w:gridSpan w:val="2"/>
          </w:tcPr>
          <w:p w14:paraId="27AF1F86" w14:textId="13F24A84" w:rsidR="00517DA8" w:rsidRPr="004B07C8" w:rsidRDefault="00517DA8" w:rsidP="004F5F90">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sz w:val="28"/>
                <w:szCs w:val="28"/>
              </w:rPr>
              <w:t>Separate financial information</w:t>
            </w:r>
          </w:p>
        </w:tc>
      </w:tr>
      <w:tr w:rsidR="00517DA8" w:rsidRPr="004B07C8" w14:paraId="1424BA0E" w14:textId="77777777" w:rsidTr="004F5F90">
        <w:trPr>
          <w:tblHeader/>
        </w:trPr>
        <w:tc>
          <w:tcPr>
            <w:tcW w:w="3438" w:type="dxa"/>
          </w:tcPr>
          <w:p w14:paraId="74FCB471" w14:textId="77777777" w:rsidR="00517DA8" w:rsidRPr="004B07C8" w:rsidRDefault="00517DA8" w:rsidP="004F5F90">
            <w:pPr>
              <w:spacing w:line="360" w:lineRule="exact"/>
              <w:ind w:right="36"/>
              <w:rPr>
                <w:rFonts w:ascii="Angsana New" w:hAnsi="Angsana New"/>
                <w:color w:val="000000"/>
                <w:sz w:val="28"/>
                <w:szCs w:val="28"/>
                <w:cs/>
              </w:rPr>
            </w:pPr>
          </w:p>
        </w:tc>
        <w:tc>
          <w:tcPr>
            <w:tcW w:w="1531" w:type="dxa"/>
          </w:tcPr>
          <w:p w14:paraId="1B1A34AE" w14:textId="1F684D0A" w:rsidR="00517DA8" w:rsidRPr="004B07C8" w:rsidRDefault="00517DA8" w:rsidP="004F5F90">
            <w:pPr>
              <w:pStyle w:val="1"/>
              <w:pBdr>
                <w:bottom w:val="single" w:sz="4" w:space="1" w:color="auto"/>
              </w:pBdr>
              <w:spacing w:line="360" w:lineRule="exact"/>
              <w:ind w:right="-70"/>
              <w:jc w:val="center"/>
              <w:rPr>
                <w:color w:val="000000"/>
                <w:sz w:val="28"/>
                <w:szCs w:val="28"/>
              </w:rPr>
            </w:pPr>
            <w:r w:rsidRPr="004B07C8">
              <w:rPr>
                <w:color w:val="000000"/>
                <w:sz w:val="28"/>
                <w:szCs w:val="28"/>
              </w:rPr>
              <w:t>March 31, 2026</w:t>
            </w:r>
          </w:p>
        </w:tc>
        <w:tc>
          <w:tcPr>
            <w:tcW w:w="1531" w:type="dxa"/>
          </w:tcPr>
          <w:p w14:paraId="3189FC18" w14:textId="61C8041C" w:rsidR="00517DA8" w:rsidRPr="004B07C8" w:rsidRDefault="00517DA8" w:rsidP="004F5F90">
            <w:pPr>
              <w:pStyle w:val="1"/>
              <w:pBdr>
                <w:bottom w:val="single" w:sz="4" w:space="1" w:color="auto"/>
              </w:pBdr>
              <w:spacing w:line="360" w:lineRule="exact"/>
              <w:ind w:hanging="95"/>
              <w:jc w:val="center"/>
              <w:rPr>
                <w:color w:val="000000"/>
                <w:sz w:val="28"/>
                <w:szCs w:val="28"/>
              </w:rPr>
            </w:pPr>
            <w:r w:rsidRPr="004B07C8">
              <w:rPr>
                <w:color w:val="000000"/>
                <w:sz w:val="28"/>
                <w:szCs w:val="28"/>
              </w:rPr>
              <w:t>March 31, 202</w:t>
            </w:r>
            <w:r w:rsidRPr="004B07C8">
              <w:rPr>
                <w:rFonts w:hint="cs"/>
                <w:color w:val="000000"/>
                <w:sz w:val="28"/>
                <w:szCs w:val="28"/>
                <w:cs/>
              </w:rPr>
              <w:t>5</w:t>
            </w:r>
          </w:p>
        </w:tc>
        <w:tc>
          <w:tcPr>
            <w:tcW w:w="1531" w:type="dxa"/>
          </w:tcPr>
          <w:p w14:paraId="7C14FF13" w14:textId="30100A2D" w:rsidR="00517DA8" w:rsidRPr="004B07C8" w:rsidRDefault="00517DA8" w:rsidP="004F5F90">
            <w:pPr>
              <w:pStyle w:val="1"/>
              <w:pBdr>
                <w:bottom w:val="single" w:sz="4" w:space="1" w:color="auto"/>
              </w:pBdr>
              <w:spacing w:line="360" w:lineRule="exact"/>
              <w:ind w:right="-70"/>
              <w:jc w:val="center"/>
              <w:rPr>
                <w:sz w:val="28"/>
                <w:szCs w:val="28"/>
              </w:rPr>
            </w:pPr>
            <w:r w:rsidRPr="004B07C8">
              <w:rPr>
                <w:color w:val="000000"/>
                <w:sz w:val="28"/>
                <w:szCs w:val="28"/>
              </w:rPr>
              <w:t>March 31, 2026</w:t>
            </w:r>
          </w:p>
        </w:tc>
        <w:tc>
          <w:tcPr>
            <w:tcW w:w="1531" w:type="dxa"/>
          </w:tcPr>
          <w:p w14:paraId="26EE0439" w14:textId="73D52154" w:rsidR="00517DA8" w:rsidRPr="004B07C8" w:rsidRDefault="00517DA8" w:rsidP="004F5F90">
            <w:pPr>
              <w:pStyle w:val="1"/>
              <w:pBdr>
                <w:bottom w:val="single" w:sz="4" w:space="1" w:color="auto"/>
              </w:pBdr>
              <w:spacing w:line="360" w:lineRule="exact"/>
              <w:ind w:right="-70" w:hanging="96"/>
              <w:jc w:val="center"/>
              <w:rPr>
                <w:color w:val="000000"/>
                <w:sz w:val="28"/>
                <w:szCs w:val="28"/>
              </w:rPr>
            </w:pPr>
            <w:r w:rsidRPr="004B07C8">
              <w:rPr>
                <w:color w:val="000000"/>
                <w:sz w:val="28"/>
                <w:szCs w:val="28"/>
              </w:rPr>
              <w:t>March 31, 202</w:t>
            </w:r>
            <w:r w:rsidRPr="004B07C8">
              <w:rPr>
                <w:rFonts w:hint="cs"/>
                <w:color w:val="000000"/>
                <w:sz w:val="28"/>
                <w:szCs w:val="28"/>
                <w:cs/>
              </w:rPr>
              <w:t>5</w:t>
            </w:r>
          </w:p>
        </w:tc>
      </w:tr>
      <w:tr w:rsidR="006130D3" w:rsidRPr="004B07C8" w14:paraId="750DE670" w14:textId="77777777" w:rsidTr="004F5F90">
        <w:tc>
          <w:tcPr>
            <w:tcW w:w="3438" w:type="dxa"/>
          </w:tcPr>
          <w:p w14:paraId="4EF786F1" w14:textId="77777777" w:rsidR="006130D3" w:rsidRPr="004B07C8" w:rsidRDefault="006130D3" w:rsidP="004F5F90">
            <w:pPr>
              <w:spacing w:line="240" w:lineRule="auto"/>
              <w:ind w:right="36"/>
              <w:rPr>
                <w:rFonts w:ascii="Angsana New" w:hAnsi="Angsana New"/>
                <w:color w:val="000000"/>
                <w:sz w:val="14"/>
                <w:szCs w:val="14"/>
                <w:cs/>
              </w:rPr>
            </w:pPr>
          </w:p>
        </w:tc>
        <w:tc>
          <w:tcPr>
            <w:tcW w:w="1531" w:type="dxa"/>
          </w:tcPr>
          <w:p w14:paraId="78432598" w14:textId="77777777" w:rsidR="006130D3" w:rsidRPr="004B07C8" w:rsidRDefault="006130D3" w:rsidP="004F5F90">
            <w:pPr>
              <w:pStyle w:val="1"/>
              <w:pBdr>
                <w:bottom w:val="none" w:sz="0" w:space="0" w:color="auto"/>
              </w:pBdr>
              <w:ind w:right="-70"/>
              <w:jc w:val="center"/>
              <w:rPr>
                <w:sz w:val="14"/>
                <w:szCs w:val="14"/>
              </w:rPr>
            </w:pPr>
          </w:p>
        </w:tc>
        <w:tc>
          <w:tcPr>
            <w:tcW w:w="1531" w:type="dxa"/>
          </w:tcPr>
          <w:p w14:paraId="5D9E9C5C" w14:textId="77777777" w:rsidR="006130D3" w:rsidRPr="004B07C8" w:rsidRDefault="006130D3" w:rsidP="004F5F90">
            <w:pPr>
              <w:pStyle w:val="1"/>
              <w:pBdr>
                <w:bottom w:val="none" w:sz="0" w:space="0" w:color="auto"/>
              </w:pBdr>
              <w:jc w:val="center"/>
              <w:rPr>
                <w:sz w:val="14"/>
                <w:szCs w:val="14"/>
              </w:rPr>
            </w:pPr>
          </w:p>
        </w:tc>
        <w:tc>
          <w:tcPr>
            <w:tcW w:w="1531" w:type="dxa"/>
          </w:tcPr>
          <w:p w14:paraId="6A900222" w14:textId="77777777" w:rsidR="006130D3" w:rsidRPr="004B07C8" w:rsidRDefault="006130D3" w:rsidP="004F5F90">
            <w:pPr>
              <w:pStyle w:val="1"/>
              <w:pBdr>
                <w:bottom w:val="none" w:sz="0" w:space="0" w:color="auto"/>
              </w:pBdr>
              <w:ind w:right="-70"/>
              <w:jc w:val="center"/>
              <w:rPr>
                <w:sz w:val="14"/>
                <w:szCs w:val="14"/>
              </w:rPr>
            </w:pPr>
          </w:p>
        </w:tc>
        <w:tc>
          <w:tcPr>
            <w:tcW w:w="1531" w:type="dxa"/>
          </w:tcPr>
          <w:p w14:paraId="1929D645" w14:textId="77777777" w:rsidR="006130D3" w:rsidRPr="004B07C8" w:rsidRDefault="006130D3" w:rsidP="004F5F90">
            <w:pPr>
              <w:pStyle w:val="1"/>
              <w:pBdr>
                <w:bottom w:val="none" w:sz="0" w:space="0" w:color="auto"/>
              </w:pBdr>
              <w:ind w:right="-70"/>
              <w:jc w:val="center"/>
              <w:rPr>
                <w:sz w:val="14"/>
                <w:szCs w:val="14"/>
              </w:rPr>
            </w:pPr>
          </w:p>
        </w:tc>
      </w:tr>
      <w:tr w:rsidR="006130D3" w:rsidRPr="004B07C8" w14:paraId="0991417E" w14:textId="77777777" w:rsidTr="004F5F90">
        <w:trPr>
          <w:trHeight w:val="203"/>
        </w:trPr>
        <w:tc>
          <w:tcPr>
            <w:tcW w:w="3438" w:type="dxa"/>
            <w:vAlign w:val="bottom"/>
          </w:tcPr>
          <w:p w14:paraId="72D5A375" w14:textId="07378F9D" w:rsidR="006130D3" w:rsidRPr="004B07C8" w:rsidRDefault="00745BF3" w:rsidP="004F5F90">
            <w:pPr>
              <w:spacing w:line="360" w:lineRule="exact"/>
              <w:ind w:right="-36"/>
              <w:rPr>
                <w:rFonts w:ascii="Angsana New" w:hAnsi="Angsana New"/>
                <w:color w:val="000000"/>
                <w:sz w:val="28"/>
                <w:szCs w:val="28"/>
                <w:cs/>
              </w:rPr>
            </w:pPr>
            <w:r w:rsidRPr="004B07C8">
              <w:rPr>
                <w:rFonts w:ascii="Angsana New" w:hAnsi="Angsana New"/>
                <w:color w:val="000000"/>
                <w:sz w:val="28"/>
                <w:szCs w:val="28"/>
              </w:rPr>
              <w:t>Purchase of goods</w:t>
            </w:r>
          </w:p>
        </w:tc>
        <w:tc>
          <w:tcPr>
            <w:tcW w:w="1531" w:type="dxa"/>
          </w:tcPr>
          <w:p w14:paraId="7E43EBE8" w14:textId="1DD5DB6E" w:rsidR="006130D3" w:rsidRPr="004B07C8" w:rsidRDefault="006130D3" w:rsidP="004F5F90">
            <w:pPr>
              <w:spacing w:line="400" w:lineRule="exact"/>
              <w:ind w:right="-45"/>
              <w:jc w:val="right"/>
              <w:rPr>
                <w:rFonts w:ascii="Angsana New" w:hAnsi="Angsana New"/>
                <w:color w:val="000000"/>
                <w:sz w:val="28"/>
                <w:szCs w:val="28"/>
                <w:lang w:val="en-US"/>
              </w:rPr>
            </w:pPr>
          </w:p>
        </w:tc>
        <w:tc>
          <w:tcPr>
            <w:tcW w:w="1531" w:type="dxa"/>
          </w:tcPr>
          <w:p w14:paraId="59DB5FC6" w14:textId="1B5EC5C5" w:rsidR="006130D3" w:rsidRPr="004B07C8" w:rsidRDefault="006130D3" w:rsidP="004F5F90">
            <w:pPr>
              <w:spacing w:line="400" w:lineRule="exact"/>
              <w:ind w:right="-45"/>
              <w:jc w:val="right"/>
              <w:rPr>
                <w:rFonts w:ascii="Angsana New" w:hAnsi="Angsana New"/>
                <w:color w:val="000000"/>
                <w:sz w:val="28"/>
                <w:szCs w:val="28"/>
                <w:lang w:val="en-US"/>
              </w:rPr>
            </w:pPr>
          </w:p>
        </w:tc>
        <w:tc>
          <w:tcPr>
            <w:tcW w:w="1531" w:type="dxa"/>
          </w:tcPr>
          <w:p w14:paraId="304733A7" w14:textId="6D136035" w:rsidR="006130D3" w:rsidRPr="004B07C8" w:rsidRDefault="006130D3" w:rsidP="004F5F90">
            <w:pPr>
              <w:spacing w:line="400" w:lineRule="exact"/>
              <w:ind w:right="-45"/>
              <w:jc w:val="right"/>
              <w:rPr>
                <w:rFonts w:ascii="Angsana New" w:hAnsi="Angsana New"/>
                <w:color w:val="000000"/>
                <w:sz w:val="28"/>
                <w:szCs w:val="28"/>
              </w:rPr>
            </w:pPr>
          </w:p>
        </w:tc>
        <w:tc>
          <w:tcPr>
            <w:tcW w:w="1531" w:type="dxa"/>
          </w:tcPr>
          <w:p w14:paraId="1BEA60D3" w14:textId="70E06F1B" w:rsidR="006130D3" w:rsidRPr="004B07C8" w:rsidRDefault="006130D3" w:rsidP="004F5F90">
            <w:pPr>
              <w:spacing w:line="400" w:lineRule="exact"/>
              <w:ind w:right="-45"/>
              <w:jc w:val="right"/>
              <w:rPr>
                <w:rFonts w:ascii="Angsana New" w:hAnsi="Angsana New"/>
                <w:color w:val="000000"/>
                <w:sz w:val="28"/>
                <w:szCs w:val="28"/>
                <w:lang w:val="en-US"/>
              </w:rPr>
            </w:pPr>
          </w:p>
        </w:tc>
      </w:tr>
      <w:tr w:rsidR="00B75B70" w:rsidRPr="004B07C8" w14:paraId="47228EAD" w14:textId="77777777" w:rsidTr="004F5F90">
        <w:trPr>
          <w:trHeight w:val="203"/>
        </w:trPr>
        <w:tc>
          <w:tcPr>
            <w:tcW w:w="3438" w:type="dxa"/>
            <w:vAlign w:val="bottom"/>
          </w:tcPr>
          <w:p w14:paraId="09FF150B" w14:textId="683F816F" w:rsidR="00B75B70" w:rsidRPr="004B07C8" w:rsidRDefault="00B75B70" w:rsidP="004F5F90">
            <w:pPr>
              <w:spacing w:line="400" w:lineRule="exact"/>
              <w:ind w:left="199" w:right="-45"/>
              <w:rPr>
                <w:rFonts w:ascii="Angsana New" w:hAnsi="Angsana New"/>
                <w:color w:val="000000"/>
                <w:sz w:val="28"/>
                <w:szCs w:val="28"/>
                <w:cs/>
              </w:rPr>
            </w:pPr>
            <w:r w:rsidRPr="004B07C8">
              <w:rPr>
                <w:rFonts w:ascii="Angsana New" w:hAnsi="Angsana New"/>
                <w:color w:val="000000"/>
                <w:sz w:val="28"/>
                <w:szCs w:val="28"/>
              </w:rPr>
              <w:t>A subsidiary</w:t>
            </w:r>
          </w:p>
        </w:tc>
        <w:tc>
          <w:tcPr>
            <w:tcW w:w="1531" w:type="dxa"/>
            <w:vAlign w:val="bottom"/>
          </w:tcPr>
          <w:p w14:paraId="66F7C9C4" w14:textId="0D78721B" w:rsidR="00B75B70" w:rsidRPr="004B07C8" w:rsidRDefault="00B75B70"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vAlign w:val="bottom"/>
          </w:tcPr>
          <w:p w14:paraId="74E545B6" w14:textId="60BE1E45" w:rsidR="00B75B70" w:rsidRPr="004B07C8" w:rsidRDefault="00B75B70"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tcPr>
          <w:p w14:paraId="5CF46207" w14:textId="789C1A33" w:rsidR="00B75B70" w:rsidRPr="004B07C8" w:rsidRDefault="00B75B70"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3,110</w:t>
            </w:r>
          </w:p>
        </w:tc>
        <w:tc>
          <w:tcPr>
            <w:tcW w:w="1531" w:type="dxa"/>
            <w:vAlign w:val="bottom"/>
          </w:tcPr>
          <w:p w14:paraId="7F3FA179" w14:textId="17A60E44" w:rsidR="00B75B70" w:rsidRPr="004B07C8" w:rsidRDefault="00B75B70"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r>
      <w:tr w:rsidR="00B75B70" w:rsidRPr="004B07C8" w14:paraId="1E64042D" w14:textId="77777777" w:rsidTr="004F5F90">
        <w:trPr>
          <w:trHeight w:val="149"/>
        </w:trPr>
        <w:tc>
          <w:tcPr>
            <w:tcW w:w="3438" w:type="dxa"/>
            <w:vAlign w:val="bottom"/>
          </w:tcPr>
          <w:p w14:paraId="13C85619" w14:textId="7C7CB53D" w:rsidR="00B75B70" w:rsidRPr="004B07C8" w:rsidRDefault="00B75B70" w:rsidP="004F5F90">
            <w:pPr>
              <w:spacing w:line="240" w:lineRule="auto"/>
              <w:rPr>
                <w:rFonts w:ascii="Angsana New" w:hAnsi="Angsana New"/>
                <w:sz w:val="28"/>
                <w:szCs w:val="28"/>
                <w:cs/>
                <w:lang w:val="en-US"/>
              </w:rPr>
            </w:pPr>
            <w:r w:rsidRPr="004B07C8">
              <w:rPr>
                <w:rFonts w:ascii="Angsana New" w:hAnsi="Angsana New"/>
                <w:sz w:val="28"/>
                <w:szCs w:val="28"/>
                <w:lang w:val="en-US"/>
              </w:rPr>
              <w:t>Sale of goods and rendering services</w:t>
            </w:r>
          </w:p>
        </w:tc>
        <w:tc>
          <w:tcPr>
            <w:tcW w:w="1531" w:type="dxa"/>
          </w:tcPr>
          <w:p w14:paraId="79AEDCAE" w14:textId="2A929DAF" w:rsidR="00B75B70" w:rsidRPr="004B07C8" w:rsidRDefault="00B75B70" w:rsidP="004F5F90">
            <w:pPr>
              <w:spacing w:line="240" w:lineRule="auto"/>
              <w:ind w:right="18"/>
              <w:jc w:val="right"/>
              <w:rPr>
                <w:rFonts w:ascii="Angsana New" w:hAnsi="Angsana New"/>
                <w:color w:val="000000"/>
                <w:sz w:val="28"/>
                <w:szCs w:val="28"/>
                <w:cs/>
                <w:lang w:val="en-US"/>
              </w:rPr>
            </w:pPr>
          </w:p>
        </w:tc>
        <w:tc>
          <w:tcPr>
            <w:tcW w:w="1531" w:type="dxa"/>
          </w:tcPr>
          <w:p w14:paraId="20A9AE4D" w14:textId="5F03A9B6" w:rsidR="00B75B70" w:rsidRPr="004B07C8" w:rsidRDefault="00B75B70" w:rsidP="004F5F90">
            <w:pPr>
              <w:spacing w:line="240" w:lineRule="auto"/>
              <w:ind w:right="18"/>
              <w:jc w:val="right"/>
              <w:rPr>
                <w:rFonts w:ascii="Angsana New" w:hAnsi="Angsana New"/>
                <w:color w:val="000000"/>
                <w:sz w:val="28"/>
                <w:szCs w:val="28"/>
                <w:lang w:val="en-US"/>
              </w:rPr>
            </w:pPr>
          </w:p>
        </w:tc>
        <w:tc>
          <w:tcPr>
            <w:tcW w:w="1531" w:type="dxa"/>
          </w:tcPr>
          <w:p w14:paraId="5B345813" w14:textId="3E47AEA4" w:rsidR="00B75B70" w:rsidRPr="004B07C8" w:rsidRDefault="00B75B70" w:rsidP="004F5F90">
            <w:pPr>
              <w:spacing w:line="240" w:lineRule="auto"/>
              <w:ind w:right="18"/>
              <w:jc w:val="right"/>
              <w:rPr>
                <w:rFonts w:ascii="Angsana New" w:hAnsi="Angsana New"/>
                <w:color w:val="000000"/>
                <w:sz w:val="28"/>
                <w:szCs w:val="28"/>
                <w:lang w:val="en-US"/>
              </w:rPr>
            </w:pPr>
          </w:p>
        </w:tc>
        <w:tc>
          <w:tcPr>
            <w:tcW w:w="1531" w:type="dxa"/>
          </w:tcPr>
          <w:p w14:paraId="0AE8C1EB" w14:textId="02CE455D" w:rsidR="00B75B70" w:rsidRPr="004B07C8" w:rsidRDefault="00B75B70" w:rsidP="004F5F90">
            <w:pPr>
              <w:spacing w:line="240" w:lineRule="auto"/>
              <w:ind w:right="18"/>
              <w:jc w:val="right"/>
              <w:rPr>
                <w:rFonts w:ascii="Angsana New" w:hAnsi="Angsana New"/>
                <w:color w:val="000000"/>
                <w:sz w:val="28"/>
                <w:szCs w:val="28"/>
                <w:cs/>
                <w:lang w:val="en-US"/>
              </w:rPr>
            </w:pPr>
          </w:p>
        </w:tc>
      </w:tr>
      <w:tr w:rsidR="00B75B70" w:rsidRPr="004B07C8" w14:paraId="4A68152F" w14:textId="77777777" w:rsidTr="004F5F90">
        <w:trPr>
          <w:trHeight w:val="149"/>
        </w:trPr>
        <w:tc>
          <w:tcPr>
            <w:tcW w:w="3438" w:type="dxa"/>
            <w:vAlign w:val="bottom"/>
          </w:tcPr>
          <w:p w14:paraId="48F448B3" w14:textId="58DCD460" w:rsidR="00B75B70" w:rsidRPr="004B07C8" w:rsidRDefault="00B75B70" w:rsidP="004F5F90">
            <w:pPr>
              <w:spacing w:line="400" w:lineRule="exact"/>
              <w:ind w:left="199" w:right="-45"/>
              <w:rPr>
                <w:rFonts w:ascii="Angsana New" w:hAnsi="Angsana New"/>
                <w:sz w:val="28"/>
                <w:szCs w:val="28"/>
                <w:cs/>
                <w:lang w:val="en-US"/>
              </w:rPr>
            </w:pPr>
            <w:r w:rsidRPr="004B07C8">
              <w:rPr>
                <w:rFonts w:ascii="Angsana New" w:hAnsi="Angsana New"/>
                <w:color w:val="000000"/>
                <w:sz w:val="28"/>
                <w:szCs w:val="28"/>
              </w:rPr>
              <w:t>A subsidiary</w:t>
            </w:r>
          </w:p>
        </w:tc>
        <w:tc>
          <w:tcPr>
            <w:tcW w:w="1531" w:type="dxa"/>
            <w:vAlign w:val="bottom"/>
          </w:tcPr>
          <w:p w14:paraId="36BAA74F" w14:textId="587E045E" w:rsidR="00B75B70" w:rsidRPr="004B07C8" w:rsidRDefault="00B75B70" w:rsidP="004F5F90">
            <w:pPr>
              <w:spacing w:line="240" w:lineRule="auto"/>
              <w:ind w:right="18"/>
              <w:jc w:val="right"/>
              <w:rPr>
                <w:rFonts w:ascii="Angsana New" w:hAnsi="Angsana New"/>
                <w:color w:val="000000"/>
                <w:sz w:val="28"/>
                <w:szCs w:val="28"/>
                <w:cs/>
                <w:lang w:val="en-US"/>
              </w:rPr>
            </w:pPr>
            <w:r w:rsidRPr="004B07C8">
              <w:rPr>
                <w:rFonts w:ascii="Angsana New" w:hAnsi="Angsana New" w:hint="cs"/>
                <w:color w:val="000000"/>
                <w:sz w:val="28"/>
                <w:szCs w:val="28"/>
                <w:cs/>
                <w:lang w:val="en-US"/>
              </w:rPr>
              <w:t>-</w:t>
            </w:r>
          </w:p>
        </w:tc>
        <w:tc>
          <w:tcPr>
            <w:tcW w:w="1531" w:type="dxa"/>
            <w:vAlign w:val="bottom"/>
          </w:tcPr>
          <w:p w14:paraId="25E9967D" w14:textId="757A76CB" w:rsidR="00B75B70" w:rsidRPr="004B07C8" w:rsidRDefault="00B75B70" w:rsidP="004F5F90">
            <w:pPr>
              <w:tabs>
                <w:tab w:val="decimal" w:pos="1301"/>
              </w:tabs>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tcPr>
          <w:p w14:paraId="6F9D290D" w14:textId="762C321E" w:rsidR="00B75B70" w:rsidRPr="004B07C8" w:rsidRDefault="00B75B70" w:rsidP="004F5F90">
            <w:pPr>
              <w:tabs>
                <w:tab w:val="decimal" w:pos="1451"/>
              </w:tabs>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10,665</w:t>
            </w:r>
          </w:p>
        </w:tc>
        <w:tc>
          <w:tcPr>
            <w:tcW w:w="1531" w:type="dxa"/>
            <w:vAlign w:val="bottom"/>
          </w:tcPr>
          <w:p w14:paraId="7D33E1BD" w14:textId="188BAA27" w:rsidR="00B75B70" w:rsidRPr="004B07C8" w:rsidRDefault="00B75B70"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r>
      <w:tr w:rsidR="0042738E" w:rsidRPr="004B07C8" w14:paraId="0AA75433" w14:textId="77777777" w:rsidTr="004F5F90">
        <w:trPr>
          <w:trHeight w:val="149"/>
        </w:trPr>
        <w:tc>
          <w:tcPr>
            <w:tcW w:w="3438" w:type="dxa"/>
            <w:vAlign w:val="bottom"/>
          </w:tcPr>
          <w:p w14:paraId="4F9EAE4D" w14:textId="1AE5327B" w:rsidR="0042738E" w:rsidRPr="004B07C8" w:rsidRDefault="007E64A7" w:rsidP="004F5F90">
            <w:pPr>
              <w:spacing w:line="400" w:lineRule="exact"/>
              <w:ind w:right="-45"/>
              <w:rPr>
                <w:rFonts w:ascii="Angsana New" w:hAnsi="Angsana New"/>
                <w:color w:val="000000"/>
                <w:sz w:val="28"/>
                <w:szCs w:val="28"/>
                <w:cs/>
              </w:rPr>
            </w:pPr>
            <w:r w:rsidRPr="004B07C8">
              <w:rPr>
                <w:rFonts w:ascii="Angsana New" w:hAnsi="Angsana New"/>
                <w:color w:val="000000"/>
                <w:sz w:val="28"/>
                <w:szCs w:val="28"/>
              </w:rPr>
              <w:t>Doctor fees</w:t>
            </w:r>
          </w:p>
        </w:tc>
        <w:tc>
          <w:tcPr>
            <w:tcW w:w="1531" w:type="dxa"/>
          </w:tcPr>
          <w:p w14:paraId="159192D9" w14:textId="77777777" w:rsidR="0042738E" w:rsidRPr="004B07C8" w:rsidRDefault="0042738E" w:rsidP="004F5F90">
            <w:pPr>
              <w:spacing w:line="240" w:lineRule="auto"/>
              <w:ind w:right="18"/>
              <w:jc w:val="right"/>
              <w:rPr>
                <w:rFonts w:ascii="Angsana New" w:hAnsi="Angsana New"/>
                <w:color w:val="000000"/>
                <w:sz w:val="28"/>
                <w:szCs w:val="28"/>
                <w:cs/>
                <w:lang w:val="en-US"/>
              </w:rPr>
            </w:pPr>
          </w:p>
        </w:tc>
        <w:tc>
          <w:tcPr>
            <w:tcW w:w="1531" w:type="dxa"/>
          </w:tcPr>
          <w:p w14:paraId="0CBB3E44" w14:textId="77777777" w:rsidR="0042738E" w:rsidRPr="004B07C8" w:rsidRDefault="0042738E" w:rsidP="004F5F90">
            <w:pPr>
              <w:tabs>
                <w:tab w:val="decimal" w:pos="1451"/>
              </w:tabs>
              <w:spacing w:line="240" w:lineRule="auto"/>
              <w:ind w:right="18"/>
              <w:jc w:val="right"/>
              <w:rPr>
                <w:rFonts w:ascii="Angsana New" w:hAnsi="Angsana New"/>
                <w:color w:val="000000"/>
                <w:sz w:val="28"/>
                <w:szCs w:val="28"/>
                <w:lang w:val="en-US"/>
              </w:rPr>
            </w:pPr>
          </w:p>
        </w:tc>
        <w:tc>
          <w:tcPr>
            <w:tcW w:w="1531" w:type="dxa"/>
          </w:tcPr>
          <w:p w14:paraId="0650695C" w14:textId="77777777" w:rsidR="0042738E" w:rsidRPr="004B07C8" w:rsidRDefault="0042738E" w:rsidP="004F5F90">
            <w:pPr>
              <w:tabs>
                <w:tab w:val="decimal" w:pos="1451"/>
              </w:tabs>
              <w:spacing w:line="240" w:lineRule="auto"/>
              <w:ind w:right="18"/>
              <w:jc w:val="right"/>
              <w:rPr>
                <w:rFonts w:ascii="Angsana New" w:hAnsi="Angsana New"/>
                <w:color w:val="000000"/>
                <w:sz w:val="28"/>
                <w:szCs w:val="28"/>
                <w:lang w:val="en-US"/>
              </w:rPr>
            </w:pPr>
          </w:p>
        </w:tc>
        <w:tc>
          <w:tcPr>
            <w:tcW w:w="1531" w:type="dxa"/>
          </w:tcPr>
          <w:p w14:paraId="55E699CE" w14:textId="77777777" w:rsidR="0042738E" w:rsidRPr="004B07C8" w:rsidRDefault="0042738E" w:rsidP="004F5F90">
            <w:pPr>
              <w:spacing w:line="240" w:lineRule="auto"/>
              <w:ind w:right="18"/>
              <w:jc w:val="right"/>
              <w:rPr>
                <w:rFonts w:ascii="Angsana New" w:hAnsi="Angsana New"/>
                <w:color w:val="000000"/>
                <w:sz w:val="28"/>
                <w:szCs w:val="28"/>
                <w:lang w:val="en-US"/>
              </w:rPr>
            </w:pPr>
          </w:p>
        </w:tc>
      </w:tr>
      <w:tr w:rsidR="006C1033" w:rsidRPr="004B07C8" w14:paraId="04947DC4" w14:textId="77777777" w:rsidTr="004F5F90">
        <w:trPr>
          <w:trHeight w:val="149"/>
        </w:trPr>
        <w:tc>
          <w:tcPr>
            <w:tcW w:w="3438" w:type="dxa"/>
            <w:vAlign w:val="bottom"/>
          </w:tcPr>
          <w:p w14:paraId="00A1964F" w14:textId="7730A828" w:rsidR="006C1033" w:rsidRPr="004B07C8" w:rsidRDefault="006C1033" w:rsidP="004F5F90">
            <w:pPr>
              <w:spacing w:line="400" w:lineRule="exact"/>
              <w:ind w:left="199" w:right="-45"/>
              <w:rPr>
                <w:rFonts w:ascii="Angsana New" w:hAnsi="Angsana New"/>
                <w:color w:val="000000"/>
                <w:sz w:val="28"/>
                <w:szCs w:val="28"/>
                <w:cs/>
              </w:rPr>
            </w:pPr>
            <w:r w:rsidRPr="004B07C8">
              <w:rPr>
                <w:rFonts w:ascii="Angsana New" w:hAnsi="Angsana New"/>
                <w:color w:val="000000"/>
                <w:sz w:val="28"/>
                <w:szCs w:val="28"/>
              </w:rPr>
              <w:t>Directors</w:t>
            </w:r>
          </w:p>
        </w:tc>
        <w:tc>
          <w:tcPr>
            <w:tcW w:w="1531" w:type="dxa"/>
          </w:tcPr>
          <w:p w14:paraId="4A19BA69" w14:textId="1E51AD6A" w:rsidR="006C1033" w:rsidRPr="004B07C8" w:rsidRDefault="006C1033" w:rsidP="004F5F90">
            <w:pPr>
              <w:spacing w:line="240" w:lineRule="auto"/>
              <w:ind w:right="18"/>
              <w:jc w:val="right"/>
              <w:rPr>
                <w:rFonts w:ascii="Angsana New" w:hAnsi="Angsana New"/>
                <w:color w:val="000000"/>
                <w:sz w:val="28"/>
                <w:szCs w:val="28"/>
                <w:cs/>
                <w:lang w:val="en-US"/>
              </w:rPr>
            </w:pPr>
            <w:r w:rsidRPr="004B07C8">
              <w:rPr>
                <w:rFonts w:ascii="Angsana New" w:hAnsi="Angsana New"/>
                <w:color w:val="000000"/>
                <w:sz w:val="28"/>
                <w:szCs w:val="28"/>
                <w:lang w:val="en-US"/>
              </w:rPr>
              <w:t>2,661,474</w:t>
            </w:r>
          </w:p>
        </w:tc>
        <w:tc>
          <w:tcPr>
            <w:tcW w:w="1531" w:type="dxa"/>
          </w:tcPr>
          <w:p w14:paraId="2BBA4A1A" w14:textId="3E766CE3"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1,699,210</w:t>
            </w:r>
          </w:p>
        </w:tc>
        <w:tc>
          <w:tcPr>
            <w:tcW w:w="1531" w:type="dxa"/>
            <w:vAlign w:val="bottom"/>
          </w:tcPr>
          <w:p w14:paraId="4E25B4FB" w14:textId="603C0ED7"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rPr>
              <w:t>-</w:t>
            </w:r>
          </w:p>
        </w:tc>
        <w:tc>
          <w:tcPr>
            <w:tcW w:w="1531" w:type="dxa"/>
            <w:vAlign w:val="bottom"/>
          </w:tcPr>
          <w:p w14:paraId="23FB8E72" w14:textId="7B1227CB"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rPr>
              <w:t>-</w:t>
            </w:r>
          </w:p>
        </w:tc>
      </w:tr>
      <w:tr w:rsidR="006C1033" w:rsidRPr="004B07C8" w14:paraId="3D42CC26" w14:textId="77777777" w:rsidTr="004F5F90">
        <w:trPr>
          <w:trHeight w:val="149"/>
        </w:trPr>
        <w:tc>
          <w:tcPr>
            <w:tcW w:w="3438" w:type="dxa"/>
            <w:vAlign w:val="bottom"/>
          </w:tcPr>
          <w:p w14:paraId="4FA96D38" w14:textId="5700774C" w:rsidR="006C1033" w:rsidRPr="004B07C8" w:rsidRDefault="006C1033" w:rsidP="004F5F90">
            <w:pPr>
              <w:spacing w:line="240" w:lineRule="auto"/>
              <w:rPr>
                <w:rFonts w:ascii="Angsana New" w:hAnsi="Angsana New"/>
                <w:color w:val="000000"/>
                <w:sz w:val="28"/>
                <w:szCs w:val="28"/>
                <w:cs/>
              </w:rPr>
            </w:pPr>
            <w:r w:rsidRPr="004B07C8">
              <w:rPr>
                <w:rFonts w:ascii="Angsana New" w:hAnsi="Angsana New"/>
                <w:color w:val="000000"/>
                <w:sz w:val="28"/>
                <w:szCs w:val="28"/>
              </w:rPr>
              <w:t>Management fees</w:t>
            </w:r>
          </w:p>
        </w:tc>
        <w:tc>
          <w:tcPr>
            <w:tcW w:w="1531" w:type="dxa"/>
          </w:tcPr>
          <w:p w14:paraId="0BF24999" w14:textId="63E32C60" w:rsidR="006C1033" w:rsidRPr="004B07C8" w:rsidRDefault="006C1033" w:rsidP="004F5F90">
            <w:pPr>
              <w:spacing w:line="240" w:lineRule="auto"/>
              <w:ind w:right="18"/>
              <w:jc w:val="right"/>
              <w:rPr>
                <w:rFonts w:ascii="Angsana New" w:hAnsi="Angsana New"/>
                <w:color w:val="000000"/>
                <w:sz w:val="28"/>
                <w:szCs w:val="28"/>
                <w:cs/>
                <w:lang w:val="en-US"/>
              </w:rPr>
            </w:pPr>
          </w:p>
        </w:tc>
        <w:tc>
          <w:tcPr>
            <w:tcW w:w="1531" w:type="dxa"/>
          </w:tcPr>
          <w:p w14:paraId="43CF90E2" w14:textId="1E6A0233" w:rsidR="006C1033" w:rsidRPr="004B07C8" w:rsidRDefault="006C1033" w:rsidP="004F5F90">
            <w:pPr>
              <w:spacing w:line="240" w:lineRule="auto"/>
              <w:ind w:right="18"/>
              <w:jc w:val="right"/>
              <w:rPr>
                <w:rFonts w:ascii="Angsana New" w:hAnsi="Angsana New"/>
                <w:color w:val="000000"/>
                <w:sz w:val="28"/>
                <w:szCs w:val="28"/>
                <w:lang w:val="en-US"/>
              </w:rPr>
            </w:pPr>
          </w:p>
        </w:tc>
        <w:tc>
          <w:tcPr>
            <w:tcW w:w="1531" w:type="dxa"/>
          </w:tcPr>
          <w:p w14:paraId="54E43E1C" w14:textId="6F800C6F" w:rsidR="006C1033" w:rsidRPr="004B07C8" w:rsidRDefault="006C1033" w:rsidP="004F5F90">
            <w:pPr>
              <w:spacing w:line="240" w:lineRule="auto"/>
              <w:ind w:right="18"/>
              <w:jc w:val="right"/>
              <w:rPr>
                <w:rFonts w:ascii="Angsana New" w:hAnsi="Angsana New"/>
                <w:color w:val="000000"/>
                <w:sz w:val="28"/>
                <w:szCs w:val="28"/>
                <w:lang w:val="en-US"/>
              </w:rPr>
            </w:pPr>
          </w:p>
        </w:tc>
        <w:tc>
          <w:tcPr>
            <w:tcW w:w="1531" w:type="dxa"/>
          </w:tcPr>
          <w:p w14:paraId="77F2EB89" w14:textId="0C4934EC" w:rsidR="006C1033" w:rsidRPr="004B07C8" w:rsidRDefault="006C1033" w:rsidP="004F5F90">
            <w:pPr>
              <w:spacing w:line="240" w:lineRule="auto"/>
              <w:ind w:right="18"/>
              <w:jc w:val="right"/>
              <w:rPr>
                <w:rFonts w:ascii="Angsana New" w:hAnsi="Angsana New"/>
                <w:color w:val="000000"/>
                <w:sz w:val="28"/>
                <w:szCs w:val="28"/>
                <w:lang w:val="en-US"/>
              </w:rPr>
            </w:pPr>
          </w:p>
        </w:tc>
      </w:tr>
      <w:tr w:rsidR="006C1033" w:rsidRPr="004B07C8" w14:paraId="571120B7" w14:textId="77777777" w:rsidTr="004F5F90">
        <w:trPr>
          <w:trHeight w:val="113"/>
        </w:trPr>
        <w:tc>
          <w:tcPr>
            <w:tcW w:w="3438" w:type="dxa"/>
            <w:vAlign w:val="bottom"/>
          </w:tcPr>
          <w:p w14:paraId="500A98F2" w14:textId="74C58F6D" w:rsidR="006C1033" w:rsidRPr="004B07C8" w:rsidRDefault="006C1033" w:rsidP="004F5F90">
            <w:pPr>
              <w:spacing w:line="400" w:lineRule="exact"/>
              <w:ind w:left="199" w:right="-45"/>
              <w:rPr>
                <w:rFonts w:ascii="Angsana New" w:hAnsi="Angsana New"/>
                <w:sz w:val="28"/>
                <w:szCs w:val="28"/>
                <w:cs/>
                <w:lang w:val="en-US"/>
              </w:rPr>
            </w:pPr>
            <w:r w:rsidRPr="004B07C8">
              <w:rPr>
                <w:rFonts w:ascii="Angsana New" w:hAnsi="Angsana New"/>
                <w:sz w:val="28"/>
                <w:szCs w:val="28"/>
                <w:lang w:val="en-US"/>
              </w:rPr>
              <w:t>Directors</w:t>
            </w:r>
          </w:p>
        </w:tc>
        <w:tc>
          <w:tcPr>
            <w:tcW w:w="1531" w:type="dxa"/>
          </w:tcPr>
          <w:p w14:paraId="5B0EE54E" w14:textId="028D80D9"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700,000</w:t>
            </w:r>
          </w:p>
        </w:tc>
        <w:tc>
          <w:tcPr>
            <w:tcW w:w="1531" w:type="dxa"/>
          </w:tcPr>
          <w:p w14:paraId="74FC6850" w14:textId="0994C01B"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900,000</w:t>
            </w:r>
          </w:p>
        </w:tc>
        <w:tc>
          <w:tcPr>
            <w:tcW w:w="1531" w:type="dxa"/>
            <w:vAlign w:val="bottom"/>
          </w:tcPr>
          <w:p w14:paraId="7116913F" w14:textId="2A9A72ED"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c>
          <w:tcPr>
            <w:tcW w:w="1531" w:type="dxa"/>
            <w:vAlign w:val="bottom"/>
          </w:tcPr>
          <w:p w14:paraId="689FD73D" w14:textId="0237B187"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hint="cs"/>
                <w:color w:val="000000"/>
                <w:sz w:val="28"/>
                <w:szCs w:val="28"/>
                <w:cs/>
                <w:lang w:val="en-US"/>
              </w:rPr>
              <w:t>-</w:t>
            </w:r>
          </w:p>
        </w:tc>
      </w:tr>
      <w:tr w:rsidR="006C1033" w:rsidRPr="004B07C8" w14:paraId="1C5CDA05" w14:textId="77777777" w:rsidTr="004F5F90">
        <w:trPr>
          <w:trHeight w:val="113"/>
        </w:trPr>
        <w:tc>
          <w:tcPr>
            <w:tcW w:w="3438" w:type="dxa"/>
            <w:vAlign w:val="bottom"/>
          </w:tcPr>
          <w:p w14:paraId="643A085F" w14:textId="1E84B864" w:rsidR="006C1033" w:rsidRPr="004B07C8" w:rsidRDefault="006C1033" w:rsidP="004F5F90">
            <w:pPr>
              <w:spacing w:line="240" w:lineRule="auto"/>
              <w:rPr>
                <w:rFonts w:ascii="Angsana New" w:hAnsi="Angsana New"/>
                <w:sz w:val="28"/>
                <w:szCs w:val="28"/>
                <w:cs/>
                <w:lang w:val="en-US"/>
              </w:rPr>
            </w:pPr>
            <w:r w:rsidRPr="004B07C8">
              <w:rPr>
                <w:rFonts w:ascii="Angsana New" w:hAnsi="Angsana New"/>
                <w:sz w:val="28"/>
                <w:szCs w:val="28"/>
                <w:lang w:val="en-US"/>
              </w:rPr>
              <w:t>Management and</w:t>
            </w:r>
            <w:r w:rsidRPr="004B07C8">
              <w:rPr>
                <w:rFonts w:ascii="Angsana New" w:hAnsi="Angsana New" w:hint="cs"/>
                <w:sz w:val="28"/>
                <w:szCs w:val="28"/>
                <w:cs/>
                <w:lang w:val="en-US"/>
              </w:rPr>
              <w:t xml:space="preserve"> </w:t>
            </w:r>
            <w:proofErr w:type="gramStart"/>
            <w:r w:rsidRPr="004B07C8">
              <w:rPr>
                <w:rFonts w:ascii="Angsana New" w:hAnsi="Angsana New"/>
                <w:sz w:val="28"/>
                <w:szCs w:val="28"/>
                <w:lang w:val="en-US"/>
              </w:rPr>
              <w:t>directors</w:t>
            </w:r>
            <w:proofErr w:type="gramEnd"/>
            <w:r w:rsidRPr="004B07C8">
              <w:rPr>
                <w:rFonts w:ascii="Angsana New" w:hAnsi="Angsana New"/>
                <w:sz w:val="28"/>
                <w:szCs w:val="28"/>
                <w:lang w:val="en-US"/>
              </w:rPr>
              <w:t xml:space="preserve"> remuneration</w:t>
            </w:r>
          </w:p>
        </w:tc>
        <w:tc>
          <w:tcPr>
            <w:tcW w:w="1531" w:type="dxa"/>
          </w:tcPr>
          <w:p w14:paraId="7FE3585B" w14:textId="77777777" w:rsidR="006C1033" w:rsidRPr="004B07C8" w:rsidRDefault="006C1033" w:rsidP="004F5F90">
            <w:pPr>
              <w:spacing w:line="240" w:lineRule="auto"/>
              <w:ind w:right="18"/>
              <w:jc w:val="right"/>
              <w:rPr>
                <w:rFonts w:ascii="Angsana New" w:hAnsi="Angsana New"/>
                <w:color w:val="000000"/>
                <w:sz w:val="28"/>
                <w:szCs w:val="28"/>
                <w:lang w:val="en-US"/>
              </w:rPr>
            </w:pPr>
          </w:p>
        </w:tc>
        <w:tc>
          <w:tcPr>
            <w:tcW w:w="1531" w:type="dxa"/>
          </w:tcPr>
          <w:p w14:paraId="5242E184" w14:textId="77777777" w:rsidR="006C1033" w:rsidRPr="004B07C8" w:rsidRDefault="006C1033" w:rsidP="004F5F90">
            <w:pPr>
              <w:tabs>
                <w:tab w:val="decimal" w:pos="1451"/>
              </w:tabs>
              <w:spacing w:line="240" w:lineRule="auto"/>
              <w:ind w:right="18"/>
              <w:jc w:val="right"/>
              <w:rPr>
                <w:rFonts w:ascii="Angsana New" w:hAnsi="Angsana New"/>
                <w:color w:val="000000"/>
                <w:sz w:val="28"/>
                <w:szCs w:val="28"/>
                <w:lang w:val="en-US"/>
              </w:rPr>
            </w:pPr>
          </w:p>
        </w:tc>
        <w:tc>
          <w:tcPr>
            <w:tcW w:w="1531" w:type="dxa"/>
          </w:tcPr>
          <w:p w14:paraId="24D034CE" w14:textId="77777777" w:rsidR="006C1033" w:rsidRPr="004B07C8" w:rsidRDefault="006C1033" w:rsidP="004F5F90">
            <w:pPr>
              <w:tabs>
                <w:tab w:val="decimal" w:pos="1451"/>
              </w:tabs>
              <w:spacing w:line="240" w:lineRule="auto"/>
              <w:ind w:right="18"/>
              <w:jc w:val="right"/>
              <w:rPr>
                <w:rFonts w:ascii="Angsana New" w:hAnsi="Angsana New"/>
                <w:color w:val="000000"/>
                <w:sz w:val="28"/>
                <w:szCs w:val="28"/>
                <w:lang w:val="en-US"/>
              </w:rPr>
            </w:pPr>
          </w:p>
        </w:tc>
        <w:tc>
          <w:tcPr>
            <w:tcW w:w="1531" w:type="dxa"/>
          </w:tcPr>
          <w:p w14:paraId="605AF459" w14:textId="77777777" w:rsidR="006C1033" w:rsidRPr="004B07C8" w:rsidRDefault="006C1033" w:rsidP="004F5F90">
            <w:pPr>
              <w:spacing w:line="240" w:lineRule="auto"/>
              <w:ind w:right="18"/>
              <w:jc w:val="right"/>
              <w:rPr>
                <w:rFonts w:ascii="Angsana New" w:hAnsi="Angsana New"/>
                <w:color w:val="000000"/>
                <w:sz w:val="28"/>
                <w:szCs w:val="28"/>
                <w:lang w:val="en-US"/>
              </w:rPr>
            </w:pPr>
          </w:p>
        </w:tc>
      </w:tr>
      <w:tr w:rsidR="006C1033" w:rsidRPr="004B07C8" w14:paraId="15E265AD" w14:textId="77777777" w:rsidTr="004F5F90">
        <w:trPr>
          <w:trHeight w:val="113"/>
        </w:trPr>
        <w:tc>
          <w:tcPr>
            <w:tcW w:w="3438" w:type="dxa"/>
            <w:vAlign w:val="bottom"/>
          </w:tcPr>
          <w:p w14:paraId="684E230E" w14:textId="77805C1A" w:rsidR="006C1033" w:rsidRPr="004B07C8" w:rsidRDefault="006C1033" w:rsidP="004F5F90">
            <w:pPr>
              <w:spacing w:line="400" w:lineRule="exact"/>
              <w:ind w:left="199" w:right="-45"/>
              <w:rPr>
                <w:rFonts w:ascii="Angsana New" w:hAnsi="Angsana New"/>
                <w:sz w:val="28"/>
                <w:szCs w:val="28"/>
                <w:cs/>
                <w:lang w:val="en-US"/>
              </w:rPr>
            </w:pPr>
            <w:r w:rsidRPr="004B07C8">
              <w:rPr>
                <w:rFonts w:ascii="Angsana New" w:hAnsi="Angsana New"/>
                <w:sz w:val="28"/>
                <w:szCs w:val="28"/>
                <w:lang w:val="en-US"/>
              </w:rPr>
              <w:t>Short-term benefits</w:t>
            </w:r>
          </w:p>
        </w:tc>
        <w:tc>
          <w:tcPr>
            <w:tcW w:w="1531" w:type="dxa"/>
          </w:tcPr>
          <w:p w14:paraId="5D978E48" w14:textId="1288C657" w:rsidR="006C1033" w:rsidRPr="004B07C8" w:rsidRDefault="0012570E"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3,255,676</w:t>
            </w:r>
          </w:p>
        </w:tc>
        <w:tc>
          <w:tcPr>
            <w:tcW w:w="1531" w:type="dxa"/>
          </w:tcPr>
          <w:p w14:paraId="026BE0CE" w14:textId="58145FD7" w:rsidR="006C1033" w:rsidRPr="004B07C8" w:rsidRDefault="00ED5D07"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3,600,348</w:t>
            </w:r>
          </w:p>
        </w:tc>
        <w:tc>
          <w:tcPr>
            <w:tcW w:w="1531" w:type="dxa"/>
          </w:tcPr>
          <w:p w14:paraId="47037AFB" w14:textId="638550DF"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2,565,676</w:t>
            </w:r>
          </w:p>
        </w:tc>
        <w:tc>
          <w:tcPr>
            <w:tcW w:w="1531" w:type="dxa"/>
          </w:tcPr>
          <w:p w14:paraId="532A393B" w14:textId="0C7C75BF"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2,910,348</w:t>
            </w:r>
          </w:p>
        </w:tc>
      </w:tr>
      <w:tr w:rsidR="006C1033" w:rsidRPr="004B07C8" w14:paraId="42413360" w14:textId="77777777" w:rsidTr="004F5F90">
        <w:trPr>
          <w:trHeight w:val="149"/>
        </w:trPr>
        <w:tc>
          <w:tcPr>
            <w:tcW w:w="3438" w:type="dxa"/>
            <w:vAlign w:val="bottom"/>
          </w:tcPr>
          <w:p w14:paraId="22653C41" w14:textId="29ED6DD1" w:rsidR="006C1033" w:rsidRPr="004B07C8" w:rsidRDefault="006C1033" w:rsidP="004F5F90">
            <w:pPr>
              <w:spacing w:line="400" w:lineRule="exact"/>
              <w:ind w:left="199" w:right="-45"/>
              <w:rPr>
                <w:rFonts w:ascii="Angsana New" w:hAnsi="Angsana New"/>
                <w:sz w:val="28"/>
                <w:szCs w:val="28"/>
                <w:cs/>
                <w:lang w:val="en-US"/>
              </w:rPr>
            </w:pPr>
            <w:r w:rsidRPr="004B07C8">
              <w:rPr>
                <w:rFonts w:ascii="Angsana New" w:hAnsi="Angsana New"/>
                <w:sz w:val="28"/>
                <w:szCs w:val="28"/>
                <w:lang w:val="en-US"/>
              </w:rPr>
              <w:t>Post-employee benefits</w:t>
            </w:r>
          </w:p>
        </w:tc>
        <w:tc>
          <w:tcPr>
            <w:tcW w:w="1531" w:type="dxa"/>
          </w:tcPr>
          <w:p w14:paraId="4EB35441" w14:textId="1DBDE818"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96,261</w:t>
            </w:r>
          </w:p>
        </w:tc>
        <w:tc>
          <w:tcPr>
            <w:tcW w:w="1531" w:type="dxa"/>
          </w:tcPr>
          <w:p w14:paraId="719F90A8" w14:textId="197DB40B" w:rsidR="006C1033" w:rsidRPr="004B07C8" w:rsidRDefault="006C1033" w:rsidP="004F5F90">
            <w:pPr>
              <w:spacing w:line="240" w:lineRule="auto"/>
              <w:ind w:right="18"/>
              <w:jc w:val="right"/>
              <w:rPr>
                <w:rFonts w:ascii="Angsana New" w:hAnsi="Angsana New"/>
                <w:color w:val="000000"/>
                <w:sz w:val="28"/>
                <w:szCs w:val="28"/>
                <w:lang w:val="en-US"/>
              </w:rPr>
            </w:pPr>
            <w:r w:rsidRPr="004B07C8">
              <w:rPr>
                <w:rFonts w:ascii="Angsana New" w:hAnsi="Angsana New"/>
                <w:color w:val="000000"/>
                <w:sz w:val="28"/>
                <w:szCs w:val="28"/>
                <w:lang w:val="en-US"/>
              </w:rPr>
              <w:t>135,881</w:t>
            </w:r>
          </w:p>
        </w:tc>
        <w:tc>
          <w:tcPr>
            <w:tcW w:w="1531" w:type="dxa"/>
          </w:tcPr>
          <w:p w14:paraId="2793EE11" w14:textId="0670BCE0" w:rsidR="006C1033" w:rsidRPr="004B07C8" w:rsidRDefault="006C1033" w:rsidP="004F5F90">
            <w:pPr>
              <w:spacing w:line="240" w:lineRule="auto"/>
              <w:ind w:right="18"/>
              <w:jc w:val="right"/>
              <w:rPr>
                <w:rFonts w:ascii="Angsana New" w:hAnsi="Angsana New"/>
                <w:color w:val="000000"/>
                <w:sz w:val="28"/>
                <w:szCs w:val="28"/>
                <w:cs/>
                <w:lang w:val="en-US"/>
              </w:rPr>
            </w:pPr>
            <w:r w:rsidRPr="004B07C8">
              <w:rPr>
                <w:rFonts w:ascii="Angsana New" w:hAnsi="Angsana New"/>
                <w:color w:val="000000"/>
                <w:sz w:val="28"/>
                <w:szCs w:val="28"/>
              </w:rPr>
              <w:t>88,426</w:t>
            </w:r>
          </w:p>
        </w:tc>
        <w:tc>
          <w:tcPr>
            <w:tcW w:w="1531" w:type="dxa"/>
          </w:tcPr>
          <w:p w14:paraId="10D1233A" w14:textId="2E0A9DAA" w:rsidR="006C1033" w:rsidRPr="004B07C8" w:rsidRDefault="006C1033" w:rsidP="004F5F90">
            <w:pPr>
              <w:spacing w:line="240" w:lineRule="auto"/>
              <w:ind w:right="18"/>
              <w:jc w:val="right"/>
              <w:rPr>
                <w:rFonts w:ascii="Angsana New" w:hAnsi="Angsana New"/>
                <w:color w:val="000000"/>
                <w:sz w:val="28"/>
                <w:szCs w:val="28"/>
                <w:cs/>
                <w:lang w:val="en-US"/>
              </w:rPr>
            </w:pPr>
            <w:r w:rsidRPr="004B07C8">
              <w:rPr>
                <w:rFonts w:ascii="Angsana New" w:hAnsi="Angsana New"/>
                <w:color w:val="000000"/>
                <w:sz w:val="28"/>
                <w:szCs w:val="28"/>
              </w:rPr>
              <w:t>129,878</w:t>
            </w:r>
          </w:p>
        </w:tc>
      </w:tr>
      <w:bookmarkEnd w:id="0"/>
      <w:bookmarkEnd w:id="2"/>
    </w:tbl>
    <w:p w14:paraId="02378479" w14:textId="77777777" w:rsidR="00A707AD" w:rsidRDefault="00A707AD" w:rsidP="00A707AD">
      <w:pPr>
        <w:tabs>
          <w:tab w:val="left" w:pos="0"/>
          <w:tab w:val="decimal" w:pos="7920"/>
        </w:tabs>
        <w:spacing w:before="240" w:line="240" w:lineRule="atLeast"/>
        <w:jc w:val="both"/>
        <w:rPr>
          <w:rFonts w:ascii="Angsana New" w:hAnsi="Angsana New"/>
          <w:b/>
          <w:bCs/>
          <w:sz w:val="28"/>
          <w:szCs w:val="28"/>
        </w:rPr>
      </w:pPr>
    </w:p>
    <w:p w14:paraId="28495A98" w14:textId="78587EB6" w:rsidR="00AA19E0" w:rsidRPr="004B07C8" w:rsidRDefault="003C0B27"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Cash and cash equivalents</w:t>
      </w:r>
    </w:p>
    <w:tbl>
      <w:tblPr>
        <w:tblW w:w="9615" w:type="dxa"/>
        <w:tblInd w:w="378" w:type="dxa"/>
        <w:tblLayout w:type="fixed"/>
        <w:tblLook w:val="0000" w:firstRow="0" w:lastRow="0" w:firstColumn="0" w:lastColumn="0" w:noHBand="0" w:noVBand="0"/>
      </w:tblPr>
      <w:tblGrid>
        <w:gridCol w:w="3150"/>
        <w:gridCol w:w="1531"/>
        <w:gridCol w:w="1701"/>
        <w:gridCol w:w="1531"/>
        <w:gridCol w:w="1702"/>
      </w:tblGrid>
      <w:tr w:rsidR="00B42A5E" w:rsidRPr="004B07C8" w14:paraId="28495A9F" w14:textId="77777777" w:rsidTr="004F5F90">
        <w:tc>
          <w:tcPr>
            <w:tcW w:w="3150" w:type="dxa"/>
          </w:tcPr>
          <w:p w14:paraId="28495A99" w14:textId="77777777" w:rsidR="00B42A5E" w:rsidRPr="004B07C8" w:rsidRDefault="00B42A5E" w:rsidP="00173AA1">
            <w:pPr>
              <w:spacing w:line="360" w:lineRule="exact"/>
              <w:ind w:left="-18" w:right="36"/>
              <w:jc w:val="center"/>
              <w:rPr>
                <w:rFonts w:ascii="Angsana New" w:hAnsi="Angsana New"/>
                <w:color w:val="000000"/>
                <w:sz w:val="28"/>
                <w:szCs w:val="28"/>
              </w:rPr>
            </w:pPr>
            <w:bookmarkStart w:id="3" w:name="_Hlk146538841"/>
          </w:p>
        </w:tc>
        <w:tc>
          <w:tcPr>
            <w:tcW w:w="1531" w:type="dxa"/>
          </w:tcPr>
          <w:p w14:paraId="3D5E0E66" w14:textId="77777777" w:rsidR="00B42A5E" w:rsidRPr="004B07C8" w:rsidRDefault="00B42A5E" w:rsidP="00173AA1">
            <w:pPr>
              <w:spacing w:line="360" w:lineRule="exact"/>
              <w:ind w:right="25"/>
              <w:jc w:val="right"/>
              <w:rPr>
                <w:rFonts w:ascii="Angsana New" w:hAnsi="Angsana New"/>
                <w:color w:val="000000"/>
                <w:sz w:val="28"/>
                <w:szCs w:val="28"/>
              </w:rPr>
            </w:pPr>
          </w:p>
        </w:tc>
        <w:tc>
          <w:tcPr>
            <w:tcW w:w="1701" w:type="dxa"/>
          </w:tcPr>
          <w:p w14:paraId="3A04E8CC" w14:textId="692C8932" w:rsidR="00B42A5E" w:rsidRPr="004B07C8" w:rsidRDefault="00B42A5E" w:rsidP="00173AA1">
            <w:pPr>
              <w:spacing w:line="360" w:lineRule="exact"/>
              <w:ind w:right="25"/>
              <w:jc w:val="center"/>
              <w:rPr>
                <w:rFonts w:ascii="Angsana New" w:hAnsi="Angsana New"/>
                <w:color w:val="000000"/>
                <w:sz w:val="28"/>
                <w:szCs w:val="28"/>
              </w:rPr>
            </w:pPr>
          </w:p>
        </w:tc>
        <w:tc>
          <w:tcPr>
            <w:tcW w:w="3233" w:type="dxa"/>
            <w:gridSpan w:val="2"/>
          </w:tcPr>
          <w:p w14:paraId="28495A9E" w14:textId="32087836" w:rsidR="00B42A5E" w:rsidRPr="004B07C8" w:rsidRDefault="0064367E" w:rsidP="00173AA1">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B42A5E" w:rsidRPr="004B07C8" w14:paraId="2AFF0EA8" w14:textId="77777777" w:rsidTr="004F5F90">
        <w:tc>
          <w:tcPr>
            <w:tcW w:w="3150" w:type="dxa"/>
          </w:tcPr>
          <w:p w14:paraId="3B04D295" w14:textId="77777777" w:rsidR="00B42A5E" w:rsidRPr="004B07C8" w:rsidRDefault="00B42A5E" w:rsidP="000378AE">
            <w:pPr>
              <w:spacing w:line="360" w:lineRule="exact"/>
              <w:ind w:left="-18" w:right="36"/>
              <w:jc w:val="center"/>
              <w:rPr>
                <w:rFonts w:ascii="Angsana New" w:hAnsi="Angsana New"/>
                <w:color w:val="000000"/>
                <w:sz w:val="28"/>
                <w:szCs w:val="28"/>
              </w:rPr>
            </w:pPr>
          </w:p>
        </w:tc>
        <w:tc>
          <w:tcPr>
            <w:tcW w:w="3232" w:type="dxa"/>
            <w:gridSpan w:val="2"/>
          </w:tcPr>
          <w:p w14:paraId="682C2116" w14:textId="21E00F33" w:rsidR="00B42A5E" w:rsidRPr="004B07C8" w:rsidRDefault="00D0665A" w:rsidP="00E3407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3" w:type="dxa"/>
            <w:gridSpan w:val="2"/>
          </w:tcPr>
          <w:p w14:paraId="57E944BE" w14:textId="1BC2301D" w:rsidR="00B42A5E" w:rsidRPr="004B07C8" w:rsidRDefault="00D0665A" w:rsidP="00E3407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B42A5E" w:rsidRPr="004B07C8" w14:paraId="28495AAD" w14:textId="77777777" w:rsidTr="004F5F90">
        <w:tc>
          <w:tcPr>
            <w:tcW w:w="3150" w:type="dxa"/>
          </w:tcPr>
          <w:p w14:paraId="28495AA5" w14:textId="77777777" w:rsidR="00B42A5E" w:rsidRPr="004B07C8" w:rsidRDefault="00B42A5E" w:rsidP="000378AE">
            <w:pPr>
              <w:spacing w:line="360" w:lineRule="exact"/>
              <w:ind w:right="36"/>
              <w:rPr>
                <w:rFonts w:ascii="Angsana New" w:hAnsi="Angsana New"/>
                <w:color w:val="000000"/>
                <w:sz w:val="28"/>
                <w:szCs w:val="28"/>
                <w:cs/>
              </w:rPr>
            </w:pPr>
          </w:p>
        </w:tc>
        <w:tc>
          <w:tcPr>
            <w:tcW w:w="1531" w:type="dxa"/>
          </w:tcPr>
          <w:p w14:paraId="4B270A94" w14:textId="06285E4E" w:rsidR="00B42A5E" w:rsidRPr="004B07C8" w:rsidRDefault="007D2F1C" w:rsidP="00E34073">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213A2931" w14:textId="7513F46D" w:rsidR="00B42A5E" w:rsidRPr="004B07C8" w:rsidRDefault="0064367E" w:rsidP="00E34073">
            <w:pPr>
              <w:pStyle w:val="1"/>
              <w:pBdr>
                <w:bottom w:val="single" w:sz="4" w:space="1" w:color="auto"/>
              </w:pBdr>
              <w:spacing w:line="360" w:lineRule="exact"/>
              <w:jc w:val="left"/>
              <w:rPr>
                <w:sz w:val="28"/>
                <w:szCs w:val="28"/>
              </w:rPr>
            </w:pPr>
            <w:r w:rsidRPr="004B07C8">
              <w:rPr>
                <w:color w:val="000000"/>
                <w:sz w:val="28"/>
                <w:szCs w:val="28"/>
              </w:rPr>
              <w:t>December 31, 2025</w:t>
            </w:r>
          </w:p>
        </w:tc>
        <w:tc>
          <w:tcPr>
            <w:tcW w:w="1531" w:type="dxa"/>
          </w:tcPr>
          <w:p w14:paraId="28495AAA" w14:textId="5EFE0903" w:rsidR="00B42A5E" w:rsidRPr="004B07C8" w:rsidRDefault="007D2F1C" w:rsidP="00E34073">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2" w:type="dxa"/>
          </w:tcPr>
          <w:p w14:paraId="28495AAC" w14:textId="55A43004" w:rsidR="00B42A5E" w:rsidRPr="004B07C8" w:rsidRDefault="0064367E" w:rsidP="00E34073">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B42A5E" w:rsidRPr="004B07C8" w14:paraId="582515CB" w14:textId="77777777" w:rsidTr="004F5F90">
        <w:tc>
          <w:tcPr>
            <w:tcW w:w="3150" w:type="dxa"/>
          </w:tcPr>
          <w:p w14:paraId="3301A0D3" w14:textId="77777777" w:rsidR="00B42A5E" w:rsidRPr="004B07C8" w:rsidRDefault="00B42A5E" w:rsidP="00870FF1">
            <w:pPr>
              <w:spacing w:line="240" w:lineRule="auto"/>
              <w:ind w:right="36"/>
              <w:rPr>
                <w:rFonts w:ascii="Angsana New" w:hAnsi="Angsana New"/>
                <w:color w:val="000000"/>
                <w:sz w:val="14"/>
                <w:szCs w:val="14"/>
                <w:cs/>
              </w:rPr>
            </w:pPr>
          </w:p>
        </w:tc>
        <w:tc>
          <w:tcPr>
            <w:tcW w:w="1531" w:type="dxa"/>
          </w:tcPr>
          <w:p w14:paraId="608393B2" w14:textId="77777777" w:rsidR="00B42A5E" w:rsidRPr="004B07C8" w:rsidRDefault="00B42A5E" w:rsidP="00870FF1">
            <w:pPr>
              <w:pStyle w:val="1"/>
              <w:pBdr>
                <w:bottom w:val="none" w:sz="0" w:space="0" w:color="auto"/>
              </w:pBdr>
              <w:jc w:val="center"/>
              <w:rPr>
                <w:color w:val="000000"/>
                <w:sz w:val="14"/>
                <w:szCs w:val="14"/>
              </w:rPr>
            </w:pPr>
          </w:p>
        </w:tc>
        <w:tc>
          <w:tcPr>
            <w:tcW w:w="1701" w:type="dxa"/>
          </w:tcPr>
          <w:p w14:paraId="32C60ABA" w14:textId="77777777" w:rsidR="00B42A5E" w:rsidRPr="004B07C8" w:rsidRDefault="00B42A5E" w:rsidP="00870FF1">
            <w:pPr>
              <w:pStyle w:val="1"/>
              <w:pBdr>
                <w:bottom w:val="none" w:sz="0" w:space="0" w:color="auto"/>
              </w:pBdr>
              <w:jc w:val="left"/>
              <w:rPr>
                <w:color w:val="000000"/>
                <w:sz w:val="14"/>
                <w:szCs w:val="14"/>
              </w:rPr>
            </w:pPr>
          </w:p>
        </w:tc>
        <w:tc>
          <w:tcPr>
            <w:tcW w:w="1531" w:type="dxa"/>
          </w:tcPr>
          <w:p w14:paraId="0B189585" w14:textId="77777777" w:rsidR="00B42A5E" w:rsidRPr="004B07C8" w:rsidRDefault="00B42A5E" w:rsidP="00870FF1">
            <w:pPr>
              <w:pStyle w:val="1"/>
              <w:pBdr>
                <w:bottom w:val="none" w:sz="0" w:space="0" w:color="auto"/>
              </w:pBdr>
              <w:jc w:val="center"/>
              <w:rPr>
                <w:color w:val="000000"/>
                <w:sz w:val="14"/>
                <w:szCs w:val="14"/>
              </w:rPr>
            </w:pPr>
          </w:p>
        </w:tc>
        <w:tc>
          <w:tcPr>
            <w:tcW w:w="1702" w:type="dxa"/>
          </w:tcPr>
          <w:p w14:paraId="492CD646" w14:textId="77777777" w:rsidR="00B42A5E" w:rsidRPr="004B07C8" w:rsidRDefault="00B42A5E" w:rsidP="00870FF1">
            <w:pPr>
              <w:pStyle w:val="1"/>
              <w:pBdr>
                <w:bottom w:val="none" w:sz="0" w:space="0" w:color="auto"/>
              </w:pBdr>
              <w:jc w:val="center"/>
              <w:rPr>
                <w:color w:val="000000"/>
                <w:sz w:val="14"/>
                <w:szCs w:val="14"/>
              </w:rPr>
            </w:pPr>
          </w:p>
        </w:tc>
      </w:tr>
      <w:tr w:rsidR="005029C6" w:rsidRPr="004B07C8" w14:paraId="28495AB6" w14:textId="77777777" w:rsidTr="004F5F90">
        <w:trPr>
          <w:trHeight w:val="203"/>
        </w:trPr>
        <w:tc>
          <w:tcPr>
            <w:tcW w:w="3150" w:type="dxa"/>
            <w:vAlign w:val="center"/>
          </w:tcPr>
          <w:p w14:paraId="28495AAE" w14:textId="05B2ADFE" w:rsidR="005029C6" w:rsidRPr="004B07C8" w:rsidRDefault="005029C6" w:rsidP="005029C6">
            <w:pPr>
              <w:spacing w:line="360" w:lineRule="exact"/>
              <w:ind w:right="-36"/>
              <w:rPr>
                <w:rFonts w:ascii="Angsana New" w:hAnsi="Angsana New"/>
                <w:color w:val="000000"/>
                <w:sz w:val="28"/>
                <w:szCs w:val="28"/>
                <w:cs/>
              </w:rPr>
            </w:pPr>
            <w:r w:rsidRPr="004B07C8">
              <w:rPr>
                <w:rFonts w:ascii="Angsana New" w:hAnsi="Angsana New"/>
                <w:color w:val="000000"/>
                <w:sz w:val="28"/>
                <w:szCs w:val="28"/>
              </w:rPr>
              <w:t>Cash</w:t>
            </w:r>
          </w:p>
        </w:tc>
        <w:tc>
          <w:tcPr>
            <w:tcW w:w="1531" w:type="dxa"/>
          </w:tcPr>
          <w:p w14:paraId="7B7CCA8E" w14:textId="512DDF16" w:rsidR="005029C6" w:rsidRPr="004B07C8" w:rsidRDefault="005029C6" w:rsidP="005029C6">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590,624</w:t>
            </w:r>
          </w:p>
        </w:tc>
        <w:tc>
          <w:tcPr>
            <w:tcW w:w="1701" w:type="dxa"/>
          </w:tcPr>
          <w:p w14:paraId="75895E92" w14:textId="7783A6EA" w:rsidR="005029C6" w:rsidRPr="004B07C8" w:rsidRDefault="005029C6" w:rsidP="005029C6">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894,967</w:t>
            </w:r>
          </w:p>
        </w:tc>
        <w:tc>
          <w:tcPr>
            <w:tcW w:w="1531" w:type="dxa"/>
          </w:tcPr>
          <w:p w14:paraId="28495AB3" w14:textId="045255B3" w:rsidR="005029C6" w:rsidRPr="004B07C8" w:rsidRDefault="005029C6" w:rsidP="005029C6">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300,949</w:t>
            </w:r>
          </w:p>
        </w:tc>
        <w:tc>
          <w:tcPr>
            <w:tcW w:w="1702" w:type="dxa"/>
          </w:tcPr>
          <w:p w14:paraId="28495AB5" w14:textId="7D6B394D" w:rsidR="005029C6" w:rsidRPr="004B07C8" w:rsidRDefault="005029C6" w:rsidP="005029C6">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463,238</w:t>
            </w:r>
          </w:p>
        </w:tc>
      </w:tr>
      <w:tr w:rsidR="005029C6" w:rsidRPr="004B07C8" w14:paraId="28495AC8" w14:textId="77777777" w:rsidTr="004F5F90">
        <w:trPr>
          <w:trHeight w:val="203"/>
        </w:trPr>
        <w:tc>
          <w:tcPr>
            <w:tcW w:w="3150" w:type="dxa"/>
          </w:tcPr>
          <w:p w14:paraId="28495AC0" w14:textId="5727F377" w:rsidR="005029C6" w:rsidRPr="004B07C8" w:rsidRDefault="005029C6" w:rsidP="005029C6">
            <w:pPr>
              <w:spacing w:line="240" w:lineRule="auto"/>
              <w:jc w:val="thaiDistribute"/>
              <w:rPr>
                <w:rFonts w:ascii="Angsana New" w:hAnsi="Angsana New"/>
                <w:sz w:val="28"/>
                <w:szCs w:val="28"/>
                <w:cs/>
                <w:lang w:val="en-US"/>
              </w:rPr>
            </w:pPr>
            <w:r w:rsidRPr="004B07C8">
              <w:rPr>
                <w:rFonts w:ascii="Angsana New" w:hAnsi="Angsana New"/>
                <w:sz w:val="28"/>
                <w:szCs w:val="28"/>
                <w:lang w:val="en-US"/>
              </w:rPr>
              <w:t>Savings account</w:t>
            </w:r>
          </w:p>
        </w:tc>
        <w:tc>
          <w:tcPr>
            <w:tcW w:w="1531" w:type="dxa"/>
            <w:vAlign w:val="bottom"/>
          </w:tcPr>
          <w:p w14:paraId="5E026137" w14:textId="67D43125" w:rsidR="005029C6" w:rsidRPr="004B07C8" w:rsidRDefault="005029C6" w:rsidP="005029C6">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124,967,643</w:t>
            </w:r>
          </w:p>
        </w:tc>
        <w:tc>
          <w:tcPr>
            <w:tcW w:w="1701" w:type="dxa"/>
            <w:vAlign w:val="bottom"/>
          </w:tcPr>
          <w:p w14:paraId="067196D9" w14:textId="2920CCC9" w:rsidR="005029C6" w:rsidRPr="004B07C8" w:rsidRDefault="005029C6" w:rsidP="005029C6">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120,756,707</w:t>
            </w:r>
          </w:p>
        </w:tc>
        <w:tc>
          <w:tcPr>
            <w:tcW w:w="1531" w:type="dxa"/>
            <w:vAlign w:val="bottom"/>
          </w:tcPr>
          <w:p w14:paraId="28495AC5" w14:textId="65AE6627" w:rsidR="005029C6" w:rsidRPr="004B07C8" w:rsidRDefault="005029C6" w:rsidP="005029C6">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59,227,452</w:t>
            </w:r>
          </w:p>
        </w:tc>
        <w:tc>
          <w:tcPr>
            <w:tcW w:w="1702" w:type="dxa"/>
          </w:tcPr>
          <w:p w14:paraId="28495AC7" w14:textId="183AE018" w:rsidR="005029C6" w:rsidRPr="004B07C8" w:rsidRDefault="005029C6" w:rsidP="005029C6">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55,452,921</w:t>
            </w:r>
          </w:p>
        </w:tc>
      </w:tr>
      <w:tr w:rsidR="005029C6" w:rsidRPr="004B07C8" w14:paraId="28495AD1" w14:textId="77777777" w:rsidTr="004F5F90">
        <w:trPr>
          <w:trHeight w:val="149"/>
        </w:trPr>
        <w:tc>
          <w:tcPr>
            <w:tcW w:w="3150" w:type="dxa"/>
          </w:tcPr>
          <w:p w14:paraId="28495AC9" w14:textId="483C69ED" w:rsidR="005029C6" w:rsidRPr="004B07C8" w:rsidRDefault="005029C6" w:rsidP="005029C6">
            <w:pPr>
              <w:spacing w:line="240" w:lineRule="auto"/>
              <w:jc w:val="thaiDistribute"/>
              <w:rPr>
                <w:rFonts w:ascii="Angsana New" w:hAnsi="Angsana New"/>
                <w:sz w:val="28"/>
                <w:szCs w:val="28"/>
                <w:cs/>
                <w:lang w:val="en-US"/>
              </w:rPr>
            </w:pPr>
            <w:r w:rsidRPr="004B07C8">
              <w:rPr>
                <w:rFonts w:ascii="Angsana New" w:hAnsi="Angsana New"/>
                <w:sz w:val="28"/>
                <w:szCs w:val="28"/>
                <w:lang w:val="en-US"/>
              </w:rPr>
              <w:t>Total</w:t>
            </w:r>
          </w:p>
        </w:tc>
        <w:tc>
          <w:tcPr>
            <w:tcW w:w="1531" w:type="dxa"/>
          </w:tcPr>
          <w:p w14:paraId="109FC188" w14:textId="526E56B2" w:rsidR="005029C6" w:rsidRPr="004B07C8" w:rsidRDefault="005029C6" w:rsidP="005029C6">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125,558,267</w:t>
            </w:r>
          </w:p>
        </w:tc>
        <w:tc>
          <w:tcPr>
            <w:tcW w:w="1701" w:type="dxa"/>
          </w:tcPr>
          <w:p w14:paraId="22C31C4F" w14:textId="63356F05" w:rsidR="005029C6" w:rsidRPr="004B07C8" w:rsidRDefault="005029C6" w:rsidP="005029C6">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121,651,674</w:t>
            </w:r>
          </w:p>
        </w:tc>
        <w:tc>
          <w:tcPr>
            <w:tcW w:w="1531" w:type="dxa"/>
          </w:tcPr>
          <w:p w14:paraId="28495ACE" w14:textId="6E91D3DC" w:rsidR="005029C6" w:rsidRPr="004B07C8" w:rsidRDefault="005029C6" w:rsidP="005029C6">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59,528,401</w:t>
            </w:r>
          </w:p>
        </w:tc>
        <w:tc>
          <w:tcPr>
            <w:tcW w:w="1702" w:type="dxa"/>
          </w:tcPr>
          <w:p w14:paraId="28495AD0" w14:textId="432B65E9" w:rsidR="005029C6" w:rsidRPr="004B07C8" w:rsidRDefault="005029C6" w:rsidP="005029C6">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55,916,159</w:t>
            </w:r>
          </w:p>
        </w:tc>
      </w:tr>
    </w:tbl>
    <w:bookmarkEnd w:id="3"/>
    <w:p w14:paraId="62E03400" w14:textId="2FE120B5" w:rsidR="007D48C6" w:rsidRPr="004B07C8" w:rsidRDefault="00813488"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t xml:space="preserve">As at March </w:t>
      </w:r>
      <w:r w:rsidR="00DD24C8" w:rsidRPr="004B07C8">
        <w:rPr>
          <w:rFonts w:ascii="Angsana New" w:hAnsi="Angsana New"/>
          <w:sz w:val="28"/>
          <w:szCs w:val="28"/>
          <w:lang w:val="en-US"/>
        </w:rPr>
        <w:t>31, 2026,</w:t>
      </w:r>
      <w:r w:rsidR="00F66BE6" w:rsidRPr="004B07C8">
        <w:rPr>
          <w:rFonts w:ascii="Angsana New" w:hAnsi="Angsana New"/>
          <w:sz w:val="28"/>
          <w:szCs w:val="28"/>
        </w:rPr>
        <w:t xml:space="preserve"> </w:t>
      </w:r>
      <w:r w:rsidRPr="004B07C8">
        <w:rPr>
          <w:rFonts w:ascii="Angsana New" w:hAnsi="Angsana New"/>
          <w:sz w:val="28"/>
          <w:szCs w:val="28"/>
        </w:rPr>
        <w:t xml:space="preserve">the savings accounts in consolidated financial statements bear interest rates at the rates of </w:t>
      </w:r>
      <w:r w:rsidRPr="004B07C8">
        <w:rPr>
          <w:rFonts w:ascii="Angsana New" w:hAnsi="Angsana New"/>
          <w:sz w:val="28"/>
          <w:szCs w:val="28"/>
          <w:cs/>
        </w:rPr>
        <w:t>0.1</w:t>
      </w:r>
      <w:r w:rsidR="00FA3AEA" w:rsidRPr="004B07C8">
        <w:rPr>
          <w:rFonts w:ascii="Angsana New" w:hAnsi="Angsana New"/>
          <w:sz w:val="28"/>
          <w:szCs w:val="28"/>
        </w:rPr>
        <w:t>0</w:t>
      </w:r>
      <w:r w:rsidRPr="004B07C8">
        <w:rPr>
          <w:rFonts w:ascii="Angsana New" w:hAnsi="Angsana New"/>
          <w:sz w:val="28"/>
          <w:szCs w:val="28"/>
          <w:cs/>
        </w:rPr>
        <w:t xml:space="preserve">% </w:t>
      </w:r>
      <w:r w:rsidRPr="004B07C8">
        <w:rPr>
          <w:rFonts w:ascii="Angsana New" w:hAnsi="Angsana New"/>
          <w:sz w:val="28"/>
          <w:szCs w:val="28"/>
        </w:rPr>
        <w:t xml:space="preserve">to </w:t>
      </w:r>
      <w:r w:rsidRPr="004B07C8">
        <w:rPr>
          <w:rFonts w:ascii="Angsana New" w:hAnsi="Angsana New"/>
          <w:sz w:val="28"/>
          <w:szCs w:val="28"/>
          <w:cs/>
        </w:rPr>
        <w:t>0.</w:t>
      </w:r>
      <w:r w:rsidR="00FA3AEA" w:rsidRPr="004B07C8">
        <w:rPr>
          <w:rFonts w:ascii="Angsana New" w:hAnsi="Angsana New"/>
          <w:sz w:val="28"/>
          <w:szCs w:val="28"/>
        </w:rPr>
        <w:t>25</w:t>
      </w:r>
      <w:r w:rsidRPr="004B07C8">
        <w:rPr>
          <w:rFonts w:ascii="Angsana New" w:hAnsi="Angsana New"/>
          <w:sz w:val="28"/>
          <w:szCs w:val="28"/>
          <w:cs/>
        </w:rPr>
        <w:t xml:space="preserve">% </w:t>
      </w:r>
      <w:r w:rsidRPr="004B07C8">
        <w:rPr>
          <w:rFonts w:ascii="Angsana New" w:hAnsi="Angsana New"/>
          <w:sz w:val="28"/>
          <w:szCs w:val="28"/>
        </w:rPr>
        <w:t>per annum</w:t>
      </w:r>
      <w:r w:rsidR="00F66BE6" w:rsidRPr="004B07C8">
        <w:rPr>
          <w:rFonts w:ascii="Angsana New" w:hAnsi="Angsana New"/>
          <w:sz w:val="28"/>
          <w:szCs w:val="28"/>
          <w:cs/>
        </w:rPr>
        <w:t xml:space="preserve"> (</w:t>
      </w:r>
      <w:r w:rsidR="00906DE9" w:rsidRPr="004B07C8">
        <w:rPr>
          <w:rFonts w:ascii="Angsana New" w:hAnsi="Angsana New"/>
          <w:sz w:val="28"/>
          <w:szCs w:val="28"/>
        </w:rPr>
        <w:t xml:space="preserve">December 31, </w:t>
      </w:r>
      <w:r w:rsidR="004408CD" w:rsidRPr="004B07C8">
        <w:rPr>
          <w:rFonts w:ascii="Angsana New" w:hAnsi="Angsana New"/>
          <w:sz w:val="28"/>
          <w:szCs w:val="28"/>
        </w:rPr>
        <w:t>2025:</w:t>
      </w:r>
      <w:r w:rsidR="00AA6A83" w:rsidRPr="004B07C8">
        <w:rPr>
          <w:rFonts w:ascii="Angsana New" w:hAnsi="Angsana New"/>
          <w:sz w:val="28"/>
          <w:szCs w:val="28"/>
        </w:rPr>
        <w:t xml:space="preserve"> </w:t>
      </w:r>
      <w:r w:rsidR="00AB1987" w:rsidRPr="004B07C8">
        <w:rPr>
          <w:rFonts w:ascii="Angsana New" w:hAnsi="Angsana New"/>
          <w:sz w:val="28"/>
          <w:szCs w:val="28"/>
          <w:cs/>
        </w:rPr>
        <w:t xml:space="preserve">0.15% </w:t>
      </w:r>
      <w:r w:rsidR="00AB1987" w:rsidRPr="004B07C8">
        <w:rPr>
          <w:rFonts w:ascii="Angsana New" w:hAnsi="Angsana New"/>
          <w:sz w:val="28"/>
          <w:szCs w:val="28"/>
        </w:rPr>
        <w:t xml:space="preserve">to </w:t>
      </w:r>
      <w:r w:rsidR="00AB1987" w:rsidRPr="004B07C8">
        <w:rPr>
          <w:rFonts w:ascii="Angsana New" w:hAnsi="Angsana New"/>
          <w:sz w:val="28"/>
          <w:szCs w:val="28"/>
          <w:cs/>
        </w:rPr>
        <w:t>0.4</w:t>
      </w:r>
      <w:r w:rsidR="00616B44" w:rsidRPr="004B07C8">
        <w:rPr>
          <w:rFonts w:ascii="Angsana New" w:hAnsi="Angsana New"/>
          <w:sz w:val="28"/>
          <w:szCs w:val="28"/>
        </w:rPr>
        <w:t>0</w:t>
      </w:r>
      <w:r w:rsidR="00AB1987" w:rsidRPr="004B07C8">
        <w:rPr>
          <w:rFonts w:ascii="Angsana New" w:hAnsi="Angsana New"/>
          <w:sz w:val="28"/>
          <w:szCs w:val="28"/>
          <w:cs/>
        </w:rPr>
        <w:t xml:space="preserve">% </w:t>
      </w:r>
      <w:r w:rsidR="00AB1987" w:rsidRPr="004B07C8">
        <w:rPr>
          <w:rFonts w:ascii="Angsana New" w:hAnsi="Angsana New"/>
          <w:sz w:val="28"/>
          <w:szCs w:val="28"/>
        </w:rPr>
        <w:t>per annum</w:t>
      </w:r>
      <w:r w:rsidR="00F66BE6" w:rsidRPr="004B07C8">
        <w:rPr>
          <w:rFonts w:ascii="Angsana New" w:hAnsi="Angsana New"/>
          <w:sz w:val="28"/>
          <w:szCs w:val="28"/>
          <w:cs/>
        </w:rPr>
        <w:t xml:space="preserve">) </w:t>
      </w:r>
      <w:r w:rsidR="009854F3" w:rsidRPr="004B07C8">
        <w:rPr>
          <w:rFonts w:ascii="Angsana New" w:hAnsi="Angsana New"/>
          <w:sz w:val="28"/>
          <w:szCs w:val="28"/>
        </w:rPr>
        <w:t xml:space="preserve">and separate financial statements at the rate of </w:t>
      </w:r>
      <w:r w:rsidR="009854F3" w:rsidRPr="004B07C8">
        <w:rPr>
          <w:rFonts w:ascii="Angsana New" w:hAnsi="Angsana New"/>
          <w:sz w:val="28"/>
          <w:szCs w:val="28"/>
          <w:cs/>
        </w:rPr>
        <w:t>0.1</w:t>
      </w:r>
      <w:r w:rsidR="006044B8" w:rsidRPr="004B07C8">
        <w:rPr>
          <w:rFonts w:ascii="Angsana New" w:hAnsi="Angsana New"/>
          <w:sz w:val="28"/>
          <w:szCs w:val="28"/>
        </w:rPr>
        <w:t>0</w:t>
      </w:r>
      <w:r w:rsidR="009854F3" w:rsidRPr="004B07C8">
        <w:rPr>
          <w:rFonts w:ascii="Angsana New" w:hAnsi="Angsana New"/>
          <w:sz w:val="28"/>
          <w:szCs w:val="28"/>
          <w:cs/>
        </w:rPr>
        <w:t xml:space="preserve">% </w:t>
      </w:r>
      <w:r w:rsidR="009854F3" w:rsidRPr="004B07C8">
        <w:rPr>
          <w:rFonts w:ascii="Angsana New" w:hAnsi="Angsana New"/>
          <w:sz w:val="28"/>
          <w:szCs w:val="28"/>
        </w:rPr>
        <w:t>to</w:t>
      </w:r>
      <w:r w:rsidR="008F7386" w:rsidRPr="004B07C8">
        <w:rPr>
          <w:rFonts w:ascii="Angsana New" w:hAnsi="Angsana New"/>
          <w:sz w:val="28"/>
          <w:szCs w:val="28"/>
        </w:rPr>
        <w:t xml:space="preserve"> </w:t>
      </w:r>
      <w:r w:rsidR="009854F3" w:rsidRPr="004B07C8">
        <w:rPr>
          <w:rFonts w:ascii="Angsana New" w:hAnsi="Angsana New"/>
          <w:sz w:val="28"/>
          <w:szCs w:val="28"/>
          <w:cs/>
        </w:rPr>
        <w:t xml:space="preserve">0.20% </w:t>
      </w:r>
      <w:r w:rsidR="009854F3" w:rsidRPr="004B07C8">
        <w:rPr>
          <w:rFonts w:ascii="Angsana New" w:hAnsi="Angsana New"/>
          <w:sz w:val="28"/>
          <w:szCs w:val="28"/>
        </w:rPr>
        <w:t>per annum</w:t>
      </w:r>
      <w:r w:rsidR="00F66BE6" w:rsidRPr="004B07C8">
        <w:rPr>
          <w:rFonts w:ascii="Angsana New" w:hAnsi="Angsana New"/>
          <w:sz w:val="28"/>
          <w:szCs w:val="28"/>
          <w:cs/>
        </w:rPr>
        <w:t xml:space="preserve"> (</w:t>
      </w:r>
      <w:r w:rsidR="00F53522" w:rsidRPr="004B07C8">
        <w:rPr>
          <w:rFonts w:ascii="Angsana New" w:hAnsi="Angsana New"/>
          <w:sz w:val="28"/>
          <w:szCs w:val="28"/>
        </w:rPr>
        <w:t xml:space="preserve">December </w:t>
      </w:r>
      <w:r w:rsidR="00F53522" w:rsidRPr="004B07C8">
        <w:rPr>
          <w:rFonts w:ascii="Angsana New" w:hAnsi="Angsana New"/>
          <w:sz w:val="28"/>
          <w:szCs w:val="28"/>
          <w:cs/>
        </w:rPr>
        <w:t>31</w:t>
      </w:r>
      <w:r w:rsidR="00F53522" w:rsidRPr="004B07C8">
        <w:rPr>
          <w:rFonts w:ascii="Angsana New" w:hAnsi="Angsana New"/>
          <w:sz w:val="28"/>
          <w:szCs w:val="28"/>
        </w:rPr>
        <w:t xml:space="preserve">, </w:t>
      </w:r>
      <w:r w:rsidR="004408CD" w:rsidRPr="004B07C8">
        <w:rPr>
          <w:rFonts w:ascii="Angsana New" w:hAnsi="Angsana New" w:hint="cs"/>
          <w:sz w:val="28"/>
          <w:szCs w:val="28"/>
          <w:cs/>
        </w:rPr>
        <w:t>2025</w:t>
      </w:r>
      <w:r w:rsidR="004408CD" w:rsidRPr="004B07C8">
        <w:rPr>
          <w:rFonts w:ascii="Angsana New" w:hAnsi="Angsana New"/>
          <w:sz w:val="28"/>
          <w:szCs w:val="28"/>
        </w:rPr>
        <w:t>:</w:t>
      </w:r>
      <w:r w:rsidR="00F66BE6" w:rsidRPr="004B07C8">
        <w:rPr>
          <w:rFonts w:ascii="Angsana New" w:hAnsi="Angsana New"/>
          <w:sz w:val="28"/>
          <w:szCs w:val="28"/>
        </w:rPr>
        <w:t xml:space="preserve"> </w:t>
      </w:r>
      <w:r w:rsidR="00F53522" w:rsidRPr="004B07C8">
        <w:rPr>
          <w:rFonts w:ascii="Angsana New" w:hAnsi="Angsana New"/>
          <w:sz w:val="28"/>
          <w:szCs w:val="28"/>
          <w:cs/>
        </w:rPr>
        <w:t xml:space="preserve">0.15% </w:t>
      </w:r>
      <w:r w:rsidR="00F53522" w:rsidRPr="004B07C8">
        <w:rPr>
          <w:rFonts w:ascii="Angsana New" w:hAnsi="Angsana New"/>
          <w:sz w:val="28"/>
          <w:szCs w:val="28"/>
        </w:rPr>
        <w:t xml:space="preserve">to </w:t>
      </w:r>
      <w:r w:rsidR="00F53522" w:rsidRPr="004B07C8">
        <w:rPr>
          <w:rFonts w:ascii="Angsana New" w:hAnsi="Angsana New"/>
          <w:sz w:val="28"/>
          <w:szCs w:val="28"/>
          <w:cs/>
        </w:rPr>
        <w:t>0.</w:t>
      </w:r>
      <w:r w:rsidR="00E53392" w:rsidRPr="004B07C8">
        <w:rPr>
          <w:rFonts w:ascii="Angsana New" w:hAnsi="Angsana New"/>
          <w:sz w:val="28"/>
          <w:szCs w:val="28"/>
        </w:rPr>
        <w:t>20</w:t>
      </w:r>
      <w:r w:rsidR="00F53522" w:rsidRPr="004B07C8">
        <w:rPr>
          <w:rFonts w:ascii="Angsana New" w:hAnsi="Angsana New"/>
          <w:sz w:val="28"/>
          <w:szCs w:val="28"/>
          <w:cs/>
        </w:rPr>
        <w:t xml:space="preserve">% </w:t>
      </w:r>
      <w:r w:rsidR="00F53522" w:rsidRPr="004B07C8">
        <w:rPr>
          <w:rFonts w:ascii="Angsana New" w:hAnsi="Angsana New"/>
          <w:sz w:val="28"/>
          <w:szCs w:val="28"/>
        </w:rPr>
        <w:t>per annum</w:t>
      </w:r>
      <w:r w:rsidR="00F66BE6" w:rsidRPr="004B07C8">
        <w:rPr>
          <w:rFonts w:ascii="Angsana New" w:hAnsi="Angsana New"/>
          <w:sz w:val="28"/>
          <w:szCs w:val="28"/>
          <w:cs/>
        </w:rPr>
        <w:t>)</w:t>
      </w:r>
    </w:p>
    <w:p w14:paraId="28495ADA" w14:textId="4AD7F06B" w:rsidR="003132B9" w:rsidRPr="004B07C8" w:rsidRDefault="00D9754C" w:rsidP="004F5F90">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Trade and other current receivables</w:t>
      </w:r>
      <w:r w:rsidR="00414342" w:rsidRPr="004B07C8">
        <w:rPr>
          <w:rFonts w:ascii="Angsana New" w:hAnsi="Angsana New"/>
          <w:b/>
          <w:bCs/>
          <w:sz w:val="28"/>
          <w:szCs w:val="28"/>
          <w:cs/>
        </w:rPr>
        <w:t xml:space="preserve"> </w:t>
      </w:r>
    </w:p>
    <w:tbl>
      <w:tblPr>
        <w:tblW w:w="10245" w:type="dxa"/>
        <w:tblInd w:w="-72" w:type="dxa"/>
        <w:tblLayout w:type="fixed"/>
        <w:tblLook w:val="0000" w:firstRow="0" w:lastRow="0" w:firstColumn="0" w:lastColumn="0" w:noHBand="0" w:noVBand="0"/>
      </w:tblPr>
      <w:tblGrid>
        <w:gridCol w:w="3780"/>
        <w:gridCol w:w="1531"/>
        <w:gridCol w:w="1701"/>
        <w:gridCol w:w="1531"/>
        <w:gridCol w:w="1702"/>
      </w:tblGrid>
      <w:tr w:rsidR="00D9754C" w:rsidRPr="004B07C8" w14:paraId="28495AE1" w14:textId="77777777" w:rsidTr="004F5F90">
        <w:trPr>
          <w:tblHeader/>
        </w:trPr>
        <w:tc>
          <w:tcPr>
            <w:tcW w:w="3780" w:type="dxa"/>
          </w:tcPr>
          <w:p w14:paraId="28495ADB" w14:textId="77777777" w:rsidR="00D9754C" w:rsidRPr="004B07C8" w:rsidRDefault="00D9754C" w:rsidP="00E55D02">
            <w:pPr>
              <w:spacing w:line="360" w:lineRule="exact"/>
              <w:ind w:left="-18" w:right="36"/>
              <w:jc w:val="center"/>
              <w:rPr>
                <w:rFonts w:ascii="Angsana New" w:hAnsi="Angsana New"/>
                <w:color w:val="000000"/>
                <w:sz w:val="28"/>
                <w:szCs w:val="28"/>
              </w:rPr>
            </w:pPr>
            <w:bookmarkStart w:id="4" w:name="_Hlk146539271"/>
          </w:p>
        </w:tc>
        <w:tc>
          <w:tcPr>
            <w:tcW w:w="1531" w:type="dxa"/>
          </w:tcPr>
          <w:p w14:paraId="295F649E" w14:textId="77777777" w:rsidR="00D9754C" w:rsidRPr="004B07C8" w:rsidRDefault="00D9754C" w:rsidP="00E55D02">
            <w:pPr>
              <w:spacing w:line="360" w:lineRule="exact"/>
              <w:ind w:right="25"/>
              <w:jc w:val="right"/>
              <w:rPr>
                <w:rFonts w:ascii="Angsana New" w:hAnsi="Angsana New"/>
                <w:color w:val="000000"/>
                <w:sz w:val="28"/>
                <w:szCs w:val="28"/>
              </w:rPr>
            </w:pPr>
          </w:p>
        </w:tc>
        <w:tc>
          <w:tcPr>
            <w:tcW w:w="1701" w:type="dxa"/>
          </w:tcPr>
          <w:p w14:paraId="3318920C" w14:textId="51A10591" w:rsidR="00D9754C" w:rsidRPr="004B07C8" w:rsidRDefault="00D9754C" w:rsidP="00E55D02">
            <w:pPr>
              <w:spacing w:line="360" w:lineRule="exact"/>
              <w:ind w:right="25"/>
              <w:jc w:val="right"/>
              <w:rPr>
                <w:rFonts w:ascii="Angsana New" w:hAnsi="Angsana New"/>
                <w:color w:val="000000"/>
                <w:sz w:val="28"/>
                <w:szCs w:val="28"/>
              </w:rPr>
            </w:pPr>
          </w:p>
        </w:tc>
        <w:tc>
          <w:tcPr>
            <w:tcW w:w="3233" w:type="dxa"/>
            <w:gridSpan w:val="2"/>
          </w:tcPr>
          <w:p w14:paraId="28495AE0" w14:textId="45886E3F" w:rsidR="00D9754C" w:rsidRPr="004B07C8" w:rsidRDefault="00D9754C" w:rsidP="00E55D02">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D9754C" w:rsidRPr="004B07C8" w14:paraId="129486D6" w14:textId="77777777" w:rsidTr="004F5F90">
        <w:trPr>
          <w:tblHeader/>
        </w:trPr>
        <w:tc>
          <w:tcPr>
            <w:tcW w:w="3780" w:type="dxa"/>
          </w:tcPr>
          <w:p w14:paraId="3AFD9702" w14:textId="77777777" w:rsidR="00D9754C" w:rsidRPr="004B07C8" w:rsidRDefault="00D9754C" w:rsidP="00E55D02">
            <w:pPr>
              <w:spacing w:line="360" w:lineRule="exact"/>
              <w:ind w:left="-18" w:right="36"/>
              <w:jc w:val="center"/>
              <w:rPr>
                <w:rFonts w:ascii="Angsana New" w:hAnsi="Angsana New"/>
                <w:color w:val="000000"/>
                <w:sz w:val="28"/>
                <w:szCs w:val="28"/>
              </w:rPr>
            </w:pPr>
          </w:p>
        </w:tc>
        <w:tc>
          <w:tcPr>
            <w:tcW w:w="3232" w:type="dxa"/>
            <w:gridSpan w:val="2"/>
          </w:tcPr>
          <w:p w14:paraId="2F3EDFCC" w14:textId="221C6D91" w:rsidR="00D9754C" w:rsidRPr="004B07C8" w:rsidRDefault="00D9754C" w:rsidP="00E55D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3" w:type="dxa"/>
            <w:gridSpan w:val="2"/>
          </w:tcPr>
          <w:p w14:paraId="2D96F07C" w14:textId="2DA732D4" w:rsidR="00D9754C" w:rsidRPr="004B07C8" w:rsidRDefault="00D9754C" w:rsidP="00E55D02">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Separate financial information</w:t>
            </w:r>
          </w:p>
        </w:tc>
      </w:tr>
      <w:tr w:rsidR="00D9754C" w:rsidRPr="004B07C8" w14:paraId="28495AEF" w14:textId="77777777" w:rsidTr="004F5F90">
        <w:trPr>
          <w:tblHeader/>
        </w:trPr>
        <w:tc>
          <w:tcPr>
            <w:tcW w:w="3780" w:type="dxa"/>
          </w:tcPr>
          <w:p w14:paraId="28495AE7" w14:textId="77777777" w:rsidR="00D9754C" w:rsidRPr="004B07C8" w:rsidRDefault="00D9754C" w:rsidP="00E55D02">
            <w:pPr>
              <w:spacing w:line="360" w:lineRule="exact"/>
              <w:ind w:right="36"/>
              <w:rPr>
                <w:rFonts w:ascii="Angsana New" w:hAnsi="Angsana New"/>
                <w:color w:val="000000"/>
                <w:sz w:val="28"/>
                <w:szCs w:val="28"/>
                <w:cs/>
              </w:rPr>
            </w:pPr>
          </w:p>
        </w:tc>
        <w:tc>
          <w:tcPr>
            <w:tcW w:w="1531" w:type="dxa"/>
          </w:tcPr>
          <w:p w14:paraId="133A36DE" w14:textId="2E833CB1" w:rsidR="00D9754C" w:rsidRPr="004B07C8" w:rsidRDefault="00D9754C" w:rsidP="00E55D02">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293F638C" w14:textId="7A080B81" w:rsidR="00D9754C" w:rsidRPr="004B07C8" w:rsidRDefault="00D9754C" w:rsidP="00E55D02">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28495AEC" w14:textId="36A56FE4" w:rsidR="00D9754C" w:rsidRPr="004B07C8" w:rsidRDefault="00D9754C" w:rsidP="00E55D02">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2" w:type="dxa"/>
          </w:tcPr>
          <w:p w14:paraId="28495AEE" w14:textId="1828CAFD" w:rsidR="00D9754C" w:rsidRPr="004B07C8" w:rsidRDefault="002341F4" w:rsidP="00E55D02">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F95AE1" w:rsidRPr="004B07C8" w14:paraId="110AFFEC" w14:textId="77777777" w:rsidTr="004F5F90">
        <w:trPr>
          <w:tblHeader/>
        </w:trPr>
        <w:tc>
          <w:tcPr>
            <w:tcW w:w="3780" w:type="dxa"/>
          </w:tcPr>
          <w:p w14:paraId="61B5C86C" w14:textId="77777777" w:rsidR="00F95AE1" w:rsidRPr="004B07C8" w:rsidRDefault="00F95AE1" w:rsidP="00E55D02">
            <w:pPr>
              <w:spacing w:line="240" w:lineRule="auto"/>
              <w:ind w:right="36"/>
              <w:rPr>
                <w:rFonts w:ascii="Angsana New" w:hAnsi="Angsana New"/>
                <w:color w:val="000000"/>
                <w:sz w:val="14"/>
                <w:szCs w:val="14"/>
                <w:cs/>
              </w:rPr>
            </w:pPr>
          </w:p>
        </w:tc>
        <w:tc>
          <w:tcPr>
            <w:tcW w:w="1531" w:type="dxa"/>
          </w:tcPr>
          <w:p w14:paraId="15D6B4D3" w14:textId="77777777" w:rsidR="00F95AE1" w:rsidRPr="004B07C8" w:rsidRDefault="00F95AE1" w:rsidP="00E55D02">
            <w:pPr>
              <w:pStyle w:val="1"/>
              <w:pBdr>
                <w:bottom w:val="none" w:sz="0" w:space="0" w:color="auto"/>
              </w:pBdr>
              <w:jc w:val="center"/>
              <w:rPr>
                <w:color w:val="000000"/>
                <w:sz w:val="14"/>
                <w:szCs w:val="14"/>
              </w:rPr>
            </w:pPr>
          </w:p>
        </w:tc>
        <w:tc>
          <w:tcPr>
            <w:tcW w:w="1701" w:type="dxa"/>
          </w:tcPr>
          <w:p w14:paraId="68E3B11B" w14:textId="77777777" w:rsidR="00F95AE1" w:rsidRPr="004B07C8" w:rsidRDefault="00F95AE1" w:rsidP="00E55D02">
            <w:pPr>
              <w:pStyle w:val="1"/>
              <w:pBdr>
                <w:bottom w:val="none" w:sz="0" w:space="0" w:color="auto"/>
              </w:pBdr>
              <w:jc w:val="center"/>
              <w:rPr>
                <w:color w:val="000000"/>
                <w:sz w:val="14"/>
                <w:szCs w:val="14"/>
              </w:rPr>
            </w:pPr>
          </w:p>
        </w:tc>
        <w:tc>
          <w:tcPr>
            <w:tcW w:w="1531" w:type="dxa"/>
          </w:tcPr>
          <w:p w14:paraId="7946331B" w14:textId="77777777" w:rsidR="00F95AE1" w:rsidRPr="004B07C8" w:rsidRDefault="00F95AE1" w:rsidP="00E55D02">
            <w:pPr>
              <w:pStyle w:val="1"/>
              <w:pBdr>
                <w:bottom w:val="none" w:sz="0" w:space="0" w:color="auto"/>
              </w:pBdr>
              <w:jc w:val="center"/>
              <w:rPr>
                <w:color w:val="000000"/>
                <w:sz w:val="14"/>
                <w:szCs w:val="14"/>
              </w:rPr>
            </w:pPr>
          </w:p>
        </w:tc>
        <w:tc>
          <w:tcPr>
            <w:tcW w:w="1702" w:type="dxa"/>
          </w:tcPr>
          <w:p w14:paraId="152394AA" w14:textId="77777777" w:rsidR="00F95AE1" w:rsidRPr="004B07C8" w:rsidRDefault="00F95AE1" w:rsidP="00E55D02">
            <w:pPr>
              <w:pStyle w:val="1"/>
              <w:pBdr>
                <w:bottom w:val="none" w:sz="0" w:space="0" w:color="auto"/>
              </w:pBdr>
              <w:jc w:val="center"/>
              <w:rPr>
                <w:color w:val="000000"/>
                <w:sz w:val="14"/>
                <w:szCs w:val="14"/>
              </w:rPr>
            </w:pPr>
          </w:p>
        </w:tc>
      </w:tr>
      <w:tr w:rsidR="00F95AE1" w:rsidRPr="004B07C8" w14:paraId="28495AF8" w14:textId="77777777" w:rsidTr="004F5F90">
        <w:trPr>
          <w:trHeight w:val="203"/>
        </w:trPr>
        <w:tc>
          <w:tcPr>
            <w:tcW w:w="3780" w:type="dxa"/>
          </w:tcPr>
          <w:p w14:paraId="28495AF0" w14:textId="685C78DB" w:rsidR="00F95AE1" w:rsidRPr="004B07C8" w:rsidRDefault="00D0448A" w:rsidP="00E55D02">
            <w:pPr>
              <w:tabs>
                <w:tab w:val="left" w:pos="8040"/>
              </w:tabs>
              <w:spacing w:line="240" w:lineRule="auto"/>
              <w:rPr>
                <w:rFonts w:ascii="Angsana New" w:hAnsi="Angsana New"/>
                <w:sz w:val="28"/>
                <w:szCs w:val="28"/>
                <w:cs/>
              </w:rPr>
            </w:pPr>
            <w:r w:rsidRPr="004B07C8">
              <w:rPr>
                <w:rFonts w:ascii="Angsana New" w:hAnsi="Angsana New"/>
                <w:sz w:val="28"/>
                <w:szCs w:val="28"/>
              </w:rPr>
              <w:t>Trade accounts receivable</w:t>
            </w:r>
          </w:p>
        </w:tc>
        <w:tc>
          <w:tcPr>
            <w:tcW w:w="1531" w:type="dxa"/>
          </w:tcPr>
          <w:p w14:paraId="2E2E2166" w14:textId="77777777" w:rsidR="00F95AE1" w:rsidRPr="004B07C8" w:rsidRDefault="00F95AE1" w:rsidP="00E55D02">
            <w:pPr>
              <w:spacing w:line="400" w:lineRule="exact"/>
              <w:ind w:right="-45"/>
              <w:jc w:val="right"/>
              <w:rPr>
                <w:rFonts w:ascii="Angsana New" w:hAnsi="Angsana New"/>
                <w:sz w:val="28"/>
                <w:szCs w:val="28"/>
                <w:cs/>
              </w:rPr>
            </w:pPr>
          </w:p>
        </w:tc>
        <w:tc>
          <w:tcPr>
            <w:tcW w:w="1701" w:type="dxa"/>
          </w:tcPr>
          <w:p w14:paraId="27DEC0CA" w14:textId="6BDA3B9F" w:rsidR="00F95AE1" w:rsidRPr="004B07C8" w:rsidRDefault="00F95AE1" w:rsidP="00E55D02">
            <w:pPr>
              <w:spacing w:line="400" w:lineRule="exact"/>
              <w:ind w:right="-45"/>
              <w:jc w:val="right"/>
              <w:rPr>
                <w:rFonts w:ascii="Angsana New" w:hAnsi="Angsana New"/>
                <w:sz w:val="28"/>
                <w:szCs w:val="28"/>
                <w:cs/>
              </w:rPr>
            </w:pPr>
          </w:p>
        </w:tc>
        <w:tc>
          <w:tcPr>
            <w:tcW w:w="1531" w:type="dxa"/>
            <w:vAlign w:val="center"/>
          </w:tcPr>
          <w:p w14:paraId="28495AF5" w14:textId="5001BF32" w:rsidR="00F95AE1" w:rsidRPr="004B07C8" w:rsidRDefault="00F95AE1" w:rsidP="00E55D02">
            <w:pPr>
              <w:spacing w:line="400" w:lineRule="exact"/>
              <w:ind w:right="-45"/>
              <w:jc w:val="right"/>
              <w:rPr>
                <w:rFonts w:ascii="Angsana New" w:hAnsi="Angsana New"/>
                <w:sz w:val="28"/>
                <w:szCs w:val="28"/>
                <w:cs/>
              </w:rPr>
            </w:pPr>
          </w:p>
        </w:tc>
        <w:tc>
          <w:tcPr>
            <w:tcW w:w="1702" w:type="dxa"/>
            <w:vAlign w:val="center"/>
          </w:tcPr>
          <w:p w14:paraId="28495AF7" w14:textId="77777777" w:rsidR="00F95AE1" w:rsidRPr="004B07C8" w:rsidRDefault="00F95AE1" w:rsidP="00E55D02">
            <w:pPr>
              <w:tabs>
                <w:tab w:val="decimal" w:pos="1116"/>
              </w:tabs>
              <w:spacing w:line="420" w:lineRule="exact"/>
              <w:rPr>
                <w:rFonts w:ascii="Angsana New" w:hAnsi="Angsana New"/>
                <w:sz w:val="28"/>
                <w:szCs w:val="28"/>
                <w:cs/>
              </w:rPr>
            </w:pPr>
          </w:p>
        </w:tc>
      </w:tr>
      <w:tr w:rsidR="009404DA" w:rsidRPr="004B07C8" w14:paraId="28495B0A" w14:textId="77777777" w:rsidTr="004F5F90">
        <w:trPr>
          <w:trHeight w:val="203"/>
        </w:trPr>
        <w:tc>
          <w:tcPr>
            <w:tcW w:w="3780" w:type="dxa"/>
          </w:tcPr>
          <w:p w14:paraId="28495B02" w14:textId="0386AF7E" w:rsidR="009404DA" w:rsidRPr="004B07C8" w:rsidRDefault="009404DA" w:rsidP="00E55D02">
            <w:pPr>
              <w:tabs>
                <w:tab w:val="left" w:pos="8040"/>
              </w:tabs>
              <w:spacing w:line="240" w:lineRule="auto"/>
              <w:ind w:firstLine="182"/>
              <w:rPr>
                <w:rFonts w:ascii="Angsana New" w:hAnsi="Angsana New"/>
                <w:sz w:val="28"/>
                <w:szCs w:val="28"/>
                <w:cs/>
              </w:rPr>
            </w:pPr>
            <w:r w:rsidRPr="004B07C8">
              <w:rPr>
                <w:rFonts w:ascii="Angsana New" w:hAnsi="Angsana New"/>
                <w:sz w:val="28"/>
                <w:szCs w:val="28"/>
              </w:rPr>
              <w:t>Trade accounts receivable - other companies</w:t>
            </w:r>
          </w:p>
        </w:tc>
        <w:tc>
          <w:tcPr>
            <w:tcW w:w="1531" w:type="dxa"/>
          </w:tcPr>
          <w:p w14:paraId="5D3DC63E" w14:textId="6EBF4214"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40,521,921</w:t>
            </w:r>
          </w:p>
        </w:tc>
        <w:tc>
          <w:tcPr>
            <w:tcW w:w="1701" w:type="dxa"/>
          </w:tcPr>
          <w:p w14:paraId="05C6F720" w14:textId="33741BF3"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321</w:t>
            </w:r>
            <w:r w:rsidRPr="004B07C8">
              <w:rPr>
                <w:rFonts w:ascii="Angsana New" w:hAnsi="Angsana New"/>
                <w:color w:val="000000"/>
                <w:sz w:val="28"/>
                <w:szCs w:val="28"/>
              </w:rPr>
              <w:t>,</w:t>
            </w:r>
            <w:r w:rsidRPr="004B07C8">
              <w:rPr>
                <w:rFonts w:ascii="Angsana New" w:hAnsi="Angsana New"/>
                <w:color w:val="000000"/>
                <w:sz w:val="28"/>
                <w:szCs w:val="28"/>
                <w:cs/>
              </w:rPr>
              <w:t>530</w:t>
            </w:r>
          </w:p>
        </w:tc>
        <w:tc>
          <w:tcPr>
            <w:tcW w:w="1531" w:type="dxa"/>
          </w:tcPr>
          <w:p w14:paraId="28495B07" w14:textId="0BEE3CB1" w:rsidR="009404DA" w:rsidRPr="004B07C8" w:rsidRDefault="009404DA" w:rsidP="00921DEA">
            <w:pPr>
              <w:tabs>
                <w:tab w:val="decimal" w:pos="136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lang w:val="en-US"/>
              </w:rPr>
              <w:t>16,632,437</w:t>
            </w:r>
          </w:p>
        </w:tc>
        <w:tc>
          <w:tcPr>
            <w:tcW w:w="1702" w:type="dxa"/>
          </w:tcPr>
          <w:p w14:paraId="28495B09" w14:textId="4E2E20FE" w:rsidR="009404DA" w:rsidRPr="004B07C8" w:rsidRDefault="009404DA" w:rsidP="00B41C19">
            <w:pP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13,216,571</w:t>
            </w:r>
          </w:p>
        </w:tc>
      </w:tr>
      <w:tr w:rsidR="009404DA" w:rsidRPr="004B07C8" w14:paraId="28495B13" w14:textId="77777777" w:rsidTr="004F5F90">
        <w:trPr>
          <w:trHeight w:val="203"/>
        </w:trPr>
        <w:tc>
          <w:tcPr>
            <w:tcW w:w="3780" w:type="dxa"/>
          </w:tcPr>
          <w:p w14:paraId="7361D2F2" w14:textId="77777777" w:rsidR="004F5F90" w:rsidRDefault="009404DA" w:rsidP="00E55D02">
            <w:pPr>
              <w:tabs>
                <w:tab w:val="left" w:pos="8040"/>
              </w:tabs>
              <w:spacing w:line="240" w:lineRule="auto"/>
              <w:ind w:firstLine="182"/>
              <w:rPr>
                <w:rFonts w:ascii="Angsana New" w:hAnsi="Angsana New"/>
                <w:sz w:val="28"/>
                <w:szCs w:val="28"/>
              </w:rPr>
            </w:pPr>
            <w:r w:rsidRPr="004B07C8">
              <w:rPr>
                <w:rFonts w:ascii="Angsana New" w:hAnsi="Angsana New"/>
                <w:sz w:val="28"/>
                <w:szCs w:val="28"/>
              </w:rPr>
              <w:t xml:space="preserve">Unbilled trade accounts receivable </w:t>
            </w:r>
          </w:p>
          <w:p w14:paraId="28495B0B" w14:textId="675CEFA1" w:rsidR="009404DA" w:rsidRPr="004B07C8" w:rsidRDefault="009404DA" w:rsidP="004F5F90">
            <w:pPr>
              <w:tabs>
                <w:tab w:val="left" w:pos="8040"/>
              </w:tabs>
              <w:spacing w:line="240" w:lineRule="auto"/>
              <w:ind w:firstLine="403"/>
              <w:rPr>
                <w:rFonts w:ascii="Angsana New" w:hAnsi="Angsana New"/>
                <w:sz w:val="28"/>
                <w:szCs w:val="28"/>
                <w:cs/>
              </w:rPr>
            </w:pPr>
            <w:r w:rsidRPr="004B07C8">
              <w:rPr>
                <w:rFonts w:ascii="Angsana New" w:hAnsi="Angsana New"/>
                <w:sz w:val="28"/>
                <w:szCs w:val="28"/>
              </w:rPr>
              <w:t>- other companies</w:t>
            </w:r>
          </w:p>
        </w:tc>
        <w:tc>
          <w:tcPr>
            <w:tcW w:w="1531" w:type="dxa"/>
          </w:tcPr>
          <w:p w14:paraId="2EB43E1D" w14:textId="77777777" w:rsidR="004F5F90" w:rsidRDefault="004F5F90" w:rsidP="00921DEA">
            <w:pPr>
              <w:tabs>
                <w:tab w:val="decimal" w:pos="1360"/>
              </w:tabs>
              <w:spacing w:line="400" w:lineRule="exact"/>
              <w:ind w:right="-45"/>
              <w:jc w:val="right"/>
              <w:rPr>
                <w:rFonts w:ascii="Angsana New" w:hAnsi="Angsana New"/>
                <w:color w:val="000000"/>
                <w:sz w:val="28"/>
                <w:szCs w:val="28"/>
                <w:lang w:val="en-US"/>
              </w:rPr>
            </w:pPr>
          </w:p>
          <w:p w14:paraId="5AFFD142" w14:textId="558D7452"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1,631,271</w:t>
            </w:r>
          </w:p>
        </w:tc>
        <w:tc>
          <w:tcPr>
            <w:tcW w:w="1701" w:type="dxa"/>
            <w:vAlign w:val="bottom"/>
          </w:tcPr>
          <w:p w14:paraId="6DC7419C" w14:textId="353A23F0"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859</w:t>
            </w:r>
            <w:r w:rsidRPr="004B07C8">
              <w:rPr>
                <w:rFonts w:ascii="Angsana New" w:hAnsi="Angsana New"/>
                <w:color w:val="000000"/>
                <w:sz w:val="28"/>
                <w:szCs w:val="28"/>
              </w:rPr>
              <w:t>,</w:t>
            </w:r>
            <w:r w:rsidRPr="004B07C8">
              <w:rPr>
                <w:rFonts w:ascii="Angsana New" w:hAnsi="Angsana New"/>
                <w:color w:val="000000"/>
                <w:sz w:val="28"/>
                <w:szCs w:val="28"/>
                <w:cs/>
              </w:rPr>
              <w:t>436</w:t>
            </w:r>
          </w:p>
        </w:tc>
        <w:tc>
          <w:tcPr>
            <w:tcW w:w="1531" w:type="dxa"/>
          </w:tcPr>
          <w:p w14:paraId="7B731F2B" w14:textId="77777777" w:rsidR="004F5F90" w:rsidRDefault="004F5F90" w:rsidP="00921DEA">
            <w:pPr>
              <w:tabs>
                <w:tab w:val="decimal" w:pos="1360"/>
              </w:tabs>
              <w:spacing w:line="400" w:lineRule="exact"/>
              <w:ind w:right="-45"/>
              <w:jc w:val="right"/>
              <w:rPr>
                <w:rFonts w:ascii="Angsana New" w:hAnsi="Angsana New"/>
                <w:color w:val="000000"/>
                <w:sz w:val="28"/>
                <w:szCs w:val="28"/>
                <w:lang w:val="en-US"/>
              </w:rPr>
            </w:pPr>
          </w:p>
          <w:p w14:paraId="28495B10" w14:textId="53BFAD95"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1,206,447</w:t>
            </w:r>
          </w:p>
        </w:tc>
        <w:tc>
          <w:tcPr>
            <w:tcW w:w="1702" w:type="dxa"/>
            <w:vAlign w:val="bottom"/>
          </w:tcPr>
          <w:p w14:paraId="28495B12" w14:textId="7B3206A1" w:rsidR="009404DA" w:rsidRPr="004B07C8" w:rsidRDefault="009404DA" w:rsidP="00B41C19">
            <w:pP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446,513</w:t>
            </w:r>
          </w:p>
        </w:tc>
      </w:tr>
      <w:tr w:rsidR="009404DA" w:rsidRPr="004B07C8" w14:paraId="3803893D" w14:textId="77777777" w:rsidTr="004F5F90">
        <w:trPr>
          <w:trHeight w:val="203"/>
        </w:trPr>
        <w:tc>
          <w:tcPr>
            <w:tcW w:w="3780" w:type="dxa"/>
          </w:tcPr>
          <w:p w14:paraId="5072125A" w14:textId="1FE197F8" w:rsidR="009404DA" w:rsidRPr="004B07C8" w:rsidRDefault="009404DA" w:rsidP="00E55D02">
            <w:pPr>
              <w:tabs>
                <w:tab w:val="left" w:pos="8040"/>
              </w:tabs>
              <w:spacing w:line="240" w:lineRule="auto"/>
              <w:ind w:firstLine="182"/>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Allowance for expected credit loss</w:t>
            </w:r>
          </w:p>
        </w:tc>
        <w:tc>
          <w:tcPr>
            <w:tcW w:w="1531" w:type="dxa"/>
            <w:vAlign w:val="bottom"/>
          </w:tcPr>
          <w:p w14:paraId="4336F6A3" w14:textId="19D4339C"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(650,594)</w:t>
            </w:r>
          </w:p>
        </w:tc>
        <w:tc>
          <w:tcPr>
            <w:tcW w:w="1701" w:type="dxa"/>
            <w:vAlign w:val="bottom"/>
          </w:tcPr>
          <w:p w14:paraId="2EA0B34B" w14:textId="51D5E20D"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(749</w:t>
            </w:r>
            <w:r w:rsidRPr="004B07C8">
              <w:rPr>
                <w:rFonts w:ascii="Angsana New" w:hAnsi="Angsana New"/>
                <w:color w:val="000000"/>
                <w:sz w:val="28"/>
                <w:szCs w:val="28"/>
              </w:rPr>
              <w:t>,</w:t>
            </w:r>
            <w:r w:rsidRPr="004B07C8">
              <w:rPr>
                <w:rFonts w:ascii="Angsana New" w:hAnsi="Angsana New"/>
                <w:color w:val="000000"/>
                <w:sz w:val="28"/>
                <w:szCs w:val="28"/>
                <w:cs/>
              </w:rPr>
              <w:t>597)</w:t>
            </w:r>
          </w:p>
        </w:tc>
        <w:tc>
          <w:tcPr>
            <w:tcW w:w="1531" w:type="dxa"/>
            <w:vAlign w:val="bottom"/>
          </w:tcPr>
          <w:p w14:paraId="4F861217" w14:textId="6A929CF6"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lang w:val="en-US"/>
              </w:rPr>
              <w:t>(599,540)</w:t>
            </w:r>
          </w:p>
        </w:tc>
        <w:tc>
          <w:tcPr>
            <w:tcW w:w="1702" w:type="dxa"/>
            <w:vAlign w:val="bottom"/>
          </w:tcPr>
          <w:p w14:paraId="6570EB66" w14:textId="30930082" w:rsidR="009404DA" w:rsidRPr="004B07C8" w:rsidRDefault="009404DA" w:rsidP="00B41C19">
            <w:pPr>
              <w:pBdr>
                <w:bottom w:val="single" w:sz="4" w:space="1" w:color="auto"/>
              </w:pBd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(700,000)</w:t>
            </w:r>
          </w:p>
        </w:tc>
      </w:tr>
      <w:tr w:rsidR="009404DA" w:rsidRPr="004B07C8" w14:paraId="36DFBF50" w14:textId="77777777" w:rsidTr="004F5F90">
        <w:trPr>
          <w:trHeight w:val="203"/>
        </w:trPr>
        <w:tc>
          <w:tcPr>
            <w:tcW w:w="3780" w:type="dxa"/>
          </w:tcPr>
          <w:p w14:paraId="0DCC0E67" w14:textId="44A34A8A" w:rsidR="009404DA" w:rsidRPr="004B07C8" w:rsidRDefault="009404DA" w:rsidP="00E55D02">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Total trade account receivable</w:t>
            </w:r>
          </w:p>
        </w:tc>
        <w:tc>
          <w:tcPr>
            <w:tcW w:w="1531" w:type="dxa"/>
            <w:vAlign w:val="bottom"/>
          </w:tcPr>
          <w:p w14:paraId="61C6D344" w14:textId="68C6ADA9"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41,502,598</w:t>
            </w:r>
          </w:p>
        </w:tc>
        <w:tc>
          <w:tcPr>
            <w:tcW w:w="1701" w:type="dxa"/>
            <w:vAlign w:val="bottom"/>
          </w:tcPr>
          <w:p w14:paraId="78F5F3E5" w14:textId="2C60C388"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431</w:t>
            </w:r>
            <w:r w:rsidRPr="004B07C8">
              <w:rPr>
                <w:rFonts w:ascii="Angsana New" w:hAnsi="Angsana New"/>
                <w:color w:val="000000"/>
                <w:sz w:val="28"/>
                <w:szCs w:val="28"/>
              </w:rPr>
              <w:t>,</w:t>
            </w:r>
            <w:r w:rsidRPr="004B07C8">
              <w:rPr>
                <w:rFonts w:ascii="Angsana New" w:hAnsi="Angsana New"/>
                <w:color w:val="000000"/>
                <w:sz w:val="28"/>
                <w:szCs w:val="28"/>
                <w:cs/>
              </w:rPr>
              <w:t>369</w:t>
            </w:r>
          </w:p>
        </w:tc>
        <w:tc>
          <w:tcPr>
            <w:tcW w:w="1531" w:type="dxa"/>
            <w:vAlign w:val="bottom"/>
          </w:tcPr>
          <w:p w14:paraId="685150F2" w14:textId="2911959D"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lang w:val="en-US"/>
              </w:rPr>
              <w:t>17,239,344</w:t>
            </w:r>
          </w:p>
        </w:tc>
        <w:tc>
          <w:tcPr>
            <w:tcW w:w="1702" w:type="dxa"/>
            <w:vAlign w:val="bottom"/>
          </w:tcPr>
          <w:p w14:paraId="687A4CC3" w14:textId="3F9FE0A3" w:rsidR="009404DA" w:rsidRPr="004B07C8" w:rsidRDefault="009404DA" w:rsidP="00B41C19">
            <w:pPr>
              <w:pBdr>
                <w:bottom w:val="single" w:sz="4" w:space="1" w:color="auto"/>
              </w:pBd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12,963,084</w:t>
            </w:r>
          </w:p>
        </w:tc>
      </w:tr>
      <w:tr w:rsidR="009404DA" w:rsidRPr="004B07C8" w14:paraId="28495B25" w14:textId="77777777" w:rsidTr="004F5F90">
        <w:trPr>
          <w:trHeight w:val="149"/>
        </w:trPr>
        <w:tc>
          <w:tcPr>
            <w:tcW w:w="3780" w:type="dxa"/>
          </w:tcPr>
          <w:p w14:paraId="28495B1D" w14:textId="23994143" w:rsidR="009404DA" w:rsidRPr="004B07C8" w:rsidRDefault="009404DA" w:rsidP="00E55D02">
            <w:pPr>
              <w:tabs>
                <w:tab w:val="left" w:pos="8040"/>
              </w:tabs>
              <w:spacing w:line="240" w:lineRule="auto"/>
              <w:rPr>
                <w:rFonts w:ascii="Angsana New" w:hAnsi="Angsana New"/>
                <w:sz w:val="28"/>
                <w:szCs w:val="28"/>
                <w:cs/>
              </w:rPr>
            </w:pPr>
            <w:r w:rsidRPr="004B07C8">
              <w:rPr>
                <w:rFonts w:ascii="Angsana New" w:hAnsi="Angsana New"/>
                <w:sz w:val="28"/>
                <w:szCs w:val="28"/>
              </w:rPr>
              <w:t>Other current receivables</w:t>
            </w:r>
          </w:p>
        </w:tc>
        <w:tc>
          <w:tcPr>
            <w:tcW w:w="1531" w:type="dxa"/>
          </w:tcPr>
          <w:p w14:paraId="677AE793" w14:textId="77777777" w:rsidR="009404DA" w:rsidRPr="004B07C8" w:rsidRDefault="009404DA" w:rsidP="00921DEA">
            <w:pPr>
              <w:tabs>
                <w:tab w:val="decimal" w:pos="1360"/>
              </w:tabs>
              <w:spacing w:line="400" w:lineRule="exact"/>
              <w:ind w:right="-45"/>
              <w:jc w:val="right"/>
              <w:rPr>
                <w:rFonts w:ascii="Angsana New" w:hAnsi="Angsana New"/>
                <w:color w:val="000000"/>
                <w:sz w:val="28"/>
                <w:szCs w:val="28"/>
              </w:rPr>
            </w:pPr>
          </w:p>
        </w:tc>
        <w:tc>
          <w:tcPr>
            <w:tcW w:w="1701" w:type="dxa"/>
          </w:tcPr>
          <w:p w14:paraId="455F93BF" w14:textId="0C991302" w:rsidR="009404DA" w:rsidRPr="00E55D02" w:rsidRDefault="009404DA" w:rsidP="00921DEA">
            <w:pPr>
              <w:tabs>
                <w:tab w:val="decimal" w:pos="1360"/>
              </w:tabs>
              <w:spacing w:line="400" w:lineRule="exact"/>
              <w:ind w:right="-45"/>
              <w:jc w:val="right"/>
              <w:rPr>
                <w:rFonts w:ascii="Angsana New" w:hAnsi="Angsana New"/>
                <w:color w:val="000000"/>
                <w:sz w:val="28"/>
                <w:szCs w:val="28"/>
              </w:rPr>
            </w:pPr>
          </w:p>
        </w:tc>
        <w:tc>
          <w:tcPr>
            <w:tcW w:w="1531" w:type="dxa"/>
            <w:vAlign w:val="center"/>
          </w:tcPr>
          <w:p w14:paraId="28495B22" w14:textId="4B1F61E0" w:rsidR="009404DA" w:rsidRPr="004B07C8" w:rsidRDefault="009404DA" w:rsidP="00921DEA">
            <w:pPr>
              <w:tabs>
                <w:tab w:val="decimal" w:pos="1360"/>
                <w:tab w:val="decimal" w:pos="1422"/>
              </w:tabs>
              <w:spacing w:line="400" w:lineRule="exact"/>
              <w:ind w:right="-45"/>
              <w:jc w:val="right"/>
              <w:rPr>
                <w:rFonts w:ascii="Angsana New" w:hAnsi="Angsana New"/>
                <w:color w:val="000000"/>
                <w:sz w:val="28"/>
                <w:szCs w:val="28"/>
              </w:rPr>
            </w:pPr>
          </w:p>
        </w:tc>
        <w:tc>
          <w:tcPr>
            <w:tcW w:w="1702" w:type="dxa"/>
            <w:vAlign w:val="center"/>
          </w:tcPr>
          <w:p w14:paraId="28495B24" w14:textId="77777777" w:rsidR="009404DA" w:rsidRPr="004B07C8" w:rsidRDefault="009404DA" w:rsidP="00B41C19">
            <w:pPr>
              <w:tabs>
                <w:tab w:val="decimal" w:pos="1446"/>
              </w:tabs>
              <w:spacing w:line="400" w:lineRule="exact"/>
              <w:ind w:right="-45"/>
              <w:jc w:val="right"/>
              <w:rPr>
                <w:rFonts w:ascii="Angsana New" w:hAnsi="Angsana New"/>
                <w:color w:val="000000"/>
                <w:sz w:val="28"/>
                <w:szCs w:val="28"/>
              </w:rPr>
            </w:pPr>
          </w:p>
        </w:tc>
      </w:tr>
      <w:tr w:rsidR="009404DA" w:rsidRPr="004B07C8" w14:paraId="28495B37" w14:textId="77777777" w:rsidTr="004F5F90">
        <w:trPr>
          <w:trHeight w:val="149"/>
        </w:trPr>
        <w:tc>
          <w:tcPr>
            <w:tcW w:w="3780" w:type="dxa"/>
          </w:tcPr>
          <w:p w14:paraId="28495B2F" w14:textId="4E89420D" w:rsidR="009404DA" w:rsidRPr="004B07C8" w:rsidRDefault="009404DA" w:rsidP="00E55D02">
            <w:pPr>
              <w:tabs>
                <w:tab w:val="left" w:pos="8040"/>
              </w:tabs>
              <w:spacing w:line="240" w:lineRule="auto"/>
              <w:ind w:firstLine="182"/>
              <w:rPr>
                <w:rFonts w:ascii="Angsana New" w:hAnsi="Angsana New"/>
                <w:sz w:val="28"/>
                <w:szCs w:val="28"/>
                <w:cs/>
              </w:rPr>
            </w:pPr>
            <w:r w:rsidRPr="004B07C8">
              <w:rPr>
                <w:rFonts w:ascii="Angsana New" w:hAnsi="Angsana New"/>
                <w:sz w:val="28"/>
                <w:szCs w:val="28"/>
              </w:rPr>
              <w:t>Prepaid expenses</w:t>
            </w:r>
          </w:p>
        </w:tc>
        <w:tc>
          <w:tcPr>
            <w:tcW w:w="1531" w:type="dxa"/>
          </w:tcPr>
          <w:p w14:paraId="77083680" w14:textId="1D60D1E1"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1,330,600</w:t>
            </w:r>
          </w:p>
        </w:tc>
        <w:tc>
          <w:tcPr>
            <w:tcW w:w="1701" w:type="dxa"/>
            <w:vAlign w:val="center"/>
          </w:tcPr>
          <w:p w14:paraId="6109D49E" w14:textId="5D8BD4F5" w:rsidR="009404DA" w:rsidRPr="00E55D02" w:rsidRDefault="009404DA" w:rsidP="00921DEA">
            <w:pPr>
              <w:tabs>
                <w:tab w:val="decimal" w:pos="1360"/>
              </w:tabs>
              <w:spacing w:line="400" w:lineRule="exact"/>
              <w:ind w:right="-45"/>
              <w:jc w:val="right"/>
              <w:rPr>
                <w:rFonts w:ascii="Angsana New" w:hAnsi="Angsana New"/>
                <w:color w:val="000000"/>
                <w:sz w:val="28"/>
                <w:szCs w:val="28"/>
              </w:rPr>
            </w:pPr>
            <w:r w:rsidRPr="00E55D02">
              <w:rPr>
                <w:rFonts w:ascii="Angsana New" w:hAnsi="Angsana New"/>
                <w:color w:val="000000"/>
                <w:sz w:val="28"/>
                <w:szCs w:val="28"/>
                <w:cs/>
                <w:lang w:val="en-US"/>
              </w:rPr>
              <w:t>1</w:t>
            </w:r>
            <w:r w:rsidRPr="00E55D02">
              <w:rPr>
                <w:rFonts w:ascii="Angsana New" w:hAnsi="Angsana New"/>
                <w:color w:val="000000"/>
                <w:sz w:val="28"/>
                <w:szCs w:val="28"/>
                <w:lang w:val="en-US"/>
              </w:rPr>
              <w:t>,</w:t>
            </w:r>
            <w:r w:rsidRPr="00E55D02">
              <w:rPr>
                <w:rFonts w:ascii="Angsana New" w:hAnsi="Angsana New"/>
                <w:color w:val="000000"/>
                <w:sz w:val="28"/>
                <w:szCs w:val="28"/>
                <w:cs/>
                <w:lang w:val="en-US"/>
              </w:rPr>
              <w:t>594</w:t>
            </w:r>
            <w:r w:rsidRPr="00E55D02">
              <w:rPr>
                <w:rFonts w:ascii="Angsana New" w:hAnsi="Angsana New"/>
                <w:color w:val="000000"/>
                <w:sz w:val="28"/>
                <w:szCs w:val="28"/>
                <w:lang w:val="en-US"/>
              </w:rPr>
              <w:t>,</w:t>
            </w:r>
            <w:r w:rsidRPr="00E55D02">
              <w:rPr>
                <w:rFonts w:ascii="Angsana New" w:hAnsi="Angsana New"/>
                <w:color w:val="000000"/>
                <w:sz w:val="28"/>
                <w:szCs w:val="28"/>
                <w:cs/>
                <w:lang w:val="en-US"/>
              </w:rPr>
              <w:t>992</w:t>
            </w:r>
          </w:p>
        </w:tc>
        <w:tc>
          <w:tcPr>
            <w:tcW w:w="1531" w:type="dxa"/>
          </w:tcPr>
          <w:p w14:paraId="28495B34" w14:textId="29243D40"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651,467</w:t>
            </w:r>
          </w:p>
        </w:tc>
        <w:tc>
          <w:tcPr>
            <w:tcW w:w="1702" w:type="dxa"/>
            <w:vAlign w:val="center"/>
          </w:tcPr>
          <w:p w14:paraId="28495B36" w14:textId="5341922A" w:rsidR="009404DA" w:rsidRPr="004B07C8" w:rsidRDefault="009404DA" w:rsidP="00B41C19">
            <w:pP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689</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913</w:t>
            </w:r>
          </w:p>
        </w:tc>
      </w:tr>
      <w:tr w:rsidR="009404DA" w:rsidRPr="004B07C8" w14:paraId="28495B40" w14:textId="77777777" w:rsidTr="004F5F90">
        <w:trPr>
          <w:trHeight w:val="149"/>
        </w:trPr>
        <w:tc>
          <w:tcPr>
            <w:tcW w:w="3780" w:type="dxa"/>
          </w:tcPr>
          <w:p w14:paraId="28495B38" w14:textId="617551F6" w:rsidR="009404DA" w:rsidRPr="004B07C8" w:rsidRDefault="009404DA" w:rsidP="00E55D02">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Advance payments</w:t>
            </w:r>
          </w:p>
        </w:tc>
        <w:tc>
          <w:tcPr>
            <w:tcW w:w="1531" w:type="dxa"/>
          </w:tcPr>
          <w:p w14:paraId="043BBCD3" w14:textId="7D7267A1"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188,772</w:t>
            </w:r>
          </w:p>
        </w:tc>
        <w:tc>
          <w:tcPr>
            <w:tcW w:w="1701" w:type="dxa"/>
            <w:vAlign w:val="center"/>
          </w:tcPr>
          <w:p w14:paraId="6E66CADE" w14:textId="49784915" w:rsidR="009404DA" w:rsidRPr="00E55D02" w:rsidRDefault="009404DA" w:rsidP="00921DEA">
            <w:pPr>
              <w:tabs>
                <w:tab w:val="decimal" w:pos="1360"/>
              </w:tabs>
              <w:spacing w:line="400" w:lineRule="exact"/>
              <w:ind w:right="-45"/>
              <w:jc w:val="right"/>
              <w:rPr>
                <w:rFonts w:ascii="Angsana New" w:hAnsi="Angsana New"/>
                <w:color w:val="000000"/>
                <w:sz w:val="28"/>
                <w:szCs w:val="28"/>
              </w:rPr>
            </w:pPr>
            <w:r w:rsidRPr="00E55D02">
              <w:rPr>
                <w:rFonts w:ascii="Angsana New" w:hAnsi="Angsana New"/>
                <w:color w:val="000000"/>
                <w:sz w:val="28"/>
                <w:szCs w:val="28"/>
                <w:cs/>
                <w:lang w:val="en-US"/>
              </w:rPr>
              <w:t>106</w:t>
            </w:r>
            <w:r w:rsidRPr="00E55D02">
              <w:rPr>
                <w:rFonts w:ascii="Angsana New" w:hAnsi="Angsana New"/>
                <w:color w:val="000000"/>
                <w:sz w:val="28"/>
                <w:szCs w:val="28"/>
                <w:lang w:val="en-US"/>
              </w:rPr>
              <w:t>,</w:t>
            </w:r>
            <w:r w:rsidRPr="00E55D02">
              <w:rPr>
                <w:rFonts w:ascii="Angsana New" w:hAnsi="Angsana New"/>
                <w:color w:val="000000"/>
                <w:sz w:val="28"/>
                <w:szCs w:val="28"/>
                <w:cs/>
                <w:lang w:val="en-US"/>
              </w:rPr>
              <w:t>620</w:t>
            </w:r>
          </w:p>
        </w:tc>
        <w:tc>
          <w:tcPr>
            <w:tcW w:w="1531" w:type="dxa"/>
            <w:vAlign w:val="center"/>
          </w:tcPr>
          <w:p w14:paraId="28495B3D" w14:textId="41A37DD9" w:rsidR="009404DA" w:rsidRPr="004B07C8" w:rsidRDefault="009404DA" w:rsidP="00921DEA">
            <w:pPr>
              <w:tabs>
                <w:tab w:val="decimal" w:pos="136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lang w:val="en-US"/>
              </w:rPr>
              <w:t>-</w:t>
            </w:r>
          </w:p>
        </w:tc>
        <w:tc>
          <w:tcPr>
            <w:tcW w:w="1702" w:type="dxa"/>
            <w:vAlign w:val="center"/>
          </w:tcPr>
          <w:p w14:paraId="28495B3F" w14:textId="34AC5522" w:rsidR="009404DA" w:rsidRPr="004B07C8" w:rsidRDefault="009404DA" w:rsidP="00B41C19">
            <w:pP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495</w:t>
            </w:r>
          </w:p>
        </w:tc>
      </w:tr>
      <w:tr w:rsidR="009404DA" w:rsidRPr="004B07C8" w14:paraId="28495B49" w14:textId="77777777" w:rsidTr="004F5F90">
        <w:trPr>
          <w:trHeight w:val="149"/>
        </w:trPr>
        <w:tc>
          <w:tcPr>
            <w:tcW w:w="3780" w:type="dxa"/>
          </w:tcPr>
          <w:p w14:paraId="28495B41" w14:textId="7A70ADDF" w:rsidR="009404DA" w:rsidRPr="004B07C8" w:rsidRDefault="009404DA" w:rsidP="00E55D02">
            <w:pPr>
              <w:tabs>
                <w:tab w:val="left" w:pos="8040"/>
              </w:tabs>
              <w:spacing w:line="240" w:lineRule="auto"/>
              <w:ind w:firstLine="182"/>
              <w:rPr>
                <w:rFonts w:ascii="Angsana New" w:hAnsi="Angsana New"/>
                <w:sz w:val="28"/>
                <w:szCs w:val="28"/>
                <w:cs/>
              </w:rPr>
            </w:pPr>
            <w:r w:rsidRPr="004B07C8">
              <w:rPr>
                <w:rFonts w:ascii="Angsana New" w:hAnsi="Angsana New"/>
                <w:sz w:val="28"/>
                <w:szCs w:val="28"/>
              </w:rPr>
              <w:t>Other receivables</w:t>
            </w:r>
          </w:p>
        </w:tc>
        <w:tc>
          <w:tcPr>
            <w:tcW w:w="1531" w:type="dxa"/>
          </w:tcPr>
          <w:p w14:paraId="7923D436" w14:textId="1B1EF5C7"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066</w:t>
            </w:r>
          </w:p>
        </w:tc>
        <w:tc>
          <w:tcPr>
            <w:tcW w:w="1701" w:type="dxa"/>
            <w:vAlign w:val="center"/>
          </w:tcPr>
          <w:p w14:paraId="42C136EF" w14:textId="3CCBCB3F" w:rsidR="009404DA" w:rsidRPr="00E55D02"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cs/>
              </w:rPr>
            </w:pPr>
            <w:r w:rsidRPr="00E55D02">
              <w:rPr>
                <w:rFonts w:ascii="Angsana New" w:hAnsi="Angsana New" w:hint="cs"/>
                <w:color w:val="000000"/>
                <w:sz w:val="28"/>
                <w:szCs w:val="28"/>
                <w:cs/>
              </w:rPr>
              <w:t>-</w:t>
            </w:r>
          </w:p>
        </w:tc>
        <w:tc>
          <w:tcPr>
            <w:tcW w:w="1531" w:type="dxa"/>
            <w:vAlign w:val="bottom"/>
          </w:tcPr>
          <w:p w14:paraId="28495B46" w14:textId="63A6BE34"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2" w:type="dxa"/>
            <w:vAlign w:val="center"/>
          </w:tcPr>
          <w:p w14:paraId="28495B48" w14:textId="1D3FCD74" w:rsidR="009404DA" w:rsidRPr="004B07C8" w:rsidRDefault="009404DA" w:rsidP="00B41C19">
            <w:pPr>
              <w:pBdr>
                <w:bottom w:val="single" w:sz="4" w:space="1" w:color="auto"/>
              </w:pBd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w:t>
            </w:r>
          </w:p>
        </w:tc>
      </w:tr>
      <w:tr w:rsidR="009404DA" w:rsidRPr="004B07C8" w14:paraId="28495B5B" w14:textId="77777777" w:rsidTr="004F5F90">
        <w:trPr>
          <w:trHeight w:val="149"/>
        </w:trPr>
        <w:tc>
          <w:tcPr>
            <w:tcW w:w="3780" w:type="dxa"/>
          </w:tcPr>
          <w:p w14:paraId="28495B53" w14:textId="6BB14CE8" w:rsidR="009404DA" w:rsidRPr="004B07C8" w:rsidRDefault="009404DA" w:rsidP="00E55D02">
            <w:pPr>
              <w:tabs>
                <w:tab w:val="left" w:pos="8040"/>
              </w:tabs>
              <w:spacing w:line="240" w:lineRule="auto"/>
              <w:rPr>
                <w:rFonts w:ascii="Angsana New" w:hAnsi="Angsana New"/>
                <w:sz w:val="28"/>
                <w:szCs w:val="28"/>
                <w:cs/>
              </w:rPr>
            </w:pPr>
            <w:r w:rsidRPr="004B07C8">
              <w:rPr>
                <w:rFonts w:ascii="Angsana New" w:hAnsi="Angsana New"/>
                <w:sz w:val="28"/>
                <w:szCs w:val="28"/>
              </w:rPr>
              <w:t>Total other current receivables</w:t>
            </w:r>
          </w:p>
        </w:tc>
        <w:tc>
          <w:tcPr>
            <w:tcW w:w="1531" w:type="dxa"/>
          </w:tcPr>
          <w:p w14:paraId="47666F0E" w14:textId="70001C4F"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1,523,438</w:t>
            </w:r>
          </w:p>
        </w:tc>
        <w:tc>
          <w:tcPr>
            <w:tcW w:w="1701" w:type="dxa"/>
          </w:tcPr>
          <w:p w14:paraId="7F6D181F" w14:textId="0BC0E969" w:rsidR="009404DA" w:rsidRPr="004B07C8" w:rsidRDefault="009404DA" w:rsidP="00921DEA">
            <w:pPr>
              <w:pBdr>
                <w:bottom w:val="sing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1</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701</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612</w:t>
            </w:r>
          </w:p>
        </w:tc>
        <w:tc>
          <w:tcPr>
            <w:tcW w:w="1531" w:type="dxa"/>
          </w:tcPr>
          <w:p w14:paraId="28495B58" w14:textId="2A2CCC69" w:rsidR="009404DA" w:rsidRPr="004B07C8" w:rsidRDefault="009404DA" w:rsidP="00921DEA">
            <w:pPr>
              <w:pBdr>
                <w:bottom w:val="single" w:sz="4" w:space="1" w:color="auto"/>
              </w:pBdr>
              <w:tabs>
                <w:tab w:val="decimal" w:pos="1360"/>
                <w:tab w:val="decimal" w:pos="1422"/>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651,467</w:t>
            </w:r>
          </w:p>
        </w:tc>
        <w:tc>
          <w:tcPr>
            <w:tcW w:w="1702" w:type="dxa"/>
            <w:vAlign w:val="bottom"/>
          </w:tcPr>
          <w:p w14:paraId="28495B5A" w14:textId="135EBD0C" w:rsidR="009404DA" w:rsidRPr="004B07C8" w:rsidRDefault="009404DA" w:rsidP="00B41C19">
            <w:pPr>
              <w:pBdr>
                <w:bottom w:val="single" w:sz="4" w:space="1" w:color="auto"/>
              </w:pBdr>
              <w:tabs>
                <w:tab w:val="decimal" w:pos="1446"/>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lang w:val="en-US"/>
              </w:rPr>
              <w:t>690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408</w:t>
            </w:r>
          </w:p>
        </w:tc>
      </w:tr>
      <w:tr w:rsidR="009404DA" w:rsidRPr="004B07C8" w14:paraId="28495B64" w14:textId="77777777" w:rsidTr="004F5F90">
        <w:trPr>
          <w:trHeight w:val="149"/>
        </w:trPr>
        <w:tc>
          <w:tcPr>
            <w:tcW w:w="3780" w:type="dxa"/>
            <w:vAlign w:val="center"/>
          </w:tcPr>
          <w:p w14:paraId="28495B5C" w14:textId="28F80CD7" w:rsidR="009404DA" w:rsidRPr="004B07C8" w:rsidRDefault="009404DA" w:rsidP="00E55D02">
            <w:pPr>
              <w:ind w:right="-114"/>
              <w:rPr>
                <w:rFonts w:ascii="Angsana New" w:hAnsi="Angsana New"/>
                <w:sz w:val="28"/>
                <w:szCs w:val="28"/>
                <w:cs/>
              </w:rPr>
            </w:pPr>
            <w:r w:rsidRPr="004B07C8">
              <w:rPr>
                <w:rFonts w:ascii="Angsana New" w:hAnsi="Angsana New"/>
                <w:sz w:val="28"/>
                <w:szCs w:val="28"/>
              </w:rPr>
              <w:t>Total trade and other current receivables</w:t>
            </w:r>
          </w:p>
        </w:tc>
        <w:tc>
          <w:tcPr>
            <w:tcW w:w="1531" w:type="dxa"/>
            <w:vAlign w:val="bottom"/>
          </w:tcPr>
          <w:p w14:paraId="4F3E3AB4" w14:textId="4321C9CA" w:rsidR="009404DA" w:rsidRPr="004B07C8" w:rsidRDefault="009404DA" w:rsidP="00921DEA">
            <w:pPr>
              <w:pBdr>
                <w:bottom w:val="doub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43,026,036</w:t>
            </w:r>
          </w:p>
        </w:tc>
        <w:tc>
          <w:tcPr>
            <w:tcW w:w="1701" w:type="dxa"/>
          </w:tcPr>
          <w:p w14:paraId="54CE17A2" w14:textId="7E9BAC7F" w:rsidR="009404DA" w:rsidRPr="004B07C8" w:rsidRDefault="009404DA" w:rsidP="00921DEA">
            <w:pPr>
              <w:pBdr>
                <w:bottom w:val="double" w:sz="4" w:space="1" w:color="auto"/>
              </w:pBdr>
              <w:tabs>
                <w:tab w:val="decimal" w:pos="136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40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132</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981</w:t>
            </w:r>
          </w:p>
        </w:tc>
        <w:tc>
          <w:tcPr>
            <w:tcW w:w="1531" w:type="dxa"/>
            <w:vAlign w:val="bottom"/>
          </w:tcPr>
          <w:p w14:paraId="28495B61" w14:textId="5FC9F5CC" w:rsidR="009404DA" w:rsidRPr="004B07C8" w:rsidRDefault="009404DA" w:rsidP="00921DEA">
            <w:pPr>
              <w:pBdr>
                <w:bottom w:val="double" w:sz="4" w:space="1" w:color="auto"/>
              </w:pBdr>
              <w:tabs>
                <w:tab w:val="decimal" w:pos="1360"/>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lang w:val="en-US"/>
              </w:rPr>
              <w:t>17,890,811</w:t>
            </w:r>
          </w:p>
        </w:tc>
        <w:tc>
          <w:tcPr>
            <w:tcW w:w="1702" w:type="dxa"/>
            <w:vAlign w:val="bottom"/>
          </w:tcPr>
          <w:p w14:paraId="28495B63" w14:textId="09FD2D68" w:rsidR="009404DA" w:rsidRPr="004B07C8" w:rsidRDefault="009404DA" w:rsidP="00B41C19">
            <w:pPr>
              <w:pBdr>
                <w:bottom w:val="double" w:sz="4" w:space="1" w:color="auto"/>
              </w:pBdr>
              <w:tabs>
                <w:tab w:val="decimal" w:pos="1446"/>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lang w:val="en-US"/>
              </w:rPr>
              <w:t>13</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653</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492</w:t>
            </w:r>
          </w:p>
        </w:tc>
      </w:tr>
      <w:bookmarkEnd w:id="4"/>
    </w:tbl>
    <w:p w14:paraId="0349DB87" w14:textId="77777777" w:rsidR="00E55D02" w:rsidRDefault="00E55D02" w:rsidP="00BC7C90">
      <w:pPr>
        <w:tabs>
          <w:tab w:val="left" w:pos="513"/>
          <w:tab w:val="decimal" w:pos="7920"/>
        </w:tabs>
        <w:spacing w:before="240" w:line="240" w:lineRule="atLeast"/>
        <w:jc w:val="thaiDistribute"/>
        <w:rPr>
          <w:rFonts w:ascii="Angsana New" w:hAnsi="Angsana New"/>
          <w:sz w:val="28"/>
          <w:szCs w:val="28"/>
        </w:rPr>
      </w:pPr>
    </w:p>
    <w:p w14:paraId="12BC5C82" w14:textId="77777777" w:rsidR="00A707AD" w:rsidRDefault="00A707AD" w:rsidP="00BC7C90">
      <w:pPr>
        <w:tabs>
          <w:tab w:val="left" w:pos="513"/>
          <w:tab w:val="decimal" w:pos="7920"/>
        </w:tabs>
        <w:spacing w:before="240" w:line="240" w:lineRule="atLeast"/>
        <w:jc w:val="thaiDistribute"/>
        <w:rPr>
          <w:rFonts w:ascii="Angsana New" w:hAnsi="Angsana New"/>
          <w:sz w:val="28"/>
          <w:szCs w:val="28"/>
        </w:rPr>
      </w:pPr>
    </w:p>
    <w:p w14:paraId="273794A8" w14:textId="77777777" w:rsidR="00A707AD" w:rsidRDefault="00A707AD" w:rsidP="00BC7C90">
      <w:pPr>
        <w:tabs>
          <w:tab w:val="left" w:pos="513"/>
          <w:tab w:val="decimal" w:pos="7920"/>
        </w:tabs>
        <w:spacing w:before="240" w:line="240" w:lineRule="atLeast"/>
        <w:jc w:val="thaiDistribute"/>
        <w:rPr>
          <w:rFonts w:ascii="Angsana New" w:hAnsi="Angsana New"/>
          <w:sz w:val="28"/>
          <w:szCs w:val="28"/>
        </w:rPr>
      </w:pPr>
    </w:p>
    <w:p w14:paraId="1BE75A91" w14:textId="77777777" w:rsidR="00A707AD" w:rsidRDefault="00A707AD" w:rsidP="00BC7C90">
      <w:pPr>
        <w:tabs>
          <w:tab w:val="left" w:pos="513"/>
          <w:tab w:val="decimal" w:pos="7920"/>
        </w:tabs>
        <w:spacing w:before="240" w:line="240" w:lineRule="atLeast"/>
        <w:jc w:val="thaiDistribute"/>
        <w:rPr>
          <w:rFonts w:ascii="Angsana New" w:hAnsi="Angsana New"/>
          <w:sz w:val="28"/>
          <w:szCs w:val="28"/>
        </w:rPr>
      </w:pPr>
    </w:p>
    <w:p w14:paraId="28495B66" w14:textId="43777786" w:rsidR="00E41B43" w:rsidRPr="004B07C8" w:rsidRDefault="006E2463"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lastRenderedPageBreak/>
        <w:t>Outstanding balances of trade accounts receivable - other companies (net) by aging can be categorised as follows</w:t>
      </w:r>
      <w:r w:rsidR="0018115B" w:rsidRPr="004B07C8">
        <w:rPr>
          <w:rFonts w:ascii="Angsana New" w:hAnsi="Angsana New"/>
          <w:sz w:val="28"/>
          <w:szCs w:val="28"/>
        </w:rPr>
        <w:t>:</w:t>
      </w: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5D11BD" w:rsidRPr="004B07C8" w14:paraId="1B7D58B0" w14:textId="77777777" w:rsidTr="004F5F90">
        <w:tc>
          <w:tcPr>
            <w:tcW w:w="3240" w:type="dxa"/>
          </w:tcPr>
          <w:p w14:paraId="45CC9E2D" w14:textId="77777777" w:rsidR="005D11BD" w:rsidRPr="004B07C8" w:rsidRDefault="005D11BD" w:rsidP="005D11BD">
            <w:pPr>
              <w:spacing w:line="360" w:lineRule="exact"/>
              <w:ind w:left="-18" w:right="36"/>
              <w:jc w:val="center"/>
              <w:rPr>
                <w:rFonts w:ascii="Angsana New" w:hAnsi="Angsana New"/>
                <w:color w:val="000000"/>
                <w:sz w:val="28"/>
                <w:szCs w:val="28"/>
              </w:rPr>
            </w:pPr>
            <w:bookmarkStart w:id="5" w:name="_Hlk146539482"/>
          </w:p>
        </w:tc>
        <w:tc>
          <w:tcPr>
            <w:tcW w:w="1531" w:type="dxa"/>
          </w:tcPr>
          <w:p w14:paraId="459E22F1" w14:textId="51D7B04C" w:rsidR="005D11BD" w:rsidRPr="004B07C8" w:rsidRDefault="005D11BD" w:rsidP="005D11BD">
            <w:pPr>
              <w:spacing w:line="360" w:lineRule="exact"/>
              <w:ind w:right="25"/>
              <w:jc w:val="right"/>
              <w:rPr>
                <w:rFonts w:ascii="Angsana New" w:hAnsi="Angsana New"/>
                <w:color w:val="000000"/>
                <w:sz w:val="28"/>
                <w:szCs w:val="28"/>
              </w:rPr>
            </w:pPr>
          </w:p>
        </w:tc>
        <w:tc>
          <w:tcPr>
            <w:tcW w:w="1701" w:type="dxa"/>
          </w:tcPr>
          <w:p w14:paraId="40BE5B6D" w14:textId="63797584" w:rsidR="005D11BD" w:rsidRPr="004B07C8" w:rsidRDefault="005D11BD" w:rsidP="005D11BD">
            <w:pPr>
              <w:spacing w:line="360" w:lineRule="exact"/>
              <w:ind w:right="25"/>
              <w:jc w:val="right"/>
              <w:rPr>
                <w:rFonts w:ascii="Angsana New" w:hAnsi="Angsana New"/>
                <w:color w:val="000000"/>
                <w:sz w:val="28"/>
                <w:szCs w:val="28"/>
              </w:rPr>
            </w:pPr>
          </w:p>
        </w:tc>
        <w:tc>
          <w:tcPr>
            <w:tcW w:w="3232" w:type="dxa"/>
            <w:gridSpan w:val="2"/>
          </w:tcPr>
          <w:p w14:paraId="55DD07B4" w14:textId="3B52CBFA" w:rsidR="005D11BD" w:rsidRPr="004B07C8" w:rsidRDefault="005D11BD" w:rsidP="005D11BD">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5D11BD" w:rsidRPr="004B07C8" w14:paraId="7D905913" w14:textId="77777777" w:rsidTr="004F5F90">
        <w:tc>
          <w:tcPr>
            <w:tcW w:w="3240" w:type="dxa"/>
          </w:tcPr>
          <w:p w14:paraId="068376FD" w14:textId="77777777" w:rsidR="005D11BD" w:rsidRPr="004B07C8" w:rsidRDefault="005D11BD" w:rsidP="005D11BD">
            <w:pPr>
              <w:spacing w:line="360" w:lineRule="exact"/>
              <w:ind w:left="-18" w:right="36"/>
              <w:jc w:val="center"/>
              <w:rPr>
                <w:rFonts w:ascii="Angsana New" w:hAnsi="Angsana New"/>
                <w:color w:val="000000"/>
                <w:sz w:val="28"/>
                <w:szCs w:val="28"/>
              </w:rPr>
            </w:pPr>
          </w:p>
        </w:tc>
        <w:tc>
          <w:tcPr>
            <w:tcW w:w="3232" w:type="dxa"/>
            <w:gridSpan w:val="2"/>
          </w:tcPr>
          <w:p w14:paraId="32C0F20E" w14:textId="1AA1156D" w:rsidR="005D11BD" w:rsidRPr="004B07C8" w:rsidRDefault="005D11BD" w:rsidP="005D11BD">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0059514B" w14:textId="461453BE" w:rsidR="005D11BD" w:rsidRPr="004B07C8" w:rsidRDefault="005D11BD" w:rsidP="005D11BD">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5D11BD" w:rsidRPr="004B07C8" w14:paraId="7B2A2E8C" w14:textId="77777777" w:rsidTr="004F5F90">
        <w:tc>
          <w:tcPr>
            <w:tcW w:w="3240" w:type="dxa"/>
          </w:tcPr>
          <w:p w14:paraId="32C018AD" w14:textId="77777777" w:rsidR="005D11BD" w:rsidRPr="004B07C8" w:rsidRDefault="005D11BD" w:rsidP="005D11BD">
            <w:pPr>
              <w:spacing w:line="360" w:lineRule="exact"/>
              <w:ind w:right="36"/>
              <w:rPr>
                <w:rFonts w:ascii="Angsana New" w:hAnsi="Angsana New"/>
                <w:color w:val="000000"/>
                <w:sz w:val="28"/>
                <w:szCs w:val="28"/>
                <w:cs/>
              </w:rPr>
            </w:pPr>
          </w:p>
        </w:tc>
        <w:tc>
          <w:tcPr>
            <w:tcW w:w="1531" w:type="dxa"/>
          </w:tcPr>
          <w:p w14:paraId="6A90122A" w14:textId="11AF8CE8" w:rsidR="005D11BD" w:rsidRPr="004B07C8" w:rsidRDefault="005D11BD" w:rsidP="00695D28">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418EA200" w14:textId="784E8AA1" w:rsidR="005D11BD" w:rsidRPr="004B07C8" w:rsidRDefault="005D11BD" w:rsidP="00695D28">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0E7F7C4B" w14:textId="5F66AF46" w:rsidR="005D11BD" w:rsidRPr="004B07C8" w:rsidRDefault="005D11BD" w:rsidP="00695D28">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04F9B890" w14:textId="79104F6A" w:rsidR="005D11BD" w:rsidRPr="004B07C8" w:rsidRDefault="006B324B" w:rsidP="00695D28">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4F7F6A" w:rsidRPr="004B07C8" w14:paraId="0B306EEB" w14:textId="77777777" w:rsidTr="004F5F90">
        <w:tc>
          <w:tcPr>
            <w:tcW w:w="3240" w:type="dxa"/>
          </w:tcPr>
          <w:p w14:paraId="5F5FABB7" w14:textId="77777777" w:rsidR="004F7F6A" w:rsidRPr="004B07C8" w:rsidRDefault="004F7F6A" w:rsidP="00390155">
            <w:pPr>
              <w:spacing w:line="240" w:lineRule="auto"/>
              <w:ind w:right="36"/>
              <w:rPr>
                <w:rFonts w:ascii="Angsana New" w:hAnsi="Angsana New"/>
                <w:color w:val="000000"/>
                <w:sz w:val="14"/>
                <w:szCs w:val="14"/>
                <w:cs/>
              </w:rPr>
            </w:pPr>
          </w:p>
        </w:tc>
        <w:tc>
          <w:tcPr>
            <w:tcW w:w="1531" w:type="dxa"/>
          </w:tcPr>
          <w:p w14:paraId="744B8250" w14:textId="77777777" w:rsidR="004F7F6A" w:rsidRPr="004B07C8" w:rsidRDefault="004F7F6A" w:rsidP="00390155">
            <w:pPr>
              <w:pStyle w:val="1"/>
              <w:pBdr>
                <w:bottom w:val="none" w:sz="0" w:space="0" w:color="auto"/>
              </w:pBdr>
              <w:jc w:val="center"/>
              <w:rPr>
                <w:color w:val="000000"/>
                <w:sz w:val="14"/>
                <w:szCs w:val="14"/>
              </w:rPr>
            </w:pPr>
          </w:p>
        </w:tc>
        <w:tc>
          <w:tcPr>
            <w:tcW w:w="1701" w:type="dxa"/>
          </w:tcPr>
          <w:p w14:paraId="0FD33A6A" w14:textId="77777777" w:rsidR="004F7F6A" w:rsidRPr="004B07C8" w:rsidRDefault="004F7F6A" w:rsidP="00390155">
            <w:pPr>
              <w:pStyle w:val="1"/>
              <w:pBdr>
                <w:bottom w:val="none" w:sz="0" w:space="0" w:color="auto"/>
              </w:pBdr>
              <w:jc w:val="center"/>
              <w:rPr>
                <w:color w:val="000000"/>
                <w:sz w:val="14"/>
                <w:szCs w:val="14"/>
              </w:rPr>
            </w:pPr>
          </w:p>
        </w:tc>
        <w:tc>
          <w:tcPr>
            <w:tcW w:w="1531" w:type="dxa"/>
          </w:tcPr>
          <w:p w14:paraId="59C4648B" w14:textId="77777777" w:rsidR="004F7F6A" w:rsidRPr="004B07C8" w:rsidRDefault="004F7F6A" w:rsidP="00390155">
            <w:pPr>
              <w:pStyle w:val="1"/>
              <w:pBdr>
                <w:bottom w:val="none" w:sz="0" w:space="0" w:color="auto"/>
              </w:pBdr>
              <w:jc w:val="center"/>
              <w:rPr>
                <w:color w:val="000000"/>
                <w:sz w:val="14"/>
                <w:szCs w:val="14"/>
              </w:rPr>
            </w:pPr>
          </w:p>
        </w:tc>
        <w:tc>
          <w:tcPr>
            <w:tcW w:w="1701" w:type="dxa"/>
          </w:tcPr>
          <w:p w14:paraId="5E520255" w14:textId="77777777" w:rsidR="004F7F6A" w:rsidRPr="004B07C8" w:rsidRDefault="004F7F6A" w:rsidP="00390155">
            <w:pPr>
              <w:pStyle w:val="1"/>
              <w:pBdr>
                <w:bottom w:val="none" w:sz="0" w:space="0" w:color="auto"/>
              </w:pBdr>
              <w:jc w:val="center"/>
              <w:rPr>
                <w:color w:val="000000"/>
                <w:sz w:val="14"/>
                <w:szCs w:val="14"/>
              </w:rPr>
            </w:pPr>
          </w:p>
        </w:tc>
      </w:tr>
      <w:tr w:rsidR="00B21B96" w:rsidRPr="004B07C8" w14:paraId="71FD87C8" w14:textId="77777777" w:rsidTr="004F5F90">
        <w:trPr>
          <w:trHeight w:val="203"/>
        </w:trPr>
        <w:tc>
          <w:tcPr>
            <w:tcW w:w="3240" w:type="dxa"/>
          </w:tcPr>
          <w:p w14:paraId="1C48A094" w14:textId="12802467" w:rsidR="00B21B96" w:rsidRPr="004B07C8" w:rsidRDefault="00B21B96" w:rsidP="00B21B96">
            <w:pPr>
              <w:tabs>
                <w:tab w:val="left" w:pos="8040"/>
              </w:tabs>
              <w:spacing w:line="240" w:lineRule="auto"/>
              <w:rPr>
                <w:rFonts w:ascii="Angsana New" w:hAnsi="Angsana New"/>
                <w:sz w:val="28"/>
                <w:szCs w:val="28"/>
                <w:cs/>
              </w:rPr>
            </w:pPr>
            <w:r w:rsidRPr="004B07C8">
              <w:rPr>
                <w:rFonts w:ascii="Angsana New" w:hAnsi="Angsana New"/>
                <w:sz w:val="28"/>
                <w:szCs w:val="28"/>
              </w:rPr>
              <w:t>Not yet due</w:t>
            </w:r>
          </w:p>
        </w:tc>
        <w:tc>
          <w:tcPr>
            <w:tcW w:w="1531" w:type="dxa"/>
          </w:tcPr>
          <w:p w14:paraId="057309E5" w14:textId="4AB3DC8A" w:rsidR="00B21B96" w:rsidRPr="004B07C8" w:rsidRDefault="00B21B96" w:rsidP="00B41C19">
            <w:pP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32,972,826</w:t>
            </w:r>
          </w:p>
        </w:tc>
        <w:tc>
          <w:tcPr>
            <w:tcW w:w="1701" w:type="dxa"/>
          </w:tcPr>
          <w:p w14:paraId="67E3D269" w14:textId="2455AE15" w:rsidR="00B21B96" w:rsidRPr="004B07C8" w:rsidRDefault="00B21B96" w:rsidP="00B41C1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31,496,658</w:t>
            </w:r>
          </w:p>
        </w:tc>
        <w:tc>
          <w:tcPr>
            <w:tcW w:w="1531" w:type="dxa"/>
          </w:tcPr>
          <w:p w14:paraId="29452103" w14:textId="5C882E88"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14,197,207</w:t>
            </w:r>
          </w:p>
        </w:tc>
        <w:tc>
          <w:tcPr>
            <w:tcW w:w="1701" w:type="dxa"/>
          </w:tcPr>
          <w:p w14:paraId="76CEAE31" w14:textId="17954B34"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10,429,375</w:t>
            </w:r>
          </w:p>
        </w:tc>
      </w:tr>
      <w:tr w:rsidR="00B21B96" w:rsidRPr="004B07C8" w14:paraId="3C50B577" w14:textId="77777777" w:rsidTr="004F5F90">
        <w:trPr>
          <w:trHeight w:val="203"/>
        </w:trPr>
        <w:tc>
          <w:tcPr>
            <w:tcW w:w="3240" w:type="dxa"/>
          </w:tcPr>
          <w:p w14:paraId="04ACA129" w14:textId="4D4BB5BC" w:rsidR="00B21B96" w:rsidRPr="004B07C8" w:rsidRDefault="00B21B96" w:rsidP="00B21B96">
            <w:pPr>
              <w:tabs>
                <w:tab w:val="left" w:pos="8040"/>
              </w:tabs>
              <w:spacing w:line="240" w:lineRule="auto"/>
              <w:rPr>
                <w:rFonts w:ascii="Angsana New" w:hAnsi="Angsana New"/>
                <w:sz w:val="28"/>
                <w:szCs w:val="28"/>
                <w:cs/>
              </w:rPr>
            </w:pPr>
            <w:r w:rsidRPr="004B07C8">
              <w:rPr>
                <w:rFonts w:ascii="Angsana New" w:hAnsi="Angsana New"/>
                <w:sz w:val="28"/>
                <w:szCs w:val="28"/>
              </w:rPr>
              <w:t>Overdue</w:t>
            </w:r>
          </w:p>
        </w:tc>
        <w:tc>
          <w:tcPr>
            <w:tcW w:w="1531" w:type="dxa"/>
          </w:tcPr>
          <w:p w14:paraId="6DAF4795" w14:textId="77777777" w:rsidR="00B21B96" w:rsidRPr="004B07C8" w:rsidRDefault="00B21B96" w:rsidP="00B41C19">
            <w:pPr>
              <w:pBdr>
                <w:top w:val="single" w:sz="4" w:space="1" w:color="auto"/>
              </w:pBdr>
              <w:tabs>
                <w:tab w:val="decimal" w:pos="1250"/>
              </w:tabs>
              <w:spacing w:line="400" w:lineRule="exact"/>
              <w:ind w:right="-45"/>
              <w:jc w:val="right"/>
              <w:rPr>
                <w:rFonts w:ascii="Angsana New" w:hAnsi="Angsana New"/>
                <w:color w:val="000000"/>
                <w:sz w:val="28"/>
                <w:szCs w:val="28"/>
                <w:cs/>
                <w:lang w:val="en-US"/>
              </w:rPr>
            </w:pPr>
          </w:p>
        </w:tc>
        <w:tc>
          <w:tcPr>
            <w:tcW w:w="1701" w:type="dxa"/>
          </w:tcPr>
          <w:p w14:paraId="785A06FA" w14:textId="77777777" w:rsidR="00B21B96" w:rsidRPr="004B07C8" w:rsidRDefault="00B21B96" w:rsidP="00B41C19">
            <w:pPr>
              <w:pBdr>
                <w:top w:val="single" w:sz="4" w:space="1" w:color="auto"/>
              </w:pBdr>
              <w:tabs>
                <w:tab w:val="decimal" w:pos="1422"/>
              </w:tabs>
              <w:spacing w:line="400" w:lineRule="exact"/>
              <w:ind w:right="-45"/>
              <w:jc w:val="right"/>
              <w:rPr>
                <w:rFonts w:ascii="Angsana New" w:hAnsi="Angsana New"/>
                <w:color w:val="000000"/>
                <w:sz w:val="28"/>
                <w:szCs w:val="28"/>
                <w:cs/>
              </w:rPr>
            </w:pPr>
          </w:p>
        </w:tc>
        <w:tc>
          <w:tcPr>
            <w:tcW w:w="1531" w:type="dxa"/>
          </w:tcPr>
          <w:p w14:paraId="67C538F6" w14:textId="77777777" w:rsidR="00B21B96" w:rsidRPr="004B07C8" w:rsidRDefault="00B21B96" w:rsidP="00B41C19">
            <w:pPr>
              <w:pBdr>
                <w:top w:val="single" w:sz="4" w:space="1" w:color="auto"/>
              </w:pBdr>
              <w:tabs>
                <w:tab w:val="decimal" w:pos="1250"/>
              </w:tabs>
              <w:spacing w:line="400" w:lineRule="exact"/>
              <w:ind w:right="-45"/>
              <w:jc w:val="right"/>
              <w:rPr>
                <w:rFonts w:ascii="Angsana New" w:hAnsi="Angsana New"/>
                <w:color w:val="000000"/>
                <w:sz w:val="28"/>
                <w:szCs w:val="28"/>
                <w:cs/>
                <w:lang w:val="en-US"/>
              </w:rPr>
            </w:pPr>
          </w:p>
        </w:tc>
        <w:tc>
          <w:tcPr>
            <w:tcW w:w="1701" w:type="dxa"/>
          </w:tcPr>
          <w:p w14:paraId="14272204" w14:textId="77777777" w:rsidR="00B21B96" w:rsidRPr="004B07C8" w:rsidRDefault="00B21B96" w:rsidP="00B41C19">
            <w:pPr>
              <w:pBdr>
                <w:top w:val="single" w:sz="4" w:space="1" w:color="auto"/>
              </w:pBdr>
              <w:tabs>
                <w:tab w:val="decimal" w:pos="1422"/>
              </w:tabs>
              <w:spacing w:line="400" w:lineRule="exact"/>
              <w:ind w:right="-45"/>
              <w:jc w:val="right"/>
              <w:rPr>
                <w:rFonts w:ascii="Angsana New" w:hAnsi="Angsana New"/>
                <w:color w:val="000000"/>
                <w:sz w:val="28"/>
                <w:szCs w:val="28"/>
                <w:cs/>
              </w:rPr>
            </w:pPr>
          </w:p>
        </w:tc>
      </w:tr>
      <w:tr w:rsidR="00B21B96" w:rsidRPr="004B07C8" w14:paraId="167BB1A8" w14:textId="77777777" w:rsidTr="004F5F90">
        <w:trPr>
          <w:trHeight w:val="203"/>
        </w:trPr>
        <w:tc>
          <w:tcPr>
            <w:tcW w:w="3240" w:type="dxa"/>
            <w:vAlign w:val="bottom"/>
          </w:tcPr>
          <w:p w14:paraId="77B75CCA" w14:textId="6085C6DF" w:rsidR="00B21B96" w:rsidRPr="004B07C8" w:rsidRDefault="00B21B96" w:rsidP="00B21B96">
            <w:pPr>
              <w:tabs>
                <w:tab w:val="left" w:pos="8040"/>
              </w:tabs>
              <w:spacing w:line="240" w:lineRule="auto"/>
              <w:ind w:firstLine="182"/>
              <w:rPr>
                <w:rFonts w:ascii="Angsana New" w:hAnsi="Angsana New"/>
                <w:sz w:val="28"/>
                <w:szCs w:val="28"/>
                <w:cs/>
              </w:rPr>
            </w:pPr>
            <w:r w:rsidRPr="004B07C8">
              <w:rPr>
                <w:rFonts w:ascii="Angsana New" w:hAnsi="Angsana New"/>
                <w:sz w:val="28"/>
                <w:szCs w:val="28"/>
              </w:rPr>
              <w:t>1</w:t>
            </w:r>
            <w:r w:rsidRPr="004B07C8">
              <w:rPr>
                <w:rFonts w:ascii="Angsana New" w:hAnsi="Angsana New"/>
                <w:sz w:val="28"/>
                <w:szCs w:val="28"/>
                <w:cs/>
              </w:rPr>
              <w:t xml:space="preserve"> - </w:t>
            </w:r>
            <w:r w:rsidRPr="004B07C8">
              <w:rPr>
                <w:rFonts w:ascii="Angsana New" w:hAnsi="Angsana New"/>
                <w:sz w:val="28"/>
                <w:szCs w:val="28"/>
              </w:rPr>
              <w:t>90</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300B0AF9" w14:textId="712076E4" w:rsidR="00B21B96" w:rsidRPr="004B07C8" w:rsidRDefault="00B21B96" w:rsidP="00B41C19">
            <w:pP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3,401,165</w:t>
            </w:r>
          </w:p>
        </w:tc>
        <w:tc>
          <w:tcPr>
            <w:tcW w:w="1701" w:type="dxa"/>
          </w:tcPr>
          <w:p w14:paraId="042DBF3F" w14:textId="060430FA" w:rsidR="00B21B96" w:rsidRPr="004B07C8" w:rsidRDefault="00B21B96" w:rsidP="00B41C1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5,215,629</w:t>
            </w:r>
          </w:p>
        </w:tc>
        <w:tc>
          <w:tcPr>
            <w:tcW w:w="1531" w:type="dxa"/>
          </w:tcPr>
          <w:p w14:paraId="506FB568" w14:textId="6F6E0B3E"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1,687,854</w:t>
            </w:r>
          </w:p>
        </w:tc>
        <w:tc>
          <w:tcPr>
            <w:tcW w:w="1701" w:type="dxa"/>
          </w:tcPr>
          <w:p w14:paraId="589991D0" w14:textId="5572CADA"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1,887,813</w:t>
            </w:r>
          </w:p>
        </w:tc>
      </w:tr>
      <w:tr w:rsidR="00B21B96" w:rsidRPr="004B07C8" w14:paraId="4616D57A" w14:textId="77777777" w:rsidTr="004F5F90">
        <w:trPr>
          <w:trHeight w:val="203"/>
        </w:trPr>
        <w:tc>
          <w:tcPr>
            <w:tcW w:w="3240" w:type="dxa"/>
            <w:vAlign w:val="bottom"/>
          </w:tcPr>
          <w:p w14:paraId="236C99D6" w14:textId="01E4374F" w:rsidR="00B21B96" w:rsidRPr="004B07C8" w:rsidRDefault="00B21B96" w:rsidP="00B21B96">
            <w:pPr>
              <w:tabs>
                <w:tab w:val="left" w:pos="8040"/>
              </w:tabs>
              <w:spacing w:line="240" w:lineRule="auto"/>
              <w:ind w:firstLine="182"/>
              <w:rPr>
                <w:rFonts w:ascii="Angsana New" w:hAnsi="Angsana New"/>
                <w:sz w:val="28"/>
                <w:szCs w:val="28"/>
                <w:cs/>
              </w:rPr>
            </w:pPr>
            <w:r w:rsidRPr="004B07C8">
              <w:rPr>
                <w:rFonts w:ascii="Angsana New" w:hAnsi="Angsana New"/>
                <w:sz w:val="28"/>
                <w:szCs w:val="28"/>
              </w:rPr>
              <w:t>91</w:t>
            </w:r>
            <w:r w:rsidRPr="004B07C8">
              <w:rPr>
                <w:rFonts w:ascii="Angsana New" w:hAnsi="Angsana New"/>
                <w:sz w:val="28"/>
                <w:szCs w:val="28"/>
                <w:cs/>
              </w:rPr>
              <w:t xml:space="preserve"> - </w:t>
            </w:r>
            <w:r w:rsidRPr="004B07C8">
              <w:rPr>
                <w:rFonts w:ascii="Angsana New" w:hAnsi="Angsana New"/>
                <w:sz w:val="28"/>
                <w:szCs w:val="28"/>
              </w:rPr>
              <w:t>180</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6DE4E1F7" w14:textId="057E0417" w:rsidR="00B21B96" w:rsidRPr="004B07C8" w:rsidRDefault="00B21B96" w:rsidP="00B41C19">
            <w:pP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3,163,737</w:t>
            </w:r>
          </w:p>
        </w:tc>
        <w:tc>
          <w:tcPr>
            <w:tcW w:w="1701" w:type="dxa"/>
          </w:tcPr>
          <w:p w14:paraId="419B893F" w14:textId="69D79606" w:rsidR="00B21B96" w:rsidRPr="004B07C8" w:rsidRDefault="00B21B96" w:rsidP="00B41C1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554,867</w:t>
            </w:r>
          </w:p>
        </w:tc>
        <w:tc>
          <w:tcPr>
            <w:tcW w:w="1531" w:type="dxa"/>
          </w:tcPr>
          <w:p w14:paraId="18567A4A" w14:textId="6BB242AE"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288,653</w:t>
            </w:r>
          </w:p>
        </w:tc>
        <w:tc>
          <w:tcPr>
            <w:tcW w:w="1701" w:type="dxa"/>
          </w:tcPr>
          <w:p w14:paraId="77BDC40B" w14:textId="2FDCF98B"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383,393</w:t>
            </w:r>
          </w:p>
        </w:tc>
      </w:tr>
      <w:tr w:rsidR="00B21B96" w:rsidRPr="004B07C8" w14:paraId="44F9F8AB" w14:textId="77777777" w:rsidTr="004F5F90">
        <w:trPr>
          <w:trHeight w:val="203"/>
        </w:trPr>
        <w:tc>
          <w:tcPr>
            <w:tcW w:w="3240" w:type="dxa"/>
            <w:vAlign w:val="bottom"/>
          </w:tcPr>
          <w:p w14:paraId="01C0CB4E" w14:textId="1F3C4784" w:rsidR="00B21B96" w:rsidRPr="004B07C8" w:rsidRDefault="00B21B96" w:rsidP="00B21B96">
            <w:pPr>
              <w:tabs>
                <w:tab w:val="left" w:pos="8040"/>
              </w:tabs>
              <w:spacing w:line="240" w:lineRule="auto"/>
              <w:ind w:firstLine="182"/>
              <w:rPr>
                <w:rFonts w:ascii="Angsana New" w:hAnsi="Angsana New"/>
                <w:sz w:val="28"/>
                <w:szCs w:val="28"/>
              </w:rPr>
            </w:pPr>
            <w:r w:rsidRPr="004B07C8">
              <w:rPr>
                <w:rFonts w:ascii="Angsana New" w:hAnsi="Angsana New"/>
                <w:sz w:val="28"/>
                <w:szCs w:val="28"/>
              </w:rPr>
              <w:t>181</w:t>
            </w:r>
            <w:r w:rsidRPr="004B07C8">
              <w:rPr>
                <w:rFonts w:ascii="Angsana New" w:hAnsi="Angsana New"/>
                <w:sz w:val="28"/>
                <w:szCs w:val="28"/>
                <w:cs/>
              </w:rPr>
              <w:t xml:space="preserve"> - </w:t>
            </w:r>
            <w:r w:rsidRPr="004B07C8">
              <w:rPr>
                <w:rFonts w:ascii="Angsana New" w:hAnsi="Angsana New"/>
                <w:sz w:val="28"/>
                <w:szCs w:val="28"/>
              </w:rPr>
              <w:t>270</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6B607834" w14:textId="4E6F9230" w:rsidR="00B21B96" w:rsidRPr="004B07C8" w:rsidRDefault="00B21B96" w:rsidP="00B41C19">
            <w:pP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305,166</w:t>
            </w:r>
          </w:p>
        </w:tc>
        <w:tc>
          <w:tcPr>
            <w:tcW w:w="1701" w:type="dxa"/>
          </w:tcPr>
          <w:p w14:paraId="727C0BA6" w14:textId="0EA34EA8" w:rsidR="00B21B96" w:rsidRPr="004B07C8" w:rsidRDefault="00B21B96" w:rsidP="00B41C1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431,897</w:t>
            </w:r>
          </w:p>
        </w:tc>
        <w:tc>
          <w:tcPr>
            <w:tcW w:w="1531" w:type="dxa"/>
          </w:tcPr>
          <w:p w14:paraId="5C442B34" w14:textId="30B5027A"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133,692</w:t>
            </w:r>
          </w:p>
        </w:tc>
        <w:tc>
          <w:tcPr>
            <w:tcW w:w="1701" w:type="dxa"/>
          </w:tcPr>
          <w:p w14:paraId="5D05DCF1" w14:textId="4B5E15FF"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230,502</w:t>
            </w:r>
          </w:p>
        </w:tc>
      </w:tr>
      <w:tr w:rsidR="00B21B96" w:rsidRPr="004B07C8" w14:paraId="71F14C19" w14:textId="77777777" w:rsidTr="004F5F90">
        <w:trPr>
          <w:trHeight w:val="203"/>
        </w:trPr>
        <w:tc>
          <w:tcPr>
            <w:tcW w:w="3240" w:type="dxa"/>
            <w:vAlign w:val="bottom"/>
          </w:tcPr>
          <w:p w14:paraId="0F637C1E" w14:textId="75A2FC3F" w:rsidR="00B21B96" w:rsidRPr="004B07C8" w:rsidRDefault="00B21B96" w:rsidP="00B21B96">
            <w:pPr>
              <w:tabs>
                <w:tab w:val="left" w:pos="8040"/>
              </w:tabs>
              <w:spacing w:line="240" w:lineRule="auto"/>
              <w:ind w:firstLine="182"/>
              <w:rPr>
                <w:rFonts w:ascii="Angsana New" w:hAnsi="Angsana New"/>
                <w:sz w:val="28"/>
                <w:szCs w:val="28"/>
              </w:rPr>
            </w:pPr>
            <w:r w:rsidRPr="004B07C8">
              <w:rPr>
                <w:rFonts w:ascii="Angsana New" w:hAnsi="Angsana New"/>
                <w:sz w:val="28"/>
                <w:szCs w:val="28"/>
              </w:rPr>
              <w:t>271</w:t>
            </w:r>
            <w:r w:rsidRPr="004B07C8">
              <w:rPr>
                <w:rFonts w:ascii="Angsana New" w:hAnsi="Angsana New"/>
                <w:sz w:val="28"/>
                <w:szCs w:val="28"/>
                <w:cs/>
              </w:rPr>
              <w:t xml:space="preserve"> - </w:t>
            </w:r>
            <w:r w:rsidRPr="004B07C8">
              <w:rPr>
                <w:rFonts w:ascii="Angsana New" w:hAnsi="Angsana New"/>
                <w:sz w:val="28"/>
                <w:szCs w:val="28"/>
              </w:rPr>
              <w:t>365</w:t>
            </w:r>
            <w:r w:rsidRPr="004B07C8">
              <w:rPr>
                <w:rFonts w:ascii="Angsana New" w:hAnsi="Angsana New"/>
                <w:sz w:val="28"/>
                <w:szCs w:val="28"/>
                <w:cs/>
              </w:rPr>
              <w:t xml:space="preserve"> </w:t>
            </w:r>
            <w:r w:rsidRPr="004B07C8">
              <w:rPr>
                <w:rFonts w:ascii="Angsana New" w:hAnsi="Angsana New"/>
                <w:sz w:val="28"/>
                <w:szCs w:val="28"/>
              </w:rPr>
              <w:t>days</w:t>
            </w:r>
          </w:p>
        </w:tc>
        <w:tc>
          <w:tcPr>
            <w:tcW w:w="1531" w:type="dxa"/>
          </w:tcPr>
          <w:p w14:paraId="769D5261" w14:textId="29481F3E"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279,402</w:t>
            </w:r>
          </w:p>
        </w:tc>
        <w:tc>
          <w:tcPr>
            <w:tcW w:w="1701" w:type="dxa"/>
          </w:tcPr>
          <w:p w14:paraId="0C6E3805" w14:textId="2A0D3AC8"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100,413</w:t>
            </w:r>
          </w:p>
        </w:tc>
        <w:tc>
          <w:tcPr>
            <w:tcW w:w="1531" w:type="dxa"/>
          </w:tcPr>
          <w:p w14:paraId="59B4F97C" w14:textId="2B2CC023"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86,807</w:t>
            </w:r>
          </w:p>
        </w:tc>
        <w:tc>
          <w:tcPr>
            <w:tcW w:w="1701" w:type="dxa"/>
          </w:tcPr>
          <w:p w14:paraId="0ED3E47D" w14:textId="737EC2EE"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71,561</w:t>
            </w:r>
          </w:p>
        </w:tc>
      </w:tr>
      <w:tr w:rsidR="00B21B96" w:rsidRPr="004B07C8" w14:paraId="456E514D" w14:textId="77777777" w:rsidTr="004F5F90">
        <w:trPr>
          <w:trHeight w:val="203"/>
        </w:trPr>
        <w:tc>
          <w:tcPr>
            <w:tcW w:w="3240" w:type="dxa"/>
          </w:tcPr>
          <w:p w14:paraId="0331A117" w14:textId="68649487" w:rsidR="00B21B96" w:rsidRPr="004B07C8" w:rsidRDefault="00B21B96" w:rsidP="00B21B96">
            <w:pPr>
              <w:tabs>
                <w:tab w:val="left" w:pos="8040"/>
              </w:tabs>
              <w:spacing w:line="240" w:lineRule="auto"/>
              <w:ind w:firstLine="182"/>
              <w:rPr>
                <w:rFonts w:ascii="Angsana New" w:hAnsi="Angsana New"/>
                <w:sz w:val="28"/>
                <w:szCs w:val="28"/>
                <w:cs/>
              </w:rPr>
            </w:pPr>
            <w:r w:rsidRPr="004B07C8">
              <w:rPr>
                <w:rFonts w:ascii="Angsana New" w:hAnsi="Angsana New"/>
                <w:sz w:val="28"/>
                <w:szCs w:val="28"/>
              </w:rPr>
              <w:t xml:space="preserve">More than </w:t>
            </w:r>
            <w:r w:rsidRPr="004B07C8">
              <w:rPr>
                <w:rFonts w:ascii="Angsana New" w:hAnsi="Angsana New"/>
                <w:sz w:val="28"/>
                <w:szCs w:val="28"/>
                <w:cs/>
              </w:rPr>
              <w:t xml:space="preserve">365 </w:t>
            </w:r>
            <w:r w:rsidRPr="004B07C8">
              <w:rPr>
                <w:rFonts w:ascii="Angsana New" w:hAnsi="Angsana New"/>
                <w:sz w:val="28"/>
                <w:szCs w:val="28"/>
              </w:rPr>
              <w:t>days</w:t>
            </w:r>
          </w:p>
        </w:tc>
        <w:tc>
          <w:tcPr>
            <w:tcW w:w="1531" w:type="dxa"/>
          </w:tcPr>
          <w:p w14:paraId="2165DA20" w14:textId="4EE36544" w:rsidR="00B21B96" w:rsidRPr="004B07C8" w:rsidRDefault="00B21B96" w:rsidP="00B41C19">
            <w:pPr>
              <w:pBdr>
                <w:bottom w:val="single" w:sz="4" w:space="1" w:color="auto"/>
              </w:pBd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399,625</w:t>
            </w:r>
          </w:p>
        </w:tc>
        <w:tc>
          <w:tcPr>
            <w:tcW w:w="1701" w:type="dxa"/>
          </w:tcPr>
          <w:p w14:paraId="24376BE9" w14:textId="5894C387" w:rsidR="00B21B96" w:rsidRPr="004B07C8" w:rsidRDefault="00B21B96" w:rsidP="00B41C19">
            <w:pPr>
              <w:pBdr>
                <w:bottom w:val="single" w:sz="4" w:space="1" w:color="auto"/>
              </w:pBd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522,066</w:t>
            </w:r>
          </w:p>
        </w:tc>
        <w:tc>
          <w:tcPr>
            <w:tcW w:w="1531" w:type="dxa"/>
          </w:tcPr>
          <w:p w14:paraId="21FD93C6" w14:textId="6ED3D2EF" w:rsidR="00B21B96" w:rsidRPr="004B07C8" w:rsidRDefault="00B21B96" w:rsidP="00B41C19">
            <w:pPr>
              <w:pBdr>
                <w:bottom w:val="single" w:sz="4" w:space="1" w:color="auto"/>
              </w:pBd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238,224</w:t>
            </w:r>
          </w:p>
        </w:tc>
        <w:tc>
          <w:tcPr>
            <w:tcW w:w="1701" w:type="dxa"/>
          </w:tcPr>
          <w:p w14:paraId="57D29A17" w14:textId="610928DC" w:rsidR="00B21B96" w:rsidRPr="004B07C8" w:rsidRDefault="00B21B96" w:rsidP="00B41C19">
            <w:pPr>
              <w:pBdr>
                <w:bottom w:val="single" w:sz="4" w:space="1" w:color="auto"/>
              </w:pBd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213,927</w:t>
            </w:r>
          </w:p>
        </w:tc>
      </w:tr>
      <w:tr w:rsidR="00B21B96" w:rsidRPr="004B07C8" w14:paraId="2055ABA6" w14:textId="77777777" w:rsidTr="004F5F90">
        <w:trPr>
          <w:trHeight w:val="203"/>
        </w:trPr>
        <w:tc>
          <w:tcPr>
            <w:tcW w:w="3240" w:type="dxa"/>
          </w:tcPr>
          <w:p w14:paraId="79027334" w14:textId="77777777" w:rsidR="00B21B96" w:rsidRPr="004B07C8" w:rsidRDefault="00B21B96" w:rsidP="00B21B96">
            <w:pPr>
              <w:tabs>
                <w:tab w:val="left" w:pos="8040"/>
              </w:tabs>
              <w:spacing w:line="240" w:lineRule="auto"/>
              <w:ind w:firstLine="182"/>
              <w:rPr>
                <w:rFonts w:ascii="Angsana New" w:hAnsi="Angsana New"/>
                <w:sz w:val="28"/>
                <w:szCs w:val="28"/>
                <w:cs/>
              </w:rPr>
            </w:pPr>
          </w:p>
        </w:tc>
        <w:tc>
          <w:tcPr>
            <w:tcW w:w="1531" w:type="dxa"/>
          </w:tcPr>
          <w:p w14:paraId="6E0A8966" w14:textId="04B0B015" w:rsidR="00B21B96" w:rsidRPr="004B07C8" w:rsidRDefault="00B21B96" w:rsidP="00B41C19">
            <w:pP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40,521,921</w:t>
            </w:r>
          </w:p>
        </w:tc>
        <w:tc>
          <w:tcPr>
            <w:tcW w:w="1701" w:type="dxa"/>
            <w:vAlign w:val="bottom"/>
          </w:tcPr>
          <w:p w14:paraId="25460378" w14:textId="5E1DE6B6" w:rsidR="00B21B96" w:rsidRPr="004B07C8" w:rsidRDefault="00B21B96" w:rsidP="00B41C1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38,321,530</w:t>
            </w:r>
          </w:p>
        </w:tc>
        <w:tc>
          <w:tcPr>
            <w:tcW w:w="1531" w:type="dxa"/>
          </w:tcPr>
          <w:p w14:paraId="3801C84F" w14:textId="4F4FFAF5"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16,632,437</w:t>
            </w:r>
          </w:p>
        </w:tc>
        <w:tc>
          <w:tcPr>
            <w:tcW w:w="1701" w:type="dxa"/>
            <w:vAlign w:val="bottom"/>
          </w:tcPr>
          <w:p w14:paraId="376E5F95" w14:textId="37715843"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13,216,571</w:t>
            </w:r>
          </w:p>
        </w:tc>
      </w:tr>
      <w:tr w:rsidR="00B21B96" w:rsidRPr="004B07C8" w14:paraId="2EAC7E35" w14:textId="77777777" w:rsidTr="004F5F90">
        <w:trPr>
          <w:trHeight w:val="203"/>
        </w:trPr>
        <w:tc>
          <w:tcPr>
            <w:tcW w:w="3240" w:type="dxa"/>
          </w:tcPr>
          <w:p w14:paraId="403F3E16" w14:textId="2A21B342" w:rsidR="00B21B96" w:rsidRPr="004B07C8" w:rsidRDefault="00B21B96" w:rsidP="004F5F90">
            <w:pPr>
              <w:tabs>
                <w:tab w:val="left" w:pos="8040"/>
              </w:tabs>
              <w:spacing w:line="240" w:lineRule="auto"/>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Allowance for expected credit loss</w:t>
            </w:r>
          </w:p>
        </w:tc>
        <w:tc>
          <w:tcPr>
            <w:tcW w:w="1531" w:type="dxa"/>
          </w:tcPr>
          <w:p w14:paraId="553DA3D0" w14:textId="095FC8F5" w:rsidR="00B21B96" w:rsidRPr="004B07C8" w:rsidRDefault="00B21B96" w:rsidP="00B41C19">
            <w:pPr>
              <w:pBdr>
                <w:bottom w:val="single" w:sz="4" w:space="1" w:color="auto"/>
              </w:pBd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(650,594)</w:t>
            </w:r>
          </w:p>
        </w:tc>
        <w:tc>
          <w:tcPr>
            <w:tcW w:w="1701" w:type="dxa"/>
            <w:vAlign w:val="bottom"/>
          </w:tcPr>
          <w:p w14:paraId="38C249E4" w14:textId="3C28B7B3" w:rsidR="00B21B96" w:rsidRPr="004B07C8" w:rsidRDefault="00B21B96" w:rsidP="00B41C19">
            <w:pPr>
              <w:pBdr>
                <w:bottom w:val="single" w:sz="4" w:space="1" w:color="auto"/>
              </w:pBd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(749,597)</w:t>
            </w:r>
          </w:p>
        </w:tc>
        <w:tc>
          <w:tcPr>
            <w:tcW w:w="1531" w:type="dxa"/>
          </w:tcPr>
          <w:p w14:paraId="6A497910" w14:textId="4A5B64A4" w:rsidR="00B21B96" w:rsidRPr="004B07C8" w:rsidRDefault="00B21B96" w:rsidP="00B41C19">
            <w:pPr>
              <w:pBdr>
                <w:bottom w:val="single" w:sz="4" w:space="1" w:color="auto"/>
              </w:pBd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(599,540)</w:t>
            </w:r>
          </w:p>
        </w:tc>
        <w:tc>
          <w:tcPr>
            <w:tcW w:w="1701" w:type="dxa"/>
            <w:vAlign w:val="bottom"/>
          </w:tcPr>
          <w:p w14:paraId="1FB6461D" w14:textId="1253E21A" w:rsidR="00B21B96" w:rsidRPr="004B07C8" w:rsidRDefault="00B21B96" w:rsidP="00B41C19">
            <w:pPr>
              <w:pBdr>
                <w:bottom w:val="single" w:sz="4" w:space="1" w:color="auto"/>
              </w:pBd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(700,000)</w:t>
            </w:r>
          </w:p>
        </w:tc>
      </w:tr>
      <w:tr w:rsidR="00B21B96" w:rsidRPr="004B07C8" w14:paraId="29FA9BB1" w14:textId="77777777" w:rsidTr="004F5F90">
        <w:trPr>
          <w:trHeight w:val="203"/>
        </w:trPr>
        <w:tc>
          <w:tcPr>
            <w:tcW w:w="3240" w:type="dxa"/>
          </w:tcPr>
          <w:p w14:paraId="3DF15A3D" w14:textId="77777777" w:rsidR="00B21B96" w:rsidRPr="004B07C8" w:rsidRDefault="00B21B96" w:rsidP="00B21B96">
            <w:pPr>
              <w:tabs>
                <w:tab w:val="left" w:pos="8040"/>
              </w:tabs>
              <w:spacing w:line="240" w:lineRule="auto"/>
              <w:rPr>
                <w:rFonts w:ascii="Angsana New" w:hAnsi="Angsana New"/>
                <w:sz w:val="28"/>
                <w:szCs w:val="28"/>
                <w:cs/>
              </w:rPr>
            </w:pPr>
          </w:p>
        </w:tc>
        <w:tc>
          <w:tcPr>
            <w:tcW w:w="1531" w:type="dxa"/>
          </w:tcPr>
          <w:p w14:paraId="6F1F9D31" w14:textId="3AAD22BD" w:rsidR="00B21B96" w:rsidRPr="004B07C8" w:rsidRDefault="00B21B96" w:rsidP="00B41C19">
            <w:pP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39,871,327</w:t>
            </w:r>
          </w:p>
        </w:tc>
        <w:tc>
          <w:tcPr>
            <w:tcW w:w="1701" w:type="dxa"/>
            <w:vAlign w:val="bottom"/>
          </w:tcPr>
          <w:p w14:paraId="2ADE4222" w14:textId="011C10DE" w:rsidR="00B21B96" w:rsidRPr="004B07C8" w:rsidRDefault="00B21B96" w:rsidP="00B41C1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37,571,933</w:t>
            </w:r>
          </w:p>
        </w:tc>
        <w:tc>
          <w:tcPr>
            <w:tcW w:w="1531" w:type="dxa"/>
          </w:tcPr>
          <w:p w14:paraId="177BE894" w14:textId="2F30C70A"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16,032,897</w:t>
            </w:r>
          </w:p>
        </w:tc>
        <w:tc>
          <w:tcPr>
            <w:tcW w:w="1701" w:type="dxa"/>
            <w:vAlign w:val="bottom"/>
          </w:tcPr>
          <w:p w14:paraId="07963EF9" w14:textId="3715B82B"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12,516,571</w:t>
            </w:r>
          </w:p>
        </w:tc>
      </w:tr>
      <w:tr w:rsidR="00B21B96" w:rsidRPr="004B07C8" w14:paraId="065B32B4" w14:textId="77777777" w:rsidTr="004F5F90">
        <w:trPr>
          <w:trHeight w:val="203"/>
        </w:trPr>
        <w:tc>
          <w:tcPr>
            <w:tcW w:w="3240" w:type="dxa"/>
          </w:tcPr>
          <w:p w14:paraId="1AC807AF" w14:textId="4C38EF7F" w:rsidR="00B21B96" w:rsidRPr="004B07C8" w:rsidRDefault="00B21B96" w:rsidP="00B21B96">
            <w:pPr>
              <w:tabs>
                <w:tab w:val="left" w:pos="8040"/>
              </w:tabs>
              <w:spacing w:line="240" w:lineRule="auto"/>
              <w:rPr>
                <w:rFonts w:ascii="Angsana New" w:hAnsi="Angsana New"/>
                <w:sz w:val="28"/>
                <w:szCs w:val="28"/>
                <w:cs/>
              </w:rPr>
            </w:pPr>
            <w:r w:rsidRPr="004B07C8">
              <w:rPr>
                <w:rFonts w:ascii="Angsana New" w:hAnsi="Angsana New"/>
                <w:sz w:val="28"/>
                <w:szCs w:val="28"/>
              </w:rPr>
              <w:t>Unbilled trade accounts receivable</w:t>
            </w:r>
          </w:p>
        </w:tc>
        <w:tc>
          <w:tcPr>
            <w:tcW w:w="1531" w:type="dxa"/>
          </w:tcPr>
          <w:p w14:paraId="06DB9128" w14:textId="1F1A8E4B" w:rsidR="00B21B96" w:rsidRPr="004B07C8" w:rsidRDefault="00B21B96" w:rsidP="00B41C19">
            <w:pP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1,631,271</w:t>
            </w:r>
          </w:p>
        </w:tc>
        <w:tc>
          <w:tcPr>
            <w:tcW w:w="1701" w:type="dxa"/>
            <w:vAlign w:val="bottom"/>
          </w:tcPr>
          <w:p w14:paraId="305C5112" w14:textId="2CBFC906" w:rsidR="00B21B96" w:rsidRPr="004B07C8" w:rsidRDefault="00B21B96" w:rsidP="00B41C19">
            <w:pP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859,436</w:t>
            </w:r>
          </w:p>
        </w:tc>
        <w:tc>
          <w:tcPr>
            <w:tcW w:w="1531" w:type="dxa"/>
          </w:tcPr>
          <w:p w14:paraId="4DD4AFC8" w14:textId="7D508DD7" w:rsidR="00B21B96" w:rsidRPr="004B07C8" w:rsidRDefault="00B21B96" w:rsidP="00B41C19">
            <w:pP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1,206,447</w:t>
            </w:r>
          </w:p>
        </w:tc>
        <w:tc>
          <w:tcPr>
            <w:tcW w:w="1701" w:type="dxa"/>
            <w:vAlign w:val="bottom"/>
          </w:tcPr>
          <w:p w14:paraId="736860EC" w14:textId="5747105A" w:rsidR="00B21B96" w:rsidRPr="004B07C8" w:rsidRDefault="00B21B96" w:rsidP="00B41C19">
            <w:pP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446,513</w:t>
            </w:r>
          </w:p>
        </w:tc>
      </w:tr>
      <w:tr w:rsidR="00B21B96" w:rsidRPr="004B07C8" w14:paraId="56E0A9EB" w14:textId="77777777" w:rsidTr="004F5F90">
        <w:trPr>
          <w:trHeight w:val="203"/>
        </w:trPr>
        <w:tc>
          <w:tcPr>
            <w:tcW w:w="3240" w:type="dxa"/>
          </w:tcPr>
          <w:p w14:paraId="5AF30812" w14:textId="73B4C555" w:rsidR="00B21B96" w:rsidRPr="004B07C8" w:rsidRDefault="00B21B96" w:rsidP="00B21B96">
            <w:pPr>
              <w:tabs>
                <w:tab w:val="left" w:pos="8040"/>
              </w:tabs>
              <w:spacing w:line="240" w:lineRule="auto"/>
              <w:ind w:left="790" w:hanging="212"/>
              <w:rPr>
                <w:rFonts w:ascii="Angsana New" w:hAnsi="Angsana New"/>
                <w:sz w:val="28"/>
                <w:szCs w:val="28"/>
                <w:cs/>
              </w:rPr>
            </w:pPr>
          </w:p>
        </w:tc>
        <w:tc>
          <w:tcPr>
            <w:tcW w:w="1531" w:type="dxa"/>
          </w:tcPr>
          <w:p w14:paraId="5A31CD59" w14:textId="58D1A0B9" w:rsidR="00B21B96" w:rsidRPr="004B07C8" w:rsidRDefault="00B21B96" w:rsidP="00B41C19">
            <w:pPr>
              <w:pBdr>
                <w:top w:val="single" w:sz="4" w:space="1" w:color="auto"/>
                <w:bottom w:val="double" w:sz="4" w:space="1" w:color="auto"/>
              </w:pBdr>
              <w:tabs>
                <w:tab w:val="decimal" w:pos="1250"/>
              </w:tabs>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41,502,598</w:t>
            </w:r>
          </w:p>
        </w:tc>
        <w:tc>
          <w:tcPr>
            <w:tcW w:w="1701" w:type="dxa"/>
            <w:vAlign w:val="bottom"/>
          </w:tcPr>
          <w:p w14:paraId="527CA0A2" w14:textId="548FC3BF" w:rsidR="00B21B96" w:rsidRPr="004B07C8" w:rsidRDefault="00B21B96" w:rsidP="00B41C19">
            <w:pPr>
              <w:pBdr>
                <w:top w:val="single" w:sz="4" w:space="1" w:color="auto"/>
                <w:bottom w:val="double" w:sz="4" w:space="1" w:color="auto"/>
              </w:pBdr>
              <w:tabs>
                <w:tab w:val="decimal" w:pos="1422"/>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38,431,369</w:t>
            </w:r>
          </w:p>
        </w:tc>
        <w:tc>
          <w:tcPr>
            <w:tcW w:w="1531" w:type="dxa"/>
          </w:tcPr>
          <w:p w14:paraId="38897A73" w14:textId="165E6EB0" w:rsidR="00B21B96" w:rsidRPr="004B07C8" w:rsidRDefault="00B21B96" w:rsidP="00B41C19">
            <w:pPr>
              <w:pBdr>
                <w:top w:val="single" w:sz="4" w:space="1" w:color="auto"/>
                <w:bottom w:val="double" w:sz="4" w:space="1" w:color="auto"/>
              </w:pBdr>
              <w:tabs>
                <w:tab w:val="decimal" w:pos="1250"/>
              </w:tabs>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17,239,344</w:t>
            </w:r>
          </w:p>
        </w:tc>
        <w:tc>
          <w:tcPr>
            <w:tcW w:w="1701" w:type="dxa"/>
            <w:vAlign w:val="bottom"/>
          </w:tcPr>
          <w:p w14:paraId="52530B2D" w14:textId="5C4B3884" w:rsidR="00B21B96" w:rsidRPr="004B07C8" w:rsidRDefault="00B21B96" w:rsidP="00B41C19">
            <w:pPr>
              <w:pBdr>
                <w:top w:val="single" w:sz="4" w:space="1" w:color="auto"/>
                <w:bottom w:val="double" w:sz="4" w:space="1" w:color="auto"/>
              </w:pBdr>
              <w:tabs>
                <w:tab w:val="decimal" w:pos="1422"/>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12,963,084</w:t>
            </w:r>
          </w:p>
        </w:tc>
      </w:tr>
    </w:tbl>
    <w:bookmarkEnd w:id="5"/>
    <w:p w14:paraId="2A07D58B" w14:textId="08F909F9" w:rsidR="008D137B" w:rsidRPr="004B07C8" w:rsidRDefault="000B5AC5"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t xml:space="preserve">Unbilled trade accounts receivable as at </w:t>
      </w:r>
      <w:r w:rsidR="00C33659" w:rsidRPr="004B07C8">
        <w:rPr>
          <w:rFonts w:ascii="Angsana New" w:hAnsi="Angsana New"/>
          <w:sz w:val="28"/>
          <w:szCs w:val="28"/>
          <w:lang w:val="en-US"/>
        </w:rPr>
        <w:t>March</w:t>
      </w:r>
      <w:r w:rsidR="00C04B8C" w:rsidRPr="004B07C8">
        <w:rPr>
          <w:rFonts w:ascii="Angsana New" w:hAnsi="Angsana New"/>
          <w:sz w:val="28"/>
          <w:szCs w:val="28"/>
          <w:lang w:val="en-US"/>
        </w:rPr>
        <w:t xml:space="preserve"> </w:t>
      </w:r>
      <w:r w:rsidRPr="004B07C8">
        <w:rPr>
          <w:rFonts w:ascii="Angsana New" w:hAnsi="Angsana New"/>
          <w:sz w:val="28"/>
          <w:szCs w:val="28"/>
          <w:cs/>
        </w:rPr>
        <w:t>31</w:t>
      </w:r>
      <w:r w:rsidR="00C04B8C" w:rsidRPr="004B07C8">
        <w:rPr>
          <w:rFonts w:ascii="Angsana New" w:hAnsi="Angsana New"/>
          <w:sz w:val="28"/>
          <w:szCs w:val="28"/>
        </w:rPr>
        <w:t xml:space="preserve">, </w:t>
      </w:r>
      <w:r w:rsidRPr="004B07C8">
        <w:rPr>
          <w:rFonts w:ascii="Angsana New" w:hAnsi="Angsana New"/>
          <w:sz w:val="28"/>
          <w:szCs w:val="28"/>
          <w:cs/>
        </w:rPr>
        <w:t>202</w:t>
      </w:r>
      <w:r w:rsidR="00C33659" w:rsidRPr="004B07C8">
        <w:rPr>
          <w:rFonts w:ascii="Angsana New" w:hAnsi="Angsana New"/>
          <w:sz w:val="28"/>
          <w:szCs w:val="28"/>
        </w:rPr>
        <w:t>6</w:t>
      </w:r>
      <w:r w:rsidR="00274405" w:rsidRPr="004B07C8">
        <w:rPr>
          <w:rFonts w:ascii="Angsana New" w:hAnsi="Angsana New"/>
          <w:sz w:val="28"/>
          <w:szCs w:val="28"/>
        </w:rPr>
        <w:t>,</w:t>
      </w:r>
      <w:r w:rsidRPr="004B07C8">
        <w:rPr>
          <w:rFonts w:ascii="Angsana New" w:hAnsi="Angsana New"/>
          <w:sz w:val="28"/>
          <w:szCs w:val="28"/>
        </w:rPr>
        <w:t xml:space="preserve"> in consolidated and separate financial statements are categorised by aging as </w:t>
      </w:r>
      <w:r w:rsidRPr="004B07C8">
        <w:rPr>
          <w:rFonts w:ascii="Angsana New" w:hAnsi="Angsana New"/>
          <w:sz w:val="28"/>
          <w:szCs w:val="28"/>
          <w:cs/>
        </w:rPr>
        <w:t>1-</w:t>
      </w:r>
      <w:r w:rsidR="00C04B8C" w:rsidRPr="004B07C8">
        <w:rPr>
          <w:rFonts w:ascii="Angsana New" w:hAnsi="Angsana New"/>
          <w:sz w:val="28"/>
          <w:szCs w:val="28"/>
        </w:rPr>
        <w:t>30</w:t>
      </w:r>
      <w:r w:rsidRPr="004B07C8">
        <w:rPr>
          <w:rFonts w:ascii="Angsana New" w:hAnsi="Angsana New"/>
          <w:sz w:val="28"/>
          <w:szCs w:val="28"/>
          <w:cs/>
        </w:rPr>
        <w:t xml:space="preserve"> </w:t>
      </w:r>
      <w:r w:rsidRPr="004B07C8">
        <w:rPr>
          <w:rFonts w:ascii="Angsana New" w:hAnsi="Angsana New"/>
          <w:sz w:val="28"/>
          <w:szCs w:val="28"/>
        </w:rPr>
        <w:t>days (</w:t>
      </w:r>
      <w:r w:rsidR="006B324B" w:rsidRPr="004B07C8">
        <w:rPr>
          <w:rFonts w:ascii="Angsana New" w:hAnsi="Angsana New"/>
          <w:sz w:val="28"/>
          <w:szCs w:val="28"/>
        </w:rPr>
        <w:t xml:space="preserve">December </w:t>
      </w:r>
      <w:r w:rsidR="006B324B" w:rsidRPr="004B07C8">
        <w:rPr>
          <w:rFonts w:ascii="Angsana New" w:hAnsi="Angsana New"/>
          <w:sz w:val="28"/>
          <w:szCs w:val="28"/>
          <w:cs/>
        </w:rPr>
        <w:t>31</w:t>
      </w:r>
      <w:r w:rsidR="006B324B" w:rsidRPr="004B07C8">
        <w:rPr>
          <w:rFonts w:ascii="Angsana New" w:hAnsi="Angsana New"/>
          <w:sz w:val="28"/>
          <w:szCs w:val="28"/>
        </w:rPr>
        <w:t xml:space="preserve">, </w:t>
      </w:r>
      <w:proofErr w:type="gramStart"/>
      <w:r w:rsidR="006B324B" w:rsidRPr="004B07C8">
        <w:rPr>
          <w:rFonts w:ascii="Angsana New" w:hAnsi="Angsana New"/>
          <w:sz w:val="28"/>
          <w:szCs w:val="28"/>
          <w:cs/>
        </w:rPr>
        <w:t>2025</w:t>
      </w:r>
      <w:r w:rsidR="006B324B" w:rsidRPr="004B07C8">
        <w:rPr>
          <w:rFonts w:ascii="Angsana New" w:hAnsi="Angsana New"/>
          <w:sz w:val="28"/>
          <w:szCs w:val="28"/>
        </w:rPr>
        <w:t xml:space="preserve"> </w:t>
      </w:r>
      <w:r w:rsidRPr="004B07C8">
        <w:rPr>
          <w:rFonts w:ascii="Angsana New" w:hAnsi="Angsana New"/>
          <w:sz w:val="28"/>
          <w:szCs w:val="28"/>
          <w:cs/>
        </w:rPr>
        <w:t>:</w:t>
      </w:r>
      <w:proofErr w:type="gramEnd"/>
      <w:r w:rsidRPr="004B07C8">
        <w:rPr>
          <w:rFonts w:ascii="Angsana New" w:hAnsi="Angsana New"/>
          <w:sz w:val="28"/>
          <w:szCs w:val="28"/>
          <w:cs/>
        </w:rPr>
        <w:t xml:space="preserve"> 1 - </w:t>
      </w:r>
      <w:r w:rsidR="006B324B" w:rsidRPr="004B07C8">
        <w:rPr>
          <w:rFonts w:ascii="Angsana New" w:hAnsi="Angsana New"/>
          <w:sz w:val="28"/>
          <w:szCs w:val="28"/>
        </w:rPr>
        <w:t>14</w:t>
      </w:r>
      <w:r w:rsidRPr="004B07C8">
        <w:rPr>
          <w:rFonts w:ascii="Angsana New" w:hAnsi="Angsana New"/>
          <w:sz w:val="28"/>
          <w:szCs w:val="28"/>
          <w:cs/>
        </w:rPr>
        <w:t xml:space="preserve"> </w:t>
      </w:r>
      <w:r w:rsidRPr="004B07C8">
        <w:rPr>
          <w:rFonts w:ascii="Angsana New" w:hAnsi="Angsana New"/>
          <w:sz w:val="28"/>
          <w:szCs w:val="28"/>
        </w:rPr>
        <w:t>days).</w:t>
      </w:r>
    </w:p>
    <w:p w14:paraId="465C7526" w14:textId="7AF8DC27" w:rsidR="00EA7730" w:rsidRPr="004B07C8" w:rsidRDefault="00674D64" w:rsidP="004F5F90">
      <w:pPr>
        <w:tabs>
          <w:tab w:val="decimal" w:pos="7920"/>
        </w:tabs>
        <w:spacing w:before="240" w:line="240" w:lineRule="atLeast"/>
        <w:ind w:left="360"/>
        <w:jc w:val="thaiDistribute"/>
        <w:rPr>
          <w:rFonts w:ascii="Angsana New" w:hAnsi="Angsana New"/>
          <w:sz w:val="28"/>
          <w:szCs w:val="28"/>
        </w:rPr>
      </w:pPr>
      <w:r w:rsidRPr="004B07C8">
        <w:rPr>
          <w:rFonts w:ascii="Angsana New" w:hAnsi="Angsana New"/>
          <w:sz w:val="28"/>
          <w:szCs w:val="28"/>
        </w:rPr>
        <w:t xml:space="preserve">The reconciliations of allowance for expected credit loss for trade accounts receivable - other companies for the </w:t>
      </w:r>
      <w:r w:rsidR="002B0FA5" w:rsidRPr="004B07C8">
        <w:rPr>
          <w:rFonts w:ascii="Angsana New" w:hAnsi="Angsana New" w:hint="cs"/>
          <w:sz w:val="28"/>
          <w:szCs w:val="28"/>
          <w:cs/>
        </w:rPr>
        <w:t>3</w:t>
      </w:r>
      <w:r w:rsidRPr="004B07C8">
        <w:rPr>
          <w:rFonts w:ascii="Angsana New" w:hAnsi="Angsana New"/>
          <w:sz w:val="28"/>
          <w:szCs w:val="28"/>
        </w:rPr>
        <w:t xml:space="preserve">-month period ended </w:t>
      </w:r>
      <w:r w:rsidR="00806202" w:rsidRPr="004B07C8">
        <w:rPr>
          <w:rFonts w:ascii="Angsana New" w:hAnsi="Angsana New"/>
          <w:sz w:val="28"/>
          <w:szCs w:val="28"/>
          <w:lang w:val="en-US"/>
        </w:rPr>
        <w:t>March 31,</w:t>
      </w:r>
      <w:r w:rsidRPr="004B07C8">
        <w:rPr>
          <w:rFonts w:ascii="Angsana New" w:hAnsi="Angsana New"/>
          <w:sz w:val="28"/>
          <w:szCs w:val="28"/>
        </w:rPr>
        <w:t xml:space="preserve"> </w:t>
      </w:r>
      <w:r w:rsidRPr="004B07C8">
        <w:rPr>
          <w:rFonts w:ascii="Angsana New" w:hAnsi="Angsana New"/>
          <w:sz w:val="28"/>
          <w:szCs w:val="28"/>
          <w:cs/>
        </w:rPr>
        <w:t>202</w:t>
      </w:r>
      <w:r w:rsidR="00806202" w:rsidRPr="004B07C8">
        <w:rPr>
          <w:rFonts w:ascii="Angsana New" w:hAnsi="Angsana New"/>
          <w:sz w:val="28"/>
          <w:szCs w:val="28"/>
        </w:rPr>
        <w:t>6</w:t>
      </w:r>
      <w:r w:rsidR="00274405" w:rsidRPr="004B07C8">
        <w:rPr>
          <w:rFonts w:ascii="Angsana New" w:hAnsi="Angsana New"/>
          <w:sz w:val="28"/>
          <w:szCs w:val="28"/>
        </w:rPr>
        <w:t>,</w:t>
      </w:r>
      <w:r w:rsidRPr="004B07C8">
        <w:rPr>
          <w:rFonts w:ascii="Angsana New" w:hAnsi="Angsana New"/>
          <w:sz w:val="28"/>
          <w:szCs w:val="28"/>
          <w:cs/>
        </w:rPr>
        <w:t xml:space="preserve"> </w:t>
      </w:r>
      <w:r w:rsidRPr="004B07C8">
        <w:rPr>
          <w:rFonts w:ascii="Angsana New" w:hAnsi="Angsana New"/>
          <w:sz w:val="28"/>
          <w:szCs w:val="28"/>
        </w:rPr>
        <w:t>are as follows</w:t>
      </w:r>
      <w:r w:rsidR="0018115B" w:rsidRPr="004B07C8">
        <w:rPr>
          <w:rFonts w:ascii="Angsana New" w:hAnsi="Angsana New"/>
          <w:sz w:val="28"/>
          <w:szCs w:val="28"/>
        </w:rPr>
        <w:t>:</w:t>
      </w:r>
    </w:p>
    <w:tbl>
      <w:tblPr>
        <w:tblW w:w="9440" w:type="dxa"/>
        <w:tblInd w:w="378" w:type="dxa"/>
        <w:tblLayout w:type="fixed"/>
        <w:tblLook w:val="0000" w:firstRow="0" w:lastRow="0" w:firstColumn="0" w:lastColumn="0" w:noHBand="0" w:noVBand="0"/>
      </w:tblPr>
      <w:tblGrid>
        <w:gridCol w:w="5580"/>
        <w:gridCol w:w="1970"/>
        <w:gridCol w:w="1890"/>
      </w:tblGrid>
      <w:tr w:rsidR="00991F02" w:rsidRPr="004B07C8" w14:paraId="4EC053F1" w14:textId="77777777" w:rsidTr="00764B13">
        <w:tc>
          <w:tcPr>
            <w:tcW w:w="5580" w:type="dxa"/>
          </w:tcPr>
          <w:p w14:paraId="387F0CF6" w14:textId="77777777" w:rsidR="00991F02" w:rsidRPr="004B07C8" w:rsidRDefault="00991F02" w:rsidP="00991F02">
            <w:pPr>
              <w:spacing w:line="360" w:lineRule="exact"/>
              <w:ind w:left="-18" w:right="36"/>
              <w:rPr>
                <w:rFonts w:ascii="Angsana New" w:hAnsi="Angsana New"/>
                <w:color w:val="000000"/>
                <w:sz w:val="28"/>
                <w:szCs w:val="28"/>
              </w:rPr>
            </w:pPr>
          </w:p>
        </w:tc>
        <w:tc>
          <w:tcPr>
            <w:tcW w:w="1970" w:type="dxa"/>
          </w:tcPr>
          <w:p w14:paraId="76E26155" w14:textId="77777777" w:rsidR="00991F02" w:rsidRPr="004B07C8" w:rsidRDefault="00991F02" w:rsidP="00991F02">
            <w:pPr>
              <w:spacing w:line="360" w:lineRule="exact"/>
              <w:ind w:right="25"/>
              <w:jc w:val="right"/>
              <w:rPr>
                <w:rFonts w:ascii="Angsana New" w:hAnsi="Angsana New"/>
                <w:color w:val="000000"/>
                <w:sz w:val="28"/>
                <w:szCs w:val="28"/>
              </w:rPr>
            </w:pPr>
          </w:p>
        </w:tc>
        <w:tc>
          <w:tcPr>
            <w:tcW w:w="1890" w:type="dxa"/>
          </w:tcPr>
          <w:p w14:paraId="1A912EE2" w14:textId="4F9B7EE3" w:rsidR="00991F02" w:rsidRPr="004B07C8" w:rsidRDefault="00991F02" w:rsidP="00991F02">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991F02" w:rsidRPr="004B07C8" w14:paraId="5E72E874" w14:textId="77777777" w:rsidTr="00764B13">
        <w:tc>
          <w:tcPr>
            <w:tcW w:w="5580" w:type="dxa"/>
          </w:tcPr>
          <w:p w14:paraId="43611519" w14:textId="77777777" w:rsidR="00991F02" w:rsidRPr="004B07C8" w:rsidRDefault="00991F02" w:rsidP="00991F02">
            <w:pPr>
              <w:spacing w:line="360" w:lineRule="exact"/>
              <w:ind w:left="-18" w:right="36"/>
              <w:rPr>
                <w:rFonts w:ascii="Angsana New" w:hAnsi="Angsana New"/>
                <w:color w:val="000000"/>
                <w:sz w:val="28"/>
                <w:szCs w:val="28"/>
              </w:rPr>
            </w:pPr>
          </w:p>
        </w:tc>
        <w:tc>
          <w:tcPr>
            <w:tcW w:w="1970" w:type="dxa"/>
          </w:tcPr>
          <w:p w14:paraId="45717B91" w14:textId="77777777" w:rsidR="00764B13"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 xml:space="preserve">Consolidated </w:t>
            </w:r>
          </w:p>
          <w:p w14:paraId="7E734408" w14:textId="6C8856A9" w:rsidR="00991F02" w:rsidRPr="004B07C8"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financial information</w:t>
            </w:r>
          </w:p>
        </w:tc>
        <w:tc>
          <w:tcPr>
            <w:tcW w:w="1890" w:type="dxa"/>
          </w:tcPr>
          <w:p w14:paraId="2DCA1705" w14:textId="77777777" w:rsidR="00764B13"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 xml:space="preserve">Separate </w:t>
            </w:r>
          </w:p>
          <w:p w14:paraId="2A461A7D" w14:textId="2D9E525A" w:rsidR="00991F02" w:rsidRPr="004B07C8" w:rsidRDefault="00991F02" w:rsidP="00991F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financial information</w:t>
            </w:r>
          </w:p>
        </w:tc>
      </w:tr>
      <w:tr w:rsidR="0036512B" w:rsidRPr="004B07C8" w14:paraId="3E635353" w14:textId="77777777" w:rsidTr="00764B13">
        <w:tc>
          <w:tcPr>
            <w:tcW w:w="5580" w:type="dxa"/>
          </w:tcPr>
          <w:p w14:paraId="59F70094" w14:textId="77777777" w:rsidR="0036512B" w:rsidRPr="004B07C8" w:rsidRDefault="0036512B" w:rsidP="00385BC4">
            <w:pPr>
              <w:spacing w:line="240" w:lineRule="auto"/>
              <w:ind w:left="-18" w:right="36"/>
              <w:rPr>
                <w:rFonts w:ascii="Angsana New" w:hAnsi="Angsana New"/>
                <w:color w:val="000000"/>
                <w:sz w:val="14"/>
                <w:szCs w:val="14"/>
              </w:rPr>
            </w:pPr>
          </w:p>
        </w:tc>
        <w:tc>
          <w:tcPr>
            <w:tcW w:w="1970" w:type="dxa"/>
          </w:tcPr>
          <w:p w14:paraId="73DE1131" w14:textId="77777777" w:rsidR="0036512B" w:rsidRPr="004B07C8" w:rsidRDefault="0036512B" w:rsidP="00385BC4">
            <w:pPr>
              <w:spacing w:line="240" w:lineRule="auto"/>
              <w:ind w:right="25"/>
              <w:jc w:val="center"/>
              <w:rPr>
                <w:rFonts w:ascii="Angsana New" w:hAnsi="Angsana New"/>
                <w:color w:val="000000"/>
                <w:sz w:val="14"/>
                <w:szCs w:val="14"/>
                <w:cs/>
              </w:rPr>
            </w:pPr>
          </w:p>
        </w:tc>
        <w:tc>
          <w:tcPr>
            <w:tcW w:w="1890" w:type="dxa"/>
          </w:tcPr>
          <w:p w14:paraId="119FE6BB" w14:textId="77777777" w:rsidR="0036512B" w:rsidRPr="004B07C8" w:rsidRDefault="0036512B" w:rsidP="00385BC4">
            <w:pPr>
              <w:spacing w:line="240" w:lineRule="auto"/>
              <w:ind w:right="25"/>
              <w:jc w:val="center"/>
              <w:rPr>
                <w:rFonts w:ascii="Angsana New" w:hAnsi="Angsana New"/>
                <w:color w:val="000000"/>
                <w:sz w:val="14"/>
                <w:szCs w:val="14"/>
                <w:cs/>
              </w:rPr>
            </w:pPr>
          </w:p>
        </w:tc>
      </w:tr>
      <w:tr w:rsidR="0036512B" w:rsidRPr="004B07C8" w14:paraId="142BBF9E" w14:textId="77777777" w:rsidTr="00764B13">
        <w:trPr>
          <w:trHeight w:val="203"/>
        </w:trPr>
        <w:tc>
          <w:tcPr>
            <w:tcW w:w="5580" w:type="dxa"/>
            <w:vAlign w:val="bottom"/>
          </w:tcPr>
          <w:p w14:paraId="1B67EA95" w14:textId="1D7F6B68" w:rsidR="0036512B" w:rsidRPr="004B07C8" w:rsidRDefault="003F4346" w:rsidP="00256632">
            <w:pPr>
              <w:tabs>
                <w:tab w:val="left" w:pos="8040"/>
              </w:tabs>
              <w:spacing w:line="240" w:lineRule="auto"/>
              <w:ind w:left="161" w:hanging="161"/>
              <w:rPr>
                <w:rFonts w:ascii="Angsana New" w:hAnsi="Angsana New"/>
                <w:color w:val="000000"/>
                <w:sz w:val="28"/>
                <w:szCs w:val="28"/>
              </w:rPr>
            </w:pPr>
            <w:r w:rsidRPr="004B07C8">
              <w:rPr>
                <w:rFonts w:ascii="Angsana New" w:hAnsi="Angsana New"/>
                <w:color w:val="000000"/>
                <w:sz w:val="28"/>
                <w:szCs w:val="28"/>
              </w:rPr>
              <w:t>Opening balance of allowance for expected credit loss for the period</w:t>
            </w:r>
          </w:p>
        </w:tc>
        <w:tc>
          <w:tcPr>
            <w:tcW w:w="1970" w:type="dxa"/>
            <w:vAlign w:val="center"/>
          </w:tcPr>
          <w:p w14:paraId="7E627868" w14:textId="10B82FC6" w:rsidR="0036512B" w:rsidRPr="004B07C8" w:rsidRDefault="0036512B" w:rsidP="008C7087">
            <w:pPr>
              <w:tabs>
                <w:tab w:val="decimal" w:pos="1689"/>
              </w:tabs>
              <w:spacing w:line="400" w:lineRule="exact"/>
              <w:ind w:right="63"/>
              <w:jc w:val="right"/>
              <w:rPr>
                <w:rFonts w:ascii="Angsana New" w:hAnsi="Angsana New"/>
                <w:color w:val="000000"/>
                <w:sz w:val="28"/>
                <w:szCs w:val="28"/>
              </w:rPr>
            </w:pPr>
            <w:r w:rsidRPr="004B07C8">
              <w:rPr>
                <w:rFonts w:ascii="Angsana New" w:hAnsi="Angsana New"/>
                <w:color w:val="000000"/>
                <w:sz w:val="28"/>
                <w:szCs w:val="28"/>
              </w:rPr>
              <w:t>(749,597)</w:t>
            </w:r>
          </w:p>
        </w:tc>
        <w:tc>
          <w:tcPr>
            <w:tcW w:w="1890" w:type="dxa"/>
          </w:tcPr>
          <w:p w14:paraId="4F4B3B38" w14:textId="6BE35BA9" w:rsidR="0036512B" w:rsidRPr="004B07C8" w:rsidRDefault="0036512B" w:rsidP="008C7087">
            <w:pPr>
              <w:tabs>
                <w:tab w:val="decimal" w:pos="1434"/>
              </w:tabs>
              <w:spacing w:line="400" w:lineRule="exact"/>
              <w:ind w:right="64"/>
              <w:jc w:val="right"/>
              <w:rPr>
                <w:rFonts w:ascii="Angsana New" w:hAnsi="Angsana New"/>
                <w:color w:val="000000"/>
                <w:sz w:val="28"/>
                <w:szCs w:val="28"/>
              </w:rPr>
            </w:pPr>
            <w:r w:rsidRPr="004B07C8">
              <w:rPr>
                <w:rFonts w:ascii="Angsana New" w:hAnsi="Angsana New"/>
                <w:color w:val="000000"/>
                <w:sz w:val="28"/>
                <w:szCs w:val="28"/>
              </w:rPr>
              <w:t>(700,000)</w:t>
            </w:r>
          </w:p>
        </w:tc>
      </w:tr>
      <w:tr w:rsidR="00F8455A" w:rsidRPr="004B07C8" w14:paraId="1EB4B97F" w14:textId="77777777" w:rsidTr="00764B13">
        <w:trPr>
          <w:trHeight w:val="203"/>
        </w:trPr>
        <w:tc>
          <w:tcPr>
            <w:tcW w:w="5580" w:type="dxa"/>
            <w:vAlign w:val="bottom"/>
          </w:tcPr>
          <w:p w14:paraId="6D62D5EE" w14:textId="506009C4" w:rsidR="00F8455A" w:rsidRPr="004B07C8" w:rsidRDefault="00C10BC4" w:rsidP="00256632">
            <w:pPr>
              <w:tabs>
                <w:tab w:val="left" w:pos="8040"/>
              </w:tabs>
              <w:spacing w:line="240" w:lineRule="auto"/>
              <w:rPr>
                <w:rFonts w:ascii="Angsana New" w:hAnsi="Angsana New"/>
                <w:sz w:val="28"/>
                <w:szCs w:val="28"/>
                <w:cs/>
              </w:rPr>
            </w:pPr>
            <w:r w:rsidRPr="004B07C8">
              <w:rPr>
                <w:rFonts w:ascii="Angsana New" w:hAnsi="Angsana New"/>
                <w:sz w:val="28"/>
                <w:szCs w:val="28"/>
              </w:rPr>
              <w:t>Add Additions during the period</w:t>
            </w:r>
          </w:p>
        </w:tc>
        <w:tc>
          <w:tcPr>
            <w:tcW w:w="1970" w:type="dxa"/>
          </w:tcPr>
          <w:p w14:paraId="77666778" w14:textId="510E217B" w:rsidR="00F8455A" w:rsidRPr="004B07C8" w:rsidRDefault="00F8455A" w:rsidP="008C7087">
            <w:pPr>
              <w:tabs>
                <w:tab w:val="decimal" w:pos="1689"/>
              </w:tabs>
              <w:spacing w:line="400" w:lineRule="exact"/>
              <w:ind w:right="63"/>
              <w:jc w:val="right"/>
              <w:rPr>
                <w:rFonts w:ascii="Angsana New" w:hAnsi="Angsana New"/>
                <w:color w:val="000000"/>
                <w:sz w:val="28"/>
                <w:szCs w:val="28"/>
              </w:rPr>
            </w:pPr>
            <w:r w:rsidRPr="004B07C8">
              <w:rPr>
                <w:rFonts w:ascii="Angsana New" w:hAnsi="Angsana New"/>
                <w:color w:val="000000"/>
                <w:sz w:val="28"/>
                <w:szCs w:val="28"/>
              </w:rPr>
              <w:t>(2,58</w:t>
            </w:r>
            <w:r w:rsidR="008C7087">
              <w:rPr>
                <w:rFonts w:ascii="Angsana New" w:hAnsi="Angsana New"/>
                <w:color w:val="000000"/>
                <w:sz w:val="28"/>
                <w:szCs w:val="28"/>
              </w:rPr>
              <w:t>6</w:t>
            </w:r>
            <w:r w:rsidRPr="004B07C8">
              <w:rPr>
                <w:rFonts w:ascii="Angsana New" w:hAnsi="Angsana New"/>
                <w:color w:val="000000"/>
                <w:sz w:val="28"/>
                <w:szCs w:val="28"/>
              </w:rPr>
              <w:t>)</w:t>
            </w:r>
          </w:p>
        </w:tc>
        <w:tc>
          <w:tcPr>
            <w:tcW w:w="1890" w:type="dxa"/>
          </w:tcPr>
          <w:p w14:paraId="577AD7C6" w14:textId="20700CB7" w:rsidR="00F8455A" w:rsidRPr="004B07C8" w:rsidRDefault="00F8455A" w:rsidP="008C7087">
            <w:pPr>
              <w:tabs>
                <w:tab w:val="decimal" w:pos="1434"/>
              </w:tabs>
              <w:spacing w:line="400" w:lineRule="exact"/>
              <w:ind w:right="64"/>
              <w:jc w:val="right"/>
              <w:rPr>
                <w:rFonts w:ascii="Angsana New" w:hAnsi="Angsana New"/>
                <w:color w:val="000000"/>
                <w:sz w:val="28"/>
                <w:szCs w:val="28"/>
              </w:rPr>
            </w:pPr>
            <w:r w:rsidRPr="004B07C8">
              <w:rPr>
                <w:rFonts w:ascii="Angsana New" w:hAnsi="Angsana New"/>
                <w:color w:val="000000"/>
                <w:sz w:val="28"/>
                <w:szCs w:val="28"/>
              </w:rPr>
              <w:t>-</w:t>
            </w:r>
          </w:p>
        </w:tc>
      </w:tr>
      <w:tr w:rsidR="00F8455A" w:rsidRPr="004B07C8" w14:paraId="4E131131" w14:textId="77777777" w:rsidTr="00764B13">
        <w:trPr>
          <w:trHeight w:val="203"/>
        </w:trPr>
        <w:tc>
          <w:tcPr>
            <w:tcW w:w="5580" w:type="dxa"/>
            <w:vAlign w:val="bottom"/>
          </w:tcPr>
          <w:p w14:paraId="163D0C90" w14:textId="0F639772" w:rsidR="00F8455A" w:rsidRPr="004B07C8" w:rsidRDefault="00CC7292" w:rsidP="00256632">
            <w:pPr>
              <w:tabs>
                <w:tab w:val="left" w:pos="8040"/>
              </w:tabs>
              <w:spacing w:line="240" w:lineRule="auto"/>
              <w:rPr>
                <w:rFonts w:ascii="Angsana New" w:hAnsi="Angsana New"/>
                <w:sz w:val="28"/>
                <w:szCs w:val="28"/>
                <w:cs/>
              </w:rPr>
            </w:pPr>
            <w:r w:rsidRPr="004B07C8">
              <w:rPr>
                <w:rFonts w:ascii="Angsana New" w:hAnsi="Angsana New"/>
                <w:sz w:val="28"/>
                <w:szCs w:val="28"/>
              </w:rPr>
              <w:t>Less Reversal during the period</w:t>
            </w:r>
          </w:p>
        </w:tc>
        <w:tc>
          <w:tcPr>
            <w:tcW w:w="1970" w:type="dxa"/>
          </w:tcPr>
          <w:p w14:paraId="0C0CAA5D" w14:textId="07F950ED" w:rsidR="00F8455A" w:rsidRPr="004B07C8" w:rsidRDefault="00115BA6" w:rsidP="008C7087">
            <w:pPr>
              <w:tabs>
                <w:tab w:val="decimal" w:pos="1689"/>
              </w:tabs>
              <w:spacing w:line="400" w:lineRule="exact"/>
              <w:ind w:right="63"/>
              <w:jc w:val="right"/>
              <w:rPr>
                <w:rFonts w:ascii="Angsana New" w:hAnsi="Angsana New"/>
                <w:color w:val="000000"/>
                <w:sz w:val="28"/>
                <w:szCs w:val="28"/>
              </w:rPr>
            </w:pPr>
            <w:r w:rsidRPr="004B07C8">
              <w:rPr>
                <w:rFonts w:ascii="Angsana New" w:hAnsi="Angsana New"/>
                <w:color w:val="000000"/>
                <w:sz w:val="28"/>
                <w:szCs w:val="28"/>
              </w:rPr>
              <w:t>77,072</w:t>
            </w:r>
          </w:p>
        </w:tc>
        <w:tc>
          <w:tcPr>
            <w:tcW w:w="1890" w:type="dxa"/>
          </w:tcPr>
          <w:p w14:paraId="192F7E75" w14:textId="2869AF83" w:rsidR="00F8455A" w:rsidRPr="004B07C8" w:rsidRDefault="00115BA6" w:rsidP="008C7087">
            <w:pPr>
              <w:tabs>
                <w:tab w:val="decimal" w:pos="1434"/>
              </w:tabs>
              <w:spacing w:line="400" w:lineRule="exact"/>
              <w:ind w:right="64"/>
              <w:jc w:val="right"/>
              <w:rPr>
                <w:rFonts w:ascii="Angsana New" w:hAnsi="Angsana New"/>
                <w:color w:val="000000"/>
                <w:sz w:val="28"/>
                <w:szCs w:val="28"/>
              </w:rPr>
            </w:pPr>
            <w:r w:rsidRPr="004B07C8">
              <w:rPr>
                <w:rFonts w:ascii="Angsana New" w:hAnsi="Angsana New"/>
                <w:color w:val="000000"/>
                <w:sz w:val="28"/>
                <w:szCs w:val="28"/>
              </w:rPr>
              <w:t>77,072</w:t>
            </w:r>
          </w:p>
        </w:tc>
      </w:tr>
      <w:tr w:rsidR="00CC7292" w:rsidRPr="004B07C8" w14:paraId="6163115E" w14:textId="77777777" w:rsidTr="00764B13">
        <w:trPr>
          <w:trHeight w:val="203"/>
        </w:trPr>
        <w:tc>
          <w:tcPr>
            <w:tcW w:w="5580" w:type="dxa"/>
            <w:vAlign w:val="bottom"/>
          </w:tcPr>
          <w:p w14:paraId="277DC5F8" w14:textId="7AB5B1D3" w:rsidR="00CC7292" w:rsidRPr="004B07C8" w:rsidRDefault="00256632" w:rsidP="00256632">
            <w:pPr>
              <w:tabs>
                <w:tab w:val="left" w:pos="8040"/>
              </w:tabs>
              <w:spacing w:line="240" w:lineRule="auto"/>
              <w:rPr>
                <w:rFonts w:ascii="Angsana New" w:hAnsi="Angsana New"/>
                <w:sz w:val="28"/>
                <w:szCs w:val="28"/>
              </w:rPr>
            </w:pPr>
            <w:r w:rsidRPr="004B07C8">
              <w:rPr>
                <w:rFonts w:ascii="Angsana New" w:hAnsi="Angsana New"/>
                <w:sz w:val="28"/>
                <w:szCs w:val="28"/>
              </w:rPr>
              <w:t>Less Reversal during the period - write-off</w:t>
            </w:r>
          </w:p>
        </w:tc>
        <w:tc>
          <w:tcPr>
            <w:tcW w:w="1970" w:type="dxa"/>
          </w:tcPr>
          <w:p w14:paraId="1F2076E4" w14:textId="4AAEA258" w:rsidR="00CC7292" w:rsidRPr="004B07C8" w:rsidRDefault="00115BA6" w:rsidP="008C7087">
            <w:pPr>
              <w:pBdr>
                <w:bottom w:val="single" w:sz="4" w:space="1" w:color="auto"/>
              </w:pBdr>
              <w:tabs>
                <w:tab w:val="decimal" w:pos="1689"/>
              </w:tabs>
              <w:spacing w:line="400" w:lineRule="exact"/>
              <w:ind w:right="63"/>
              <w:jc w:val="right"/>
              <w:rPr>
                <w:rFonts w:ascii="Angsana New" w:hAnsi="Angsana New"/>
                <w:color w:val="000000"/>
                <w:sz w:val="28"/>
                <w:szCs w:val="28"/>
              </w:rPr>
            </w:pPr>
            <w:r w:rsidRPr="004B07C8">
              <w:rPr>
                <w:rFonts w:ascii="Angsana New" w:hAnsi="Angsana New"/>
                <w:color w:val="000000"/>
                <w:sz w:val="28"/>
                <w:szCs w:val="28"/>
              </w:rPr>
              <w:t>24,51</w:t>
            </w:r>
            <w:r w:rsidR="008C7087">
              <w:rPr>
                <w:rFonts w:ascii="Angsana New" w:hAnsi="Angsana New"/>
                <w:color w:val="000000"/>
                <w:sz w:val="28"/>
                <w:szCs w:val="28"/>
              </w:rPr>
              <w:t>7</w:t>
            </w:r>
          </w:p>
        </w:tc>
        <w:tc>
          <w:tcPr>
            <w:tcW w:w="1890" w:type="dxa"/>
          </w:tcPr>
          <w:p w14:paraId="3B7DBA5B" w14:textId="19D260B7" w:rsidR="00CC7292" w:rsidRPr="004B07C8" w:rsidRDefault="00115BA6" w:rsidP="008C7087">
            <w:pPr>
              <w:pBdr>
                <w:bottom w:val="single" w:sz="4" w:space="1" w:color="auto"/>
              </w:pBdr>
              <w:tabs>
                <w:tab w:val="decimal" w:pos="1434"/>
              </w:tabs>
              <w:spacing w:line="400" w:lineRule="exact"/>
              <w:ind w:right="64"/>
              <w:jc w:val="right"/>
              <w:rPr>
                <w:rFonts w:ascii="Angsana New" w:hAnsi="Angsana New"/>
                <w:color w:val="000000"/>
                <w:sz w:val="28"/>
                <w:szCs w:val="28"/>
              </w:rPr>
            </w:pPr>
            <w:r w:rsidRPr="004B07C8">
              <w:rPr>
                <w:rFonts w:ascii="Angsana New" w:hAnsi="Angsana New"/>
                <w:color w:val="000000"/>
                <w:sz w:val="28"/>
                <w:szCs w:val="28"/>
              </w:rPr>
              <w:t>23,388</w:t>
            </w:r>
          </w:p>
        </w:tc>
      </w:tr>
      <w:tr w:rsidR="00F8455A" w:rsidRPr="004B07C8" w14:paraId="58563B96" w14:textId="77777777" w:rsidTr="00764B13">
        <w:trPr>
          <w:trHeight w:val="203"/>
        </w:trPr>
        <w:tc>
          <w:tcPr>
            <w:tcW w:w="5580" w:type="dxa"/>
            <w:vAlign w:val="bottom"/>
          </w:tcPr>
          <w:p w14:paraId="4C87519A" w14:textId="46D27AAA" w:rsidR="00F8455A" w:rsidRPr="004B07C8" w:rsidRDefault="003845B4" w:rsidP="00256632">
            <w:pPr>
              <w:tabs>
                <w:tab w:val="left" w:pos="8040"/>
              </w:tabs>
              <w:spacing w:line="240" w:lineRule="auto"/>
              <w:rPr>
                <w:rFonts w:ascii="Angsana New" w:hAnsi="Angsana New"/>
                <w:sz w:val="28"/>
                <w:szCs w:val="28"/>
                <w:cs/>
              </w:rPr>
            </w:pPr>
            <w:r w:rsidRPr="004B07C8">
              <w:rPr>
                <w:rFonts w:ascii="Angsana New" w:hAnsi="Angsana New"/>
                <w:sz w:val="28"/>
                <w:szCs w:val="28"/>
                <w:lang w:val="en-US"/>
              </w:rPr>
              <w:t>Closing balance of allowance for expected credit loss for the period</w:t>
            </w:r>
          </w:p>
        </w:tc>
        <w:tc>
          <w:tcPr>
            <w:tcW w:w="1970" w:type="dxa"/>
            <w:vAlign w:val="bottom"/>
          </w:tcPr>
          <w:p w14:paraId="397CF6AA" w14:textId="4E723FF3" w:rsidR="00F8455A" w:rsidRPr="004B07C8" w:rsidRDefault="00F8455A" w:rsidP="008C7087">
            <w:pPr>
              <w:pBdr>
                <w:bottom w:val="double" w:sz="4" w:space="1" w:color="auto"/>
              </w:pBdr>
              <w:tabs>
                <w:tab w:val="decimal" w:pos="1689"/>
              </w:tabs>
              <w:spacing w:line="400" w:lineRule="exact"/>
              <w:ind w:right="63"/>
              <w:jc w:val="right"/>
              <w:rPr>
                <w:rFonts w:ascii="Angsana New" w:hAnsi="Angsana New"/>
                <w:color w:val="000000"/>
                <w:sz w:val="28"/>
                <w:szCs w:val="28"/>
              </w:rPr>
            </w:pPr>
            <w:r w:rsidRPr="004B07C8">
              <w:rPr>
                <w:rFonts w:ascii="Angsana New" w:hAnsi="Angsana New"/>
                <w:color w:val="000000"/>
                <w:sz w:val="28"/>
                <w:szCs w:val="28"/>
              </w:rPr>
              <w:t>(650,59</w:t>
            </w:r>
            <w:r w:rsidR="00B131A8">
              <w:rPr>
                <w:rFonts w:ascii="Angsana New" w:hAnsi="Angsana New"/>
                <w:color w:val="000000"/>
                <w:sz w:val="28"/>
                <w:szCs w:val="28"/>
              </w:rPr>
              <w:t>4</w:t>
            </w:r>
            <w:r w:rsidRPr="004B07C8">
              <w:rPr>
                <w:rFonts w:ascii="Angsana New" w:hAnsi="Angsana New"/>
                <w:color w:val="000000"/>
                <w:sz w:val="28"/>
                <w:szCs w:val="28"/>
              </w:rPr>
              <w:t>)</w:t>
            </w:r>
          </w:p>
        </w:tc>
        <w:tc>
          <w:tcPr>
            <w:tcW w:w="1890" w:type="dxa"/>
          </w:tcPr>
          <w:p w14:paraId="506BF301" w14:textId="093B57E7" w:rsidR="00F8455A" w:rsidRPr="004B07C8" w:rsidRDefault="00F8455A" w:rsidP="008C7087">
            <w:pPr>
              <w:pBdr>
                <w:bottom w:val="double" w:sz="4" w:space="1" w:color="auto"/>
              </w:pBdr>
              <w:tabs>
                <w:tab w:val="decimal" w:pos="1434"/>
              </w:tabs>
              <w:spacing w:line="400" w:lineRule="exact"/>
              <w:ind w:right="64"/>
              <w:jc w:val="right"/>
              <w:rPr>
                <w:rFonts w:ascii="Angsana New" w:hAnsi="Angsana New"/>
                <w:color w:val="000000"/>
                <w:sz w:val="28"/>
                <w:szCs w:val="28"/>
              </w:rPr>
            </w:pPr>
            <w:r w:rsidRPr="004B07C8">
              <w:rPr>
                <w:rFonts w:ascii="Angsana New" w:hAnsi="Angsana New"/>
                <w:color w:val="000000"/>
                <w:sz w:val="28"/>
                <w:szCs w:val="28"/>
              </w:rPr>
              <w:t>(599,540</w:t>
            </w:r>
            <w:r w:rsidR="00434A4A" w:rsidRPr="004B07C8">
              <w:rPr>
                <w:rFonts w:ascii="Angsana New" w:hAnsi="Angsana New"/>
                <w:color w:val="000000"/>
                <w:sz w:val="28"/>
                <w:szCs w:val="28"/>
              </w:rPr>
              <w:t>)</w:t>
            </w:r>
          </w:p>
        </w:tc>
      </w:tr>
    </w:tbl>
    <w:p w14:paraId="2DCAFF46" w14:textId="77777777" w:rsidR="00D73E6C" w:rsidRDefault="00D73E6C" w:rsidP="003429FB">
      <w:pPr>
        <w:tabs>
          <w:tab w:val="left" w:pos="513"/>
          <w:tab w:val="decimal" w:pos="7920"/>
        </w:tabs>
        <w:jc w:val="both"/>
        <w:rPr>
          <w:rFonts w:ascii="Angsana New" w:hAnsi="Angsana New"/>
          <w:b/>
          <w:bCs/>
          <w:sz w:val="28"/>
          <w:szCs w:val="28"/>
          <w:cs/>
        </w:rPr>
      </w:pPr>
    </w:p>
    <w:p w14:paraId="485DD812" w14:textId="77777777" w:rsidR="00A707AD" w:rsidRDefault="00A707AD" w:rsidP="003429FB">
      <w:pPr>
        <w:tabs>
          <w:tab w:val="left" w:pos="513"/>
          <w:tab w:val="decimal" w:pos="7920"/>
        </w:tabs>
        <w:jc w:val="both"/>
        <w:rPr>
          <w:rFonts w:ascii="Angsana New" w:hAnsi="Angsana New"/>
          <w:b/>
          <w:bCs/>
          <w:sz w:val="28"/>
          <w:szCs w:val="28"/>
        </w:rPr>
      </w:pPr>
    </w:p>
    <w:p w14:paraId="013408F7" w14:textId="77777777" w:rsidR="00A707AD" w:rsidRDefault="00A707AD" w:rsidP="003429FB">
      <w:pPr>
        <w:tabs>
          <w:tab w:val="left" w:pos="513"/>
          <w:tab w:val="decimal" w:pos="7920"/>
        </w:tabs>
        <w:jc w:val="both"/>
        <w:rPr>
          <w:rFonts w:ascii="Angsana New" w:hAnsi="Angsana New"/>
          <w:b/>
          <w:bCs/>
          <w:sz w:val="28"/>
          <w:szCs w:val="28"/>
        </w:rPr>
      </w:pPr>
    </w:p>
    <w:p w14:paraId="315582D3" w14:textId="77777777" w:rsidR="00A707AD" w:rsidRDefault="00A707AD" w:rsidP="003429FB">
      <w:pPr>
        <w:tabs>
          <w:tab w:val="left" w:pos="513"/>
          <w:tab w:val="decimal" w:pos="7920"/>
        </w:tabs>
        <w:jc w:val="both"/>
        <w:rPr>
          <w:rFonts w:ascii="Angsana New" w:hAnsi="Angsana New"/>
          <w:b/>
          <w:bCs/>
          <w:sz w:val="28"/>
          <w:szCs w:val="28"/>
        </w:rPr>
      </w:pPr>
    </w:p>
    <w:p w14:paraId="6D8810B6" w14:textId="77777777" w:rsidR="00A707AD" w:rsidRDefault="00A707AD" w:rsidP="003429FB">
      <w:pPr>
        <w:tabs>
          <w:tab w:val="left" w:pos="513"/>
          <w:tab w:val="decimal" w:pos="7920"/>
        </w:tabs>
        <w:jc w:val="both"/>
        <w:rPr>
          <w:rFonts w:ascii="Angsana New" w:hAnsi="Angsana New"/>
          <w:b/>
          <w:bCs/>
          <w:sz w:val="28"/>
          <w:szCs w:val="28"/>
        </w:rPr>
      </w:pPr>
    </w:p>
    <w:p w14:paraId="710E522C" w14:textId="77777777" w:rsidR="00A707AD" w:rsidRPr="003429FB" w:rsidRDefault="00A707AD" w:rsidP="003429FB">
      <w:pPr>
        <w:tabs>
          <w:tab w:val="left" w:pos="513"/>
          <w:tab w:val="decimal" w:pos="7920"/>
        </w:tabs>
        <w:jc w:val="both"/>
        <w:rPr>
          <w:rFonts w:ascii="Angsana New" w:hAnsi="Angsana New"/>
          <w:b/>
          <w:bCs/>
          <w:vanish/>
          <w:sz w:val="28"/>
          <w:szCs w:val="28"/>
          <w:cs/>
        </w:rPr>
      </w:pPr>
    </w:p>
    <w:p w14:paraId="28495BCF" w14:textId="63BE0CA4" w:rsidR="004A5132" w:rsidRPr="004B07C8" w:rsidRDefault="005D7E50"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Inventories</w:t>
      </w:r>
    </w:p>
    <w:tbl>
      <w:tblPr>
        <w:tblW w:w="9800" w:type="dxa"/>
        <w:tblInd w:w="283" w:type="dxa"/>
        <w:tblLayout w:type="fixed"/>
        <w:tblLook w:val="0000" w:firstRow="0" w:lastRow="0" w:firstColumn="0" w:lastColumn="0" w:noHBand="0" w:noVBand="0"/>
      </w:tblPr>
      <w:tblGrid>
        <w:gridCol w:w="3335"/>
        <w:gridCol w:w="1531"/>
        <w:gridCol w:w="1701"/>
        <w:gridCol w:w="1531"/>
        <w:gridCol w:w="1702"/>
      </w:tblGrid>
      <w:tr w:rsidR="00806202" w:rsidRPr="004B07C8" w14:paraId="28495BD6" w14:textId="77777777" w:rsidTr="00764B13">
        <w:tc>
          <w:tcPr>
            <w:tcW w:w="3335" w:type="dxa"/>
          </w:tcPr>
          <w:p w14:paraId="28495BD0" w14:textId="77777777" w:rsidR="00806202" w:rsidRPr="004B07C8" w:rsidRDefault="00806202" w:rsidP="00806202">
            <w:pPr>
              <w:spacing w:line="360" w:lineRule="exact"/>
              <w:ind w:left="-18" w:right="36"/>
              <w:jc w:val="center"/>
              <w:rPr>
                <w:rFonts w:ascii="Angsana New" w:hAnsi="Angsana New"/>
                <w:color w:val="000000"/>
                <w:sz w:val="28"/>
                <w:szCs w:val="28"/>
              </w:rPr>
            </w:pPr>
            <w:bookmarkStart w:id="6" w:name="_Hlk146539976"/>
          </w:p>
        </w:tc>
        <w:tc>
          <w:tcPr>
            <w:tcW w:w="1531" w:type="dxa"/>
          </w:tcPr>
          <w:p w14:paraId="0EC7DF0D" w14:textId="77777777" w:rsidR="00806202" w:rsidRPr="004B07C8" w:rsidRDefault="00806202" w:rsidP="00806202">
            <w:pPr>
              <w:spacing w:line="360" w:lineRule="exact"/>
              <w:ind w:right="25"/>
              <w:jc w:val="right"/>
              <w:rPr>
                <w:rFonts w:ascii="Angsana New" w:hAnsi="Angsana New"/>
                <w:color w:val="000000"/>
                <w:sz w:val="28"/>
                <w:szCs w:val="28"/>
              </w:rPr>
            </w:pPr>
          </w:p>
        </w:tc>
        <w:tc>
          <w:tcPr>
            <w:tcW w:w="1701" w:type="dxa"/>
          </w:tcPr>
          <w:p w14:paraId="0D7EF6ED" w14:textId="77777777" w:rsidR="00806202" w:rsidRPr="004B07C8" w:rsidRDefault="00806202" w:rsidP="00806202">
            <w:pPr>
              <w:spacing w:line="360" w:lineRule="exact"/>
              <w:ind w:right="25"/>
              <w:jc w:val="right"/>
              <w:rPr>
                <w:rFonts w:ascii="Angsana New" w:hAnsi="Angsana New"/>
                <w:color w:val="000000"/>
                <w:sz w:val="28"/>
                <w:szCs w:val="28"/>
              </w:rPr>
            </w:pPr>
          </w:p>
        </w:tc>
        <w:tc>
          <w:tcPr>
            <w:tcW w:w="3233" w:type="dxa"/>
            <w:gridSpan w:val="2"/>
          </w:tcPr>
          <w:p w14:paraId="28495BD5" w14:textId="0F2FDF5A" w:rsidR="00806202" w:rsidRPr="004B07C8" w:rsidRDefault="00806202" w:rsidP="00806202">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806202" w:rsidRPr="004B07C8" w14:paraId="3F8A691C" w14:textId="77777777" w:rsidTr="00764B13">
        <w:tc>
          <w:tcPr>
            <w:tcW w:w="3335" w:type="dxa"/>
          </w:tcPr>
          <w:p w14:paraId="46235BA8" w14:textId="77777777" w:rsidR="00806202" w:rsidRPr="004B07C8" w:rsidRDefault="00806202" w:rsidP="00806202">
            <w:pPr>
              <w:spacing w:line="360" w:lineRule="exact"/>
              <w:ind w:left="-18" w:right="36"/>
              <w:jc w:val="center"/>
              <w:rPr>
                <w:rFonts w:ascii="Angsana New" w:hAnsi="Angsana New"/>
                <w:color w:val="000000"/>
                <w:sz w:val="28"/>
                <w:szCs w:val="28"/>
              </w:rPr>
            </w:pPr>
          </w:p>
        </w:tc>
        <w:tc>
          <w:tcPr>
            <w:tcW w:w="3232" w:type="dxa"/>
            <w:gridSpan w:val="2"/>
          </w:tcPr>
          <w:p w14:paraId="2E919526" w14:textId="7AB69EC0" w:rsidR="00806202" w:rsidRPr="004B07C8" w:rsidRDefault="00806202" w:rsidP="008062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3" w:type="dxa"/>
            <w:gridSpan w:val="2"/>
          </w:tcPr>
          <w:p w14:paraId="673D8E56" w14:textId="38E6755C" w:rsidR="00806202" w:rsidRPr="004B07C8" w:rsidRDefault="00806202" w:rsidP="00806202">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06202" w:rsidRPr="004B07C8" w14:paraId="28495BE4" w14:textId="77777777" w:rsidTr="00764B13">
        <w:tc>
          <w:tcPr>
            <w:tcW w:w="3335" w:type="dxa"/>
          </w:tcPr>
          <w:p w14:paraId="28495BDC" w14:textId="77777777" w:rsidR="00806202" w:rsidRPr="004B07C8" w:rsidRDefault="00806202" w:rsidP="00806202">
            <w:pPr>
              <w:spacing w:line="360" w:lineRule="exact"/>
              <w:ind w:right="36"/>
              <w:rPr>
                <w:rFonts w:ascii="Angsana New" w:hAnsi="Angsana New"/>
                <w:color w:val="000000"/>
                <w:sz w:val="28"/>
                <w:szCs w:val="28"/>
                <w:cs/>
              </w:rPr>
            </w:pPr>
          </w:p>
        </w:tc>
        <w:tc>
          <w:tcPr>
            <w:tcW w:w="1531" w:type="dxa"/>
          </w:tcPr>
          <w:p w14:paraId="7E812007" w14:textId="023527F1" w:rsidR="00806202" w:rsidRPr="004B07C8" w:rsidRDefault="00806202" w:rsidP="00806202">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399A71B4" w14:textId="4C8D3345" w:rsidR="00806202" w:rsidRPr="004B07C8" w:rsidRDefault="00806202" w:rsidP="00806202">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28495BE1" w14:textId="4ADE29D7" w:rsidR="00806202" w:rsidRPr="004B07C8" w:rsidRDefault="00806202" w:rsidP="00806202">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2" w:type="dxa"/>
          </w:tcPr>
          <w:p w14:paraId="28495BE3" w14:textId="14A80034" w:rsidR="00806202" w:rsidRPr="004B07C8" w:rsidRDefault="009D2CC7" w:rsidP="00806202">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28495BFF" w14:textId="77777777" w:rsidTr="00764B13">
        <w:trPr>
          <w:trHeight w:val="203"/>
        </w:trPr>
        <w:tc>
          <w:tcPr>
            <w:tcW w:w="3335" w:type="dxa"/>
          </w:tcPr>
          <w:p w14:paraId="28495BF7" w14:textId="5F5728DD" w:rsidR="0036512B" w:rsidRPr="004B07C8" w:rsidRDefault="0036512B" w:rsidP="005530DF">
            <w:pPr>
              <w:spacing w:line="240" w:lineRule="auto"/>
              <w:jc w:val="thaiDistribute"/>
              <w:rPr>
                <w:rFonts w:ascii="Angsana New" w:hAnsi="Angsana New"/>
                <w:sz w:val="14"/>
                <w:szCs w:val="14"/>
                <w:cs/>
                <w:lang w:val="en-US"/>
              </w:rPr>
            </w:pPr>
          </w:p>
        </w:tc>
        <w:tc>
          <w:tcPr>
            <w:tcW w:w="1531" w:type="dxa"/>
          </w:tcPr>
          <w:p w14:paraId="77CE7AFA" w14:textId="0F98A2AF" w:rsidR="0036512B" w:rsidRPr="004B07C8" w:rsidRDefault="0036512B" w:rsidP="00870FF1">
            <w:pPr>
              <w:tabs>
                <w:tab w:val="decimal" w:pos="1422"/>
              </w:tabs>
              <w:spacing w:line="240" w:lineRule="auto"/>
              <w:ind w:right="-45"/>
              <w:rPr>
                <w:rFonts w:ascii="Angsana New" w:hAnsi="Angsana New"/>
                <w:color w:val="000000"/>
                <w:sz w:val="14"/>
                <w:szCs w:val="14"/>
              </w:rPr>
            </w:pPr>
          </w:p>
        </w:tc>
        <w:tc>
          <w:tcPr>
            <w:tcW w:w="1701" w:type="dxa"/>
          </w:tcPr>
          <w:p w14:paraId="1B246BF2" w14:textId="4B54CF11" w:rsidR="0036512B" w:rsidRPr="004B07C8" w:rsidRDefault="0036512B" w:rsidP="00870FF1">
            <w:pPr>
              <w:tabs>
                <w:tab w:val="decimal" w:pos="1422"/>
              </w:tabs>
              <w:spacing w:line="240" w:lineRule="auto"/>
              <w:ind w:right="-45"/>
              <w:rPr>
                <w:rFonts w:ascii="Angsana New" w:hAnsi="Angsana New"/>
                <w:color w:val="000000"/>
                <w:sz w:val="14"/>
                <w:szCs w:val="14"/>
              </w:rPr>
            </w:pPr>
          </w:p>
        </w:tc>
        <w:tc>
          <w:tcPr>
            <w:tcW w:w="1531" w:type="dxa"/>
          </w:tcPr>
          <w:p w14:paraId="28495BFC" w14:textId="572327F0" w:rsidR="0036512B" w:rsidRPr="004B07C8" w:rsidRDefault="0036512B" w:rsidP="00870FF1">
            <w:pPr>
              <w:tabs>
                <w:tab w:val="decimal" w:pos="1422"/>
              </w:tabs>
              <w:spacing w:line="240" w:lineRule="auto"/>
              <w:ind w:right="-45"/>
              <w:rPr>
                <w:rFonts w:ascii="Angsana New" w:hAnsi="Angsana New"/>
                <w:color w:val="000000"/>
                <w:sz w:val="14"/>
                <w:szCs w:val="14"/>
              </w:rPr>
            </w:pPr>
          </w:p>
        </w:tc>
        <w:tc>
          <w:tcPr>
            <w:tcW w:w="1702" w:type="dxa"/>
          </w:tcPr>
          <w:p w14:paraId="28495BFE" w14:textId="08B30713" w:rsidR="0036512B" w:rsidRPr="004B07C8" w:rsidRDefault="0036512B" w:rsidP="00870FF1">
            <w:pPr>
              <w:tabs>
                <w:tab w:val="decimal" w:pos="1422"/>
              </w:tabs>
              <w:spacing w:line="240" w:lineRule="auto"/>
              <w:ind w:right="-45"/>
              <w:rPr>
                <w:rFonts w:ascii="Angsana New" w:hAnsi="Angsana New"/>
                <w:color w:val="000000"/>
                <w:sz w:val="14"/>
                <w:szCs w:val="14"/>
              </w:rPr>
            </w:pPr>
          </w:p>
        </w:tc>
      </w:tr>
      <w:tr w:rsidR="001032E1" w:rsidRPr="004B07C8" w14:paraId="7361AB39" w14:textId="77777777" w:rsidTr="00764B13">
        <w:trPr>
          <w:trHeight w:val="203"/>
        </w:trPr>
        <w:tc>
          <w:tcPr>
            <w:tcW w:w="3335" w:type="dxa"/>
          </w:tcPr>
          <w:p w14:paraId="604989A7" w14:textId="7F973FC3" w:rsidR="001032E1" w:rsidRPr="004B07C8" w:rsidRDefault="001032E1" w:rsidP="001032E1">
            <w:pPr>
              <w:spacing w:line="240" w:lineRule="auto"/>
              <w:jc w:val="thaiDistribute"/>
              <w:rPr>
                <w:rFonts w:ascii="Angsana New" w:hAnsi="Angsana New"/>
                <w:sz w:val="28"/>
                <w:szCs w:val="28"/>
                <w:cs/>
                <w:lang w:val="en-US"/>
              </w:rPr>
            </w:pPr>
            <w:r w:rsidRPr="004B07C8">
              <w:rPr>
                <w:rFonts w:ascii="Angsana New" w:hAnsi="Angsana New"/>
                <w:sz w:val="28"/>
                <w:szCs w:val="28"/>
                <w:lang w:val="en-US"/>
              </w:rPr>
              <w:t>Medicines</w:t>
            </w:r>
          </w:p>
        </w:tc>
        <w:tc>
          <w:tcPr>
            <w:tcW w:w="1531" w:type="dxa"/>
          </w:tcPr>
          <w:p w14:paraId="0032A762" w14:textId="179002A5"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7,229,548</w:t>
            </w:r>
          </w:p>
        </w:tc>
        <w:tc>
          <w:tcPr>
            <w:tcW w:w="1701" w:type="dxa"/>
            <w:vAlign w:val="bottom"/>
          </w:tcPr>
          <w:p w14:paraId="324C1AAB" w14:textId="234DA569"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7,467,943</w:t>
            </w:r>
          </w:p>
        </w:tc>
        <w:tc>
          <w:tcPr>
            <w:tcW w:w="1531" w:type="dxa"/>
          </w:tcPr>
          <w:p w14:paraId="2CA7D137" w14:textId="3B8977C3"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3,803,553</w:t>
            </w:r>
          </w:p>
        </w:tc>
        <w:tc>
          <w:tcPr>
            <w:tcW w:w="1702" w:type="dxa"/>
            <w:vAlign w:val="bottom"/>
          </w:tcPr>
          <w:p w14:paraId="3D11EA98" w14:textId="008EEFD4"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3,808,463</w:t>
            </w:r>
          </w:p>
        </w:tc>
      </w:tr>
      <w:tr w:rsidR="001032E1" w:rsidRPr="004B07C8" w14:paraId="157FF644" w14:textId="77777777" w:rsidTr="00764B13">
        <w:trPr>
          <w:trHeight w:val="203"/>
        </w:trPr>
        <w:tc>
          <w:tcPr>
            <w:tcW w:w="3335" w:type="dxa"/>
          </w:tcPr>
          <w:p w14:paraId="008B1C47" w14:textId="089E4C4C" w:rsidR="001032E1" w:rsidRPr="004B07C8" w:rsidRDefault="001032E1" w:rsidP="001032E1">
            <w:pPr>
              <w:spacing w:line="240" w:lineRule="auto"/>
              <w:jc w:val="thaiDistribute"/>
              <w:rPr>
                <w:rFonts w:ascii="Angsana New" w:hAnsi="Angsana New"/>
                <w:sz w:val="28"/>
                <w:szCs w:val="28"/>
                <w:cs/>
                <w:lang w:val="en-US"/>
              </w:rPr>
            </w:pPr>
            <w:r w:rsidRPr="004B07C8">
              <w:rPr>
                <w:rFonts w:ascii="Angsana New" w:hAnsi="Angsana New"/>
                <w:sz w:val="28"/>
                <w:szCs w:val="28"/>
                <w:lang w:val="en-US"/>
              </w:rPr>
              <w:t>Medical supplies</w:t>
            </w:r>
          </w:p>
        </w:tc>
        <w:tc>
          <w:tcPr>
            <w:tcW w:w="1531" w:type="dxa"/>
          </w:tcPr>
          <w:p w14:paraId="278BDE61" w14:textId="0AC23E80"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9,385,940</w:t>
            </w:r>
          </w:p>
        </w:tc>
        <w:tc>
          <w:tcPr>
            <w:tcW w:w="1701" w:type="dxa"/>
            <w:vAlign w:val="bottom"/>
          </w:tcPr>
          <w:p w14:paraId="34F89FD9" w14:textId="52A66657"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9,174,283</w:t>
            </w:r>
          </w:p>
        </w:tc>
        <w:tc>
          <w:tcPr>
            <w:tcW w:w="1531" w:type="dxa"/>
            <w:vAlign w:val="bottom"/>
          </w:tcPr>
          <w:p w14:paraId="73C88597" w14:textId="23C437F4"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4,150,560</w:t>
            </w:r>
          </w:p>
        </w:tc>
        <w:tc>
          <w:tcPr>
            <w:tcW w:w="1702" w:type="dxa"/>
            <w:vAlign w:val="bottom"/>
          </w:tcPr>
          <w:p w14:paraId="6B2F6D46" w14:textId="5ACF9D70" w:rsidR="001032E1" w:rsidRPr="004B07C8" w:rsidRDefault="001032E1" w:rsidP="00554295">
            <w:pPr>
              <w:tabs>
                <w:tab w:val="decimal" w:pos="1283"/>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4,015,493</w:t>
            </w:r>
          </w:p>
        </w:tc>
      </w:tr>
      <w:tr w:rsidR="001032E1" w:rsidRPr="004B07C8" w14:paraId="28495C11" w14:textId="77777777" w:rsidTr="00764B13">
        <w:trPr>
          <w:trHeight w:val="181"/>
        </w:trPr>
        <w:tc>
          <w:tcPr>
            <w:tcW w:w="3335" w:type="dxa"/>
          </w:tcPr>
          <w:p w14:paraId="28495C09" w14:textId="4C15292E" w:rsidR="001032E1" w:rsidRPr="004B07C8" w:rsidRDefault="001032E1" w:rsidP="001032E1">
            <w:pPr>
              <w:spacing w:line="240" w:lineRule="auto"/>
              <w:jc w:val="thaiDistribute"/>
              <w:rPr>
                <w:rFonts w:ascii="Angsana New" w:hAnsi="Angsana New"/>
                <w:sz w:val="28"/>
                <w:szCs w:val="28"/>
                <w:cs/>
                <w:lang w:val="en-US"/>
              </w:rPr>
            </w:pPr>
            <w:r w:rsidRPr="004B07C8">
              <w:rPr>
                <w:rFonts w:ascii="Angsana New" w:hAnsi="Angsana New"/>
                <w:sz w:val="28"/>
                <w:szCs w:val="28"/>
                <w:lang w:val="en-US"/>
              </w:rPr>
              <w:t>Supplies</w:t>
            </w:r>
          </w:p>
        </w:tc>
        <w:tc>
          <w:tcPr>
            <w:tcW w:w="1531" w:type="dxa"/>
          </w:tcPr>
          <w:p w14:paraId="50A45130" w14:textId="58E45DB6"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2,147,699</w:t>
            </w:r>
          </w:p>
        </w:tc>
        <w:tc>
          <w:tcPr>
            <w:tcW w:w="1701" w:type="dxa"/>
            <w:vAlign w:val="bottom"/>
          </w:tcPr>
          <w:p w14:paraId="07B29799" w14:textId="21B00529"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2,126,918</w:t>
            </w:r>
          </w:p>
        </w:tc>
        <w:tc>
          <w:tcPr>
            <w:tcW w:w="1531" w:type="dxa"/>
            <w:vAlign w:val="bottom"/>
          </w:tcPr>
          <w:p w14:paraId="28495C0E" w14:textId="39A34363"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1,386,684</w:t>
            </w:r>
          </w:p>
        </w:tc>
        <w:tc>
          <w:tcPr>
            <w:tcW w:w="1702" w:type="dxa"/>
            <w:vAlign w:val="bottom"/>
          </w:tcPr>
          <w:p w14:paraId="28495C10" w14:textId="14449202" w:rsidR="001032E1" w:rsidRPr="004B07C8" w:rsidRDefault="001032E1" w:rsidP="00554295">
            <w:pP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1,390,789</w:t>
            </w:r>
          </w:p>
        </w:tc>
      </w:tr>
      <w:tr w:rsidR="001032E1" w:rsidRPr="004B07C8" w14:paraId="28495C23" w14:textId="77777777" w:rsidTr="00764B13">
        <w:trPr>
          <w:trHeight w:val="181"/>
        </w:trPr>
        <w:tc>
          <w:tcPr>
            <w:tcW w:w="3335" w:type="dxa"/>
          </w:tcPr>
          <w:p w14:paraId="28495C1B" w14:textId="778399C6" w:rsidR="001032E1" w:rsidRPr="004B07C8" w:rsidRDefault="001032E1" w:rsidP="001032E1">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Provision inventory obsolescence</w:t>
            </w:r>
          </w:p>
        </w:tc>
        <w:tc>
          <w:tcPr>
            <w:tcW w:w="1531" w:type="dxa"/>
          </w:tcPr>
          <w:p w14:paraId="29FEF2FC" w14:textId="4BEBE536" w:rsidR="001032E1" w:rsidRPr="004B07C8" w:rsidRDefault="001032E1" w:rsidP="00554295">
            <w:pPr>
              <w:pBdr>
                <w:bottom w:val="sing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(78,867)</w:t>
            </w:r>
          </w:p>
        </w:tc>
        <w:tc>
          <w:tcPr>
            <w:tcW w:w="1701" w:type="dxa"/>
            <w:vAlign w:val="bottom"/>
          </w:tcPr>
          <w:p w14:paraId="77FD0BEF" w14:textId="5FDFA80F" w:rsidR="001032E1" w:rsidRPr="004B07C8" w:rsidRDefault="001032E1" w:rsidP="00554295">
            <w:pPr>
              <w:pBdr>
                <w:bottom w:val="sing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(39,744)</w:t>
            </w:r>
          </w:p>
        </w:tc>
        <w:tc>
          <w:tcPr>
            <w:tcW w:w="1531" w:type="dxa"/>
            <w:vAlign w:val="bottom"/>
          </w:tcPr>
          <w:p w14:paraId="28495C20" w14:textId="475D0C33" w:rsidR="001032E1" w:rsidRPr="004B07C8" w:rsidRDefault="001032E1" w:rsidP="00554295">
            <w:pPr>
              <w:pBdr>
                <w:bottom w:val="sing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(26,437)</w:t>
            </w:r>
          </w:p>
        </w:tc>
        <w:tc>
          <w:tcPr>
            <w:tcW w:w="1702" w:type="dxa"/>
          </w:tcPr>
          <w:p w14:paraId="28495C22" w14:textId="575C7CCF" w:rsidR="001032E1" w:rsidRPr="004B07C8" w:rsidRDefault="001032E1" w:rsidP="00554295">
            <w:pPr>
              <w:pBdr>
                <w:bottom w:val="sing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(11,956)</w:t>
            </w:r>
          </w:p>
        </w:tc>
      </w:tr>
      <w:tr w:rsidR="001032E1" w:rsidRPr="004B07C8" w14:paraId="28495C2C" w14:textId="77777777" w:rsidTr="00764B13">
        <w:trPr>
          <w:trHeight w:val="149"/>
        </w:trPr>
        <w:tc>
          <w:tcPr>
            <w:tcW w:w="3335" w:type="dxa"/>
          </w:tcPr>
          <w:p w14:paraId="28495C24" w14:textId="27132FAB" w:rsidR="001032E1" w:rsidRPr="004B07C8" w:rsidRDefault="008C7087" w:rsidP="001032E1">
            <w:pPr>
              <w:tabs>
                <w:tab w:val="left" w:pos="8040"/>
              </w:tabs>
              <w:spacing w:line="240" w:lineRule="auto"/>
              <w:ind w:left="790" w:hanging="790"/>
              <w:rPr>
                <w:rFonts w:ascii="Angsana New" w:hAnsi="Angsana New"/>
                <w:sz w:val="28"/>
                <w:szCs w:val="28"/>
                <w:cs/>
                <w:lang w:val="en-US"/>
              </w:rPr>
            </w:pPr>
            <w:r>
              <w:rPr>
                <w:rFonts w:ascii="Angsana New" w:hAnsi="Angsana New"/>
                <w:sz w:val="28"/>
                <w:szCs w:val="28"/>
                <w:lang w:val="en-US"/>
              </w:rPr>
              <w:t>Inventories</w:t>
            </w:r>
          </w:p>
        </w:tc>
        <w:tc>
          <w:tcPr>
            <w:tcW w:w="1531" w:type="dxa"/>
          </w:tcPr>
          <w:p w14:paraId="61F071F3" w14:textId="33C51725" w:rsidR="001032E1" w:rsidRPr="004B07C8" w:rsidRDefault="001032E1" w:rsidP="00554295">
            <w:pPr>
              <w:pBdr>
                <w:bottom w:val="doub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18,684,320</w:t>
            </w:r>
          </w:p>
        </w:tc>
        <w:tc>
          <w:tcPr>
            <w:tcW w:w="1701" w:type="dxa"/>
            <w:vAlign w:val="bottom"/>
          </w:tcPr>
          <w:p w14:paraId="6501C10E" w14:textId="6F3CB3E4" w:rsidR="001032E1" w:rsidRPr="004B07C8" w:rsidRDefault="001032E1" w:rsidP="00554295">
            <w:pPr>
              <w:pBdr>
                <w:bottom w:val="doub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18,729,400</w:t>
            </w:r>
          </w:p>
        </w:tc>
        <w:tc>
          <w:tcPr>
            <w:tcW w:w="1531" w:type="dxa"/>
          </w:tcPr>
          <w:p w14:paraId="28495C29" w14:textId="57A9D532" w:rsidR="001032E1" w:rsidRPr="004B07C8" w:rsidRDefault="001032E1" w:rsidP="00554295">
            <w:pPr>
              <w:pBdr>
                <w:bottom w:val="doub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9,314,360</w:t>
            </w:r>
          </w:p>
        </w:tc>
        <w:tc>
          <w:tcPr>
            <w:tcW w:w="1702" w:type="dxa"/>
            <w:vAlign w:val="bottom"/>
          </w:tcPr>
          <w:p w14:paraId="28495C2B" w14:textId="5FF9D389" w:rsidR="001032E1" w:rsidRPr="004B07C8" w:rsidRDefault="001032E1" w:rsidP="00554295">
            <w:pPr>
              <w:pBdr>
                <w:bottom w:val="double" w:sz="4" w:space="1" w:color="auto"/>
              </w:pBdr>
              <w:tabs>
                <w:tab w:val="decimal" w:pos="1283"/>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9,202,789</w:t>
            </w:r>
          </w:p>
        </w:tc>
      </w:tr>
      <w:bookmarkEnd w:id="6"/>
    </w:tbl>
    <w:p w14:paraId="10A27DAB" w14:textId="1BB0887B" w:rsidR="00160193" w:rsidRDefault="00160193" w:rsidP="00160193">
      <w:pPr>
        <w:tabs>
          <w:tab w:val="left" w:pos="0"/>
          <w:tab w:val="decimal" w:pos="7920"/>
        </w:tabs>
        <w:spacing w:before="240" w:line="240" w:lineRule="atLeast"/>
        <w:jc w:val="both"/>
        <w:rPr>
          <w:rFonts w:ascii="Angsana New" w:hAnsi="Angsana New"/>
          <w:b/>
          <w:bCs/>
          <w:sz w:val="28"/>
          <w:szCs w:val="28"/>
          <w:cs/>
        </w:rPr>
      </w:pPr>
    </w:p>
    <w:p w14:paraId="5E708C68" w14:textId="77777777" w:rsidR="00160193" w:rsidRDefault="00160193">
      <w:pPr>
        <w:spacing w:line="240" w:lineRule="auto"/>
        <w:rPr>
          <w:rFonts w:ascii="Angsana New" w:hAnsi="Angsana New"/>
          <w:b/>
          <w:bCs/>
          <w:sz w:val="28"/>
          <w:szCs w:val="28"/>
          <w:cs/>
        </w:rPr>
      </w:pPr>
      <w:r>
        <w:rPr>
          <w:rFonts w:ascii="Angsana New" w:hAnsi="Angsana New"/>
          <w:b/>
          <w:bCs/>
          <w:sz w:val="28"/>
          <w:szCs w:val="28"/>
          <w:cs/>
        </w:rPr>
        <w:br w:type="page"/>
      </w:r>
    </w:p>
    <w:p w14:paraId="10C8EDE7" w14:textId="490C5C7C" w:rsidR="006A4D71" w:rsidRPr="00160193" w:rsidRDefault="006A4D71" w:rsidP="00160193">
      <w:pPr>
        <w:tabs>
          <w:tab w:val="left" w:pos="1161"/>
        </w:tabs>
        <w:rPr>
          <w:rFonts w:ascii="Angsana New" w:hAnsi="Angsana New"/>
          <w:sz w:val="28"/>
          <w:szCs w:val="28"/>
        </w:rPr>
        <w:sectPr w:rsidR="006A4D71" w:rsidRPr="00160193" w:rsidSect="000F0CE5">
          <w:headerReference w:type="default" r:id="rId13"/>
          <w:pgSz w:w="11907" w:h="16840" w:code="9"/>
          <w:pgMar w:top="691" w:right="1152" w:bottom="576" w:left="1152" w:header="720" w:footer="720" w:gutter="0"/>
          <w:paperSrc w:first="7" w:other="7"/>
          <w:pgNumType w:start="13"/>
          <w:cols w:space="737"/>
          <w:docGrid w:linePitch="299"/>
        </w:sectPr>
      </w:pPr>
    </w:p>
    <w:p w14:paraId="4984C992" w14:textId="447FE2CC" w:rsidR="00F95B64" w:rsidRPr="004B07C8" w:rsidRDefault="00CB5C94" w:rsidP="005A082C">
      <w:pPr>
        <w:numPr>
          <w:ilvl w:val="0"/>
          <w:numId w:val="8"/>
        </w:numPr>
        <w:tabs>
          <w:tab w:val="left" w:pos="513"/>
          <w:tab w:val="decimal" w:pos="7920"/>
        </w:tabs>
        <w:spacing w:line="240" w:lineRule="atLeast"/>
        <w:ind w:hanging="720"/>
        <w:jc w:val="both"/>
        <w:rPr>
          <w:rFonts w:ascii="Angsana New" w:hAnsi="Angsana New"/>
          <w:b/>
          <w:bCs/>
          <w:sz w:val="28"/>
          <w:szCs w:val="28"/>
        </w:rPr>
      </w:pPr>
      <w:r w:rsidRPr="004B07C8">
        <w:rPr>
          <w:rFonts w:ascii="Angsana New" w:hAnsi="Angsana New"/>
          <w:b/>
          <w:bCs/>
          <w:sz w:val="28"/>
          <w:szCs w:val="28"/>
        </w:rPr>
        <w:lastRenderedPageBreak/>
        <w:t>Investment in subsidiaries</w:t>
      </w:r>
    </w:p>
    <w:p w14:paraId="30E4BF58" w14:textId="6FDA463B" w:rsidR="00586F64" w:rsidRPr="004B07C8" w:rsidRDefault="00F420A8" w:rsidP="00FA4287">
      <w:pPr>
        <w:spacing w:line="240" w:lineRule="atLeast"/>
        <w:ind w:left="540"/>
        <w:jc w:val="thaiDistribute"/>
        <w:rPr>
          <w:rFonts w:ascii="Angsana New" w:hAnsi="Angsana New"/>
          <w:sz w:val="28"/>
          <w:szCs w:val="28"/>
        </w:rPr>
      </w:pPr>
      <w:bookmarkStart w:id="7" w:name="_Hlk146541021"/>
      <w:r w:rsidRPr="004B07C8">
        <w:rPr>
          <w:rFonts w:ascii="Angsana New" w:hAnsi="Angsana New"/>
          <w:sz w:val="28"/>
          <w:szCs w:val="28"/>
        </w:rPr>
        <w:t xml:space="preserve">Detail of investment in subsidiaries as at </w:t>
      </w:r>
      <w:r w:rsidR="005C5657" w:rsidRPr="004B07C8">
        <w:rPr>
          <w:rFonts w:ascii="Angsana New" w:hAnsi="Angsana New"/>
          <w:sz w:val="28"/>
          <w:szCs w:val="28"/>
        </w:rPr>
        <w:t xml:space="preserve">March </w:t>
      </w:r>
      <w:r w:rsidR="005C5657" w:rsidRPr="004B07C8">
        <w:rPr>
          <w:rFonts w:ascii="Angsana New" w:hAnsi="Angsana New"/>
          <w:sz w:val="28"/>
          <w:szCs w:val="28"/>
          <w:lang w:val="en-US"/>
        </w:rPr>
        <w:t xml:space="preserve">31, 2026 and </w:t>
      </w:r>
      <w:r w:rsidRPr="004B07C8">
        <w:rPr>
          <w:rFonts w:ascii="Angsana New" w:hAnsi="Angsana New"/>
          <w:sz w:val="28"/>
          <w:szCs w:val="28"/>
        </w:rPr>
        <w:t xml:space="preserve">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005C5657" w:rsidRPr="004B07C8">
        <w:rPr>
          <w:rFonts w:ascii="Angsana New" w:hAnsi="Angsana New"/>
          <w:sz w:val="28"/>
          <w:szCs w:val="28"/>
        </w:rPr>
        <w:t>5</w:t>
      </w:r>
      <w:r w:rsidRPr="004B07C8">
        <w:rPr>
          <w:rFonts w:ascii="Angsana New" w:hAnsi="Angsana New"/>
          <w:sz w:val="28"/>
          <w:szCs w:val="28"/>
        </w:rPr>
        <w:t>, as follows:</w:t>
      </w:r>
    </w:p>
    <w:tbl>
      <w:tblPr>
        <w:tblW w:w="15559" w:type="dxa"/>
        <w:tblInd w:w="250" w:type="dxa"/>
        <w:tblLayout w:type="fixed"/>
        <w:tblLook w:val="0000" w:firstRow="0" w:lastRow="0" w:firstColumn="0" w:lastColumn="0" w:noHBand="0" w:noVBand="0"/>
      </w:tblPr>
      <w:tblGrid>
        <w:gridCol w:w="3113"/>
        <w:gridCol w:w="1558"/>
        <w:gridCol w:w="1361"/>
        <w:gridCol w:w="1361"/>
        <w:gridCol w:w="1361"/>
        <w:gridCol w:w="1361"/>
        <w:gridCol w:w="1361"/>
        <w:gridCol w:w="1361"/>
        <w:gridCol w:w="1361"/>
        <w:gridCol w:w="1361"/>
      </w:tblGrid>
      <w:tr w:rsidR="006943C8" w:rsidRPr="004B07C8" w14:paraId="29F60D4C" w14:textId="77777777" w:rsidTr="00AD2F83">
        <w:tc>
          <w:tcPr>
            <w:tcW w:w="3113" w:type="dxa"/>
          </w:tcPr>
          <w:p w14:paraId="1624DC2F" w14:textId="77777777" w:rsidR="006943C8" w:rsidRPr="004B07C8" w:rsidRDefault="006943C8">
            <w:pPr>
              <w:spacing w:line="360" w:lineRule="exact"/>
              <w:ind w:left="-18" w:right="36"/>
              <w:jc w:val="center"/>
              <w:rPr>
                <w:rFonts w:ascii="Angsana New" w:hAnsi="Angsana New"/>
                <w:color w:val="000000"/>
                <w:sz w:val="28"/>
                <w:szCs w:val="28"/>
                <w:cs/>
              </w:rPr>
            </w:pPr>
          </w:p>
        </w:tc>
        <w:tc>
          <w:tcPr>
            <w:tcW w:w="1558" w:type="dxa"/>
          </w:tcPr>
          <w:p w14:paraId="1F1FC5FA" w14:textId="77777777" w:rsidR="006943C8" w:rsidRPr="004B07C8" w:rsidRDefault="006943C8" w:rsidP="005E6D1C">
            <w:pPr>
              <w:spacing w:line="360" w:lineRule="exact"/>
              <w:ind w:right="25"/>
              <w:jc w:val="center"/>
              <w:rPr>
                <w:rFonts w:ascii="Angsana New" w:hAnsi="Angsana New"/>
                <w:color w:val="000000"/>
                <w:sz w:val="28"/>
                <w:szCs w:val="28"/>
                <w:cs/>
              </w:rPr>
            </w:pPr>
          </w:p>
        </w:tc>
        <w:tc>
          <w:tcPr>
            <w:tcW w:w="10888" w:type="dxa"/>
            <w:gridSpan w:val="8"/>
          </w:tcPr>
          <w:p w14:paraId="10E12FDE" w14:textId="74CAA869" w:rsidR="006943C8" w:rsidRPr="004B07C8" w:rsidRDefault="006943C8" w:rsidP="007D4F5C">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lang w:val="en-US"/>
              </w:rPr>
              <w:t>Separate financial information</w:t>
            </w:r>
          </w:p>
        </w:tc>
      </w:tr>
      <w:tr w:rsidR="00C4564B" w:rsidRPr="004B07C8" w14:paraId="20273216" w14:textId="77777777" w:rsidTr="00CA392C">
        <w:tc>
          <w:tcPr>
            <w:tcW w:w="3113" w:type="dxa"/>
            <w:vMerge w:val="restart"/>
          </w:tcPr>
          <w:p w14:paraId="26495F99" w14:textId="03E3BF66" w:rsidR="00C4564B" w:rsidRPr="004B07C8" w:rsidRDefault="00C4564B">
            <w:pPr>
              <w:spacing w:line="360" w:lineRule="exact"/>
              <w:ind w:left="-18" w:right="36"/>
              <w:jc w:val="center"/>
              <w:rPr>
                <w:rFonts w:ascii="Angsana New" w:hAnsi="Angsana New"/>
                <w:color w:val="000000"/>
                <w:sz w:val="28"/>
                <w:szCs w:val="28"/>
                <w:cs/>
              </w:rPr>
            </w:pPr>
          </w:p>
        </w:tc>
        <w:tc>
          <w:tcPr>
            <w:tcW w:w="1558" w:type="dxa"/>
          </w:tcPr>
          <w:p w14:paraId="3C60D188" w14:textId="77777777" w:rsidR="00C4564B" w:rsidRPr="004B07C8" w:rsidRDefault="00C4564B" w:rsidP="005E6D1C">
            <w:pPr>
              <w:spacing w:line="360" w:lineRule="exact"/>
              <w:ind w:right="25"/>
              <w:jc w:val="center"/>
              <w:rPr>
                <w:rFonts w:ascii="Angsana New" w:hAnsi="Angsana New"/>
                <w:color w:val="000000"/>
                <w:sz w:val="28"/>
                <w:szCs w:val="28"/>
                <w:cs/>
              </w:rPr>
            </w:pPr>
          </w:p>
        </w:tc>
        <w:tc>
          <w:tcPr>
            <w:tcW w:w="2722" w:type="dxa"/>
            <w:gridSpan w:val="2"/>
          </w:tcPr>
          <w:p w14:paraId="5FC709EB" w14:textId="17917C69" w:rsidR="00C4564B" w:rsidRPr="004B07C8" w:rsidRDefault="000B4D3C" w:rsidP="00493D6F">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Paid-up share capital</w:t>
            </w:r>
          </w:p>
        </w:tc>
        <w:tc>
          <w:tcPr>
            <w:tcW w:w="2722" w:type="dxa"/>
            <w:gridSpan w:val="2"/>
          </w:tcPr>
          <w:p w14:paraId="78818082" w14:textId="5DD10C55" w:rsidR="00C4564B" w:rsidRPr="004B07C8" w:rsidRDefault="001E0118" w:rsidP="00493D6F">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Percentage of shareholding</w:t>
            </w:r>
          </w:p>
        </w:tc>
        <w:tc>
          <w:tcPr>
            <w:tcW w:w="2722" w:type="dxa"/>
            <w:gridSpan w:val="2"/>
          </w:tcPr>
          <w:p w14:paraId="6AD5FB33" w14:textId="2B819FF5" w:rsidR="00C4564B" w:rsidRPr="004B07C8" w:rsidRDefault="00E72E72" w:rsidP="007D4F5C">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Cost method</w:t>
            </w:r>
          </w:p>
        </w:tc>
        <w:tc>
          <w:tcPr>
            <w:tcW w:w="2722" w:type="dxa"/>
            <w:gridSpan w:val="2"/>
          </w:tcPr>
          <w:p w14:paraId="31210DFA" w14:textId="25BDF668" w:rsidR="00C4564B" w:rsidRPr="004B07C8" w:rsidRDefault="00DB76A0" w:rsidP="007D4F5C">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Dividend income</w:t>
            </w:r>
          </w:p>
        </w:tc>
      </w:tr>
      <w:tr w:rsidR="00C4564B" w:rsidRPr="004B07C8" w14:paraId="4832075D" w14:textId="77777777" w:rsidTr="00CA392C">
        <w:tc>
          <w:tcPr>
            <w:tcW w:w="3113" w:type="dxa"/>
            <w:vMerge/>
          </w:tcPr>
          <w:p w14:paraId="46896906" w14:textId="77777777" w:rsidR="00C4564B" w:rsidRPr="004B07C8" w:rsidRDefault="00C4564B" w:rsidP="00C4564B">
            <w:pPr>
              <w:spacing w:line="360" w:lineRule="exact"/>
              <w:ind w:left="-18" w:right="36"/>
              <w:jc w:val="center"/>
              <w:rPr>
                <w:rFonts w:ascii="Angsana New" w:hAnsi="Angsana New"/>
                <w:color w:val="000000"/>
                <w:sz w:val="28"/>
                <w:szCs w:val="28"/>
                <w:cs/>
              </w:rPr>
            </w:pPr>
          </w:p>
        </w:tc>
        <w:tc>
          <w:tcPr>
            <w:tcW w:w="1558" w:type="dxa"/>
          </w:tcPr>
          <w:p w14:paraId="6DB98C34" w14:textId="77777777" w:rsidR="00C4564B" w:rsidRPr="004B07C8" w:rsidRDefault="00C4564B" w:rsidP="00C5421E">
            <w:pPr>
              <w:spacing w:line="360" w:lineRule="exact"/>
              <w:ind w:right="25"/>
              <w:jc w:val="center"/>
              <w:rPr>
                <w:rFonts w:ascii="Angsana New" w:hAnsi="Angsana New"/>
                <w:color w:val="000000"/>
                <w:sz w:val="28"/>
                <w:szCs w:val="28"/>
              </w:rPr>
            </w:pPr>
          </w:p>
        </w:tc>
        <w:tc>
          <w:tcPr>
            <w:tcW w:w="1361" w:type="dxa"/>
          </w:tcPr>
          <w:p w14:paraId="331BD1CE" w14:textId="2448E10F" w:rsidR="00C4564B" w:rsidRPr="004B07C8" w:rsidRDefault="009D2CC7" w:rsidP="00C4564B">
            <w:pP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March 31, 2026</w:t>
            </w:r>
          </w:p>
        </w:tc>
        <w:tc>
          <w:tcPr>
            <w:tcW w:w="1361" w:type="dxa"/>
          </w:tcPr>
          <w:p w14:paraId="09D8177F" w14:textId="465E490F" w:rsidR="00C4564B" w:rsidRPr="004B07C8" w:rsidRDefault="009D2CC7" w:rsidP="00C4564B">
            <w:pPr>
              <w:spacing w:line="360" w:lineRule="exact"/>
              <w:ind w:right="-3"/>
              <w:jc w:val="center"/>
              <w:rPr>
                <w:rFonts w:ascii="Angsana New" w:hAnsi="Angsana New"/>
                <w:color w:val="000000"/>
                <w:sz w:val="28"/>
                <w:szCs w:val="28"/>
              </w:rPr>
            </w:pPr>
            <w:r w:rsidRPr="004B07C8">
              <w:rPr>
                <w:rFonts w:ascii="Angsana New" w:hAnsi="Angsana New"/>
                <w:color w:val="000000"/>
                <w:sz w:val="28"/>
                <w:szCs w:val="28"/>
              </w:rPr>
              <w:t>December 31, 2025</w:t>
            </w:r>
          </w:p>
        </w:tc>
        <w:tc>
          <w:tcPr>
            <w:tcW w:w="1361" w:type="dxa"/>
          </w:tcPr>
          <w:p w14:paraId="5E98CEAC" w14:textId="616A502B" w:rsidR="00C4564B" w:rsidRPr="004B07C8" w:rsidRDefault="009D2CC7" w:rsidP="00C4564B">
            <w:pP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March 31, 2026</w:t>
            </w:r>
          </w:p>
        </w:tc>
        <w:tc>
          <w:tcPr>
            <w:tcW w:w="1361" w:type="dxa"/>
          </w:tcPr>
          <w:p w14:paraId="3BEE3698" w14:textId="6DE84BF0" w:rsidR="00C4564B" w:rsidRPr="004B07C8" w:rsidRDefault="009D2CC7" w:rsidP="00C4564B">
            <w:pPr>
              <w:spacing w:line="360" w:lineRule="exact"/>
              <w:ind w:right="-3"/>
              <w:jc w:val="center"/>
              <w:rPr>
                <w:rFonts w:ascii="Angsana New" w:hAnsi="Angsana New"/>
                <w:color w:val="000000"/>
                <w:sz w:val="28"/>
                <w:szCs w:val="28"/>
              </w:rPr>
            </w:pPr>
            <w:r w:rsidRPr="004B07C8">
              <w:rPr>
                <w:rFonts w:ascii="Angsana New" w:hAnsi="Angsana New"/>
                <w:color w:val="000000"/>
                <w:sz w:val="28"/>
                <w:szCs w:val="28"/>
              </w:rPr>
              <w:t>December 31, 2025</w:t>
            </w:r>
          </w:p>
        </w:tc>
        <w:tc>
          <w:tcPr>
            <w:tcW w:w="1361" w:type="dxa"/>
          </w:tcPr>
          <w:p w14:paraId="26CC2D48" w14:textId="19CF2747" w:rsidR="00C4564B" w:rsidRPr="004B07C8" w:rsidRDefault="009D2CC7" w:rsidP="00C4564B">
            <w:pP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March 31, 2026</w:t>
            </w:r>
          </w:p>
        </w:tc>
        <w:tc>
          <w:tcPr>
            <w:tcW w:w="1361" w:type="dxa"/>
          </w:tcPr>
          <w:p w14:paraId="01F1E4DF" w14:textId="369B137E" w:rsidR="00C4564B" w:rsidRPr="004B07C8" w:rsidRDefault="009D2CC7" w:rsidP="00C4564B">
            <w:pPr>
              <w:spacing w:line="360" w:lineRule="exact"/>
              <w:ind w:right="-3"/>
              <w:jc w:val="center"/>
              <w:rPr>
                <w:rFonts w:ascii="Angsana New" w:hAnsi="Angsana New"/>
                <w:color w:val="000000"/>
                <w:sz w:val="28"/>
                <w:szCs w:val="28"/>
                <w:cs/>
              </w:rPr>
            </w:pPr>
            <w:r w:rsidRPr="004B07C8">
              <w:rPr>
                <w:rFonts w:ascii="Angsana New" w:hAnsi="Angsana New"/>
                <w:color w:val="000000"/>
                <w:sz w:val="28"/>
                <w:szCs w:val="28"/>
              </w:rPr>
              <w:t>December 31, 2025</w:t>
            </w:r>
          </w:p>
        </w:tc>
        <w:tc>
          <w:tcPr>
            <w:tcW w:w="1361" w:type="dxa"/>
          </w:tcPr>
          <w:p w14:paraId="37E5FDF4" w14:textId="0CD48CAF" w:rsidR="00C4564B" w:rsidRPr="004B07C8" w:rsidRDefault="009D2CC7" w:rsidP="00C4564B">
            <w:pP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March 31, 2026</w:t>
            </w:r>
          </w:p>
        </w:tc>
        <w:tc>
          <w:tcPr>
            <w:tcW w:w="1361" w:type="dxa"/>
          </w:tcPr>
          <w:p w14:paraId="0D4C434D" w14:textId="7BCFB081" w:rsidR="00C4564B" w:rsidRPr="004B07C8" w:rsidRDefault="009D2CC7" w:rsidP="00C4564B">
            <w:pPr>
              <w:spacing w:line="360" w:lineRule="exact"/>
              <w:ind w:right="-3"/>
              <w:jc w:val="center"/>
              <w:rPr>
                <w:rFonts w:ascii="Angsana New" w:hAnsi="Angsana New"/>
                <w:color w:val="000000"/>
                <w:sz w:val="28"/>
                <w:szCs w:val="28"/>
                <w:cs/>
              </w:rPr>
            </w:pPr>
            <w:r w:rsidRPr="004B07C8">
              <w:rPr>
                <w:rFonts w:ascii="Angsana New" w:hAnsi="Angsana New"/>
                <w:color w:val="000000"/>
                <w:sz w:val="28"/>
                <w:szCs w:val="28"/>
              </w:rPr>
              <w:t>December 31, 2025</w:t>
            </w:r>
          </w:p>
        </w:tc>
      </w:tr>
      <w:tr w:rsidR="002F0355" w:rsidRPr="004B07C8" w14:paraId="138F358D" w14:textId="77777777" w:rsidTr="00CA392C">
        <w:trPr>
          <w:trHeight w:val="203"/>
        </w:trPr>
        <w:tc>
          <w:tcPr>
            <w:tcW w:w="3113" w:type="dxa"/>
            <w:vAlign w:val="bottom"/>
          </w:tcPr>
          <w:p w14:paraId="7024F1A9" w14:textId="351FA46F" w:rsidR="002F0355" w:rsidRPr="004B07C8" w:rsidRDefault="00C10E52" w:rsidP="00CF31C4">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Subsidiaries</w:t>
            </w:r>
          </w:p>
        </w:tc>
        <w:tc>
          <w:tcPr>
            <w:tcW w:w="1558" w:type="dxa"/>
            <w:vAlign w:val="bottom"/>
          </w:tcPr>
          <w:p w14:paraId="5457E325" w14:textId="28A23EB4" w:rsidR="002F0355" w:rsidRPr="004B07C8" w:rsidRDefault="00CF7514" w:rsidP="00CF31C4">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Nature of</w:t>
            </w:r>
            <w:r w:rsidR="00B27BEA" w:rsidRPr="004B07C8">
              <w:rPr>
                <w:rFonts w:ascii="Angsana New" w:hAnsi="Angsana New"/>
                <w:color w:val="000000"/>
                <w:sz w:val="28"/>
                <w:szCs w:val="28"/>
                <w:lang w:val="en-US"/>
              </w:rPr>
              <w:t xml:space="preserve"> business</w:t>
            </w:r>
          </w:p>
        </w:tc>
        <w:tc>
          <w:tcPr>
            <w:tcW w:w="2722" w:type="dxa"/>
            <w:gridSpan w:val="2"/>
          </w:tcPr>
          <w:p w14:paraId="2428CA28" w14:textId="51A9D844" w:rsidR="002F0355" w:rsidRPr="004B07C8" w:rsidRDefault="00A939AE"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Baht)</w:t>
            </w:r>
          </w:p>
        </w:tc>
        <w:tc>
          <w:tcPr>
            <w:tcW w:w="2722" w:type="dxa"/>
            <w:gridSpan w:val="2"/>
          </w:tcPr>
          <w:p w14:paraId="73B9255B" w14:textId="502FA17F" w:rsidR="002F0355" w:rsidRPr="004B07C8" w:rsidRDefault="00F646E8"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w:t>
            </w:r>
          </w:p>
        </w:tc>
        <w:tc>
          <w:tcPr>
            <w:tcW w:w="2722" w:type="dxa"/>
            <w:gridSpan w:val="2"/>
          </w:tcPr>
          <w:p w14:paraId="0B890F6C" w14:textId="3B243A69" w:rsidR="002F0355" w:rsidRPr="004B07C8" w:rsidRDefault="00A939AE"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Baht)</w:t>
            </w:r>
          </w:p>
        </w:tc>
        <w:tc>
          <w:tcPr>
            <w:tcW w:w="2722" w:type="dxa"/>
            <w:gridSpan w:val="2"/>
          </w:tcPr>
          <w:p w14:paraId="30ADB897" w14:textId="1C736449" w:rsidR="002F0355" w:rsidRPr="004B07C8" w:rsidRDefault="00A939AE" w:rsidP="00CF31C4">
            <w:pPr>
              <w:tabs>
                <w:tab w:val="decimal" w:pos="1239"/>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w:t>
            </w:r>
            <w:r w:rsidRPr="004B07C8">
              <w:rPr>
                <w:rFonts w:ascii="Angsana New" w:hAnsi="Angsana New"/>
                <w:color w:val="000000"/>
                <w:sz w:val="28"/>
                <w:szCs w:val="28"/>
                <w:lang w:val="en-US"/>
              </w:rPr>
              <w:t>Unit : Baht)</w:t>
            </w:r>
          </w:p>
        </w:tc>
      </w:tr>
      <w:tr w:rsidR="00C4564B" w:rsidRPr="004B07C8" w14:paraId="0AC92FED" w14:textId="77777777" w:rsidTr="00CA392C">
        <w:trPr>
          <w:trHeight w:val="184"/>
        </w:trPr>
        <w:tc>
          <w:tcPr>
            <w:tcW w:w="3113" w:type="dxa"/>
          </w:tcPr>
          <w:p w14:paraId="03DAC840" w14:textId="1CF8A423" w:rsidR="00C4564B" w:rsidRPr="004B07C8" w:rsidRDefault="00C4564B" w:rsidP="00283246">
            <w:pPr>
              <w:spacing w:line="240" w:lineRule="auto"/>
              <w:ind w:right="-45"/>
              <w:jc w:val="center"/>
              <w:rPr>
                <w:rFonts w:ascii="Angsana New" w:hAnsi="Angsana New"/>
                <w:color w:val="000000"/>
                <w:sz w:val="28"/>
                <w:szCs w:val="28"/>
                <w:lang w:val="en-US"/>
              </w:rPr>
            </w:pPr>
          </w:p>
        </w:tc>
        <w:tc>
          <w:tcPr>
            <w:tcW w:w="1558" w:type="dxa"/>
          </w:tcPr>
          <w:p w14:paraId="40EF08C6" w14:textId="03EC5800" w:rsidR="00C4564B" w:rsidRPr="004B07C8" w:rsidRDefault="00C4564B" w:rsidP="00283246">
            <w:pPr>
              <w:spacing w:line="240" w:lineRule="auto"/>
              <w:ind w:right="-45"/>
              <w:jc w:val="center"/>
              <w:rPr>
                <w:rFonts w:ascii="Angsana New" w:hAnsi="Angsana New"/>
                <w:color w:val="000000"/>
                <w:sz w:val="28"/>
                <w:szCs w:val="28"/>
                <w:lang w:val="en-US"/>
              </w:rPr>
            </w:pPr>
          </w:p>
        </w:tc>
        <w:tc>
          <w:tcPr>
            <w:tcW w:w="1361" w:type="dxa"/>
          </w:tcPr>
          <w:p w14:paraId="2EE9D486" w14:textId="35BD799B"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0F9CEDC1" w14:textId="29C19E8D"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2F86B47C" w14:textId="4B1F6CC7"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2B9305B2" w14:textId="60D014FA"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2ED45F17" w14:textId="41EC9167"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164B85D2" w14:textId="74CFBE9A"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02AD1DC7" w14:textId="34905703"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c>
          <w:tcPr>
            <w:tcW w:w="1361" w:type="dxa"/>
          </w:tcPr>
          <w:p w14:paraId="465C022E" w14:textId="41D3C8EB" w:rsidR="00C4564B" w:rsidRPr="004B07C8" w:rsidRDefault="00C4564B" w:rsidP="00283246">
            <w:pPr>
              <w:tabs>
                <w:tab w:val="decimal" w:pos="1239"/>
              </w:tabs>
              <w:spacing w:line="240" w:lineRule="auto"/>
              <w:ind w:right="-45"/>
              <w:jc w:val="center"/>
              <w:rPr>
                <w:rFonts w:ascii="Angsana New" w:hAnsi="Angsana New"/>
                <w:color w:val="000000"/>
                <w:sz w:val="28"/>
                <w:szCs w:val="28"/>
                <w:lang w:val="en-US"/>
              </w:rPr>
            </w:pPr>
          </w:p>
        </w:tc>
      </w:tr>
      <w:tr w:rsidR="00CF2621" w:rsidRPr="004B07C8" w14:paraId="20ED07A6" w14:textId="77777777" w:rsidTr="00CA392C">
        <w:trPr>
          <w:trHeight w:val="203"/>
        </w:trPr>
        <w:tc>
          <w:tcPr>
            <w:tcW w:w="3113" w:type="dxa"/>
          </w:tcPr>
          <w:p w14:paraId="6CA5BE3F" w14:textId="7383DEF9" w:rsidR="00CF2621" w:rsidRPr="004B07C8" w:rsidRDefault="00CF2621" w:rsidP="00CF2621">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Dr. Hann Hospital Company Limited</w:t>
            </w:r>
          </w:p>
        </w:tc>
        <w:tc>
          <w:tcPr>
            <w:tcW w:w="1558" w:type="dxa"/>
          </w:tcPr>
          <w:p w14:paraId="2D8075F7" w14:textId="4E8EECE1" w:rsidR="00CF2621" w:rsidRPr="004B07C8" w:rsidRDefault="00CF2621" w:rsidP="00CF2621">
            <w:pPr>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Hospital</w:t>
            </w:r>
          </w:p>
        </w:tc>
        <w:tc>
          <w:tcPr>
            <w:tcW w:w="1361" w:type="dxa"/>
          </w:tcPr>
          <w:p w14:paraId="343A60F8" w14:textId="71374476" w:rsidR="00CF2621" w:rsidRPr="004B07C8" w:rsidRDefault="00CF2621" w:rsidP="00CA392C">
            <w:pPr>
              <w:tabs>
                <w:tab w:val="decimal" w:pos="1146"/>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cs/>
                <w:lang w:val="en-US"/>
              </w:rPr>
              <w:t>175</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p>
        </w:tc>
        <w:tc>
          <w:tcPr>
            <w:tcW w:w="1361" w:type="dxa"/>
          </w:tcPr>
          <w:p w14:paraId="3EA6D493" w14:textId="70FEAFD1" w:rsidR="00CF2621" w:rsidRPr="004B07C8" w:rsidRDefault="00CF2621" w:rsidP="00CA392C">
            <w:pPr>
              <w:tabs>
                <w:tab w:val="decimal" w:pos="1146"/>
              </w:tabs>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cs/>
                <w:lang w:val="en-US"/>
              </w:rPr>
              <w:t>175</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p>
        </w:tc>
        <w:tc>
          <w:tcPr>
            <w:tcW w:w="1361" w:type="dxa"/>
          </w:tcPr>
          <w:p w14:paraId="2135D403" w14:textId="1DB901FB" w:rsidR="00CF2621" w:rsidRPr="004B07C8" w:rsidRDefault="00CF2621" w:rsidP="00CA392C">
            <w:pPr>
              <w:tabs>
                <w:tab w:val="decimal" w:pos="1146"/>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lang w:val="en-US"/>
              </w:rPr>
              <w:t>99.99</w:t>
            </w:r>
          </w:p>
        </w:tc>
        <w:tc>
          <w:tcPr>
            <w:tcW w:w="1361" w:type="dxa"/>
          </w:tcPr>
          <w:p w14:paraId="29132AF1" w14:textId="59305572" w:rsidR="00CF2621" w:rsidRPr="004B07C8" w:rsidRDefault="00CF2621" w:rsidP="00CA392C">
            <w:pPr>
              <w:tabs>
                <w:tab w:val="decimal" w:pos="1146"/>
              </w:tabs>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lang w:val="en-US"/>
              </w:rPr>
              <w:t>99.99</w:t>
            </w:r>
          </w:p>
        </w:tc>
        <w:tc>
          <w:tcPr>
            <w:tcW w:w="1361" w:type="dxa"/>
          </w:tcPr>
          <w:p w14:paraId="5F632DB3" w14:textId="66C728F4" w:rsidR="00CF2621" w:rsidRPr="004B07C8" w:rsidRDefault="00CF2621" w:rsidP="00CA392C">
            <w:pPr>
              <w:tabs>
                <w:tab w:val="decimal" w:pos="1146"/>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lang w:val="en-US"/>
              </w:rPr>
              <w:t>211,560,302</w:t>
            </w:r>
          </w:p>
        </w:tc>
        <w:tc>
          <w:tcPr>
            <w:tcW w:w="1361" w:type="dxa"/>
          </w:tcPr>
          <w:p w14:paraId="7ADD172C" w14:textId="5DF23B33" w:rsidR="00CF2621" w:rsidRPr="004B07C8" w:rsidRDefault="00CF2621" w:rsidP="00CA392C">
            <w:pPr>
              <w:tabs>
                <w:tab w:val="decimal" w:pos="1146"/>
              </w:tabs>
              <w:spacing w:line="400" w:lineRule="exact"/>
              <w:ind w:right="-45"/>
              <w:jc w:val="center"/>
              <w:rPr>
                <w:rFonts w:ascii="Angsana New" w:hAnsi="Angsana New"/>
                <w:color w:val="000000"/>
                <w:sz w:val="28"/>
                <w:szCs w:val="28"/>
                <w:cs/>
                <w:lang w:val="en-US"/>
              </w:rPr>
            </w:pPr>
            <w:r w:rsidRPr="004B07C8">
              <w:rPr>
                <w:rFonts w:ascii="Angsana New" w:hAnsi="Angsana New"/>
                <w:color w:val="000000"/>
                <w:sz w:val="28"/>
                <w:szCs w:val="28"/>
                <w:cs/>
                <w:lang w:val="en-US"/>
              </w:rPr>
              <w:t>211</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560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302</w:t>
            </w:r>
          </w:p>
        </w:tc>
        <w:tc>
          <w:tcPr>
            <w:tcW w:w="1361" w:type="dxa"/>
          </w:tcPr>
          <w:p w14:paraId="0ECEE973" w14:textId="2E4ACDB5" w:rsidR="00CF2621" w:rsidRPr="004B07C8" w:rsidRDefault="00CF2621" w:rsidP="00CA392C">
            <w:pPr>
              <w:tabs>
                <w:tab w:val="decimal" w:pos="1146"/>
              </w:tabs>
              <w:spacing w:line="400" w:lineRule="exact"/>
              <w:ind w:right="-45"/>
              <w:jc w:val="center"/>
              <w:rPr>
                <w:rFonts w:ascii="Angsana New" w:hAnsi="Angsana New"/>
                <w:color w:val="000000"/>
                <w:sz w:val="28"/>
                <w:szCs w:val="28"/>
                <w:lang w:val="en-US"/>
              </w:rPr>
            </w:pPr>
            <w:r w:rsidRPr="004B07C8">
              <w:rPr>
                <w:rFonts w:ascii="Angsana New" w:hAnsi="Angsana New"/>
                <w:color w:val="000000"/>
                <w:sz w:val="28"/>
                <w:szCs w:val="28"/>
                <w:lang w:val="en-US"/>
              </w:rPr>
              <w:t>-</w:t>
            </w:r>
          </w:p>
        </w:tc>
        <w:tc>
          <w:tcPr>
            <w:tcW w:w="1361" w:type="dxa"/>
          </w:tcPr>
          <w:p w14:paraId="06210A23" w14:textId="33EB23AF" w:rsidR="004E3C49" w:rsidRPr="004E3C49" w:rsidRDefault="00CF2621" w:rsidP="00B22332">
            <w:pPr>
              <w:tabs>
                <w:tab w:val="decimal" w:pos="1146"/>
              </w:tabs>
              <w:spacing w:line="400" w:lineRule="exact"/>
              <w:ind w:right="-45"/>
              <w:jc w:val="center"/>
              <w:rPr>
                <w:rFonts w:ascii="Angsana New" w:hAnsi="Angsana New"/>
                <w:sz w:val="28"/>
                <w:szCs w:val="28"/>
                <w:lang w:val="en-US"/>
              </w:rPr>
            </w:pPr>
            <w:r w:rsidRPr="004B07C8">
              <w:rPr>
                <w:rFonts w:ascii="Angsana New" w:hAnsi="Angsana New" w:hint="cs"/>
                <w:color w:val="000000"/>
                <w:sz w:val="28"/>
                <w:szCs w:val="28"/>
                <w:cs/>
                <w:lang w:val="en-US"/>
              </w:rPr>
              <w:t>-</w:t>
            </w:r>
          </w:p>
          <w:p w14:paraId="32DE9AFF" w14:textId="30D60233" w:rsidR="004E3C49" w:rsidRPr="004E3C49" w:rsidRDefault="004E3C49" w:rsidP="004E3C49">
            <w:pPr>
              <w:rPr>
                <w:rFonts w:ascii="Angsana New" w:hAnsi="Angsana New"/>
                <w:sz w:val="28"/>
                <w:szCs w:val="28"/>
                <w:cs/>
                <w:lang w:val="en-US"/>
              </w:rPr>
            </w:pPr>
          </w:p>
        </w:tc>
      </w:tr>
      <w:bookmarkEnd w:id="7"/>
    </w:tbl>
    <w:p w14:paraId="078C3336" w14:textId="77777777" w:rsidR="001A521A" w:rsidRDefault="001A521A" w:rsidP="001A521A">
      <w:pPr>
        <w:tabs>
          <w:tab w:val="left" w:pos="513"/>
          <w:tab w:val="decimal" w:pos="7920"/>
        </w:tabs>
        <w:spacing w:before="240" w:line="240" w:lineRule="atLeast"/>
        <w:jc w:val="both"/>
        <w:rPr>
          <w:rFonts w:ascii="Angsana New" w:hAnsi="Angsana New"/>
          <w:color w:val="000000"/>
          <w:sz w:val="28"/>
          <w:szCs w:val="28"/>
          <w:lang w:val="en-US"/>
        </w:rPr>
      </w:pPr>
    </w:p>
    <w:p w14:paraId="056C7E05" w14:textId="77777777" w:rsidR="00293ED2" w:rsidRPr="00293ED2" w:rsidRDefault="00293ED2" w:rsidP="00293ED2">
      <w:pPr>
        <w:rPr>
          <w:rFonts w:ascii="Angsana New" w:hAnsi="Angsana New"/>
          <w:sz w:val="28"/>
          <w:szCs w:val="28"/>
          <w:lang w:val="en-US"/>
        </w:rPr>
      </w:pPr>
    </w:p>
    <w:p w14:paraId="4D94C926" w14:textId="77777777" w:rsidR="00293ED2" w:rsidRPr="00293ED2" w:rsidRDefault="00293ED2" w:rsidP="00293ED2">
      <w:pPr>
        <w:rPr>
          <w:rFonts w:ascii="Angsana New" w:hAnsi="Angsana New"/>
          <w:sz w:val="28"/>
          <w:szCs w:val="28"/>
          <w:lang w:val="en-US"/>
        </w:rPr>
      </w:pPr>
    </w:p>
    <w:p w14:paraId="694DCC09" w14:textId="77777777" w:rsidR="00293ED2" w:rsidRPr="00293ED2" w:rsidRDefault="00293ED2" w:rsidP="00293ED2">
      <w:pPr>
        <w:rPr>
          <w:rFonts w:ascii="Angsana New" w:hAnsi="Angsana New"/>
          <w:sz w:val="28"/>
          <w:szCs w:val="28"/>
          <w:lang w:val="en-US"/>
        </w:rPr>
      </w:pPr>
    </w:p>
    <w:p w14:paraId="601D2D12" w14:textId="332715BC" w:rsidR="00293ED2" w:rsidRDefault="00293ED2" w:rsidP="00293ED2">
      <w:pPr>
        <w:tabs>
          <w:tab w:val="left" w:pos="4515"/>
        </w:tabs>
        <w:rPr>
          <w:rFonts w:ascii="Angsana New" w:hAnsi="Angsana New"/>
          <w:sz w:val="28"/>
          <w:szCs w:val="28"/>
          <w:cs/>
          <w:lang w:val="en-US"/>
        </w:rPr>
      </w:pPr>
      <w:r>
        <w:rPr>
          <w:rFonts w:ascii="Angsana New" w:hAnsi="Angsana New"/>
          <w:sz w:val="28"/>
          <w:szCs w:val="28"/>
          <w:cs/>
          <w:lang w:val="en-US"/>
        </w:rPr>
        <w:tab/>
      </w:r>
    </w:p>
    <w:p w14:paraId="7D79930D" w14:textId="77777777" w:rsidR="00293ED2" w:rsidRDefault="00293ED2">
      <w:pPr>
        <w:spacing w:line="240" w:lineRule="auto"/>
        <w:rPr>
          <w:rFonts w:ascii="Angsana New" w:hAnsi="Angsana New"/>
          <w:sz w:val="28"/>
          <w:szCs w:val="28"/>
          <w:cs/>
          <w:lang w:val="en-US"/>
        </w:rPr>
      </w:pPr>
      <w:r>
        <w:rPr>
          <w:rFonts w:ascii="Angsana New" w:hAnsi="Angsana New"/>
          <w:sz w:val="28"/>
          <w:szCs w:val="28"/>
          <w:cs/>
          <w:lang w:val="en-US"/>
        </w:rPr>
        <w:br w:type="page"/>
      </w:r>
    </w:p>
    <w:p w14:paraId="6D3154A0" w14:textId="461BA0AF" w:rsidR="001A521A" w:rsidRPr="00293ED2" w:rsidRDefault="001A521A" w:rsidP="00293ED2">
      <w:pPr>
        <w:tabs>
          <w:tab w:val="left" w:pos="4515"/>
        </w:tabs>
        <w:rPr>
          <w:rFonts w:ascii="Angsana New" w:hAnsi="Angsana New"/>
          <w:sz w:val="28"/>
          <w:szCs w:val="28"/>
        </w:rPr>
        <w:sectPr w:rsidR="001A521A" w:rsidRPr="00293ED2" w:rsidSect="00C5357E">
          <w:headerReference w:type="default" r:id="rId14"/>
          <w:footerReference w:type="default" r:id="rId15"/>
          <w:pgSz w:w="16840" w:h="11907" w:orient="landscape" w:code="9"/>
          <w:pgMar w:top="1152" w:right="691" w:bottom="1152" w:left="576" w:header="720" w:footer="720" w:gutter="0"/>
          <w:paperSrc w:first="7" w:other="7"/>
          <w:cols w:space="737"/>
          <w:docGrid w:linePitch="299"/>
        </w:sectPr>
      </w:pPr>
    </w:p>
    <w:p w14:paraId="28495C2E" w14:textId="18D630E0" w:rsidR="00296CD8" w:rsidRPr="004B07C8" w:rsidRDefault="00002FEA"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Property, plant and equipment</w:t>
      </w:r>
    </w:p>
    <w:p w14:paraId="29272F89" w14:textId="2C5915BE" w:rsidR="007C3976" w:rsidRPr="004B07C8" w:rsidRDefault="005C157E"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 xml:space="preserve">Movements of </w:t>
      </w:r>
      <w:r w:rsidR="00CE1B1B" w:rsidRPr="004B07C8">
        <w:rPr>
          <w:rFonts w:ascii="Angsana New" w:hAnsi="Angsana New"/>
          <w:sz w:val="28"/>
          <w:szCs w:val="28"/>
        </w:rPr>
        <w:t>property</w:t>
      </w:r>
      <w:r w:rsidRPr="004B07C8">
        <w:rPr>
          <w:rFonts w:ascii="Angsana New" w:hAnsi="Angsana New"/>
          <w:sz w:val="28"/>
          <w:szCs w:val="28"/>
        </w:rPr>
        <w:t xml:space="preserve">, plant and equipment during the </w:t>
      </w:r>
      <w:r w:rsidRPr="004B07C8">
        <w:rPr>
          <w:rFonts w:ascii="Angsana New" w:hAnsi="Angsana New"/>
          <w:sz w:val="28"/>
          <w:szCs w:val="28"/>
          <w:cs/>
        </w:rPr>
        <w:t>3-</w:t>
      </w:r>
      <w:r w:rsidRPr="004B07C8">
        <w:rPr>
          <w:rFonts w:ascii="Angsana New" w:hAnsi="Angsana New"/>
          <w:sz w:val="28"/>
          <w:szCs w:val="28"/>
        </w:rPr>
        <w:t xml:space="preserve">month period ended March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2026</w:t>
      </w:r>
      <w:r w:rsidRPr="004B07C8">
        <w:rPr>
          <w:rFonts w:ascii="Angsana New" w:hAnsi="Angsana New"/>
          <w:sz w:val="28"/>
          <w:szCs w:val="28"/>
        </w:rPr>
        <w:t>, are summarised as follows:</w:t>
      </w:r>
    </w:p>
    <w:tbl>
      <w:tblPr>
        <w:tblW w:w="9436" w:type="dxa"/>
        <w:tblInd w:w="288" w:type="dxa"/>
        <w:tblLayout w:type="fixed"/>
        <w:tblLook w:val="0000" w:firstRow="0" w:lastRow="0" w:firstColumn="0" w:lastColumn="0" w:noHBand="0" w:noVBand="0"/>
      </w:tblPr>
      <w:tblGrid>
        <w:gridCol w:w="4050"/>
        <w:gridCol w:w="2835"/>
        <w:gridCol w:w="2551"/>
      </w:tblGrid>
      <w:tr w:rsidR="0036512B" w:rsidRPr="004B07C8" w14:paraId="2A4FFB17" w14:textId="77777777" w:rsidTr="00764B13">
        <w:tc>
          <w:tcPr>
            <w:tcW w:w="4050" w:type="dxa"/>
          </w:tcPr>
          <w:p w14:paraId="71C2D00F" w14:textId="77777777" w:rsidR="0036512B" w:rsidRPr="004B07C8" w:rsidRDefault="0036512B">
            <w:pPr>
              <w:spacing w:line="360" w:lineRule="exact"/>
              <w:ind w:left="-18" w:right="36"/>
              <w:rPr>
                <w:rFonts w:ascii="Angsana New" w:hAnsi="Angsana New"/>
                <w:color w:val="000000"/>
                <w:sz w:val="28"/>
                <w:szCs w:val="28"/>
              </w:rPr>
            </w:pPr>
          </w:p>
        </w:tc>
        <w:tc>
          <w:tcPr>
            <w:tcW w:w="2835" w:type="dxa"/>
          </w:tcPr>
          <w:p w14:paraId="59B4BDAB" w14:textId="77777777" w:rsidR="0036512B" w:rsidRPr="004B07C8" w:rsidRDefault="0036512B">
            <w:pPr>
              <w:spacing w:line="360" w:lineRule="exact"/>
              <w:ind w:right="25"/>
              <w:jc w:val="right"/>
              <w:rPr>
                <w:rFonts w:ascii="Angsana New" w:hAnsi="Angsana New"/>
                <w:color w:val="000000"/>
                <w:sz w:val="28"/>
                <w:szCs w:val="28"/>
              </w:rPr>
            </w:pPr>
          </w:p>
        </w:tc>
        <w:tc>
          <w:tcPr>
            <w:tcW w:w="2551" w:type="dxa"/>
          </w:tcPr>
          <w:p w14:paraId="10B27C1C" w14:textId="7C24438A" w:rsidR="0036512B" w:rsidRPr="004B07C8" w:rsidRDefault="00B20386">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w:t>
            </w:r>
            <w:proofErr w:type="gramStart"/>
            <w:r w:rsidRPr="004B07C8">
              <w:rPr>
                <w:rFonts w:ascii="Angsana New" w:hAnsi="Angsana New"/>
                <w:color w:val="000000"/>
                <w:sz w:val="28"/>
                <w:szCs w:val="28"/>
              </w:rPr>
              <w:t>Unit :</w:t>
            </w:r>
            <w:proofErr w:type="gramEnd"/>
            <w:r w:rsidRPr="004B07C8">
              <w:rPr>
                <w:rFonts w:ascii="Angsana New" w:hAnsi="Angsana New"/>
                <w:color w:val="000000"/>
                <w:sz w:val="28"/>
                <w:szCs w:val="28"/>
              </w:rPr>
              <w:t xml:space="preserve"> Baht)</w:t>
            </w:r>
          </w:p>
        </w:tc>
      </w:tr>
      <w:tr w:rsidR="0036512B" w:rsidRPr="004B07C8" w14:paraId="45FD81E5" w14:textId="77777777" w:rsidTr="00764B13">
        <w:tc>
          <w:tcPr>
            <w:tcW w:w="4050" w:type="dxa"/>
          </w:tcPr>
          <w:p w14:paraId="59606EAE" w14:textId="77777777" w:rsidR="0036512B" w:rsidRPr="004B07C8" w:rsidRDefault="0036512B">
            <w:pPr>
              <w:spacing w:line="360" w:lineRule="exact"/>
              <w:ind w:left="-18" w:right="36"/>
              <w:rPr>
                <w:rFonts w:ascii="Angsana New" w:hAnsi="Angsana New"/>
                <w:color w:val="000000"/>
                <w:sz w:val="28"/>
                <w:szCs w:val="28"/>
              </w:rPr>
            </w:pPr>
          </w:p>
        </w:tc>
        <w:tc>
          <w:tcPr>
            <w:tcW w:w="2835" w:type="dxa"/>
          </w:tcPr>
          <w:p w14:paraId="6382F46E" w14:textId="31E35074" w:rsidR="0036512B" w:rsidRPr="004B07C8" w:rsidRDefault="005661C4">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2551" w:type="dxa"/>
          </w:tcPr>
          <w:p w14:paraId="30BC61B7" w14:textId="52C0D777" w:rsidR="0036512B" w:rsidRPr="004B07C8" w:rsidRDefault="005661C4">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70FF1" w:rsidRPr="004B07C8" w14:paraId="6352B94F" w14:textId="77777777" w:rsidTr="00764B13">
        <w:tc>
          <w:tcPr>
            <w:tcW w:w="4050" w:type="dxa"/>
          </w:tcPr>
          <w:p w14:paraId="753CBC1C" w14:textId="77777777" w:rsidR="00870FF1" w:rsidRPr="004B07C8" w:rsidRDefault="00870FF1" w:rsidP="00870FF1">
            <w:pPr>
              <w:spacing w:line="240" w:lineRule="auto"/>
              <w:ind w:left="-18" w:right="36"/>
              <w:rPr>
                <w:rFonts w:ascii="Angsana New" w:hAnsi="Angsana New"/>
                <w:color w:val="000000"/>
                <w:sz w:val="14"/>
                <w:szCs w:val="14"/>
              </w:rPr>
            </w:pPr>
          </w:p>
        </w:tc>
        <w:tc>
          <w:tcPr>
            <w:tcW w:w="2835" w:type="dxa"/>
          </w:tcPr>
          <w:p w14:paraId="360981AC" w14:textId="77777777" w:rsidR="00870FF1" w:rsidRPr="004B07C8" w:rsidRDefault="00870FF1" w:rsidP="00870FF1">
            <w:pPr>
              <w:spacing w:line="240" w:lineRule="auto"/>
              <w:ind w:right="25"/>
              <w:jc w:val="center"/>
              <w:rPr>
                <w:rFonts w:ascii="Angsana New" w:hAnsi="Angsana New"/>
                <w:color w:val="000000"/>
                <w:sz w:val="14"/>
                <w:szCs w:val="14"/>
              </w:rPr>
            </w:pPr>
          </w:p>
        </w:tc>
        <w:tc>
          <w:tcPr>
            <w:tcW w:w="2551" w:type="dxa"/>
          </w:tcPr>
          <w:p w14:paraId="25C074EF" w14:textId="77777777" w:rsidR="00870FF1" w:rsidRPr="004B07C8" w:rsidRDefault="00870FF1" w:rsidP="00870FF1">
            <w:pPr>
              <w:spacing w:line="240" w:lineRule="auto"/>
              <w:ind w:right="25"/>
              <w:jc w:val="center"/>
              <w:rPr>
                <w:rFonts w:ascii="Angsana New" w:hAnsi="Angsana New"/>
                <w:color w:val="000000"/>
                <w:sz w:val="14"/>
                <w:szCs w:val="14"/>
              </w:rPr>
            </w:pPr>
          </w:p>
        </w:tc>
      </w:tr>
      <w:tr w:rsidR="0036512B" w:rsidRPr="004B07C8" w14:paraId="09A3C8B3" w14:textId="77777777" w:rsidTr="00764B13">
        <w:trPr>
          <w:trHeight w:val="203"/>
        </w:trPr>
        <w:tc>
          <w:tcPr>
            <w:tcW w:w="4050" w:type="dxa"/>
          </w:tcPr>
          <w:p w14:paraId="296D14EB" w14:textId="6419D480" w:rsidR="0036512B" w:rsidRPr="004B07C8" w:rsidRDefault="007F0568" w:rsidP="0022230C">
            <w:pPr>
              <w:tabs>
                <w:tab w:val="left" w:pos="8040"/>
              </w:tabs>
              <w:spacing w:line="240" w:lineRule="auto"/>
              <w:ind w:left="161" w:hanging="161"/>
              <w:jc w:val="thaiDistribute"/>
              <w:rPr>
                <w:rFonts w:ascii="Angsana New" w:hAnsi="Angsana New"/>
                <w:color w:val="000000"/>
                <w:sz w:val="28"/>
                <w:szCs w:val="28"/>
              </w:rPr>
            </w:pPr>
            <w:r w:rsidRPr="004B07C8">
              <w:rPr>
                <w:rFonts w:ascii="Angsana New" w:hAnsi="Angsana New"/>
                <w:sz w:val="28"/>
                <w:szCs w:val="28"/>
                <w:lang w:val="en-US"/>
              </w:rPr>
              <w:t>Opening net book value</w:t>
            </w:r>
          </w:p>
        </w:tc>
        <w:tc>
          <w:tcPr>
            <w:tcW w:w="2835" w:type="dxa"/>
            <w:vAlign w:val="center"/>
          </w:tcPr>
          <w:p w14:paraId="58C85655" w14:textId="50B30517" w:rsidR="0036512B" w:rsidRPr="004B07C8" w:rsidRDefault="0086214A" w:rsidP="003C27EB">
            <w:pP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204</w:t>
            </w:r>
            <w:r w:rsidRPr="004B07C8">
              <w:rPr>
                <w:rFonts w:ascii="Angsana New" w:hAnsi="Angsana New"/>
                <w:color w:val="000000"/>
                <w:sz w:val="28"/>
                <w:szCs w:val="28"/>
              </w:rPr>
              <w:t>,</w:t>
            </w:r>
            <w:r w:rsidRPr="004B07C8">
              <w:rPr>
                <w:rFonts w:ascii="Angsana New" w:hAnsi="Angsana New"/>
                <w:color w:val="000000"/>
                <w:sz w:val="28"/>
                <w:szCs w:val="28"/>
                <w:cs/>
              </w:rPr>
              <w:t>467</w:t>
            </w:r>
            <w:r w:rsidRPr="004B07C8">
              <w:rPr>
                <w:rFonts w:ascii="Angsana New" w:hAnsi="Angsana New"/>
                <w:color w:val="000000"/>
                <w:sz w:val="28"/>
                <w:szCs w:val="28"/>
              </w:rPr>
              <w:t>,</w:t>
            </w:r>
            <w:r w:rsidRPr="004B07C8">
              <w:rPr>
                <w:rFonts w:ascii="Angsana New" w:hAnsi="Angsana New"/>
                <w:color w:val="000000"/>
                <w:sz w:val="28"/>
                <w:szCs w:val="28"/>
                <w:cs/>
              </w:rPr>
              <w:t>129</w:t>
            </w:r>
          </w:p>
        </w:tc>
        <w:tc>
          <w:tcPr>
            <w:tcW w:w="2551" w:type="dxa"/>
          </w:tcPr>
          <w:p w14:paraId="097286A3" w14:textId="21341BDE" w:rsidR="0036512B" w:rsidRPr="004B07C8" w:rsidRDefault="000A7C96" w:rsidP="003C27EB">
            <w:pP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76</w:t>
            </w:r>
            <w:r w:rsidRPr="004B07C8">
              <w:rPr>
                <w:rFonts w:ascii="Angsana New" w:hAnsi="Angsana New"/>
                <w:color w:val="000000"/>
                <w:sz w:val="28"/>
                <w:szCs w:val="28"/>
              </w:rPr>
              <w:t>,</w:t>
            </w:r>
            <w:r w:rsidRPr="004B07C8">
              <w:rPr>
                <w:rFonts w:ascii="Angsana New" w:hAnsi="Angsana New"/>
                <w:color w:val="000000"/>
                <w:sz w:val="28"/>
                <w:szCs w:val="28"/>
                <w:cs/>
              </w:rPr>
              <w:t>521</w:t>
            </w:r>
            <w:r w:rsidRPr="004B07C8">
              <w:rPr>
                <w:rFonts w:ascii="Angsana New" w:hAnsi="Angsana New"/>
                <w:color w:val="000000"/>
                <w:sz w:val="28"/>
                <w:szCs w:val="28"/>
              </w:rPr>
              <w:t>,</w:t>
            </w:r>
            <w:r w:rsidRPr="004B07C8">
              <w:rPr>
                <w:rFonts w:ascii="Angsana New" w:hAnsi="Angsana New"/>
                <w:color w:val="000000"/>
                <w:sz w:val="28"/>
                <w:szCs w:val="28"/>
                <w:cs/>
              </w:rPr>
              <w:t>211</w:t>
            </w:r>
          </w:p>
        </w:tc>
      </w:tr>
      <w:tr w:rsidR="00272179" w:rsidRPr="004B07C8" w14:paraId="516BCC3E" w14:textId="77777777" w:rsidTr="00764B13">
        <w:trPr>
          <w:trHeight w:val="203"/>
        </w:trPr>
        <w:tc>
          <w:tcPr>
            <w:tcW w:w="4050" w:type="dxa"/>
          </w:tcPr>
          <w:p w14:paraId="6B573851" w14:textId="20D727E4" w:rsidR="00272179" w:rsidRPr="004B07C8" w:rsidRDefault="00272179" w:rsidP="00272179">
            <w:pPr>
              <w:tabs>
                <w:tab w:val="left" w:pos="8040"/>
              </w:tabs>
              <w:spacing w:line="240" w:lineRule="auto"/>
              <w:rPr>
                <w:rFonts w:ascii="Angsana New" w:hAnsi="Angsana New"/>
                <w:sz w:val="28"/>
                <w:szCs w:val="28"/>
                <w:cs/>
              </w:rPr>
            </w:pPr>
            <w:r w:rsidRPr="004B07C8">
              <w:rPr>
                <w:rFonts w:ascii="Angsana New" w:hAnsi="Angsana New"/>
                <w:sz w:val="28"/>
                <w:szCs w:val="28"/>
                <w:lang w:val="en-US"/>
              </w:rPr>
              <w:t>Additions</w:t>
            </w:r>
          </w:p>
        </w:tc>
        <w:tc>
          <w:tcPr>
            <w:tcW w:w="2835" w:type="dxa"/>
          </w:tcPr>
          <w:p w14:paraId="0C186B99" w14:textId="02DB0C77" w:rsidR="00272179" w:rsidRPr="004B07C8" w:rsidRDefault="00272179" w:rsidP="003C27EB">
            <w:pP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3,109,214</w:t>
            </w:r>
          </w:p>
        </w:tc>
        <w:tc>
          <w:tcPr>
            <w:tcW w:w="2551" w:type="dxa"/>
          </w:tcPr>
          <w:p w14:paraId="1B98D68E" w14:textId="158B9A90" w:rsidR="00272179" w:rsidRPr="004B07C8" w:rsidRDefault="00272179" w:rsidP="003C27EB">
            <w:pP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1,540,43</w:t>
            </w:r>
            <w:r w:rsidR="008C7087">
              <w:rPr>
                <w:rFonts w:ascii="Angsana New" w:hAnsi="Angsana New"/>
                <w:color w:val="000000"/>
                <w:sz w:val="28"/>
                <w:szCs w:val="28"/>
              </w:rPr>
              <w:t>9</w:t>
            </w:r>
          </w:p>
        </w:tc>
      </w:tr>
      <w:tr w:rsidR="00272179" w:rsidRPr="004B07C8" w14:paraId="1920F0DE" w14:textId="77777777" w:rsidTr="00764B13">
        <w:trPr>
          <w:trHeight w:val="203"/>
        </w:trPr>
        <w:tc>
          <w:tcPr>
            <w:tcW w:w="4050" w:type="dxa"/>
          </w:tcPr>
          <w:p w14:paraId="2F874B61" w14:textId="5C2E8F89" w:rsidR="00272179" w:rsidRPr="004B07C8" w:rsidRDefault="00272179" w:rsidP="00272179">
            <w:pPr>
              <w:tabs>
                <w:tab w:val="left" w:pos="8040"/>
              </w:tabs>
              <w:spacing w:line="240" w:lineRule="auto"/>
              <w:rPr>
                <w:rFonts w:ascii="Angsana New" w:hAnsi="Angsana New"/>
                <w:sz w:val="28"/>
                <w:szCs w:val="28"/>
              </w:rPr>
            </w:pPr>
            <w:r w:rsidRPr="004B07C8">
              <w:rPr>
                <w:rFonts w:ascii="Angsana New" w:hAnsi="Angsana New"/>
                <w:sz w:val="28"/>
                <w:szCs w:val="28"/>
                <w:lang w:val="en-US"/>
              </w:rPr>
              <w:t>Disposa</w:t>
            </w:r>
            <w:r w:rsidR="00512411" w:rsidRPr="004B07C8">
              <w:rPr>
                <w:rFonts w:ascii="Angsana New" w:hAnsi="Angsana New"/>
                <w:sz w:val="28"/>
                <w:szCs w:val="28"/>
                <w:lang w:val="en-US"/>
              </w:rPr>
              <w:t>l</w:t>
            </w:r>
          </w:p>
        </w:tc>
        <w:tc>
          <w:tcPr>
            <w:tcW w:w="2835" w:type="dxa"/>
          </w:tcPr>
          <w:p w14:paraId="74638E71" w14:textId="2879F052" w:rsidR="00272179" w:rsidRPr="004B07C8" w:rsidRDefault="00272179" w:rsidP="003C27EB">
            <w:pP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(53,277)</w:t>
            </w:r>
          </w:p>
        </w:tc>
        <w:tc>
          <w:tcPr>
            <w:tcW w:w="2551" w:type="dxa"/>
          </w:tcPr>
          <w:p w14:paraId="3B933339" w14:textId="10833BA8" w:rsidR="00272179" w:rsidRPr="004B07C8" w:rsidRDefault="00272179" w:rsidP="003C27EB">
            <w:pP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(53,277)</w:t>
            </w:r>
          </w:p>
        </w:tc>
      </w:tr>
      <w:tr w:rsidR="00272179" w:rsidRPr="004B07C8" w14:paraId="075843D9" w14:textId="77777777" w:rsidTr="00764B13">
        <w:trPr>
          <w:trHeight w:val="203"/>
        </w:trPr>
        <w:tc>
          <w:tcPr>
            <w:tcW w:w="4050" w:type="dxa"/>
          </w:tcPr>
          <w:p w14:paraId="1FC5425A" w14:textId="37845F75" w:rsidR="00272179" w:rsidRPr="004B07C8" w:rsidRDefault="00272179" w:rsidP="00272179">
            <w:pPr>
              <w:tabs>
                <w:tab w:val="left" w:pos="8040"/>
              </w:tabs>
              <w:spacing w:line="240" w:lineRule="auto"/>
              <w:rPr>
                <w:rFonts w:ascii="Angsana New" w:hAnsi="Angsana New"/>
                <w:sz w:val="28"/>
                <w:szCs w:val="28"/>
                <w:cs/>
              </w:rPr>
            </w:pPr>
            <w:r w:rsidRPr="004B07C8">
              <w:rPr>
                <w:rFonts w:ascii="Angsana New" w:hAnsi="Angsana New"/>
                <w:sz w:val="28"/>
                <w:szCs w:val="28"/>
                <w:lang w:val="en-US"/>
              </w:rPr>
              <w:t>Depreciation charge</w:t>
            </w:r>
          </w:p>
        </w:tc>
        <w:tc>
          <w:tcPr>
            <w:tcW w:w="2835" w:type="dxa"/>
          </w:tcPr>
          <w:p w14:paraId="6D8F3808" w14:textId="69055161" w:rsidR="00272179" w:rsidRPr="004B07C8" w:rsidRDefault="00272179" w:rsidP="003C27EB">
            <w:pPr>
              <w:pBdr>
                <w:bottom w:val="single" w:sz="4" w:space="1" w:color="auto"/>
              </w:pBd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(7,298,385)</w:t>
            </w:r>
          </w:p>
        </w:tc>
        <w:tc>
          <w:tcPr>
            <w:tcW w:w="2551" w:type="dxa"/>
          </w:tcPr>
          <w:p w14:paraId="1115AB46" w14:textId="15945A00" w:rsidR="00272179" w:rsidRPr="004B07C8" w:rsidRDefault="00272179" w:rsidP="003C27EB">
            <w:pPr>
              <w:pBdr>
                <w:bottom w:val="single" w:sz="4" w:space="1" w:color="auto"/>
              </w:pBd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w:t>
            </w:r>
            <w:r w:rsidRPr="004B07C8">
              <w:rPr>
                <w:rFonts w:ascii="Angsana New" w:hAnsi="Angsana New"/>
                <w:color w:val="000000"/>
                <w:sz w:val="28"/>
                <w:szCs w:val="28"/>
              </w:rPr>
              <w:t>,</w:t>
            </w:r>
            <w:r w:rsidRPr="004B07C8">
              <w:rPr>
                <w:rFonts w:ascii="Angsana New" w:hAnsi="Angsana New"/>
                <w:color w:val="000000"/>
                <w:sz w:val="28"/>
                <w:szCs w:val="28"/>
                <w:cs/>
              </w:rPr>
              <w:t>534</w:t>
            </w:r>
            <w:r w:rsidRPr="004B07C8">
              <w:rPr>
                <w:rFonts w:ascii="Angsana New" w:hAnsi="Angsana New"/>
                <w:color w:val="000000"/>
                <w:sz w:val="28"/>
                <w:szCs w:val="28"/>
              </w:rPr>
              <w:t>,</w:t>
            </w:r>
            <w:r w:rsidRPr="004B07C8">
              <w:rPr>
                <w:rFonts w:ascii="Angsana New" w:hAnsi="Angsana New"/>
                <w:color w:val="000000"/>
                <w:sz w:val="28"/>
                <w:szCs w:val="28"/>
                <w:cs/>
              </w:rPr>
              <w:t>261)</w:t>
            </w:r>
          </w:p>
        </w:tc>
      </w:tr>
      <w:tr w:rsidR="00272179" w:rsidRPr="004B07C8" w14:paraId="342C3ADA" w14:textId="77777777" w:rsidTr="00764B13">
        <w:trPr>
          <w:trHeight w:val="203"/>
        </w:trPr>
        <w:tc>
          <w:tcPr>
            <w:tcW w:w="4050" w:type="dxa"/>
          </w:tcPr>
          <w:p w14:paraId="602F7DC6" w14:textId="60CC6617" w:rsidR="00272179" w:rsidRPr="004B07C8" w:rsidRDefault="00272179" w:rsidP="00272179">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Closing net book value</w:t>
            </w:r>
          </w:p>
        </w:tc>
        <w:tc>
          <w:tcPr>
            <w:tcW w:w="2835" w:type="dxa"/>
            <w:vAlign w:val="bottom"/>
          </w:tcPr>
          <w:p w14:paraId="18F8F9A3" w14:textId="0C0FF40C" w:rsidR="00272179" w:rsidRPr="004B07C8" w:rsidRDefault="00272179" w:rsidP="003C27EB">
            <w:pPr>
              <w:pBdr>
                <w:bottom w:val="double" w:sz="4" w:space="1" w:color="auto"/>
              </w:pBd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200,224,681</w:t>
            </w:r>
          </w:p>
        </w:tc>
        <w:tc>
          <w:tcPr>
            <w:tcW w:w="2551" w:type="dxa"/>
            <w:vAlign w:val="bottom"/>
          </w:tcPr>
          <w:p w14:paraId="2D6C70B2" w14:textId="6DC49412" w:rsidR="00272179" w:rsidRPr="004B07C8" w:rsidRDefault="00272179" w:rsidP="003C27EB">
            <w:pPr>
              <w:pBdr>
                <w:bottom w:val="double" w:sz="4" w:space="1" w:color="auto"/>
              </w:pBdr>
              <w:tabs>
                <w:tab w:val="decimal" w:pos="2308"/>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74,474,11</w:t>
            </w:r>
            <w:r w:rsidR="008C7087">
              <w:rPr>
                <w:rFonts w:ascii="Angsana New" w:hAnsi="Angsana New"/>
                <w:color w:val="000000"/>
                <w:sz w:val="28"/>
                <w:szCs w:val="28"/>
              </w:rPr>
              <w:t>2</w:t>
            </w:r>
          </w:p>
        </w:tc>
      </w:tr>
    </w:tbl>
    <w:p w14:paraId="71627DBE" w14:textId="68BF78C7" w:rsidR="001F73C0" w:rsidRPr="004B07C8" w:rsidRDefault="00436FA4" w:rsidP="00764B13">
      <w:pPr>
        <w:spacing w:before="240" w:after="240" w:line="240" w:lineRule="atLeast"/>
        <w:ind w:left="360"/>
        <w:jc w:val="thaiDistribute"/>
        <w:rPr>
          <w:rFonts w:ascii="Angsana New" w:hAnsi="Angsana New"/>
          <w:sz w:val="28"/>
          <w:szCs w:val="28"/>
        </w:rPr>
      </w:pPr>
      <w:r w:rsidRPr="004B07C8">
        <w:rPr>
          <w:rFonts w:ascii="Angsana New" w:hAnsi="Angsana New"/>
          <w:sz w:val="28"/>
          <w:szCs w:val="28"/>
        </w:rPr>
        <w:t xml:space="preserve">As at </w:t>
      </w:r>
      <w:r w:rsidR="005B6F4E" w:rsidRPr="004B07C8">
        <w:rPr>
          <w:rFonts w:ascii="Angsana New" w:hAnsi="Angsana New"/>
          <w:sz w:val="28"/>
          <w:szCs w:val="28"/>
        </w:rPr>
        <w:t>March 31,</w:t>
      </w:r>
      <w:r w:rsidRPr="004B07C8">
        <w:rPr>
          <w:rFonts w:ascii="Angsana New" w:hAnsi="Angsana New"/>
          <w:sz w:val="28"/>
          <w:szCs w:val="28"/>
        </w:rPr>
        <w:t xml:space="preserve"> </w:t>
      </w:r>
      <w:r w:rsidR="00AB074B">
        <w:rPr>
          <w:rFonts w:ascii="Angsana New" w:hAnsi="Angsana New"/>
          <w:sz w:val="28"/>
          <w:szCs w:val="28"/>
        </w:rPr>
        <w:t>2026</w:t>
      </w:r>
      <w:r w:rsidRPr="004B07C8">
        <w:rPr>
          <w:rFonts w:ascii="Angsana New" w:hAnsi="Angsana New"/>
          <w:sz w:val="28"/>
          <w:szCs w:val="28"/>
        </w:rPr>
        <w:t xml:space="preserve">, the Group and the Company pledged land, building, and building improvement with the net book value of Baht </w:t>
      </w:r>
      <w:r w:rsidR="00287114" w:rsidRPr="004B07C8">
        <w:rPr>
          <w:rFonts w:ascii="Angsana New" w:hAnsi="Angsana New"/>
          <w:sz w:val="28"/>
          <w:szCs w:val="28"/>
        </w:rPr>
        <w:t>140.76</w:t>
      </w:r>
      <w:r w:rsidRPr="004B07C8">
        <w:rPr>
          <w:rFonts w:ascii="Angsana New" w:hAnsi="Angsana New"/>
          <w:sz w:val="28"/>
          <w:szCs w:val="28"/>
          <w:cs/>
        </w:rPr>
        <w:t xml:space="preserve"> </w:t>
      </w:r>
      <w:r w:rsidRPr="004B07C8">
        <w:rPr>
          <w:rFonts w:ascii="Angsana New" w:hAnsi="Angsana New"/>
          <w:sz w:val="28"/>
          <w:szCs w:val="28"/>
        </w:rPr>
        <w:t xml:space="preserve">million and Baht </w:t>
      </w:r>
      <w:r w:rsidR="00854B83" w:rsidRPr="004B07C8">
        <w:rPr>
          <w:rFonts w:ascii="Angsana New" w:hAnsi="Angsana New"/>
          <w:sz w:val="28"/>
          <w:szCs w:val="28"/>
        </w:rPr>
        <w:t>4</w:t>
      </w:r>
      <w:r w:rsidR="00287114" w:rsidRPr="004B07C8">
        <w:rPr>
          <w:rFonts w:ascii="Angsana New" w:hAnsi="Angsana New"/>
          <w:sz w:val="28"/>
          <w:szCs w:val="28"/>
        </w:rPr>
        <w:t>2.17</w:t>
      </w:r>
      <w:r w:rsidRPr="004B07C8">
        <w:rPr>
          <w:rFonts w:ascii="Angsana New" w:hAnsi="Angsana New"/>
          <w:sz w:val="28"/>
          <w:szCs w:val="28"/>
          <w:cs/>
        </w:rPr>
        <w:t xml:space="preserve"> </w:t>
      </w:r>
      <w:r w:rsidRPr="004B07C8">
        <w:rPr>
          <w:rFonts w:ascii="Angsana New" w:hAnsi="Angsana New"/>
          <w:sz w:val="28"/>
          <w:szCs w:val="28"/>
        </w:rPr>
        <w:t>million, respectively (December</w:t>
      </w:r>
      <w:r w:rsidR="0073670F" w:rsidRPr="004B07C8">
        <w:rPr>
          <w:rFonts w:ascii="Angsana New" w:hAnsi="Angsana New"/>
          <w:sz w:val="28"/>
          <w:szCs w:val="28"/>
        </w:rPr>
        <w:t xml:space="preserve"> </w:t>
      </w:r>
      <w:r w:rsidR="0073670F" w:rsidRPr="004B07C8">
        <w:rPr>
          <w:rFonts w:ascii="Angsana New" w:hAnsi="Angsana New"/>
          <w:sz w:val="28"/>
          <w:szCs w:val="28"/>
          <w:lang w:val="en-US"/>
        </w:rPr>
        <w:t>3</w:t>
      </w:r>
      <w:r w:rsidR="00516502" w:rsidRPr="004B07C8">
        <w:rPr>
          <w:rFonts w:ascii="Angsana New" w:hAnsi="Angsana New"/>
          <w:sz w:val="28"/>
          <w:szCs w:val="28"/>
          <w:lang w:val="en-US"/>
        </w:rPr>
        <w:t>1,</w:t>
      </w:r>
      <w:r w:rsidRPr="004B07C8">
        <w:rPr>
          <w:rFonts w:ascii="Angsana New" w:hAnsi="Angsana New"/>
          <w:sz w:val="28"/>
          <w:szCs w:val="28"/>
        </w:rPr>
        <w:t xml:space="preserve"> </w:t>
      </w:r>
      <w:r w:rsidR="00854B83" w:rsidRPr="004B07C8">
        <w:rPr>
          <w:rFonts w:ascii="Angsana New" w:hAnsi="Angsana New" w:hint="cs"/>
          <w:sz w:val="28"/>
          <w:szCs w:val="28"/>
          <w:cs/>
        </w:rPr>
        <w:t>202</w:t>
      </w:r>
      <w:r w:rsidR="00854B83" w:rsidRPr="004B07C8">
        <w:rPr>
          <w:rFonts w:ascii="Angsana New" w:hAnsi="Angsana New"/>
          <w:sz w:val="28"/>
          <w:szCs w:val="28"/>
        </w:rPr>
        <w:t>5</w:t>
      </w:r>
      <w:r w:rsidR="00854B83" w:rsidRPr="004B07C8">
        <w:rPr>
          <w:rFonts w:ascii="Angsana New" w:hAnsi="Angsana New" w:hint="cs"/>
          <w:sz w:val="28"/>
          <w:szCs w:val="28"/>
          <w:cs/>
        </w:rPr>
        <w:t>:</w:t>
      </w:r>
      <w:r w:rsidRPr="004B07C8">
        <w:rPr>
          <w:rFonts w:ascii="Angsana New" w:hAnsi="Angsana New"/>
          <w:sz w:val="28"/>
          <w:szCs w:val="28"/>
          <w:cs/>
        </w:rPr>
        <w:t xml:space="preserve"> </w:t>
      </w:r>
      <w:r w:rsidRPr="004B07C8">
        <w:rPr>
          <w:rFonts w:ascii="Angsana New" w:hAnsi="Angsana New"/>
          <w:sz w:val="28"/>
          <w:szCs w:val="28"/>
        </w:rPr>
        <w:t xml:space="preserve">Baht </w:t>
      </w:r>
      <w:r w:rsidR="00516502" w:rsidRPr="004B07C8">
        <w:rPr>
          <w:rFonts w:ascii="Angsana New" w:hAnsi="Angsana New"/>
          <w:sz w:val="28"/>
          <w:szCs w:val="28"/>
        </w:rPr>
        <w:t>146.77</w:t>
      </w:r>
      <w:r w:rsidRPr="004B07C8">
        <w:rPr>
          <w:rFonts w:ascii="Angsana New" w:hAnsi="Angsana New"/>
          <w:sz w:val="28"/>
          <w:szCs w:val="28"/>
          <w:cs/>
        </w:rPr>
        <w:t xml:space="preserve"> </w:t>
      </w:r>
      <w:r w:rsidRPr="004B07C8">
        <w:rPr>
          <w:rFonts w:ascii="Angsana New" w:hAnsi="Angsana New"/>
          <w:sz w:val="28"/>
          <w:szCs w:val="28"/>
        </w:rPr>
        <w:t xml:space="preserve">million and Baht </w:t>
      </w:r>
      <w:r w:rsidR="00516502" w:rsidRPr="004B07C8">
        <w:rPr>
          <w:rFonts w:ascii="Angsana New" w:hAnsi="Angsana New"/>
          <w:sz w:val="28"/>
          <w:szCs w:val="28"/>
        </w:rPr>
        <w:t>44.13</w:t>
      </w:r>
      <w:r w:rsidRPr="004B07C8">
        <w:rPr>
          <w:rFonts w:ascii="Angsana New" w:hAnsi="Angsana New"/>
          <w:sz w:val="28"/>
          <w:szCs w:val="28"/>
          <w:cs/>
        </w:rPr>
        <w:t xml:space="preserve"> </w:t>
      </w:r>
      <w:r w:rsidRPr="004B07C8">
        <w:rPr>
          <w:rFonts w:ascii="Angsana New" w:hAnsi="Angsana New"/>
          <w:sz w:val="28"/>
          <w:szCs w:val="28"/>
        </w:rPr>
        <w:t xml:space="preserve">million, respectively) with the financial institution as collateral against the credit limit of bank overdraft and long-term from the financial institution (Note </w:t>
      </w:r>
      <w:r w:rsidRPr="004B07C8">
        <w:rPr>
          <w:rFonts w:ascii="Angsana New" w:hAnsi="Angsana New"/>
          <w:sz w:val="28"/>
          <w:szCs w:val="28"/>
          <w:cs/>
        </w:rPr>
        <w:t>1</w:t>
      </w:r>
      <w:r w:rsidR="00274405" w:rsidRPr="004B07C8">
        <w:rPr>
          <w:rFonts w:ascii="Angsana New" w:hAnsi="Angsana New"/>
          <w:sz w:val="28"/>
          <w:szCs w:val="28"/>
        </w:rPr>
        <w:t>6</w:t>
      </w:r>
      <w:r w:rsidRPr="004B07C8">
        <w:rPr>
          <w:rFonts w:ascii="Angsana New" w:hAnsi="Angsana New"/>
          <w:sz w:val="28"/>
          <w:szCs w:val="28"/>
          <w:cs/>
        </w:rPr>
        <w:t>).</w:t>
      </w:r>
      <w:r w:rsidR="00F76ECB" w:rsidRPr="004B07C8">
        <w:rPr>
          <w:rFonts w:ascii="Angsana New" w:hAnsi="Angsana New" w:hint="cs"/>
          <w:sz w:val="28"/>
          <w:szCs w:val="28"/>
          <w:cs/>
        </w:rPr>
        <w:t xml:space="preserve"> </w:t>
      </w:r>
    </w:p>
    <w:p w14:paraId="28495C5F" w14:textId="76B4A7B8" w:rsidR="00B83446" w:rsidRPr="004B07C8" w:rsidRDefault="005F7A4D"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t>Right-of-use assets</w:t>
      </w:r>
    </w:p>
    <w:p w14:paraId="4398CDD0" w14:textId="75EDD883" w:rsidR="00E6478B" w:rsidRPr="004B07C8" w:rsidRDefault="00AB5F99" w:rsidP="00764B13">
      <w:pPr>
        <w:spacing w:line="240" w:lineRule="atLeast"/>
        <w:ind w:firstLine="360"/>
        <w:jc w:val="thaiDistribute"/>
        <w:rPr>
          <w:rFonts w:ascii="Angsana New" w:hAnsi="Angsana New"/>
          <w:sz w:val="28"/>
          <w:szCs w:val="28"/>
        </w:rPr>
      </w:pPr>
      <w:r w:rsidRPr="004B07C8">
        <w:rPr>
          <w:rFonts w:ascii="Angsana New" w:hAnsi="Angsana New"/>
          <w:sz w:val="28"/>
          <w:szCs w:val="28"/>
        </w:rPr>
        <w:t xml:space="preserve">Movements of the right-of-use assets during the </w:t>
      </w:r>
      <w:r w:rsidR="006A2F27" w:rsidRPr="004B07C8">
        <w:rPr>
          <w:rFonts w:ascii="Angsana New" w:hAnsi="Angsana New"/>
          <w:sz w:val="28"/>
          <w:szCs w:val="28"/>
          <w:lang w:val="en-US"/>
        </w:rPr>
        <w:t>3</w:t>
      </w:r>
      <w:r w:rsidRPr="004B07C8">
        <w:rPr>
          <w:rFonts w:ascii="Angsana New" w:hAnsi="Angsana New"/>
          <w:sz w:val="28"/>
          <w:szCs w:val="28"/>
        </w:rPr>
        <w:t>-month period ended March</w:t>
      </w:r>
      <w:r w:rsidR="006A2F27" w:rsidRPr="004B07C8">
        <w:rPr>
          <w:rFonts w:ascii="Angsana New" w:hAnsi="Angsana New"/>
          <w:sz w:val="28"/>
          <w:szCs w:val="28"/>
        </w:rPr>
        <w:t xml:space="preserve"> 31,</w:t>
      </w:r>
      <w:r w:rsidRPr="004B07C8">
        <w:rPr>
          <w:rFonts w:ascii="Angsana New" w:hAnsi="Angsana New"/>
          <w:sz w:val="28"/>
          <w:szCs w:val="28"/>
        </w:rPr>
        <w:t xml:space="preserve"> </w:t>
      </w:r>
      <w:r w:rsidR="00580E7A" w:rsidRPr="004B07C8">
        <w:rPr>
          <w:rFonts w:ascii="Angsana New" w:hAnsi="Angsana New"/>
          <w:sz w:val="28"/>
          <w:szCs w:val="28"/>
        </w:rPr>
        <w:t>2026,</w:t>
      </w:r>
      <w:r w:rsidRPr="004B07C8">
        <w:rPr>
          <w:rFonts w:ascii="Angsana New" w:hAnsi="Angsana New"/>
          <w:sz w:val="28"/>
          <w:szCs w:val="28"/>
        </w:rPr>
        <w:t xml:space="preserve"> are summarised</w:t>
      </w:r>
      <w:r w:rsidR="00580E7A" w:rsidRPr="004B07C8">
        <w:t xml:space="preserve"> </w:t>
      </w:r>
      <w:r w:rsidR="00580E7A" w:rsidRPr="004B07C8">
        <w:rPr>
          <w:rFonts w:ascii="Angsana New" w:hAnsi="Angsana New"/>
          <w:sz w:val="28"/>
          <w:szCs w:val="28"/>
        </w:rPr>
        <w:t>as follows:</w:t>
      </w:r>
    </w:p>
    <w:tbl>
      <w:tblPr>
        <w:tblW w:w="9346" w:type="dxa"/>
        <w:tblInd w:w="378" w:type="dxa"/>
        <w:tblLayout w:type="fixed"/>
        <w:tblLook w:val="0000" w:firstRow="0" w:lastRow="0" w:firstColumn="0" w:lastColumn="0" w:noHBand="0" w:noVBand="0"/>
      </w:tblPr>
      <w:tblGrid>
        <w:gridCol w:w="3960"/>
        <w:gridCol w:w="2835"/>
        <w:gridCol w:w="2551"/>
      </w:tblGrid>
      <w:tr w:rsidR="00272179" w:rsidRPr="004B07C8" w14:paraId="4C9AD6DC" w14:textId="77777777" w:rsidTr="00764B13">
        <w:tc>
          <w:tcPr>
            <w:tcW w:w="3960" w:type="dxa"/>
          </w:tcPr>
          <w:p w14:paraId="0DFC0DBF" w14:textId="77777777" w:rsidR="00272179" w:rsidRPr="004B07C8" w:rsidRDefault="00272179" w:rsidP="00272179">
            <w:pPr>
              <w:spacing w:line="360" w:lineRule="exact"/>
              <w:ind w:left="-18" w:right="36"/>
              <w:rPr>
                <w:rFonts w:ascii="Angsana New" w:hAnsi="Angsana New"/>
                <w:color w:val="000000"/>
                <w:sz w:val="28"/>
                <w:szCs w:val="28"/>
              </w:rPr>
            </w:pPr>
          </w:p>
        </w:tc>
        <w:tc>
          <w:tcPr>
            <w:tcW w:w="2835" w:type="dxa"/>
          </w:tcPr>
          <w:p w14:paraId="19A81AA0" w14:textId="77777777" w:rsidR="00272179" w:rsidRPr="004B07C8" w:rsidRDefault="00272179" w:rsidP="00272179">
            <w:pPr>
              <w:spacing w:line="360" w:lineRule="exact"/>
              <w:ind w:right="25"/>
              <w:jc w:val="right"/>
              <w:rPr>
                <w:rFonts w:ascii="Angsana New" w:hAnsi="Angsana New"/>
                <w:color w:val="000000"/>
                <w:sz w:val="28"/>
                <w:szCs w:val="28"/>
              </w:rPr>
            </w:pPr>
          </w:p>
        </w:tc>
        <w:tc>
          <w:tcPr>
            <w:tcW w:w="2551" w:type="dxa"/>
          </w:tcPr>
          <w:p w14:paraId="129A82DB" w14:textId="0E2C0DCD" w:rsidR="00272179" w:rsidRPr="004B07C8" w:rsidRDefault="00272179" w:rsidP="00272179">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w:t>
            </w:r>
            <w:proofErr w:type="gramStart"/>
            <w:r w:rsidRPr="004B07C8">
              <w:rPr>
                <w:rFonts w:ascii="Angsana New" w:hAnsi="Angsana New"/>
                <w:color w:val="000000"/>
                <w:sz w:val="28"/>
                <w:szCs w:val="28"/>
              </w:rPr>
              <w:t>Unit :</w:t>
            </w:r>
            <w:proofErr w:type="gramEnd"/>
            <w:r w:rsidRPr="004B07C8">
              <w:rPr>
                <w:rFonts w:ascii="Angsana New" w:hAnsi="Angsana New"/>
                <w:color w:val="000000"/>
                <w:sz w:val="28"/>
                <w:szCs w:val="28"/>
              </w:rPr>
              <w:t xml:space="preserve"> Baht)</w:t>
            </w:r>
          </w:p>
        </w:tc>
      </w:tr>
      <w:tr w:rsidR="00272179" w:rsidRPr="004B07C8" w14:paraId="6B54F279" w14:textId="77777777" w:rsidTr="00764B13">
        <w:tc>
          <w:tcPr>
            <w:tcW w:w="3960" w:type="dxa"/>
          </w:tcPr>
          <w:p w14:paraId="6B31A4D0" w14:textId="77777777" w:rsidR="00272179" w:rsidRPr="004B07C8" w:rsidRDefault="00272179" w:rsidP="00272179">
            <w:pPr>
              <w:spacing w:line="360" w:lineRule="exact"/>
              <w:ind w:left="-18" w:right="36"/>
              <w:rPr>
                <w:rFonts w:ascii="Angsana New" w:hAnsi="Angsana New"/>
                <w:color w:val="000000"/>
                <w:sz w:val="28"/>
                <w:szCs w:val="28"/>
              </w:rPr>
            </w:pPr>
          </w:p>
        </w:tc>
        <w:tc>
          <w:tcPr>
            <w:tcW w:w="2835" w:type="dxa"/>
          </w:tcPr>
          <w:p w14:paraId="6A8CB92B" w14:textId="46D15B63" w:rsidR="00272179" w:rsidRPr="004B07C8" w:rsidRDefault="00272179" w:rsidP="00272179">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2551" w:type="dxa"/>
          </w:tcPr>
          <w:p w14:paraId="66F54B41" w14:textId="1F3C9C97" w:rsidR="00272179" w:rsidRPr="004B07C8" w:rsidRDefault="00272179" w:rsidP="00272179">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70FF1" w:rsidRPr="004B07C8" w14:paraId="7D83DAD6" w14:textId="77777777" w:rsidTr="00764B13">
        <w:tc>
          <w:tcPr>
            <w:tcW w:w="3960" w:type="dxa"/>
          </w:tcPr>
          <w:p w14:paraId="2525CDB9" w14:textId="77777777" w:rsidR="00870FF1" w:rsidRPr="004B07C8" w:rsidRDefault="00870FF1" w:rsidP="00870FF1">
            <w:pPr>
              <w:spacing w:line="240" w:lineRule="auto"/>
              <w:ind w:left="-18" w:right="36"/>
              <w:rPr>
                <w:rFonts w:ascii="Angsana New" w:hAnsi="Angsana New"/>
                <w:color w:val="000000"/>
                <w:sz w:val="14"/>
                <w:szCs w:val="14"/>
              </w:rPr>
            </w:pPr>
          </w:p>
        </w:tc>
        <w:tc>
          <w:tcPr>
            <w:tcW w:w="2835" w:type="dxa"/>
          </w:tcPr>
          <w:p w14:paraId="36520215" w14:textId="77777777" w:rsidR="00870FF1" w:rsidRPr="004B07C8" w:rsidRDefault="00870FF1" w:rsidP="00870FF1">
            <w:pPr>
              <w:spacing w:line="240" w:lineRule="auto"/>
              <w:ind w:right="25"/>
              <w:jc w:val="center"/>
              <w:rPr>
                <w:rFonts w:ascii="Angsana New" w:hAnsi="Angsana New"/>
                <w:color w:val="000000"/>
                <w:sz w:val="14"/>
                <w:szCs w:val="14"/>
              </w:rPr>
            </w:pPr>
          </w:p>
        </w:tc>
        <w:tc>
          <w:tcPr>
            <w:tcW w:w="2551" w:type="dxa"/>
          </w:tcPr>
          <w:p w14:paraId="0326AB3C" w14:textId="77777777" w:rsidR="00870FF1" w:rsidRPr="004B07C8" w:rsidRDefault="00870FF1" w:rsidP="00870FF1">
            <w:pPr>
              <w:spacing w:line="240" w:lineRule="auto"/>
              <w:ind w:right="25"/>
              <w:jc w:val="center"/>
              <w:rPr>
                <w:rFonts w:ascii="Angsana New" w:hAnsi="Angsana New"/>
                <w:color w:val="000000"/>
                <w:sz w:val="14"/>
                <w:szCs w:val="14"/>
              </w:rPr>
            </w:pPr>
          </w:p>
        </w:tc>
      </w:tr>
      <w:tr w:rsidR="0036512B" w:rsidRPr="004B07C8" w14:paraId="04A16D68" w14:textId="77777777" w:rsidTr="00764B13">
        <w:trPr>
          <w:trHeight w:val="203"/>
        </w:trPr>
        <w:tc>
          <w:tcPr>
            <w:tcW w:w="3960" w:type="dxa"/>
          </w:tcPr>
          <w:p w14:paraId="34E70172" w14:textId="1AC32ECE" w:rsidR="0036512B" w:rsidRPr="004B07C8" w:rsidRDefault="00476C8B">
            <w:pPr>
              <w:tabs>
                <w:tab w:val="left" w:pos="8040"/>
              </w:tabs>
              <w:spacing w:line="240" w:lineRule="auto"/>
              <w:ind w:left="161" w:hanging="161"/>
              <w:jc w:val="thaiDistribute"/>
              <w:rPr>
                <w:rFonts w:ascii="Angsana New" w:hAnsi="Angsana New"/>
                <w:color w:val="000000"/>
                <w:sz w:val="28"/>
                <w:szCs w:val="28"/>
              </w:rPr>
            </w:pPr>
            <w:r w:rsidRPr="004B07C8">
              <w:rPr>
                <w:rFonts w:ascii="Angsana New" w:hAnsi="Angsana New"/>
                <w:sz w:val="28"/>
                <w:szCs w:val="28"/>
                <w:lang w:val="en-US"/>
              </w:rPr>
              <w:t>Opening net book value</w:t>
            </w:r>
          </w:p>
        </w:tc>
        <w:tc>
          <w:tcPr>
            <w:tcW w:w="2835" w:type="dxa"/>
            <w:vAlign w:val="center"/>
          </w:tcPr>
          <w:p w14:paraId="1D2F4510" w14:textId="38588404" w:rsidR="0036512B" w:rsidRPr="004B07C8" w:rsidRDefault="00453A7A" w:rsidP="009714D5">
            <w:pP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14,716,159</w:t>
            </w:r>
          </w:p>
        </w:tc>
        <w:tc>
          <w:tcPr>
            <w:tcW w:w="2551" w:type="dxa"/>
          </w:tcPr>
          <w:p w14:paraId="7A5AB367" w14:textId="298F3C62" w:rsidR="0036512B" w:rsidRPr="004B07C8" w:rsidRDefault="00934700" w:rsidP="009714D5">
            <w:pP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752,728</w:t>
            </w:r>
          </w:p>
        </w:tc>
      </w:tr>
      <w:tr w:rsidR="007B6B36" w:rsidRPr="004B07C8" w14:paraId="6FE364B6" w14:textId="77777777" w:rsidTr="00764B13">
        <w:trPr>
          <w:trHeight w:val="203"/>
        </w:trPr>
        <w:tc>
          <w:tcPr>
            <w:tcW w:w="3960" w:type="dxa"/>
          </w:tcPr>
          <w:p w14:paraId="3FEEF357" w14:textId="3EEBFCC5" w:rsidR="007B6B36" w:rsidRPr="004B07C8" w:rsidRDefault="007B6B36" w:rsidP="007B6B36">
            <w:pPr>
              <w:tabs>
                <w:tab w:val="left" w:pos="8040"/>
              </w:tabs>
              <w:spacing w:line="240" w:lineRule="auto"/>
              <w:rPr>
                <w:rFonts w:ascii="Angsana New" w:hAnsi="Angsana New"/>
                <w:sz w:val="28"/>
                <w:szCs w:val="28"/>
                <w:cs/>
              </w:rPr>
            </w:pPr>
            <w:r w:rsidRPr="004B07C8">
              <w:rPr>
                <w:rFonts w:ascii="Angsana New" w:hAnsi="Angsana New"/>
                <w:sz w:val="28"/>
                <w:szCs w:val="28"/>
                <w:lang w:val="en-US"/>
              </w:rPr>
              <w:t>Additions</w:t>
            </w:r>
          </w:p>
        </w:tc>
        <w:tc>
          <w:tcPr>
            <w:tcW w:w="2835" w:type="dxa"/>
          </w:tcPr>
          <w:p w14:paraId="4CFA3229" w14:textId="0EFD3F6B" w:rsidR="007B6B36" w:rsidRPr="004B07C8" w:rsidRDefault="007B6B36" w:rsidP="009714D5">
            <w:pP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2,907,659</w:t>
            </w:r>
          </w:p>
        </w:tc>
        <w:tc>
          <w:tcPr>
            <w:tcW w:w="2551" w:type="dxa"/>
          </w:tcPr>
          <w:p w14:paraId="3AF8A51F" w14:textId="2476978E" w:rsidR="007B6B36" w:rsidRPr="004B07C8" w:rsidRDefault="007B6B36" w:rsidP="009714D5">
            <w:pPr>
              <w:tabs>
                <w:tab w:val="decimal" w:pos="2308"/>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7B6B36" w:rsidRPr="004B07C8" w14:paraId="0D92A60A" w14:textId="77777777" w:rsidTr="00764B13">
        <w:trPr>
          <w:trHeight w:val="203"/>
        </w:trPr>
        <w:tc>
          <w:tcPr>
            <w:tcW w:w="3960" w:type="dxa"/>
          </w:tcPr>
          <w:p w14:paraId="1A16D238" w14:textId="4326095B" w:rsidR="007B6B36" w:rsidRPr="004B07C8" w:rsidRDefault="007B6B36" w:rsidP="007B6B36">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Write-off</w:t>
            </w:r>
          </w:p>
        </w:tc>
        <w:tc>
          <w:tcPr>
            <w:tcW w:w="2835" w:type="dxa"/>
          </w:tcPr>
          <w:p w14:paraId="788B6C02" w14:textId="74A0F873" w:rsidR="007B6B36" w:rsidRPr="004B07C8" w:rsidRDefault="007B6B36" w:rsidP="009714D5">
            <w:pP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(734</w:t>
            </w:r>
            <w:r w:rsidRPr="004B07C8">
              <w:rPr>
                <w:rFonts w:ascii="Angsana New" w:hAnsi="Angsana New"/>
                <w:color w:val="000000"/>
                <w:sz w:val="28"/>
                <w:szCs w:val="28"/>
              </w:rPr>
              <w:t>,</w:t>
            </w:r>
            <w:r w:rsidRPr="004B07C8">
              <w:rPr>
                <w:rFonts w:ascii="Angsana New" w:hAnsi="Angsana New"/>
                <w:color w:val="000000"/>
                <w:sz w:val="28"/>
                <w:szCs w:val="28"/>
                <w:cs/>
              </w:rPr>
              <w:t>829)</w:t>
            </w:r>
          </w:p>
        </w:tc>
        <w:tc>
          <w:tcPr>
            <w:tcW w:w="2551" w:type="dxa"/>
          </w:tcPr>
          <w:p w14:paraId="17BB7560" w14:textId="5E685A1F" w:rsidR="007B6B36" w:rsidRPr="004B07C8" w:rsidRDefault="007B6B36" w:rsidP="009714D5">
            <w:pPr>
              <w:tabs>
                <w:tab w:val="decimal" w:pos="2308"/>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7B6B36" w:rsidRPr="004B07C8" w14:paraId="4368BDCB" w14:textId="77777777" w:rsidTr="00764B13">
        <w:trPr>
          <w:trHeight w:val="203"/>
        </w:trPr>
        <w:tc>
          <w:tcPr>
            <w:tcW w:w="3960" w:type="dxa"/>
          </w:tcPr>
          <w:p w14:paraId="3AA4FB51" w14:textId="19920860" w:rsidR="007B6B36" w:rsidRPr="004B07C8" w:rsidRDefault="007B6B36" w:rsidP="007B6B36">
            <w:pPr>
              <w:tabs>
                <w:tab w:val="left" w:pos="8040"/>
              </w:tabs>
              <w:spacing w:line="240" w:lineRule="auto"/>
              <w:rPr>
                <w:rFonts w:ascii="Angsana New" w:hAnsi="Angsana New"/>
                <w:sz w:val="28"/>
                <w:szCs w:val="28"/>
                <w:cs/>
              </w:rPr>
            </w:pPr>
            <w:r w:rsidRPr="004B07C8">
              <w:rPr>
                <w:rFonts w:ascii="Angsana New" w:hAnsi="Angsana New"/>
                <w:sz w:val="28"/>
                <w:szCs w:val="28"/>
                <w:lang w:val="en-US"/>
              </w:rPr>
              <w:t>Depreciation charge</w:t>
            </w:r>
          </w:p>
        </w:tc>
        <w:tc>
          <w:tcPr>
            <w:tcW w:w="2835" w:type="dxa"/>
          </w:tcPr>
          <w:p w14:paraId="664A2E10" w14:textId="64564B53" w:rsidR="007B6B36" w:rsidRPr="004B07C8" w:rsidRDefault="007B6B36" w:rsidP="009714D5">
            <w:pPr>
              <w:pBdr>
                <w:bottom w:val="single" w:sz="4" w:space="1" w:color="auto"/>
              </w:pBd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w:t>
            </w:r>
            <w:r w:rsidRPr="004B07C8">
              <w:rPr>
                <w:rFonts w:ascii="Angsana New" w:hAnsi="Angsana New"/>
                <w:color w:val="000000"/>
                <w:sz w:val="28"/>
                <w:szCs w:val="28"/>
              </w:rPr>
              <w:t>,</w:t>
            </w:r>
            <w:r w:rsidRPr="004B07C8">
              <w:rPr>
                <w:rFonts w:ascii="Angsana New" w:hAnsi="Angsana New"/>
                <w:color w:val="000000"/>
                <w:sz w:val="28"/>
                <w:szCs w:val="28"/>
                <w:cs/>
              </w:rPr>
              <w:t>897</w:t>
            </w:r>
            <w:r w:rsidRPr="004B07C8">
              <w:rPr>
                <w:rFonts w:ascii="Angsana New" w:hAnsi="Angsana New"/>
                <w:color w:val="000000"/>
                <w:sz w:val="28"/>
                <w:szCs w:val="28"/>
              </w:rPr>
              <w:t>,</w:t>
            </w:r>
            <w:r w:rsidRPr="004B07C8">
              <w:rPr>
                <w:rFonts w:ascii="Angsana New" w:hAnsi="Angsana New"/>
                <w:color w:val="000000"/>
                <w:sz w:val="28"/>
                <w:szCs w:val="28"/>
                <w:cs/>
              </w:rPr>
              <w:t>922)</w:t>
            </w:r>
          </w:p>
        </w:tc>
        <w:tc>
          <w:tcPr>
            <w:tcW w:w="2551" w:type="dxa"/>
          </w:tcPr>
          <w:p w14:paraId="1A156FA5" w14:textId="5D9496DA" w:rsidR="007B6B36" w:rsidRPr="004B07C8" w:rsidRDefault="007B6B36" w:rsidP="009714D5">
            <w:pPr>
              <w:pBdr>
                <w:bottom w:val="single" w:sz="4" w:space="1" w:color="auto"/>
              </w:pBd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(169,765)</w:t>
            </w:r>
          </w:p>
        </w:tc>
      </w:tr>
      <w:tr w:rsidR="007B6B36" w:rsidRPr="004B07C8" w14:paraId="40638657" w14:textId="77777777" w:rsidTr="00764B13">
        <w:trPr>
          <w:trHeight w:val="203"/>
        </w:trPr>
        <w:tc>
          <w:tcPr>
            <w:tcW w:w="3960" w:type="dxa"/>
          </w:tcPr>
          <w:p w14:paraId="2445FF12" w14:textId="0C4F2242" w:rsidR="007B6B36" w:rsidRPr="004B07C8" w:rsidRDefault="007B6B36" w:rsidP="007B6B36">
            <w:pPr>
              <w:tabs>
                <w:tab w:val="left" w:pos="8040"/>
              </w:tabs>
              <w:spacing w:line="240" w:lineRule="auto"/>
              <w:rPr>
                <w:rFonts w:ascii="Angsana New" w:hAnsi="Angsana New"/>
                <w:sz w:val="28"/>
                <w:szCs w:val="28"/>
                <w:cs/>
                <w:lang w:val="en-US"/>
              </w:rPr>
            </w:pPr>
            <w:r w:rsidRPr="004B07C8">
              <w:rPr>
                <w:rFonts w:ascii="Angsana New" w:hAnsi="Angsana New"/>
                <w:sz w:val="28"/>
                <w:szCs w:val="28"/>
                <w:lang w:val="en-US"/>
              </w:rPr>
              <w:t>Closing net book value</w:t>
            </w:r>
          </w:p>
        </w:tc>
        <w:tc>
          <w:tcPr>
            <w:tcW w:w="2835" w:type="dxa"/>
            <w:vAlign w:val="bottom"/>
          </w:tcPr>
          <w:p w14:paraId="2C5725B7" w14:textId="286C1206" w:rsidR="007B6B36" w:rsidRPr="004B07C8" w:rsidRDefault="007B6B36" w:rsidP="009714D5">
            <w:pPr>
              <w:pBdr>
                <w:bottom w:val="double" w:sz="4" w:space="1" w:color="auto"/>
              </w:pBd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14</w:t>
            </w:r>
            <w:r w:rsidRPr="004B07C8">
              <w:rPr>
                <w:rFonts w:ascii="Angsana New" w:hAnsi="Angsana New"/>
                <w:color w:val="000000"/>
                <w:sz w:val="28"/>
                <w:szCs w:val="28"/>
              </w:rPr>
              <w:t>,</w:t>
            </w:r>
            <w:r w:rsidRPr="004B07C8">
              <w:rPr>
                <w:rFonts w:ascii="Angsana New" w:hAnsi="Angsana New"/>
                <w:color w:val="000000"/>
                <w:sz w:val="28"/>
                <w:szCs w:val="28"/>
                <w:cs/>
              </w:rPr>
              <w:t>991</w:t>
            </w:r>
            <w:r w:rsidRPr="004B07C8">
              <w:rPr>
                <w:rFonts w:ascii="Angsana New" w:hAnsi="Angsana New"/>
                <w:color w:val="000000"/>
                <w:sz w:val="28"/>
                <w:szCs w:val="28"/>
              </w:rPr>
              <w:t>,</w:t>
            </w:r>
            <w:r w:rsidRPr="004B07C8">
              <w:rPr>
                <w:rFonts w:ascii="Angsana New" w:hAnsi="Angsana New"/>
                <w:color w:val="000000"/>
                <w:sz w:val="28"/>
                <w:szCs w:val="28"/>
                <w:cs/>
              </w:rPr>
              <w:t>067</w:t>
            </w:r>
          </w:p>
        </w:tc>
        <w:tc>
          <w:tcPr>
            <w:tcW w:w="2551" w:type="dxa"/>
            <w:vAlign w:val="bottom"/>
          </w:tcPr>
          <w:p w14:paraId="31270124" w14:textId="54FC2813" w:rsidR="007B6B36" w:rsidRPr="004B07C8" w:rsidRDefault="007B6B36" w:rsidP="009714D5">
            <w:pPr>
              <w:pBdr>
                <w:bottom w:val="double" w:sz="4" w:space="1" w:color="auto"/>
              </w:pBdr>
              <w:tabs>
                <w:tab w:val="decimal" w:pos="2308"/>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582,963</w:t>
            </w:r>
          </w:p>
        </w:tc>
      </w:tr>
    </w:tbl>
    <w:p w14:paraId="6AF8203C" w14:textId="77777777" w:rsidR="00C42BC6" w:rsidRPr="004B07C8" w:rsidRDefault="00C42BC6" w:rsidP="00E6478B">
      <w:pPr>
        <w:spacing w:after="240" w:line="240" w:lineRule="atLeast"/>
        <w:ind w:left="540"/>
        <w:jc w:val="thaiDistribute"/>
        <w:rPr>
          <w:rFonts w:ascii="Angsana New" w:hAnsi="Angsana New"/>
          <w:sz w:val="28"/>
          <w:szCs w:val="28"/>
        </w:rPr>
      </w:pPr>
    </w:p>
    <w:p w14:paraId="443B92C8" w14:textId="123FED47" w:rsidR="00A40680" w:rsidRPr="004B07C8" w:rsidRDefault="00070469"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t>Other i</w:t>
      </w:r>
      <w:r w:rsidR="00544344" w:rsidRPr="004B07C8">
        <w:rPr>
          <w:rFonts w:ascii="Angsana New" w:hAnsi="Angsana New"/>
          <w:b/>
          <w:bCs/>
          <w:sz w:val="28"/>
          <w:szCs w:val="28"/>
        </w:rPr>
        <w:t>ntangible assets</w:t>
      </w:r>
    </w:p>
    <w:p w14:paraId="3C7ADD19" w14:textId="2E59B528" w:rsidR="00A40680" w:rsidRPr="004B07C8" w:rsidRDefault="00C4520F" w:rsidP="00764B13">
      <w:pPr>
        <w:spacing w:line="240" w:lineRule="atLeast"/>
        <w:ind w:left="360"/>
        <w:jc w:val="thaiDistribute"/>
        <w:rPr>
          <w:rFonts w:ascii="Angsana New" w:hAnsi="Angsana New"/>
          <w:sz w:val="28"/>
          <w:szCs w:val="28"/>
        </w:rPr>
      </w:pPr>
      <w:r w:rsidRPr="004B07C8">
        <w:rPr>
          <w:rFonts w:ascii="Angsana New" w:hAnsi="Angsana New"/>
          <w:sz w:val="28"/>
          <w:szCs w:val="28"/>
        </w:rPr>
        <w:t xml:space="preserve">Movements of </w:t>
      </w:r>
      <w:r w:rsidR="00070469" w:rsidRPr="004B07C8">
        <w:rPr>
          <w:rFonts w:ascii="Angsana New" w:hAnsi="Angsana New"/>
          <w:sz w:val="28"/>
          <w:szCs w:val="28"/>
        </w:rPr>
        <w:t>other intangible assets</w:t>
      </w:r>
      <w:r w:rsidRPr="004B07C8">
        <w:rPr>
          <w:rFonts w:ascii="Angsana New" w:hAnsi="Angsana New"/>
          <w:sz w:val="28"/>
          <w:szCs w:val="28"/>
        </w:rPr>
        <w:t xml:space="preserve"> during the </w:t>
      </w:r>
      <w:r w:rsidRPr="004B07C8">
        <w:rPr>
          <w:rFonts w:ascii="Angsana New" w:hAnsi="Angsana New"/>
          <w:sz w:val="28"/>
          <w:szCs w:val="28"/>
          <w:cs/>
        </w:rPr>
        <w:t>3-</w:t>
      </w:r>
      <w:r w:rsidRPr="004B07C8">
        <w:rPr>
          <w:rFonts w:ascii="Angsana New" w:hAnsi="Angsana New"/>
          <w:sz w:val="28"/>
          <w:szCs w:val="28"/>
        </w:rPr>
        <w:t xml:space="preserve">month period ended March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2026</w:t>
      </w:r>
      <w:r w:rsidRPr="004B07C8">
        <w:rPr>
          <w:rFonts w:ascii="Angsana New" w:hAnsi="Angsana New"/>
          <w:sz w:val="28"/>
          <w:szCs w:val="28"/>
        </w:rPr>
        <w:t>, are summarised as follows:</w:t>
      </w:r>
    </w:p>
    <w:tbl>
      <w:tblPr>
        <w:tblW w:w="9346" w:type="dxa"/>
        <w:tblInd w:w="378" w:type="dxa"/>
        <w:tblLayout w:type="fixed"/>
        <w:tblLook w:val="0000" w:firstRow="0" w:lastRow="0" w:firstColumn="0" w:lastColumn="0" w:noHBand="0" w:noVBand="0"/>
      </w:tblPr>
      <w:tblGrid>
        <w:gridCol w:w="3960"/>
        <w:gridCol w:w="2835"/>
        <w:gridCol w:w="2551"/>
      </w:tblGrid>
      <w:tr w:rsidR="00757D83" w:rsidRPr="004B07C8" w14:paraId="313EF8CB" w14:textId="77777777" w:rsidTr="00764B13">
        <w:tc>
          <w:tcPr>
            <w:tcW w:w="3960" w:type="dxa"/>
          </w:tcPr>
          <w:p w14:paraId="441D7986" w14:textId="77777777" w:rsidR="00757D83" w:rsidRPr="004B07C8" w:rsidRDefault="00757D83" w:rsidP="00764B13">
            <w:pPr>
              <w:spacing w:line="360" w:lineRule="exact"/>
              <w:ind w:left="-18" w:right="36" w:hanging="29"/>
              <w:rPr>
                <w:rFonts w:ascii="Angsana New" w:hAnsi="Angsana New"/>
                <w:color w:val="000000"/>
                <w:sz w:val="28"/>
                <w:szCs w:val="28"/>
              </w:rPr>
            </w:pPr>
          </w:p>
        </w:tc>
        <w:tc>
          <w:tcPr>
            <w:tcW w:w="2835" w:type="dxa"/>
          </w:tcPr>
          <w:p w14:paraId="39CBD31C" w14:textId="77777777" w:rsidR="00757D83" w:rsidRPr="004B07C8" w:rsidRDefault="00757D83" w:rsidP="00757D83">
            <w:pPr>
              <w:spacing w:line="360" w:lineRule="exact"/>
              <w:ind w:right="25"/>
              <w:jc w:val="right"/>
              <w:rPr>
                <w:rFonts w:ascii="Angsana New" w:hAnsi="Angsana New"/>
                <w:color w:val="000000"/>
                <w:sz w:val="28"/>
                <w:szCs w:val="28"/>
              </w:rPr>
            </w:pPr>
          </w:p>
        </w:tc>
        <w:tc>
          <w:tcPr>
            <w:tcW w:w="2551" w:type="dxa"/>
          </w:tcPr>
          <w:p w14:paraId="40E1CB3F" w14:textId="64008970" w:rsidR="00757D83" w:rsidRPr="004B07C8" w:rsidRDefault="00757D83" w:rsidP="00757D83">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w:t>
            </w:r>
            <w:proofErr w:type="gramStart"/>
            <w:r w:rsidRPr="004B07C8">
              <w:rPr>
                <w:rFonts w:ascii="Angsana New" w:hAnsi="Angsana New"/>
                <w:color w:val="000000"/>
                <w:sz w:val="28"/>
                <w:szCs w:val="28"/>
              </w:rPr>
              <w:t>Unit :</w:t>
            </w:r>
            <w:proofErr w:type="gramEnd"/>
            <w:r w:rsidRPr="004B07C8">
              <w:rPr>
                <w:rFonts w:ascii="Angsana New" w:hAnsi="Angsana New"/>
                <w:color w:val="000000"/>
                <w:sz w:val="28"/>
                <w:szCs w:val="28"/>
              </w:rPr>
              <w:t xml:space="preserve"> Baht)</w:t>
            </w:r>
          </w:p>
        </w:tc>
      </w:tr>
      <w:tr w:rsidR="00757D83" w:rsidRPr="004B07C8" w14:paraId="2C017D59" w14:textId="77777777" w:rsidTr="00764B13">
        <w:tc>
          <w:tcPr>
            <w:tcW w:w="3960" w:type="dxa"/>
          </w:tcPr>
          <w:p w14:paraId="57DB5378" w14:textId="77777777" w:rsidR="00757D83" w:rsidRPr="004B07C8" w:rsidRDefault="00757D83" w:rsidP="00764B13">
            <w:pPr>
              <w:spacing w:line="360" w:lineRule="exact"/>
              <w:ind w:left="-18" w:right="36" w:hanging="29"/>
              <w:rPr>
                <w:rFonts w:ascii="Angsana New" w:hAnsi="Angsana New"/>
                <w:color w:val="000000"/>
                <w:sz w:val="28"/>
                <w:szCs w:val="28"/>
              </w:rPr>
            </w:pPr>
          </w:p>
        </w:tc>
        <w:tc>
          <w:tcPr>
            <w:tcW w:w="2835" w:type="dxa"/>
          </w:tcPr>
          <w:p w14:paraId="141E06A0" w14:textId="7D58E280" w:rsidR="00757D83" w:rsidRPr="004B07C8" w:rsidRDefault="00757D83" w:rsidP="00757D8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2551" w:type="dxa"/>
          </w:tcPr>
          <w:p w14:paraId="5BF6F428" w14:textId="66721A90" w:rsidR="00757D83" w:rsidRPr="004B07C8" w:rsidRDefault="00757D83" w:rsidP="00757D8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70FF1" w:rsidRPr="004B07C8" w14:paraId="5176EC50" w14:textId="77777777" w:rsidTr="00764B13">
        <w:tc>
          <w:tcPr>
            <w:tcW w:w="3960" w:type="dxa"/>
          </w:tcPr>
          <w:p w14:paraId="58549777" w14:textId="77777777" w:rsidR="00870FF1" w:rsidRPr="004B07C8" w:rsidRDefault="00870FF1" w:rsidP="00764B13">
            <w:pPr>
              <w:spacing w:line="276" w:lineRule="auto"/>
              <w:ind w:left="-18" w:right="36" w:hanging="29"/>
              <w:rPr>
                <w:rFonts w:ascii="Angsana New" w:hAnsi="Angsana New"/>
                <w:color w:val="000000"/>
                <w:sz w:val="14"/>
                <w:szCs w:val="14"/>
              </w:rPr>
            </w:pPr>
          </w:p>
        </w:tc>
        <w:tc>
          <w:tcPr>
            <w:tcW w:w="2835" w:type="dxa"/>
          </w:tcPr>
          <w:p w14:paraId="4043A079" w14:textId="77777777" w:rsidR="00870FF1" w:rsidRPr="004B07C8" w:rsidRDefault="00870FF1" w:rsidP="00870FF1">
            <w:pPr>
              <w:spacing w:line="276" w:lineRule="auto"/>
              <w:ind w:right="25"/>
              <w:jc w:val="center"/>
              <w:rPr>
                <w:rFonts w:ascii="Angsana New" w:hAnsi="Angsana New"/>
                <w:color w:val="000000"/>
                <w:sz w:val="14"/>
                <w:szCs w:val="14"/>
              </w:rPr>
            </w:pPr>
          </w:p>
        </w:tc>
        <w:tc>
          <w:tcPr>
            <w:tcW w:w="2551" w:type="dxa"/>
          </w:tcPr>
          <w:p w14:paraId="7D701F8A" w14:textId="77777777" w:rsidR="00870FF1" w:rsidRPr="004B07C8" w:rsidRDefault="00870FF1" w:rsidP="00870FF1">
            <w:pPr>
              <w:spacing w:line="276" w:lineRule="auto"/>
              <w:ind w:right="25"/>
              <w:jc w:val="center"/>
              <w:rPr>
                <w:rFonts w:ascii="Angsana New" w:hAnsi="Angsana New"/>
                <w:color w:val="000000"/>
                <w:sz w:val="14"/>
                <w:szCs w:val="14"/>
              </w:rPr>
            </w:pPr>
          </w:p>
        </w:tc>
      </w:tr>
      <w:tr w:rsidR="0036512B" w:rsidRPr="004B07C8" w14:paraId="06D542BE" w14:textId="77777777" w:rsidTr="00764B13">
        <w:trPr>
          <w:trHeight w:val="203"/>
        </w:trPr>
        <w:tc>
          <w:tcPr>
            <w:tcW w:w="3960" w:type="dxa"/>
            <w:vAlign w:val="bottom"/>
          </w:tcPr>
          <w:p w14:paraId="50327880" w14:textId="5547B576" w:rsidR="0036512B" w:rsidRPr="004B07C8" w:rsidRDefault="00FF5B29" w:rsidP="00764B13">
            <w:pPr>
              <w:tabs>
                <w:tab w:val="left" w:pos="8040"/>
              </w:tabs>
              <w:spacing w:line="240" w:lineRule="auto"/>
              <w:rPr>
                <w:rFonts w:ascii="Angsana New" w:hAnsi="Angsana New"/>
                <w:color w:val="000000"/>
                <w:sz w:val="28"/>
                <w:szCs w:val="28"/>
              </w:rPr>
            </w:pPr>
            <w:r w:rsidRPr="004B07C8">
              <w:rPr>
                <w:rFonts w:ascii="Angsana New" w:hAnsi="Angsana New"/>
                <w:sz w:val="28"/>
                <w:szCs w:val="28"/>
                <w:lang w:val="en-US"/>
              </w:rPr>
              <w:t>Opening net book value</w:t>
            </w:r>
          </w:p>
        </w:tc>
        <w:tc>
          <w:tcPr>
            <w:tcW w:w="2835" w:type="dxa"/>
            <w:vAlign w:val="center"/>
          </w:tcPr>
          <w:p w14:paraId="3B45B70B" w14:textId="31E91D4E" w:rsidR="0036512B" w:rsidRPr="004B07C8" w:rsidRDefault="006B5A22" w:rsidP="009714D5">
            <w:pP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6,574,888</w:t>
            </w:r>
          </w:p>
        </w:tc>
        <w:tc>
          <w:tcPr>
            <w:tcW w:w="2551" w:type="dxa"/>
          </w:tcPr>
          <w:p w14:paraId="2020010E" w14:textId="4DEFB95C" w:rsidR="0036512B" w:rsidRPr="004B07C8" w:rsidRDefault="00AD2679" w:rsidP="009714D5">
            <w:pP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1,205,832</w:t>
            </w:r>
          </w:p>
        </w:tc>
      </w:tr>
      <w:tr w:rsidR="00EE26D1" w:rsidRPr="004B07C8" w14:paraId="41049E54" w14:textId="77777777" w:rsidTr="00764B13">
        <w:trPr>
          <w:trHeight w:val="203"/>
        </w:trPr>
        <w:tc>
          <w:tcPr>
            <w:tcW w:w="3960" w:type="dxa"/>
            <w:vAlign w:val="bottom"/>
          </w:tcPr>
          <w:p w14:paraId="24BAFF82" w14:textId="4AD03E9D" w:rsidR="00EE26D1" w:rsidRPr="004B07C8" w:rsidRDefault="00606C9F" w:rsidP="00764B13">
            <w:pPr>
              <w:tabs>
                <w:tab w:val="left" w:pos="8040"/>
              </w:tabs>
              <w:spacing w:line="240" w:lineRule="auto"/>
              <w:ind w:hanging="29"/>
              <w:rPr>
                <w:rFonts w:ascii="Angsana New" w:hAnsi="Angsana New"/>
                <w:sz w:val="28"/>
                <w:szCs w:val="28"/>
                <w:cs/>
              </w:rPr>
            </w:pPr>
            <w:r w:rsidRPr="004B07C8">
              <w:rPr>
                <w:rFonts w:ascii="Angsana New" w:hAnsi="Angsana New"/>
                <w:sz w:val="28"/>
                <w:szCs w:val="28"/>
                <w:lang w:val="en-US"/>
              </w:rPr>
              <w:t>Amortization</w:t>
            </w:r>
            <w:r w:rsidR="00C4520F" w:rsidRPr="004B07C8">
              <w:rPr>
                <w:rFonts w:ascii="Angsana New" w:hAnsi="Angsana New"/>
                <w:sz w:val="28"/>
                <w:szCs w:val="28"/>
                <w:lang w:val="en-US"/>
              </w:rPr>
              <w:t xml:space="preserve"> charge</w:t>
            </w:r>
          </w:p>
        </w:tc>
        <w:tc>
          <w:tcPr>
            <w:tcW w:w="2835" w:type="dxa"/>
          </w:tcPr>
          <w:p w14:paraId="34E8ED21" w14:textId="589C8F60" w:rsidR="00EE26D1" w:rsidRPr="004B07C8" w:rsidRDefault="00EE26D1" w:rsidP="009714D5">
            <w:pPr>
              <w:pBdr>
                <w:bottom w:val="single" w:sz="4" w:space="1" w:color="auto"/>
              </w:pBd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(459,086)</w:t>
            </w:r>
          </w:p>
        </w:tc>
        <w:tc>
          <w:tcPr>
            <w:tcW w:w="2551" w:type="dxa"/>
          </w:tcPr>
          <w:p w14:paraId="656A7B2F" w14:textId="09352DEB" w:rsidR="00EE26D1" w:rsidRPr="004B07C8" w:rsidRDefault="00EE26D1" w:rsidP="009714D5">
            <w:pPr>
              <w:pBdr>
                <w:bottom w:val="single" w:sz="4" w:space="1" w:color="auto"/>
              </w:pBdr>
              <w:tabs>
                <w:tab w:val="decimal" w:pos="2308"/>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(86,899)</w:t>
            </w:r>
          </w:p>
        </w:tc>
      </w:tr>
      <w:tr w:rsidR="00EE26D1" w:rsidRPr="004B07C8" w14:paraId="2DCB10A2" w14:textId="77777777" w:rsidTr="00764B13">
        <w:trPr>
          <w:trHeight w:val="203"/>
        </w:trPr>
        <w:tc>
          <w:tcPr>
            <w:tcW w:w="3960" w:type="dxa"/>
            <w:vAlign w:val="bottom"/>
          </w:tcPr>
          <w:p w14:paraId="693AD7B3" w14:textId="2B548FD2" w:rsidR="00EE26D1" w:rsidRPr="004B07C8" w:rsidRDefault="002C4792" w:rsidP="00764B13">
            <w:pPr>
              <w:tabs>
                <w:tab w:val="left" w:pos="8040"/>
              </w:tabs>
              <w:spacing w:line="240" w:lineRule="auto"/>
              <w:ind w:hanging="29"/>
              <w:rPr>
                <w:rFonts w:ascii="Angsana New" w:hAnsi="Angsana New"/>
                <w:sz w:val="28"/>
                <w:szCs w:val="28"/>
                <w:cs/>
                <w:lang w:val="en-US"/>
              </w:rPr>
            </w:pPr>
            <w:r w:rsidRPr="004B07C8">
              <w:rPr>
                <w:rFonts w:ascii="Angsana New" w:hAnsi="Angsana New"/>
                <w:sz w:val="28"/>
                <w:szCs w:val="28"/>
                <w:lang w:val="en-US"/>
              </w:rPr>
              <w:t>Closing net book value</w:t>
            </w:r>
          </w:p>
        </w:tc>
        <w:tc>
          <w:tcPr>
            <w:tcW w:w="2835" w:type="dxa"/>
            <w:vAlign w:val="bottom"/>
          </w:tcPr>
          <w:p w14:paraId="1171F068" w14:textId="582F5441" w:rsidR="00EE26D1" w:rsidRPr="004B07C8" w:rsidRDefault="00EE26D1" w:rsidP="009714D5">
            <w:pPr>
              <w:pBdr>
                <w:bottom w:val="double" w:sz="4" w:space="1" w:color="auto"/>
              </w:pBdr>
              <w:tabs>
                <w:tab w:val="decimal" w:pos="2585"/>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6,115,802</w:t>
            </w:r>
          </w:p>
        </w:tc>
        <w:tc>
          <w:tcPr>
            <w:tcW w:w="2551" w:type="dxa"/>
            <w:vAlign w:val="bottom"/>
          </w:tcPr>
          <w:p w14:paraId="08292708" w14:textId="2AC0312F" w:rsidR="00EE26D1" w:rsidRPr="004B07C8" w:rsidRDefault="00EE26D1" w:rsidP="009714D5">
            <w:pPr>
              <w:pBdr>
                <w:bottom w:val="double" w:sz="4" w:space="1" w:color="auto"/>
              </w:pBdr>
              <w:tabs>
                <w:tab w:val="decimal" w:pos="2308"/>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1,118,933</w:t>
            </w:r>
          </w:p>
        </w:tc>
      </w:tr>
    </w:tbl>
    <w:p w14:paraId="10699A10" w14:textId="06F9942A" w:rsidR="00E55D02" w:rsidRDefault="00E55D02" w:rsidP="00CA7525">
      <w:pPr>
        <w:tabs>
          <w:tab w:val="left" w:pos="0"/>
          <w:tab w:val="decimal" w:pos="7920"/>
        </w:tabs>
        <w:spacing w:line="240" w:lineRule="atLeast"/>
        <w:jc w:val="both"/>
        <w:rPr>
          <w:rFonts w:ascii="Angsana New" w:hAnsi="Angsana New"/>
          <w:b/>
          <w:bCs/>
          <w:sz w:val="28"/>
          <w:szCs w:val="28"/>
          <w:cs/>
        </w:rPr>
      </w:pPr>
    </w:p>
    <w:p w14:paraId="2FB5B6BF" w14:textId="77777777" w:rsidR="00E55D02" w:rsidRDefault="00E55D02">
      <w:pPr>
        <w:spacing w:line="240" w:lineRule="auto"/>
        <w:rPr>
          <w:rFonts w:ascii="Angsana New" w:hAnsi="Angsana New"/>
          <w:b/>
          <w:bCs/>
          <w:sz w:val="28"/>
          <w:szCs w:val="28"/>
          <w:cs/>
        </w:rPr>
      </w:pPr>
      <w:r>
        <w:rPr>
          <w:rFonts w:ascii="Angsana New" w:hAnsi="Angsana New"/>
          <w:b/>
          <w:bCs/>
          <w:sz w:val="28"/>
          <w:szCs w:val="28"/>
          <w:cs/>
        </w:rPr>
        <w:br w:type="page"/>
      </w:r>
    </w:p>
    <w:p w14:paraId="28495E71" w14:textId="6B461789" w:rsidR="00B03B3F" w:rsidRPr="004B07C8" w:rsidRDefault="00B25E9A"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Deferred tax assets</w:t>
      </w:r>
    </w:p>
    <w:p w14:paraId="28495EC7" w14:textId="64E54B46" w:rsidR="00313999" w:rsidRPr="004B07C8" w:rsidRDefault="003618E9" w:rsidP="00764B13">
      <w:pPr>
        <w:tabs>
          <w:tab w:val="left" w:pos="990"/>
        </w:tabs>
        <w:spacing w:line="240" w:lineRule="auto"/>
        <w:ind w:left="360"/>
        <w:jc w:val="thaiDistribute"/>
        <w:rPr>
          <w:rFonts w:ascii="Angsana New" w:hAnsi="Angsana New"/>
          <w:sz w:val="28"/>
          <w:szCs w:val="28"/>
        </w:rPr>
      </w:pPr>
      <w:r w:rsidRPr="004B07C8">
        <w:rPr>
          <w:rFonts w:ascii="Angsana New" w:hAnsi="Angsana New"/>
          <w:sz w:val="28"/>
          <w:szCs w:val="28"/>
        </w:rPr>
        <w:t xml:space="preserve">Deferred tax assets and liabilities as at March </w:t>
      </w:r>
      <w:r w:rsidRPr="004B07C8">
        <w:rPr>
          <w:rFonts w:ascii="Angsana New" w:hAnsi="Angsana New"/>
          <w:sz w:val="28"/>
          <w:szCs w:val="28"/>
          <w:lang w:val="en-US"/>
        </w:rPr>
        <w:t>31,</w:t>
      </w:r>
      <w:r w:rsidR="00482A92" w:rsidRPr="004B07C8">
        <w:rPr>
          <w:rFonts w:ascii="Angsana New" w:hAnsi="Angsana New" w:hint="cs"/>
          <w:sz w:val="28"/>
          <w:szCs w:val="28"/>
          <w:cs/>
          <w:lang w:val="en-US"/>
        </w:rPr>
        <w:t xml:space="preserve"> </w:t>
      </w:r>
      <w:r w:rsidRPr="004B07C8">
        <w:rPr>
          <w:rFonts w:ascii="Angsana New" w:hAnsi="Angsana New"/>
          <w:sz w:val="28"/>
          <w:szCs w:val="28"/>
          <w:lang w:val="en-US"/>
        </w:rPr>
        <w:t>20</w:t>
      </w:r>
      <w:r w:rsidR="00C610FA" w:rsidRPr="004B07C8">
        <w:rPr>
          <w:rFonts w:ascii="Angsana New" w:hAnsi="Angsana New" w:hint="cs"/>
          <w:sz w:val="28"/>
          <w:szCs w:val="28"/>
          <w:cs/>
          <w:lang w:val="en-US"/>
        </w:rPr>
        <w:t>2</w:t>
      </w:r>
      <w:r w:rsidRPr="004B07C8">
        <w:rPr>
          <w:rFonts w:ascii="Angsana New" w:hAnsi="Angsana New"/>
          <w:sz w:val="28"/>
          <w:szCs w:val="28"/>
          <w:lang w:val="en-US"/>
        </w:rPr>
        <w:t>6 and</w:t>
      </w:r>
      <w:r w:rsidRPr="004B07C8">
        <w:rPr>
          <w:rFonts w:ascii="Angsana New" w:hAnsi="Angsana New"/>
          <w:sz w:val="28"/>
          <w:szCs w:val="28"/>
          <w:cs/>
        </w:rPr>
        <w:t xml:space="preserve"> </w:t>
      </w:r>
      <w:r w:rsidRPr="004B07C8">
        <w:rPr>
          <w:rFonts w:ascii="Angsana New" w:hAnsi="Angsana New"/>
          <w:sz w:val="28"/>
          <w:szCs w:val="28"/>
        </w:rPr>
        <w:t xml:space="preserve">December 31, </w:t>
      </w:r>
      <w:r w:rsidR="00B25E9A" w:rsidRPr="004B07C8">
        <w:rPr>
          <w:rFonts w:ascii="Angsana New" w:hAnsi="Angsana New" w:hint="cs"/>
          <w:sz w:val="28"/>
          <w:szCs w:val="28"/>
          <w:cs/>
        </w:rPr>
        <w:t>2025</w:t>
      </w:r>
      <w:r w:rsidR="00B25E9A" w:rsidRPr="004B07C8">
        <w:rPr>
          <w:rFonts w:ascii="Angsana New" w:hAnsi="Angsana New" w:hint="cs"/>
          <w:sz w:val="28"/>
          <w:szCs w:val="28"/>
        </w:rPr>
        <w:t>,</w:t>
      </w:r>
      <w:r w:rsidRPr="004B07C8">
        <w:rPr>
          <w:rFonts w:ascii="Angsana New" w:hAnsi="Angsana New"/>
          <w:sz w:val="28"/>
          <w:szCs w:val="28"/>
        </w:rPr>
        <w:t xml:space="preserve"> are summarised as follows:</w:t>
      </w:r>
    </w:p>
    <w:tbl>
      <w:tblPr>
        <w:tblW w:w="9888" w:type="dxa"/>
        <w:tblInd w:w="108" w:type="dxa"/>
        <w:tblLayout w:type="fixed"/>
        <w:tblLook w:val="0000" w:firstRow="0" w:lastRow="0" w:firstColumn="0" w:lastColumn="0" w:noHBand="0" w:noVBand="0"/>
      </w:tblPr>
      <w:tblGrid>
        <w:gridCol w:w="3510"/>
        <w:gridCol w:w="1440"/>
        <w:gridCol w:w="1706"/>
        <w:gridCol w:w="1531"/>
        <w:gridCol w:w="1701"/>
      </w:tblGrid>
      <w:tr w:rsidR="008F0130" w:rsidRPr="004B07C8" w14:paraId="028ADD0D" w14:textId="77777777" w:rsidTr="008C7087">
        <w:tc>
          <w:tcPr>
            <w:tcW w:w="3510" w:type="dxa"/>
          </w:tcPr>
          <w:p w14:paraId="455E05AD" w14:textId="77777777" w:rsidR="008F0130" w:rsidRPr="004B07C8" w:rsidRDefault="008F0130" w:rsidP="008F0130">
            <w:pPr>
              <w:spacing w:line="360" w:lineRule="exact"/>
              <w:ind w:right="36"/>
              <w:rPr>
                <w:rFonts w:ascii="Angsana New" w:hAnsi="Angsana New"/>
                <w:color w:val="000000"/>
                <w:sz w:val="28"/>
                <w:szCs w:val="28"/>
                <w:cs/>
              </w:rPr>
            </w:pPr>
            <w:bookmarkStart w:id="8" w:name="_Hlk158892001"/>
          </w:p>
        </w:tc>
        <w:tc>
          <w:tcPr>
            <w:tcW w:w="1440" w:type="dxa"/>
          </w:tcPr>
          <w:p w14:paraId="430C9703" w14:textId="777A136A" w:rsidR="008F0130" w:rsidRPr="004B07C8" w:rsidRDefault="008F0130" w:rsidP="008F0130">
            <w:pPr>
              <w:pStyle w:val="1"/>
              <w:pBdr>
                <w:bottom w:val="none" w:sz="0" w:space="0" w:color="auto"/>
              </w:pBdr>
              <w:spacing w:line="360" w:lineRule="exact"/>
              <w:jc w:val="center"/>
              <w:rPr>
                <w:color w:val="000000"/>
                <w:sz w:val="28"/>
                <w:szCs w:val="28"/>
                <w:cs/>
              </w:rPr>
            </w:pPr>
          </w:p>
        </w:tc>
        <w:tc>
          <w:tcPr>
            <w:tcW w:w="1706" w:type="dxa"/>
          </w:tcPr>
          <w:p w14:paraId="2CE9E5F0" w14:textId="77777777" w:rsidR="008F0130" w:rsidRPr="004B07C8" w:rsidRDefault="008F0130" w:rsidP="008F0130">
            <w:pPr>
              <w:pStyle w:val="1"/>
              <w:pBdr>
                <w:bottom w:val="none" w:sz="0" w:space="0" w:color="auto"/>
              </w:pBdr>
              <w:spacing w:line="360" w:lineRule="exact"/>
              <w:rPr>
                <w:color w:val="000000"/>
                <w:sz w:val="28"/>
                <w:szCs w:val="28"/>
              </w:rPr>
            </w:pPr>
          </w:p>
        </w:tc>
        <w:tc>
          <w:tcPr>
            <w:tcW w:w="3232" w:type="dxa"/>
            <w:gridSpan w:val="2"/>
          </w:tcPr>
          <w:p w14:paraId="550A2DC6" w14:textId="727DA147" w:rsidR="008F0130" w:rsidRPr="004B07C8" w:rsidRDefault="008F0130" w:rsidP="008F0130">
            <w:pPr>
              <w:pStyle w:val="1"/>
              <w:pBdr>
                <w:bottom w:val="none" w:sz="0" w:space="0" w:color="auto"/>
              </w:pBdr>
              <w:spacing w:line="360" w:lineRule="exact"/>
              <w:rPr>
                <w:color w:val="000000"/>
                <w:sz w:val="28"/>
                <w:szCs w:val="28"/>
                <w:cs/>
              </w:rPr>
            </w:pPr>
            <w:r w:rsidRPr="004B07C8">
              <w:rPr>
                <w:color w:val="000000"/>
                <w:sz w:val="28"/>
                <w:szCs w:val="28"/>
              </w:rPr>
              <w:t>(Unit: Baht)</w:t>
            </w:r>
          </w:p>
        </w:tc>
      </w:tr>
      <w:tr w:rsidR="008F0130" w:rsidRPr="004B07C8" w14:paraId="02FAC74D" w14:textId="77777777" w:rsidTr="008C7087">
        <w:tc>
          <w:tcPr>
            <w:tcW w:w="3510" w:type="dxa"/>
          </w:tcPr>
          <w:p w14:paraId="4683BBCF" w14:textId="77777777" w:rsidR="008F0130" w:rsidRPr="004B07C8" w:rsidRDefault="008F0130" w:rsidP="008F0130">
            <w:pPr>
              <w:spacing w:line="360" w:lineRule="exact"/>
              <w:ind w:right="36"/>
              <w:rPr>
                <w:rFonts w:ascii="Angsana New" w:hAnsi="Angsana New"/>
                <w:color w:val="000000"/>
                <w:sz w:val="28"/>
                <w:szCs w:val="28"/>
                <w:cs/>
              </w:rPr>
            </w:pPr>
          </w:p>
        </w:tc>
        <w:tc>
          <w:tcPr>
            <w:tcW w:w="3146" w:type="dxa"/>
            <w:gridSpan w:val="2"/>
          </w:tcPr>
          <w:p w14:paraId="03AA85D5" w14:textId="3625C349" w:rsidR="008F0130" w:rsidRPr="004B07C8" w:rsidRDefault="008F0130" w:rsidP="008F0130">
            <w:pPr>
              <w:pStyle w:val="1"/>
              <w:pBdr>
                <w:bottom w:val="single" w:sz="4" w:space="1" w:color="auto"/>
              </w:pBdr>
              <w:spacing w:line="360" w:lineRule="exact"/>
              <w:jc w:val="center"/>
              <w:rPr>
                <w:color w:val="000000"/>
                <w:sz w:val="28"/>
                <w:szCs w:val="28"/>
                <w:cs/>
              </w:rPr>
            </w:pPr>
            <w:r w:rsidRPr="004B07C8">
              <w:rPr>
                <w:color w:val="000000"/>
                <w:sz w:val="28"/>
                <w:szCs w:val="28"/>
              </w:rPr>
              <w:t>Consolidated financial information</w:t>
            </w:r>
          </w:p>
        </w:tc>
        <w:tc>
          <w:tcPr>
            <w:tcW w:w="3232" w:type="dxa"/>
            <w:gridSpan w:val="2"/>
          </w:tcPr>
          <w:p w14:paraId="22C88DF5" w14:textId="598C584B" w:rsidR="008F0130" w:rsidRPr="004B07C8" w:rsidRDefault="008F0130" w:rsidP="008F0130">
            <w:pPr>
              <w:pStyle w:val="1"/>
              <w:pBdr>
                <w:bottom w:val="single" w:sz="4" w:space="1" w:color="auto"/>
              </w:pBdr>
              <w:spacing w:line="360" w:lineRule="exact"/>
              <w:jc w:val="center"/>
              <w:rPr>
                <w:color w:val="000000"/>
                <w:sz w:val="28"/>
                <w:szCs w:val="28"/>
                <w:cs/>
              </w:rPr>
            </w:pPr>
            <w:r w:rsidRPr="004B07C8">
              <w:rPr>
                <w:color w:val="000000"/>
                <w:sz w:val="28"/>
                <w:szCs w:val="28"/>
              </w:rPr>
              <w:t>Separate financial information</w:t>
            </w:r>
          </w:p>
        </w:tc>
      </w:tr>
      <w:tr w:rsidR="008F0130" w:rsidRPr="004B07C8" w14:paraId="06DFC645" w14:textId="77777777" w:rsidTr="008C7087">
        <w:tc>
          <w:tcPr>
            <w:tcW w:w="3510" w:type="dxa"/>
          </w:tcPr>
          <w:p w14:paraId="161B26C3" w14:textId="77777777" w:rsidR="008F0130" w:rsidRPr="004B07C8" w:rsidRDefault="008F0130" w:rsidP="008F0130">
            <w:pPr>
              <w:spacing w:line="360" w:lineRule="exact"/>
              <w:ind w:right="36"/>
              <w:rPr>
                <w:rFonts w:ascii="Angsana New" w:hAnsi="Angsana New"/>
                <w:color w:val="000000"/>
                <w:sz w:val="28"/>
                <w:szCs w:val="28"/>
                <w:cs/>
              </w:rPr>
            </w:pPr>
          </w:p>
        </w:tc>
        <w:tc>
          <w:tcPr>
            <w:tcW w:w="1440" w:type="dxa"/>
          </w:tcPr>
          <w:p w14:paraId="3BB7F991" w14:textId="1E9F3FE9" w:rsidR="008F0130" w:rsidRPr="004B07C8" w:rsidRDefault="008F0130" w:rsidP="008F0130">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6" w:type="dxa"/>
          </w:tcPr>
          <w:p w14:paraId="0DE028FB" w14:textId="2D31B358" w:rsidR="008F0130" w:rsidRPr="004B07C8" w:rsidRDefault="008F0130" w:rsidP="008F0130">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173D4FA0" w14:textId="0AAAEC4E" w:rsidR="008F0130" w:rsidRPr="004B07C8" w:rsidRDefault="008F0130" w:rsidP="008F0130">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5FA2E2B3" w14:textId="4E5DAD7D" w:rsidR="008F0130" w:rsidRPr="004B07C8" w:rsidRDefault="008F0130" w:rsidP="008F013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870FF1" w:rsidRPr="004B07C8" w14:paraId="5B086028" w14:textId="77777777" w:rsidTr="008C7087">
        <w:tc>
          <w:tcPr>
            <w:tcW w:w="3510" w:type="dxa"/>
          </w:tcPr>
          <w:p w14:paraId="5B087BEE" w14:textId="77777777" w:rsidR="00870FF1" w:rsidRPr="004B07C8" w:rsidRDefault="00870FF1" w:rsidP="00870FF1">
            <w:pPr>
              <w:spacing w:line="240" w:lineRule="auto"/>
              <w:ind w:right="36"/>
              <w:rPr>
                <w:rFonts w:ascii="Angsana New" w:hAnsi="Angsana New"/>
                <w:color w:val="000000"/>
                <w:sz w:val="14"/>
                <w:szCs w:val="14"/>
                <w:cs/>
              </w:rPr>
            </w:pPr>
          </w:p>
        </w:tc>
        <w:tc>
          <w:tcPr>
            <w:tcW w:w="1440" w:type="dxa"/>
          </w:tcPr>
          <w:p w14:paraId="6F872EF4" w14:textId="77777777" w:rsidR="00870FF1" w:rsidRPr="004B07C8" w:rsidRDefault="00870FF1" w:rsidP="00870FF1">
            <w:pPr>
              <w:pStyle w:val="1"/>
              <w:pBdr>
                <w:bottom w:val="none" w:sz="0" w:space="0" w:color="auto"/>
              </w:pBdr>
              <w:jc w:val="center"/>
              <w:rPr>
                <w:color w:val="000000"/>
                <w:sz w:val="14"/>
                <w:szCs w:val="14"/>
              </w:rPr>
            </w:pPr>
          </w:p>
        </w:tc>
        <w:tc>
          <w:tcPr>
            <w:tcW w:w="1706" w:type="dxa"/>
          </w:tcPr>
          <w:p w14:paraId="30212A26" w14:textId="77777777" w:rsidR="00870FF1" w:rsidRPr="004B07C8" w:rsidRDefault="00870FF1" w:rsidP="00870FF1">
            <w:pPr>
              <w:pStyle w:val="1"/>
              <w:pBdr>
                <w:bottom w:val="none" w:sz="0" w:space="0" w:color="auto"/>
              </w:pBdr>
              <w:jc w:val="center"/>
              <w:rPr>
                <w:color w:val="000000"/>
                <w:sz w:val="14"/>
                <w:szCs w:val="14"/>
              </w:rPr>
            </w:pPr>
          </w:p>
        </w:tc>
        <w:tc>
          <w:tcPr>
            <w:tcW w:w="1531" w:type="dxa"/>
          </w:tcPr>
          <w:p w14:paraId="035AAFAD" w14:textId="77777777" w:rsidR="00870FF1" w:rsidRPr="004B07C8" w:rsidRDefault="00870FF1" w:rsidP="00870FF1">
            <w:pPr>
              <w:pStyle w:val="1"/>
              <w:pBdr>
                <w:bottom w:val="none" w:sz="0" w:space="0" w:color="auto"/>
              </w:pBdr>
              <w:jc w:val="center"/>
              <w:rPr>
                <w:color w:val="000000"/>
                <w:sz w:val="14"/>
                <w:szCs w:val="14"/>
              </w:rPr>
            </w:pPr>
          </w:p>
        </w:tc>
        <w:tc>
          <w:tcPr>
            <w:tcW w:w="1701" w:type="dxa"/>
          </w:tcPr>
          <w:p w14:paraId="49123858" w14:textId="77777777" w:rsidR="00870FF1" w:rsidRPr="004B07C8" w:rsidRDefault="00870FF1" w:rsidP="00870FF1">
            <w:pPr>
              <w:pStyle w:val="1"/>
              <w:pBdr>
                <w:bottom w:val="none" w:sz="0" w:space="0" w:color="auto"/>
              </w:pBdr>
              <w:jc w:val="center"/>
              <w:rPr>
                <w:color w:val="000000"/>
                <w:sz w:val="14"/>
                <w:szCs w:val="14"/>
              </w:rPr>
            </w:pPr>
          </w:p>
        </w:tc>
      </w:tr>
      <w:tr w:rsidR="0036512B" w:rsidRPr="004B07C8" w14:paraId="5D260985" w14:textId="77777777" w:rsidTr="008C7087">
        <w:trPr>
          <w:trHeight w:val="203"/>
        </w:trPr>
        <w:tc>
          <w:tcPr>
            <w:tcW w:w="3510" w:type="dxa"/>
            <w:vAlign w:val="center"/>
          </w:tcPr>
          <w:p w14:paraId="51C6055B" w14:textId="692B4EB9" w:rsidR="0036512B" w:rsidRPr="004B07C8" w:rsidRDefault="00337F73" w:rsidP="005D6107">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 assets</w:t>
            </w:r>
            <w:r w:rsidR="0036512B" w:rsidRPr="004B07C8">
              <w:rPr>
                <w:rFonts w:ascii="Angsana New" w:hAnsi="Angsana New"/>
                <w:color w:val="000000"/>
                <w:sz w:val="28"/>
                <w:szCs w:val="28"/>
                <w:cs/>
              </w:rPr>
              <w:t>:</w:t>
            </w:r>
          </w:p>
        </w:tc>
        <w:tc>
          <w:tcPr>
            <w:tcW w:w="1440" w:type="dxa"/>
          </w:tcPr>
          <w:p w14:paraId="2BC240FD" w14:textId="77777777" w:rsidR="0036512B" w:rsidRPr="004B07C8" w:rsidRDefault="0036512B">
            <w:pPr>
              <w:spacing w:line="400" w:lineRule="exact"/>
              <w:ind w:right="-45"/>
              <w:jc w:val="right"/>
              <w:rPr>
                <w:rFonts w:ascii="Angsana New" w:hAnsi="Angsana New"/>
                <w:color w:val="000000"/>
                <w:sz w:val="28"/>
                <w:szCs w:val="28"/>
                <w:cs/>
              </w:rPr>
            </w:pPr>
          </w:p>
        </w:tc>
        <w:tc>
          <w:tcPr>
            <w:tcW w:w="1706" w:type="dxa"/>
          </w:tcPr>
          <w:p w14:paraId="3B43EFDC" w14:textId="77777777" w:rsidR="0036512B" w:rsidRPr="004B07C8" w:rsidRDefault="0036512B" w:rsidP="00AB720C">
            <w:pPr>
              <w:spacing w:line="400" w:lineRule="exact"/>
              <w:ind w:right="-45"/>
              <w:jc w:val="right"/>
              <w:rPr>
                <w:rFonts w:ascii="Angsana New" w:hAnsi="Angsana New"/>
                <w:color w:val="000000"/>
                <w:sz w:val="28"/>
                <w:szCs w:val="28"/>
                <w:lang w:val="en-US"/>
              </w:rPr>
            </w:pPr>
          </w:p>
        </w:tc>
        <w:tc>
          <w:tcPr>
            <w:tcW w:w="1531" w:type="dxa"/>
          </w:tcPr>
          <w:p w14:paraId="09F1E9B2" w14:textId="54F13C44" w:rsidR="0036512B" w:rsidRPr="004B07C8" w:rsidRDefault="0036512B">
            <w:pPr>
              <w:spacing w:line="400" w:lineRule="exact"/>
              <w:ind w:right="-45"/>
              <w:jc w:val="right"/>
              <w:rPr>
                <w:rFonts w:ascii="Angsana New" w:hAnsi="Angsana New"/>
                <w:color w:val="000000"/>
                <w:sz w:val="28"/>
                <w:szCs w:val="28"/>
                <w:lang w:val="en-US"/>
              </w:rPr>
            </w:pPr>
          </w:p>
        </w:tc>
        <w:tc>
          <w:tcPr>
            <w:tcW w:w="1701" w:type="dxa"/>
          </w:tcPr>
          <w:p w14:paraId="1149F418" w14:textId="77777777" w:rsidR="0036512B" w:rsidRPr="004B07C8" w:rsidRDefault="0036512B">
            <w:pPr>
              <w:spacing w:line="400" w:lineRule="exact"/>
              <w:ind w:right="-45"/>
              <w:jc w:val="right"/>
              <w:rPr>
                <w:rFonts w:ascii="Angsana New" w:hAnsi="Angsana New"/>
                <w:color w:val="000000"/>
                <w:sz w:val="28"/>
                <w:szCs w:val="28"/>
                <w:lang w:val="en-US"/>
              </w:rPr>
            </w:pPr>
          </w:p>
        </w:tc>
      </w:tr>
      <w:tr w:rsidR="00324DBC" w:rsidRPr="004B07C8" w14:paraId="2DC13991" w14:textId="77777777" w:rsidTr="008C7087">
        <w:trPr>
          <w:trHeight w:val="203"/>
        </w:trPr>
        <w:tc>
          <w:tcPr>
            <w:tcW w:w="3510" w:type="dxa"/>
          </w:tcPr>
          <w:p w14:paraId="17481420" w14:textId="3B6FF965"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Allowance for expected credit loss</w:t>
            </w:r>
          </w:p>
        </w:tc>
        <w:tc>
          <w:tcPr>
            <w:tcW w:w="1440" w:type="dxa"/>
          </w:tcPr>
          <w:p w14:paraId="7F8DE03C" w14:textId="000DC849"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130,118</w:t>
            </w:r>
          </w:p>
        </w:tc>
        <w:tc>
          <w:tcPr>
            <w:tcW w:w="1706" w:type="dxa"/>
          </w:tcPr>
          <w:p w14:paraId="32D4D1E6" w14:textId="78804FA6" w:rsidR="00324DBC" w:rsidRPr="004B07C8" w:rsidRDefault="00324DBC" w:rsidP="00324DBC">
            <w:pPr>
              <w:spacing w:line="400" w:lineRule="exact"/>
              <w:jc w:val="right"/>
              <w:rPr>
                <w:rFonts w:ascii="Angsana New" w:hAnsi="Angsana New"/>
                <w:color w:val="000000"/>
                <w:sz w:val="28"/>
                <w:szCs w:val="28"/>
                <w:cs/>
              </w:rPr>
            </w:pPr>
            <w:r w:rsidRPr="004B07C8">
              <w:rPr>
                <w:rFonts w:ascii="Angsana New" w:hAnsi="Angsana New"/>
                <w:color w:val="000000"/>
                <w:sz w:val="28"/>
                <w:szCs w:val="28"/>
              </w:rPr>
              <w:t>149,919</w:t>
            </w:r>
          </w:p>
        </w:tc>
        <w:tc>
          <w:tcPr>
            <w:tcW w:w="1531" w:type="dxa"/>
          </w:tcPr>
          <w:p w14:paraId="3B12B148" w14:textId="2280EF6C"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119</w:t>
            </w:r>
            <w:r w:rsidRPr="004B07C8">
              <w:rPr>
                <w:rFonts w:ascii="Angsana New" w:hAnsi="Angsana New"/>
                <w:color w:val="000000"/>
                <w:sz w:val="28"/>
                <w:szCs w:val="28"/>
              </w:rPr>
              <w:t>,</w:t>
            </w:r>
            <w:r w:rsidRPr="004B07C8">
              <w:rPr>
                <w:rFonts w:ascii="Angsana New" w:hAnsi="Angsana New"/>
                <w:color w:val="000000"/>
                <w:sz w:val="28"/>
                <w:szCs w:val="28"/>
                <w:cs/>
              </w:rPr>
              <w:t>908</w:t>
            </w:r>
          </w:p>
        </w:tc>
        <w:tc>
          <w:tcPr>
            <w:tcW w:w="1701" w:type="dxa"/>
          </w:tcPr>
          <w:p w14:paraId="312D3118" w14:textId="64AAEC18"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140,000</w:t>
            </w:r>
          </w:p>
        </w:tc>
      </w:tr>
      <w:tr w:rsidR="00324DBC" w:rsidRPr="004B07C8" w14:paraId="5AE894C2" w14:textId="77777777" w:rsidTr="008C7087">
        <w:trPr>
          <w:trHeight w:val="203"/>
        </w:trPr>
        <w:tc>
          <w:tcPr>
            <w:tcW w:w="3510" w:type="dxa"/>
          </w:tcPr>
          <w:p w14:paraId="2770E379" w14:textId="704A8538"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Provision inventory obsolescence</w:t>
            </w:r>
          </w:p>
        </w:tc>
        <w:tc>
          <w:tcPr>
            <w:tcW w:w="1440" w:type="dxa"/>
          </w:tcPr>
          <w:p w14:paraId="30D36E14" w14:textId="2BC95896"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15,773</w:t>
            </w:r>
          </w:p>
        </w:tc>
        <w:tc>
          <w:tcPr>
            <w:tcW w:w="1706" w:type="dxa"/>
          </w:tcPr>
          <w:p w14:paraId="3A32B5EE" w14:textId="6D7C79E1" w:rsidR="00324DBC" w:rsidRPr="004B07C8" w:rsidRDefault="00324DBC" w:rsidP="00324DBC">
            <w:pPr>
              <w:spacing w:line="400" w:lineRule="exact"/>
              <w:jc w:val="right"/>
              <w:rPr>
                <w:rFonts w:ascii="Angsana New" w:hAnsi="Angsana New"/>
                <w:color w:val="000000"/>
                <w:sz w:val="28"/>
                <w:szCs w:val="28"/>
                <w:cs/>
              </w:rPr>
            </w:pPr>
            <w:r w:rsidRPr="004B07C8">
              <w:rPr>
                <w:rFonts w:ascii="Angsana New" w:hAnsi="Angsana New"/>
                <w:color w:val="000000"/>
                <w:sz w:val="28"/>
                <w:szCs w:val="28"/>
              </w:rPr>
              <w:t>7,949</w:t>
            </w:r>
          </w:p>
        </w:tc>
        <w:tc>
          <w:tcPr>
            <w:tcW w:w="1531" w:type="dxa"/>
          </w:tcPr>
          <w:p w14:paraId="5A5A1CCF" w14:textId="476DB6AF"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5</w:t>
            </w:r>
            <w:r w:rsidRPr="004B07C8">
              <w:rPr>
                <w:rFonts w:ascii="Angsana New" w:hAnsi="Angsana New"/>
                <w:color w:val="000000"/>
                <w:sz w:val="28"/>
                <w:szCs w:val="28"/>
              </w:rPr>
              <w:t>,</w:t>
            </w:r>
            <w:r w:rsidRPr="004B07C8">
              <w:rPr>
                <w:rFonts w:ascii="Angsana New" w:hAnsi="Angsana New"/>
                <w:color w:val="000000"/>
                <w:sz w:val="28"/>
                <w:szCs w:val="28"/>
                <w:cs/>
              </w:rPr>
              <w:t>287</w:t>
            </w:r>
          </w:p>
        </w:tc>
        <w:tc>
          <w:tcPr>
            <w:tcW w:w="1701" w:type="dxa"/>
          </w:tcPr>
          <w:p w14:paraId="4E101AFF" w14:textId="1524BEA5" w:rsidR="00324DBC" w:rsidRPr="004B07C8" w:rsidRDefault="00324DBC" w:rsidP="009714D5">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391</w:t>
            </w:r>
          </w:p>
        </w:tc>
      </w:tr>
      <w:tr w:rsidR="00324DBC" w:rsidRPr="004B07C8" w14:paraId="4B3CAEE0" w14:textId="77777777" w:rsidTr="008C7087">
        <w:trPr>
          <w:trHeight w:val="203"/>
        </w:trPr>
        <w:tc>
          <w:tcPr>
            <w:tcW w:w="3510" w:type="dxa"/>
          </w:tcPr>
          <w:p w14:paraId="717766F8" w14:textId="2C72D872"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subsidy income from government</w:t>
            </w:r>
          </w:p>
        </w:tc>
        <w:tc>
          <w:tcPr>
            <w:tcW w:w="1440" w:type="dxa"/>
          </w:tcPr>
          <w:p w14:paraId="0CB63E98" w14:textId="66583195"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914,456</w:t>
            </w:r>
          </w:p>
        </w:tc>
        <w:tc>
          <w:tcPr>
            <w:tcW w:w="1706" w:type="dxa"/>
          </w:tcPr>
          <w:p w14:paraId="468C027E" w14:textId="5B5CA034" w:rsidR="00324DBC" w:rsidRPr="004B07C8" w:rsidRDefault="00324DBC" w:rsidP="00324DBC">
            <w:pPr>
              <w:spacing w:line="400" w:lineRule="exact"/>
              <w:jc w:val="right"/>
              <w:rPr>
                <w:rFonts w:ascii="Angsana New" w:hAnsi="Angsana New"/>
                <w:color w:val="000000"/>
                <w:sz w:val="28"/>
                <w:szCs w:val="28"/>
                <w:cs/>
              </w:rPr>
            </w:pPr>
            <w:r w:rsidRPr="004B07C8">
              <w:rPr>
                <w:rFonts w:ascii="Angsana New" w:hAnsi="Angsana New"/>
                <w:color w:val="000000"/>
                <w:sz w:val="28"/>
                <w:szCs w:val="28"/>
              </w:rPr>
              <w:t>1,000,216</w:t>
            </w:r>
          </w:p>
        </w:tc>
        <w:tc>
          <w:tcPr>
            <w:tcW w:w="1531" w:type="dxa"/>
          </w:tcPr>
          <w:p w14:paraId="6BAC7001" w14:textId="5706371B"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5151D3F1" w14:textId="3E05EC5F" w:rsidR="00324DBC" w:rsidRPr="004B07C8" w:rsidRDefault="00324DBC" w:rsidP="009714D5">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324DBC" w:rsidRPr="004B07C8" w14:paraId="706DBE19" w14:textId="77777777" w:rsidTr="008C7087">
        <w:trPr>
          <w:trHeight w:val="203"/>
        </w:trPr>
        <w:tc>
          <w:tcPr>
            <w:tcW w:w="3510" w:type="dxa"/>
          </w:tcPr>
          <w:p w14:paraId="2A71E9B6" w14:textId="6BC1EF31" w:rsidR="00324DBC" w:rsidRPr="004B07C8" w:rsidRDefault="008C7087" w:rsidP="00324DBC">
            <w:pPr>
              <w:spacing w:line="360" w:lineRule="exact"/>
              <w:ind w:right="-36"/>
              <w:rPr>
                <w:rFonts w:ascii="Angsana New" w:hAnsi="Angsana New"/>
                <w:color w:val="000000"/>
                <w:sz w:val="28"/>
                <w:szCs w:val="28"/>
                <w:cs/>
              </w:rPr>
            </w:pPr>
            <w:r>
              <w:rPr>
                <w:rFonts w:ascii="Angsana New" w:hAnsi="Angsana New"/>
                <w:color w:val="000000"/>
                <w:sz w:val="28"/>
                <w:szCs w:val="28"/>
              </w:rPr>
              <w:t>Provisions for e</w:t>
            </w:r>
            <w:r w:rsidR="00324DBC" w:rsidRPr="004B07C8">
              <w:rPr>
                <w:rFonts w:ascii="Angsana New" w:hAnsi="Angsana New"/>
                <w:color w:val="000000"/>
                <w:sz w:val="28"/>
                <w:szCs w:val="28"/>
              </w:rPr>
              <w:t>mployee benefit</w:t>
            </w:r>
            <w:r>
              <w:rPr>
                <w:rFonts w:ascii="Angsana New" w:hAnsi="Angsana New"/>
                <w:color w:val="000000"/>
                <w:sz w:val="28"/>
                <w:szCs w:val="28"/>
              </w:rPr>
              <w:t>s</w:t>
            </w:r>
            <w:r w:rsidR="00324DBC" w:rsidRPr="004B07C8">
              <w:rPr>
                <w:rFonts w:ascii="Angsana New" w:hAnsi="Angsana New"/>
                <w:color w:val="000000"/>
                <w:sz w:val="28"/>
                <w:szCs w:val="28"/>
              </w:rPr>
              <w:t xml:space="preserve"> </w:t>
            </w:r>
          </w:p>
        </w:tc>
        <w:tc>
          <w:tcPr>
            <w:tcW w:w="1440" w:type="dxa"/>
          </w:tcPr>
          <w:p w14:paraId="6F1FB7EB" w14:textId="6073065B"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4,196,031</w:t>
            </w:r>
          </w:p>
        </w:tc>
        <w:tc>
          <w:tcPr>
            <w:tcW w:w="1706" w:type="dxa"/>
          </w:tcPr>
          <w:p w14:paraId="2EDF932E" w14:textId="0B7AC149" w:rsidR="00324DBC" w:rsidRPr="004B07C8" w:rsidRDefault="00324DBC" w:rsidP="00324DBC">
            <w:pPr>
              <w:spacing w:line="400" w:lineRule="exact"/>
              <w:jc w:val="right"/>
              <w:rPr>
                <w:rFonts w:ascii="Angsana New" w:hAnsi="Angsana New"/>
                <w:color w:val="000000"/>
                <w:sz w:val="28"/>
                <w:szCs w:val="28"/>
                <w:cs/>
              </w:rPr>
            </w:pPr>
            <w:r w:rsidRPr="004B07C8">
              <w:rPr>
                <w:rFonts w:ascii="Angsana New" w:hAnsi="Angsana New"/>
                <w:color w:val="000000"/>
                <w:sz w:val="28"/>
                <w:szCs w:val="28"/>
              </w:rPr>
              <w:t>4,062,207</w:t>
            </w:r>
          </w:p>
        </w:tc>
        <w:tc>
          <w:tcPr>
            <w:tcW w:w="1531" w:type="dxa"/>
          </w:tcPr>
          <w:p w14:paraId="67BBF91A" w14:textId="247CF75A"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219</w:t>
            </w:r>
            <w:r w:rsidRPr="004B07C8">
              <w:rPr>
                <w:rFonts w:ascii="Angsana New" w:hAnsi="Angsana New"/>
                <w:color w:val="000000"/>
                <w:sz w:val="28"/>
                <w:szCs w:val="28"/>
              </w:rPr>
              <w:t>,</w:t>
            </w:r>
            <w:r w:rsidRPr="004B07C8">
              <w:rPr>
                <w:rFonts w:ascii="Angsana New" w:hAnsi="Angsana New"/>
                <w:color w:val="000000"/>
                <w:sz w:val="28"/>
                <w:szCs w:val="28"/>
                <w:cs/>
              </w:rPr>
              <w:t>21</w:t>
            </w:r>
            <w:r w:rsidRPr="004B07C8">
              <w:rPr>
                <w:rFonts w:ascii="Angsana New" w:hAnsi="Angsana New"/>
                <w:color w:val="000000"/>
                <w:sz w:val="28"/>
                <w:szCs w:val="28"/>
              </w:rPr>
              <w:t>8</w:t>
            </w:r>
          </w:p>
        </w:tc>
        <w:tc>
          <w:tcPr>
            <w:tcW w:w="1701" w:type="dxa"/>
          </w:tcPr>
          <w:p w14:paraId="31504B83" w14:textId="702B0905" w:rsidR="00324DBC" w:rsidRPr="004B07C8" w:rsidRDefault="00324DBC" w:rsidP="009714D5">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145</w:t>
            </w:r>
            <w:r w:rsidRPr="004B07C8">
              <w:rPr>
                <w:rFonts w:ascii="Angsana New" w:hAnsi="Angsana New"/>
                <w:color w:val="000000"/>
                <w:sz w:val="28"/>
                <w:szCs w:val="28"/>
              </w:rPr>
              <w:t>,</w:t>
            </w:r>
            <w:r w:rsidRPr="004B07C8">
              <w:rPr>
                <w:rFonts w:ascii="Angsana New" w:hAnsi="Angsana New"/>
                <w:color w:val="000000"/>
                <w:sz w:val="28"/>
                <w:szCs w:val="28"/>
                <w:cs/>
              </w:rPr>
              <w:t>253</w:t>
            </w:r>
          </w:p>
        </w:tc>
      </w:tr>
      <w:tr w:rsidR="00324DBC" w:rsidRPr="004B07C8" w14:paraId="7811968C" w14:textId="77777777" w:rsidTr="008C7087">
        <w:trPr>
          <w:trHeight w:val="203"/>
        </w:trPr>
        <w:tc>
          <w:tcPr>
            <w:tcW w:w="3510" w:type="dxa"/>
          </w:tcPr>
          <w:p w14:paraId="55544E1C" w14:textId="5864878E"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Lease liabilities (net)</w:t>
            </w:r>
          </w:p>
        </w:tc>
        <w:tc>
          <w:tcPr>
            <w:tcW w:w="1440" w:type="dxa"/>
          </w:tcPr>
          <w:p w14:paraId="1E45756B" w14:textId="37C7BA1C"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3,076,249</w:t>
            </w:r>
          </w:p>
        </w:tc>
        <w:tc>
          <w:tcPr>
            <w:tcW w:w="1706" w:type="dxa"/>
          </w:tcPr>
          <w:p w14:paraId="69B65D44" w14:textId="7F55D18D" w:rsidR="00324DBC" w:rsidRPr="004B07C8" w:rsidRDefault="00324DBC" w:rsidP="00324DBC">
            <w:pPr>
              <w:spacing w:line="400" w:lineRule="exact"/>
              <w:jc w:val="right"/>
              <w:rPr>
                <w:rFonts w:ascii="Angsana New" w:hAnsi="Angsana New"/>
                <w:color w:val="000000"/>
                <w:sz w:val="28"/>
                <w:szCs w:val="28"/>
                <w:cs/>
              </w:rPr>
            </w:pPr>
            <w:r w:rsidRPr="004B07C8">
              <w:rPr>
                <w:rFonts w:ascii="Angsana New" w:hAnsi="Angsana New"/>
                <w:color w:val="000000"/>
                <w:sz w:val="28"/>
                <w:szCs w:val="28"/>
              </w:rPr>
              <w:t>3,030,742</w:t>
            </w:r>
          </w:p>
        </w:tc>
        <w:tc>
          <w:tcPr>
            <w:tcW w:w="1531" w:type="dxa"/>
          </w:tcPr>
          <w:p w14:paraId="64C8A22C" w14:textId="692A0ACA"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121</w:t>
            </w:r>
            <w:r w:rsidRPr="004B07C8">
              <w:rPr>
                <w:rFonts w:ascii="Angsana New" w:hAnsi="Angsana New"/>
                <w:color w:val="000000"/>
                <w:sz w:val="28"/>
                <w:szCs w:val="28"/>
              </w:rPr>
              <w:t>,</w:t>
            </w:r>
            <w:r w:rsidRPr="004B07C8">
              <w:rPr>
                <w:rFonts w:ascii="Angsana New" w:hAnsi="Angsana New"/>
                <w:color w:val="000000"/>
                <w:sz w:val="28"/>
                <w:szCs w:val="28"/>
                <w:cs/>
              </w:rPr>
              <w:t>77</w:t>
            </w:r>
            <w:r w:rsidRPr="004B07C8">
              <w:rPr>
                <w:rFonts w:ascii="Angsana New" w:hAnsi="Angsana New"/>
                <w:color w:val="000000"/>
                <w:sz w:val="28"/>
                <w:szCs w:val="28"/>
              </w:rPr>
              <w:t>3</w:t>
            </w:r>
          </w:p>
        </w:tc>
        <w:tc>
          <w:tcPr>
            <w:tcW w:w="1701" w:type="dxa"/>
          </w:tcPr>
          <w:p w14:paraId="00026CB9" w14:textId="12CEFE58" w:rsidR="00324DBC" w:rsidRPr="004B07C8" w:rsidRDefault="00324DBC" w:rsidP="009714D5">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156</w:t>
            </w:r>
            <w:r w:rsidRPr="004B07C8">
              <w:rPr>
                <w:rFonts w:ascii="Angsana New" w:hAnsi="Angsana New"/>
                <w:color w:val="000000"/>
                <w:sz w:val="28"/>
                <w:szCs w:val="28"/>
              </w:rPr>
              <w:t>,</w:t>
            </w:r>
            <w:r w:rsidRPr="004B07C8">
              <w:rPr>
                <w:rFonts w:ascii="Angsana New" w:hAnsi="Angsana New"/>
                <w:color w:val="000000"/>
                <w:sz w:val="28"/>
                <w:szCs w:val="28"/>
                <w:cs/>
              </w:rPr>
              <w:t>458</w:t>
            </w:r>
          </w:p>
        </w:tc>
      </w:tr>
      <w:tr w:rsidR="00324DBC" w:rsidRPr="004B07C8" w14:paraId="74B8E461" w14:textId="77777777" w:rsidTr="008C7087">
        <w:trPr>
          <w:trHeight w:val="203"/>
        </w:trPr>
        <w:tc>
          <w:tcPr>
            <w:tcW w:w="3510" w:type="dxa"/>
          </w:tcPr>
          <w:p w14:paraId="18340AFE" w14:textId="6A8E3E3D"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Tax loss </w:t>
            </w:r>
            <w:proofErr w:type="gramStart"/>
            <w:r w:rsidRPr="004B07C8">
              <w:rPr>
                <w:rFonts w:ascii="Angsana New" w:hAnsi="Angsana New"/>
                <w:color w:val="000000"/>
                <w:sz w:val="28"/>
                <w:szCs w:val="28"/>
              </w:rPr>
              <w:t>carry</w:t>
            </w:r>
            <w:proofErr w:type="gramEnd"/>
            <w:r w:rsidRPr="004B07C8">
              <w:rPr>
                <w:rFonts w:ascii="Angsana New" w:hAnsi="Angsana New" w:hint="cs"/>
                <w:color w:val="000000"/>
                <w:sz w:val="28"/>
                <w:szCs w:val="28"/>
                <w:cs/>
              </w:rPr>
              <w:t xml:space="preserve"> </w:t>
            </w:r>
            <w:r w:rsidRPr="004B07C8">
              <w:rPr>
                <w:rFonts w:ascii="Angsana New" w:hAnsi="Angsana New"/>
                <w:color w:val="000000"/>
                <w:sz w:val="28"/>
                <w:szCs w:val="28"/>
              </w:rPr>
              <w:t>forward</w:t>
            </w:r>
          </w:p>
        </w:tc>
        <w:tc>
          <w:tcPr>
            <w:tcW w:w="1440" w:type="dxa"/>
          </w:tcPr>
          <w:p w14:paraId="1F9672DD" w14:textId="043B90FA"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7,901,655</w:t>
            </w:r>
          </w:p>
        </w:tc>
        <w:tc>
          <w:tcPr>
            <w:tcW w:w="1706" w:type="dxa"/>
          </w:tcPr>
          <w:p w14:paraId="69C151CA" w14:textId="1A550BBB" w:rsidR="00324DBC" w:rsidRPr="004B07C8" w:rsidRDefault="00324DBC" w:rsidP="00324DBC">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rPr>
              <w:t>7,584,240</w:t>
            </w:r>
          </w:p>
        </w:tc>
        <w:tc>
          <w:tcPr>
            <w:tcW w:w="1531" w:type="dxa"/>
          </w:tcPr>
          <w:p w14:paraId="12060BD6" w14:textId="0CECD216"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0D00DA07" w14:textId="31A43309"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106</w:t>
            </w:r>
            <w:r w:rsidRPr="004B07C8">
              <w:rPr>
                <w:rFonts w:ascii="Angsana New" w:hAnsi="Angsana New"/>
                <w:color w:val="000000"/>
                <w:sz w:val="28"/>
                <w:szCs w:val="28"/>
              </w:rPr>
              <w:t>,</w:t>
            </w:r>
            <w:r w:rsidRPr="004B07C8">
              <w:rPr>
                <w:rFonts w:ascii="Angsana New" w:hAnsi="Angsana New"/>
                <w:color w:val="000000"/>
                <w:sz w:val="28"/>
                <w:szCs w:val="28"/>
                <w:cs/>
              </w:rPr>
              <w:t>679</w:t>
            </w:r>
          </w:p>
        </w:tc>
      </w:tr>
      <w:tr w:rsidR="00324DBC" w:rsidRPr="004B07C8" w14:paraId="54B65E0C" w14:textId="77777777" w:rsidTr="008C7087">
        <w:trPr>
          <w:trHeight w:val="203"/>
        </w:trPr>
        <w:tc>
          <w:tcPr>
            <w:tcW w:w="3510" w:type="dxa"/>
            <w:vAlign w:val="center"/>
          </w:tcPr>
          <w:p w14:paraId="0D3CCC47" w14:textId="77777777" w:rsidR="00324DBC" w:rsidRPr="004B07C8" w:rsidRDefault="00324DBC" w:rsidP="00324DBC">
            <w:pPr>
              <w:spacing w:line="360" w:lineRule="exact"/>
              <w:ind w:right="-36"/>
              <w:rPr>
                <w:rFonts w:ascii="Angsana New" w:hAnsi="Angsana New"/>
                <w:color w:val="000000"/>
                <w:sz w:val="28"/>
                <w:szCs w:val="28"/>
                <w:cs/>
              </w:rPr>
            </w:pPr>
          </w:p>
        </w:tc>
        <w:tc>
          <w:tcPr>
            <w:tcW w:w="1440" w:type="dxa"/>
          </w:tcPr>
          <w:p w14:paraId="70756987" w14:textId="7C358143"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16,234,282</w:t>
            </w:r>
          </w:p>
        </w:tc>
        <w:tc>
          <w:tcPr>
            <w:tcW w:w="1706" w:type="dxa"/>
          </w:tcPr>
          <w:p w14:paraId="635E408C" w14:textId="4BAFC200" w:rsidR="00324DBC" w:rsidRPr="004B07C8" w:rsidRDefault="00324DBC" w:rsidP="00324DBC">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cs/>
              </w:rPr>
              <w:t>15</w:t>
            </w:r>
            <w:r w:rsidRPr="004B07C8">
              <w:rPr>
                <w:rFonts w:ascii="Angsana New" w:hAnsi="Angsana New"/>
                <w:color w:val="000000"/>
                <w:sz w:val="28"/>
                <w:szCs w:val="28"/>
              </w:rPr>
              <w:t>,</w:t>
            </w:r>
            <w:r w:rsidRPr="004B07C8">
              <w:rPr>
                <w:rFonts w:ascii="Angsana New" w:hAnsi="Angsana New"/>
                <w:color w:val="000000"/>
                <w:sz w:val="28"/>
                <w:szCs w:val="28"/>
                <w:cs/>
              </w:rPr>
              <w:t>835</w:t>
            </w:r>
            <w:r w:rsidRPr="004B07C8">
              <w:rPr>
                <w:rFonts w:ascii="Angsana New" w:hAnsi="Angsana New"/>
                <w:color w:val="000000"/>
                <w:sz w:val="28"/>
                <w:szCs w:val="28"/>
              </w:rPr>
              <w:t>,</w:t>
            </w:r>
            <w:r w:rsidRPr="004B07C8">
              <w:rPr>
                <w:rFonts w:ascii="Angsana New" w:hAnsi="Angsana New"/>
                <w:color w:val="000000"/>
                <w:sz w:val="28"/>
                <w:szCs w:val="28"/>
                <w:cs/>
              </w:rPr>
              <w:t>273</w:t>
            </w:r>
          </w:p>
        </w:tc>
        <w:tc>
          <w:tcPr>
            <w:tcW w:w="1531" w:type="dxa"/>
          </w:tcPr>
          <w:p w14:paraId="5BA4A996" w14:textId="74443C47"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466</w:t>
            </w:r>
            <w:r w:rsidRPr="004B07C8">
              <w:rPr>
                <w:rFonts w:ascii="Angsana New" w:hAnsi="Angsana New"/>
                <w:color w:val="000000"/>
                <w:sz w:val="28"/>
                <w:szCs w:val="28"/>
              </w:rPr>
              <w:t>,</w:t>
            </w:r>
            <w:r w:rsidRPr="004B07C8">
              <w:rPr>
                <w:rFonts w:ascii="Angsana New" w:hAnsi="Angsana New"/>
                <w:color w:val="000000"/>
                <w:sz w:val="28"/>
                <w:szCs w:val="28"/>
                <w:cs/>
              </w:rPr>
              <w:t>18</w:t>
            </w:r>
            <w:r w:rsidRPr="004B07C8">
              <w:rPr>
                <w:rFonts w:ascii="Angsana New" w:hAnsi="Angsana New"/>
                <w:color w:val="000000"/>
                <w:sz w:val="28"/>
                <w:szCs w:val="28"/>
              </w:rPr>
              <w:t>6</w:t>
            </w:r>
          </w:p>
        </w:tc>
        <w:tc>
          <w:tcPr>
            <w:tcW w:w="1701" w:type="dxa"/>
          </w:tcPr>
          <w:p w14:paraId="570ACF0F" w14:textId="69D8B76F"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550</w:t>
            </w:r>
            <w:r w:rsidRPr="004B07C8">
              <w:rPr>
                <w:rFonts w:ascii="Angsana New" w:hAnsi="Angsana New"/>
                <w:color w:val="000000"/>
                <w:sz w:val="28"/>
                <w:szCs w:val="28"/>
              </w:rPr>
              <w:t>,</w:t>
            </w:r>
            <w:r w:rsidRPr="004B07C8">
              <w:rPr>
                <w:rFonts w:ascii="Angsana New" w:hAnsi="Angsana New"/>
                <w:color w:val="000000"/>
                <w:sz w:val="28"/>
                <w:szCs w:val="28"/>
                <w:cs/>
              </w:rPr>
              <w:t>781</w:t>
            </w:r>
          </w:p>
        </w:tc>
      </w:tr>
      <w:tr w:rsidR="00324DBC" w:rsidRPr="004B07C8" w14:paraId="189102B5" w14:textId="77777777" w:rsidTr="008C7087">
        <w:trPr>
          <w:trHeight w:val="203"/>
        </w:trPr>
        <w:tc>
          <w:tcPr>
            <w:tcW w:w="3510" w:type="dxa"/>
            <w:vAlign w:val="center"/>
          </w:tcPr>
          <w:p w14:paraId="0D7E2444" w14:textId="30882631" w:rsidR="00324DBC" w:rsidRPr="004B07C8" w:rsidRDefault="00324DBC" w:rsidP="00324DBC">
            <w:pPr>
              <w:spacing w:line="240" w:lineRule="auto"/>
              <w:rPr>
                <w:sz w:val="28"/>
                <w:szCs w:val="28"/>
                <w:cs/>
              </w:rPr>
            </w:pPr>
          </w:p>
        </w:tc>
        <w:tc>
          <w:tcPr>
            <w:tcW w:w="1440" w:type="dxa"/>
          </w:tcPr>
          <w:p w14:paraId="3B41F69B" w14:textId="77777777" w:rsidR="00324DBC" w:rsidRPr="004B07C8" w:rsidRDefault="00324DBC" w:rsidP="00324DBC">
            <w:pPr>
              <w:spacing w:line="240" w:lineRule="auto"/>
              <w:rPr>
                <w:sz w:val="28"/>
                <w:szCs w:val="28"/>
              </w:rPr>
            </w:pPr>
          </w:p>
        </w:tc>
        <w:tc>
          <w:tcPr>
            <w:tcW w:w="1706" w:type="dxa"/>
          </w:tcPr>
          <w:p w14:paraId="6C9E7119" w14:textId="77777777" w:rsidR="00324DBC" w:rsidRPr="004B07C8" w:rsidRDefault="00324DBC" w:rsidP="00324DBC">
            <w:pPr>
              <w:spacing w:line="240" w:lineRule="auto"/>
              <w:rPr>
                <w:sz w:val="28"/>
                <w:szCs w:val="28"/>
                <w:cs/>
              </w:rPr>
            </w:pPr>
          </w:p>
        </w:tc>
        <w:tc>
          <w:tcPr>
            <w:tcW w:w="1531" w:type="dxa"/>
          </w:tcPr>
          <w:p w14:paraId="7902703D" w14:textId="77777777" w:rsidR="00324DBC" w:rsidRPr="004B07C8" w:rsidRDefault="00324DBC" w:rsidP="00324DBC">
            <w:pPr>
              <w:spacing w:line="240" w:lineRule="auto"/>
              <w:rPr>
                <w:sz w:val="28"/>
                <w:szCs w:val="28"/>
              </w:rPr>
            </w:pPr>
          </w:p>
        </w:tc>
        <w:tc>
          <w:tcPr>
            <w:tcW w:w="1701" w:type="dxa"/>
          </w:tcPr>
          <w:p w14:paraId="6D98C380" w14:textId="77777777" w:rsidR="00324DBC" w:rsidRPr="004B07C8" w:rsidRDefault="00324DBC" w:rsidP="00324DBC">
            <w:pPr>
              <w:spacing w:line="240" w:lineRule="auto"/>
              <w:rPr>
                <w:sz w:val="28"/>
                <w:szCs w:val="28"/>
                <w:cs/>
              </w:rPr>
            </w:pPr>
          </w:p>
        </w:tc>
      </w:tr>
      <w:tr w:rsidR="00324DBC" w:rsidRPr="004B07C8" w14:paraId="462E8FA6" w14:textId="77777777" w:rsidTr="008C7087">
        <w:trPr>
          <w:trHeight w:val="203"/>
        </w:trPr>
        <w:tc>
          <w:tcPr>
            <w:tcW w:w="3510" w:type="dxa"/>
            <w:vAlign w:val="center"/>
          </w:tcPr>
          <w:p w14:paraId="3648C9A3" w14:textId="4C8FE781"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 liabilities</w:t>
            </w:r>
            <w:r w:rsidRPr="004B07C8">
              <w:rPr>
                <w:rFonts w:ascii="Angsana New" w:hAnsi="Angsana New"/>
                <w:color w:val="000000"/>
                <w:sz w:val="28"/>
                <w:szCs w:val="28"/>
                <w:cs/>
              </w:rPr>
              <w:t>:</w:t>
            </w:r>
          </w:p>
        </w:tc>
        <w:tc>
          <w:tcPr>
            <w:tcW w:w="1440" w:type="dxa"/>
          </w:tcPr>
          <w:p w14:paraId="216C3115" w14:textId="77777777" w:rsidR="00324DBC" w:rsidRPr="004B07C8" w:rsidRDefault="00324DBC" w:rsidP="00324DBC">
            <w:pPr>
              <w:tabs>
                <w:tab w:val="decimal" w:pos="1229"/>
              </w:tabs>
              <w:spacing w:line="400" w:lineRule="exact"/>
              <w:ind w:right="-45"/>
              <w:rPr>
                <w:rFonts w:ascii="Angsana New" w:hAnsi="Angsana New"/>
                <w:color w:val="000000"/>
                <w:sz w:val="28"/>
                <w:szCs w:val="28"/>
              </w:rPr>
            </w:pPr>
          </w:p>
        </w:tc>
        <w:tc>
          <w:tcPr>
            <w:tcW w:w="1706" w:type="dxa"/>
          </w:tcPr>
          <w:p w14:paraId="4EA3B551" w14:textId="77777777" w:rsidR="00324DBC" w:rsidRPr="004B07C8" w:rsidRDefault="00324DBC" w:rsidP="00324DBC">
            <w:pPr>
              <w:spacing w:line="400" w:lineRule="exact"/>
              <w:jc w:val="right"/>
              <w:rPr>
                <w:rFonts w:ascii="Angsana New" w:hAnsi="Angsana New"/>
                <w:color w:val="000000"/>
                <w:sz w:val="28"/>
                <w:szCs w:val="28"/>
                <w:cs/>
              </w:rPr>
            </w:pPr>
          </w:p>
        </w:tc>
        <w:tc>
          <w:tcPr>
            <w:tcW w:w="1531" w:type="dxa"/>
          </w:tcPr>
          <w:p w14:paraId="4CEEDEE1" w14:textId="77777777" w:rsidR="00324DBC" w:rsidRPr="004B07C8" w:rsidRDefault="00324DBC" w:rsidP="00324DBC">
            <w:pPr>
              <w:tabs>
                <w:tab w:val="decimal" w:pos="1229"/>
              </w:tabs>
              <w:spacing w:line="400" w:lineRule="exact"/>
              <w:ind w:right="-45"/>
              <w:rPr>
                <w:rFonts w:ascii="Angsana New" w:hAnsi="Angsana New"/>
                <w:color w:val="000000"/>
                <w:sz w:val="28"/>
                <w:szCs w:val="28"/>
              </w:rPr>
            </w:pPr>
          </w:p>
        </w:tc>
        <w:tc>
          <w:tcPr>
            <w:tcW w:w="1701" w:type="dxa"/>
          </w:tcPr>
          <w:p w14:paraId="02E92B4B" w14:textId="77777777" w:rsidR="00324DBC" w:rsidRPr="004B07C8" w:rsidRDefault="00324DBC" w:rsidP="00324DBC">
            <w:pPr>
              <w:tabs>
                <w:tab w:val="decimal" w:pos="1229"/>
              </w:tabs>
              <w:spacing w:line="400" w:lineRule="exact"/>
              <w:ind w:right="-45"/>
              <w:rPr>
                <w:rFonts w:ascii="Angsana New" w:hAnsi="Angsana New"/>
                <w:color w:val="000000"/>
                <w:sz w:val="28"/>
                <w:szCs w:val="28"/>
                <w:cs/>
              </w:rPr>
            </w:pPr>
          </w:p>
        </w:tc>
      </w:tr>
      <w:tr w:rsidR="00324DBC" w:rsidRPr="004B07C8" w14:paraId="3A3F367F" w14:textId="77777777" w:rsidTr="008C7087">
        <w:trPr>
          <w:trHeight w:val="203"/>
        </w:trPr>
        <w:tc>
          <w:tcPr>
            <w:tcW w:w="3510" w:type="dxa"/>
          </w:tcPr>
          <w:p w14:paraId="4BFF0601" w14:textId="2BD73D2C"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Right-of-use assets (net)</w:t>
            </w:r>
          </w:p>
        </w:tc>
        <w:tc>
          <w:tcPr>
            <w:tcW w:w="1440" w:type="dxa"/>
          </w:tcPr>
          <w:p w14:paraId="119632A0" w14:textId="2BACDB41"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(2,998,212)</w:t>
            </w:r>
          </w:p>
        </w:tc>
        <w:tc>
          <w:tcPr>
            <w:tcW w:w="1706" w:type="dxa"/>
          </w:tcPr>
          <w:p w14:paraId="4A20EAEF" w14:textId="6C6BFD9F" w:rsidR="00324DBC" w:rsidRPr="004B07C8" w:rsidRDefault="00324DBC" w:rsidP="00324DBC">
            <w:pPr>
              <w:spacing w:line="400" w:lineRule="exact"/>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943</w:t>
            </w:r>
            <w:r w:rsidRPr="004B07C8">
              <w:rPr>
                <w:rFonts w:ascii="Angsana New" w:hAnsi="Angsana New"/>
                <w:color w:val="000000"/>
                <w:sz w:val="28"/>
                <w:szCs w:val="28"/>
              </w:rPr>
              <w:t>,</w:t>
            </w:r>
            <w:r w:rsidRPr="004B07C8">
              <w:rPr>
                <w:rFonts w:ascii="Angsana New" w:hAnsi="Angsana New"/>
                <w:color w:val="000000"/>
                <w:sz w:val="28"/>
                <w:szCs w:val="28"/>
                <w:cs/>
              </w:rPr>
              <w:t>232)</w:t>
            </w:r>
          </w:p>
        </w:tc>
        <w:tc>
          <w:tcPr>
            <w:tcW w:w="1531" w:type="dxa"/>
          </w:tcPr>
          <w:p w14:paraId="49A73E94" w14:textId="6DDE5E13" w:rsidR="00324DBC" w:rsidRPr="004B07C8" w:rsidRDefault="00324DBC" w:rsidP="009714D5">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(116</w:t>
            </w:r>
            <w:r w:rsidRPr="004B07C8">
              <w:rPr>
                <w:rFonts w:ascii="Angsana New" w:hAnsi="Angsana New"/>
                <w:color w:val="000000"/>
                <w:sz w:val="28"/>
                <w:szCs w:val="28"/>
              </w:rPr>
              <w:t>,</w:t>
            </w:r>
            <w:r w:rsidRPr="004B07C8">
              <w:rPr>
                <w:rFonts w:ascii="Angsana New" w:hAnsi="Angsana New"/>
                <w:color w:val="000000"/>
                <w:sz w:val="28"/>
                <w:szCs w:val="28"/>
                <w:cs/>
              </w:rPr>
              <w:t>591)</w:t>
            </w:r>
          </w:p>
        </w:tc>
        <w:tc>
          <w:tcPr>
            <w:tcW w:w="1701" w:type="dxa"/>
          </w:tcPr>
          <w:p w14:paraId="301895FF" w14:textId="2C54EDC3" w:rsidR="00324DBC" w:rsidRPr="004B07C8" w:rsidRDefault="00324DBC" w:rsidP="009714D5">
            <w:pP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(150</w:t>
            </w:r>
            <w:r w:rsidRPr="004B07C8">
              <w:rPr>
                <w:rFonts w:ascii="Angsana New" w:hAnsi="Angsana New"/>
                <w:color w:val="000000"/>
                <w:sz w:val="28"/>
                <w:szCs w:val="28"/>
              </w:rPr>
              <w:t>,</w:t>
            </w:r>
            <w:r w:rsidRPr="004B07C8">
              <w:rPr>
                <w:rFonts w:ascii="Angsana New" w:hAnsi="Angsana New"/>
                <w:color w:val="000000"/>
                <w:sz w:val="28"/>
                <w:szCs w:val="28"/>
                <w:cs/>
              </w:rPr>
              <w:t>546)</w:t>
            </w:r>
          </w:p>
        </w:tc>
      </w:tr>
      <w:tr w:rsidR="00324DBC" w:rsidRPr="004B07C8" w14:paraId="6D9AE7F0" w14:textId="77777777" w:rsidTr="008C7087">
        <w:trPr>
          <w:trHeight w:val="203"/>
        </w:trPr>
        <w:tc>
          <w:tcPr>
            <w:tcW w:w="3510" w:type="dxa"/>
          </w:tcPr>
          <w:p w14:paraId="1773499E" w14:textId="73BD96D3"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Prepaid front-end fee</w:t>
            </w:r>
          </w:p>
        </w:tc>
        <w:tc>
          <w:tcPr>
            <w:tcW w:w="1440" w:type="dxa"/>
          </w:tcPr>
          <w:p w14:paraId="3CDBE86C" w14:textId="21642674"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(5,380)</w:t>
            </w:r>
          </w:p>
        </w:tc>
        <w:tc>
          <w:tcPr>
            <w:tcW w:w="1706" w:type="dxa"/>
          </w:tcPr>
          <w:p w14:paraId="5B704FA6" w14:textId="2D321C68" w:rsidR="00324DBC" w:rsidRPr="004B07C8" w:rsidRDefault="00324DBC" w:rsidP="00324DBC">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cs/>
              </w:rPr>
              <w:t>(7</w:t>
            </w:r>
            <w:r w:rsidRPr="004B07C8">
              <w:rPr>
                <w:rFonts w:ascii="Angsana New" w:hAnsi="Angsana New"/>
                <w:color w:val="000000"/>
                <w:sz w:val="28"/>
                <w:szCs w:val="28"/>
              </w:rPr>
              <w:t>,</w:t>
            </w:r>
            <w:r w:rsidRPr="004B07C8">
              <w:rPr>
                <w:rFonts w:ascii="Angsana New" w:hAnsi="Angsana New"/>
                <w:color w:val="000000"/>
                <w:sz w:val="28"/>
                <w:szCs w:val="28"/>
                <w:cs/>
              </w:rPr>
              <w:t>611)</w:t>
            </w:r>
          </w:p>
        </w:tc>
        <w:tc>
          <w:tcPr>
            <w:tcW w:w="1531" w:type="dxa"/>
          </w:tcPr>
          <w:p w14:paraId="39D25FDF" w14:textId="06CBF272"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56B4B544" w14:textId="32787325"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324DBC" w:rsidRPr="004B07C8" w14:paraId="52030130" w14:textId="77777777" w:rsidTr="008C7087">
        <w:trPr>
          <w:trHeight w:val="203"/>
        </w:trPr>
        <w:tc>
          <w:tcPr>
            <w:tcW w:w="3510" w:type="dxa"/>
            <w:vAlign w:val="center"/>
          </w:tcPr>
          <w:p w14:paraId="728B8284" w14:textId="77777777" w:rsidR="00324DBC" w:rsidRPr="004B07C8" w:rsidRDefault="00324DBC" w:rsidP="00324DBC">
            <w:pPr>
              <w:spacing w:line="360" w:lineRule="exact"/>
              <w:ind w:right="-36"/>
              <w:rPr>
                <w:rFonts w:ascii="Angsana New" w:hAnsi="Angsana New"/>
                <w:color w:val="000000"/>
                <w:sz w:val="28"/>
                <w:szCs w:val="28"/>
                <w:cs/>
              </w:rPr>
            </w:pPr>
          </w:p>
        </w:tc>
        <w:tc>
          <w:tcPr>
            <w:tcW w:w="1440" w:type="dxa"/>
          </w:tcPr>
          <w:p w14:paraId="6D1B08E6" w14:textId="1A2401D1"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(3,003,592)</w:t>
            </w:r>
          </w:p>
        </w:tc>
        <w:tc>
          <w:tcPr>
            <w:tcW w:w="1706" w:type="dxa"/>
          </w:tcPr>
          <w:p w14:paraId="41313EA4" w14:textId="23910707" w:rsidR="00324DBC" w:rsidRPr="004B07C8" w:rsidRDefault="00324DBC" w:rsidP="00324DBC">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950</w:t>
            </w:r>
            <w:r w:rsidRPr="004B07C8">
              <w:rPr>
                <w:rFonts w:ascii="Angsana New" w:hAnsi="Angsana New"/>
                <w:color w:val="000000"/>
                <w:sz w:val="28"/>
                <w:szCs w:val="28"/>
              </w:rPr>
              <w:t>,</w:t>
            </w:r>
            <w:r w:rsidRPr="004B07C8">
              <w:rPr>
                <w:rFonts w:ascii="Angsana New" w:hAnsi="Angsana New"/>
                <w:color w:val="000000"/>
                <w:sz w:val="28"/>
                <w:szCs w:val="28"/>
                <w:cs/>
              </w:rPr>
              <w:t>843)</w:t>
            </w:r>
          </w:p>
        </w:tc>
        <w:tc>
          <w:tcPr>
            <w:tcW w:w="1531" w:type="dxa"/>
          </w:tcPr>
          <w:p w14:paraId="4F790264" w14:textId="5920B67C"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(116</w:t>
            </w:r>
            <w:r w:rsidRPr="004B07C8">
              <w:rPr>
                <w:rFonts w:ascii="Angsana New" w:hAnsi="Angsana New"/>
                <w:color w:val="000000"/>
                <w:sz w:val="28"/>
                <w:szCs w:val="28"/>
              </w:rPr>
              <w:t>,</w:t>
            </w:r>
            <w:r w:rsidRPr="004B07C8">
              <w:rPr>
                <w:rFonts w:ascii="Angsana New" w:hAnsi="Angsana New"/>
                <w:color w:val="000000"/>
                <w:sz w:val="28"/>
                <w:szCs w:val="28"/>
                <w:cs/>
              </w:rPr>
              <w:t>591)</w:t>
            </w:r>
          </w:p>
        </w:tc>
        <w:tc>
          <w:tcPr>
            <w:tcW w:w="1701" w:type="dxa"/>
          </w:tcPr>
          <w:p w14:paraId="705D9AA8" w14:textId="65C23239" w:rsidR="00324DBC" w:rsidRPr="004B07C8" w:rsidRDefault="00324DBC" w:rsidP="009714D5">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(150</w:t>
            </w:r>
            <w:r w:rsidRPr="004B07C8">
              <w:rPr>
                <w:rFonts w:ascii="Angsana New" w:hAnsi="Angsana New"/>
                <w:color w:val="000000"/>
                <w:sz w:val="28"/>
                <w:szCs w:val="28"/>
              </w:rPr>
              <w:t>,</w:t>
            </w:r>
            <w:r w:rsidRPr="004B07C8">
              <w:rPr>
                <w:rFonts w:ascii="Angsana New" w:hAnsi="Angsana New"/>
                <w:color w:val="000000"/>
                <w:sz w:val="28"/>
                <w:szCs w:val="28"/>
                <w:cs/>
              </w:rPr>
              <w:t>546)</w:t>
            </w:r>
          </w:p>
        </w:tc>
      </w:tr>
      <w:tr w:rsidR="00324DBC" w:rsidRPr="004B07C8" w14:paraId="3096FD62" w14:textId="77777777" w:rsidTr="008C7087">
        <w:trPr>
          <w:trHeight w:val="289"/>
        </w:trPr>
        <w:tc>
          <w:tcPr>
            <w:tcW w:w="3510" w:type="dxa"/>
            <w:vAlign w:val="center"/>
          </w:tcPr>
          <w:p w14:paraId="30907FC1" w14:textId="77777777" w:rsidR="00324DBC" w:rsidRPr="004B07C8" w:rsidRDefault="00324DBC" w:rsidP="00324DBC">
            <w:pPr>
              <w:spacing w:line="240" w:lineRule="auto"/>
              <w:ind w:right="-36"/>
              <w:rPr>
                <w:rFonts w:ascii="Angsana New" w:hAnsi="Angsana New"/>
                <w:color w:val="000000"/>
                <w:sz w:val="28"/>
                <w:szCs w:val="28"/>
                <w:cs/>
              </w:rPr>
            </w:pPr>
          </w:p>
        </w:tc>
        <w:tc>
          <w:tcPr>
            <w:tcW w:w="1440" w:type="dxa"/>
          </w:tcPr>
          <w:p w14:paraId="3281E2F6" w14:textId="77777777" w:rsidR="00324DBC" w:rsidRPr="004B07C8" w:rsidRDefault="00324DBC" w:rsidP="009714D5">
            <w:pPr>
              <w:tabs>
                <w:tab w:val="decimal" w:pos="1229"/>
              </w:tabs>
              <w:spacing w:line="240" w:lineRule="auto"/>
              <w:ind w:right="-45"/>
              <w:jc w:val="right"/>
              <w:rPr>
                <w:rFonts w:ascii="Angsana New" w:hAnsi="Angsana New"/>
                <w:color w:val="000000"/>
                <w:sz w:val="28"/>
                <w:szCs w:val="28"/>
              </w:rPr>
            </w:pPr>
          </w:p>
        </w:tc>
        <w:tc>
          <w:tcPr>
            <w:tcW w:w="1706" w:type="dxa"/>
          </w:tcPr>
          <w:p w14:paraId="3BECB4A9" w14:textId="77777777" w:rsidR="00324DBC" w:rsidRPr="004B07C8" w:rsidRDefault="00324DBC" w:rsidP="00324DBC">
            <w:pPr>
              <w:spacing w:line="240" w:lineRule="auto"/>
              <w:jc w:val="right"/>
              <w:rPr>
                <w:rFonts w:ascii="Angsana New" w:hAnsi="Angsana New"/>
                <w:color w:val="000000"/>
                <w:sz w:val="28"/>
                <w:szCs w:val="28"/>
                <w:cs/>
              </w:rPr>
            </w:pPr>
          </w:p>
        </w:tc>
        <w:tc>
          <w:tcPr>
            <w:tcW w:w="1531" w:type="dxa"/>
          </w:tcPr>
          <w:p w14:paraId="39F85825" w14:textId="77777777" w:rsidR="00324DBC" w:rsidRPr="004B07C8" w:rsidRDefault="00324DBC" w:rsidP="009714D5">
            <w:pPr>
              <w:tabs>
                <w:tab w:val="decimal" w:pos="1229"/>
              </w:tabs>
              <w:spacing w:line="240" w:lineRule="auto"/>
              <w:ind w:right="-45"/>
              <w:jc w:val="right"/>
              <w:rPr>
                <w:rFonts w:ascii="Angsana New" w:hAnsi="Angsana New"/>
                <w:color w:val="000000"/>
                <w:sz w:val="28"/>
                <w:szCs w:val="28"/>
              </w:rPr>
            </w:pPr>
          </w:p>
        </w:tc>
        <w:tc>
          <w:tcPr>
            <w:tcW w:w="1701" w:type="dxa"/>
          </w:tcPr>
          <w:p w14:paraId="075A5C63" w14:textId="77777777" w:rsidR="00324DBC" w:rsidRPr="004B07C8" w:rsidRDefault="00324DBC" w:rsidP="009714D5">
            <w:pPr>
              <w:tabs>
                <w:tab w:val="decimal" w:pos="1229"/>
              </w:tabs>
              <w:spacing w:line="240" w:lineRule="auto"/>
              <w:ind w:right="-45"/>
              <w:jc w:val="right"/>
              <w:rPr>
                <w:rFonts w:ascii="Angsana New" w:hAnsi="Angsana New"/>
                <w:color w:val="000000"/>
                <w:sz w:val="28"/>
                <w:szCs w:val="28"/>
                <w:cs/>
              </w:rPr>
            </w:pPr>
          </w:p>
        </w:tc>
      </w:tr>
      <w:tr w:rsidR="00324DBC" w:rsidRPr="004B07C8" w14:paraId="028D0032" w14:textId="77777777" w:rsidTr="008C7087">
        <w:trPr>
          <w:trHeight w:val="203"/>
        </w:trPr>
        <w:tc>
          <w:tcPr>
            <w:tcW w:w="3510" w:type="dxa"/>
            <w:vAlign w:val="center"/>
          </w:tcPr>
          <w:p w14:paraId="17F7B339" w14:textId="73CE5103" w:rsidR="00324DBC" w:rsidRPr="004B07C8" w:rsidRDefault="00324DBC" w:rsidP="00324DBC">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 assets (net)</w:t>
            </w:r>
          </w:p>
        </w:tc>
        <w:tc>
          <w:tcPr>
            <w:tcW w:w="1440" w:type="dxa"/>
          </w:tcPr>
          <w:p w14:paraId="57AEA8F9" w14:textId="726661F3" w:rsidR="00324DBC" w:rsidRPr="004B07C8" w:rsidRDefault="00324DBC" w:rsidP="00324DBC">
            <w:pPr>
              <w:pBdr>
                <w:bottom w:val="double" w:sz="4" w:space="1" w:color="auto"/>
              </w:pBdr>
              <w:spacing w:line="400" w:lineRule="exact"/>
              <w:jc w:val="right"/>
              <w:rPr>
                <w:rFonts w:ascii="Angsana New" w:hAnsi="Angsana New"/>
                <w:color w:val="000000"/>
                <w:sz w:val="28"/>
                <w:szCs w:val="28"/>
              </w:rPr>
            </w:pPr>
            <w:r w:rsidRPr="004B07C8">
              <w:rPr>
                <w:rFonts w:ascii="Angsana New" w:hAnsi="Angsana New"/>
                <w:color w:val="000000"/>
                <w:sz w:val="28"/>
                <w:szCs w:val="28"/>
              </w:rPr>
              <w:t>13,230,690</w:t>
            </w:r>
          </w:p>
        </w:tc>
        <w:tc>
          <w:tcPr>
            <w:tcW w:w="1706" w:type="dxa"/>
          </w:tcPr>
          <w:p w14:paraId="65447C04" w14:textId="35E7724D" w:rsidR="00324DBC" w:rsidRPr="004B07C8" w:rsidRDefault="00324DBC" w:rsidP="00324DBC">
            <w:pPr>
              <w:pBdr>
                <w:bottom w:val="double" w:sz="4" w:space="1" w:color="auto"/>
              </w:pBdr>
              <w:spacing w:line="400" w:lineRule="exact"/>
              <w:jc w:val="right"/>
              <w:rPr>
                <w:rFonts w:ascii="Angsana New" w:hAnsi="Angsana New"/>
                <w:color w:val="000000"/>
                <w:sz w:val="28"/>
                <w:szCs w:val="28"/>
              </w:rPr>
            </w:pPr>
            <w:r w:rsidRPr="004B07C8">
              <w:rPr>
                <w:rFonts w:ascii="Angsana New" w:hAnsi="Angsana New"/>
                <w:color w:val="000000"/>
                <w:sz w:val="28"/>
                <w:szCs w:val="28"/>
                <w:cs/>
              </w:rPr>
              <w:t>12</w:t>
            </w:r>
            <w:r w:rsidRPr="004B07C8">
              <w:rPr>
                <w:rFonts w:ascii="Angsana New" w:hAnsi="Angsana New"/>
                <w:color w:val="000000"/>
                <w:sz w:val="28"/>
                <w:szCs w:val="28"/>
              </w:rPr>
              <w:t>,</w:t>
            </w:r>
            <w:r w:rsidRPr="004B07C8">
              <w:rPr>
                <w:rFonts w:ascii="Angsana New" w:hAnsi="Angsana New"/>
                <w:color w:val="000000"/>
                <w:sz w:val="28"/>
                <w:szCs w:val="28"/>
                <w:cs/>
              </w:rPr>
              <w:t>884</w:t>
            </w:r>
            <w:r w:rsidRPr="004B07C8">
              <w:rPr>
                <w:rFonts w:ascii="Angsana New" w:hAnsi="Angsana New"/>
                <w:color w:val="000000"/>
                <w:sz w:val="28"/>
                <w:szCs w:val="28"/>
              </w:rPr>
              <w:t>,</w:t>
            </w:r>
            <w:r w:rsidRPr="004B07C8">
              <w:rPr>
                <w:rFonts w:ascii="Angsana New" w:hAnsi="Angsana New"/>
                <w:color w:val="000000"/>
                <w:sz w:val="28"/>
                <w:szCs w:val="28"/>
                <w:cs/>
              </w:rPr>
              <w:t>430</w:t>
            </w:r>
          </w:p>
        </w:tc>
        <w:tc>
          <w:tcPr>
            <w:tcW w:w="1531" w:type="dxa"/>
          </w:tcPr>
          <w:p w14:paraId="145215C5" w14:textId="5705A04B" w:rsidR="00324DBC" w:rsidRPr="004B07C8" w:rsidRDefault="00324DBC" w:rsidP="009714D5">
            <w:pPr>
              <w:pBdr>
                <w:bottom w:val="doub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349</w:t>
            </w:r>
            <w:r w:rsidRPr="004B07C8">
              <w:rPr>
                <w:rFonts w:ascii="Angsana New" w:hAnsi="Angsana New"/>
                <w:color w:val="000000"/>
                <w:sz w:val="28"/>
                <w:szCs w:val="28"/>
              </w:rPr>
              <w:t>,</w:t>
            </w:r>
            <w:r w:rsidRPr="004B07C8">
              <w:rPr>
                <w:rFonts w:ascii="Angsana New" w:hAnsi="Angsana New"/>
                <w:color w:val="000000"/>
                <w:sz w:val="28"/>
                <w:szCs w:val="28"/>
                <w:cs/>
              </w:rPr>
              <w:t>595</w:t>
            </w:r>
          </w:p>
        </w:tc>
        <w:tc>
          <w:tcPr>
            <w:tcW w:w="1701" w:type="dxa"/>
          </w:tcPr>
          <w:p w14:paraId="79B7282B" w14:textId="089E5F1D" w:rsidR="00324DBC" w:rsidRPr="004B07C8" w:rsidRDefault="00324DBC" w:rsidP="009714D5">
            <w:pPr>
              <w:pBdr>
                <w:bottom w:val="doub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w:t>
            </w:r>
            <w:r w:rsidRPr="004B07C8">
              <w:rPr>
                <w:rFonts w:ascii="Angsana New" w:hAnsi="Angsana New"/>
                <w:color w:val="000000"/>
                <w:sz w:val="28"/>
                <w:szCs w:val="28"/>
              </w:rPr>
              <w:t>,</w:t>
            </w:r>
            <w:r w:rsidRPr="004B07C8">
              <w:rPr>
                <w:rFonts w:ascii="Angsana New" w:hAnsi="Angsana New"/>
                <w:color w:val="000000"/>
                <w:sz w:val="28"/>
                <w:szCs w:val="28"/>
                <w:cs/>
              </w:rPr>
              <w:t>400</w:t>
            </w:r>
            <w:r w:rsidRPr="004B07C8">
              <w:rPr>
                <w:rFonts w:ascii="Angsana New" w:hAnsi="Angsana New"/>
                <w:color w:val="000000"/>
                <w:sz w:val="28"/>
                <w:szCs w:val="28"/>
              </w:rPr>
              <w:t>,</w:t>
            </w:r>
            <w:r w:rsidRPr="004B07C8">
              <w:rPr>
                <w:rFonts w:ascii="Angsana New" w:hAnsi="Angsana New"/>
                <w:color w:val="000000"/>
                <w:sz w:val="28"/>
                <w:szCs w:val="28"/>
                <w:cs/>
              </w:rPr>
              <w:t>235</w:t>
            </w:r>
          </w:p>
        </w:tc>
      </w:tr>
      <w:bookmarkEnd w:id="8"/>
    </w:tbl>
    <w:p w14:paraId="3E04663D" w14:textId="77777777" w:rsidR="00F24D70" w:rsidRPr="004B07C8" w:rsidRDefault="00F24D70" w:rsidP="00404FEF">
      <w:pPr>
        <w:tabs>
          <w:tab w:val="left" w:pos="513"/>
          <w:tab w:val="decimal" w:pos="7920"/>
        </w:tabs>
        <w:spacing w:before="240" w:line="240" w:lineRule="atLeast"/>
        <w:ind w:left="720"/>
        <w:jc w:val="both"/>
        <w:rPr>
          <w:rFonts w:ascii="Angsana New" w:hAnsi="Angsana New"/>
          <w:b/>
          <w:bCs/>
          <w:sz w:val="28"/>
          <w:szCs w:val="28"/>
        </w:rPr>
      </w:pPr>
    </w:p>
    <w:p w14:paraId="0147CF64" w14:textId="18D21A23" w:rsidR="00404FEF" w:rsidRPr="004B07C8" w:rsidRDefault="001336D7"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t>Other non-current assets</w:t>
      </w:r>
    </w:p>
    <w:p w14:paraId="0EE2F856" w14:textId="309AD4B9" w:rsidR="00B965C7" w:rsidRPr="004B07C8" w:rsidRDefault="00AA2EE6" w:rsidP="00764B13">
      <w:pPr>
        <w:tabs>
          <w:tab w:val="decimal" w:pos="7920"/>
        </w:tabs>
        <w:spacing w:line="240" w:lineRule="atLeast"/>
        <w:ind w:left="360"/>
        <w:jc w:val="both"/>
        <w:rPr>
          <w:rFonts w:ascii="Angsana New" w:hAnsi="Angsana New"/>
          <w:sz w:val="28"/>
          <w:szCs w:val="28"/>
        </w:rPr>
      </w:pPr>
      <w:r w:rsidRPr="004B07C8">
        <w:rPr>
          <w:rFonts w:ascii="Angsana New" w:hAnsi="Angsana New"/>
          <w:sz w:val="28"/>
          <w:szCs w:val="28"/>
        </w:rPr>
        <w:t>Other non-current assets</w:t>
      </w:r>
      <w:r w:rsidR="00324DBC" w:rsidRPr="004B07C8">
        <w:rPr>
          <w:rFonts w:ascii="Angsana New" w:hAnsi="Angsana New"/>
          <w:sz w:val="28"/>
          <w:szCs w:val="28"/>
        </w:rPr>
        <w:t xml:space="preserve"> as at March </w:t>
      </w:r>
      <w:r w:rsidR="00324DBC" w:rsidRPr="004B07C8">
        <w:rPr>
          <w:rFonts w:ascii="Angsana New" w:hAnsi="Angsana New"/>
          <w:sz w:val="28"/>
          <w:szCs w:val="28"/>
          <w:cs/>
        </w:rPr>
        <w:t>31</w:t>
      </w:r>
      <w:r w:rsidR="00324DBC" w:rsidRPr="004B07C8">
        <w:rPr>
          <w:rFonts w:ascii="Angsana New" w:hAnsi="Angsana New"/>
          <w:sz w:val="28"/>
          <w:szCs w:val="28"/>
        </w:rPr>
        <w:t xml:space="preserve">, </w:t>
      </w:r>
      <w:r w:rsidR="00324DBC" w:rsidRPr="004B07C8">
        <w:rPr>
          <w:rFonts w:ascii="Angsana New" w:hAnsi="Angsana New"/>
          <w:sz w:val="28"/>
          <w:szCs w:val="28"/>
          <w:cs/>
        </w:rPr>
        <w:t xml:space="preserve">2026 </w:t>
      </w:r>
      <w:r w:rsidR="00324DBC" w:rsidRPr="004B07C8">
        <w:rPr>
          <w:rFonts w:ascii="Angsana New" w:hAnsi="Angsana New"/>
          <w:sz w:val="28"/>
          <w:szCs w:val="28"/>
        </w:rPr>
        <w:t xml:space="preserve">and December </w:t>
      </w:r>
      <w:r w:rsidR="00324DBC" w:rsidRPr="004B07C8">
        <w:rPr>
          <w:rFonts w:ascii="Angsana New" w:hAnsi="Angsana New"/>
          <w:sz w:val="28"/>
          <w:szCs w:val="28"/>
          <w:cs/>
        </w:rPr>
        <w:t>31</w:t>
      </w:r>
      <w:r w:rsidR="00324DBC" w:rsidRPr="004B07C8">
        <w:rPr>
          <w:rFonts w:ascii="Angsana New" w:hAnsi="Angsana New"/>
          <w:sz w:val="28"/>
          <w:szCs w:val="28"/>
        </w:rPr>
        <w:t xml:space="preserve">, </w:t>
      </w:r>
      <w:r w:rsidR="00324DBC" w:rsidRPr="004B07C8">
        <w:rPr>
          <w:rFonts w:ascii="Angsana New" w:hAnsi="Angsana New"/>
          <w:sz w:val="28"/>
          <w:szCs w:val="28"/>
          <w:cs/>
        </w:rPr>
        <w:t>2025</w:t>
      </w:r>
      <w:r w:rsidR="00324DBC" w:rsidRPr="004B07C8">
        <w:rPr>
          <w:rFonts w:ascii="Angsana New" w:hAnsi="Angsana New"/>
          <w:sz w:val="28"/>
          <w:szCs w:val="28"/>
        </w:rPr>
        <w:t>, are summarised as follows:</w:t>
      </w: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B965C7" w:rsidRPr="004B07C8" w14:paraId="697FBE9C" w14:textId="77777777" w:rsidTr="00764B13">
        <w:tc>
          <w:tcPr>
            <w:tcW w:w="3240" w:type="dxa"/>
          </w:tcPr>
          <w:p w14:paraId="788EC214" w14:textId="77777777" w:rsidR="00B965C7" w:rsidRPr="004B07C8" w:rsidRDefault="00B965C7" w:rsidP="00F148FA">
            <w:pPr>
              <w:spacing w:line="360" w:lineRule="exact"/>
              <w:ind w:right="36"/>
              <w:rPr>
                <w:rFonts w:ascii="Angsana New" w:hAnsi="Angsana New"/>
                <w:color w:val="000000"/>
                <w:sz w:val="28"/>
                <w:szCs w:val="28"/>
                <w:cs/>
              </w:rPr>
            </w:pPr>
          </w:p>
        </w:tc>
        <w:tc>
          <w:tcPr>
            <w:tcW w:w="1531" w:type="dxa"/>
          </w:tcPr>
          <w:p w14:paraId="17B880BD" w14:textId="77777777" w:rsidR="00B965C7" w:rsidRPr="004B07C8" w:rsidRDefault="00B965C7">
            <w:pPr>
              <w:pStyle w:val="1"/>
              <w:pBdr>
                <w:bottom w:val="none" w:sz="0" w:space="0" w:color="auto"/>
              </w:pBdr>
              <w:spacing w:line="360" w:lineRule="exact"/>
              <w:jc w:val="center"/>
              <w:rPr>
                <w:color w:val="000000"/>
                <w:sz w:val="28"/>
                <w:szCs w:val="28"/>
                <w:cs/>
              </w:rPr>
            </w:pPr>
          </w:p>
        </w:tc>
        <w:tc>
          <w:tcPr>
            <w:tcW w:w="1701" w:type="dxa"/>
          </w:tcPr>
          <w:p w14:paraId="1C2F95B9" w14:textId="77777777" w:rsidR="00B965C7" w:rsidRPr="004B07C8" w:rsidRDefault="00B965C7">
            <w:pPr>
              <w:pStyle w:val="1"/>
              <w:pBdr>
                <w:bottom w:val="none" w:sz="0" w:space="0" w:color="auto"/>
              </w:pBdr>
              <w:spacing w:line="360" w:lineRule="exact"/>
              <w:rPr>
                <w:color w:val="000000"/>
                <w:sz w:val="28"/>
                <w:szCs w:val="28"/>
              </w:rPr>
            </w:pPr>
          </w:p>
        </w:tc>
        <w:tc>
          <w:tcPr>
            <w:tcW w:w="3232" w:type="dxa"/>
            <w:gridSpan w:val="2"/>
          </w:tcPr>
          <w:p w14:paraId="688FA37C" w14:textId="59450532" w:rsidR="00B965C7" w:rsidRPr="004B07C8" w:rsidRDefault="009534D2">
            <w:pPr>
              <w:pStyle w:val="1"/>
              <w:pBdr>
                <w:bottom w:val="none" w:sz="0" w:space="0" w:color="auto"/>
              </w:pBdr>
              <w:spacing w:line="360" w:lineRule="exact"/>
              <w:rPr>
                <w:color w:val="000000"/>
                <w:sz w:val="28"/>
                <w:szCs w:val="28"/>
                <w:cs/>
              </w:rPr>
            </w:pPr>
            <w:r w:rsidRPr="004B07C8">
              <w:rPr>
                <w:color w:val="000000"/>
                <w:sz w:val="28"/>
                <w:szCs w:val="28"/>
              </w:rPr>
              <w:t>(Unit: Baht)</w:t>
            </w:r>
          </w:p>
        </w:tc>
      </w:tr>
      <w:tr w:rsidR="00B965C7" w:rsidRPr="004B07C8" w14:paraId="1E7EB1CB" w14:textId="77777777" w:rsidTr="00764B13">
        <w:tc>
          <w:tcPr>
            <w:tcW w:w="3240" w:type="dxa"/>
          </w:tcPr>
          <w:p w14:paraId="64C05C75" w14:textId="77777777" w:rsidR="00B965C7" w:rsidRPr="004B07C8" w:rsidRDefault="00B965C7" w:rsidP="00F148FA">
            <w:pPr>
              <w:spacing w:line="360" w:lineRule="exact"/>
              <w:ind w:right="36"/>
              <w:rPr>
                <w:rFonts w:ascii="Angsana New" w:hAnsi="Angsana New"/>
                <w:color w:val="000000"/>
                <w:sz w:val="28"/>
                <w:szCs w:val="28"/>
                <w:cs/>
              </w:rPr>
            </w:pPr>
          </w:p>
        </w:tc>
        <w:tc>
          <w:tcPr>
            <w:tcW w:w="3232" w:type="dxa"/>
            <w:gridSpan w:val="2"/>
          </w:tcPr>
          <w:p w14:paraId="42A7E306" w14:textId="466ADB85" w:rsidR="00B965C7" w:rsidRPr="004B07C8" w:rsidRDefault="009534D2">
            <w:pPr>
              <w:pStyle w:val="1"/>
              <w:pBdr>
                <w:bottom w:val="single" w:sz="4" w:space="1" w:color="auto"/>
              </w:pBdr>
              <w:spacing w:line="360" w:lineRule="exact"/>
              <w:jc w:val="center"/>
              <w:rPr>
                <w:color w:val="000000"/>
                <w:sz w:val="28"/>
                <w:szCs w:val="28"/>
                <w:cs/>
              </w:rPr>
            </w:pPr>
            <w:r w:rsidRPr="004B07C8">
              <w:rPr>
                <w:color w:val="000000"/>
                <w:sz w:val="28"/>
                <w:szCs w:val="28"/>
              </w:rPr>
              <w:t>Consolidated financial information</w:t>
            </w:r>
          </w:p>
        </w:tc>
        <w:tc>
          <w:tcPr>
            <w:tcW w:w="3232" w:type="dxa"/>
            <w:gridSpan w:val="2"/>
          </w:tcPr>
          <w:p w14:paraId="3DBD33F2" w14:textId="183C703D" w:rsidR="00B965C7" w:rsidRPr="004B07C8" w:rsidRDefault="009534D2">
            <w:pPr>
              <w:pStyle w:val="1"/>
              <w:pBdr>
                <w:bottom w:val="single" w:sz="4" w:space="1" w:color="auto"/>
              </w:pBdr>
              <w:spacing w:line="360" w:lineRule="exact"/>
              <w:jc w:val="center"/>
              <w:rPr>
                <w:color w:val="000000"/>
                <w:sz w:val="28"/>
                <w:szCs w:val="28"/>
                <w:cs/>
              </w:rPr>
            </w:pPr>
            <w:r w:rsidRPr="004B07C8">
              <w:rPr>
                <w:color w:val="000000"/>
                <w:sz w:val="28"/>
                <w:szCs w:val="28"/>
              </w:rPr>
              <w:t>Separate financial information</w:t>
            </w:r>
          </w:p>
        </w:tc>
      </w:tr>
      <w:tr w:rsidR="00B965C7" w:rsidRPr="004B07C8" w14:paraId="0A0323F0" w14:textId="77777777" w:rsidTr="00764B13">
        <w:tc>
          <w:tcPr>
            <w:tcW w:w="3240" w:type="dxa"/>
          </w:tcPr>
          <w:p w14:paraId="7D777B47" w14:textId="77777777" w:rsidR="00B965C7" w:rsidRPr="004B07C8" w:rsidRDefault="00B965C7" w:rsidP="00F148FA">
            <w:pPr>
              <w:spacing w:line="360" w:lineRule="exact"/>
              <w:ind w:right="36"/>
              <w:rPr>
                <w:rFonts w:ascii="Angsana New" w:hAnsi="Angsana New"/>
                <w:color w:val="000000"/>
                <w:sz w:val="28"/>
                <w:szCs w:val="28"/>
                <w:cs/>
              </w:rPr>
            </w:pPr>
          </w:p>
        </w:tc>
        <w:tc>
          <w:tcPr>
            <w:tcW w:w="1531" w:type="dxa"/>
          </w:tcPr>
          <w:p w14:paraId="1660F129" w14:textId="4D05D73D" w:rsidR="00B965C7" w:rsidRPr="004B07C8" w:rsidRDefault="00803664">
            <w:pPr>
              <w:pStyle w:val="1"/>
              <w:pBdr>
                <w:bottom w:val="single" w:sz="4" w:space="1" w:color="auto"/>
              </w:pBdr>
              <w:spacing w:line="360" w:lineRule="exact"/>
              <w:jc w:val="center"/>
              <w:rPr>
                <w:color w:val="000000"/>
                <w:sz w:val="28"/>
                <w:szCs w:val="28"/>
              </w:rPr>
            </w:pPr>
            <w:r w:rsidRPr="004B07C8">
              <w:rPr>
                <w:color w:val="000000"/>
                <w:sz w:val="28"/>
                <w:szCs w:val="28"/>
              </w:rPr>
              <w:t>March 31, 2026</w:t>
            </w:r>
          </w:p>
          <w:p w14:paraId="6BC15E62" w14:textId="77777777" w:rsidR="00CE1A70" w:rsidRPr="004B07C8" w:rsidRDefault="00CE1A70">
            <w:pPr>
              <w:pStyle w:val="1"/>
              <w:pBdr>
                <w:bottom w:val="single" w:sz="4" w:space="1" w:color="auto"/>
              </w:pBdr>
              <w:spacing w:line="360" w:lineRule="exact"/>
              <w:jc w:val="center"/>
              <w:rPr>
                <w:color w:val="000000"/>
                <w:sz w:val="28"/>
                <w:szCs w:val="28"/>
              </w:rPr>
            </w:pPr>
          </w:p>
        </w:tc>
        <w:tc>
          <w:tcPr>
            <w:tcW w:w="1701" w:type="dxa"/>
          </w:tcPr>
          <w:p w14:paraId="1EF35765" w14:textId="7BBFCAC3" w:rsidR="00CE1A70" w:rsidRPr="004B07C8" w:rsidRDefault="00803664" w:rsidP="00CE1A7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744EBEB9" w14:textId="4F9EB072" w:rsidR="00CE1A70" w:rsidRPr="004B07C8" w:rsidRDefault="00CE1A70" w:rsidP="00CE1A70">
            <w:pPr>
              <w:pStyle w:val="1"/>
              <w:pBdr>
                <w:bottom w:val="single" w:sz="4" w:space="1" w:color="auto"/>
              </w:pBdr>
              <w:spacing w:line="360" w:lineRule="exact"/>
              <w:jc w:val="center"/>
              <w:rPr>
                <w:sz w:val="28"/>
                <w:szCs w:val="28"/>
              </w:rPr>
            </w:pPr>
            <w:r w:rsidRPr="004B07C8">
              <w:rPr>
                <w:rFonts w:hint="cs"/>
                <w:color w:val="000000"/>
                <w:sz w:val="28"/>
                <w:szCs w:val="28"/>
                <w:cs/>
              </w:rPr>
              <w:t>(</w:t>
            </w:r>
            <w:r w:rsidR="00A4627D" w:rsidRPr="004B07C8">
              <w:rPr>
                <w:color w:val="000000"/>
                <w:sz w:val="28"/>
                <w:szCs w:val="28"/>
              </w:rPr>
              <w:t>Reclassified</w:t>
            </w:r>
            <w:r w:rsidRPr="004B07C8">
              <w:rPr>
                <w:rFonts w:hint="cs"/>
                <w:color w:val="000000"/>
                <w:sz w:val="28"/>
                <w:szCs w:val="28"/>
                <w:cs/>
              </w:rPr>
              <w:t>)</w:t>
            </w:r>
          </w:p>
        </w:tc>
        <w:tc>
          <w:tcPr>
            <w:tcW w:w="1531" w:type="dxa"/>
          </w:tcPr>
          <w:p w14:paraId="5203B89D" w14:textId="14B0E3CA" w:rsidR="00B965C7" w:rsidRPr="004B07C8" w:rsidRDefault="00803664">
            <w:pPr>
              <w:pStyle w:val="1"/>
              <w:pBdr>
                <w:bottom w:val="single" w:sz="4" w:space="1" w:color="auto"/>
              </w:pBdr>
              <w:spacing w:line="360" w:lineRule="exact"/>
              <w:jc w:val="center"/>
              <w:rPr>
                <w:color w:val="000000"/>
                <w:sz w:val="28"/>
                <w:szCs w:val="28"/>
              </w:rPr>
            </w:pPr>
            <w:r w:rsidRPr="004B07C8">
              <w:rPr>
                <w:color w:val="000000"/>
                <w:sz w:val="28"/>
                <w:szCs w:val="28"/>
              </w:rPr>
              <w:t>March 31, 2026</w:t>
            </w:r>
          </w:p>
          <w:p w14:paraId="0BF7B96B" w14:textId="77777777" w:rsidR="00CE1A70" w:rsidRPr="004B07C8" w:rsidRDefault="00CE1A70">
            <w:pPr>
              <w:pStyle w:val="1"/>
              <w:pBdr>
                <w:bottom w:val="single" w:sz="4" w:space="1" w:color="auto"/>
              </w:pBdr>
              <w:spacing w:line="360" w:lineRule="exact"/>
              <w:jc w:val="center"/>
              <w:rPr>
                <w:color w:val="000000"/>
                <w:sz w:val="28"/>
                <w:szCs w:val="28"/>
              </w:rPr>
            </w:pPr>
          </w:p>
        </w:tc>
        <w:tc>
          <w:tcPr>
            <w:tcW w:w="1701" w:type="dxa"/>
          </w:tcPr>
          <w:p w14:paraId="45D6BACC" w14:textId="71C72A84" w:rsidR="00CE1A70" w:rsidRPr="004B07C8" w:rsidRDefault="00803664" w:rsidP="00CE1A7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3990FB3D" w14:textId="55FB4E78" w:rsidR="00CE1A70" w:rsidRPr="004B07C8" w:rsidRDefault="00A4627D" w:rsidP="00CE1A70">
            <w:pPr>
              <w:pStyle w:val="1"/>
              <w:pBdr>
                <w:bottom w:val="single" w:sz="4" w:space="1" w:color="auto"/>
              </w:pBdr>
              <w:spacing w:line="360" w:lineRule="exact"/>
              <w:jc w:val="center"/>
              <w:rPr>
                <w:color w:val="000000"/>
                <w:sz w:val="28"/>
                <w:szCs w:val="28"/>
              </w:rPr>
            </w:pPr>
            <w:r w:rsidRPr="004B07C8">
              <w:rPr>
                <w:color w:val="000000"/>
                <w:sz w:val="28"/>
                <w:szCs w:val="28"/>
                <w:cs/>
              </w:rPr>
              <w:t>(</w:t>
            </w:r>
            <w:r w:rsidRPr="004B07C8">
              <w:rPr>
                <w:color w:val="000000"/>
                <w:sz w:val="28"/>
                <w:szCs w:val="28"/>
              </w:rPr>
              <w:t>Reclassified)</w:t>
            </w:r>
          </w:p>
        </w:tc>
      </w:tr>
      <w:tr w:rsidR="00B965C7" w:rsidRPr="004B07C8" w14:paraId="5D2A0472" w14:textId="77777777" w:rsidTr="00764B13">
        <w:trPr>
          <w:trHeight w:val="203"/>
        </w:trPr>
        <w:tc>
          <w:tcPr>
            <w:tcW w:w="3240" w:type="dxa"/>
          </w:tcPr>
          <w:p w14:paraId="35865A52" w14:textId="3B9FE5B3" w:rsidR="00B965C7" w:rsidRPr="004B07C8" w:rsidRDefault="00B965C7" w:rsidP="00F148FA">
            <w:pPr>
              <w:spacing w:line="240" w:lineRule="auto"/>
              <w:ind w:right="-36"/>
              <w:rPr>
                <w:rFonts w:ascii="Angsana New" w:hAnsi="Angsana New"/>
                <w:color w:val="000000"/>
                <w:sz w:val="14"/>
                <w:szCs w:val="14"/>
                <w:cs/>
              </w:rPr>
            </w:pPr>
          </w:p>
        </w:tc>
        <w:tc>
          <w:tcPr>
            <w:tcW w:w="1531" w:type="dxa"/>
          </w:tcPr>
          <w:p w14:paraId="7E43D51A" w14:textId="77777777" w:rsidR="00B965C7" w:rsidRPr="004B07C8" w:rsidRDefault="00B965C7" w:rsidP="00B965C7">
            <w:pPr>
              <w:spacing w:line="240" w:lineRule="auto"/>
              <w:ind w:right="-45"/>
              <w:jc w:val="right"/>
              <w:rPr>
                <w:rFonts w:ascii="Angsana New" w:hAnsi="Angsana New"/>
                <w:color w:val="000000"/>
                <w:sz w:val="14"/>
                <w:szCs w:val="14"/>
                <w:cs/>
              </w:rPr>
            </w:pPr>
          </w:p>
        </w:tc>
        <w:tc>
          <w:tcPr>
            <w:tcW w:w="1701" w:type="dxa"/>
          </w:tcPr>
          <w:p w14:paraId="0B533412" w14:textId="77777777" w:rsidR="00B965C7" w:rsidRPr="004B07C8" w:rsidRDefault="00B965C7" w:rsidP="00B965C7">
            <w:pPr>
              <w:spacing w:line="240" w:lineRule="auto"/>
              <w:ind w:right="-45"/>
              <w:jc w:val="right"/>
              <w:rPr>
                <w:rFonts w:ascii="Angsana New" w:hAnsi="Angsana New"/>
                <w:color w:val="000000"/>
                <w:sz w:val="14"/>
                <w:szCs w:val="14"/>
                <w:lang w:val="en-US"/>
              </w:rPr>
            </w:pPr>
          </w:p>
        </w:tc>
        <w:tc>
          <w:tcPr>
            <w:tcW w:w="1531" w:type="dxa"/>
          </w:tcPr>
          <w:p w14:paraId="12014021" w14:textId="77777777" w:rsidR="00B965C7" w:rsidRPr="004B07C8" w:rsidRDefault="00B965C7" w:rsidP="00B965C7">
            <w:pPr>
              <w:spacing w:line="240" w:lineRule="auto"/>
              <w:ind w:right="-45"/>
              <w:jc w:val="right"/>
              <w:rPr>
                <w:rFonts w:ascii="Angsana New" w:hAnsi="Angsana New"/>
                <w:color w:val="000000"/>
                <w:sz w:val="14"/>
                <w:szCs w:val="14"/>
                <w:lang w:val="en-US"/>
              </w:rPr>
            </w:pPr>
          </w:p>
        </w:tc>
        <w:tc>
          <w:tcPr>
            <w:tcW w:w="1701" w:type="dxa"/>
          </w:tcPr>
          <w:p w14:paraId="5505DE32" w14:textId="77777777" w:rsidR="00B965C7" w:rsidRPr="004B07C8" w:rsidRDefault="00B965C7" w:rsidP="00B965C7">
            <w:pPr>
              <w:spacing w:line="240" w:lineRule="auto"/>
              <w:ind w:right="-45"/>
              <w:jc w:val="right"/>
              <w:rPr>
                <w:rFonts w:ascii="Angsana New" w:hAnsi="Angsana New"/>
                <w:color w:val="000000"/>
                <w:sz w:val="14"/>
                <w:szCs w:val="14"/>
                <w:lang w:val="en-US"/>
              </w:rPr>
            </w:pPr>
          </w:p>
        </w:tc>
      </w:tr>
      <w:tr w:rsidR="003014C0" w:rsidRPr="004B07C8" w14:paraId="7ECE137E" w14:textId="77777777" w:rsidTr="00764B13">
        <w:trPr>
          <w:trHeight w:val="203"/>
        </w:trPr>
        <w:tc>
          <w:tcPr>
            <w:tcW w:w="3240" w:type="dxa"/>
          </w:tcPr>
          <w:p w14:paraId="2FF972EA" w14:textId="2C2FAE38" w:rsidR="003014C0" w:rsidRPr="004B07C8" w:rsidRDefault="003014C0" w:rsidP="003014C0">
            <w:pPr>
              <w:spacing w:line="360" w:lineRule="exact"/>
              <w:ind w:right="-36"/>
              <w:rPr>
                <w:rFonts w:ascii="Angsana New" w:hAnsi="Angsana New"/>
                <w:color w:val="000000"/>
                <w:sz w:val="28"/>
                <w:szCs w:val="28"/>
                <w:cs/>
              </w:rPr>
            </w:pPr>
            <w:r w:rsidRPr="004B07C8">
              <w:rPr>
                <w:rFonts w:ascii="Angsana New" w:hAnsi="Angsana New"/>
                <w:color w:val="000000"/>
                <w:sz w:val="28"/>
                <w:szCs w:val="28"/>
              </w:rPr>
              <w:t>Withholding tax</w:t>
            </w:r>
          </w:p>
        </w:tc>
        <w:tc>
          <w:tcPr>
            <w:tcW w:w="1531" w:type="dxa"/>
          </w:tcPr>
          <w:p w14:paraId="0FBA4B42" w14:textId="578DE134" w:rsidR="003014C0" w:rsidRPr="004B07C8" w:rsidRDefault="003014C0" w:rsidP="00A70866">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4,362,784</w:t>
            </w:r>
          </w:p>
        </w:tc>
        <w:tc>
          <w:tcPr>
            <w:tcW w:w="1701" w:type="dxa"/>
          </w:tcPr>
          <w:p w14:paraId="78E5EB0E" w14:textId="6D6C588B" w:rsidR="003014C0" w:rsidRPr="004B07C8" w:rsidRDefault="003014C0" w:rsidP="003014C0">
            <w:pPr>
              <w:spacing w:line="400" w:lineRule="exact"/>
              <w:jc w:val="right"/>
              <w:rPr>
                <w:rFonts w:ascii="Angsana New" w:hAnsi="Angsana New"/>
                <w:color w:val="000000"/>
                <w:sz w:val="28"/>
                <w:szCs w:val="28"/>
                <w:cs/>
              </w:rPr>
            </w:pPr>
            <w:r w:rsidRPr="004B07C8">
              <w:rPr>
                <w:rFonts w:ascii="Angsana New" w:hAnsi="Angsana New"/>
                <w:color w:val="000000"/>
                <w:sz w:val="28"/>
                <w:szCs w:val="28"/>
              </w:rPr>
              <w:t>4,362,784</w:t>
            </w:r>
          </w:p>
        </w:tc>
        <w:tc>
          <w:tcPr>
            <w:tcW w:w="1531" w:type="dxa"/>
          </w:tcPr>
          <w:p w14:paraId="27776E40" w14:textId="51EC9DB5" w:rsidR="003014C0" w:rsidRPr="004B07C8" w:rsidRDefault="003014C0" w:rsidP="00A70866">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2,904,052</w:t>
            </w:r>
          </w:p>
        </w:tc>
        <w:tc>
          <w:tcPr>
            <w:tcW w:w="1701" w:type="dxa"/>
          </w:tcPr>
          <w:p w14:paraId="2BCD51F6" w14:textId="5E57E9F9" w:rsidR="003014C0" w:rsidRPr="004B07C8" w:rsidRDefault="003014C0" w:rsidP="00A70866">
            <w:pP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2,904,052</w:t>
            </w:r>
          </w:p>
        </w:tc>
      </w:tr>
      <w:tr w:rsidR="003014C0" w:rsidRPr="004B07C8" w14:paraId="7F81941A" w14:textId="77777777" w:rsidTr="00764B13">
        <w:trPr>
          <w:trHeight w:val="203"/>
        </w:trPr>
        <w:tc>
          <w:tcPr>
            <w:tcW w:w="3240" w:type="dxa"/>
          </w:tcPr>
          <w:p w14:paraId="2B9AA646" w14:textId="49BBE5C6" w:rsidR="003014C0" w:rsidRPr="004B07C8" w:rsidRDefault="003014C0" w:rsidP="003014C0">
            <w:pPr>
              <w:spacing w:line="360" w:lineRule="exact"/>
              <w:ind w:right="-36"/>
              <w:rPr>
                <w:rFonts w:ascii="Angsana New" w:hAnsi="Angsana New"/>
                <w:color w:val="000000"/>
                <w:sz w:val="28"/>
                <w:szCs w:val="28"/>
                <w:cs/>
              </w:rPr>
            </w:pPr>
            <w:r w:rsidRPr="004B07C8">
              <w:rPr>
                <w:rFonts w:ascii="Angsana New" w:hAnsi="Angsana New"/>
                <w:color w:val="000000"/>
                <w:sz w:val="28"/>
                <w:szCs w:val="28"/>
                <w:lang w:val="en-US"/>
              </w:rPr>
              <w:t>Other non-current assets</w:t>
            </w:r>
          </w:p>
        </w:tc>
        <w:tc>
          <w:tcPr>
            <w:tcW w:w="1531" w:type="dxa"/>
          </w:tcPr>
          <w:p w14:paraId="66E98CEA" w14:textId="7905719D" w:rsidR="003014C0" w:rsidRPr="004B07C8" w:rsidRDefault="003014C0" w:rsidP="00A70866">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326,400</w:t>
            </w:r>
          </w:p>
        </w:tc>
        <w:tc>
          <w:tcPr>
            <w:tcW w:w="1701" w:type="dxa"/>
          </w:tcPr>
          <w:p w14:paraId="28CFE3C5" w14:textId="0A50EB23" w:rsidR="003014C0" w:rsidRPr="004B07C8" w:rsidRDefault="003014C0" w:rsidP="003014C0">
            <w:pPr>
              <w:pBdr>
                <w:bottom w:val="single" w:sz="4" w:space="1" w:color="auto"/>
              </w:pBdr>
              <w:spacing w:line="400" w:lineRule="exact"/>
              <w:jc w:val="right"/>
              <w:rPr>
                <w:rFonts w:ascii="Angsana New" w:hAnsi="Angsana New"/>
                <w:color w:val="000000"/>
                <w:sz w:val="28"/>
                <w:szCs w:val="28"/>
                <w:cs/>
              </w:rPr>
            </w:pPr>
            <w:r w:rsidRPr="004B07C8">
              <w:rPr>
                <w:rFonts w:ascii="Angsana New" w:hAnsi="Angsana New"/>
                <w:color w:val="000000"/>
                <w:sz w:val="28"/>
                <w:szCs w:val="28"/>
              </w:rPr>
              <w:t>311,023</w:t>
            </w:r>
          </w:p>
        </w:tc>
        <w:tc>
          <w:tcPr>
            <w:tcW w:w="1531" w:type="dxa"/>
          </w:tcPr>
          <w:p w14:paraId="4A61D295" w14:textId="7D6B0583" w:rsidR="003014C0" w:rsidRPr="004B07C8" w:rsidRDefault="003014C0" w:rsidP="00A70866">
            <w:pPr>
              <w:pBdr>
                <w:bottom w:val="sing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75,000</w:t>
            </w:r>
          </w:p>
        </w:tc>
        <w:tc>
          <w:tcPr>
            <w:tcW w:w="1701" w:type="dxa"/>
          </w:tcPr>
          <w:p w14:paraId="25D88C0D" w14:textId="4031379A" w:rsidR="003014C0" w:rsidRPr="004B07C8" w:rsidRDefault="003014C0" w:rsidP="00A70866">
            <w:pPr>
              <w:pBdr>
                <w:bottom w:val="sing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87,663</w:t>
            </w:r>
          </w:p>
        </w:tc>
      </w:tr>
      <w:tr w:rsidR="003014C0" w:rsidRPr="004B07C8" w14:paraId="10C16B83" w14:textId="77777777" w:rsidTr="00764B13">
        <w:trPr>
          <w:trHeight w:val="203"/>
        </w:trPr>
        <w:tc>
          <w:tcPr>
            <w:tcW w:w="3240" w:type="dxa"/>
          </w:tcPr>
          <w:p w14:paraId="291BB14B" w14:textId="0E709FD7" w:rsidR="003014C0" w:rsidRPr="004B07C8" w:rsidRDefault="008C7087" w:rsidP="003014C0">
            <w:pPr>
              <w:spacing w:line="360" w:lineRule="exact"/>
              <w:ind w:right="-36"/>
              <w:rPr>
                <w:rFonts w:ascii="Angsana New" w:hAnsi="Angsana New"/>
                <w:color w:val="000000"/>
                <w:sz w:val="28"/>
                <w:szCs w:val="28"/>
                <w:cs/>
              </w:rPr>
            </w:pPr>
            <w:r>
              <w:rPr>
                <w:rFonts w:ascii="Angsana New" w:hAnsi="Angsana New"/>
                <w:color w:val="000000"/>
                <w:sz w:val="28"/>
                <w:szCs w:val="28"/>
              </w:rPr>
              <w:t xml:space="preserve">Total </w:t>
            </w:r>
            <w:r>
              <w:rPr>
                <w:rFonts w:ascii="Angsana New" w:hAnsi="Angsana New"/>
                <w:sz w:val="28"/>
                <w:szCs w:val="28"/>
              </w:rPr>
              <w:t>o</w:t>
            </w:r>
            <w:r w:rsidRPr="004B07C8">
              <w:rPr>
                <w:rFonts w:ascii="Angsana New" w:hAnsi="Angsana New"/>
                <w:sz w:val="28"/>
                <w:szCs w:val="28"/>
              </w:rPr>
              <w:t>ther non-current assets</w:t>
            </w:r>
          </w:p>
        </w:tc>
        <w:tc>
          <w:tcPr>
            <w:tcW w:w="1531" w:type="dxa"/>
          </w:tcPr>
          <w:p w14:paraId="266D49DD" w14:textId="60E49031" w:rsidR="003014C0" w:rsidRPr="004B07C8" w:rsidRDefault="003014C0" w:rsidP="00A70866">
            <w:pPr>
              <w:pBdr>
                <w:bottom w:val="doub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4,689,184</w:t>
            </w:r>
          </w:p>
        </w:tc>
        <w:tc>
          <w:tcPr>
            <w:tcW w:w="1701" w:type="dxa"/>
          </w:tcPr>
          <w:p w14:paraId="49B75EEE" w14:textId="58A87C8F" w:rsidR="003014C0" w:rsidRPr="004B07C8" w:rsidRDefault="003014C0" w:rsidP="003014C0">
            <w:pPr>
              <w:pBdr>
                <w:bottom w:val="double" w:sz="4" w:space="1" w:color="auto"/>
              </w:pBdr>
              <w:spacing w:line="400" w:lineRule="exact"/>
              <w:jc w:val="right"/>
              <w:rPr>
                <w:rFonts w:ascii="Angsana New" w:hAnsi="Angsana New"/>
                <w:color w:val="000000"/>
                <w:sz w:val="28"/>
                <w:szCs w:val="28"/>
                <w:cs/>
                <w:lang w:val="en-US"/>
              </w:rPr>
            </w:pPr>
            <w:r w:rsidRPr="004B07C8">
              <w:rPr>
                <w:rFonts w:ascii="Angsana New" w:hAnsi="Angsana New"/>
                <w:color w:val="000000"/>
                <w:sz w:val="28"/>
                <w:szCs w:val="28"/>
                <w:lang w:val="en-US"/>
              </w:rPr>
              <w:t>4,673,807</w:t>
            </w:r>
          </w:p>
        </w:tc>
        <w:tc>
          <w:tcPr>
            <w:tcW w:w="1531" w:type="dxa"/>
          </w:tcPr>
          <w:p w14:paraId="1AC19A6B" w14:textId="0DBF6DDA" w:rsidR="003014C0" w:rsidRPr="004B07C8" w:rsidRDefault="003014C0" w:rsidP="00A70866">
            <w:pPr>
              <w:pBdr>
                <w:bottom w:val="double" w:sz="4" w:space="1" w:color="auto"/>
              </w:pBdr>
              <w:tabs>
                <w:tab w:val="decimal" w:pos="1229"/>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2,979,052</w:t>
            </w:r>
          </w:p>
        </w:tc>
        <w:tc>
          <w:tcPr>
            <w:tcW w:w="1701" w:type="dxa"/>
          </w:tcPr>
          <w:p w14:paraId="104DB911" w14:textId="0478822C" w:rsidR="003014C0" w:rsidRPr="004B07C8" w:rsidRDefault="003014C0" w:rsidP="00A70866">
            <w:pPr>
              <w:pBdr>
                <w:bottom w:val="double" w:sz="4" w:space="1" w:color="auto"/>
              </w:pBdr>
              <w:tabs>
                <w:tab w:val="decimal" w:pos="1229"/>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2,991,715</w:t>
            </w:r>
          </w:p>
        </w:tc>
      </w:tr>
    </w:tbl>
    <w:p w14:paraId="7A70C203" w14:textId="77777777" w:rsidR="00404FEF" w:rsidRPr="004B07C8" w:rsidRDefault="00404FEF" w:rsidP="00404FEF">
      <w:pPr>
        <w:tabs>
          <w:tab w:val="left" w:pos="513"/>
          <w:tab w:val="decimal" w:pos="7920"/>
        </w:tabs>
        <w:spacing w:before="240" w:line="240" w:lineRule="atLeast"/>
        <w:ind w:left="720"/>
        <w:jc w:val="both"/>
        <w:rPr>
          <w:rFonts w:ascii="Angsana New" w:hAnsi="Angsana New"/>
          <w:b/>
          <w:bCs/>
          <w:sz w:val="28"/>
          <w:szCs w:val="28"/>
        </w:rPr>
      </w:pPr>
    </w:p>
    <w:p w14:paraId="094E0F6B" w14:textId="77777777" w:rsidR="00674082" w:rsidRPr="004B07C8" w:rsidRDefault="00674082" w:rsidP="00404FEF">
      <w:pPr>
        <w:tabs>
          <w:tab w:val="left" w:pos="513"/>
          <w:tab w:val="decimal" w:pos="7920"/>
        </w:tabs>
        <w:spacing w:before="240" w:line="240" w:lineRule="atLeast"/>
        <w:ind w:left="720"/>
        <w:jc w:val="both"/>
        <w:rPr>
          <w:rFonts w:ascii="Angsana New" w:hAnsi="Angsana New"/>
          <w:b/>
          <w:bCs/>
          <w:sz w:val="28"/>
          <w:szCs w:val="28"/>
        </w:rPr>
      </w:pPr>
    </w:p>
    <w:p w14:paraId="33F3CE1D" w14:textId="77777777" w:rsidR="00050FC6" w:rsidRDefault="00050FC6">
      <w:pPr>
        <w:spacing w:line="240" w:lineRule="auto"/>
        <w:rPr>
          <w:rFonts w:ascii="Angsana New" w:hAnsi="Angsana New"/>
          <w:b/>
          <w:bCs/>
          <w:sz w:val="28"/>
          <w:szCs w:val="28"/>
        </w:rPr>
      </w:pPr>
      <w:r>
        <w:rPr>
          <w:rFonts w:ascii="Angsana New" w:hAnsi="Angsana New"/>
          <w:b/>
          <w:bCs/>
          <w:sz w:val="28"/>
          <w:szCs w:val="28"/>
        </w:rPr>
        <w:br w:type="page"/>
      </w:r>
    </w:p>
    <w:p w14:paraId="15EEF2C1" w14:textId="4A9AE945" w:rsidR="00B3585A" w:rsidRPr="004B07C8" w:rsidRDefault="0066514B"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Trade and other current payables</w:t>
      </w:r>
      <w:r w:rsidR="00B3585A" w:rsidRPr="004B07C8">
        <w:rPr>
          <w:rFonts w:ascii="Angsana New" w:hAnsi="Angsana New"/>
          <w:b/>
          <w:bCs/>
          <w:sz w:val="28"/>
          <w:szCs w:val="28"/>
          <w:cs/>
        </w:rPr>
        <w:t xml:space="preserve">  </w:t>
      </w:r>
    </w:p>
    <w:tbl>
      <w:tblPr>
        <w:tblW w:w="9897" w:type="dxa"/>
        <w:tblInd w:w="20" w:type="dxa"/>
        <w:tblLayout w:type="fixed"/>
        <w:tblLook w:val="0000" w:firstRow="0" w:lastRow="0" w:firstColumn="0" w:lastColumn="0" w:noHBand="0" w:noVBand="0"/>
      </w:tblPr>
      <w:tblGrid>
        <w:gridCol w:w="3600"/>
        <w:gridCol w:w="1440"/>
        <w:gridCol w:w="1701"/>
        <w:gridCol w:w="1449"/>
        <w:gridCol w:w="1707"/>
      </w:tblGrid>
      <w:tr w:rsidR="003014C0" w:rsidRPr="004B07C8" w14:paraId="5E009093" w14:textId="77777777" w:rsidTr="00764B13">
        <w:tc>
          <w:tcPr>
            <w:tcW w:w="3600" w:type="dxa"/>
          </w:tcPr>
          <w:p w14:paraId="0AE38FA9" w14:textId="77777777" w:rsidR="003014C0" w:rsidRPr="004B07C8" w:rsidRDefault="003014C0" w:rsidP="003014C0">
            <w:pPr>
              <w:spacing w:line="360" w:lineRule="exact"/>
              <w:ind w:left="-18" w:right="36"/>
              <w:jc w:val="center"/>
              <w:rPr>
                <w:rFonts w:ascii="Angsana New" w:hAnsi="Angsana New"/>
                <w:color w:val="000000"/>
                <w:sz w:val="28"/>
                <w:szCs w:val="28"/>
              </w:rPr>
            </w:pPr>
            <w:bookmarkStart w:id="9" w:name="_Hlk146544449"/>
          </w:p>
        </w:tc>
        <w:tc>
          <w:tcPr>
            <w:tcW w:w="1440" w:type="dxa"/>
          </w:tcPr>
          <w:p w14:paraId="11E31312" w14:textId="77777777" w:rsidR="003014C0" w:rsidRPr="004B07C8" w:rsidRDefault="003014C0" w:rsidP="003014C0">
            <w:pPr>
              <w:spacing w:line="360" w:lineRule="exact"/>
              <w:ind w:right="25"/>
              <w:jc w:val="right"/>
              <w:rPr>
                <w:rFonts w:ascii="Angsana New" w:hAnsi="Angsana New"/>
                <w:color w:val="000000"/>
                <w:sz w:val="28"/>
                <w:szCs w:val="28"/>
              </w:rPr>
            </w:pPr>
          </w:p>
        </w:tc>
        <w:tc>
          <w:tcPr>
            <w:tcW w:w="1701" w:type="dxa"/>
          </w:tcPr>
          <w:p w14:paraId="4CD02DEE" w14:textId="0AA25D54" w:rsidR="003014C0" w:rsidRPr="004B07C8" w:rsidRDefault="003014C0" w:rsidP="003014C0">
            <w:pPr>
              <w:spacing w:line="360" w:lineRule="exact"/>
              <w:ind w:right="25"/>
              <w:jc w:val="right"/>
              <w:rPr>
                <w:rFonts w:ascii="Angsana New" w:hAnsi="Angsana New"/>
                <w:color w:val="000000"/>
                <w:sz w:val="28"/>
                <w:szCs w:val="28"/>
              </w:rPr>
            </w:pPr>
          </w:p>
        </w:tc>
        <w:tc>
          <w:tcPr>
            <w:tcW w:w="3156" w:type="dxa"/>
            <w:gridSpan w:val="2"/>
          </w:tcPr>
          <w:p w14:paraId="570B0D0D" w14:textId="4CEBF43C" w:rsidR="003014C0" w:rsidRPr="004B07C8" w:rsidRDefault="003014C0" w:rsidP="003014C0">
            <w:pPr>
              <w:pStyle w:val="1"/>
              <w:pBdr>
                <w:bottom w:val="none" w:sz="0" w:space="0" w:color="auto"/>
              </w:pBdr>
              <w:spacing w:line="360" w:lineRule="exact"/>
              <w:rPr>
                <w:color w:val="000000"/>
                <w:sz w:val="28"/>
                <w:szCs w:val="28"/>
                <w:cs/>
              </w:rPr>
            </w:pPr>
            <w:r w:rsidRPr="004B07C8">
              <w:rPr>
                <w:color w:val="000000"/>
                <w:sz w:val="28"/>
                <w:szCs w:val="28"/>
              </w:rPr>
              <w:t>(Unit: Baht)</w:t>
            </w:r>
          </w:p>
        </w:tc>
      </w:tr>
      <w:tr w:rsidR="003014C0" w:rsidRPr="004B07C8" w14:paraId="0F24ED21" w14:textId="77777777" w:rsidTr="00764B13">
        <w:tc>
          <w:tcPr>
            <w:tcW w:w="3600" w:type="dxa"/>
          </w:tcPr>
          <w:p w14:paraId="1EE1CF1F" w14:textId="77777777" w:rsidR="003014C0" w:rsidRPr="004B07C8" w:rsidRDefault="003014C0" w:rsidP="003014C0">
            <w:pPr>
              <w:spacing w:line="360" w:lineRule="exact"/>
              <w:ind w:left="-18" w:right="36"/>
              <w:jc w:val="center"/>
              <w:rPr>
                <w:rFonts w:ascii="Angsana New" w:hAnsi="Angsana New"/>
                <w:color w:val="000000"/>
                <w:sz w:val="28"/>
                <w:szCs w:val="28"/>
              </w:rPr>
            </w:pPr>
          </w:p>
        </w:tc>
        <w:tc>
          <w:tcPr>
            <w:tcW w:w="3141" w:type="dxa"/>
            <w:gridSpan w:val="2"/>
          </w:tcPr>
          <w:p w14:paraId="6A1A7E07" w14:textId="5436EFF4"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Consolidated financial information</w:t>
            </w:r>
          </w:p>
        </w:tc>
        <w:tc>
          <w:tcPr>
            <w:tcW w:w="3156" w:type="dxa"/>
            <w:gridSpan w:val="2"/>
          </w:tcPr>
          <w:p w14:paraId="627A769A" w14:textId="5473FA8A"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Separate financial information</w:t>
            </w:r>
          </w:p>
        </w:tc>
      </w:tr>
      <w:tr w:rsidR="003014C0" w:rsidRPr="004B07C8" w14:paraId="3085C691" w14:textId="77777777" w:rsidTr="00764B13">
        <w:tc>
          <w:tcPr>
            <w:tcW w:w="3600" w:type="dxa"/>
          </w:tcPr>
          <w:p w14:paraId="56B743F9" w14:textId="77777777" w:rsidR="003014C0" w:rsidRPr="004B07C8" w:rsidRDefault="003014C0" w:rsidP="003014C0">
            <w:pPr>
              <w:spacing w:line="360" w:lineRule="exact"/>
              <w:ind w:right="36"/>
              <w:rPr>
                <w:rFonts w:ascii="Angsana New" w:hAnsi="Angsana New"/>
                <w:color w:val="000000"/>
                <w:sz w:val="28"/>
                <w:szCs w:val="28"/>
                <w:cs/>
              </w:rPr>
            </w:pPr>
          </w:p>
        </w:tc>
        <w:tc>
          <w:tcPr>
            <w:tcW w:w="1440" w:type="dxa"/>
          </w:tcPr>
          <w:p w14:paraId="005F5DDF" w14:textId="77777777"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March 31, 2026</w:t>
            </w:r>
          </w:p>
          <w:p w14:paraId="4CBBD96F" w14:textId="09A9750A" w:rsidR="003014C0" w:rsidRPr="004B07C8" w:rsidRDefault="003014C0" w:rsidP="003014C0">
            <w:pPr>
              <w:pStyle w:val="1"/>
              <w:pBdr>
                <w:bottom w:val="single" w:sz="4" w:space="1" w:color="auto"/>
              </w:pBdr>
              <w:spacing w:line="360" w:lineRule="exact"/>
              <w:jc w:val="center"/>
              <w:rPr>
                <w:sz w:val="28"/>
                <w:szCs w:val="28"/>
              </w:rPr>
            </w:pPr>
          </w:p>
        </w:tc>
        <w:tc>
          <w:tcPr>
            <w:tcW w:w="1701" w:type="dxa"/>
          </w:tcPr>
          <w:p w14:paraId="6A3388B1" w14:textId="77777777"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462D8997" w14:textId="560FDE64" w:rsidR="003014C0" w:rsidRPr="004B07C8" w:rsidRDefault="003014C0" w:rsidP="003014C0">
            <w:pPr>
              <w:pStyle w:val="1"/>
              <w:pBdr>
                <w:bottom w:val="single" w:sz="4" w:space="1" w:color="auto"/>
              </w:pBdr>
              <w:spacing w:line="360" w:lineRule="exact"/>
              <w:jc w:val="center"/>
              <w:rPr>
                <w:sz w:val="28"/>
                <w:szCs w:val="28"/>
              </w:rPr>
            </w:pPr>
            <w:r w:rsidRPr="004B07C8">
              <w:rPr>
                <w:rFonts w:hint="cs"/>
                <w:color w:val="000000"/>
                <w:sz w:val="28"/>
                <w:szCs w:val="28"/>
                <w:cs/>
              </w:rPr>
              <w:t>(</w:t>
            </w:r>
            <w:r w:rsidRPr="004B07C8">
              <w:rPr>
                <w:color w:val="000000"/>
                <w:sz w:val="28"/>
                <w:szCs w:val="28"/>
              </w:rPr>
              <w:t>Reclassified</w:t>
            </w:r>
            <w:r w:rsidRPr="004B07C8">
              <w:rPr>
                <w:rFonts w:hint="cs"/>
                <w:color w:val="000000"/>
                <w:sz w:val="28"/>
                <w:szCs w:val="28"/>
                <w:cs/>
              </w:rPr>
              <w:t>)</w:t>
            </w:r>
          </w:p>
        </w:tc>
        <w:tc>
          <w:tcPr>
            <w:tcW w:w="1449" w:type="dxa"/>
          </w:tcPr>
          <w:p w14:paraId="39D39857" w14:textId="77777777" w:rsidR="003014C0" w:rsidRPr="004B07C8" w:rsidRDefault="003014C0" w:rsidP="003014C0">
            <w:pPr>
              <w:pStyle w:val="1"/>
              <w:pBdr>
                <w:bottom w:val="single" w:sz="4" w:space="1" w:color="auto"/>
              </w:pBdr>
              <w:spacing w:line="360" w:lineRule="exact"/>
              <w:jc w:val="center"/>
              <w:rPr>
                <w:color w:val="000000"/>
                <w:sz w:val="28"/>
                <w:szCs w:val="28"/>
              </w:rPr>
            </w:pPr>
            <w:r w:rsidRPr="004B07C8">
              <w:rPr>
                <w:color w:val="000000"/>
                <w:sz w:val="28"/>
                <w:szCs w:val="28"/>
              </w:rPr>
              <w:t>March 31, 2026</w:t>
            </w:r>
          </w:p>
          <w:p w14:paraId="4FB788DD" w14:textId="7FA03610" w:rsidR="003014C0" w:rsidRPr="004B07C8" w:rsidRDefault="003014C0" w:rsidP="003014C0">
            <w:pPr>
              <w:pStyle w:val="1"/>
              <w:pBdr>
                <w:bottom w:val="single" w:sz="4" w:space="1" w:color="auto"/>
              </w:pBdr>
              <w:spacing w:line="360" w:lineRule="exact"/>
              <w:jc w:val="center"/>
              <w:rPr>
                <w:color w:val="000000"/>
                <w:sz w:val="28"/>
                <w:szCs w:val="28"/>
              </w:rPr>
            </w:pPr>
          </w:p>
        </w:tc>
        <w:tc>
          <w:tcPr>
            <w:tcW w:w="1707" w:type="dxa"/>
          </w:tcPr>
          <w:p w14:paraId="582B1419" w14:textId="77777777" w:rsidR="00AF28B9" w:rsidRPr="004B07C8" w:rsidRDefault="00AF28B9" w:rsidP="00AF28B9">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5CD9F480" w14:textId="07AEEC96" w:rsidR="003014C0" w:rsidRPr="004B07C8" w:rsidRDefault="00AF28B9" w:rsidP="00AF28B9">
            <w:pPr>
              <w:pStyle w:val="1"/>
              <w:pBdr>
                <w:bottom w:val="single" w:sz="4" w:space="1" w:color="auto"/>
              </w:pBdr>
              <w:spacing w:line="360" w:lineRule="exact"/>
              <w:jc w:val="center"/>
              <w:rPr>
                <w:color w:val="000000"/>
                <w:sz w:val="28"/>
                <w:szCs w:val="28"/>
              </w:rPr>
            </w:pPr>
            <w:r w:rsidRPr="004B07C8">
              <w:rPr>
                <w:color w:val="000000"/>
                <w:sz w:val="28"/>
                <w:szCs w:val="28"/>
              </w:rPr>
              <w:t>(Reclassified)</w:t>
            </w:r>
          </w:p>
        </w:tc>
      </w:tr>
      <w:tr w:rsidR="00870FF1" w:rsidRPr="004B07C8" w14:paraId="427E55FA" w14:textId="77777777" w:rsidTr="00764B13">
        <w:tc>
          <w:tcPr>
            <w:tcW w:w="3600" w:type="dxa"/>
          </w:tcPr>
          <w:p w14:paraId="65C0799D" w14:textId="77777777" w:rsidR="00870FF1" w:rsidRPr="004B07C8" w:rsidRDefault="00870FF1" w:rsidP="00870FF1">
            <w:pPr>
              <w:spacing w:line="240" w:lineRule="auto"/>
              <w:ind w:right="36"/>
              <w:rPr>
                <w:rFonts w:ascii="Angsana New" w:hAnsi="Angsana New"/>
                <w:color w:val="000000"/>
                <w:sz w:val="14"/>
                <w:szCs w:val="14"/>
                <w:cs/>
              </w:rPr>
            </w:pPr>
          </w:p>
        </w:tc>
        <w:tc>
          <w:tcPr>
            <w:tcW w:w="1440" w:type="dxa"/>
          </w:tcPr>
          <w:p w14:paraId="24065A39" w14:textId="77777777" w:rsidR="00870FF1" w:rsidRPr="004B07C8" w:rsidRDefault="00870FF1" w:rsidP="00870FF1">
            <w:pPr>
              <w:pStyle w:val="1"/>
              <w:pBdr>
                <w:bottom w:val="none" w:sz="0" w:space="0" w:color="auto"/>
              </w:pBdr>
              <w:jc w:val="center"/>
              <w:rPr>
                <w:color w:val="000000"/>
                <w:sz w:val="14"/>
                <w:szCs w:val="14"/>
              </w:rPr>
            </w:pPr>
          </w:p>
        </w:tc>
        <w:tc>
          <w:tcPr>
            <w:tcW w:w="1701" w:type="dxa"/>
          </w:tcPr>
          <w:p w14:paraId="22BFFC8C" w14:textId="77777777" w:rsidR="00870FF1" w:rsidRPr="004B07C8" w:rsidRDefault="00870FF1" w:rsidP="00870FF1">
            <w:pPr>
              <w:pStyle w:val="1"/>
              <w:pBdr>
                <w:bottom w:val="none" w:sz="0" w:space="0" w:color="auto"/>
              </w:pBdr>
              <w:jc w:val="center"/>
              <w:rPr>
                <w:color w:val="000000"/>
                <w:sz w:val="14"/>
                <w:szCs w:val="14"/>
              </w:rPr>
            </w:pPr>
          </w:p>
        </w:tc>
        <w:tc>
          <w:tcPr>
            <w:tcW w:w="1449" w:type="dxa"/>
          </w:tcPr>
          <w:p w14:paraId="3A485768" w14:textId="77777777" w:rsidR="00870FF1" w:rsidRPr="004B07C8" w:rsidRDefault="00870FF1" w:rsidP="00870FF1">
            <w:pPr>
              <w:pStyle w:val="1"/>
              <w:pBdr>
                <w:bottom w:val="none" w:sz="0" w:space="0" w:color="auto"/>
              </w:pBdr>
              <w:jc w:val="center"/>
              <w:rPr>
                <w:color w:val="000000"/>
                <w:sz w:val="14"/>
                <w:szCs w:val="14"/>
              </w:rPr>
            </w:pPr>
          </w:p>
        </w:tc>
        <w:tc>
          <w:tcPr>
            <w:tcW w:w="1707" w:type="dxa"/>
          </w:tcPr>
          <w:p w14:paraId="044E14BD" w14:textId="77777777" w:rsidR="00870FF1" w:rsidRPr="004B07C8" w:rsidRDefault="00870FF1" w:rsidP="00870FF1">
            <w:pPr>
              <w:pStyle w:val="1"/>
              <w:pBdr>
                <w:bottom w:val="none" w:sz="0" w:space="0" w:color="auto"/>
              </w:pBdr>
              <w:jc w:val="center"/>
              <w:rPr>
                <w:color w:val="000000"/>
                <w:sz w:val="14"/>
                <w:szCs w:val="14"/>
              </w:rPr>
            </w:pPr>
          </w:p>
        </w:tc>
      </w:tr>
      <w:tr w:rsidR="0036512B" w:rsidRPr="004B07C8" w14:paraId="299DDECE" w14:textId="77777777" w:rsidTr="00764B13">
        <w:trPr>
          <w:trHeight w:val="203"/>
        </w:trPr>
        <w:tc>
          <w:tcPr>
            <w:tcW w:w="3600" w:type="dxa"/>
          </w:tcPr>
          <w:p w14:paraId="171F6A04" w14:textId="4B726EA7" w:rsidR="0036512B" w:rsidRPr="004B07C8" w:rsidRDefault="00730A2F" w:rsidP="009F5FC5">
            <w:pPr>
              <w:spacing w:line="240" w:lineRule="auto"/>
              <w:jc w:val="thaiDistribute"/>
              <w:rPr>
                <w:rFonts w:ascii="Angsana New" w:hAnsi="Angsana New"/>
                <w:sz w:val="28"/>
                <w:szCs w:val="28"/>
                <w:cs/>
                <w:lang w:val="en-US"/>
              </w:rPr>
            </w:pPr>
            <w:r w:rsidRPr="004B07C8">
              <w:rPr>
                <w:rFonts w:ascii="Angsana New" w:hAnsi="Angsana New"/>
                <w:sz w:val="28"/>
                <w:szCs w:val="28"/>
                <w:lang w:val="en-US"/>
              </w:rPr>
              <w:t>Trade accounts payable</w:t>
            </w:r>
          </w:p>
        </w:tc>
        <w:tc>
          <w:tcPr>
            <w:tcW w:w="1440" w:type="dxa"/>
          </w:tcPr>
          <w:p w14:paraId="3A8AEBF7" w14:textId="77777777" w:rsidR="0036512B" w:rsidRPr="004B07C8" w:rsidRDefault="0036512B" w:rsidP="009F5FC5">
            <w:pPr>
              <w:tabs>
                <w:tab w:val="decimal" w:pos="1422"/>
              </w:tabs>
              <w:spacing w:line="400" w:lineRule="exact"/>
              <w:ind w:right="-45"/>
              <w:rPr>
                <w:rFonts w:ascii="Angsana New" w:hAnsi="Angsana New"/>
                <w:color w:val="000000"/>
                <w:sz w:val="28"/>
                <w:szCs w:val="28"/>
              </w:rPr>
            </w:pPr>
          </w:p>
        </w:tc>
        <w:tc>
          <w:tcPr>
            <w:tcW w:w="1701" w:type="dxa"/>
          </w:tcPr>
          <w:p w14:paraId="72DA4D43" w14:textId="5C7CCB2A" w:rsidR="0036512B" w:rsidRPr="004B07C8" w:rsidRDefault="0036512B" w:rsidP="009F5FC5">
            <w:pPr>
              <w:tabs>
                <w:tab w:val="decimal" w:pos="1422"/>
              </w:tabs>
              <w:spacing w:line="400" w:lineRule="exact"/>
              <w:ind w:right="-45"/>
              <w:rPr>
                <w:rFonts w:ascii="Angsana New" w:hAnsi="Angsana New"/>
                <w:color w:val="000000"/>
                <w:sz w:val="28"/>
                <w:szCs w:val="28"/>
              </w:rPr>
            </w:pPr>
          </w:p>
        </w:tc>
        <w:tc>
          <w:tcPr>
            <w:tcW w:w="1449" w:type="dxa"/>
          </w:tcPr>
          <w:p w14:paraId="2B32DDEB" w14:textId="23F9E451" w:rsidR="0036512B" w:rsidRPr="004B07C8" w:rsidRDefault="0036512B" w:rsidP="009F5FC5">
            <w:pPr>
              <w:tabs>
                <w:tab w:val="decimal" w:pos="1422"/>
              </w:tabs>
              <w:spacing w:line="400" w:lineRule="exact"/>
              <w:ind w:right="-45"/>
              <w:rPr>
                <w:rFonts w:ascii="Angsana New" w:hAnsi="Angsana New"/>
                <w:color w:val="000000"/>
                <w:sz w:val="28"/>
                <w:szCs w:val="28"/>
              </w:rPr>
            </w:pPr>
          </w:p>
        </w:tc>
        <w:tc>
          <w:tcPr>
            <w:tcW w:w="1707" w:type="dxa"/>
          </w:tcPr>
          <w:p w14:paraId="741375DF" w14:textId="09230F0F" w:rsidR="0036512B" w:rsidRPr="004B07C8" w:rsidRDefault="0036512B" w:rsidP="009F5FC5">
            <w:pPr>
              <w:tabs>
                <w:tab w:val="decimal" w:pos="1422"/>
              </w:tabs>
              <w:spacing w:line="400" w:lineRule="exact"/>
              <w:ind w:right="-45"/>
              <w:rPr>
                <w:rFonts w:ascii="Angsana New" w:hAnsi="Angsana New"/>
                <w:color w:val="000000"/>
                <w:sz w:val="28"/>
                <w:szCs w:val="28"/>
              </w:rPr>
            </w:pPr>
          </w:p>
        </w:tc>
      </w:tr>
      <w:tr w:rsidR="00457225" w:rsidRPr="004B07C8" w14:paraId="26F2C42E" w14:textId="77777777" w:rsidTr="00764B13">
        <w:trPr>
          <w:trHeight w:val="203"/>
        </w:trPr>
        <w:tc>
          <w:tcPr>
            <w:tcW w:w="3600" w:type="dxa"/>
          </w:tcPr>
          <w:p w14:paraId="07BDBE5F" w14:textId="09C4DDF9" w:rsidR="00457225" w:rsidRPr="004B07C8" w:rsidRDefault="00457225" w:rsidP="00457225">
            <w:pPr>
              <w:tabs>
                <w:tab w:val="left" w:pos="8040"/>
              </w:tabs>
              <w:spacing w:line="240" w:lineRule="auto"/>
              <w:ind w:firstLine="182"/>
              <w:rPr>
                <w:rFonts w:ascii="Angsana New" w:hAnsi="Angsana New"/>
                <w:sz w:val="28"/>
                <w:szCs w:val="28"/>
                <w:cs/>
              </w:rPr>
            </w:pPr>
            <w:r w:rsidRPr="004B07C8">
              <w:rPr>
                <w:rFonts w:ascii="Angsana New" w:hAnsi="Angsana New"/>
                <w:sz w:val="28"/>
                <w:szCs w:val="28"/>
              </w:rPr>
              <w:t>Trade accounts payable - other companies</w:t>
            </w:r>
          </w:p>
        </w:tc>
        <w:tc>
          <w:tcPr>
            <w:tcW w:w="1440" w:type="dxa"/>
          </w:tcPr>
          <w:p w14:paraId="6D1CAB97" w14:textId="55F90DFF"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12,579,259</w:t>
            </w:r>
          </w:p>
        </w:tc>
        <w:tc>
          <w:tcPr>
            <w:tcW w:w="1701" w:type="dxa"/>
          </w:tcPr>
          <w:p w14:paraId="20F5E0C9" w14:textId="3363EA7C"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13</w:t>
            </w:r>
            <w:r w:rsidRPr="004B07C8">
              <w:rPr>
                <w:rFonts w:ascii="Angsana New" w:hAnsi="Angsana New"/>
                <w:color w:val="000000"/>
                <w:sz w:val="28"/>
                <w:szCs w:val="28"/>
              </w:rPr>
              <w:t>,</w:t>
            </w:r>
            <w:r w:rsidRPr="004B07C8">
              <w:rPr>
                <w:rFonts w:ascii="Angsana New" w:hAnsi="Angsana New"/>
                <w:color w:val="000000"/>
                <w:sz w:val="28"/>
                <w:szCs w:val="28"/>
                <w:cs/>
              </w:rPr>
              <w:t>797</w:t>
            </w:r>
            <w:r w:rsidRPr="004B07C8">
              <w:rPr>
                <w:rFonts w:ascii="Angsana New" w:hAnsi="Angsana New"/>
                <w:color w:val="000000"/>
                <w:sz w:val="28"/>
                <w:szCs w:val="28"/>
              </w:rPr>
              <w:t>,</w:t>
            </w:r>
            <w:r w:rsidRPr="004B07C8">
              <w:rPr>
                <w:rFonts w:ascii="Angsana New" w:hAnsi="Angsana New"/>
                <w:color w:val="000000"/>
                <w:sz w:val="28"/>
                <w:szCs w:val="28"/>
                <w:cs/>
              </w:rPr>
              <w:t>708</w:t>
            </w:r>
          </w:p>
        </w:tc>
        <w:tc>
          <w:tcPr>
            <w:tcW w:w="1449" w:type="dxa"/>
          </w:tcPr>
          <w:p w14:paraId="153CF6F7" w14:textId="2D17913D"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5,866,350</w:t>
            </w:r>
          </w:p>
        </w:tc>
        <w:tc>
          <w:tcPr>
            <w:tcW w:w="1707" w:type="dxa"/>
          </w:tcPr>
          <w:p w14:paraId="16A3DA1A" w14:textId="3CA1E6E8"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541</w:t>
            </w:r>
            <w:r w:rsidRPr="004B07C8">
              <w:rPr>
                <w:rFonts w:ascii="Angsana New" w:hAnsi="Angsana New"/>
                <w:color w:val="000000"/>
                <w:sz w:val="28"/>
                <w:szCs w:val="28"/>
              </w:rPr>
              <w:t>,</w:t>
            </w:r>
            <w:r w:rsidRPr="004B07C8">
              <w:rPr>
                <w:rFonts w:ascii="Angsana New" w:hAnsi="Angsana New"/>
                <w:color w:val="000000"/>
                <w:sz w:val="28"/>
                <w:szCs w:val="28"/>
                <w:cs/>
              </w:rPr>
              <w:t>596</w:t>
            </w:r>
          </w:p>
        </w:tc>
      </w:tr>
      <w:tr w:rsidR="00457225" w:rsidRPr="004B07C8" w14:paraId="2D5A6133" w14:textId="77777777" w:rsidTr="00764B13">
        <w:trPr>
          <w:trHeight w:val="203"/>
        </w:trPr>
        <w:tc>
          <w:tcPr>
            <w:tcW w:w="3600" w:type="dxa"/>
          </w:tcPr>
          <w:p w14:paraId="2162DE10" w14:textId="1BDFB6AF" w:rsidR="00457225" w:rsidRPr="004B07C8" w:rsidRDefault="00457225" w:rsidP="00457225">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Advance received for hospital services</w:t>
            </w:r>
          </w:p>
        </w:tc>
        <w:tc>
          <w:tcPr>
            <w:tcW w:w="1440" w:type="dxa"/>
          </w:tcPr>
          <w:p w14:paraId="68EDCAC0" w14:textId="4E9ADFBB" w:rsidR="00457225" w:rsidRPr="004B07C8" w:rsidRDefault="00457225"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1,025,720</w:t>
            </w:r>
          </w:p>
        </w:tc>
        <w:tc>
          <w:tcPr>
            <w:tcW w:w="1701" w:type="dxa"/>
          </w:tcPr>
          <w:p w14:paraId="058817C6" w14:textId="4DFDB3C0" w:rsidR="00457225" w:rsidRPr="004B07C8" w:rsidRDefault="00457225"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900</w:t>
            </w:r>
            <w:r w:rsidRPr="004B07C8">
              <w:rPr>
                <w:rFonts w:ascii="Angsana New" w:hAnsi="Angsana New"/>
                <w:color w:val="000000"/>
                <w:sz w:val="28"/>
                <w:szCs w:val="28"/>
              </w:rPr>
              <w:t>,</w:t>
            </w:r>
            <w:r w:rsidRPr="004B07C8">
              <w:rPr>
                <w:rFonts w:ascii="Angsana New" w:hAnsi="Angsana New"/>
                <w:color w:val="000000"/>
                <w:sz w:val="28"/>
                <w:szCs w:val="28"/>
                <w:cs/>
              </w:rPr>
              <w:t>015</w:t>
            </w:r>
          </w:p>
        </w:tc>
        <w:tc>
          <w:tcPr>
            <w:tcW w:w="1449" w:type="dxa"/>
          </w:tcPr>
          <w:p w14:paraId="3ADDB712" w14:textId="7C2B95DE" w:rsidR="00457225" w:rsidRPr="004B07C8" w:rsidRDefault="00457225"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627,367</w:t>
            </w:r>
          </w:p>
        </w:tc>
        <w:tc>
          <w:tcPr>
            <w:tcW w:w="1707" w:type="dxa"/>
          </w:tcPr>
          <w:p w14:paraId="66C4F791" w14:textId="00EB2B76" w:rsidR="00457225" w:rsidRPr="004B07C8" w:rsidRDefault="00457225"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502</w:t>
            </w:r>
            <w:r w:rsidRPr="004B07C8">
              <w:rPr>
                <w:rFonts w:ascii="Angsana New" w:hAnsi="Angsana New"/>
                <w:color w:val="000000"/>
                <w:sz w:val="28"/>
                <w:szCs w:val="28"/>
              </w:rPr>
              <w:t>,</w:t>
            </w:r>
            <w:r w:rsidRPr="004B07C8">
              <w:rPr>
                <w:rFonts w:ascii="Angsana New" w:hAnsi="Angsana New"/>
                <w:color w:val="000000"/>
                <w:sz w:val="28"/>
                <w:szCs w:val="28"/>
                <w:cs/>
              </w:rPr>
              <w:t>817</w:t>
            </w:r>
          </w:p>
        </w:tc>
      </w:tr>
      <w:tr w:rsidR="00457225" w:rsidRPr="004B07C8" w14:paraId="79226EEC" w14:textId="77777777" w:rsidTr="00764B13">
        <w:trPr>
          <w:trHeight w:val="203"/>
        </w:trPr>
        <w:tc>
          <w:tcPr>
            <w:tcW w:w="3600" w:type="dxa"/>
          </w:tcPr>
          <w:p w14:paraId="49CDA728" w14:textId="58AF23A8" w:rsidR="00457225" w:rsidRPr="004B07C8" w:rsidRDefault="00457225" w:rsidP="00457225">
            <w:pPr>
              <w:spacing w:line="240" w:lineRule="auto"/>
              <w:jc w:val="thaiDistribute"/>
              <w:rPr>
                <w:rFonts w:ascii="Angsana New" w:hAnsi="Angsana New"/>
                <w:sz w:val="28"/>
                <w:szCs w:val="28"/>
                <w:cs/>
                <w:lang w:val="en-US"/>
              </w:rPr>
            </w:pPr>
            <w:r w:rsidRPr="004B07C8">
              <w:rPr>
                <w:rFonts w:ascii="Angsana New" w:hAnsi="Angsana New"/>
                <w:sz w:val="28"/>
                <w:szCs w:val="28"/>
                <w:lang w:val="en-US"/>
              </w:rPr>
              <w:t>Other current payables</w:t>
            </w:r>
          </w:p>
        </w:tc>
        <w:tc>
          <w:tcPr>
            <w:tcW w:w="1440" w:type="dxa"/>
          </w:tcPr>
          <w:p w14:paraId="40BA607E" w14:textId="77777777"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c>
          <w:tcPr>
            <w:tcW w:w="1701" w:type="dxa"/>
          </w:tcPr>
          <w:p w14:paraId="597E2B45" w14:textId="200D0183"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c>
          <w:tcPr>
            <w:tcW w:w="1449" w:type="dxa"/>
          </w:tcPr>
          <w:p w14:paraId="71929906" w14:textId="44471577"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c>
          <w:tcPr>
            <w:tcW w:w="1707" w:type="dxa"/>
          </w:tcPr>
          <w:p w14:paraId="09395FF2" w14:textId="77777777"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r>
      <w:tr w:rsidR="00DF6906" w:rsidRPr="004B07C8" w14:paraId="7E5521EA" w14:textId="77777777" w:rsidTr="00764B13">
        <w:trPr>
          <w:trHeight w:val="203"/>
        </w:trPr>
        <w:tc>
          <w:tcPr>
            <w:tcW w:w="3600" w:type="dxa"/>
          </w:tcPr>
          <w:p w14:paraId="15734246" w14:textId="5D2AE50D" w:rsidR="00DF6906" w:rsidRPr="004B07C8" w:rsidRDefault="00DF6906" w:rsidP="00DF6906">
            <w:pPr>
              <w:tabs>
                <w:tab w:val="left" w:pos="8040"/>
              </w:tabs>
              <w:spacing w:line="240" w:lineRule="auto"/>
              <w:ind w:firstLine="182"/>
              <w:rPr>
                <w:rFonts w:ascii="Angsana New" w:hAnsi="Angsana New"/>
                <w:sz w:val="28"/>
                <w:szCs w:val="28"/>
              </w:rPr>
            </w:pPr>
            <w:r w:rsidRPr="004B07C8">
              <w:rPr>
                <w:rFonts w:ascii="Angsana New" w:hAnsi="Angsana New"/>
                <w:sz w:val="28"/>
                <w:szCs w:val="28"/>
              </w:rPr>
              <w:t>Deferred subsidy income from government</w:t>
            </w:r>
          </w:p>
        </w:tc>
        <w:tc>
          <w:tcPr>
            <w:tcW w:w="1440" w:type="dxa"/>
          </w:tcPr>
          <w:p w14:paraId="01C222E4" w14:textId="51A20DF8" w:rsidR="00DF6906" w:rsidRPr="004B07C8" w:rsidRDefault="00DF6906" w:rsidP="00A70866">
            <w:pPr>
              <w:tabs>
                <w:tab w:val="decimal" w:pos="1310"/>
                <w:tab w:val="left" w:pos="8040"/>
              </w:tabs>
              <w:spacing w:line="400" w:lineRule="exact"/>
              <w:ind w:right="-45" w:firstLine="182"/>
              <w:jc w:val="right"/>
              <w:rPr>
                <w:rFonts w:ascii="Angsana New" w:hAnsi="Angsana New"/>
                <w:sz w:val="28"/>
                <w:szCs w:val="28"/>
              </w:rPr>
            </w:pPr>
            <w:r w:rsidRPr="004B07C8">
              <w:rPr>
                <w:rFonts w:ascii="Angsana New" w:hAnsi="Angsana New"/>
                <w:sz w:val="28"/>
                <w:szCs w:val="28"/>
              </w:rPr>
              <w:t>4,572,277</w:t>
            </w:r>
          </w:p>
        </w:tc>
        <w:tc>
          <w:tcPr>
            <w:tcW w:w="1701" w:type="dxa"/>
          </w:tcPr>
          <w:p w14:paraId="0FC145CB" w14:textId="50FED2A9" w:rsidR="00DF6906" w:rsidRPr="004B07C8" w:rsidRDefault="00DF6906" w:rsidP="00A70866">
            <w:pPr>
              <w:tabs>
                <w:tab w:val="decimal" w:pos="1310"/>
                <w:tab w:val="left" w:pos="8040"/>
              </w:tabs>
              <w:spacing w:line="400" w:lineRule="exact"/>
              <w:ind w:right="-45" w:firstLine="182"/>
              <w:jc w:val="right"/>
              <w:rPr>
                <w:rFonts w:ascii="Angsana New" w:hAnsi="Angsana New"/>
                <w:sz w:val="28"/>
                <w:szCs w:val="28"/>
              </w:rPr>
            </w:pPr>
            <w:r w:rsidRPr="004B07C8">
              <w:rPr>
                <w:rFonts w:ascii="Angsana New" w:hAnsi="Angsana New"/>
                <w:sz w:val="28"/>
                <w:szCs w:val="28"/>
                <w:cs/>
              </w:rPr>
              <w:t>5</w:t>
            </w:r>
            <w:r w:rsidRPr="004B07C8">
              <w:rPr>
                <w:rFonts w:ascii="Angsana New" w:hAnsi="Angsana New"/>
                <w:sz w:val="28"/>
                <w:szCs w:val="28"/>
              </w:rPr>
              <w:t>,</w:t>
            </w:r>
            <w:r w:rsidRPr="004B07C8">
              <w:rPr>
                <w:rFonts w:ascii="Angsana New" w:hAnsi="Angsana New"/>
                <w:sz w:val="28"/>
                <w:szCs w:val="28"/>
                <w:cs/>
              </w:rPr>
              <w:t>001</w:t>
            </w:r>
            <w:r w:rsidRPr="004B07C8">
              <w:rPr>
                <w:rFonts w:ascii="Angsana New" w:hAnsi="Angsana New"/>
                <w:sz w:val="28"/>
                <w:szCs w:val="28"/>
              </w:rPr>
              <w:t>,</w:t>
            </w:r>
            <w:r w:rsidRPr="004B07C8">
              <w:rPr>
                <w:rFonts w:ascii="Angsana New" w:hAnsi="Angsana New"/>
                <w:sz w:val="28"/>
                <w:szCs w:val="28"/>
                <w:cs/>
              </w:rPr>
              <w:t>079</w:t>
            </w:r>
          </w:p>
        </w:tc>
        <w:tc>
          <w:tcPr>
            <w:tcW w:w="1449" w:type="dxa"/>
          </w:tcPr>
          <w:p w14:paraId="049F42BC" w14:textId="5AE488FE" w:rsidR="00DF6906" w:rsidRPr="004B07C8" w:rsidRDefault="00DF6906" w:rsidP="00A70866">
            <w:pPr>
              <w:tabs>
                <w:tab w:val="decimal" w:pos="1310"/>
                <w:tab w:val="left" w:pos="8040"/>
              </w:tabs>
              <w:spacing w:line="400" w:lineRule="exact"/>
              <w:ind w:right="-45" w:firstLine="182"/>
              <w:jc w:val="right"/>
              <w:rPr>
                <w:rFonts w:ascii="Angsana New" w:hAnsi="Angsana New"/>
                <w:sz w:val="28"/>
                <w:szCs w:val="28"/>
              </w:rPr>
            </w:pPr>
            <w:r w:rsidRPr="004B07C8">
              <w:rPr>
                <w:rFonts w:ascii="Angsana New" w:hAnsi="Angsana New" w:hint="cs"/>
                <w:sz w:val="28"/>
                <w:szCs w:val="28"/>
                <w:cs/>
              </w:rPr>
              <w:t>-</w:t>
            </w:r>
          </w:p>
        </w:tc>
        <w:tc>
          <w:tcPr>
            <w:tcW w:w="1707" w:type="dxa"/>
          </w:tcPr>
          <w:p w14:paraId="6CCFE370" w14:textId="0C684BD2" w:rsidR="00DF6906" w:rsidRPr="004B07C8" w:rsidRDefault="00DF6906" w:rsidP="00A70866">
            <w:pPr>
              <w:tabs>
                <w:tab w:val="decimal" w:pos="1310"/>
                <w:tab w:val="left" w:pos="8040"/>
              </w:tabs>
              <w:spacing w:line="400" w:lineRule="exact"/>
              <w:ind w:right="-45" w:firstLine="182"/>
              <w:jc w:val="right"/>
              <w:rPr>
                <w:rFonts w:ascii="Angsana New" w:hAnsi="Angsana New"/>
                <w:sz w:val="28"/>
                <w:szCs w:val="28"/>
              </w:rPr>
            </w:pPr>
            <w:r w:rsidRPr="004B07C8">
              <w:rPr>
                <w:rFonts w:ascii="Angsana New" w:hAnsi="Angsana New" w:hint="cs"/>
                <w:sz w:val="28"/>
                <w:szCs w:val="28"/>
                <w:cs/>
              </w:rPr>
              <w:t>-</w:t>
            </w:r>
          </w:p>
        </w:tc>
      </w:tr>
      <w:tr w:rsidR="00457225" w:rsidRPr="004B07C8" w14:paraId="45A2AD8D" w14:textId="77777777" w:rsidTr="00764B13">
        <w:trPr>
          <w:trHeight w:val="203"/>
        </w:trPr>
        <w:tc>
          <w:tcPr>
            <w:tcW w:w="3600" w:type="dxa"/>
          </w:tcPr>
          <w:p w14:paraId="197BDC11" w14:textId="6390B33F" w:rsidR="00457225" w:rsidRPr="004B07C8" w:rsidRDefault="00457225" w:rsidP="00457225">
            <w:pPr>
              <w:tabs>
                <w:tab w:val="left" w:pos="8040"/>
              </w:tabs>
              <w:spacing w:line="240" w:lineRule="auto"/>
              <w:ind w:firstLine="182"/>
              <w:rPr>
                <w:rFonts w:ascii="Angsana New" w:hAnsi="Angsana New"/>
                <w:sz w:val="28"/>
                <w:szCs w:val="28"/>
                <w:cs/>
              </w:rPr>
            </w:pPr>
            <w:r w:rsidRPr="004B07C8">
              <w:rPr>
                <w:rFonts w:ascii="Angsana New" w:hAnsi="Angsana New"/>
                <w:sz w:val="28"/>
                <w:szCs w:val="28"/>
              </w:rPr>
              <w:t>Fixed assets payable</w:t>
            </w:r>
          </w:p>
        </w:tc>
        <w:tc>
          <w:tcPr>
            <w:tcW w:w="1440" w:type="dxa"/>
          </w:tcPr>
          <w:p w14:paraId="21B6079F" w14:textId="77D2A930"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814,192</w:t>
            </w:r>
          </w:p>
        </w:tc>
        <w:tc>
          <w:tcPr>
            <w:tcW w:w="1701" w:type="dxa"/>
          </w:tcPr>
          <w:p w14:paraId="68E1B3A5" w14:textId="36AC4633"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w:t>
            </w:r>
            <w:r w:rsidRPr="004B07C8">
              <w:rPr>
                <w:rFonts w:ascii="Angsana New" w:hAnsi="Angsana New"/>
                <w:color w:val="000000"/>
                <w:sz w:val="28"/>
                <w:szCs w:val="28"/>
              </w:rPr>
              <w:t>,</w:t>
            </w:r>
            <w:r w:rsidRPr="004B07C8">
              <w:rPr>
                <w:rFonts w:ascii="Angsana New" w:hAnsi="Angsana New"/>
                <w:color w:val="000000"/>
                <w:sz w:val="28"/>
                <w:szCs w:val="28"/>
                <w:cs/>
              </w:rPr>
              <w:t>094</w:t>
            </w:r>
            <w:r w:rsidRPr="004B07C8">
              <w:rPr>
                <w:rFonts w:ascii="Angsana New" w:hAnsi="Angsana New"/>
                <w:color w:val="000000"/>
                <w:sz w:val="28"/>
                <w:szCs w:val="28"/>
              </w:rPr>
              <w:t>,</w:t>
            </w:r>
            <w:r w:rsidRPr="004B07C8">
              <w:rPr>
                <w:rFonts w:ascii="Angsana New" w:hAnsi="Angsana New"/>
                <w:color w:val="000000"/>
                <w:sz w:val="28"/>
                <w:szCs w:val="28"/>
                <w:cs/>
              </w:rPr>
              <w:t>399</w:t>
            </w:r>
          </w:p>
        </w:tc>
        <w:tc>
          <w:tcPr>
            <w:tcW w:w="1449" w:type="dxa"/>
          </w:tcPr>
          <w:p w14:paraId="3FB64919" w14:textId="2CCC2AB5"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164,963</w:t>
            </w:r>
          </w:p>
        </w:tc>
        <w:tc>
          <w:tcPr>
            <w:tcW w:w="1707" w:type="dxa"/>
          </w:tcPr>
          <w:p w14:paraId="78C8AD06" w14:textId="42D5FBE5"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211</w:t>
            </w:r>
            <w:r w:rsidRPr="004B07C8">
              <w:rPr>
                <w:rFonts w:ascii="Angsana New" w:hAnsi="Angsana New"/>
                <w:color w:val="000000"/>
                <w:sz w:val="28"/>
                <w:szCs w:val="28"/>
              </w:rPr>
              <w:t>,</w:t>
            </w:r>
            <w:r w:rsidRPr="004B07C8">
              <w:rPr>
                <w:rFonts w:ascii="Angsana New" w:hAnsi="Angsana New"/>
                <w:color w:val="000000"/>
                <w:sz w:val="28"/>
                <w:szCs w:val="28"/>
                <w:cs/>
              </w:rPr>
              <w:t>500</w:t>
            </w:r>
          </w:p>
        </w:tc>
      </w:tr>
      <w:tr w:rsidR="00457225" w:rsidRPr="004B07C8" w14:paraId="55E45470" w14:textId="77777777" w:rsidTr="00764B13">
        <w:trPr>
          <w:trHeight w:val="203"/>
        </w:trPr>
        <w:tc>
          <w:tcPr>
            <w:tcW w:w="3600" w:type="dxa"/>
          </w:tcPr>
          <w:p w14:paraId="46FD5231" w14:textId="70364642" w:rsidR="00457225" w:rsidRPr="004B07C8" w:rsidRDefault="00457225" w:rsidP="00457225">
            <w:pPr>
              <w:tabs>
                <w:tab w:val="left" w:pos="8040"/>
              </w:tabs>
              <w:spacing w:line="240" w:lineRule="auto"/>
              <w:ind w:firstLine="182"/>
              <w:rPr>
                <w:rFonts w:ascii="Angsana New" w:hAnsi="Angsana New"/>
                <w:sz w:val="28"/>
                <w:szCs w:val="28"/>
              </w:rPr>
            </w:pPr>
            <w:r w:rsidRPr="004B07C8">
              <w:rPr>
                <w:rFonts w:ascii="Angsana New" w:hAnsi="Angsana New"/>
                <w:sz w:val="28"/>
                <w:szCs w:val="28"/>
              </w:rPr>
              <w:t>Accrued interests</w:t>
            </w:r>
          </w:p>
        </w:tc>
        <w:tc>
          <w:tcPr>
            <w:tcW w:w="1440" w:type="dxa"/>
          </w:tcPr>
          <w:p w14:paraId="2FFCDA85" w14:textId="67B18734"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40,330</w:t>
            </w:r>
          </w:p>
        </w:tc>
        <w:tc>
          <w:tcPr>
            <w:tcW w:w="1701" w:type="dxa"/>
          </w:tcPr>
          <w:p w14:paraId="57223235" w14:textId="598C2EB6"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44</w:t>
            </w:r>
            <w:r w:rsidRPr="004B07C8">
              <w:rPr>
                <w:rFonts w:ascii="Angsana New" w:hAnsi="Angsana New"/>
                <w:color w:val="000000"/>
                <w:sz w:val="28"/>
                <w:szCs w:val="28"/>
              </w:rPr>
              <w:t>,</w:t>
            </w:r>
            <w:r w:rsidRPr="004B07C8">
              <w:rPr>
                <w:rFonts w:ascii="Angsana New" w:hAnsi="Angsana New"/>
                <w:color w:val="000000"/>
                <w:sz w:val="28"/>
                <w:szCs w:val="28"/>
                <w:cs/>
              </w:rPr>
              <w:t>183</w:t>
            </w:r>
          </w:p>
        </w:tc>
        <w:tc>
          <w:tcPr>
            <w:tcW w:w="1449" w:type="dxa"/>
          </w:tcPr>
          <w:p w14:paraId="7F470CDF" w14:textId="2F8F396C"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w:t>
            </w:r>
          </w:p>
        </w:tc>
        <w:tc>
          <w:tcPr>
            <w:tcW w:w="1707" w:type="dxa"/>
          </w:tcPr>
          <w:p w14:paraId="32F7577E" w14:textId="5E3A427A"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457225" w:rsidRPr="004B07C8" w14:paraId="7282152D" w14:textId="77777777" w:rsidTr="00764B13">
        <w:trPr>
          <w:trHeight w:val="203"/>
        </w:trPr>
        <w:tc>
          <w:tcPr>
            <w:tcW w:w="3600" w:type="dxa"/>
          </w:tcPr>
          <w:p w14:paraId="75BC386E" w14:textId="6D001D06" w:rsidR="00457225" w:rsidRPr="004B07C8" w:rsidRDefault="00457225" w:rsidP="00457225">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Accrued expenses</w:t>
            </w:r>
          </w:p>
        </w:tc>
        <w:tc>
          <w:tcPr>
            <w:tcW w:w="1440" w:type="dxa"/>
          </w:tcPr>
          <w:p w14:paraId="2CD6C936" w14:textId="0A06AC23"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c>
          <w:tcPr>
            <w:tcW w:w="1701" w:type="dxa"/>
          </w:tcPr>
          <w:p w14:paraId="5E164FCA" w14:textId="309E9660"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c>
          <w:tcPr>
            <w:tcW w:w="1449" w:type="dxa"/>
          </w:tcPr>
          <w:p w14:paraId="50CDC8B3" w14:textId="5E89B42D"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c>
          <w:tcPr>
            <w:tcW w:w="1707" w:type="dxa"/>
          </w:tcPr>
          <w:p w14:paraId="72599A51" w14:textId="482F6D87" w:rsidR="00457225" w:rsidRPr="004B07C8" w:rsidRDefault="00457225" w:rsidP="00A70866">
            <w:pPr>
              <w:tabs>
                <w:tab w:val="decimal" w:pos="1310"/>
              </w:tabs>
              <w:spacing w:line="400" w:lineRule="exact"/>
              <w:ind w:right="-45"/>
              <w:jc w:val="right"/>
              <w:rPr>
                <w:rFonts w:ascii="Angsana New" w:hAnsi="Angsana New"/>
                <w:color w:val="000000"/>
                <w:sz w:val="28"/>
                <w:szCs w:val="28"/>
              </w:rPr>
            </w:pPr>
          </w:p>
        </w:tc>
      </w:tr>
      <w:tr w:rsidR="00457225" w:rsidRPr="004B07C8" w14:paraId="7691D3AF" w14:textId="77777777" w:rsidTr="00764B13">
        <w:trPr>
          <w:trHeight w:val="203"/>
        </w:trPr>
        <w:tc>
          <w:tcPr>
            <w:tcW w:w="3600" w:type="dxa"/>
          </w:tcPr>
          <w:p w14:paraId="2E88835C" w14:textId="68ECF26F" w:rsidR="00457225" w:rsidRPr="004B07C8" w:rsidRDefault="00457225" w:rsidP="00457225">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doctor fee</w:t>
            </w:r>
          </w:p>
        </w:tc>
        <w:tc>
          <w:tcPr>
            <w:tcW w:w="1440" w:type="dxa"/>
          </w:tcPr>
          <w:p w14:paraId="4624256E" w14:textId="209CBDF8"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6,157,876</w:t>
            </w:r>
          </w:p>
        </w:tc>
        <w:tc>
          <w:tcPr>
            <w:tcW w:w="1701" w:type="dxa"/>
          </w:tcPr>
          <w:p w14:paraId="73BCD1F6" w14:textId="116C8828"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5</w:t>
            </w:r>
            <w:r w:rsidRPr="004B07C8">
              <w:rPr>
                <w:rFonts w:ascii="Angsana New" w:hAnsi="Angsana New"/>
                <w:color w:val="000000"/>
                <w:sz w:val="28"/>
                <w:szCs w:val="28"/>
              </w:rPr>
              <w:t>,</w:t>
            </w:r>
            <w:r w:rsidRPr="004B07C8">
              <w:rPr>
                <w:rFonts w:ascii="Angsana New" w:hAnsi="Angsana New"/>
                <w:color w:val="000000"/>
                <w:sz w:val="28"/>
                <w:szCs w:val="28"/>
                <w:cs/>
              </w:rPr>
              <w:t>066</w:t>
            </w:r>
            <w:r w:rsidRPr="004B07C8">
              <w:rPr>
                <w:rFonts w:ascii="Angsana New" w:hAnsi="Angsana New"/>
                <w:color w:val="000000"/>
                <w:sz w:val="28"/>
                <w:szCs w:val="28"/>
              </w:rPr>
              <w:t>,</w:t>
            </w:r>
            <w:r w:rsidRPr="004B07C8">
              <w:rPr>
                <w:rFonts w:ascii="Angsana New" w:hAnsi="Angsana New"/>
                <w:color w:val="000000"/>
                <w:sz w:val="28"/>
                <w:szCs w:val="28"/>
                <w:cs/>
              </w:rPr>
              <w:t>595</w:t>
            </w:r>
          </w:p>
        </w:tc>
        <w:tc>
          <w:tcPr>
            <w:tcW w:w="1449" w:type="dxa"/>
          </w:tcPr>
          <w:p w14:paraId="2DCFC4E0" w14:textId="249AABA5"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3,825,425</w:t>
            </w:r>
          </w:p>
        </w:tc>
        <w:tc>
          <w:tcPr>
            <w:tcW w:w="1707" w:type="dxa"/>
            <w:vAlign w:val="center"/>
          </w:tcPr>
          <w:p w14:paraId="16C09E9E" w14:textId="0120AFFE"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2,828,976</w:t>
            </w:r>
          </w:p>
        </w:tc>
      </w:tr>
      <w:tr w:rsidR="00457225" w:rsidRPr="004B07C8" w14:paraId="7FF74B1E" w14:textId="77777777" w:rsidTr="00764B13">
        <w:trPr>
          <w:trHeight w:val="203"/>
        </w:trPr>
        <w:tc>
          <w:tcPr>
            <w:tcW w:w="3600" w:type="dxa"/>
          </w:tcPr>
          <w:p w14:paraId="6362306A" w14:textId="0DE1C2D5" w:rsidR="00457225" w:rsidRPr="004B07C8" w:rsidRDefault="00457225" w:rsidP="00457225">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salary, overtime and bonus</w:t>
            </w:r>
          </w:p>
        </w:tc>
        <w:tc>
          <w:tcPr>
            <w:tcW w:w="1440" w:type="dxa"/>
          </w:tcPr>
          <w:p w14:paraId="48E83D5B" w14:textId="38309209"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1,990,000</w:t>
            </w:r>
          </w:p>
        </w:tc>
        <w:tc>
          <w:tcPr>
            <w:tcW w:w="1701" w:type="dxa"/>
          </w:tcPr>
          <w:p w14:paraId="1086A6A6" w14:textId="706597F9"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w:t>
            </w:r>
            <w:r w:rsidRPr="004B07C8">
              <w:rPr>
                <w:rFonts w:ascii="Angsana New" w:hAnsi="Angsana New"/>
                <w:color w:val="000000"/>
                <w:sz w:val="28"/>
                <w:szCs w:val="28"/>
              </w:rPr>
              <w:t>,</w:t>
            </w:r>
            <w:r w:rsidRPr="004B07C8">
              <w:rPr>
                <w:rFonts w:ascii="Angsana New" w:hAnsi="Angsana New"/>
                <w:color w:val="000000"/>
                <w:sz w:val="28"/>
                <w:szCs w:val="28"/>
                <w:cs/>
              </w:rPr>
              <w:t>985</w:t>
            </w:r>
            <w:r w:rsidRPr="004B07C8">
              <w:rPr>
                <w:rFonts w:ascii="Angsana New" w:hAnsi="Angsana New"/>
                <w:color w:val="000000"/>
                <w:sz w:val="28"/>
                <w:szCs w:val="28"/>
              </w:rPr>
              <w:t>,</w:t>
            </w:r>
            <w:r w:rsidRPr="004B07C8">
              <w:rPr>
                <w:rFonts w:ascii="Angsana New" w:hAnsi="Angsana New"/>
                <w:color w:val="000000"/>
                <w:sz w:val="28"/>
                <w:szCs w:val="28"/>
                <w:cs/>
              </w:rPr>
              <w:t>080</w:t>
            </w:r>
          </w:p>
        </w:tc>
        <w:tc>
          <w:tcPr>
            <w:tcW w:w="1449" w:type="dxa"/>
          </w:tcPr>
          <w:p w14:paraId="18B3F8F0" w14:textId="5CB79063"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1,178,554</w:t>
            </w:r>
          </w:p>
        </w:tc>
        <w:tc>
          <w:tcPr>
            <w:tcW w:w="1707" w:type="dxa"/>
            <w:vAlign w:val="center"/>
          </w:tcPr>
          <w:p w14:paraId="4B61BF5E" w14:textId="5E0C6270"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1,080,451</w:t>
            </w:r>
          </w:p>
        </w:tc>
      </w:tr>
      <w:tr w:rsidR="00457225" w:rsidRPr="004B07C8" w14:paraId="466CB126" w14:textId="77777777" w:rsidTr="00764B13">
        <w:trPr>
          <w:trHeight w:val="203"/>
        </w:trPr>
        <w:tc>
          <w:tcPr>
            <w:tcW w:w="3600" w:type="dxa"/>
          </w:tcPr>
          <w:p w14:paraId="6E2F085F" w14:textId="217051A4" w:rsidR="00457225" w:rsidRPr="004B07C8" w:rsidRDefault="00457225" w:rsidP="00457225">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professional fee</w:t>
            </w:r>
          </w:p>
        </w:tc>
        <w:tc>
          <w:tcPr>
            <w:tcW w:w="1440" w:type="dxa"/>
          </w:tcPr>
          <w:p w14:paraId="1D6111C2" w14:textId="3A5F2CED"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662,500</w:t>
            </w:r>
          </w:p>
        </w:tc>
        <w:tc>
          <w:tcPr>
            <w:tcW w:w="1701" w:type="dxa"/>
          </w:tcPr>
          <w:p w14:paraId="2FF31306" w14:textId="7240119B"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w:t>
            </w:r>
            <w:r w:rsidRPr="004B07C8">
              <w:rPr>
                <w:rFonts w:ascii="Angsana New" w:hAnsi="Angsana New"/>
                <w:color w:val="000000"/>
                <w:sz w:val="28"/>
                <w:szCs w:val="28"/>
              </w:rPr>
              <w:t>,</w:t>
            </w:r>
            <w:r w:rsidRPr="004B07C8">
              <w:rPr>
                <w:rFonts w:ascii="Angsana New" w:hAnsi="Angsana New"/>
                <w:color w:val="000000"/>
                <w:sz w:val="28"/>
                <w:szCs w:val="28"/>
                <w:cs/>
              </w:rPr>
              <w:t>650</w:t>
            </w:r>
            <w:r w:rsidRPr="004B07C8">
              <w:rPr>
                <w:rFonts w:ascii="Angsana New" w:hAnsi="Angsana New"/>
                <w:color w:val="000000"/>
                <w:sz w:val="28"/>
                <w:szCs w:val="28"/>
              </w:rPr>
              <w:t>,</w:t>
            </w:r>
            <w:r w:rsidRPr="004B07C8">
              <w:rPr>
                <w:rFonts w:ascii="Angsana New" w:hAnsi="Angsana New"/>
                <w:color w:val="000000"/>
                <w:sz w:val="28"/>
                <w:szCs w:val="28"/>
                <w:cs/>
              </w:rPr>
              <w:t>000</w:t>
            </w:r>
          </w:p>
        </w:tc>
        <w:tc>
          <w:tcPr>
            <w:tcW w:w="1449" w:type="dxa"/>
          </w:tcPr>
          <w:p w14:paraId="1B2D94F7" w14:textId="092B0FB1"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387,500</w:t>
            </w:r>
          </w:p>
        </w:tc>
        <w:tc>
          <w:tcPr>
            <w:tcW w:w="1707" w:type="dxa"/>
            <w:vAlign w:val="center"/>
          </w:tcPr>
          <w:p w14:paraId="3EB87BA8" w14:textId="1C294140"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900,000</w:t>
            </w:r>
          </w:p>
        </w:tc>
      </w:tr>
      <w:tr w:rsidR="00457225" w:rsidRPr="004B07C8" w14:paraId="35F540B7" w14:textId="77777777" w:rsidTr="00764B13">
        <w:trPr>
          <w:trHeight w:val="203"/>
        </w:trPr>
        <w:tc>
          <w:tcPr>
            <w:tcW w:w="3600" w:type="dxa"/>
          </w:tcPr>
          <w:p w14:paraId="34EED978" w14:textId="625480E7" w:rsidR="00457225" w:rsidRPr="004B07C8" w:rsidRDefault="00457225" w:rsidP="00457225">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utilities expenses</w:t>
            </w:r>
          </w:p>
        </w:tc>
        <w:tc>
          <w:tcPr>
            <w:tcW w:w="1440" w:type="dxa"/>
          </w:tcPr>
          <w:p w14:paraId="4A19A710" w14:textId="704B48C7"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922,240</w:t>
            </w:r>
          </w:p>
        </w:tc>
        <w:tc>
          <w:tcPr>
            <w:tcW w:w="1701" w:type="dxa"/>
          </w:tcPr>
          <w:p w14:paraId="552ADBD1" w14:textId="536BF74B"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683</w:t>
            </w:r>
            <w:r w:rsidRPr="004B07C8">
              <w:rPr>
                <w:rFonts w:ascii="Angsana New" w:hAnsi="Angsana New"/>
                <w:color w:val="000000"/>
                <w:sz w:val="28"/>
                <w:szCs w:val="28"/>
              </w:rPr>
              <w:t>,</w:t>
            </w:r>
            <w:r w:rsidRPr="004B07C8">
              <w:rPr>
                <w:rFonts w:ascii="Angsana New" w:hAnsi="Angsana New"/>
                <w:color w:val="000000"/>
                <w:sz w:val="28"/>
                <w:szCs w:val="28"/>
                <w:cs/>
              </w:rPr>
              <w:t>281</w:t>
            </w:r>
          </w:p>
        </w:tc>
        <w:tc>
          <w:tcPr>
            <w:tcW w:w="1449" w:type="dxa"/>
          </w:tcPr>
          <w:p w14:paraId="683FB3F2" w14:textId="5405B817"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549,421</w:t>
            </w:r>
          </w:p>
        </w:tc>
        <w:tc>
          <w:tcPr>
            <w:tcW w:w="1707" w:type="dxa"/>
            <w:vAlign w:val="center"/>
          </w:tcPr>
          <w:p w14:paraId="6EE72EA4" w14:textId="75B8FC07"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411,996</w:t>
            </w:r>
          </w:p>
        </w:tc>
      </w:tr>
      <w:tr w:rsidR="00457225" w:rsidRPr="004B07C8" w14:paraId="641A8AE6" w14:textId="77777777" w:rsidTr="00764B13">
        <w:trPr>
          <w:trHeight w:val="203"/>
        </w:trPr>
        <w:tc>
          <w:tcPr>
            <w:tcW w:w="3600" w:type="dxa"/>
          </w:tcPr>
          <w:p w14:paraId="6AA23181" w14:textId="19B59D6C" w:rsidR="00457225" w:rsidRPr="004B07C8" w:rsidRDefault="00457225" w:rsidP="00457225">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stationery and supplies expenses</w:t>
            </w:r>
          </w:p>
        </w:tc>
        <w:tc>
          <w:tcPr>
            <w:tcW w:w="1440" w:type="dxa"/>
          </w:tcPr>
          <w:p w14:paraId="6B520E6F" w14:textId="1333DB7A"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796,951</w:t>
            </w:r>
          </w:p>
        </w:tc>
        <w:tc>
          <w:tcPr>
            <w:tcW w:w="1701" w:type="dxa"/>
          </w:tcPr>
          <w:p w14:paraId="460099BB" w14:textId="6E043F66"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750</w:t>
            </w:r>
            <w:r w:rsidRPr="004B07C8">
              <w:rPr>
                <w:rFonts w:ascii="Angsana New" w:hAnsi="Angsana New"/>
                <w:color w:val="000000"/>
                <w:sz w:val="28"/>
                <w:szCs w:val="28"/>
              </w:rPr>
              <w:t>,</w:t>
            </w:r>
            <w:r w:rsidRPr="004B07C8">
              <w:rPr>
                <w:rFonts w:ascii="Angsana New" w:hAnsi="Angsana New"/>
                <w:color w:val="000000"/>
                <w:sz w:val="28"/>
                <w:szCs w:val="28"/>
                <w:cs/>
              </w:rPr>
              <w:t>205</w:t>
            </w:r>
          </w:p>
        </w:tc>
        <w:tc>
          <w:tcPr>
            <w:tcW w:w="1449" w:type="dxa"/>
          </w:tcPr>
          <w:p w14:paraId="201679DF" w14:textId="7A742C6F"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621,631</w:t>
            </w:r>
          </w:p>
        </w:tc>
        <w:tc>
          <w:tcPr>
            <w:tcW w:w="1707" w:type="dxa"/>
            <w:vAlign w:val="center"/>
          </w:tcPr>
          <w:p w14:paraId="194E18CF" w14:textId="54A99932"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452,396</w:t>
            </w:r>
          </w:p>
        </w:tc>
      </w:tr>
      <w:tr w:rsidR="00457225" w:rsidRPr="004B07C8" w14:paraId="2D30D5A2" w14:textId="77777777" w:rsidTr="00764B13">
        <w:trPr>
          <w:trHeight w:val="203"/>
        </w:trPr>
        <w:tc>
          <w:tcPr>
            <w:tcW w:w="3600" w:type="dxa"/>
          </w:tcPr>
          <w:p w14:paraId="7377E2B5" w14:textId="78895718" w:rsidR="00457225" w:rsidRPr="004B07C8" w:rsidRDefault="00457225" w:rsidP="00457225">
            <w:pPr>
              <w:pStyle w:val="ListParagraph"/>
              <w:numPr>
                <w:ilvl w:val="0"/>
                <w:numId w:val="30"/>
              </w:numPr>
              <w:tabs>
                <w:tab w:val="left" w:pos="8040"/>
              </w:tabs>
              <w:spacing w:line="240" w:lineRule="auto"/>
              <w:rPr>
                <w:rFonts w:ascii="Angsana New" w:hAnsi="Angsana New"/>
                <w:sz w:val="28"/>
                <w:szCs w:val="28"/>
                <w:cs/>
              </w:rPr>
            </w:pPr>
            <w:r w:rsidRPr="004B07C8">
              <w:rPr>
                <w:rFonts w:ascii="Angsana New" w:hAnsi="Angsana New"/>
                <w:sz w:val="28"/>
                <w:szCs w:val="28"/>
              </w:rPr>
              <w:t>others</w:t>
            </w:r>
          </w:p>
        </w:tc>
        <w:tc>
          <w:tcPr>
            <w:tcW w:w="1440" w:type="dxa"/>
          </w:tcPr>
          <w:p w14:paraId="59411C35" w14:textId="4777A16D"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3,265,467</w:t>
            </w:r>
          </w:p>
        </w:tc>
        <w:tc>
          <w:tcPr>
            <w:tcW w:w="1701" w:type="dxa"/>
          </w:tcPr>
          <w:p w14:paraId="31E4112B" w14:textId="377E0C43"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w:t>
            </w:r>
            <w:r w:rsidRPr="004B07C8">
              <w:rPr>
                <w:rFonts w:ascii="Angsana New" w:hAnsi="Angsana New"/>
                <w:color w:val="000000"/>
                <w:sz w:val="28"/>
                <w:szCs w:val="28"/>
              </w:rPr>
              <w:t>,</w:t>
            </w:r>
            <w:r w:rsidRPr="004B07C8">
              <w:rPr>
                <w:rFonts w:ascii="Angsana New" w:hAnsi="Angsana New"/>
                <w:color w:val="000000"/>
                <w:sz w:val="28"/>
                <w:szCs w:val="28"/>
                <w:cs/>
              </w:rPr>
              <w:t>896</w:t>
            </w:r>
            <w:r w:rsidRPr="004B07C8">
              <w:rPr>
                <w:rFonts w:ascii="Angsana New" w:hAnsi="Angsana New"/>
                <w:color w:val="000000"/>
                <w:sz w:val="28"/>
                <w:szCs w:val="28"/>
              </w:rPr>
              <w:t>,</w:t>
            </w:r>
            <w:r w:rsidRPr="004B07C8">
              <w:rPr>
                <w:rFonts w:ascii="Angsana New" w:hAnsi="Angsana New"/>
                <w:color w:val="000000"/>
                <w:sz w:val="28"/>
                <w:szCs w:val="28"/>
                <w:cs/>
              </w:rPr>
              <w:t>471</w:t>
            </w:r>
          </w:p>
        </w:tc>
        <w:tc>
          <w:tcPr>
            <w:tcW w:w="1449" w:type="dxa"/>
          </w:tcPr>
          <w:p w14:paraId="15737863" w14:textId="55D9959C"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1,305,052</w:t>
            </w:r>
          </w:p>
        </w:tc>
        <w:tc>
          <w:tcPr>
            <w:tcW w:w="1707" w:type="dxa"/>
            <w:vAlign w:val="center"/>
          </w:tcPr>
          <w:p w14:paraId="09DE38AC" w14:textId="0966E85C"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1,926,258</w:t>
            </w:r>
          </w:p>
        </w:tc>
      </w:tr>
      <w:tr w:rsidR="00457225" w:rsidRPr="004B07C8" w14:paraId="1C534F78" w14:textId="77777777" w:rsidTr="00764B13">
        <w:trPr>
          <w:trHeight w:val="203"/>
        </w:trPr>
        <w:tc>
          <w:tcPr>
            <w:tcW w:w="3600" w:type="dxa"/>
          </w:tcPr>
          <w:p w14:paraId="1186E269" w14:textId="6A8E0F29" w:rsidR="00457225" w:rsidRPr="004B07C8" w:rsidRDefault="00457225" w:rsidP="00457225">
            <w:pPr>
              <w:tabs>
                <w:tab w:val="left" w:pos="8040"/>
              </w:tabs>
              <w:spacing w:line="240" w:lineRule="auto"/>
              <w:ind w:firstLine="182"/>
              <w:rPr>
                <w:rFonts w:ascii="Angsana New" w:hAnsi="Angsana New"/>
                <w:sz w:val="28"/>
                <w:szCs w:val="28"/>
                <w:cs/>
              </w:rPr>
            </w:pPr>
            <w:r w:rsidRPr="004B07C8">
              <w:rPr>
                <w:rFonts w:ascii="Angsana New" w:hAnsi="Angsana New"/>
                <w:sz w:val="28"/>
                <w:szCs w:val="28"/>
              </w:rPr>
              <w:t>Amounts due to the Revenue Department</w:t>
            </w:r>
          </w:p>
        </w:tc>
        <w:tc>
          <w:tcPr>
            <w:tcW w:w="1440" w:type="dxa"/>
          </w:tcPr>
          <w:p w14:paraId="3320B987" w14:textId="556E0E06"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698,484</w:t>
            </w:r>
          </w:p>
        </w:tc>
        <w:tc>
          <w:tcPr>
            <w:tcW w:w="1701" w:type="dxa"/>
            <w:vAlign w:val="bottom"/>
          </w:tcPr>
          <w:p w14:paraId="03F57CB5" w14:textId="21A078D0"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783</w:t>
            </w:r>
            <w:r w:rsidRPr="004B07C8">
              <w:rPr>
                <w:rFonts w:ascii="Angsana New" w:hAnsi="Angsana New"/>
                <w:color w:val="000000"/>
                <w:sz w:val="28"/>
                <w:szCs w:val="28"/>
              </w:rPr>
              <w:t>,</w:t>
            </w:r>
            <w:r w:rsidRPr="004B07C8">
              <w:rPr>
                <w:rFonts w:ascii="Angsana New" w:hAnsi="Angsana New"/>
                <w:color w:val="000000"/>
                <w:sz w:val="28"/>
                <w:szCs w:val="28"/>
                <w:cs/>
              </w:rPr>
              <w:t>461</w:t>
            </w:r>
          </w:p>
        </w:tc>
        <w:tc>
          <w:tcPr>
            <w:tcW w:w="1449" w:type="dxa"/>
          </w:tcPr>
          <w:p w14:paraId="7EA88DF6" w14:textId="174D621B"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416,585</w:t>
            </w:r>
          </w:p>
        </w:tc>
        <w:tc>
          <w:tcPr>
            <w:tcW w:w="1707" w:type="dxa"/>
          </w:tcPr>
          <w:p w14:paraId="7A57FB5E" w14:textId="4376C591" w:rsidR="00457225" w:rsidRPr="004B07C8" w:rsidRDefault="00457225"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504</w:t>
            </w:r>
            <w:r w:rsidRPr="004B07C8">
              <w:rPr>
                <w:rFonts w:ascii="Angsana New" w:hAnsi="Angsana New"/>
                <w:color w:val="000000"/>
                <w:sz w:val="28"/>
                <w:szCs w:val="28"/>
              </w:rPr>
              <w:t>,</w:t>
            </w:r>
            <w:r w:rsidRPr="004B07C8">
              <w:rPr>
                <w:rFonts w:ascii="Angsana New" w:hAnsi="Angsana New"/>
                <w:color w:val="000000"/>
                <w:sz w:val="28"/>
                <w:szCs w:val="28"/>
                <w:cs/>
              </w:rPr>
              <w:t>17</w:t>
            </w:r>
            <w:r w:rsidRPr="004B07C8">
              <w:rPr>
                <w:rFonts w:ascii="Angsana New" w:hAnsi="Angsana New" w:hint="cs"/>
                <w:color w:val="000000"/>
                <w:sz w:val="28"/>
                <w:szCs w:val="28"/>
                <w:cs/>
              </w:rPr>
              <w:t>1</w:t>
            </w:r>
          </w:p>
        </w:tc>
      </w:tr>
      <w:tr w:rsidR="00457225" w:rsidRPr="004B07C8" w14:paraId="46B1C9FB" w14:textId="77777777" w:rsidTr="00764B13">
        <w:trPr>
          <w:trHeight w:val="203"/>
        </w:trPr>
        <w:tc>
          <w:tcPr>
            <w:tcW w:w="3600" w:type="dxa"/>
          </w:tcPr>
          <w:p w14:paraId="00F90A94" w14:textId="591A8004" w:rsidR="00457225" w:rsidRPr="004B07C8" w:rsidRDefault="00457225" w:rsidP="00457225">
            <w:pPr>
              <w:tabs>
                <w:tab w:val="left" w:pos="8040"/>
              </w:tabs>
              <w:spacing w:line="240" w:lineRule="auto"/>
              <w:ind w:firstLine="182"/>
              <w:rPr>
                <w:rFonts w:ascii="Angsana New" w:hAnsi="Angsana New"/>
                <w:sz w:val="28"/>
                <w:szCs w:val="28"/>
                <w:cs/>
              </w:rPr>
            </w:pPr>
            <w:r w:rsidRPr="004B07C8">
              <w:rPr>
                <w:rFonts w:ascii="Angsana New" w:hAnsi="Angsana New"/>
                <w:sz w:val="28"/>
                <w:szCs w:val="28"/>
              </w:rPr>
              <w:t>Other payables</w:t>
            </w:r>
          </w:p>
        </w:tc>
        <w:tc>
          <w:tcPr>
            <w:tcW w:w="1440" w:type="dxa"/>
          </w:tcPr>
          <w:p w14:paraId="6D178423" w14:textId="7A1CEED1" w:rsidR="00457225" w:rsidRPr="004B07C8" w:rsidRDefault="00457225" w:rsidP="00A70866">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744,969</w:t>
            </w:r>
          </w:p>
        </w:tc>
        <w:tc>
          <w:tcPr>
            <w:tcW w:w="1701" w:type="dxa"/>
          </w:tcPr>
          <w:p w14:paraId="3A3531A5" w14:textId="31A28430" w:rsidR="00457225" w:rsidRPr="004B07C8" w:rsidRDefault="00457225"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696</w:t>
            </w:r>
            <w:r w:rsidRPr="004B07C8">
              <w:rPr>
                <w:rFonts w:ascii="Angsana New" w:hAnsi="Angsana New"/>
                <w:color w:val="000000"/>
                <w:sz w:val="28"/>
                <w:szCs w:val="28"/>
              </w:rPr>
              <w:t>,</w:t>
            </w:r>
            <w:r w:rsidRPr="004B07C8">
              <w:rPr>
                <w:rFonts w:ascii="Angsana New" w:hAnsi="Angsana New"/>
                <w:color w:val="000000"/>
                <w:sz w:val="28"/>
                <w:szCs w:val="28"/>
                <w:cs/>
              </w:rPr>
              <w:t>798</w:t>
            </w:r>
          </w:p>
        </w:tc>
        <w:tc>
          <w:tcPr>
            <w:tcW w:w="1449" w:type="dxa"/>
          </w:tcPr>
          <w:p w14:paraId="1393AA55" w14:textId="0EB976E2" w:rsidR="00457225" w:rsidRPr="004B07C8" w:rsidRDefault="00457225"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407,093</w:t>
            </w:r>
          </w:p>
        </w:tc>
        <w:tc>
          <w:tcPr>
            <w:tcW w:w="1707" w:type="dxa"/>
          </w:tcPr>
          <w:p w14:paraId="73595F81" w14:textId="4ECC03C5" w:rsidR="00457225" w:rsidRPr="004B07C8" w:rsidRDefault="00457225" w:rsidP="00A70866">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376</w:t>
            </w:r>
            <w:r w:rsidRPr="004B07C8">
              <w:rPr>
                <w:rFonts w:ascii="Angsana New" w:hAnsi="Angsana New"/>
                <w:color w:val="000000"/>
                <w:sz w:val="28"/>
                <w:szCs w:val="28"/>
              </w:rPr>
              <w:t>,</w:t>
            </w:r>
            <w:r w:rsidRPr="004B07C8">
              <w:rPr>
                <w:rFonts w:ascii="Angsana New" w:hAnsi="Angsana New"/>
                <w:color w:val="000000"/>
                <w:sz w:val="28"/>
                <w:szCs w:val="28"/>
                <w:cs/>
              </w:rPr>
              <w:t>59</w:t>
            </w:r>
            <w:r w:rsidRPr="004B07C8">
              <w:rPr>
                <w:rFonts w:ascii="Angsana New" w:hAnsi="Angsana New" w:hint="cs"/>
                <w:color w:val="000000"/>
                <w:sz w:val="28"/>
                <w:szCs w:val="28"/>
                <w:cs/>
              </w:rPr>
              <w:t>6</w:t>
            </w:r>
          </w:p>
        </w:tc>
      </w:tr>
      <w:tr w:rsidR="00457225" w:rsidRPr="004B07C8" w14:paraId="42E93FAB" w14:textId="77777777" w:rsidTr="00764B13">
        <w:trPr>
          <w:trHeight w:val="204"/>
        </w:trPr>
        <w:tc>
          <w:tcPr>
            <w:tcW w:w="3600" w:type="dxa"/>
          </w:tcPr>
          <w:p w14:paraId="287942CE" w14:textId="24C5ED77" w:rsidR="00457225" w:rsidRPr="004B07C8" w:rsidRDefault="00457225" w:rsidP="00457225">
            <w:pPr>
              <w:spacing w:line="240" w:lineRule="auto"/>
              <w:ind w:left="318" w:hanging="318"/>
              <w:jc w:val="thaiDistribute"/>
              <w:rPr>
                <w:rFonts w:ascii="Angsana New" w:hAnsi="Angsana New"/>
                <w:sz w:val="28"/>
                <w:szCs w:val="28"/>
                <w:cs/>
                <w:lang w:val="en-US"/>
              </w:rPr>
            </w:pPr>
            <w:r w:rsidRPr="004B07C8">
              <w:rPr>
                <w:rFonts w:ascii="Angsana New" w:hAnsi="Angsana New"/>
                <w:sz w:val="28"/>
                <w:szCs w:val="28"/>
                <w:lang w:val="en-US"/>
              </w:rPr>
              <w:t>Total trade and other current payables</w:t>
            </w:r>
          </w:p>
        </w:tc>
        <w:tc>
          <w:tcPr>
            <w:tcW w:w="1440" w:type="dxa"/>
          </w:tcPr>
          <w:p w14:paraId="6FC5A66B" w14:textId="4302C4AE" w:rsidR="00457225" w:rsidRPr="004B07C8" w:rsidRDefault="00457225"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34,270,265</w:t>
            </w:r>
          </w:p>
        </w:tc>
        <w:tc>
          <w:tcPr>
            <w:tcW w:w="1701" w:type="dxa"/>
          </w:tcPr>
          <w:p w14:paraId="4DAB4E63" w14:textId="2D4058BA" w:rsidR="00457225" w:rsidRPr="004B07C8" w:rsidRDefault="00457225"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38</w:t>
            </w:r>
            <w:r w:rsidRPr="004B07C8">
              <w:rPr>
                <w:rFonts w:ascii="Angsana New" w:hAnsi="Angsana New"/>
                <w:color w:val="000000"/>
                <w:sz w:val="28"/>
                <w:szCs w:val="28"/>
              </w:rPr>
              <w:t>,</w:t>
            </w:r>
            <w:r w:rsidRPr="004B07C8">
              <w:rPr>
                <w:rFonts w:ascii="Angsana New" w:hAnsi="Angsana New"/>
                <w:color w:val="000000"/>
                <w:sz w:val="28"/>
                <w:szCs w:val="28"/>
                <w:cs/>
              </w:rPr>
              <w:t>349</w:t>
            </w:r>
            <w:r w:rsidRPr="004B07C8">
              <w:rPr>
                <w:rFonts w:ascii="Angsana New" w:hAnsi="Angsana New"/>
                <w:color w:val="000000"/>
                <w:sz w:val="28"/>
                <w:szCs w:val="28"/>
              </w:rPr>
              <w:t>,</w:t>
            </w:r>
            <w:r w:rsidRPr="004B07C8">
              <w:rPr>
                <w:rFonts w:ascii="Angsana New" w:hAnsi="Angsana New"/>
                <w:color w:val="000000"/>
                <w:sz w:val="28"/>
                <w:szCs w:val="28"/>
                <w:cs/>
              </w:rPr>
              <w:t>275</w:t>
            </w:r>
          </w:p>
        </w:tc>
        <w:tc>
          <w:tcPr>
            <w:tcW w:w="1449" w:type="dxa"/>
          </w:tcPr>
          <w:p w14:paraId="4F0494A1" w14:textId="7C12841B" w:rsidR="00457225" w:rsidRPr="004B07C8" w:rsidRDefault="00457225"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15,349,941</w:t>
            </w:r>
          </w:p>
        </w:tc>
        <w:tc>
          <w:tcPr>
            <w:tcW w:w="1707" w:type="dxa"/>
          </w:tcPr>
          <w:p w14:paraId="4C35B18D" w14:textId="42F10FAB" w:rsidR="00457225" w:rsidRPr="004B07C8" w:rsidRDefault="00457225"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13</w:t>
            </w:r>
            <w:r w:rsidRPr="004B07C8">
              <w:rPr>
                <w:rFonts w:ascii="Angsana New" w:hAnsi="Angsana New"/>
                <w:color w:val="000000"/>
                <w:sz w:val="28"/>
                <w:szCs w:val="28"/>
              </w:rPr>
              <w:t>,</w:t>
            </w:r>
            <w:r w:rsidRPr="004B07C8">
              <w:rPr>
                <w:rFonts w:ascii="Angsana New" w:hAnsi="Angsana New"/>
                <w:color w:val="000000"/>
                <w:sz w:val="28"/>
                <w:szCs w:val="28"/>
                <w:cs/>
              </w:rPr>
              <w:t>736</w:t>
            </w:r>
            <w:r w:rsidRPr="004B07C8">
              <w:rPr>
                <w:rFonts w:ascii="Angsana New" w:hAnsi="Angsana New"/>
                <w:color w:val="000000"/>
                <w:sz w:val="28"/>
                <w:szCs w:val="28"/>
              </w:rPr>
              <w:t>,</w:t>
            </w:r>
            <w:r w:rsidRPr="004B07C8">
              <w:rPr>
                <w:rFonts w:ascii="Angsana New" w:hAnsi="Angsana New"/>
                <w:color w:val="000000"/>
                <w:sz w:val="28"/>
                <w:szCs w:val="28"/>
                <w:cs/>
              </w:rPr>
              <w:t>757</w:t>
            </w:r>
          </w:p>
        </w:tc>
      </w:tr>
      <w:bookmarkEnd w:id="9"/>
    </w:tbl>
    <w:p w14:paraId="7075A3AE" w14:textId="6C154DB5" w:rsidR="00B3585A" w:rsidRPr="004B07C8" w:rsidRDefault="00B3585A" w:rsidP="00C30693">
      <w:pPr>
        <w:tabs>
          <w:tab w:val="left" w:pos="513"/>
          <w:tab w:val="decimal" w:pos="7920"/>
        </w:tabs>
        <w:spacing w:line="240" w:lineRule="exact"/>
        <w:ind w:left="1238"/>
        <w:jc w:val="both"/>
        <w:rPr>
          <w:rFonts w:ascii="Angsana New" w:hAnsi="Angsana New"/>
          <w:b/>
          <w:bCs/>
          <w:sz w:val="28"/>
          <w:szCs w:val="28"/>
        </w:rPr>
      </w:pPr>
    </w:p>
    <w:p w14:paraId="52A6CE32" w14:textId="6025022D" w:rsidR="00EA25DE" w:rsidRPr="004B07C8" w:rsidRDefault="009F3060" w:rsidP="00764B13">
      <w:pPr>
        <w:tabs>
          <w:tab w:val="left" w:pos="990"/>
        </w:tabs>
        <w:spacing w:before="240" w:line="240" w:lineRule="auto"/>
        <w:ind w:left="360"/>
        <w:jc w:val="thaiDistribute"/>
        <w:rPr>
          <w:rFonts w:ascii="Angsana New" w:hAnsi="Angsana New"/>
          <w:sz w:val="28"/>
          <w:szCs w:val="28"/>
        </w:rPr>
      </w:pPr>
      <w:r w:rsidRPr="004B07C8">
        <w:rPr>
          <w:rFonts w:ascii="Angsana New" w:hAnsi="Angsana New"/>
          <w:sz w:val="28"/>
          <w:szCs w:val="28"/>
        </w:rPr>
        <w:t xml:space="preserve">During the </w:t>
      </w:r>
      <w:r w:rsidR="00F67146" w:rsidRPr="004B07C8">
        <w:rPr>
          <w:rFonts w:ascii="Angsana New" w:hAnsi="Angsana New" w:hint="cs"/>
          <w:sz w:val="28"/>
          <w:szCs w:val="28"/>
          <w:cs/>
        </w:rPr>
        <w:t>3</w:t>
      </w:r>
      <w:r w:rsidRPr="004B07C8">
        <w:rPr>
          <w:rFonts w:ascii="Angsana New" w:hAnsi="Angsana New"/>
          <w:sz w:val="28"/>
          <w:szCs w:val="28"/>
        </w:rPr>
        <w:t xml:space="preserve">-month period ended </w:t>
      </w:r>
      <w:r w:rsidR="00F67146" w:rsidRPr="004B07C8">
        <w:rPr>
          <w:rFonts w:ascii="Angsana New" w:hAnsi="Angsana New"/>
          <w:sz w:val="28"/>
          <w:szCs w:val="28"/>
          <w:lang w:val="en-US"/>
        </w:rPr>
        <w:t>March 31,</w:t>
      </w:r>
      <w:r w:rsidRPr="004B07C8">
        <w:rPr>
          <w:rFonts w:ascii="Angsana New" w:hAnsi="Angsana New"/>
          <w:sz w:val="28"/>
          <w:szCs w:val="28"/>
        </w:rPr>
        <w:t xml:space="preserve"> </w:t>
      </w:r>
      <w:r w:rsidR="008C7087">
        <w:rPr>
          <w:rFonts w:ascii="Angsana New" w:hAnsi="Angsana New"/>
          <w:sz w:val="28"/>
          <w:szCs w:val="28"/>
        </w:rPr>
        <w:t>2026</w:t>
      </w:r>
      <w:r w:rsidRPr="004B07C8">
        <w:rPr>
          <w:rFonts w:ascii="Angsana New" w:hAnsi="Angsana New"/>
          <w:sz w:val="28"/>
          <w:szCs w:val="28"/>
        </w:rPr>
        <w:t xml:space="preserve">, revenue recognised in the current reporting period included carried-forward advance received for hospital services in consolidated financial information of Baht </w:t>
      </w:r>
      <w:r w:rsidR="00F67146" w:rsidRPr="004B07C8">
        <w:rPr>
          <w:rFonts w:ascii="Angsana New" w:hAnsi="Angsana New"/>
          <w:sz w:val="28"/>
          <w:szCs w:val="28"/>
        </w:rPr>
        <w:t>163,488</w:t>
      </w:r>
      <w:r w:rsidRPr="004B07C8">
        <w:rPr>
          <w:rFonts w:ascii="Angsana New" w:hAnsi="Angsana New"/>
          <w:sz w:val="28"/>
          <w:szCs w:val="28"/>
          <w:cs/>
        </w:rPr>
        <w:t xml:space="preserve"> </w:t>
      </w:r>
      <w:r w:rsidRPr="004B07C8">
        <w:rPr>
          <w:rFonts w:ascii="Angsana New" w:hAnsi="Angsana New"/>
          <w:sz w:val="28"/>
          <w:szCs w:val="28"/>
        </w:rPr>
        <w:t xml:space="preserve">and in separated financial information for Baht </w:t>
      </w:r>
      <w:r w:rsidR="00F67146" w:rsidRPr="004B07C8">
        <w:rPr>
          <w:rFonts w:ascii="Angsana New" w:hAnsi="Angsana New"/>
          <w:sz w:val="28"/>
          <w:szCs w:val="28"/>
        </w:rPr>
        <w:t>146,088</w:t>
      </w:r>
      <w:r w:rsidRPr="004B07C8">
        <w:rPr>
          <w:rFonts w:ascii="Angsana New" w:hAnsi="Angsana New"/>
          <w:sz w:val="28"/>
          <w:szCs w:val="28"/>
          <w:cs/>
        </w:rPr>
        <w:t>.</w:t>
      </w:r>
    </w:p>
    <w:p w14:paraId="6273BB9D" w14:textId="77777777" w:rsidR="006F71FB" w:rsidRPr="004B07C8" w:rsidRDefault="006F71FB" w:rsidP="00764B13">
      <w:pPr>
        <w:tabs>
          <w:tab w:val="left" w:pos="990"/>
        </w:tabs>
        <w:spacing w:before="240" w:line="240" w:lineRule="auto"/>
        <w:ind w:left="360"/>
        <w:jc w:val="thaiDistribute"/>
        <w:rPr>
          <w:rFonts w:ascii="Angsana New" w:hAnsi="Angsana New"/>
          <w:sz w:val="28"/>
          <w:szCs w:val="28"/>
        </w:rPr>
      </w:pPr>
    </w:p>
    <w:p w14:paraId="3B8C1540"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1B980F44"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7A2009EF"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7CE66D7D" w14:textId="77777777" w:rsidR="006F71FB" w:rsidRPr="004B07C8" w:rsidRDefault="006F71FB" w:rsidP="00EA25DE">
      <w:pPr>
        <w:tabs>
          <w:tab w:val="left" w:pos="990"/>
        </w:tabs>
        <w:spacing w:before="240" w:line="240" w:lineRule="auto"/>
        <w:jc w:val="thaiDistribute"/>
        <w:rPr>
          <w:rFonts w:ascii="Angsana New" w:hAnsi="Angsana New"/>
          <w:sz w:val="28"/>
          <w:szCs w:val="28"/>
        </w:rPr>
      </w:pPr>
    </w:p>
    <w:p w14:paraId="61F82702" w14:textId="77777777" w:rsidR="00501007" w:rsidRDefault="00501007">
      <w:pPr>
        <w:spacing w:line="240" w:lineRule="auto"/>
        <w:rPr>
          <w:rFonts w:ascii="Angsana New" w:hAnsi="Angsana New"/>
          <w:b/>
          <w:bCs/>
          <w:sz w:val="28"/>
          <w:szCs w:val="28"/>
        </w:rPr>
      </w:pPr>
      <w:r>
        <w:rPr>
          <w:rFonts w:ascii="Angsana New" w:hAnsi="Angsana New"/>
          <w:b/>
          <w:bCs/>
          <w:sz w:val="28"/>
          <w:szCs w:val="28"/>
        </w:rPr>
        <w:br w:type="page"/>
      </w:r>
    </w:p>
    <w:p w14:paraId="2EDD627D" w14:textId="76ACE5C8" w:rsidR="00EB3C96" w:rsidRPr="004B07C8" w:rsidRDefault="002F1C5B"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Long-term loans from a financial institution</w:t>
      </w:r>
    </w:p>
    <w:p w14:paraId="223CFBB5" w14:textId="7767092D" w:rsidR="0039164A" w:rsidRPr="004B07C8" w:rsidRDefault="003A48D8" w:rsidP="00764B13">
      <w:pPr>
        <w:tabs>
          <w:tab w:val="decimal" w:pos="7920"/>
        </w:tabs>
        <w:spacing w:line="240" w:lineRule="atLeast"/>
        <w:ind w:left="360"/>
        <w:rPr>
          <w:rFonts w:ascii="Angsana New" w:hAnsi="Angsana New"/>
          <w:sz w:val="28"/>
          <w:szCs w:val="28"/>
          <w:cs/>
        </w:rPr>
      </w:pPr>
      <w:r w:rsidRPr="004B07C8">
        <w:rPr>
          <w:rFonts w:ascii="Angsana New" w:hAnsi="Angsana New"/>
          <w:sz w:val="28"/>
          <w:szCs w:val="28"/>
        </w:rPr>
        <w:t xml:space="preserve">Outstanding balances of long-term loans from a financial institution as at March 31,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 xml:space="preserve">and December 31,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are summarised as follows:</w:t>
      </w:r>
    </w:p>
    <w:p w14:paraId="26F93261" w14:textId="77777777" w:rsidR="00713F8C" w:rsidRPr="004B07C8" w:rsidRDefault="00713F8C" w:rsidP="00C30693">
      <w:pPr>
        <w:tabs>
          <w:tab w:val="left" w:pos="513"/>
          <w:tab w:val="decimal" w:pos="7920"/>
        </w:tabs>
        <w:spacing w:line="240" w:lineRule="exact"/>
        <w:ind w:left="1238"/>
        <w:jc w:val="both"/>
        <w:rPr>
          <w:rFonts w:ascii="Angsana New" w:hAnsi="Angsana New"/>
          <w:b/>
          <w:bCs/>
          <w:sz w:val="28"/>
          <w:szCs w:val="28"/>
        </w:rPr>
      </w:pPr>
    </w:p>
    <w:tbl>
      <w:tblPr>
        <w:tblW w:w="9892" w:type="dxa"/>
        <w:tblInd w:w="288" w:type="dxa"/>
        <w:tblLayout w:type="fixed"/>
        <w:tblLook w:val="0000" w:firstRow="0" w:lastRow="0" w:firstColumn="0" w:lastColumn="0" w:noHBand="0" w:noVBand="0"/>
      </w:tblPr>
      <w:tblGrid>
        <w:gridCol w:w="3510"/>
        <w:gridCol w:w="1531"/>
        <w:gridCol w:w="1701"/>
        <w:gridCol w:w="1448"/>
        <w:gridCol w:w="1702"/>
      </w:tblGrid>
      <w:tr w:rsidR="002D4F66" w:rsidRPr="004B07C8" w14:paraId="3F63ABC6" w14:textId="77777777" w:rsidTr="00764B13">
        <w:tc>
          <w:tcPr>
            <w:tcW w:w="3510" w:type="dxa"/>
          </w:tcPr>
          <w:p w14:paraId="1BDDD140" w14:textId="77777777" w:rsidR="002D4F66" w:rsidRPr="004B07C8" w:rsidRDefault="002D4F66" w:rsidP="002D4F66">
            <w:pPr>
              <w:spacing w:line="360" w:lineRule="exact"/>
              <w:ind w:left="-18" w:right="36"/>
              <w:jc w:val="center"/>
              <w:rPr>
                <w:rFonts w:ascii="Angsana New" w:hAnsi="Angsana New"/>
                <w:color w:val="000000"/>
                <w:sz w:val="28"/>
                <w:szCs w:val="28"/>
              </w:rPr>
            </w:pPr>
          </w:p>
        </w:tc>
        <w:tc>
          <w:tcPr>
            <w:tcW w:w="1531" w:type="dxa"/>
          </w:tcPr>
          <w:p w14:paraId="27B1399A" w14:textId="77777777" w:rsidR="002D4F66" w:rsidRPr="004B07C8" w:rsidRDefault="002D4F66" w:rsidP="002D4F66">
            <w:pPr>
              <w:spacing w:line="360" w:lineRule="exact"/>
              <w:ind w:right="25"/>
              <w:jc w:val="right"/>
              <w:rPr>
                <w:rFonts w:ascii="Angsana New" w:hAnsi="Angsana New"/>
                <w:color w:val="000000"/>
                <w:sz w:val="28"/>
                <w:szCs w:val="28"/>
              </w:rPr>
            </w:pPr>
          </w:p>
        </w:tc>
        <w:tc>
          <w:tcPr>
            <w:tcW w:w="1701" w:type="dxa"/>
          </w:tcPr>
          <w:p w14:paraId="54FB8902" w14:textId="77777777" w:rsidR="002D4F66" w:rsidRPr="004B07C8" w:rsidRDefault="002D4F66" w:rsidP="002D4F66">
            <w:pPr>
              <w:spacing w:line="360" w:lineRule="exact"/>
              <w:ind w:right="25"/>
              <w:jc w:val="right"/>
              <w:rPr>
                <w:rFonts w:ascii="Angsana New" w:hAnsi="Angsana New"/>
                <w:color w:val="000000"/>
                <w:sz w:val="28"/>
                <w:szCs w:val="28"/>
              </w:rPr>
            </w:pPr>
          </w:p>
        </w:tc>
        <w:tc>
          <w:tcPr>
            <w:tcW w:w="3150" w:type="dxa"/>
            <w:gridSpan w:val="2"/>
          </w:tcPr>
          <w:p w14:paraId="08EE774E" w14:textId="55BD3822" w:rsidR="002D4F66" w:rsidRPr="004B07C8" w:rsidRDefault="002D4F66" w:rsidP="002D4F66">
            <w:pPr>
              <w:pStyle w:val="1"/>
              <w:pBdr>
                <w:bottom w:val="none" w:sz="0" w:space="0" w:color="auto"/>
              </w:pBdr>
              <w:spacing w:line="360" w:lineRule="exact"/>
              <w:rPr>
                <w:color w:val="000000"/>
                <w:sz w:val="28"/>
                <w:szCs w:val="28"/>
                <w:cs/>
              </w:rPr>
            </w:pPr>
            <w:r w:rsidRPr="004B07C8">
              <w:rPr>
                <w:color w:val="000000"/>
                <w:sz w:val="28"/>
                <w:szCs w:val="28"/>
              </w:rPr>
              <w:t>(Unit: Baht)</w:t>
            </w:r>
          </w:p>
        </w:tc>
      </w:tr>
      <w:tr w:rsidR="002D4F66" w:rsidRPr="004B07C8" w14:paraId="403EC62A" w14:textId="77777777" w:rsidTr="00764B13">
        <w:tc>
          <w:tcPr>
            <w:tcW w:w="3510" w:type="dxa"/>
          </w:tcPr>
          <w:p w14:paraId="6DC1ACDC" w14:textId="77777777" w:rsidR="002D4F66" w:rsidRPr="004B07C8" w:rsidRDefault="002D4F66" w:rsidP="002D4F66">
            <w:pPr>
              <w:spacing w:line="360" w:lineRule="exact"/>
              <w:ind w:left="-18" w:right="36"/>
              <w:jc w:val="center"/>
              <w:rPr>
                <w:rFonts w:ascii="Angsana New" w:hAnsi="Angsana New"/>
                <w:color w:val="000000"/>
                <w:sz w:val="28"/>
                <w:szCs w:val="28"/>
              </w:rPr>
            </w:pPr>
          </w:p>
        </w:tc>
        <w:tc>
          <w:tcPr>
            <w:tcW w:w="3232" w:type="dxa"/>
            <w:gridSpan w:val="2"/>
          </w:tcPr>
          <w:p w14:paraId="3A115D46" w14:textId="66A1C925" w:rsidR="002D4F66" w:rsidRPr="004B07C8" w:rsidRDefault="002D4F66" w:rsidP="002D4F66">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150" w:type="dxa"/>
            <w:gridSpan w:val="2"/>
          </w:tcPr>
          <w:p w14:paraId="3245F117" w14:textId="29809A35" w:rsidR="002D4F66" w:rsidRPr="004B07C8" w:rsidRDefault="002D4F66" w:rsidP="002D4F66">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2D4F66" w:rsidRPr="004B07C8" w14:paraId="2590DA1E" w14:textId="77777777" w:rsidTr="00764B13">
        <w:tc>
          <w:tcPr>
            <w:tcW w:w="3510" w:type="dxa"/>
          </w:tcPr>
          <w:p w14:paraId="434505AF" w14:textId="77777777" w:rsidR="002D4F66" w:rsidRPr="004B07C8" w:rsidRDefault="002D4F66" w:rsidP="002D4F66">
            <w:pPr>
              <w:spacing w:line="360" w:lineRule="exact"/>
              <w:ind w:right="36"/>
              <w:rPr>
                <w:rFonts w:ascii="Angsana New" w:hAnsi="Angsana New"/>
                <w:color w:val="000000"/>
                <w:sz w:val="28"/>
                <w:szCs w:val="28"/>
                <w:cs/>
              </w:rPr>
            </w:pPr>
          </w:p>
        </w:tc>
        <w:tc>
          <w:tcPr>
            <w:tcW w:w="1531" w:type="dxa"/>
          </w:tcPr>
          <w:p w14:paraId="49F7EEE7" w14:textId="754E54AE" w:rsidR="002D4F66" w:rsidRPr="004B07C8" w:rsidRDefault="002D4F66" w:rsidP="002D4F66">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4794F613" w14:textId="60008B1D" w:rsidR="002D4F66" w:rsidRPr="004B07C8" w:rsidRDefault="002D4F66" w:rsidP="002D4F66">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448" w:type="dxa"/>
          </w:tcPr>
          <w:p w14:paraId="7B915E0E" w14:textId="7E08710C" w:rsidR="002D4F66" w:rsidRPr="004B07C8" w:rsidRDefault="002D4F66" w:rsidP="002D4F66">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12D236E6" w14:textId="360BD2B7" w:rsidR="002D4F66" w:rsidRPr="004B07C8" w:rsidRDefault="002D4F66" w:rsidP="002D4F66">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47A8ECE8" w14:textId="77777777" w:rsidTr="00764B13">
        <w:tc>
          <w:tcPr>
            <w:tcW w:w="3510" w:type="dxa"/>
          </w:tcPr>
          <w:p w14:paraId="6CB8B90A" w14:textId="77777777" w:rsidR="0036512B" w:rsidRPr="004B07C8" w:rsidRDefault="0036512B" w:rsidP="008B4415">
            <w:pPr>
              <w:spacing w:line="240" w:lineRule="auto"/>
              <w:ind w:right="36"/>
              <w:rPr>
                <w:rFonts w:ascii="Angsana New" w:hAnsi="Angsana New"/>
                <w:color w:val="000000"/>
                <w:sz w:val="14"/>
                <w:szCs w:val="14"/>
                <w:cs/>
              </w:rPr>
            </w:pPr>
          </w:p>
        </w:tc>
        <w:tc>
          <w:tcPr>
            <w:tcW w:w="1531" w:type="dxa"/>
          </w:tcPr>
          <w:p w14:paraId="059FB5D0" w14:textId="77777777" w:rsidR="0036512B" w:rsidRPr="004B07C8" w:rsidRDefault="0036512B" w:rsidP="008B4415">
            <w:pPr>
              <w:pStyle w:val="1"/>
              <w:pBdr>
                <w:bottom w:val="none" w:sz="0" w:space="0" w:color="auto"/>
              </w:pBdr>
              <w:jc w:val="center"/>
              <w:rPr>
                <w:color w:val="000000"/>
                <w:sz w:val="14"/>
                <w:szCs w:val="14"/>
              </w:rPr>
            </w:pPr>
          </w:p>
        </w:tc>
        <w:tc>
          <w:tcPr>
            <w:tcW w:w="1701" w:type="dxa"/>
          </w:tcPr>
          <w:p w14:paraId="5B0EA5BB" w14:textId="77777777" w:rsidR="0036512B" w:rsidRPr="004B07C8" w:rsidRDefault="0036512B" w:rsidP="008B4415">
            <w:pPr>
              <w:pStyle w:val="1"/>
              <w:pBdr>
                <w:bottom w:val="none" w:sz="0" w:space="0" w:color="auto"/>
              </w:pBdr>
              <w:jc w:val="center"/>
              <w:rPr>
                <w:color w:val="000000"/>
                <w:sz w:val="14"/>
                <w:szCs w:val="14"/>
              </w:rPr>
            </w:pPr>
          </w:p>
        </w:tc>
        <w:tc>
          <w:tcPr>
            <w:tcW w:w="1448" w:type="dxa"/>
          </w:tcPr>
          <w:p w14:paraId="76D5066A" w14:textId="77777777" w:rsidR="0036512B" w:rsidRPr="004B07C8" w:rsidRDefault="0036512B" w:rsidP="008B4415">
            <w:pPr>
              <w:pStyle w:val="1"/>
              <w:pBdr>
                <w:bottom w:val="none" w:sz="0" w:space="0" w:color="auto"/>
              </w:pBdr>
              <w:jc w:val="center"/>
              <w:rPr>
                <w:color w:val="000000"/>
                <w:sz w:val="14"/>
                <w:szCs w:val="14"/>
              </w:rPr>
            </w:pPr>
          </w:p>
        </w:tc>
        <w:tc>
          <w:tcPr>
            <w:tcW w:w="1701" w:type="dxa"/>
          </w:tcPr>
          <w:p w14:paraId="6563FB34" w14:textId="77777777" w:rsidR="0036512B" w:rsidRPr="004B07C8" w:rsidRDefault="0036512B" w:rsidP="008B4415">
            <w:pPr>
              <w:pStyle w:val="1"/>
              <w:pBdr>
                <w:bottom w:val="none" w:sz="0" w:space="0" w:color="auto"/>
              </w:pBdr>
              <w:jc w:val="center"/>
              <w:rPr>
                <w:color w:val="000000"/>
                <w:sz w:val="14"/>
                <w:szCs w:val="14"/>
              </w:rPr>
            </w:pPr>
          </w:p>
        </w:tc>
      </w:tr>
      <w:tr w:rsidR="00F10FE3" w:rsidRPr="004B07C8" w14:paraId="42D02588" w14:textId="77777777" w:rsidTr="00764B13">
        <w:trPr>
          <w:trHeight w:val="203"/>
        </w:trPr>
        <w:tc>
          <w:tcPr>
            <w:tcW w:w="3510" w:type="dxa"/>
            <w:vAlign w:val="center"/>
          </w:tcPr>
          <w:p w14:paraId="410C6C18" w14:textId="5F5F7C93" w:rsidR="00F10FE3" w:rsidRPr="004B07C8" w:rsidRDefault="00F10FE3" w:rsidP="00F10FE3">
            <w:pPr>
              <w:spacing w:line="240" w:lineRule="auto"/>
              <w:jc w:val="thaiDistribute"/>
              <w:rPr>
                <w:rFonts w:ascii="Angsana New" w:hAnsi="Angsana New"/>
                <w:sz w:val="28"/>
                <w:szCs w:val="28"/>
                <w:cs/>
                <w:lang w:val="en-US"/>
              </w:rPr>
            </w:pPr>
            <w:r w:rsidRPr="004B07C8">
              <w:rPr>
                <w:rFonts w:ascii="Angsana New" w:hAnsi="Angsana New"/>
                <w:sz w:val="28"/>
                <w:szCs w:val="28"/>
                <w:lang w:val="en-US"/>
              </w:rPr>
              <w:t>Long-term loans from a financial institution</w:t>
            </w:r>
          </w:p>
        </w:tc>
        <w:tc>
          <w:tcPr>
            <w:tcW w:w="1531" w:type="dxa"/>
          </w:tcPr>
          <w:p w14:paraId="149B9B3B" w14:textId="4C6727B8" w:rsidR="00F10FE3" w:rsidRPr="004B07C8" w:rsidRDefault="00F10FE3"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36</w:t>
            </w:r>
            <w:r w:rsidRPr="004B07C8">
              <w:rPr>
                <w:rFonts w:ascii="Angsana New" w:hAnsi="Angsana New"/>
                <w:color w:val="000000"/>
                <w:sz w:val="28"/>
                <w:szCs w:val="28"/>
              </w:rPr>
              <w:t>,</w:t>
            </w:r>
            <w:r w:rsidRPr="004B07C8">
              <w:rPr>
                <w:rFonts w:ascii="Angsana New" w:hAnsi="Angsana New"/>
                <w:color w:val="000000"/>
                <w:sz w:val="28"/>
                <w:szCs w:val="28"/>
                <w:cs/>
              </w:rPr>
              <w:t>628</w:t>
            </w:r>
            <w:r w:rsidRPr="004B07C8">
              <w:rPr>
                <w:rFonts w:ascii="Angsana New" w:hAnsi="Angsana New"/>
                <w:color w:val="000000"/>
                <w:sz w:val="28"/>
                <w:szCs w:val="28"/>
              </w:rPr>
              <w:t>,</w:t>
            </w:r>
            <w:r w:rsidRPr="004B07C8">
              <w:rPr>
                <w:rFonts w:ascii="Angsana New" w:hAnsi="Angsana New"/>
                <w:color w:val="000000"/>
                <w:sz w:val="28"/>
                <w:szCs w:val="28"/>
                <w:cs/>
              </w:rPr>
              <w:t>142</w:t>
            </w:r>
          </w:p>
        </w:tc>
        <w:tc>
          <w:tcPr>
            <w:tcW w:w="1701" w:type="dxa"/>
          </w:tcPr>
          <w:p w14:paraId="309ED6FD" w14:textId="1E5677CD" w:rsidR="00F10FE3" w:rsidRPr="004B07C8" w:rsidRDefault="00F10FE3"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41,109,017</w:t>
            </w:r>
          </w:p>
        </w:tc>
        <w:tc>
          <w:tcPr>
            <w:tcW w:w="1448" w:type="dxa"/>
          </w:tcPr>
          <w:p w14:paraId="1E8B8815" w14:textId="7A16DAED" w:rsidR="00F10FE3" w:rsidRPr="004B07C8" w:rsidRDefault="00F10FE3"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69F04D3E" w14:textId="391FFE19" w:rsidR="00F10FE3" w:rsidRPr="004B07C8" w:rsidRDefault="00F10FE3"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F10FE3" w:rsidRPr="004B07C8" w14:paraId="173EE9CE" w14:textId="77777777" w:rsidTr="00764B13">
        <w:trPr>
          <w:trHeight w:val="203"/>
        </w:trPr>
        <w:tc>
          <w:tcPr>
            <w:tcW w:w="3510" w:type="dxa"/>
            <w:vAlign w:val="center"/>
          </w:tcPr>
          <w:p w14:paraId="463C9C5C" w14:textId="51A9FF0B" w:rsidR="00F10FE3" w:rsidRPr="004B07C8" w:rsidRDefault="00F10FE3" w:rsidP="00F10FE3">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Front-end fee</w:t>
            </w:r>
          </w:p>
        </w:tc>
        <w:tc>
          <w:tcPr>
            <w:tcW w:w="1531" w:type="dxa"/>
          </w:tcPr>
          <w:p w14:paraId="1E4759FA" w14:textId="2C6B9656"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(26</w:t>
            </w:r>
            <w:r w:rsidRPr="004B07C8">
              <w:rPr>
                <w:rFonts w:ascii="Angsana New" w:hAnsi="Angsana New"/>
                <w:color w:val="000000"/>
                <w:sz w:val="28"/>
                <w:szCs w:val="28"/>
              </w:rPr>
              <w:t>,</w:t>
            </w:r>
            <w:r w:rsidRPr="004B07C8">
              <w:rPr>
                <w:rFonts w:ascii="Angsana New" w:hAnsi="Angsana New"/>
                <w:color w:val="000000"/>
                <w:sz w:val="28"/>
                <w:szCs w:val="28"/>
                <w:cs/>
              </w:rPr>
              <w:t>896)</w:t>
            </w:r>
          </w:p>
        </w:tc>
        <w:tc>
          <w:tcPr>
            <w:tcW w:w="1701" w:type="dxa"/>
          </w:tcPr>
          <w:p w14:paraId="32539C85" w14:textId="763EC2F8"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(38,048)</w:t>
            </w:r>
          </w:p>
        </w:tc>
        <w:tc>
          <w:tcPr>
            <w:tcW w:w="1448" w:type="dxa"/>
          </w:tcPr>
          <w:p w14:paraId="7357ECE7" w14:textId="59D9ABE2"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0F28472B" w14:textId="1B63CE97"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F10FE3" w:rsidRPr="004B07C8" w14:paraId="08D342CF" w14:textId="77777777" w:rsidTr="00764B13">
        <w:trPr>
          <w:trHeight w:val="203"/>
        </w:trPr>
        <w:tc>
          <w:tcPr>
            <w:tcW w:w="3510" w:type="dxa"/>
            <w:vAlign w:val="center"/>
          </w:tcPr>
          <w:p w14:paraId="639C4B9E" w14:textId="781B1A1C" w:rsidR="00F10FE3" w:rsidRPr="004B07C8" w:rsidRDefault="00F10FE3" w:rsidP="00F10FE3">
            <w:pPr>
              <w:spacing w:line="240" w:lineRule="auto"/>
              <w:jc w:val="thaiDistribute"/>
              <w:rPr>
                <w:rFonts w:ascii="Angsana New" w:hAnsi="Angsana New"/>
                <w:sz w:val="28"/>
                <w:szCs w:val="28"/>
                <w:cs/>
                <w:lang w:val="en-US"/>
              </w:rPr>
            </w:pPr>
            <w:r w:rsidRPr="004B07C8">
              <w:rPr>
                <w:rFonts w:ascii="Angsana New" w:hAnsi="Angsana New"/>
                <w:sz w:val="28"/>
                <w:szCs w:val="28"/>
                <w:lang w:val="en-US"/>
              </w:rPr>
              <w:t>Ending balance of the period/year</w:t>
            </w:r>
          </w:p>
        </w:tc>
        <w:tc>
          <w:tcPr>
            <w:tcW w:w="1531" w:type="dxa"/>
          </w:tcPr>
          <w:p w14:paraId="7E0DC6AF" w14:textId="36732893" w:rsidR="00F10FE3" w:rsidRPr="004B07C8" w:rsidRDefault="00F10FE3"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36</w:t>
            </w:r>
            <w:r w:rsidRPr="004B07C8">
              <w:rPr>
                <w:rFonts w:ascii="Angsana New" w:hAnsi="Angsana New"/>
                <w:color w:val="000000"/>
                <w:sz w:val="28"/>
                <w:szCs w:val="28"/>
              </w:rPr>
              <w:t>,</w:t>
            </w:r>
            <w:r w:rsidRPr="004B07C8">
              <w:rPr>
                <w:rFonts w:ascii="Angsana New" w:hAnsi="Angsana New"/>
                <w:color w:val="000000"/>
                <w:sz w:val="28"/>
                <w:szCs w:val="28"/>
                <w:cs/>
              </w:rPr>
              <w:t>601</w:t>
            </w:r>
            <w:r w:rsidRPr="004B07C8">
              <w:rPr>
                <w:rFonts w:ascii="Angsana New" w:hAnsi="Angsana New"/>
                <w:color w:val="000000"/>
                <w:sz w:val="28"/>
                <w:szCs w:val="28"/>
              </w:rPr>
              <w:t>,</w:t>
            </w:r>
            <w:r w:rsidRPr="004B07C8">
              <w:rPr>
                <w:rFonts w:ascii="Angsana New" w:hAnsi="Angsana New"/>
                <w:color w:val="000000"/>
                <w:sz w:val="28"/>
                <w:szCs w:val="28"/>
                <w:cs/>
              </w:rPr>
              <w:t>246</w:t>
            </w:r>
          </w:p>
        </w:tc>
        <w:tc>
          <w:tcPr>
            <w:tcW w:w="1701" w:type="dxa"/>
          </w:tcPr>
          <w:p w14:paraId="718C230E" w14:textId="60CA9994" w:rsidR="00F10FE3" w:rsidRPr="004B07C8" w:rsidRDefault="00F10FE3"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41,070,969</w:t>
            </w:r>
          </w:p>
        </w:tc>
        <w:tc>
          <w:tcPr>
            <w:tcW w:w="1448" w:type="dxa"/>
          </w:tcPr>
          <w:p w14:paraId="6362A415" w14:textId="0EA3EBA0" w:rsidR="00F10FE3" w:rsidRPr="004B07C8" w:rsidRDefault="00F10FE3"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5A3D9D95" w14:textId="5EF93199" w:rsidR="00F10FE3" w:rsidRPr="004B07C8" w:rsidRDefault="00F10FE3" w:rsidP="00A70866">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F10FE3" w:rsidRPr="004B07C8" w14:paraId="372D727F" w14:textId="77777777" w:rsidTr="00764B13">
        <w:trPr>
          <w:trHeight w:val="203"/>
        </w:trPr>
        <w:tc>
          <w:tcPr>
            <w:tcW w:w="3510" w:type="dxa"/>
            <w:vAlign w:val="center"/>
          </w:tcPr>
          <w:p w14:paraId="2BB6C555" w14:textId="6D6CFA92" w:rsidR="00F10FE3" w:rsidRPr="004B07C8" w:rsidRDefault="00F10FE3" w:rsidP="00F10FE3">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Current portion</w:t>
            </w:r>
          </w:p>
        </w:tc>
        <w:tc>
          <w:tcPr>
            <w:tcW w:w="1531" w:type="dxa"/>
          </w:tcPr>
          <w:p w14:paraId="1DBD2852" w14:textId="7AE8663E"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(18</w:t>
            </w:r>
            <w:r w:rsidRPr="004B07C8">
              <w:rPr>
                <w:rFonts w:ascii="Angsana New" w:hAnsi="Angsana New"/>
                <w:color w:val="000000"/>
                <w:sz w:val="28"/>
                <w:szCs w:val="28"/>
              </w:rPr>
              <w:t>,</w:t>
            </w:r>
            <w:r w:rsidRPr="004B07C8">
              <w:rPr>
                <w:rFonts w:ascii="Angsana New" w:hAnsi="Angsana New"/>
                <w:color w:val="000000"/>
                <w:sz w:val="28"/>
                <w:szCs w:val="28"/>
                <w:cs/>
              </w:rPr>
              <w:t>286</w:t>
            </w:r>
            <w:r w:rsidRPr="004B07C8">
              <w:rPr>
                <w:rFonts w:ascii="Angsana New" w:hAnsi="Angsana New"/>
                <w:color w:val="000000"/>
                <w:sz w:val="28"/>
                <w:szCs w:val="28"/>
              </w:rPr>
              <w:t>,</w:t>
            </w:r>
            <w:r w:rsidRPr="004B07C8">
              <w:rPr>
                <w:rFonts w:ascii="Angsana New" w:hAnsi="Angsana New"/>
                <w:color w:val="000000"/>
                <w:sz w:val="28"/>
                <w:szCs w:val="28"/>
                <w:cs/>
              </w:rPr>
              <w:t>630)</w:t>
            </w:r>
          </w:p>
        </w:tc>
        <w:tc>
          <w:tcPr>
            <w:tcW w:w="1701" w:type="dxa"/>
          </w:tcPr>
          <w:p w14:paraId="7CC08E7A" w14:textId="5772BBC6"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(18,117,720)</w:t>
            </w:r>
          </w:p>
        </w:tc>
        <w:tc>
          <w:tcPr>
            <w:tcW w:w="1448" w:type="dxa"/>
          </w:tcPr>
          <w:p w14:paraId="28F143E5" w14:textId="41930987"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4AC65EBE" w14:textId="18F0A402" w:rsidR="00F10FE3" w:rsidRPr="004B07C8" w:rsidRDefault="00F10FE3"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F10FE3" w:rsidRPr="004B07C8" w14:paraId="5042E012" w14:textId="77777777" w:rsidTr="00764B13">
        <w:trPr>
          <w:trHeight w:val="203"/>
        </w:trPr>
        <w:tc>
          <w:tcPr>
            <w:tcW w:w="3510" w:type="dxa"/>
          </w:tcPr>
          <w:p w14:paraId="658E32F3" w14:textId="257B4792" w:rsidR="00F10FE3" w:rsidRPr="004B07C8" w:rsidRDefault="00F10FE3" w:rsidP="00F10FE3">
            <w:pPr>
              <w:spacing w:line="240" w:lineRule="auto"/>
              <w:jc w:val="thaiDistribute"/>
              <w:rPr>
                <w:rFonts w:ascii="Angsana New" w:hAnsi="Angsana New"/>
                <w:sz w:val="28"/>
                <w:szCs w:val="28"/>
                <w:cs/>
                <w:lang w:val="en-US"/>
              </w:rPr>
            </w:pPr>
          </w:p>
        </w:tc>
        <w:tc>
          <w:tcPr>
            <w:tcW w:w="1531" w:type="dxa"/>
          </w:tcPr>
          <w:p w14:paraId="1B4572B1" w14:textId="40A7465E" w:rsidR="00F10FE3" w:rsidRPr="004B07C8" w:rsidRDefault="00F10FE3"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18</w:t>
            </w:r>
            <w:r w:rsidRPr="004B07C8">
              <w:rPr>
                <w:rFonts w:ascii="Angsana New" w:hAnsi="Angsana New"/>
                <w:color w:val="000000"/>
                <w:sz w:val="28"/>
                <w:szCs w:val="28"/>
              </w:rPr>
              <w:t>,</w:t>
            </w:r>
            <w:r w:rsidRPr="004B07C8">
              <w:rPr>
                <w:rFonts w:ascii="Angsana New" w:hAnsi="Angsana New"/>
                <w:color w:val="000000"/>
                <w:sz w:val="28"/>
                <w:szCs w:val="28"/>
                <w:cs/>
              </w:rPr>
              <w:t>314</w:t>
            </w:r>
            <w:r w:rsidRPr="004B07C8">
              <w:rPr>
                <w:rFonts w:ascii="Angsana New" w:hAnsi="Angsana New"/>
                <w:color w:val="000000"/>
                <w:sz w:val="28"/>
                <w:szCs w:val="28"/>
              </w:rPr>
              <w:t>,</w:t>
            </w:r>
            <w:r w:rsidRPr="004B07C8">
              <w:rPr>
                <w:rFonts w:ascii="Angsana New" w:hAnsi="Angsana New"/>
                <w:color w:val="000000"/>
                <w:sz w:val="28"/>
                <w:szCs w:val="28"/>
                <w:cs/>
              </w:rPr>
              <w:t>616</w:t>
            </w:r>
          </w:p>
        </w:tc>
        <w:tc>
          <w:tcPr>
            <w:tcW w:w="1701" w:type="dxa"/>
          </w:tcPr>
          <w:p w14:paraId="524D9EAE" w14:textId="679A822E" w:rsidR="00F10FE3" w:rsidRPr="004B07C8" w:rsidRDefault="00F10FE3"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22,953,249</w:t>
            </w:r>
          </w:p>
        </w:tc>
        <w:tc>
          <w:tcPr>
            <w:tcW w:w="1448" w:type="dxa"/>
          </w:tcPr>
          <w:p w14:paraId="1078EE8F" w14:textId="40E166EB" w:rsidR="00F10FE3" w:rsidRPr="004B07C8" w:rsidRDefault="00F10FE3"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0A6498B4" w14:textId="62D0AA01" w:rsidR="00F10FE3" w:rsidRPr="004B07C8" w:rsidRDefault="00F10FE3" w:rsidP="00A70866">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bl>
    <w:p w14:paraId="57473A49" w14:textId="77777777" w:rsidR="00713F8C" w:rsidRPr="004B07C8" w:rsidRDefault="00713F8C" w:rsidP="00C30693">
      <w:pPr>
        <w:tabs>
          <w:tab w:val="left" w:pos="513"/>
          <w:tab w:val="decimal" w:pos="7920"/>
        </w:tabs>
        <w:spacing w:line="240" w:lineRule="exact"/>
        <w:ind w:left="1238"/>
        <w:jc w:val="both"/>
        <w:rPr>
          <w:rFonts w:ascii="Angsana New" w:hAnsi="Angsana New"/>
          <w:b/>
          <w:bCs/>
          <w:sz w:val="28"/>
          <w:szCs w:val="28"/>
        </w:rPr>
      </w:pPr>
    </w:p>
    <w:p w14:paraId="3F4DEB33" w14:textId="77777777" w:rsidR="00DF1F88" w:rsidRPr="004B07C8" w:rsidRDefault="00DF1F88" w:rsidP="00C30693">
      <w:pPr>
        <w:tabs>
          <w:tab w:val="left" w:pos="513"/>
          <w:tab w:val="decimal" w:pos="7920"/>
        </w:tabs>
        <w:spacing w:line="240" w:lineRule="exact"/>
        <w:ind w:left="1238"/>
        <w:jc w:val="both"/>
        <w:rPr>
          <w:rFonts w:ascii="Angsana New" w:hAnsi="Angsana New"/>
          <w:b/>
          <w:bCs/>
          <w:sz w:val="28"/>
          <w:szCs w:val="28"/>
        </w:rPr>
      </w:pPr>
    </w:p>
    <w:p w14:paraId="4FEE41D9" w14:textId="5451DB98" w:rsidR="00AA02C9" w:rsidRPr="004B07C8" w:rsidRDefault="008065E6" w:rsidP="00764B13">
      <w:pPr>
        <w:tabs>
          <w:tab w:val="decimal" w:pos="7920"/>
        </w:tabs>
        <w:spacing w:line="240" w:lineRule="atLeast"/>
        <w:ind w:left="360"/>
        <w:jc w:val="both"/>
        <w:rPr>
          <w:rFonts w:ascii="Angsana New" w:hAnsi="Angsana New"/>
          <w:sz w:val="28"/>
          <w:szCs w:val="28"/>
          <w:cs/>
        </w:rPr>
      </w:pPr>
      <w:r w:rsidRPr="004B07C8">
        <w:rPr>
          <w:rFonts w:ascii="Angsana New" w:hAnsi="Angsana New"/>
          <w:sz w:val="28"/>
          <w:szCs w:val="28"/>
        </w:rPr>
        <w:t xml:space="preserve">The movement of long-term loans from a financial institution for the </w:t>
      </w:r>
      <w:r w:rsidR="00F666E6" w:rsidRPr="004B07C8">
        <w:rPr>
          <w:rFonts w:ascii="Angsana New" w:hAnsi="Angsana New" w:hint="cs"/>
          <w:sz w:val="28"/>
          <w:szCs w:val="28"/>
          <w:cs/>
        </w:rPr>
        <w:t>3</w:t>
      </w:r>
      <w:r w:rsidRPr="004B07C8">
        <w:rPr>
          <w:rFonts w:ascii="Angsana New" w:hAnsi="Angsana New"/>
          <w:sz w:val="28"/>
          <w:szCs w:val="28"/>
        </w:rPr>
        <w:t xml:space="preserve">-month period ended </w:t>
      </w:r>
      <w:r w:rsidR="00F666E6" w:rsidRPr="004B07C8">
        <w:rPr>
          <w:rFonts w:ascii="Angsana New" w:hAnsi="Angsana New"/>
          <w:sz w:val="28"/>
          <w:szCs w:val="28"/>
          <w:lang w:val="en-US"/>
        </w:rPr>
        <w:t>March 31, 2026</w:t>
      </w:r>
      <w:r w:rsidRPr="004B07C8">
        <w:rPr>
          <w:rFonts w:ascii="Angsana New" w:hAnsi="Angsana New"/>
          <w:sz w:val="28"/>
          <w:szCs w:val="28"/>
          <w:cs/>
        </w:rPr>
        <w:t xml:space="preserve"> </w:t>
      </w:r>
      <w:r w:rsidRPr="004B07C8">
        <w:rPr>
          <w:rFonts w:ascii="Angsana New" w:hAnsi="Angsana New"/>
          <w:sz w:val="28"/>
          <w:szCs w:val="28"/>
        </w:rPr>
        <w:t>and for the year ended</w:t>
      </w:r>
      <w:r w:rsidRPr="004B07C8">
        <w:rPr>
          <w:rFonts w:ascii="Angsana New" w:hAnsi="Angsana New"/>
          <w:sz w:val="28"/>
          <w:szCs w:val="28"/>
          <w:cs/>
        </w:rPr>
        <w:t xml:space="preserve"> </w:t>
      </w:r>
      <w:r w:rsidRPr="004B07C8">
        <w:rPr>
          <w:rFonts w:ascii="Angsana New" w:hAnsi="Angsana New"/>
          <w:sz w:val="28"/>
          <w:szCs w:val="28"/>
        </w:rPr>
        <w:t>December</w:t>
      </w:r>
      <w:r w:rsidR="00F666E6"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F666E6" w:rsidRPr="004B07C8">
        <w:rPr>
          <w:rFonts w:ascii="Angsana New" w:hAnsi="Angsana New"/>
          <w:sz w:val="28"/>
          <w:szCs w:val="28"/>
        </w:rPr>
        <w:t>5</w:t>
      </w:r>
      <w:r w:rsidR="00EB7ED0" w:rsidRPr="004B07C8">
        <w:rPr>
          <w:rFonts w:ascii="Angsana New" w:hAnsi="Angsana New"/>
          <w:sz w:val="28"/>
          <w:szCs w:val="28"/>
        </w:rPr>
        <w:t>,</w:t>
      </w:r>
      <w:r w:rsidRPr="004B07C8">
        <w:rPr>
          <w:rFonts w:ascii="Angsana New" w:hAnsi="Angsana New"/>
          <w:sz w:val="28"/>
          <w:szCs w:val="28"/>
          <w:cs/>
        </w:rPr>
        <w:t xml:space="preserve"> </w:t>
      </w:r>
      <w:r w:rsidRPr="004B07C8">
        <w:rPr>
          <w:rFonts w:ascii="Angsana New" w:hAnsi="Angsana New"/>
          <w:sz w:val="28"/>
          <w:szCs w:val="28"/>
        </w:rPr>
        <w:t>are as follows:</w:t>
      </w:r>
    </w:p>
    <w:p w14:paraId="02610A96" w14:textId="77777777" w:rsidR="00AA02C9" w:rsidRPr="004B07C8" w:rsidRDefault="00AA02C9" w:rsidP="00AA02C9">
      <w:pPr>
        <w:tabs>
          <w:tab w:val="left" w:pos="513"/>
          <w:tab w:val="decimal" w:pos="7920"/>
        </w:tabs>
        <w:spacing w:line="240" w:lineRule="exact"/>
        <w:ind w:left="1238"/>
        <w:jc w:val="both"/>
        <w:rPr>
          <w:rFonts w:ascii="Angsana New" w:hAnsi="Angsana New"/>
          <w:b/>
          <w:bCs/>
          <w:sz w:val="28"/>
          <w:szCs w:val="28"/>
        </w:rPr>
      </w:pPr>
    </w:p>
    <w:tbl>
      <w:tblPr>
        <w:tblW w:w="9860" w:type="dxa"/>
        <w:tblInd w:w="198" w:type="dxa"/>
        <w:tblLayout w:type="fixed"/>
        <w:tblLook w:val="0000" w:firstRow="0" w:lastRow="0" w:firstColumn="0" w:lastColumn="0" w:noHBand="0" w:noVBand="0"/>
      </w:tblPr>
      <w:tblGrid>
        <w:gridCol w:w="3396"/>
        <w:gridCol w:w="1531"/>
        <w:gridCol w:w="1701"/>
        <w:gridCol w:w="1531"/>
        <w:gridCol w:w="1701"/>
      </w:tblGrid>
      <w:tr w:rsidR="00AA2035" w:rsidRPr="004B07C8" w14:paraId="25C8E908" w14:textId="77777777" w:rsidTr="00764B13">
        <w:tc>
          <w:tcPr>
            <w:tcW w:w="3396" w:type="dxa"/>
          </w:tcPr>
          <w:p w14:paraId="5FDFCD6B" w14:textId="77777777" w:rsidR="00AA2035" w:rsidRPr="004B07C8" w:rsidRDefault="00AA2035" w:rsidP="00AA2035">
            <w:pPr>
              <w:spacing w:line="360" w:lineRule="exact"/>
              <w:ind w:left="-18" w:right="36"/>
              <w:jc w:val="center"/>
              <w:rPr>
                <w:rFonts w:ascii="Angsana New" w:hAnsi="Angsana New"/>
                <w:color w:val="000000"/>
                <w:sz w:val="28"/>
                <w:szCs w:val="28"/>
              </w:rPr>
            </w:pPr>
          </w:p>
        </w:tc>
        <w:tc>
          <w:tcPr>
            <w:tcW w:w="1531" w:type="dxa"/>
          </w:tcPr>
          <w:p w14:paraId="27D8732B" w14:textId="77777777" w:rsidR="00AA2035" w:rsidRPr="004B07C8" w:rsidRDefault="00AA2035" w:rsidP="00AA2035">
            <w:pPr>
              <w:spacing w:line="360" w:lineRule="exact"/>
              <w:ind w:right="25"/>
              <w:jc w:val="right"/>
              <w:rPr>
                <w:rFonts w:ascii="Angsana New" w:hAnsi="Angsana New"/>
                <w:color w:val="000000"/>
                <w:sz w:val="28"/>
                <w:szCs w:val="28"/>
              </w:rPr>
            </w:pPr>
          </w:p>
        </w:tc>
        <w:tc>
          <w:tcPr>
            <w:tcW w:w="1701" w:type="dxa"/>
          </w:tcPr>
          <w:p w14:paraId="35C6F550" w14:textId="77777777" w:rsidR="00AA2035" w:rsidRPr="004B07C8" w:rsidRDefault="00AA2035" w:rsidP="00AA2035">
            <w:pPr>
              <w:spacing w:line="360" w:lineRule="exact"/>
              <w:ind w:right="25"/>
              <w:jc w:val="right"/>
              <w:rPr>
                <w:rFonts w:ascii="Angsana New" w:hAnsi="Angsana New"/>
                <w:color w:val="000000"/>
                <w:sz w:val="28"/>
                <w:szCs w:val="28"/>
              </w:rPr>
            </w:pPr>
          </w:p>
        </w:tc>
        <w:tc>
          <w:tcPr>
            <w:tcW w:w="3232" w:type="dxa"/>
            <w:gridSpan w:val="2"/>
          </w:tcPr>
          <w:p w14:paraId="0ACE420F" w14:textId="1D0A58D7" w:rsidR="00AA2035" w:rsidRPr="004B07C8" w:rsidRDefault="00AA2035" w:rsidP="00AA2035">
            <w:pPr>
              <w:pStyle w:val="1"/>
              <w:pBdr>
                <w:bottom w:val="none" w:sz="0" w:space="0" w:color="auto"/>
              </w:pBdr>
              <w:spacing w:line="360" w:lineRule="exact"/>
              <w:rPr>
                <w:color w:val="000000"/>
                <w:sz w:val="28"/>
                <w:szCs w:val="28"/>
                <w:cs/>
              </w:rPr>
            </w:pPr>
            <w:r w:rsidRPr="004B07C8">
              <w:rPr>
                <w:color w:val="000000"/>
                <w:sz w:val="28"/>
                <w:szCs w:val="28"/>
              </w:rPr>
              <w:t>(Unit: Baht)</w:t>
            </w:r>
          </w:p>
        </w:tc>
      </w:tr>
      <w:tr w:rsidR="00AA2035" w:rsidRPr="004B07C8" w14:paraId="67ADC147" w14:textId="77777777" w:rsidTr="00764B13">
        <w:tc>
          <w:tcPr>
            <w:tcW w:w="3396" w:type="dxa"/>
          </w:tcPr>
          <w:p w14:paraId="27A0987F" w14:textId="77777777" w:rsidR="00AA2035" w:rsidRPr="004B07C8" w:rsidRDefault="00AA2035" w:rsidP="00AA2035">
            <w:pPr>
              <w:spacing w:line="360" w:lineRule="exact"/>
              <w:ind w:left="-18" w:right="36"/>
              <w:jc w:val="center"/>
              <w:rPr>
                <w:rFonts w:ascii="Angsana New" w:hAnsi="Angsana New"/>
                <w:color w:val="000000"/>
                <w:sz w:val="28"/>
                <w:szCs w:val="28"/>
              </w:rPr>
            </w:pPr>
          </w:p>
        </w:tc>
        <w:tc>
          <w:tcPr>
            <w:tcW w:w="3232" w:type="dxa"/>
            <w:gridSpan w:val="2"/>
          </w:tcPr>
          <w:p w14:paraId="570709A4" w14:textId="3DFD5656" w:rsidR="00AA2035" w:rsidRPr="004B07C8" w:rsidRDefault="00AA2035" w:rsidP="00AA203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2" w:type="dxa"/>
            <w:gridSpan w:val="2"/>
          </w:tcPr>
          <w:p w14:paraId="44255800" w14:textId="21AABFA7" w:rsidR="00AA2035" w:rsidRPr="004B07C8" w:rsidRDefault="00AA2035" w:rsidP="00AA203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AA2035" w:rsidRPr="004B07C8" w14:paraId="0CEB750A" w14:textId="77777777" w:rsidTr="00764B13">
        <w:tc>
          <w:tcPr>
            <w:tcW w:w="3396" w:type="dxa"/>
          </w:tcPr>
          <w:p w14:paraId="0FDCB35D" w14:textId="77777777" w:rsidR="00AA2035" w:rsidRPr="004B07C8" w:rsidRDefault="00AA2035" w:rsidP="00AA2035">
            <w:pPr>
              <w:spacing w:line="360" w:lineRule="exact"/>
              <w:ind w:right="36"/>
              <w:rPr>
                <w:rFonts w:ascii="Angsana New" w:hAnsi="Angsana New"/>
                <w:color w:val="000000"/>
                <w:sz w:val="28"/>
                <w:szCs w:val="28"/>
                <w:cs/>
              </w:rPr>
            </w:pPr>
          </w:p>
        </w:tc>
        <w:tc>
          <w:tcPr>
            <w:tcW w:w="1531" w:type="dxa"/>
          </w:tcPr>
          <w:p w14:paraId="20D99FD9" w14:textId="10B52345" w:rsidR="00AA2035" w:rsidRPr="004B07C8" w:rsidRDefault="00AA2035" w:rsidP="00AA2035">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57D60FFD" w14:textId="57A399C8" w:rsidR="00AA2035" w:rsidRPr="004B07C8" w:rsidRDefault="00AA2035" w:rsidP="00AA2035">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363B5ABA" w14:textId="16C8DC34" w:rsidR="00AA2035" w:rsidRPr="004B07C8" w:rsidRDefault="00AA2035" w:rsidP="00AA2035">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1E14541C" w14:textId="7852978E" w:rsidR="00AA2035" w:rsidRPr="004B07C8" w:rsidRDefault="00AA2035" w:rsidP="00AA2035">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092E7E14" w14:textId="77777777" w:rsidTr="00764B13">
        <w:tc>
          <w:tcPr>
            <w:tcW w:w="3396" w:type="dxa"/>
          </w:tcPr>
          <w:p w14:paraId="3FF5C352" w14:textId="77777777" w:rsidR="0036512B" w:rsidRPr="004B07C8" w:rsidRDefault="0036512B">
            <w:pPr>
              <w:spacing w:line="240" w:lineRule="auto"/>
              <w:ind w:right="36"/>
              <w:rPr>
                <w:rFonts w:ascii="Angsana New" w:hAnsi="Angsana New"/>
                <w:color w:val="000000"/>
                <w:sz w:val="14"/>
                <w:szCs w:val="14"/>
                <w:cs/>
              </w:rPr>
            </w:pPr>
          </w:p>
        </w:tc>
        <w:tc>
          <w:tcPr>
            <w:tcW w:w="1531" w:type="dxa"/>
          </w:tcPr>
          <w:p w14:paraId="5252ED97" w14:textId="77777777" w:rsidR="0036512B" w:rsidRPr="004B07C8" w:rsidRDefault="0036512B">
            <w:pPr>
              <w:pStyle w:val="1"/>
              <w:pBdr>
                <w:bottom w:val="none" w:sz="0" w:space="0" w:color="auto"/>
              </w:pBdr>
              <w:jc w:val="center"/>
              <w:rPr>
                <w:color w:val="000000"/>
                <w:sz w:val="14"/>
                <w:szCs w:val="14"/>
              </w:rPr>
            </w:pPr>
          </w:p>
        </w:tc>
        <w:tc>
          <w:tcPr>
            <w:tcW w:w="1701" w:type="dxa"/>
          </w:tcPr>
          <w:p w14:paraId="52719AA9" w14:textId="77777777" w:rsidR="0036512B" w:rsidRPr="004B07C8" w:rsidRDefault="0036512B">
            <w:pPr>
              <w:pStyle w:val="1"/>
              <w:pBdr>
                <w:bottom w:val="none" w:sz="0" w:space="0" w:color="auto"/>
              </w:pBdr>
              <w:jc w:val="center"/>
              <w:rPr>
                <w:color w:val="000000"/>
                <w:sz w:val="14"/>
                <w:szCs w:val="14"/>
              </w:rPr>
            </w:pPr>
          </w:p>
        </w:tc>
        <w:tc>
          <w:tcPr>
            <w:tcW w:w="1531" w:type="dxa"/>
          </w:tcPr>
          <w:p w14:paraId="266E6577" w14:textId="77777777" w:rsidR="0036512B" w:rsidRPr="004B07C8" w:rsidRDefault="0036512B">
            <w:pPr>
              <w:pStyle w:val="1"/>
              <w:pBdr>
                <w:bottom w:val="none" w:sz="0" w:space="0" w:color="auto"/>
              </w:pBdr>
              <w:jc w:val="center"/>
              <w:rPr>
                <w:color w:val="000000"/>
                <w:sz w:val="14"/>
                <w:szCs w:val="14"/>
              </w:rPr>
            </w:pPr>
          </w:p>
        </w:tc>
        <w:tc>
          <w:tcPr>
            <w:tcW w:w="1701" w:type="dxa"/>
          </w:tcPr>
          <w:p w14:paraId="74375115" w14:textId="77777777" w:rsidR="0036512B" w:rsidRPr="004B07C8" w:rsidRDefault="0036512B">
            <w:pPr>
              <w:pStyle w:val="1"/>
              <w:pBdr>
                <w:bottom w:val="none" w:sz="0" w:space="0" w:color="auto"/>
              </w:pBdr>
              <w:jc w:val="center"/>
              <w:rPr>
                <w:color w:val="000000"/>
                <w:sz w:val="14"/>
                <w:szCs w:val="14"/>
              </w:rPr>
            </w:pPr>
          </w:p>
        </w:tc>
      </w:tr>
      <w:tr w:rsidR="00667029" w:rsidRPr="004B07C8" w14:paraId="3FC8385C" w14:textId="77777777" w:rsidTr="00764B13">
        <w:trPr>
          <w:trHeight w:val="203"/>
        </w:trPr>
        <w:tc>
          <w:tcPr>
            <w:tcW w:w="3396" w:type="dxa"/>
            <w:vAlign w:val="bottom"/>
          </w:tcPr>
          <w:p w14:paraId="57A78B06" w14:textId="69CFD8FD" w:rsidR="00667029" w:rsidRPr="004B07C8" w:rsidRDefault="00667029" w:rsidP="00667029">
            <w:pPr>
              <w:spacing w:line="240" w:lineRule="auto"/>
              <w:jc w:val="thaiDistribute"/>
              <w:rPr>
                <w:rFonts w:ascii="Angsana New" w:hAnsi="Angsana New"/>
                <w:sz w:val="28"/>
                <w:szCs w:val="28"/>
                <w:cs/>
                <w:lang w:val="en-US"/>
              </w:rPr>
            </w:pPr>
            <w:r w:rsidRPr="004B07C8">
              <w:rPr>
                <w:rFonts w:ascii="Angsana New" w:hAnsi="Angsana New"/>
                <w:sz w:val="28"/>
                <w:szCs w:val="28"/>
                <w:lang w:val="en-US"/>
              </w:rPr>
              <w:t>Opening net book value of the period/year</w:t>
            </w:r>
          </w:p>
        </w:tc>
        <w:tc>
          <w:tcPr>
            <w:tcW w:w="1531" w:type="dxa"/>
          </w:tcPr>
          <w:p w14:paraId="518D4324" w14:textId="7A85FFA5"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41</w:t>
            </w:r>
            <w:r w:rsidRPr="004B07C8">
              <w:rPr>
                <w:rFonts w:ascii="Angsana New" w:hAnsi="Angsana New"/>
                <w:color w:val="000000"/>
                <w:sz w:val="28"/>
                <w:szCs w:val="28"/>
              </w:rPr>
              <w:t>,</w:t>
            </w:r>
            <w:r w:rsidRPr="004B07C8">
              <w:rPr>
                <w:rFonts w:ascii="Angsana New" w:hAnsi="Angsana New"/>
                <w:color w:val="000000"/>
                <w:sz w:val="28"/>
                <w:szCs w:val="28"/>
                <w:cs/>
              </w:rPr>
              <w:t>070</w:t>
            </w:r>
            <w:r w:rsidRPr="004B07C8">
              <w:rPr>
                <w:rFonts w:ascii="Angsana New" w:hAnsi="Angsana New"/>
                <w:color w:val="000000"/>
                <w:sz w:val="28"/>
                <w:szCs w:val="28"/>
              </w:rPr>
              <w:t>,</w:t>
            </w:r>
            <w:r w:rsidRPr="004B07C8">
              <w:rPr>
                <w:rFonts w:ascii="Angsana New" w:hAnsi="Angsana New"/>
                <w:color w:val="000000"/>
                <w:sz w:val="28"/>
                <w:szCs w:val="28"/>
                <w:cs/>
              </w:rPr>
              <w:t>969</w:t>
            </w:r>
          </w:p>
        </w:tc>
        <w:tc>
          <w:tcPr>
            <w:tcW w:w="1701" w:type="dxa"/>
          </w:tcPr>
          <w:p w14:paraId="33558D60" w14:textId="34EAC1DB"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58</w:t>
            </w:r>
            <w:r w:rsidRPr="004B07C8">
              <w:rPr>
                <w:rFonts w:ascii="Angsana New" w:hAnsi="Angsana New"/>
                <w:color w:val="000000"/>
                <w:sz w:val="28"/>
                <w:szCs w:val="28"/>
              </w:rPr>
              <w:t>,</w:t>
            </w:r>
            <w:r w:rsidRPr="004B07C8">
              <w:rPr>
                <w:rFonts w:ascii="Angsana New" w:hAnsi="Angsana New"/>
                <w:color w:val="000000"/>
                <w:sz w:val="28"/>
                <w:szCs w:val="28"/>
                <w:cs/>
              </w:rPr>
              <w:t>514</w:t>
            </w:r>
            <w:r w:rsidRPr="004B07C8">
              <w:rPr>
                <w:rFonts w:ascii="Angsana New" w:hAnsi="Angsana New"/>
                <w:color w:val="000000"/>
                <w:sz w:val="28"/>
                <w:szCs w:val="28"/>
              </w:rPr>
              <w:t>,</w:t>
            </w:r>
            <w:r w:rsidRPr="004B07C8">
              <w:rPr>
                <w:rFonts w:ascii="Angsana New" w:hAnsi="Angsana New"/>
                <w:color w:val="000000"/>
                <w:sz w:val="28"/>
                <w:szCs w:val="28"/>
                <w:cs/>
              </w:rPr>
              <w:t>688</w:t>
            </w:r>
          </w:p>
        </w:tc>
        <w:tc>
          <w:tcPr>
            <w:tcW w:w="1531" w:type="dxa"/>
          </w:tcPr>
          <w:p w14:paraId="29AF99DA" w14:textId="0401A0DD"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50AE0A26" w14:textId="06ECD1BF"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667029" w:rsidRPr="004B07C8" w14:paraId="08B64ED2" w14:textId="77777777" w:rsidTr="00764B13">
        <w:trPr>
          <w:trHeight w:val="203"/>
        </w:trPr>
        <w:tc>
          <w:tcPr>
            <w:tcW w:w="3396" w:type="dxa"/>
            <w:vAlign w:val="bottom"/>
          </w:tcPr>
          <w:p w14:paraId="7F26F21E" w14:textId="1913D896" w:rsidR="00667029" w:rsidRPr="004B07C8" w:rsidRDefault="00667029" w:rsidP="00667029">
            <w:pPr>
              <w:spacing w:line="240" w:lineRule="auto"/>
              <w:jc w:val="thaiDistribute"/>
              <w:rPr>
                <w:rFonts w:ascii="Angsana New" w:hAnsi="Angsana New"/>
                <w:sz w:val="28"/>
                <w:szCs w:val="28"/>
                <w:cs/>
                <w:lang w:val="en-US"/>
              </w:rPr>
            </w:pPr>
            <w:r w:rsidRPr="004B07C8">
              <w:rPr>
                <w:rFonts w:ascii="Angsana New" w:hAnsi="Angsana New"/>
                <w:sz w:val="28"/>
                <w:szCs w:val="28"/>
                <w:lang w:val="en-US"/>
              </w:rPr>
              <w:t>Repayments during the period/year</w:t>
            </w:r>
          </w:p>
        </w:tc>
        <w:tc>
          <w:tcPr>
            <w:tcW w:w="1531" w:type="dxa"/>
          </w:tcPr>
          <w:p w14:paraId="14235ACB" w14:textId="01AD4E16"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(4</w:t>
            </w:r>
            <w:r w:rsidRPr="004B07C8">
              <w:rPr>
                <w:rFonts w:ascii="Angsana New" w:hAnsi="Angsana New"/>
                <w:color w:val="000000"/>
                <w:sz w:val="28"/>
                <w:szCs w:val="28"/>
              </w:rPr>
              <w:t>,</w:t>
            </w:r>
            <w:r w:rsidRPr="004B07C8">
              <w:rPr>
                <w:rFonts w:ascii="Angsana New" w:hAnsi="Angsana New"/>
                <w:color w:val="000000"/>
                <w:sz w:val="28"/>
                <w:szCs w:val="28"/>
                <w:cs/>
              </w:rPr>
              <w:t>480</w:t>
            </w:r>
            <w:r w:rsidRPr="004B07C8">
              <w:rPr>
                <w:rFonts w:ascii="Angsana New" w:hAnsi="Angsana New"/>
                <w:color w:val="000000"/>
                <w:sz w:val="28"/>
                <w:szCs w:val="28"/>
              </w:rPr>
              <w:t>,</w:t>
            </w:r>
            <w:r w:rsidRPr="004B07C8">
              <w:rPr>
                <w:rFonts w:ascii="Angsana New" w:hAnsi="Angsana New"/>
                <w:color w:val="000000"/>
                <w:sz w:val="28"/>
                <w:szCs w:val="28"/>
                <w:cs/>
              </w:rPr>
              <w:t>875)</w:t>
            </w:r>
          </w:p>
        </w:tc>
        <w:tc>
          <w:tcPr>
            <w:tcW w:w="1701" w:type="dxa"/>
          </w:tcPr>
          <w:p w14:paraId="2B5ED4D2" w14:textId="50F14F6F"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(17</w:t>
            </w:r>
            <w:r w:rsidRPr="004B07C8">
              <w:rPr>
                <w:rFonts w:ascii="Angsana New" w:hAnsi="Angsana New"/>
                <w:color w:val="000000"/>
                <w:sz w:val="28"/>
                <w:szCs w:val="28"/>
              </w:rPr>
              <w:t>,</w:t>
            </w:r>
            <w:r w:rsidRPr="004B07C8">
              <w:rPr>
                <w:rFonts w:ascii="Angsana New" w:hAnsi="Angsana New"/>
                <w:color w:val="000000"/>
                <w:sz w:val="28"/>
                <w:szCs w:val="28"/>
                <w:cs/>
              </w:rPr>
              <w:t>507</w:t>
            </w:r>
            <w:r w:rsidRPr="004B07C8">
              <w:rPr>
                <w:rFonts w:ascii="Angsana New" w:hAnsi="Angsana New"/>
                <w:color w:val="000000"/>
                <w:sz w:val="28"/>
                <w:szCs w:val="28"/>
              </w:rPr>
              <w:t>,</w:t>
            </w:r>
            <w:r w:rsidRPr="004B07C8">
              <w:rPr>
                <w:rFonts w:ascii="Angsana New" w:hAnsi="Angsana New"/>
                <w:color w:val="000000"/>
                <w:sz w:val="28"/>
                <w:szCs w:val="28"/>
                <w:cs/>
              </w:rPr>
              <w:t>686)</w:t>
            </w:r>
          </w:p>
        </w:tc>
        <w:tc>
          <w:tcPr>
            <w:tcW w:w="1531" w:type="dxa"/>
          </w:tcPr>
          <w:p w14:paraId="4778C261" w14:textId="4D84DDE8"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7EC5E385" w14:textId="463747E1" w:rsidR="00667029" w:rsidRPr="004B07C8" w:rsidRDefault="00667029" w:rsidP="00A70866">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667029" w:rsidRPr="004B07C8" w14:paraId="159F58FE" w14:textId="77777777" w:rsidTr="00764B13">
        <w:trPr>
          <w:trHeight w:val="203"/>
        </w:trPr>
        <w:tc>
          <w:tcPr>
            <w:tcW w:w="3396" w:type="dxa"/>
            <w:vAlign w:val="bottom"/>
          </w:tcPr>
          <w:p w14:paraId="54FA782C" w14:textId="5F4B2ECC" w:rsidR="00667029" w:rsidRPr="004B07C8" w:rsidRDefault="003E607D" w:rsidP="00667029">
            <w:pPr>
              <w:spacing w:line="240" w:lineRule="auto"/>
              <w:jc w:val="thaiDistribute"/>
              <w:rPr>
                <w:rFonts w:ascii="Angsana New" w:hAnsi="Angsana New"/>
                <w:sz w:val="28"/>
                <w:szCs w:val="28"/>
                <w:cs/>
                <w:lang w:val="en-US"/>
              </w:rPr>
            </w:pPr>
            <w:r w:rsidRPr="004B07C8">
              <w:rPr>
                <w:rFonts w:ascii="Angsana New" w:hAnsi="Angsana New"/>
                <w:sz w:val="28"/>
                <w:szCs w:val="28"/>
                <w:lang w:val="en-US"/>
              </w:rPr>
              <w:t>Amortization</w:t>
            </w:r>
            <w:r w:rsidR="00667029" w:rsidRPr="004B07C8">
              <w:rPr>
                <w:rFonts w:ascii="Angsana New" w:hAnsi="Angsana New"/>
                <w:sz w:val="28"/>
                <w:szCs w:val="28"/>
                <w:lang w:val="en-US"/>
              </w:rPr>
              <w:t xml:space="preserve"> of front-end fee</w:t>
            </w:r>
          </w:p>
        </w:tc>
        <w:tc>
          <w:tcPr>
            <w:tcW w:w="1531" w:type="dxa"/>
          </w:tcPr>
          <w:p w14:paraId="27E11E6E" w14:textId="70996041" w:rsidR="00667029" w:rsidRPr="004B07C8" w:rsidRDefault="00667029"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11</w:t>
            </w:r>
            <w:r w:rsidRPr="004B07C8">
              <w:rPr>
                <w:rFonts w:ascii="Angsana New" w:hAnsi="Angsana New"/>
                <w:color w:val="000000"/>
                <w:sz w:val="28"/>
                <w:szCs w:val="28"/>
              </w:rPr>
              <w:t>,</w:t>
            </w:r>
            <w:r w:rsidRPr="004B07C8">
              <w:rPr>
                <w:rFonts w:ascii="Angsana New" w:hAnsi="Angsana New"/>
                <w:color w:val="000000"/>
                <w:sz w:val="28"/>
                <w:szCs w:val="28"/>
                <w:cs/>
              </w:rPr>
              <w:t>152</w:t>
            </w:r>
          </w:p>
        </w:tc>
        <w:tc>
          <w:tcPr>
            <w:tcW w:w="1701" w:type="dxa"/>
          </w:tcPr>
          <w:p w14:paraId="025931C3" w14:textId="0513F346" w:rsidR="00667029" w:rsidRPr="004B07C8" w:rsidRDefault="00667029"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63</w:t>
            </w:r>
            <w:r w:rsidRPr="004B07C8">
              <w:rPr>
                <w:rFonts w:ascii="Angsana New" w:hAnsi="Angsana New"/>
                <w:color w:val="000000"/>
                <w:sz w:val="28"/>
                <w:szCs w:val="28"/>
              </w:rPr>
              <w:t>,</w:t>
            </w:r>
            <w:r w:rsidRPr="004B07C8">
              <w:rPr>
                <w:rFonts w:ascii="Angsana New" w:hAnsi="Angsana New"/>
                <w:color w:val="000000"/>
                <w:sz w:val="28"/>
                <w:szCs w:val="28"/>
                <w:cs/>
              </w:rPr>
              <w:t>967</w:t>
            </w:r>
          </w:p>
        </w:tc>
        <w:tc>
          <w:tcPr>
            <w:tcW w:w="1531" w:type="dxa"/>
          </w:tcPr>
          <w:p w14:paraId="75226C7B" w14:textId="7D41D9C8" w:rsidR="00667029" w:rsidRPr="004B07C8" w:rsidRDefault="00667029"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44A8AA70" w14:textId="51CD651E" w:rsidR="00667029" w:rsidRPr="004B07C8" w:rsidRDefault="00667029" w:rsidP="00A70866">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667029" w:rsidRPr="004B07C8" w14:paraId="79617936" w14:textId="77777777" w:rsidTr="00764B13">
        <w:trPr>
          <w:trHeight w:val="203"/>
        </w:trPr>
        <w:tc>
          <w:tcPr>
            <w:tcW w:w="3396" w:type="dxa"/>
            <w:vAlign w:val="bottom"/>
          </w:tcPr>
          <w:p w14:paraId="1D25B4A2" w14:textId="7ED52154" w:rsidR="00667029" w:rsidRPr="004B07C8" w:rsidRDefault="00667029" w:rsidP="00667029">
            <w:pPr>
              <w:spacing w:line="240" w:lineRule="auto"/>
              <w:jc w:val="thaiDistribute"/>
              <w:rPr>
                <w:rFonts w:ascii="Angsana New" w:hAnsi="Angsana New"/>
                <w:sz w:val="28"/>
                <w:szCs w:val="28"/>
                <w:cs/>
                <w:lang w:val="en-US"/>
              </w:rPr>
            </w:pPr>
            <w:r w:rsidRPr="004B07C8">
              <w:rPr>
                <w:rFonts w:ascii="Angsana New" w:hAnsi="Angsana New"/>
                <w:sz w:val="28"/>
                <w:szCs w:val="28"/>
                <w:lang w:val="en-US"/>
              </w:rPr>
              <w:t>Closing net book value of the period/year</w:t>
            </w:r>
          </w:p>
        </w:tc>
        <w:tc>
          <w:tcPr>
            <w:tcW w:w="1531" w:type="dxa"/>
          </w:tcPr>
          <w:p w14:paraId="4A8F72B5" w14:textId="470E9BA5" w:rsidR="00667029" w:rsidRPr="004B07C8" w:rsidRDefault="00667029" w:rsidP="00A70866">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36</w:t>
            </w:r>
            <w:r w:rsidRPr="004B07C8">
              <w:rPr>
                <w:rFonts w:ascii="Angsana New" w:hAnsi="Angsana New"/>
                <w:color w:val="000000"/>
                <w:sz w:val="28"/>
                <w:szCs w:val="28"/>
              </w:rPr>
              <w:t>,</w:t>
            </w:r>
            <w:r w:rsidRPr="004B07C8">
              <w:rPr>
                <w:rFonts w:ascii="Angsana New" w:hAnsi="Angsana New"/>
                <w:color w:val="000000"/>
                <w:sz w:val="28"/>
                <w:szCs w:val="28"/>
                <w:cs/>
              </w:rPr>
              <w:t>601</w:t>
            </w:r>
            <w:r w:rsidRPr="004B07C8">
              <w:rPr>
                <w:rFonts w:ascii="Angsana New" w:hAnsi="Angsana New"/>
                <w:color w:val="000000"/>
                <w:sz w:val="28"/>
                <w:szCs w:val="28"/>
              </w:rPr>
              <w:t>,</w:t>
            </w:r>
            <w:r w:rsidRPr="004B07C8">
              <w:rPr>
                <w:rFonts w:ascii="Angsana New" w:hAnsi="Angsana New"/>
                <w:color w:val="000000"/>
                <w:sz w:val="28"/>
                <w:szCs w:val="28"/>
                <w:cs/>
              </w:rPr>
              <w:t>246</w:t>
            </w:r>
          </w:p>
        </w:tc>
        <w:tc>
          <w:tcPr>
            <w:tcW w:w="1701" w:type="dxa"/>
          </w:tcPr>
          <w:p w14:paraId="7C306B02" w14:textId="3BE9BDF7" w:rsidR="00667029" w:rsidRPr="004B07C8" w:rsidRDefault="00667029" w:rsidP="00A70866">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41</w:t>
            </w:r>
            <w:r w:rsidRPr="004B07C8">
              <w:rPr>
                <w:rFonts w:ascii="Angsana New" w:hAnsi="Angsana New"/>
                <w:color w:val="000000"/>
                <w:sz w:val="28"/>
                <w:szCs w:val="28"/>
              </w:rPr>
              <w:t>,</w:t>
            </w:r>
            <w:r w:rsidRPr="004B07C8">
              <w:rPr>
                <w:rFonts w:ascii="Angsana New" w:hAnsi="Angsana New"/>
                <w:color w:val="000000"/>
                <w:sz w:val="28"/>
                <w:szCs w:val="28"/>
                <w:cs/>
              </w:rPr>
              <w:t>070</w:t>
            </w:r>
            <w:r w:rsidRPr="004B07C8">
              <w:rPr>
                <w:rFonts w:ascii="Angsana New" w:hAnsi="Angsana New"/>
                <w:color w:val="000000"/>
                <w:sz w:val="28"/>
                <w:szCs w:val="28"/>
              </w:rPr>
              <w:t>,</w:t>
            </w:r>
            <w:r w:rsidRPr="004B07C8">
              <w:rPr>
                <w:rFonts w:ascii="Angsana New" w:hAnsi="Angsana New"/>
                <w:color w:val="000000"/>
                <w:sz w:val="28"/>
                <w:szCs w:val="28"/>
                <w:cs/>
              </w:rPr>
              <w:t>969</w:t>
            </w:r>
          </w:p>
        </w:tc>
        <w:tc>
          <w:tcPr>
            <w:tcW w:w="1531" w:type="dxa"/>
          </w:tcPr>
          <w:p w14:paraId="7CFCEA77" w14:textId="624CB8F4" w:rsidR="00667029" w:rsidRPr="004B07C8" w:rsidRDefault="00667029" w:rsidP="00A70866">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0DBBD184" w14:textId="4FAD1CB2" w:rsidR="00667029" w:rsidRPr="004B07C8" w:rsidRDefault="00667029" w:rsidP="00A70866">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bl>
    <w:p w14:paraId="3DD39585" w14:textId="77777777" w:rsidR="00EB3C96" w:rsidRPr="004B07C8" w:rsidRDefault="00EB3C96" w:rsidP="00C30693">
      <w:pPr>
        <w:tabs>
          <w:tab w:val="left" w:pos="513"/>
          <w:tab w:val="decimal" w:pos="7920"/>
        </w:tabs>
        <w:spacing w:line="240" w:lineRule="exact"/>
        <w:ind w:left="1238"/>
        <w:jc w:val="both"/>
        <w:rPr>
          <w:rFonts w:ascii="Angsana New" w:hAnsi="Angsana New"/>
          <w:b/>
          <w:bCs/>
          <w:sz w:val="28"/>
          <w:szCs w:val="28"/>
        </w:rPr>
      </w:pPr>
    </w:p>
    <w:p w14:paraId="75D6DFE6"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10505777"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07933359"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7FF4470E" w14:textId="516C8A5A" w:rsidR="006F71FB" w:rsidRPr="004B07C8" w:rsidRDefault="00456E08" w:rsidP="00456E08">
      <w:pPr>
        <w:tabs>
          <w:tab w:val="left" w:pos="0"/>
          <w:tab w:val="left" w:pos="4260"/>
        </w:tabs>
        <w:spacing w:line="240" w:lineRule="atLeast"/>
        <w:jc w:val="both"/>
        <w:rPr>
          <w:rFonts w:ascii="Angsana New" w:hAnsi="Angsana New"/>
          <w:sz w:val="28"/>
          <w:szCs w:val="28"/>
        </w:rPr>
      </w:pPr>
      <w:r w:rsidRPr="004B07C8">
        <w:rPr>
          <w:rFonts w:ascii="Angsana New" w:hAnsi="Angsana New"/>
          <w:sz w:val="28"/>
          <w:szCs w:val="28"/>
        </w:rPr>
        <w:tab/>
      </w:r>
    </w:p>
    <w:p w14:paraId="72FCD999"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23B7BDAB"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6072C59E"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5822DD98"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13F9386D"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3B38AD95"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1667F1BB" w14:textId="77777777" w:rsidR="006F71FB" w:rsidRPr="004B07C8" w:rsidRDefault="006F71FB" w:rsidP="007538DD">
      <w:pPr>
        <w:tabs>
          <w:tab w:val="left" w:pos="0"/>
          <w:tab w:val="decimal" w:pos="7920"/>
        </w:tabs>
        <w:spacing w:line="240" w:lineRule="atLeast"/>
        <w:jc w:val="both"/>
        <w:rPr>
          <w:rFonts w:ascii="Angsana New" w:hAnsi="Angsana New"/>
          <w:sz w:val="28"/>
          <w:szCs w:val="28"/>
        </w:rPr>
      </w:pPr>
    </w:p>
    <w:p w14:paraId="2147FEA3" w14:textId="77777777" w:rsidR="00501007" w:rsidRDefault="00501007">
      <w:pPr>
        <w:spacing w:line="240" w:lineRule="auto"/>
        <w:rPr>
          <w:rFonts w:ascii="Angsana New" w:hAnsi="Angsana New"/>
          <w:sz w:val="28"/>
          <w:szCs w:val="28"/>
        </w:rPr>
      </w:pPr>
      <w:r>
        <w:rPr>
          <w:rFonts w:ascii="Angsana New" w:hAnsi="Angsana New"/>
          <w:sz w:val="28"/>
          <w:szCs w:val="28"/>
        </w:rPr>
        <w:br w:type="page"/>
      </w:r>
    </w:p>
    <w:p w14:paraId="65C684DF" w14:textId="07FD7396" w:rsidR="007538DD" w:rsidRPr="004B07C8" w:rsidRDefault="007B423D" w:rsidP="00764B13">
      <w:pPr>
        <w:tabs>
          <w:tab w:val="decimal" w:pos="7920"/>
        </w:tabs>
        <w:spacing w:line="240" w:lineRule="atLeast"/>
        <w:ind w:left="360"/>
        <w:jc w:val="thaiDistribute"/>
        <w:rPr>
          <w:rFonts w:ascii="Angsana New" w:hAnsi="Angsana New"/>
          <w:sz w:val="28"/>
          <w:szCs w:val="28"/>
          <w:cs/>
        </w:rPr>
      </w:pPr>
      <w:r w:rsidRPr="004B07C8">
        <w:rPr>
          <w:rFonts w:ascii="Angsana New" w:hAnsi="Angsana New"/>
          <w:sz w:val="28"/>
          <w:szCs w:val="28"/>
        </w:rPr>
        <w:lastRenderedPageBreak/>
        <w:t>As at March</w:t>
      </w:r>
      <w:r w:rsidRPr="004B07C8">
        <w:rPr>
          <w:rFonts w:ascii="Angsana New" w:hAnsi="Angsana New" w:hint="cs"/>
          <w:sz w:val="28"/>
          <w:szCs w:val="28"/>
          <w:cs/>
        </w:rPr>
        <w:t xml:space="preserve"> </w:t>
      </w:r>
      <w:r w:rsidRPr="004B07C8">
        <w:rPr>
          <w:rFonts w:ascii="Angsana New" w:hAnsi="Angsana New"/>
          <w:sz w:val="28"/>
          <w:szCs w:val="28"/>
          <w:lang w:val="en-US"/>
        </w:rPr>
        <w:t>31,</w:t>
      </w:r>
      <w:r w:rsidRPr="004B07C8">
        <w:rPr>
          <w:rFonts w:ascii="Angsana New" w:hAnsi="Angsana New"/>
          <w:sz w:val="28"/>
          <w:szCs w:val="28"/>
        </w:rPr>
        <w:t xml:space="preserve"> </w:t>
      </w:r>
      <w:r w:rsidRPr="004B07C8">
        <w:rPr>
          <w:rFonts w:ascii="Angsana New" w:hAnsi="Angsana New"/>
          <w:sz w:val="28"/>
          <w:szCs w:val="28"/>
          <w:cs/>
        </w:rPr>
        <w:t xml:space="preserve">2026 </w:t>
      </w:r>
      <w:r w:rsidRPr="004B07C8">
        <w:rPr>
          <w:rFonts w:ascii="Angsana New" w:hAnsi="Angsana New"/>
          <w:sz w:val="28"/>
          <w:szCs w:val="28"/>
        </w:rPr>
        <w:t xml:space="preserve">and December 31, </w:t>
      </w:r>
      <w:r w:rsidRPr="004B07C8">
        <w:rPr>
          <w:rFonts w:ascii="Angsana New" w:hAnsi="Angsana New"/>
          <w:sz w:val="28"/>
          <w:szCs w:val="28"/>
          <w:cs/>
        </w:rPr>
        <w:t>2025</w:t>
      </w:r>
      <w:r w:rsidRPr="004B07C8">
        <w:rPr>
          <w:rFonts w:ascii="Angsana New" w:hAnsi="Angsana New"/>
          <w:sz w:val="28"/>
          <w:szCs w:val="28"/>
        </w:rPr>
        <w:t>, the repayment schedule of the principal of long-term loans from a financial institution is summarised as follows:</w:t>
      </w:r>
    </w:p>
    <w:p w14:paraId="0BE43ACD" w14:textId="77777777" w:rsidR="007538DD" w:rsidRPr="004B07C8" w:rsidRDefault="007538DD" w:rsidP="007538DD">
      <w:pPr>
        <w:tabs>
          <w:tab w:val="left" w:pos="513"/>
          <w:tab w:val="decimal" w:pos="7920"/>
        </w:tabs>
        <w:spacing w:line="240" w:lineRule="exact"/>
        <w:ind w:left="1238"/>
        <w:jc w:val="both"/>
        <w:rPr>
          <w:rFonts w:ascii="Angsana New" w:hAnsi="Angsana New"/>
          <w:b/>
          <w:bCs/>
          <w:sz w:val="28"/>
          <w:szCs w:val="28"/>
        </w:rPr>
      </w:pP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A14350" w:rsidRPr="004B07C8" w14:paraId="04AB398E" w14:textId="77777777" w:rsidTr="00764B13">
        <w:tc>
          <w:tcPr>
            <w:tcW w:w="3240" w:type="dxa"/>
          </w:tcPr>
          <w:p w14:paraId="4DB09181" w14:textId="77777777" w:rsidR="00A14350" w:rsidRPr="004B07C8" w:rsidRDefault="00A14350" w:rsidP="00A14350">
            <w:pPr>
              <w:spacing w:line="360" w:lineRule="exact"/>
              <w:ind w:left="-18" w:right="36"/>
              <w:jc w:val="center"/>
              <w:rPr>
                <w:rFonts w:ascii="Angsana New" w:hAnsi="Angsana New"/>
                <w:color w:val="000000"/>
                <w:sz w:val="28"/>
                <w:szCs w:val="28"/>
              </w:rPr>
            </w:pPr>
          </w:p>
        </w:tc>
        <w:tc>
          <w:tcPr>
            <w:tcW w:w="1531" w:type="dxa"/>
          </w:tcPr>
          <w:p w14:paraId="09CAE333" w14:textId="77777777" w:rsidR="00A14350" w:rsidRPr="004B07C8" w:rsidRDefault="00A14350" w:rsidP="00A14350">
            <w:pPr>
              <w:spacing w:line="360" w:lineRule="exact"/>
              <w:ind w:right="25"/>
              <w:jc w:val="right"/>
              <w:rPr>
                <w:rFonts w:ascii="Angsana New" w:hAnsi="Angsana New"/>
                <w:color w:val="000000"/>
                <w:sz w:val="28"/>
                <w:szCs w:val="28"/>
              </w:rPr>
            </w:pPr>
          </w:p>
        </w:tc>
        <w:tc>
          <w:tcPr>
            <w:tcW w:w="1701" w:type="dxa"/>
          </w:tcPr>
          <w:p w14:paraId="477ACD21" w14:textId="77777777" w:rsidR="00A14350" w:rsidRPr="004B07C8" w:rsidRDefault="00A14350" w:rsidP="00A14350">
            <w:pPr>
              <w:spacing w:line="360" w:lineRule="exact"/>
              <w:ind w:right="25"/>
              <w:jc w:val="right"/>
              <w:rPr>
                <w:rFonts w:ascii="Angsana New" w:hAnsi="Angsana New"/>
                <w:color w:val="000000"/>
                <w:sz w:val="28"/>
                <w:szCs w:val="28"/>
              </w:rPr>
            </w:pPr>
          </w:p>
        </w:tc>
        <w:tc>
          <w:tcPr>
            <w:tcW w:w="3232" w:type="dxa"/>
            <w:gridSpan w:val="2"/>
          </w:tcPr>
          <w:p w14:paraId="51F37A64" w14:textId="110716D1" w:rsidR="00A14350" w:rsidRPr="004B07C8" w:rsidRDefault="00A14350" w:rsidP="00A14350">
            <w:pPr>
              <w:pStyle w:val="1"/>
              <w:pBdr>
                <w:bottom w:val="none" w:sz="0" w:space="0" w:color="auto"/>
              </w:pBdr>
              <w:spacing w:line="360" w:lineRule="exact"/>
              <w:rPr>
                <w:color w:val="000000"/>
                <w:sz w:val="28"/>
                <w:szCs w:val="28"/>
                <w:cs/>
              </w:rPr>
            </w:pPr>
            <w:r w:rsidRPr="004B07C8">
              <w:rPr>
                <w:color w:val="000000"/>
                <w:sz w:val="28"/>
                <w:szCs w:val="28"/>
              </w:rPr>
              <w:t>(Unit: Baht)</w:t>
            </w:r>
          </w:p>
        </w:tc>
      </w:tr>
      <w:tr w:rsidR="00A14350" w:rsidRPr="004B07C8" w14:paraId="36365B1C" w14:textId="77777777" w:rsidTr="00764B13">
        <w:tc>
          <w:tcPr>
            <w:tcW w:w="3240" w:type="dxa"/>
          </w:tcPr>
          <w:p w14:paraId="37CBAD4A" w14:textId="77777777" w:rsidR="00A14350" w:rsidRPr="004B07C8" w:rsidRDefault="00A14350" w:rsidP="00A14350">
            <w:pPr>
              <w:spacing w:line="360" w:lineRule="exact"/>
              <w:ind w:left="-18" w:right="36"/>
              <w:jc w:val="center"/>
              <w:rPr>
                <w:rFonts w:ascii="Angsana New" w:hAnsi="Angsana New"/>
                <w:color w:val="000000"/>
                <w:sz w:val="28"/>
                <w:szCs w:val="28"/>
              </w:rPr>
            </w:pPr>
          </w:p>
        </w:tc>
        <w:tc>
          <w:tcPr>
            <w:tcW w:w="3232" w:type="dxa"/>
            <w:gridSpan w:val="2"/>
          </w:tcPr>
          <w:p w14:paraId="1BC3CC46" w14:textId="078F2D9E" w:rsidR="00A14350" w:rsidRPr="004B07C8" w:rsidRDefault="00A14350" w:rsidP="00A14350">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Consolidated financial information</w:t>
            </w:r>
          </w:p>
        </w:tc>
        <w:tc>
          <w:tcPr>
            <w:tcW w:w="3232" w:type="dxa"/>
            <w:gridSpan w:val="2"/>
          </w:tcPr>
          <w:p w14:paraId="71DC9468" w14:textId="15EF250A" w:rsidR="00A14350" w:rsidRPr="004B07C8" w:rsidRDefault="00A14350" w:rsidP="00A14350">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A14350" w:rsidRPr="004B07C8" w14:paraId="483EF53C" w14:textId="77777777" w:rsidTr="00764B13">
        <w:tc>
          <w:tcPr>
            <w:tcW w:w="3240" w:type="dxa"/>
          </w:tcPr>
          <w:p w14:paraId="5E52086D" w14:textId="77777777" w:rsidR="00A14350" w:rsidRPr="004B07C8" w:rsidRDefault="00A14350" w:rsidP="00A14350">
            <w:pPr>
              <w:spacing w:line="360" w:lineRule="exact"/>
              <w:ind w:right="36"/>
              <w:rPr>
                <w:rFonts w:ascii="Angsana New" w:hAnsi="Angsana New"/>
                <w:color w:val="000000"/>
                <w:sz w:val="28"/>
                <w:szCs w:val="28"/>
                <w:cs/>
              </w:rPr>
            </w:pPr>
          </w:p>
        </w:tc>
        <w:tc>
          <w:tcPr>
            <w:tcW w:w="1531" w:type="dxa"/>
          </w:tcPr>
          <w:p w14:paraId="0C1A33D7" w14:textId="6E02EAC8" w:rsidR="00A14350" w:rsidRPr="004B07C8" w:rsidRDefault="00A14350" w:rsidP="00A14350">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64436458" w14:textId="72B1F4C6" w:rsidR="00A14350" w:rsidRPr="004B07C8" w:rsidRDefault="00A14350" w:rsidP="00A14350">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6849EDA2" w14:textId="4861B7CC" w:rsidR="00A14350" w:rsidRPr="004B07C8" w:rsidRDefault="00A14350" w:rsidP="00A14350">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772E59FB" w14:textId="7B6898D4" w:rsidR="00A14350" w:rsidRPr="004B07C8" w:rsidRDefault="00A14350" w:rsidP="00A14350">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36512B" w:rsidRPr="004B07C8" w14:paraId="5FCF07C2" w14:textId="77777777" w:rsidTr="00764B13">
        <w:tc>
          <w:tcPr>
            <w:tcW w:w="3240" w:type="dxa"/>
          </w:tcPr>
          <w:p w14:paraId="3252CCCC" w14:textId="77777777" w:rsidR="0036512B" w:rsidRPr="004B07C8" w:rsidRDefault="0036512B">
            <w:pPr>
              <w:spacing w:line="240" w:lineRule="auto"/>
              <w:ind w:right="36"/>
              <w:rPr>
                <w:rFonts w:ascii="Angsana New" w:hAnsi="Angsana New"/>
                <w:color w:val="000000"/>
                <w:sz w:val="14"/>
                <w:szCs w:val="14"/>
                <w:cs/>
              </w:rPr>
            </w:pPr>
          </w:p>
        </w:tc>
        <w:tc>
          <w:tcPr>
            <w:tcW w:w="1531" w:type="dxa"/>
          </w:tcPr>
          <w:p w14:paraId="2D878B52" w14:textId="77777777" w:rsidR="0036512B" w:rsidRPr="004B07C8" w:rsidRDefault="0036512B">
            <w:pPr>
              <w:pStyle w:val="1"/>
              <w:pBdr>
                <w:bottom w:val="none" w:sz="0" w:space="0" w:color="auto"/>
              </w:pBdr>
              <w:jc w:val="center"/>
              <w:rPr>
                <w:color w:val="000000"/>
                <w:sz w:val="14"/>
                <w:szCs w:val="14"/>
              </w:rPr>
            </w:pPr>
          </w:p>
        </w:tc>
        <w:tc>
          <w:tcPr>
            <w:tcW w:w="1701" w:type="dxa"/>
          </w:tcPr>
          <w:p w14:paraId="43F8A121" w14:textId="77777777" w:rsidR="0036512B" w:rsidRPr="004B07C8" w:rsidRDefault="0036512B">
            <w:pPr>
              <w:pStyle w:val="1"/>
              <w:pBdr>
                <w:bottom w:val="none" w:sz="0" w:space="0" w:color="auto"/>
              </w:pBdr>
              <w:jc w:val="center"/>
              <w:rPr>
                <w:color w:val="000000"/>
                <w:sz w:val="14"/>
                <w:szCs w:val="14"/>
              </w:rPr>
            </w:pPr>
          </w:p>
        </w:tc>
        <w:tc>
          <w:tcPr>
            <w:tcW w:w="1531" w:type="dxa"/>
          </w:tcPr>
          <w:p w14:paraId="21BBD479" w14:textId="77777777" w:rsidR="0036512B" w:rsidRPr="004B07C8" w:rsidRDefault="0036512B">
            <w:pPr>
              <w:pStyle w:val="1"/>
              <w:pBdr>
                <w:bottom w:val="none" w:sz="0" w:space="0" w:color="auto"/>
              </w:pBdr>
              <w:jc w:val="center"/>
              <w:rPr>
                <w:color w:val="000000"/>
                <w:sz w:val="14"/>
                <w:szCs w:val="14"/>
              </w:rPr>
            </w:pPr>
          </w:p>
        </w:tc>
        <w:tc>
          <w:tcPr>
            <w:tcW w:w="1701" w:type="dxa"/>
          </w:tcPr>
          <w:p w14:paraId="3DD2ECB1" w14:textId="77777777" w:rsidR="0036512B" w:rsidRPr="004B07C8" w:rsidRDefault="0036512B">
            <w:pPr>
              <w:pStyle w:val="1"/>
              <w:pBdr>
                <w:bottom w:val="none" w:sz="0" w:space="0" w:color="auto"/>
              </w:pBdr>
              <w:jc w:val="center"/>
              <w:rPr>
                <w:color w:val="000000"/>
                <w:sz w:val="14"/>
                <w:szCs w:val="14"/>
              </w:rPr>
            </w:pPr>
          </w:p>
        </w:tc>
      </w:tr>
      <w:tr w:rsidR="003E57DD" w:rsidRPr="004B07C8" w14:paraId="34F4DD47" w14:textId="77777777" w:rsidTr="00764B13">
        <w:trPr>
          <w:trHeight w:val="203"/>
        </w:trPr>
        <w:tc>
          <w:tcPr>
            <w:tcW w:w="3240" w:type="dxa"/>
            <w:vAlign w:val="bottom"/>
          </w:tcPr>
          <w:p w14:paraId="246985EE" w14:textId="40E7603A" w:rsidR="003E57DD" w:rsidRPr="004B07C8" w:rsidRDefault="00751B46" w:rsidP="003E57DD">
            <w:pPr>
              <w:spacing w:line="240" w:lineRule="auto"/>
              <w:jc w:val="thaiDistribute"/>
              <w:rPr>
                <w:rFonts w:ascii="Angsana New" w:hAnsi="Angsana New"/>
                <w:sz w:val="28"/>
                <w:szCs w:val="28"/>
                <w:cs/>
                <w:lang w:val="en-US"/>
              </w:rPr>
            </w:pPr>
            <w:r w:rsidRPr="004B07C8">
              <w:rPr>
                <w:rFonts w:ascii="Angsana New" w:hAnsi="Angsana New"/>
                <w:sz w:val="28"/>
                <w:szCs w:val="28"/>
                <w:lang w:val="en-US"/>
              </w:rPr>
              <w:t xml:space="preserve">Due within </w:t>
            </w:r>
            <w:r w:rsidRPr="004B07C8">
              <w:rPr>
                <w:rFonts w:ascii="Angsana New" w:hAnsi="Angsana New"/>
                <w:sz w:val="28"/>
                <w:szCs w:val="28"/>
                <w:cs/>
                <w:lang w:val="en-US"/>
              </w:rPr>
              <w:t xml:space="preserve">1 </w:t>
            </w:r>
            <w:r w:rsidRPr="004B07C8">
              <w:rPr>
                <w:rFonts w:ascii="Angsana New" w:hAnsi="Angsana New"/>
                <w:sz w:val="28"/>
                <w:szCs w:val="28"/>
                <w:lang w:val="en-US"/>
              </w:rPr>
              <w:t>year</w:t>
            </w:r>
          </w:p>
        </w:tc>
        <w:tc>
          <w:tcPr>
            <w:tcW w:w="1531" w:type="dxa"/>
          </w:tcPr>
          <w:p w14:paraId="7F43B6E0" w14:textId="2887F803" w:rsidR="003E57DD" w:rsidRPr="004B07C8" w:rsidRDefault="003E57DD"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18</w:t>
            </w:r>
            <w:r w:rsidRPr="004B07C8">
              <w:rPr>
                <w:rFonts w:ascii="Angsana New" w:hAnsi="Angsana New"/>
                <w:color w:val="000000"/>
                <w:sz w:val="28"/>
                <w:szCs w:val="28"/>
              </w:rPr>
              <w:t>,</w:t>
            </w:r>
            <w:r w:rsidRPr="004B07C8">
              <w:rPr>
                <w:rFonts w:ascii="Angsana New" w:hAnsi="Angsana New"/>
                <w:color w:val="000000"/>
                <w:sz w:val="28"/>
                <w:szCs w:val="28"/>
                <w:cs/>
              </w:rPr>
              <w:t>312</w:t>
            </w:r>
            <w:r w:rsidRPr="004B07C8">
              <w:rPr>
                <w:rFonts w:ascii="Angsana New" w:hAnsi="Angsana New"/>
                <w:color w:val="000000"/>
                <w:sz w:val="28"/>
                <w:szCs w:val="28"/>
              </w:rPr>
              <w:t>,</w:t>
            </w:r>
            <w:r w:rsidRPr="004B07C8">
              <w:rPr>
                <w:rFonts w:ascii="Angsana New" w:hAnsi="Angsana New"/>
                <w:color w:val="000000"/>
                <w:sz w:val="28"/>
                <w:szCs w:val="28"/>
                <w:cs/>
              </w:rPr>
              <w:t>026</w:t>
            </w:r>
          </w:p>
        </w:tc>
        <w:tc>
          <w:tcPr>
            <w:tcW w:w="1701" w:type="dxa"/>
          </w:tcPr>
          <w:p w14:paraId="63CBB126" w14:textId="3A4546C1" w:rsidR="003E57DD" w:rsidRPr="004B07C8" w:rsidRDefault="003E57DD"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18,151,021</w:t>
            </w:r>
          </w:p>
        </w:tc>
        <w:tc>
          <w:tcPr>
            <w:tcW w:w="1531" w:type="dxa"/>
          </w:tcPr>
          <w:p w14:paraId="00945BC9" w14:textId="4D52CD33" w:rsidR="003E57DD" w:rsidRPr="004B07C8" w:rsidRDefault="003E57DD"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5691DDBF" w14:textId="126B5B1B" w:rsidR="003E57DD" w:rsidRPr="004B07C8" w:rsidRDefault="003E57DD"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FB1252" w:rsidRPr="004B07C8" w14:paraId="0A2EB641" w14:textId="77777777" w:rsidTr="00764B13">
        <w:trPr>
          <w:trHeight w:val="203"/>
        </w:trPr>
        <w:tc>
          <w:tcPr>
            <w:tcW w:w="3240" w:type="dxa"/>
            <w:vAlign w:val="bottom"/>
          </w:tcPr>
          <w:p w14:paraId="5696D10E" w14:textId="6F948980" w:rsidR="00FB1252" w:rsidRPr="004B07C8" w:rsidRDefault="00FB1252" w:rsidP="00FB1252">
            <w:pPr>
              <w:spacing w:line="240" w:lineRule="auto"/>
              <w:jc w:val="thaiDistribute"/>
              <w:rPr>
                <w:rFonts w:ascii="Angsana New" w:hAnsi="Angsana New"/>
                <w:sz w:val="28"/>
                <w:szCs w:val="28"/>
                <w:cs/>
                <w:lang w:val="en-US"/>
              </w:rPr>
            </w:pPr>
            <w:r w:rsidRPr="004B07C8">
              <w:rPr>
                <w:rFonts w:ascii="Angsana New" w:hAnsi="Angsana New"/>
                <w:sz w:val="28"/>
                <w:szCs w:val="28"/>
                <w:lang w:val="en-US"/>
              </w:rPr>
              <w:t>Due between 1 to 5 years</w:t>
            </w:r>
          </w:p>
        </w:tc>
        <w:tc>
          <w:tcPr>
            <w:tcW w:w="1531" w:type="dxa"/>
          </w:tcPr>
          <w:p w14:paraId="72DEEF82" w14:textId="034255F2" w:rsidR="00FB1252" w:rsidRPr="004B07C8" w:rsidRDefault="00FB1252"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18</w:t>
            </w:r>
            <w:r w:rsidRPr="004B07C8">
              <w:rPr>
                <w:rFonts w:ascii="Angsana New" w:hAnsi="Angsana New"/>
                <w:color w:val="000000"/>
                <w:sz w:val="28"/>
                <w:szCs w:val="28"/>
              </w:rPr>
              <w:t>,</w:t>
            </w:r>
            <w:r w:rsidRPr="004B07C8">
              <w:rPr>
                <w:rFonts w:ascii="Angsana New" w:hAnsi="Angsana New"/>
                <w:color w:val="000000"/>
                <w:sz w:val="28"/>
                <w:szCs w:val="28"/>
                <w:cs/>
              </w:rPr>
              <w:t>316</w:t>
            </w:r>
            <w:r w:rsidRPr="004B07C8">
              <w:rPr>
                <w:rFonts w:ascii="Angsana New" w:hAnsi="Angsana New"/>
                <w:color w:val="000000"/>
                <w:sz w:val="28"/>
                <w:szCs w:val="28"/>
              </w:rPr>
              <w:t>,</w:t>
            </w:r>
            <w:r w:rsidRPr="004B07C8">
              <w:rPr>
                <w:rFonts w:ascii="Angsana New" w:hAnsi="Angsana New"/>
                <w:color w:val="000000"/>
                <w:sz w:val="28"/>
                <w:szCs w:val="28"/>
                <w:cs/>
              </w:rPr>
              <w:t>116</w:t>
            </w:r>
          </w:p>
        </w:tc>
        <w:tc>
          <w:tcPr>
            <w:tcW w:w="1701" w:type="dxa"/>
          </w:tcPr>
          <w:p w14:paraId="6D973DDE" w14:textId="0EB83441" w:rsidR="00FB1252" w:rsidRPr="004B07C8" w:rsidRDefault="00FB1252"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22,874,097</w:t>
            </w:r>
          </w:p>
        </w:tc>
        <w:tc>
          <w:tcPr>
            <w:tcW w:w="1531" w:type="dxa"/>
          </w:tcPr>
          <w:p w14:paraId="0DD6AD39" w14:textId="7C96F56A" w:rsidR="00FB1252" w:rsidRPr="004B07C8" w:rsidRDefault="00FB1252"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7FC02A96" w14:textId="3B92CECF" w:rsidR="00FB1252" w:rsidRPr="004B07C8" w:rsidRDefault="00FB1252"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FB1252" w:rsidRPr="004B07C8" w14:paraId="77BEFCDE" w14:textId="77777777" w:rsidTr="00764B13">
        <w:trPr>
          <w:trHeight w:val="203"/>
        </w:trPr>
        <w:tc>
          <w:tcPr>
            <w:tcW w:w="3240" w:type="dxa"/>
            <w:vAlign w:val="bottom"/>
          </w:tcPr>
          <w:p w14:paraId="30D9B985" w14:textId="38265580" w:rsidR="00FB1252" w:rsidRPr="004B07C8" w:rsidRDefault="00FB1252" w:rsidP="00FB1252">
            <w:pPr>
              <w:spacing w:line="240" w:lineRule="auto"/>
              <w:jc w:val="thaiDistribute"/>
              <w:rPr>
                <w:rFonts w:ascii="Angsana New" w:hAnsi="Angsana New"/>
                <w:sz w:val="28"/>
                <w:szCs w:val="28"/>
                <w:cs/>
                <w:lang w:val="en-US"/>
              </w:rPr>
            </w:pPr>
            <w:r w:rsidRPr="004B07C8">
              <w:rPr>
                <w:rFonts w:ascii="Angsana New" w:hAnsi="Angsana New"/>
                <w:sz w:val="28"/>
                <w:szCs w:val="28"/>
                <w:lang w:val="en-US"/>
              </w:rPr>
              <w:t>Due after 5 years</w:t>
            </w:r>
          </w:p>
        </w:tc>
        <w:tc>
          <w:tcPr>
            <w:tcW w:w="1531" w:type="dxa"/>
          </w:tcPr>
          <w:p w14:paraId="2BAEFD28" w14:textId="22E7EA00" w:rsidR="00FB1252" w:rsidRPr="004B07C8" w:rsidRDefault="00FB1252"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7332B933" w14:textId="4BB968CB" w:rsidR="00FB1252" w:rsidRPr="004B07C8" w:rsidRDefault="00FB1252"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83,899</w:t>
            </w:r>
            <w:r w:rsidRPr="004B07C8">
              <w:rPr>
                <w:rFonts w:ascii="Angsana New" w:hAnsi="Angsana New"/>
                <w:color w:val="000000"/>
                <w:sz w:val="28"/>
                <w:szCs w:val="28"/>
                <w:cs/>
              </w:rPr>
              <w:t xml:space="preserve">      </w:t>
            </w:r>
          </w:p>
        </w:tc>
        <w:tc>
          <w:tcPr>
            <w:tcW w:w="1531" w:type="dxa"/>
          </w:tcPr>
          <w:p w14:paraId="6E576D74" w14:textId="4651E62F" w:rsidR="00FB1252" w:rsidRPr="004B07C8" w:rsidRDefault="00FB1252"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2B0EF44D" w14:textId="0A14B74A" w:rsidR="00FB1252" w:rsidRPr="004B07C8" w:rsidRDefault="00FB1252"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r w:rsidR="003E57DD" w:rsidRPr="004B07C8" w14:paraId="0FB53A11" w14:textId="77777777" w:rsidTr="00764B13">
        <w:trPr>
          <w:trHeight w:val="203"/>
        </w:trPr>
        <w:tc>
          <w:tcPr>
            <w:tcW w:w="3240" w:type="dxa"/>
            <w:vAlign w:val="center"/>
          </w:tcPr>
          <w:p w14:paraId="74F7DB1D" w14:textId="52984348" w:rsidR="003E57DD" w:rsidRPr="004B07C8" w:rsidRDefault="003E57DD" w:rsidP="003E57DD">
            <w:pPr>
              <w:spacing w:line="240" w:lineRule="auto"/>
              <w:jc w:val="thaiDistribute"/>
              <w:rPr>
                <w:rFonts w:ascii="Angsana New" w:hAnsi="Angsana New"/>
                <w:sz w:val="28"/>
                <w:szCs w:val="28"/>
                <w:cs/>
                <w:lang w:val="en-US"/>
              </w:rPr>
            </w:pPr>
          </w:p>
        </w:tc>
        <w:tc>
          <w:tcPr>
            <w:tcW w:w="1531" w:type="dxa"/>
          </w:tcPr>
          <w:p w14:paraId="639DDB26" w14:textId="3608C79D" w:rsidR="003E57DD" w:rsidRPr="004B07C8" w:rsidRDefault="003E57DD"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36</w:t>
            </w:r>
            <w:r w:rsidRPr="004B07C8">
              <w:rPr>
                <w:rFonts w:ascii="Angsana New" w:hAnsi="Angsana New"/>
                <w:color w:val="000000"/>
                <w:sz w:val="28"/>
                <w:szCs w:val="28"/>
              </w:rPr>
              <w:t>,</w:t>
            </w:r>
            <w:r w:rsidRPr="004B07C8">
              <w:rPr>
                <w:rFonts w:ascii="Angsana New" w:hAnsi="Angsana New"/>
                <w:color w:val="000000"/>
                <w:sz w:val="28"/>
                <w:szCs w:val="28"/>
                <w:cs/>
              </w:rPr>
              <w:t>628</w:t>
            </w:r>
            <w:r w:rsidRPr="004B07C8">
              <w:rPr>
                <w:rFonts w:ascii="Angsana New" w:hAnsi="Angsana New"/>
                <w:color w:val="000000"/>
                <w:sz w:val="28"/>
                <w:szCs w:val="28"/>
              </w:rPr>
              <w:t>,</w:t>
            </w:r>
            <w:r w:rsidRPr="004B07C8">
              <w:rPr>
                <w:rFonts w:ascii="Angsana New" w:hAnsi="Angsana New"/>
                <w:color w:val="000000"/>
                <w:sz w:val="28"/>
                <w:szCs w:val="28"/>
                <w:cs/>
              </w:rPr>
              <w:t>142</w:t>
            </w:r>
          </w:p>
        </w:tc>
        <w:tc>
          <w:tcPr>
            <w:tcW w:w="1701" w:type="dxa"/>
          </w:tcPr>
          <w:p w14:paraId="39ED2522" w14:textId="22F62304" w:rsidR="003E57DD" w:rsidRPr="004B07C8" w:rsidRDefault="003E57DD"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41,109,017</w:t>
            </w:r>
          </w:p>
        </w:tc>
        <w:tc>
          <w:tcPr>
            <w:tcW w:w="1531" w:type="dxa"/>
          </w:tcPr>
          <w:p w14:paraId="4647321E" w14:textId="4EF86A85" w:rsidR="003E57DD" w:rsidRPr="004B07C8" w:rsidRDefault="003E57DD"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345A8536" w14:textId="0DBC14AD" w:rsidR="003E57DD" w:rsidRPr="004B07C8" w:rsidRDefault="003E57DD"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3E57DD" w:rsidRPr="004B07C8" w14:paraId="33FAD45C" w14:textId="77777777" w:rsidTr="00764B13">
        <w:trPr>
          <w:trHeight w:val="478"/>
        </w:trPr>
        <w:tc>
          <w:tcPr>
            <w:tcW w:w="3240" w:type="dxa"/>
            <w:vAlign w:val="center"/>
          </w:tcPr>
          <w:p w14:paraId="368162A9" w14:textId="2C009FA6" w:rsidR="003E57DD" w:rsidRPr="004B07C8" w:rsidRDefault="00B42D98" w:rsidP="003E57DD">
            <w:pPr>
              <w:spacing w:line="240" w:lineRule="auto"/>
              <w:jc w:val="thaiDistribute"/>
              <w:rPr>
                <w:rFonts w:ascii="Angsana New" w:hAnsi="Angsana New"/>
                <w:sz w:val="28"/>
                <w:szCs w:val="28"/>
                <w:cs/>
                <w:lang w:val="en-US"/>
              </w:rPr>
            </w:pPr>
            <w:r w:rsidRPr="004B07C8">
              <w:rPr>
                <w:rFonts w:ascii="Angsana New" w:hAnsi="Angsana New"/>
                <w:sz w:val="28"/>
                <w:szCs w:val="28"/>
                <w:u w:val="single"/>
                <w:lang w:val="en-US"/>
              </w:rPr>
              <w:t>Less</w:t>
            </w:r>
            <w:r w:rsidRPr="004B07C8">
              <w:rPr>
                <w:rFonts w:ascii="Angsana New" w:hAnsi="Angsana New"/>
                <w:sz w:val="28"/>
                <w:szCs w:val="28"/>
                <w:lang w:val="en-US"/>
              </w:rPr>
              <w:t xml:space="preserve"> Prepaid front-end fee</w:t>
            </w:r>
          </w:p>
        </w:tc>
        <w:tc>
          <w:tcPr>
            <w:tcW w:w="1531" w:type="dxa"/>
          </w:tcPr>
          <w:p w14:paraId="1CB2C7FC" w14:textId="09DE92B4" w:rsidR="003E57DD" w:rsidRPr="004B07C8" w:rsidRDefault="003E57DD" w:rsidP="00764B13">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(26</w:t>
            </w:r>
            <w:r w:rsidRPr="004B07C8">
              <w:rPr>
                <w:rFonts w:ascii="Angsana New" w:hAnsi="Angsana New"/>
                <w:color w:val="000000"/>
                <w:sz w:val="28"/>
                <w:szCs w:val="28"/>
              </w:rPr>
              <w:t>,</w:t>
            </w:r>
            <w:r w:rsidRPr="004B07C8">
              <w:rPr>
                <w:rFonts w:ascii="Angsana New" w:hAnsi="Angsana New"/>
                <w:color w:val="000000"/>
                <w:sz w:val="28"/>
                <w:szCs w:val="28"/>
                <w:cs/>
              </w:rPr>
              <w:t>896)</w:t>
            </w:r>
          </w:p>
        </w:tc>
        <w:tc>
          <w:tcPr>
            <w:tcW w:w="1701" w:type="dxa"/>
          </w:tcPr>
          <w:p w14:paraId="11AED92E" w14:textId="57AA202D" w:rsidR="003E57DD" w:rsidRPr="004B07C8" w:rsidRDefault="003E57DD" w:rsidP="00764B13">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(38,048)</w:t>
            </w:r>
          </w:p>
        </w:tc>
        <w:tc>
          <w:tcPr>
            <w:tcW w:w="1531" w:type="dxa"/>
          </w:tcPr>
          <w:p w14:paraId="38C121CD" w14:textId="2B1B5B2A" w:rsidR="003E57DD" w:rsidRPr="004B07C8" w:rsidRDefault="003E57DD" w:rsidP="00764B13">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c>
          <w:tcPr>
            <w:tcW w:w="1701" w:type="dxa"/>
          </w:tcPr>
          <w:p w14:paraId="643A8485" w14:textId="44176CE7" w:rsidR="003E57DD" w:rsidRPr="004B07C8" w:rsidRDefault="003E57DD" w:rsidP="00764B13">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hint="cs"/>
                <w:color w:val="000000"/>
                <w:sz w:val="28"/>
                <w:szCs w:val="28"/>
                <w:cs/>
              </w:rPr>
              <w:t>-</w:t>
            </w:r>
          </w:p>
        </w:tc>
      </w:tr>
      <w:tr w:rsidR="003E57DD" w:rsidRPr="004B07C8" w14:paraId="2E5922DA" w14:textId="77777777" w:rsidTr="00764B13">
        <w:trPr>
          <w:trHeight w:val="203"/>
        </w:trPr>
        <w:tc>
          <w:tcPr>
            <w:tcW w:w="3240" w:type="dxa"/>
          </w:tcPr>
          <w:p w14:paraId="38B1926E" w14:textId="77777777" w:rsidR="003E57DD" w:rsidRPr="004B07C8" w:rsidRDefault="003E57DD" w:rsidP="003E57DD">
            <w:pPr>
              <w:spacing w:line="240" w:lineRule="auto"/>
              <w:jc w:val="thaiDistribute"/>
              <w:rPr>
                <w:rFonts w:ascii="Angsana New" w:hAnsi="Angsana New"/>
                <w:sz w:val="28"/>
                <w:szCs w:val="28"/>
                <w:cs/>
                <w:lang w:val="en-US"/>
              </w:rPr>
            </w:pPr>
          </w:p>
        </w:tc>
        <w:tc>
          <w:tcPr>
            <w:tcW w:w="1531" w:type="dxa"/>
          </w:tcPr>
          <w:p w14:paraId="0F4B6AF8" w14:textId="3AAEAD80" w:rsidR="003E57DD" w:rsidRPr="004B07C8" w:rsidRDefault="003E57DD"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36</w:t>
            </w:r>
            <w:r w:rsidRPr="004B07C8">
              <w:rPr>
                <w:rFonts w:ascii="Angsana New" w:hAnsi="Angsana New"/>
                <w:color w:val="000000"/>
                <w:sz w:val="28"/>
                <w:szCs w:val="28"/>
              </w:rPr>
              <w:t>,</w:t>
            </w:r>
            <w:r w:rsidRPr="004B07C8">
              <w:rPr>
                <w:rFonts w:ascii="Angsana New" w:hAnsi="Angsana New"/>
                <w:color w:val="000000"/>
                <w:sz w:val="28"/>
                <w:szCs w:val="28"/>
                <w:cs/>
              </w:rPr>
              <w:t>601</w:t>
            </w:r>
            <w:r w:rsidRPr="004B07C8">
              <w:rPr>
                <w:rFonts w:ascii="Angsana New" w:hAnsi="Angsana New"/>
                <w:color w:val="000000"/>
                <w:sz w:val="28"/>
                <w:szCs w:val="28"/>
              </w:rPr>
              <w:t>,</w:t>
            </w:r>
            <w:r w:rsidRPr="004B07C8">
              <w:rPr>
                <w:rFonts w:ascii="Angsana New" w:hAnsi="Angsana New"/>
                <w:color w:val="000000"/>
                <w:sz w:val="28"/>
                <w:szCs w:val="28"/>
                <w:cs/>
              </w:rPr>
              <w:t>246</w:t>
            </w:r>
          </w:p>
        </w:tc>
        <w:tc>
          <w:tcPr>
            <w:tcW w:w="1701" w:type="dxa"/>
          </w:tcPr>
          <w:p w14:paraId="5B5359E0" w14:textId="34A14261" w:rsidR="003E57DD" w:rsidRPr="004B07C8" w:rsidRDefault="003E57DD"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41,070,969</w:t>
            </w:r>
          </w:p>
        </w:tc>
        <w:tc>
          <w:tcPr>
            <w:tcW w:w="1531" w:type="dxa"/>
          </w:tcPr>
          <w:p w14:paraId="02DFF0D2" w14:textId="538534D8" w:rsidR="003E57DD" w:rsidRPr="004B07C8" w:rsidRDefault="003E57DD"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c>
          <w:tcPr>
            <w:tcW w:w="1701" w:type="dxa"/>
          </w:tcPr>
          <w:p w14:paraId="64265A0A" w14:textId="4833FAE1" w:rsidR="003E57DD" w:rsidRPr="004B07C8" w:rsidRDefault="003E57DD"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hint="cs"/>
                <w:color w:val="000000"/>
                <w:sz w:val="28"/>
                <w:szCs w:val="28"/>
                <w:cs/>
              </w:rPr>
              <w:t>-</w:t>
            </w:r>
          </w:p>
        </w:tc>
      </w:tr>
    </w:tbl>
    <w:p w14:paraId="427D03C2" w14:textId="77777777" w:rsidR="00B215A2" w:rsidRPr="004B07C8" w:rsidRDefault="00B215A2" w:rsidP="00C30693">
      <w:pPr>
        <w:tabs>
          <w:tab w:val="left" w:pos="513"/>
          <w:tab w:val="decimal" w:pos="7920"/>
        </w:tabs>
        <w:spacing w:line="240" w:lineRule="exact"/>
        <w:ind w:left="1238"/>
        <w:jc w:val="both"/>
        <w:rPr>
          <w:rFonts w:ascii="Angsana New" w:hAnsi="Angsana New"/>
          <w:b/>
          <w:bCs/>
          <w:sz w:val="28"/>
          <w:szCs w:val="28"/>
        </w:rPr>
      </w:pPr>
    </w:p>
    <w:p w14:paraId="7AA7357D" w14:textId="01E271CE" w:rsidR="000D201F" w:rsidRPr="004B07C8" w:rsidRDefault="001F6D24"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The Group is subject to the terms of the loan agreement which requires the Group and the Company to comply, such as not lending to anyone. Unless the Company has notified the financial institution in writing and the financial institution considers that such cases are the normal business operation of the Group, etc. and other conditions as specified under the loan agreement.</w:t>
      </w:r>
    </w:p>
    <w:p w14:paraId="75866866" w14:textId="77777777" w:rsidR="000D201F" w:rsidRPr="004B07C8" w:rsidRDefault="000D201F" w:rsidP="00C30693">
      <w:pPr>
        <w:tabs>
          <w:tab w:val="left" w:pos="513"/>
          <w:tab w:val="decimal" w:pos="7920"/>
        </w:tabs>
        <w:spacing w:line="240" w:lineRule="exact"/>
        <w:ind w:left="1238"/>
        <w:jc w:val="both"/>
        <w:rPr>
          <w:rFonts w:ascii="Angsana New" w:hAnsi="Angsana New"/>
          <w:b/>
          <w:bCs/>
          <w:sz w:val="28"/>
          <w:szCs w:val="28"/>
        </w:rPr>
      </w:pPr>
    </w:p>
    <w:p w14:paraId="284960BD" w14:textId="6C695FA1" w:rsidR="00B03B3F" w:rsidRPr="004B07C8" w:rsidRDefault="003739C9" w:rsidP="00764B13">
      <w:pPr>
        <w:numPr>
          <w:ilvl w:val="0"/>
          <w:numId w:val="8"/>
        </w:numPr>
        <w:tabs>
          <w:tab w:val="decimal" w:pos="7920"/>
        </w:tabs>
        <w:spacing w:line="240" w:lineRule="atLeast"/>
        <w:ind w:left="360"/>
        <w:jc w:val="both"/>
        <w:rPr>
          <w:rFonts w:ascii="Angsana New" w:hAnsi="Angsana New"/>
          <w:b/>
          <w:bCs/>
          <w:sz w:val="28"/>
          <w:szCs w:val="28"/>
        </w:rPr>
      </w:pPr>
      <w:bookmarkStart w:id="10" w:name="_Hlk39869493"/>
      <w:r w:rsidRPr="004B07C8">
        <w:rPr>
          <w:rFonts w:ascii="Angsana New" w:hAnsi="Angsana New"/>
          <w:b/>
          <w:bCs/>
          <w:sz w:val="28"/>
          <w:szCs w:val="28"/>
        </w:rPr>
        <w:t>Lease liabilities</w:t>
      </w:r>
    </w:p>
    <w:p w14:paraId="1593F7D4" w14:textId="73044407" w:rsidR="0082315A" w:rsidRPr="004B07C8" w:rsidRDefault="004C58C9"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 xml:space="preserve">The Group and the Company entered into lease agreements for land, building, medical tools and equipment, office equipment, and vehicles for operation. As at </w:t>
      </w:r>
      <w:r w:rsidR="000C1D82" w:rsidRPr="004B07C8">
        <w:rPr>
          <w:rFonts w:ascii="Angsana New" w:hAnsi="Angsana New"/>
          <w:sz w:val="28"/>
          <w:szCs w:val="28"/>
        </w:rPr>
        <w:t>March 31,</w:t>
      </w:r>
      <w:r w:rsidRPr="004B07C8">
        <w:rPr>
          <w:rFonts w:ascii="Angsana New" w:hAnsi="Angsana New"/>
          <w:sz w:val="28"/>
          <w:szCs w:val="28"/>
        </w:rPr>
        <w:t xml:space="preserve"> </w:t>
      </w:r>
      <w:r w:rsidRPr="004B07C8">
        <w:rPr>
          <w:rFonts w:ascii="Angsana New" w:hAnsi="Angsana New"/>
          <w:sz w:val="28"/>
          <w:szCs w:val="28"/>
          <w:cs/>
        </w:rPr>
        <w:t>202</w:t>
      </w:r>
      <w:r w:rsidR="000C1D82"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December</w:t>
      </w:r>
      <w:r w:rsidR="000C1D82"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3365AB" w:rsidRPr="004B07C8">
        <w:rPr>
          <w:rFonts w:ascii="Angsana New" w:hAnsi="Angsana New"/>
          <w:sz w:val="28"/>
          <w:szCs w:val="28"/>
        </w:rPr>
        <w:t>5</w:t>
      </w:r>
      <w:r w:rsidRPr="004B07C8">
        <w:rPr>
          <w:rFonts w:ascii="Angsana New" w:hAnsi="Angsana New"/>
          <w:sz w:val="28"/>
          <w:szCs w:val="28"/>
        </w:rPr>
        <w:t>, lease liabilities (net) are as follows:</w:t>
      </w: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23011C" w:rsidRPr="004B07C8" w14:paraId="284960C0" w14:textId="77777777" w:rsidTr="00764B13">
        <w:tc>
          <w:tcPr>
            <w:tcW w:w="3240" w:type="dxa"/>
          </w:tcPr>
          <w:p w14:paraId="284960BE" w14:textId="77777777" w:rsidR="0023011C" w:rsidRPr="004B07C8" w:rsidRDefault="0023011C" w:rsidP="0023011C">
            <w:pPr>
              <w:spacing w:line="360" w:lineRule="exact"/>
              <w:ind w:left="-18" w:right="36"/>
              <w:jc w:val="center"/>
              <w:rPr>
                <w:rFonts w:ascii="Angsana New" w:hAnsi="Angsana New"/>
                <w:color w:val="000000"/>
                <w:sz w:val="28"/>
                <w:szCs w:val="28"/>
              </w:rPr>
            </w:pPr>
          </w:p>
        </w:tc>
        <w:tc>
          <w:tcPr>
            <w:tcW w:w="1531" w:type="dxa"/>
          </w:tcPr>
          <w:p w14:paraId="05155E5D" w14:textId="77777777" w:rsidR="0023011C" w:rsidRPr="004B07C8" w:rsidRDefault="0023011C" w:rsidP="0023011C">
            <w:pPr>
              <w:spacing w:line="360" w:lineRule="exact"/>
              <w:ind w:right="25"/>
              <w:jc w:val="right"/>
              <w:rPr>
                <w:rFonts w:ascii="Angsana New" w:hAnsi="Angsana New"/>
                <w:color w:val="000000"/>
                <w:sz w:val="28"/>
                <w:szCs w:val="28"/>
              </w:rPr>
            </w:pPr>
          </w:p>
        </w:tc>
        <w:tc>
          <w:tcPr>
            <w:tcW w:w="1701" w:type="dxa"/>
          </w:tcPr>
          <w:p w14:paraId="0080889B" w14:textId="0860CFED" w:rsidR="0023011C" w:rsidRPr="004B07C8" w:rsidRDefault="0023011C" w:rsidP="0023011C">
            <w:pPr>
              <w:spacing w:line="360" w:lineRule="exact"/>
              <w:ind w:right="25"/>
              <w:jc w:val="right"/>
              <w:rPr>
                <w:rFonts w:ascii="Angsana New" w:hAnsi="Angsana New"/>
                <w:color w:val="000000"/>
                <w:sz w:val="28"/>
                <w:szCs w:val="28"/>
              </w:rPr>
            </w:pPr>
          </w:p>
        </w:tc>
        <w:tc>
          <w:tcPr>
            <w:tcW w:w="3232" w:type="dxa"/>
            <w:gridSpan w:val="2"/>
          </w:tcPr>
          <w:p w14:paraId="284960BF" w14:textId="64CAA469" w:rsidR="0023011C" w:rsidRPr="004B07C8" w:rsidRDefault="0023011C" w:rsidP="0023011C">
            <w:pPr>
              <w:pStyle w:val="1"/>
              <w:pBdr>
                <w:bottom w:val="none" w:sz="0" w:space="0" w:color="auto"/>
              </w:pBdr>
              <w:spacing w:line="360" w:lineRule="exact"/>
              <w:rPr>
                <w:color w:val="000000"/>
                <w:sz w:val="28"/>
                <w:szCs w:val="28"/>
                <w:cs/>
              </w:rPr>
            </w:pPr>
            <w:r w:rsidRPr="004B07C8">
              <w:rPr>
                <w:color w:val="000000"/>
                <w:sz w:val="28"/>
                <w:szCs w:val="28"/>
              </w:rPr>
              <w:t>(Unit: Baht)</w:t>
            </w:r>
          </w:p>
        </w:tc>
      </w:tr>
      <w:tr w:rsidR="0023011C" w:rsidRPr="004B07C8" w14:paraId="41EDEB71" w14:textId="77777777" w:rsidTr="00764B13">
        <w:tc>
          <w:tcPr>
            <w:tcW w:w="3240" w:type="dxa"/>
          </w:tcPr>
          <w:p w14:paraId="2F9DCF47" w14:textId="77777777" w:rsidR="0023011C" w:rsidRPr="004B07C8" w:rsidRDefault="0023011C" w:rsidP="0023011C">
            <w:pPr>
              <w:spacing w:line="360" w:lineRule="exact"/>
              <w:ind w:left="-18" w:right="36"/>
              <w:jc w:val="center"/>
              <w:rPr>
                <w:rFonts w:ascii="Angsana New" w:hAnsi="Angsana New"/>
                <w:color w:val="000000"/>
                <w:sz w:val="28"/>
                <w:szCs w:val="28"/>
              </w:rPr>
            </w:pPr>
          </w:p>
        </w:tc>
        <w:tc>
          <w:tcPr>
            <w:tcW w:w="3232" w:type="dxa"/>
            <w:gridSpan w:val="2"/>
          </w:tcPr>
          <w:p w14:paraId="0188CCF7" w14:textId="5198C3E7" w:rsidR="0023011C" w:rsidRPr="004B07C8" w:rsidRDefault="0023011C" w:rsidP="004C1B43">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54259C67" w14:textId="5C3C82AF" w:rsidR="0023011C" w:rsidRPr="004B07C8" w:rsidRDefault="0023011C" w:rsidP="004C1B43">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23011C" w:rsidRPr="004B07C8" w14:paraId="284960C5" w14:textId="77777777" w:rsidTr="00764B13">
        <w:tc>
          <w:tcPr>
            <w:tcW w:w="3240" w:type="dxa"/>
          </w:tcPr>
          <w:p w14:paraId="284960C1" w14:textId="77777777" w:rsidR="0023011C" w:rsidRPr="004B07C8" w:rsidRDefault="0023011C" w:rsidP="0023011C">
            <w:pPr>
              <w:spacing w:line="360" w:lineRule="exact"/>
              <w:ind w:right="36"/>
              <w:rPr>
                <w:rFonts w:ascii="Angsana New" w:hAnsi="Angsana New"/>
                <w:color w:val="000000"/>
                <w:sz w:val="28"/>
                <w:szCs w:val="28"/>
                <w:cs/>
              </w:rPr>
            </w:pPr>
          </w:p>
        </w:tc>
        <w:tc>
          <w:tcPr>
            <w:tcW w:w="1531" w:type="dxa"/>
          </w:tcPr>
          <w:p w14:paraId="09694193" w14:textId="5B0FA801" w:rsidR="0023011C" w:rsidRPr="004B07C8" w:rsidRDefault="0023011C" w:rsidP="0023011C">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0A6440B8" w14:textId="471A16C8" w:rsidR="0023011C" w:rsidRPr="004B07C8" w:rsidRDefault="0023011C" w:rsidP="0023011C">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284960C2" w14:textId="545A0366" w:rsidR="0023011C" w:rsidRPr="004B07C8" w:rsidRDefault="0023011C" w:rsidP="0023011C">
            <w:pPr>
              <w:pStyle w:val="1"/>
              <w:pBdr>
                <w:bottom w:val="single" w:sz="4" w:space="1" w:color="auto"/>
              </w:pBdr>
              <w:spacing w:line="360" w:lineRule="exact"/>
              <w:jc w:val="center"/>
              <w:rPr>
                <w:sz w:val="28"/>
                <w:szCs w:val="28"/>
                <w:cs/>
              </w:rPr>
            </w:pPr>
            <w:r w:rsidRPr="004B07C8">
              <w:rPr>
                <w:color w:val="000000"/>
                <w:sz w:val="28"/>
                <w:szCs w:val="28"/>
              </w:rPr>
              <w:t>March 31, 2026</w:t>
            </w:r>
          </w:p>
        </w:tc>
        <w:tc>
          <w:tcPr>
            <w:tcW w:w="1701" w:type="dxa"/>
          </w:tcPr>
          <w:p w14:paraId="284960C4" w14:textId="50CF2EBE" w:rsidR="0023011C" w:rsidRPr="004B07C8" w:rsidRDefault="0023011C" w:rsidP="0023011C">
            <w:pPr>
              <w:pStyle w:val="1"/>
              <w:pBdr>
                <w:bottom w:val="single" w:sz="4" w:space="1" w:color="auto"/>
              </w:pBdr>
              <w:spacing w:line="360" w:lineRule="exact"/>
              <w:jc w:val="center"/>
              <w:rPr>
                <w:sz w:val="28"/>
                <w:szCs w:val="28"/>
              </w:rPr>
            </w:pPr>
            <w:r w:rsidRPr="004B07C8">
              <w:rPr>
                <w:color w:val="000000"/>
                <w:sz w:val="28"/>
                <w:szCs w:val="28"/>
              </w:rPr>
              <w:t>December 31, 2025</w:t>
            </w:r>
          </w:p>
        </w:tc>
      </w:tr>
      <w:tr w:rsidR="0036512B" w:rsidRPr="004B07C8" w14:paraId="5A3C5255" w14:textId="77777777" w:rsidTr="00764B13">
        <w:tc>
          <w:tcPr>
            <w:tcW w:w="3240" w:type="dxa"/>
          </w:tcPr>
          <w:p w14:paraId="19E5CC06" w14:textId="77777777" w:rsidR="0036512B" w:rsidRPr="004B07C8" w:rsidRDefault="0036512B" w:rsidP="00BE0EBE">
            <w:pPr>
              <w:spacing w:line="240" w:lineRule="auto"/>
              <w:ind w:right="36"/>
              <w:rPr>
                <w:rFonts w:ascii="Angsana New" w:hAnsi="Angsana New"/>
                <w:color w:val="000000"/>
                <w:sz w:val="14"/>
                <w:szCs w:val="14"/>
                <w:cs/>
              </w:rPr>
            </w:pPr>
          </w:p>
        </w:tc>
        <w:tc>
          <w:tcPr>
            <w:tcW w:w="1531" w:type="dxa"/>
          </w:tcPr>
          <w:p w14:paraId="1FD0C83D" w14:textId="77777777" w:rsidR="0036512B" w:rsidRPr="004B07C8" w:rsidRDefault="0036512B" w:rsidP="00BE0EBE">
            <w:pPr>
              <w:pStyle w:val="1"/>
              <w:pBdr>
                <w:bottom w:val="none" w:sz="0" w:space="0" w:color="auto"/>
              </w:pBdr>
              <w:jc w:val="center"/>
              <w:rPr>
                <w:color w:val="000000"/>
                <w:sz w:val="14"/>
                <w:szCs w:val="14"/>
              </w:rPr>
            </w:pPr>
          </w:p>
        </w:tc>
        <w:tc>
          <w:tcPr>
            <w:tcW w:w="1701" w:type="dxa"/>
          </w:tcPr>
          <w:p w14:paraId="279E9FA2" w14:textId="77777777" w:rsidR="0036512B" w:rsidRPr="004B07C8" w:rsidRDefault="0036512B" w:rsidP="00BE0EBE">
            <w:pPr>
              <w:pStyle w:val="1"/>
              <w:pBdr>
                <w:bottom w:val="none" w:sz="0" w:space="0" w:color="auto"/>
              </w:pBdr>
              <w:jc w:val="center"/>
              <w:rPr>
                <w:color w:val="000000"/>
                <w:sz w:val="14"/>
                <w:szCs w:val="14"/>
              </w:rPr>
            </w:pPr>
          </w:p>
        </w:tc>
        <w:tc>
          <w:tcPr>
            <w:tcW w:w="1531" w:type="dxa"/>
          </w:tcPr>
          <w:p w14:paraId="4E91BA2B" w14:textId="77777777" w:rsidR="0036512B" w:rsidRPr="004B07C8" w:rsidRDefault="0036512B" w:rsidP="00BE0EBE">
            <w:pPr>
              <w:pStyle w:val="1"/>
              <w:pBdr>
                <w:bottom w:val="none" w:sz="0" w:space="0" w:color="auto"/>
              </w:pBdr>
              <w:jc w:val="center"/>
              <w:rPr>
                <w:color w:val="000000"/>
                <w:sz w:val="14"/>
                <w:szCs w:val="14"/>
              </w:rPr>
            </w:pPr>
          </w:p>
        </w:tc>
        <w:tc>
          <w:tcPr>
            <w:tcW w:w="1701" w:type="dxa"/>
          </w:tcPr>
          <w:p w14:paraId="479FD85D" w14:textId="77777777" w:rsidR="0036512B" w:rsidRPr="004B07C8" w:rsidRDefault="0036512B" w:rsidP="00BE0EBE">
            <w:pPr>
              <w:pStyle w:val="1"/>
              <w:pBdr>
                <w:bottom w:val="none" w:sz="0" w:space="0" w:color="auto"/>
              </w:pBdr>
              <w:jc w:val="center"/>
              <w:rPr>
                <w:color w:val="000000"/>
                <w:sz w:val="14"/>
                <w:szCs w:val="14"/>
              </w:rPr>
            </w:pPr>
          </w:p>
        </w:tc>
      </w:tr>
      <w:tr w:rsidR="00AB7575" w:rsidRPr="004B07C8" w14:paraId="284960CA" w14:textId="77777777" w:rsidTr="00764B13">
        <w:trPr>
          <w:trHeight w:val="203"/>
        </w:trPr>
        <w:tc>
          <w:tcPr>
            <w:tcW w:w="3240" w:type="dxa"/>
          </w:tcPr>
          <w:p w14:paraId="284960C6" w14:textId="1C418093" w:rsidR="00AB7575" w:rsidRPr="004B07C8" w:rsidRDefault="00AB7575" w:rsidP="00AB7575">
            <w:pPr>
              <w:tabs>
                <w:tab w:val="decimal" w:pos="1340"/>
              </w:tabs>
              <w:spacing w:line="420" w:lineRule="exact"/>
              <w:ind w:right="70"/>
              <w:rPr>
                <w:rFonts w:ascii="Angsana New" w:hAnsi="Angsana New"/>
                <w:sz w:val="28"/>
                <w:szCs w:val="28"/>
                <w:cs/>
              </w:rPr>
            </w:pPr>
            <w:r w:rsidRPr="004B07C8">
              <w:rPr>
                <w:rFonts w:ascii="Angsana New" w:hAnsi="Angsana New"/>
                <w:sz w:val="28"/>
                <w:szCs w:val="28"/>
              </w:rPr>
              <w:t xml:space="preserve">Lease liabilities    </w:t>
            </w:r>
          </w:p>
        </w:tc>
        <w:tc>
          <w:tcPr>
            <w:tcW w:w="1531" w:type="dxa"/>
            <w:vAlign w:val="bottom"/>
          </w:tcPr>
          <w:p w14:paraId="212B720A" w14:textId="067EC397" w:rsidR="00AB7575" w:rsidRPr="004B07C8" w:rsidRDefault="00AB7575"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16,511,150</w:t>
            </w:r>
          </w:p>
        </w:tc>
        <w:tc>
          <w:tcPr>
            <w:tcW w:w="1701" w:type="dxa"/>
            <w:vAlign w:val="bottom"/>
          </w:tcPr>
          <w:p w14:paraId="2E321F0A" w14:textId="6B590828" w:rsidR="00AB7575" w:rsidRPr="004B07C8" w:rsidRDefault="00AB7575"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16,195,991</w:t>
            </w:r>
          </w:p>
        </w:tc>
        <w:tc>
          <w:tcPr>
            <w:tcW w:w="1531" w:type="dxa"/>
            <w:vAlign w:val="bottom"/>
          </w:tcPr>
          <w:p w14:paraId="284960C7" w14:textId="67311FFC" w:rsidR="00AB7575" w:rsidRPr="004B07C8" w:rsidRDefault="00AB7575"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629,737</w:t>
            </w:r>
          </w:p>
        </w:tc>
        <w:tc>
          <w:tcPr>
            <w:tcW w:w="1701" w:type="dxa"/>
            <w:vAlign w:val="bottom"/>
          </w:tcPr>
          <w:p w14:paraId="284960C9" w14:textId="046D02FC" w:rsidR="00AB7575" w:rsidRPr="004B07C8" w:rsidRDefault="00AB7575" w:rsidP="00053B1C">
            <w:pP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813,684</w:t>
            </w:r>
          </w:p>
        </w:tc>
      </w:tr>
      <w:tr w:rsidR="00AB7575" w:rsidRPr="004B07C8" w14:paraId="284960CF" w14:textId="77777777" w:rsidTr="00764B13">
        <w:trPr>
          <w:trHeight w:val="203"/>
        </w:trPr>
        <w:tc>
          <w:tcPr>
            <w:tcW w:w="3240" w:type="dxa"/>
            <w:vAlign w:val="center"/>
          </w:tcPr>
          <w:p w14:paraId="284960CB" w14:textId="4F2B541A" w:rsidR="00AB7575" w:rsidRPr="004B07C8" w:rsidRDefault="00AB7575" w:rsidP="00AB7575">
            <w:pPr>
              <w:tabs>
                <w:tab w:val="decimal" w:pos="1340"/>
              </w:tabs>
              <w:spacing w:line="420" w:lineRule="exact"/>
              <w:ind w:right="70"/>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Deferred interest</w:t>
            </w:r>
          </w:p>
        </w:tc>
        <w:tc>
          <w:tcPr>
            <w:tcW w:w="1531" w:type="dxa"/>
            <w:vAlign w:val="bottom"/>
          </w:tcPr>
          <w:p w14:paraId="5DA05F65" w14:textId="48222C3B"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(1,129,896)</w:t>
            </w:r>
          </w:p>
        </w:tc>
        <w:tc>
          <w:tcPr>
            <w:tcW w:w="1701" w:type="dxa"/>
            <w:vAlign w:val="bottom"/>
          </w:tcPr>
          <w:p w14:paraId="1450F8D3" w14:textId="519ACBD5"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(1,042,281)</w:t>
            </w:r>
          </w:p>
        </w:tc>
        <w:tc>
          <w:tcPr>
            <w:tcW w:w="1531" w:type="dxa"/>
            <w:vAlign w:val="bottom"/>
          </w:tcPr>
          <w:p w14:paraId="284960CC" w14:textId="62A4F524"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(20,865)</w:t>
            </w:r>
          </w:p>
        </w:tc>
        <w:tc>
          <w:tcPr>
            <w:tcW w:w="1701" w:type="dxa"/>
            <w:vAlign w:val="bottom"/>
          </w:tcPr>
          <w:p w14:paraId="284960CE" w14:textId="65183A16"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(31,396)</w:t>
            </w:r>
          </w:p>
        </w:tc>
      </w:tr>
      <w:tr w:rsidR="00AB7575" w:rsidRPr="004B07C8" w14:paraId="284960D4" w14:textId="77777777" w:rsidTr="00764B13">
        <w:trPr>
          <w:trHeight w:val="149"/>
        </w:trPr>
        <w:tc>
          <w:tcPr>
            <w:tcW w:w="3240" w:type="dxa"/>
            <w:vAlign w:val="center"/>
          </w:tcPr>
          <w:p w14:paraId="284960D0" w14:textId="682C1C01" w:rsidR="00AB7575" w:rsidRPr="004B07C8" w:rsidRDefault="00AB7575" w:rsidP="00AB7575">
            <w:pPr>
              <w:tabs>
                <w:tab w:val="decimal" w:pos="1340"/>
              </w:tabs>
              <w:spacing w:line="420" w:lineRule="exact"/>
              <w:ind w:right="70"/>
              <w:rPr>
                <w:rFonts w:ascii="Angsana New" w:hAnsi="Angsana New"/>
                <w:sz w:val="28"/>
                <w:szCs w:val="28"/>
                <w:cs/>
              </w:rPr>
            </w:pPr>
            <w:r w:rsidRPr="004B07C8">
              <w:rPr>
                <w:rFonts w:ascii="Angsana New" w:hAnsi="Angsana New"/>
                <w:sz w:val="28"/>
                <w:szCs w:val="28"/>
              </w:rPr>
              <w:t>Present value of lease liabilities</w:t>
            </w:r>
          </w:p>
        </w:tc>
        <w:tc>
          <w:tcPr>
            <w:tcW w:w="1531" w:type="dxa"/>
            <w:vAlign w:val="bottom"/>
          </w:tcPr>
          <w:p w14:paraId="30CFF2F4" w14:textId="6207ABFF" w:rsidR="00AB7575" w:rsidRPr="004B07C8" w:rsidRDefault="00AB7575"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15,381,254</w:t>
            </w:r>
          </w:p>
        </w:tc>
        <w:tc>
          <w:tcPr>
            <w:tcW w:w="1701" w:type="dxa"/>
            <w:vAlign w:val="bottom"/>
          </w:tcPr>
          <w:p w14:paraId="2B25B592" w14:textId="3A8A9A66" w:rsidR="00AB7575" w:rsidRPr="004B07C8" w:rsidRDefault="00AB7575"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15,153,710</w:t>
            </w:r>
          </w:p>
        </w:tc>
        <w:tc>
          <w:tcPr>
            <w:tcW w:w="1531" w:type="dxa"/>
            <w:vAlign w:val="bottom"/>
          </w:tcPr>
          <w:p w14:paraId="284960D1" w14:textId="6D5D43D0" w:rsidR="00AB7575" w:rsidRPr="004B07C8" w:rsidRDefault="00AB7575"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608,872</w:t>
            </w:r>
          </w:p>
        </w:tc>
        <w:tc>
          <w:tcPr>
            <w:tcW w:w="1701" w:type="dxa"/>
            <w:vAlign w:val="bottom"/>
          </w:tcPr>
          <w:p w14:paraId="284960D3" w14:textId="6D795533" w:rsidR="00AB7575" w:rsidRPr="004B07C8" w:rsidRDefault="00AB7575"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782,288</w:t>
            </w:r>
          </w:p>
        </w:tc>
      </w:tr>
      <w:tr w:rsidR="00AB7575" w:rsidRPr="004B07C8" w14:paraId="284960D9" w14:textId="77777777" w:rsidTr="00764B13">
        <w:trPr>
          <w:trHeight w:val="149"/>
        </w:trPr>
        <w:tc>
          <w:tcPr>
            <w:tcW w:w="3240" w:type="dxa"/>
          </w:tcPr>
          <w:p w14:paraId="284960D5" w14:textId="2C2C3972" w:rsidR="00AB7575" w:rsidRPr="004B07C8" w:rsidRDefault="00AB7575" w:rsidP="00764B13">
            <w:pPr>
              <w:spacing w:line="420" w:lineRule="exact"/>
              <w:ind w:right="70"/>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Current portion of lease liabilities</w:t>
            </w:r>
          </w:p>
        </w:tc>
        <w:tc>
          <w:tcPr>
            <w:tcW w:w="1531" w:type="dxa"/>
            <w:vAlign w:val="bottom"/>
          </w:tcPr>
          <w:p w14:paraId="5F65B449" w14:textId="5B5E4A4C"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(7,785,941)</w:t>
            </w:r>
          </w:p>
        </w:tc>
        <w:tc>
          <w:tcPr>
            <w:tcW w:w="1701" w:type="dxa"/>
            <w:vAlign w:val="bottom"/>
          </w:tcPr>
          <w:p w14:paraId="047F55E0" w14:textId="725203BB"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(7,476,961)</w:t>
            </w:r>
          </w:p>
        </w:tc>
        <w:tc>
          <w:tcPr>
            <w:tcW w:w="1531" w:type="dxa"/>
            <w:vAlign w:val="bottom"/>
          </w:tcPr>
          <w:p w14:paraId="284960D6" w14:textId="2DFF6552"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(530,805)</w:t>
            </w:r>
          </w:p>
        </w:tc>
        <w:tc>
          <w:tcPr>
            <w:tcW w:w="1701" w:type="dxa"/>
            <w:vAlign w:val="bottom"/>
          </w:tcPr>
          <w:p w14:paraId="284960D8" w14:textId="62C6855A" w:rsidR="00AB7575" w:rsidRPr="004B07C8" w:rsidRDefault="00AB7575"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(617,522)</w:t>
            </w:r>
          </w:p>
        </w:tc>
      </w:tr>
      <w:tr w:rsidR="00AB7575" w:rsidRPr="004B07C8" w14:paraId="284960DE" w14:textId="77777777" w:rsidTr="00764B13">
        <w:trPr>
          <w:trHeight w:val="487"/>
        </w:trPr>
        <w:tc>
          <w:tcPr>
            <w:tcW w:w="3240" w:type="dxa"/>
          </w:tcPr>
          <w:p w14:paraId="284960DA" w14:textId="69CE8911" w:rsidR="00AB7575" w:rsidRPr="004B07C8" w:rsidRDefault="00AB7575" w:rsidP="00AB7575">
            <w:pPr>
              <w:tabs>
                <w:tab w:val="decimal" w:pos="1340"/>
              </w:tabs>
              <w:spacing w:line="420" w:lineRule="exact"/>
              <w:ind w:right="70"/>
              <w:rPr>
                <w:rFonts w:ascii="Angsana New" w:hAnsi="Angsana New"/>
                <w:sz w:val="28"/>
                <w:szCs w:val="28"/>
                <w:cs/>
              </w:rPr>
            </w:pPr>
            <w:r w:rsidRPr="004B07C8">
              <w:rPr>
                <w:rFonts w:ascii="Angsana New" w:hAnsi="Angsana New"/>
                <w:sz w:val="28"/>
                <w:szCs w:val="28"/>
              </w:rPr>
              <w:t>Lease liabilities (net)</w:t>
            </w:r>
          </w:p>
        </w:tc>
        <w:tc>
          <w:tcPr>
            <w:tcW w:w="1531" w:type="dxa"/>
            <w:vAlign w:val="bottom"/>
          </w:tcPr>
          <w:p w14:paraId="04ED6CCD" w14:textId="4B553EB1" w:rsidR="00AB7575" w:rsidRPr="004B07C8" w:rsidRDefault="00AB7575" w:rsidP="00053B1C">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7,595,313</w:t>
            </w:r>
          </w:p>
        </w:tc>
        <w:tc>
          <w:tcPr>
            <w:tcW w:w="1701" w:type="dxa"/>
            <w:vAlign w:val="bottom"/>
          </w:tcPr>
          <w:p w14:paraId="73A26052" w14:textId="4F66247A" w:rsidR="00AB7575" w:rsidRPr="004B07C8" w:rsidRDefault="00AB7575" w:rsidP="00053B1C">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7,676,749</w:t>
            </w:r>
          </w:p>
        </w:tc>
        <w:tc>
          <w:tcPr>
            <w:tcW w:w="1531" w:type="dxa"/>
            <w:vAlign w:val="bottom"/>
          </w:tcPr>
          <w:p w14:paraId="284960DB" w14:textId="39DEBDDA" w:rsidR="00AB7575" w:rsidRPr="004B07C8" w:rsidRDefault="00AB7575"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78,067</w:t>
            </w:r>
          </w:p>
        </w:tc>
        <w:tc>
          <w:tcPr>
            <w:tcW w:w="1701" w:type="dxa"/>
            <w:vAlign w:val="bottom"/>
          </w:tcPr>
          <w:p w14:paraId="284960DD" w14:textId="74F6C966" w:rsidR="00AB7575" w:rsidRPr="004B07C8" w:rsidRDefault="00AB7575"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164,766</w:t>
            </w:r>
          </w:p>
        </w:tc>
      </w:tr>
    </w:tbl>
    <w:p w14:paraId="19EF71D3" w14:textId="77777777" w:rsidR="00CD338F" w:rsidRPr="004B07C8" w:rsidRDefault="00CD338F" w:rsidP="00CD338F">
      <w:pPr>
        <w:spacing w:line="240" w:lineRule="exact"/>
        <w:ind w:left="518"/>
        <w:jc w:val="thaiDistribute"/>
        <w:rPr>
          <w:rFonts w:ascii="Angsana New" w:hAnsi="Angsana New"/>
          <w:sz w:val="28"/>
          <w:szCs w:val="28"/>
        </w:rPr>
      </w:pPr>
    </w:p>
    <w:p w14:paraId="6977680B" w14:textId="77777777" w:rsidR="00C117D2" w:rsidRPr="004B07C8" w:rsidRDefault="00C117D2" w:rsidP="00763CDD">
      <w:pPr>
        <w:tabs>
          <w:tab w:val="left" w:pos="0"/>
          <w:tab w:val="decimal" w:pos="7920"/>
        </w:tabs>
        <w:spacing w:line="240" w:lineRule="atLeast"/>
        <w:jc w:val="both"/>
        <w:rPr>
          <w:rFonts w:ascii="Angsana New" w:hAnsi="Angsana New"/>
          <w:sz w:val="28"/>
          <w:szCs w:val="28"/>
        </w:rPr>
      </w:pPr>
    </w:p>
    <w:p w14:paraId="76123945" w14:textId="77777777" w:rsidR="00796B7E" w:rsidRPr="004B07C8" w:rsidRDefault="00796B7E" w:rsidP="00763CDD">
      <w:pPr>
        <w:tabs>
          <w:tab w:val="left" w:pos="0"/>
          <w:tab w:val="decimal" w:pos="7920"/>
        </w:tabs>
        <w:spacing w:line="240" w:lineRule="atLeast"/>
        <w:jc w:val="both"/>
        <w:rPr>
          <w:rFonts w:ascii="Angsana New" w:hAnsi="Angsana New"/>
          <w:sz w:val="28"/>
          <w:szCs w:val="28"/>
        </w:rPr>
      </w:pPr>
    </w:p>
    <w:p w14:paraId="28F24FCA" w14:textId="77777777" w:rsidR="006F71FB" w:rsidRPr="004B07C8" w:rsidRDefault="006F71FB" w:rsidP="00763CDD">
      <w:pPr>
        <w:tabs>
          <w:tab w:val="left" w:pos="0"/>
          <w:tab w:val="decimal" w:pos="7920"/>
        </w:tabs>
        <w:spacing w:line="240" w:lineRule="atLeast"/>
        <w:jc w:val="both"/>
        <w:rPr>
          <w:rFonts w:ascii="Angsana New" w:hAnsi="Angsana New"/>
          <w:sz w:val="28"/>
          <w:szCs w:val="28"/>
        </w:rPr>
      </w:pPr>
    </w:p>
    <w:p w14:paraId="0F06FCE3" w14:textId="77777777" w:rsidR="001E6D82" w:rsidRPr="004B07C8" w:rsidRDefault="001E6D82" w:rsidP="00763CDD">
      <w:pPr>
        <w:tabs>
          <w:tab w:val="left" w:pos="0"/>
          <w:tab w:val="decimal" w:pos="7920"/>
        </w:tabs>
        <w:spacing w:line="240" w:lineRule="atLeast"/>
        <w:jc w:val="both"/>
        <w:rPr>
          <w:rFonts w:ascii="Angsana New" w:hAnsi="Angsana New"/>
          <w:sz w:val="28"/>
          <w:szCs w:val="28"/>
        </w:rPr>
      </w:pPr>
    </w:p>
    <w:p w14:paraId="6687C918" w14:textId="77777777" w:rsidR="00870FF1" w:rsidRPr="004B07C8" w:rsidRDefault="00870FF1" w:rsidP="00763CDD">
      <w:pPr>
        <w:tabs>
          <w:tab w:val="left" w:pos="0"/>
          <w:tab w:val="decimal" w:pos="7920"/>
        </w:tabs>
        <w:spacing w:line="240" w:lineRule="atLeast"/>
        <w:jc w:val="both"/>
        <w:rPr>
          <w:rFonts w:ascii="Angsana New" w:hAnsi="Angsana New"/>
          <w:sz w:val="28"/>
          <w:szCs w:val="28"/>
        </w:rPr>
      </w:pPr>
    </w:p>
    <w:p w14:paraId="78B0C366" w14:textId="77777777" w:rsidR="00050FC6" w:rsidRDefault="00050FC6">
      <w:pPr>
        <w:spacing w:line="240" w:lineRule="auto"/>
        <w:rPr>
          <w:rFonts w:ascii="Angsana New" w:hAnsi="Angsana New"/>
          <w:sz w:val="28"/>
          <w:szCs w:val="28"/>
        </w:rPr>
      </w:pPr>
      <w:r>
        <w:rPr>
          <w:rFonts w:ascii="Angsana New" w:hAnsi="Angsana New"/>
          <w:sz w:val="28"/>
          <w:szCs w:val="28"/>
        </w:rPr>
        <w:br w:type="page"/>
      </w:r>
    </w:p>
    <w:p w14:paraId="284960DF" w14:textId="2B370468" w:rsidR="000C30D0" w:rsidRPr="004B07C8" w:rsidRDefault="0008701E" w:rsidP="00764B13">
      <w:pPr>
        <w:tabs>
          <w:tab w:val="decimal" w:pos="7920"/>
        </w:tabs>
        <w:spacing w:line="240" w:lineRule="atLeast"/>
        <w:ind w:left="360"/>
        <w:jc w:val="both"/>
        <w:rPr>
          <w:rFonts w:ascii="Angsana New" w:hAnsi="Angsana New"/>
          <w:sz w:val="28"/>
          <w:szCs w:val="28"/>
        </w:rPr>
      </w:pPr>
      <w:r w:rsidRPr="004B07C8">
        <w:rPr>
          <w:rFonts w:ascii="Angsana New" w:hAnsi="Angsana New"/>
          <w:sz w:val="28"/>
          <w:szCs w:val="28"/>
        </w:rPr>
        <w:lastRenderedPageBreak/>
        <w:t xml:space="preserve">As at March 31, </w:t>
      </w:r>
      <w:r w:rsidRPr="004B07C8">
        <w:rPr>
          <w:rFonts w:ascii="Angsana New" w:hAnsi="Angsana New"/>
          <w:sz w:val="28"/>
          <w:szCs w:val="28"/>
          <w:cs/>
        </w:rPr>
        <w:t>202</w:t>
      </w:r>
      <w:r w:rsidRPr="004B07C8">
        <w:rPr>
          <w:rFonts w:ascii="Angsana New" w:hAnsi="Angsana New"/>
          <w:sz w:val="28"/>
          <w:szCs w:val="28"/>
          <w:lang w:val="en-US"/>
        </w:rPr>
        <w:t>6</w:t>
      </w:r>
      <w:r w:rsidRPr="004B07C8">
        <w:rPr>
          <w:rFonts w:ascii="Angsana New" w:hAnsi="Angsana New"/>
          <w:sz w:val="28"/>
          <w:szCs w:val="28"/>
          <w:cs/>
        </w:rPr>
        <w:t xml:space="preserve"> </w:t>
      </w:r>
      <w:r w:rsidRPr="004B07C8">
        <w:rPr>
          <w:rFonts w:ascii="Angsana New" w:hAnsi="Angsana New"/>
          <w:sz w:val="28"/>
          <w:szCs w:val="28"/>
        </w:rPr>
        <w:t xml:space="preserve">and December </w:t>
      </w:r>
      <w:r w:rsidR="00F1683A" w:rsidRPr="004B07C8">
        <w:rPr>
          <w:rFonts w:ascii="Angsana New" w:hAnsi="Angsana New"/>
          <w:sz w:val="28"/>
          <w:szCs w:val="28"/>
        </w:rPr>
        <w:t xml:space="preserve">31, </w:t>
      </w:r>
      <w:r w:rsidRPr="004B07C8">
        <w:rPr>
          <w:rFonts w:ascii="Angsana New" w:hAnsi="Angsana New"/>
          <w:sz w:val="28"/>
          <w:szCs w:val="28"/>
          <w:cs/>
        </w:rPr>
        <w:t>202</w:t>
      </w:r>
      <w:r w:rsidR="00F1683A" w:rsidRPr="004B07C8">
        <w:rPr>
          <w:rFonts w:ascii="Angsana New" w:hAnsi="Angsana New"/>
          <w:sz w:val="28"/>
          <w:szCs w:val="28"/>
        </w:rPr>
        <w:t>5</w:t>
      </w:r>
      <w:r w:rsidRPr="004B07C8">
        <w:rPr>
          <w:rFonts w:ascii="Angsana New" w:hAnsi="Angsana New"/>
          <w:sz w:val="28"/>
          <w:szCs w:val="28"/>
        </w:rPr>
        <w:t>, minimum future payments of lease liabilities are to be made as follows:</w:t>
      </w:r>
    </w:p>
    <w:tbl>
      <w:tblPr>
        <w:tblW w:w="9884" w:type="dxa"/>
        <w:tblInd w:w="288" w:type="dxa"/>
        <w:tblLayout w:type="fixed"/>
        <w:tblLook w:val="0000" w:firstRow="0" w:lastRow="0" w:firstColumn="0" w:lastColumn="0" w:noHBand="0" w:noVBand="0"/>
      </w:tblPr>
      <w:tblGrid>
        <w:gridCol w:w="3420"/>
        <w:gridCol w:w="1531"/>
        <w:gridCol w:w="1701"/>
        <w:gridCol w:w="1531"/>
        <w:gridCol w:w="1701"/>
      </w:tblGrid>
      <w:tr w:rsidR="004427C5" w:rsidRPr="004B07C8" w14:paraId="600A795B" w14:textId="77777777" w:rsidTr="00764B13">
        <w:tc>
          <w:tcPr>
            <w:tcW w:w="3420" w:type="dxa"/>
          </w:tcPr>
          <w:p w14:paraId="7DC321F8" w14:textId="77777777" w:rsidR="004427C5" w:rsidRPr="004B07C8" w:rsidRDefault="004427C5" w:rsidP="004427C5">
            <w:pPr>
              <w:spacing w:line="360" w:lineRule="exact"/>
              <w:ind w:left="-18" w:right="36"/>
              <w:jc w:val="center"/>
              <w:rPr>
                <w:rFonts w:ascii="Angsana New" w:hAnsi="Angsana New"/>
                <w:color w:val="000000"/>
                <w:sz w:val="28"/>
                <w:szCs w:val="28"/>
              </w:rPr>
            </w:pPr>
          </w:p>
        </w:tc>
        <w:tc>
          <w:tcPr>
            <w:tcW w:w="1531" w:type="dxa"/>
          </w:tcPr>
          <w:p w14:paraId="41FB1593" w14:textId="77777777" w:rsidR="004427C5" w:rsidRPr="004B07C8" w:rsidRDefault="004427C5" w:rsidP="004427C5">
            <w:pPr>
              <w:spacing w:line="360" w:lineRule="exact"/>
              <w:ind w:right="25"/>
              <w:jc w:val="right"/>
              <w:rPr>
                <w:rFonts w:ascii="Angsana New" w:hAnsi="Angsana New"/>
                <w:color w:val="000000"/>
                <w:sz w:val="28"/>
                <w:szCs w:val="28"/>
              </w:rPr>
            </w:pPr>
          </w:p>
        </w:tc>
        <w:tc>
          <w:tcPr>
            <w:tcW w:w="1701" w:type="dxa"/>
          </w:tcPr>
          <w:p w14:paraId="58778EFA" w14:textId="77777777" w:rsidR="004427C5" w:rsidRPr="004B07C8" w:rsidRDefault="004427C5" w:rsidP="004427C5">
            <w:pPr>
              <w:spacing w:line="360" w:lineRule="exact"/>
              <w:ind w:right="25"/>
              <w:jc w:val="right"/>
              <w:rPr>
                <w:rFonts w:ascii="Angsana New" w:hAnsi="Angsana New"/>
                <w:color w:val="000000"/>
                <w:sz w:val="28"/>
                <w:szCs w:val="28"/>
              </w:rPr>
            </w:pPr>
          </w:p>
        </w:tc>
        <w:tc>
          <w:tcPr>
            <w:tcW w:w="3232" w:type="dxa"/>
            <w:gridSpan w:val="2"/>
          </w:tcPr>
          <w:p w14:paraId="23D5E6F8" w14:textId="5E896713" w:rsidR="004427C5" w:rsidRPr="004B07C8" w:rsidRDefault="004427C5" w:rsidP="004427C5">
            <w:pPr>
              <w:pStyle w:val="1"/>
              <w:pBdr>
                <w:bottom w:val="none" w:sz="0" w:space="0" w:color="auto"/>
              </w:pBdr>
              <w:spacing w:line="360" w:lineRule="exact"/>
              <w:rPr>
                <w:color w:val="000000"/>
                <w:sz w:val="28"/>
                <w:szCs w:val="28"/>
                <w:cs/>
              </w:rPr>
            </w:pPr>
            <w:r w:rsidRPr="004B07C8">
              <w:rPr>
                <w:color w:val="000000"/>
                <w:sz w:val="28"/>
                <w:szCs w:val="28"/>
              </w:rPr>
              <w:t>(Unit: Baht)</w:t>
            </w:r>
          </w:p>
        </w:tc>
      </w:tr>
      <w:tr w:rsidR="004427C5" w:rsidRPr="004B07C8" w14:paraId="26BCD9F5" w14:textId="77777777" w:rsidTr="00764B13">
        <w:tc>
          <w:tcPr>
            <w:tcW w:w="3420" w:type="dxa"/>
          </w:tcPr>
          <w:p w14:paraId="0CDE79EB" w14:textId="77777777" w:rsidR="004427C5" w:rsidRPr="004B07C8" w:rsidRDefault="004427C5" w:rsidP="004427C5">
            <w:pPr>
              <w:spacing w:line="360" w:lineRule="exact"/>
              <w:ind w:left="-18" w:right="36"/>
              <w:jc w:val="center"/>
              <w:rPr>
                <w:rFonts w:ascii="Angsana New" w:hAnsi="Angsana New"/>
                <w:color w:val="000000"/>
                <w:sz w:val="28"/>
                <w:szCs w:val="28"/>
              </w:rPr>
            </w:pPr>
          </w:p>
        </w:tc>
        <w:tc>
          <w:tcPr>
            <w:tcW w:w="3232" w:type="dxa"/>
            <w:gridSpan w:val="2"/>
          </w:tcPr>
          <w:p w14:paraId="4DF7E863" w14:textId="4D2F3A67" w:rsidR="004427C5" w:rsidRPr="004B07C8" w:rsidRDefault="004427C5" w:rsidP="004427C5">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68F8AAC9" w14:textId="67670A22" w:rsidR="004427C5" w:rsidRPr="004B07C8" w:rsidRDefault="004427C5" w:rsidP="004427C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4427C5" w:rsidRPr="004B07C8" w14:paraId="1D7EB88B" w14:textId="77777777" w:rsidTr="00764B13">
        <w:tc>
          <w:tcPr>
            <w:tcW w:w="3420" w:type="dxa"/>
          </w:tcPr>
          <w:p w14:paraId="360245ED" w14:textId="77777777" w:rsidR="004427C5" w:rsidRPr="004B07C8" w:rsidRDefault="004427C5" w:rsidP="004427C5">
            <w:pPr>
              <w:spacing w:line="360" w:lineRule="exact"/>
              <w:ind w:right="36"/>
              <w:rPr>
                <w:rFonts w:ascii="Angsana New" w:hAnsi="Angsana New"/>
                <w:color w:val="000000"/>
                <w:sz w:val="28"/>
                <w:szCs w:val="28"/>
                <w:cs/>
              </w:rPr>
            </w:pPr>
          </w:p>
        </w:tc>
        <w:tc>
          <w:tcPr>
            <w:tcW w:w="1531" w:type="dxa"/>
          </w:tcPr>
          <w:p w14:paraId="1041583D" w14:textId="585CCD75" w:rsidR="004427C5" w:rsidRPr="004B07C8" w:rsidRDefault="004427C5" w:rsidP="004427C5">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35E2C60C" w14:textId="4DD75CCC" w:rsidR="004427C5" w:rsidRPr="004B07C8" w:rsidRDefault="004427C5" w:rsidP="004427C5">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0E9CF8DA" w14:textId="2D5AD143" w:rsidR="004427C5" w:rsidRPr="004B07C8" w:rsidRDefault="004427C5" w:rsidP="004427C5">
            <w:pPr>
              <w:pStyle w:val="1"/>
              <w:pBdr>
                <w:bottom w:val="single" w:sz="4" w:space="1" w:color="auto"/>
              </w:pBdr>
              <w:spacing w:line="360" w:lineRule="exact"/>
              <w:jc w:val="center"/>
              <w:rPr>
                <w:sz w:val="28"/>
                <w:szCs w:val="28"/>
                <w:cs/>
              </w:rPr>
            </w:pPr>
            <w:r w:rsidRPr="004B07C8">
              <w:rPr>
                <w:color w:val="000000"/>
                <w:sz w:val="28"/>
                <w:szCs w:val="28"/>
              </w:rPr>
              <w:t>March 31, 2026</w:t>
            </w:r>
          </w:p>
        </w:tc>
        <w:tc>
          <w:tcPr>
            <w:tcW w:w="1701" w:type="dxa"/>
          </w:tcPr>
          <w:p w14:paraId="370387D5" w14:textId="1A64F9C2" w:rsidR="004427C5" w:rsidRPr="004B07C8" w:rsidRDefault="00EC7161" w:rsidP="004427C5">
            <w:pPr>
              <w:pStyle w:val="1"/>
              <w:pBdr>
                <w:bottom w:val="single" w:sz="4" w:space="1" w:color="auto"/>
              </w:pBdr>
              <w:spacing w:line="360" w:lineRule="exact"/>
              <w:jc w:val="center"/>
              <w:rPr>
                <w:sz w:val="28"/>
                <w:szCs w:val="28"/>
              </w:rPr>
            </w:pPr>
            <w:r w:rsidRPr="004B07C8">
              <w:rPr>
                <w:color w:val="000000"/>
                <w:sz w:val="28"/>
                <w:szCs w:val="28"/>
              </w:rPr>
              <w:t>December 31, 2025</w:t>
            </w:r>
          </w:p>
        </w:tc>
      </w:tr>
      <w:tr w:rsidR="0036512B" w:rsidRPr="004B07C8" w14:paraId="267C1CDD" w14:textId="77777777" w:rsidTr="00764B13">
        <w:tc>
          <w:tcPr>
            <w:tcW w:w="3420" w:type="dxa"/>
          </w:tcPr>
          <w:p w14:paraId="241F8D4D" w14:textId="77777777" w:rsidR="0036512B" w:rsidRPr="004B07C8" w:rsidRDefault="0036512B" w:rsidP="005D41E1">
            <w:pPr>
              <w:spacing w:line="240" w:lineRule="auto"/>
              <w:ind w:right="36"/>
              <w:rPr>
                <w:rFonts w:ascii="Angsana New" w:hAnsi="Angsana New"/>
                <w:color w:val="000000"/>
                <w:sz w:val="14"/>
                <w:szCs w:val="14"/>
                <w:cs/>
              </w:rPr>
            </w:pPr>
          </w:p>
        </w:tc>
        <w:tc>
          <w:tcPr>
            <w:tcW w:w="1531" w:type="dxa"/>
          </w:tcPr>
          <w:p w14:paraId="697C7D57" w14:textId="77777777" w:rsidR="0036512B" w:rsidRPr="004B07C8" w:rsidRDefault="0036512B" w:rsidP="005D41E1">
            <w:pPr>
              <w:pStyle w:val="1"/>
              <w:pBdr>
                <w:bottom w:val="none" w:sz="0" w:space="0" w:color="auto"/>
              </w:pBdr>
              <w:jc w:val="center"/>
              <w:rPr>
                <w:color w:val="000000"/>
                <w:sz w:val="14"/>
                <w:szCs w:val="14"/>
              </w:rPr>
            </w:pPr>
          </w:p>
        </w:tc>
        <w:tc>
          <w:tcPr>
            <w:tcW w:w="1701" w:type="dxa"/>
          </w:tcPr>
          <w:p w14:paraId="67E15F8D" w14:textId="77777777" w:rsidR="0036512B" w:rsidRPr="004B07C8" w:rsidRDefault="0036512B" w:rsidP="005D41E1">
            <w:pPr>
              <w:pStyle w:val="1"/>
              <w:pBdr>
                <w:bottom w:val="none" w:sz="0" w:space="0" w:color="auto"/>
              </w:pBdr>
              <w:jc w:val="center"/>
              <w:rPr>
                <w:color w:val="000000"/>
                <w:sz w:val="14"/>
                <w:szCs w:val="14"/>
              </w:rPr>
            </w:pPr>
          </w:p>
        </w:tc>
        <w:tc>
          <w:tcPr>
            <w:tcW w:w="1531" w:type="dxa"/>
          </w:tcPr>
          <w:p w14:paraId="565B3680" w14:textId="77777777" w:rsidR="0036512B" w:rsidRPr="004B07C8" w:rsidRDefault="0036512B" w:rsidP="005D41E1">
            <w:pPr>
              <w:pStyle w:val="1"/>
              <w:pBdr>
                <w:bottom w:val="none" w:sz="0" w:space="0" w:color="auto"/>
              </w:pBdr>
              <w:jc w:val="center"/>
              <w:rPr>
                <w:color w:val="000000"/>
                <w:sz w:val="14"/>
                <w:szCs w:val="14"/>
              </w:rPr>
            </w:pPr>
          </w:p>
        </w:tc>
        <w:tc>
          <w:tcPr>
            <w:tcW w:w="1701" w:type="dxa"/>
          </w:tcPr>
          <w:p w14:paraId="0446AD89" w14:textId="77777777" w:rsidR="0036512B" w:rsidRPr="004B07C8" w:rsidRDefault="0036512B" w:rsidP="005D41E1">
            <w:pPr>
              <w:pStyle w:val="1"/>
              <w:pBdr>
                <w:bottom w:val="none" w:sz="0" w:space="0" w:color="auto"/>
              </w:pBdr>
              <w:jc w:val="center"/>
              <w:rPr>
                <w:color w:val="000000"/>
                <w:sz w:val="14"/>
                <w:szCs w:val="14"/>
              </w:rPr>
            </w:pPr>
          </w:p>
        </w:tc>
      </w:tr>
      <w:tr w:rsidR="0036512B" w:rsidRPr="004B07C8" w14:paraId="5444D60A" w14:textId="77777777" w:rsidTr="00764B13">
        <w:trPr>
          <w:trHeight w:val="203"/>
        </w:trPr>
        <w:tc>
          <w:tcPr>
            <w:tcW w:w="3420" w:type="dxa"/>
          </w:tcPr>
          <w:p w14:paraId="217A6EE2" w14:textId="6D0F8E81" w:rsidR="0036512B" w:rsidRPr="004B07C8" w:rsidRDefault="004D4B66">
            <w:pPr>
              <w:rPr>
                <w:rFonts w:ascii="Angsana New" w:hAnsi="Angsana New"/>
                <w:sz w:val="28"/>
                <w:szCs w:val="28"/>
                <w:u w:val="single"/>
                <w:cs/>
              </w:rPr>
            </w:pPr>
            <w:r w:rsidRPr="004B07C8">
              <w:rPr>
                <w:rFonts w:ascii="Angsana New" w:hAnsi="Angsana New"/>
                <w:sz w:val="28"/>
                <w:szCs w:val="28"/>
                <w:u w:val="single"/>
              </w:rPr>
              <w:t>Due for payment</w:t>
            </w:r>
          </w:p>
        </w:tc>
        <w:tc>
          <w:tcPr>
            <w:tcW w:w="1531" w:type="dxa"/>
          </w:tcPr>
          <w:p w14:paraId="70FCAB64" w14:textId="77777777" w:rsidR="0036512B" w:rsidRPr="004B07C8" w:rsidRDefault="0036512B">
            <w:pPr>
              <w:tabs>
                <w:tab w:val="decimal" w:pos="1340"/>
              </w:tabs>
              <w:spacing w:line="420" w:lineRule="exact"/>
              <w:ind w:right="70"/>
              <w:rPr>
                <w:rFonts w:ascii="Angsana New" w:hAnsi="Angsana New"/>
                <w:sz w:val="28"/>
                <w:szCs w:val="28"/>
                <w:cs/>
              </w:rPr>
            </w:pPr>
          </w:p>
        </w:tc>
        <w:tc>
          <w:tcPr>
            <w:tcW w:w="1701" w:type="dxa"/>
          </w:tcPr>
          <w:p w14:paraId="28480C9F" w14:textId="77777777" w:rsidR="0036512B" w:rsidRPr="004B07C8" w:rsidRDefault="0036512B">
            <w:pPr>
              <w:tabs>
                <w:tab w:val="decimal" w:pos="1340"/>
              </w:tabs>
              <w:spacing w:line="420" w:lineRule="exact"/>
              <w:ind w:right="70"/>
              <w:rPr>
                <w:rFonts w:ascii="Angsana New" w:hAnsi="Angsana New"/>
                <w:sz w:val="28"/>
                <w:szCs w:val="28"/>
                <w:cs/>
              </w:rPr>
            </w:pPr>
          </w:p>
        </w:tc>
        <w:tc>
          <w:tcPr>
            <w:tcW w:w="1531" w:type="dxa"/>
            <w:vAlign w:val="bottom"/>
          </w:tcPr>
          <w:p w14:paraId="2C81426A" w14:textId="77777777" w:rsidR="0036512B" w:rsidRPr="004B07C8" w:rsidRDefault="0036512B">
            <w:pPr>
              <w:tabs>
                <w:tab w:val="decimal" w:pos="1340"/>
              </w:tabs>
              <w:spacing w:line="420" w:lineRule="exact"/>
              <w:ind w:right="70"/>
              <w:rPr>
                <w:rFonts w:ascii="Angsana New" w:hAnsi="Angsana New"/>
                <w:sz w:val="28"/>
                <w:szCs w:val="28"/>
              </w:rPr>
            </w:pPr>
          </w:p>
        </w:tc>
        <w:tc>
          <w:tcPr>
            <w:tcW w:w="1701" w:type="dxa"/>
            <w:vAlign w:val="bottom"/>
          </w:tcPr>
          <w:p w14:paraId="75DDAD0E" w14:textId="77777777" w:rsidR="0036512B" w:rsidRPr="004B07C8" w:rsidRDefault="0036512B">
            <w:pPr>
              <w:tabs>
                <w:tab w:val="decimal" w:pos="1340"/>
              </w:tabs>
              <w:spacing w:line="420" w:lineRule="exact"/>
              <w:ind w:right="70"/>
              <w:rPr>
                <w:rFonts w:ascii="Angsana New" w:hAnsi="Angsana New"/>
                <w:sz w:val="28"/>
                <w:szCs w:val="28"/>
              </w:rPr>
            </w:pPr>
          </w:p>
        </w:tc>
      </w:tr>
      <w:tr w:rsidR="003D6EF9" w:rsidRPr="004B07C8" w14:paraId="482BC9EB" w14:textId="77777777" w:rsidTr="00764B13">
        <w:trPr>
          <w:trHeight w:val="149"/>
        </w:trPr>
        <w:tc>
          <w:tcPr>
            <w:tcW w:w="3420" w:type="dxa"/>
            <w:vAlign w:val="bottom"/>
          </w:tcPr>
          <w:p w14:paraId="11AD0AD8" w14:textId="6407425F" w:rsidR="003D6EF9" w:rsidRPr="004B07C8" w:rsidRDefault="008B4724" w:rsidP="003D6EF9">
            <w:pPr>
              <w:rPr>
                <w:rFonts w:ascii="Angsana New" w:hAnsi="Angsana New"/>
                <w:sz w:val="28"/>
                <w:szCs w:val="28"/>
                <w:cs/>
              </w:rPr>
            </w:pPr>
            <w:r w:rsidRPr="004B07C8">
              <w:rPr>
                <w:rFonts w:ascii="Angsana New" w:hAnsi="Angsana New"/>
                <w:sz w:val="28"/>
                <w:szCs w:val="28"/>
              </w:rPr>
              <w:t xml:space="preserve">Within </w:t>
            </w:r>
            <w:r w:rsidRPr="004B07C8">
              <w:rPr>
                <w:rFonts w:ascii="Angsana New" w:hAnsi="Angsana New"/>
                <w:sz w:val="28"/>
                <w:szCs w:val="28"/>
                <w:cs/>
              </w:rPr>
              <w:t xml:space="preserve">1 </w:t>
            </w:r>
            <w:r w:rsidRPr="004B07C8">
              <w:rPr>
                <w:rFonts w:ascii="Angsana New" w:hAnsi="Angsana New"/>
                <w:sz w:val="28"/>
                <w:szCs w:val="28"/>
              </w:rPr>
              <w:t>year</w:t>
            </w:r>
          </w:p>
        </w:tc>
        <w:tc>
          <w:tcPr>
            <w:tcW w:w="1531" w:type="dxa"/>
          </w:tcPr>
          <w:p w14:paraId="3685BF7D" w14:textId="58640791" w:rsidR="003D6EF9" w:rsidRPr="004B07C8" w:rsidRDefault="003D6EF9" w:rsidP="00C433AC">
            <w:pPr>
              <w:tabs>
                <w:tab w:val="decimal" w:pos="1250"/>
              </w:tabs>
              <w:spacing w:line="420" w:lineRule="exact"/>
              <w:ind w:right="70"/>
              <w:jc w:val="right"/>
              <w:rPr>
                <w:rFonts w:ascii="Angsana New" w:hAnsi="Angsana New"/>
                <w:sz w:val="28"/>
                <w:szCs w:val="28"/>
                <w:cs/>
              </w:rPr>
            </w:pPr>
            <w:r w:rsidRPr="004B07C8">
              <w:rPr>
                <w:rFonts w:ascii="Angsana New" w:hAnsi="Angsana New"/>
                <w:sz w:val="28"/>
                <w:szCs w:val="28"/>
              </w:rPr>
              <w:t>8,526,364</w:t>
            </w:r>
          </w:p>
        </w:tc>
        <w:tc>
          <w:tcPr>
            <w:tcW w:w="1701" w:type="dxa"/>
            <w:vAlign w:val="bottom"/>
          </w:tcPr>
          <w:p w14:paraId="440FDFAC" w14:textId="1083370C" w:rsidR="003D6EF9" w:rsidRPr="004B07C8" w:rsidRDefault="003D6EF9" w:rsidP="00A4324D">
            <w:pPr>
              <w:tabs>
                <w:tab w:val="decimal" w:pos="1422"/>
              </w:tabs>
              <w:spacing w:line="420" w:lineRule="exact"/>
              <w:ind w:right="70"/>
              <w:jc w:val="right"/>
              <w:rPr>
                <w:rFonts w:ascii="Angsana New" w:hAnsi="Angsana New"/>
                <w:sz w:val="28"/>
                <w:szCs w:val="28"/>
                <w:cs/>
              </w:rPr>
            </w:pPr>
            <w:r w:rsidRPr="004B07C8">
              <w:rPr>
                <w:rFonts w:ascii="Angsana New" w:hAnsi="Angsana New"/>
                <w:sz w:val="28"/>
                <w:szCs w:val="28"/>
              </w:rPr>
              <w:t>8,211,843</w:t>
            </w:r>
          </w:p>
        </w:tc>
        <w:tc>
          <w:tcPr>
            <w:tcW w:w="1531" w:type="dxa"/>
          </w:tcPr>
          <w:p w14:paraId="3E2E0AFD" w14:textId="1C841BB8" w:rsidR="003D6EF9" w:rsidRPr="004B07C8" w:rsidRDefault="003D6EF9" w:rsidP="00C433AC">
            <w:pPr>
              <w:tabs>
                <w:tab w:val="decimal" w:pos="1237"/>
              </w:tabs>
              <w:spacing w:line="420" w:lineRule="exact"/>
              <w:ind w:right="70"/>
              <w:jc w:val="right"/>
              <w:rPr>
                <w:rFonts w:ascii="Angsana New" w:hAnsi="Angsana New"/>
                <w:sz w:val="28"/>
                <w:szCs w:val="28"/>
                <w:cs/>
              </w:rPr>
            </w:pPr>
            <w:r w:rsidRPr="004B07C8">
              <w:rPr>
                <w:rFonts w:ascii="Angsana New" w:hAnsi="Angsana New"/>
                <w:sz w:val="28"/>
                <w:szCs w:val="28"/>
              </w:rPr>
              <w:t>550,790</w:t>
            </w:r>
          </w:p>
        </w:tc>
        <w:tc>
          <w:tcPr>
            <w:tcW w:w="1701" w:type="dxa"/>
            <w:vAlign w:val="bottom"/>
          </w:tcPr>
          <w:p w14:paraId="07685259" w14:textId="13281360" w:rsidR="003D6EF9" w:rsidRPr="004B07C8" w:rsidRDefault="003D6EF9" w:rsidP="00A4324D">
            <w:pPr>
              <w:tabs>
                <w:tab w:val="decimal" w:pos="1340"/>
              </w:tabs>
              <w:spacing w:line="420" w:lineRule="exact"/>
              <w:ind w:right="70"/>
              <w:jc w:val="right"/>
              <w:rPr>
                <w:rFonts w:ascii="Angsana New" w:hAnsi="Angsana New"/>
                <w:sz w:val="28"/>
                <w:szCs w:val="28"/>
                <w:cs/>
              </w:rPr>
            </w:pPr>
            <w:r w:rsidRPr="004B07C8">
              <w:rPr>
                <w:rFonts w:ascii="Angsana New" w:hAnsi="Angsana New"/>
                <w:sz w:val="28"/>
                <w:szCs w:val="28"/>
              </w:rPr>
              <w:t>645,789</w:t>
            </w:r>
          </w:p>
        </w:tc>
      </w:tr>
      <w:tr w:rsidR="003D6EF9" w:rsidRPr="004B07C8" w14:paraId="2650448A" w14:textId="77777777" w:rsidTr="00764B13">
        <w:trPr>
          <w:trHeight w:val="149"/>
        </w:trPr>
        <w:tc>
          <w:tcPr>
            <w:tcW w:w="3420" w:type="dxa"/>
            <w:vAlign w:val="bottom"/>
          </w:tcPr>
          <w:p w14:paraId="52EE0EF1" w14:textId="3F20A446" w:rsidR="003D6EF9" w:rsidRPr="004B07C8" w:rsidRDefault="004427C5" w:rsidP="003D6EF9">
            <w:pPr>
              <w:rPr>
                <w:rFonts w:ascii="Angsana New" w:hAnsi="Angsana New"/>
                <w:sz w:val="28"/>
                <w:szCs w:val="28"/>
                <w:cs/>
              </w:rPr>
            </w:pPr>
            <w:r w:rsidRPr="004B07C8">
              <w:rPr>
                <w:rFonts w:ascii="Angsana New" w:hAnsi="Angsana New"/>
                <w:sz w:val="28"/>
                <w:szCs w:val="28"/>
              </w:rPr>
              <w:t xml:space="preserve">Later than </w:t>
            </w:r>
            <w:r w:rsidRPr="004B07C8">
              <w:rPr>
                <w:rFonts w:ascii="Angsana New" w:hAnsi="Angsana New"/>
                <w:sz w:val="28"/>
                <w:szCs w:val="28"/>
                <w:cs/>
              </w:rPr>
              <w:t xml:space="preserve">1 </w:t>
            </w:r>
            <w:r w:rsidRPr="004B07C8">
              <w:rPr>
                <w:rFonts w:ascii="Angsana New" w:hAnsi="Angsana New"/>
                <w:sz w:val="28"/>
                <w:szCs w:val="28"/>
              </w:rPr>
              <w:t xml:space="preserve">year but not later than </w:t>
            </w:r>
            <w:r w:rsidRPr="004B07C8">
              <w:rPr>
                <w:rFonts w:ascii="Angsana New" w:hAnsi="Angsana New"/>
                <w:sz w:val="28"/>
                <w:szCs w:val="28"/>
                <w:cs/>
              </w:rPr>
              <w:t xml:space="preserve">5 </w:t>
            </w:r>
            <w:r w:rsidRPr="004B07C8">
              <w:rPr>
                <w:rFonts w:ascii="Angsana New" w:hAnsi="Angsana New"/>
                <w:sz w:val="28"/>
                <w:szCs w:val="28"/>
              </w:rPr>
              <w:t>years</w:t>
            </w:r>
          </w:p>
        </w:tc>
        <w:tc>
          <w:tcPr>
            <w:tcW w:w="1531" w:type="dxa"/>
          </w:tcPr>
          <w:p w14:paraId="11C013D6" w14:textId="74E6A12E" w:rsidR="003D6EF9" w:rsidRPr="004B07C8" w:rsidRDefault="003D6EF9" w:rsidP="00C433AC">
            <w:pPr>
              <w:pBdr>
                <w:bottom w:val="single" w:sz="4" w:space="1" w:color="auto"/>
              </w:pBdr>
              <w:tabs>
                <w:tab w:val="decimal" w:pos="1250"/>
              </w:tabs>
              <w:spacing w:line="420" w:lineRule="exact"/>
              <w:ind w:right="70"/>
              <w:jc w:val="right"/>
              <w:rPr>
                <w:rFonts w:ascii="Angsana New" w:hAnsi="Angsana New"/>
                <w:sz w:val="28"/>
                <w:szCs w:val="28"/>
                <w:cs/>
              </w:rPr>
            </w:pPr>
            <w:r w:rsidRPr="004B07C8">
              <w:rPr>
                <w:rFonts w:ascii="Angsana New" w:hAnsi="Angsana New"/>
                <w:sz w:val="28"/>
                <w:szCs w:val="28"/>
              </w:rPr>
              <w:t>7,984,786</w:t>
            </w:r>
          </w:p>
        </w:tc>
        <w:tc>
          <w:tcPr>
            <w:tcW w:w="1701" w:type="dxa"/>
            <w:vAlign w:val="bottom"/>
          </w:tcPr>
          <w:p w14:paraId="10C5BBE2" w14:textId="4EC258D9" w:rsidR="003D6EF9" w:rsidRPr="004B07C8" w:rsidRDefault="003D6EF9" w:rsidP="00A4324D">
            <w:pPr>
              <w:pBdr>
                <w:bottom w:val="single" w:sz="4" w:space="1" w:color="auto"/>
              </w:pBdr>
              <w:tabs>
                <w:tab w:val="decimal" w:pos="1422"/>
              </w:tabs>
              <w:spacing w:line="420" w:lineRule="exact"/>
              <w:ind w:right="70"/>
              <w:jc w:val="right"/>
              <w:rPr>
                <w:rFonts w:ascii="Angsana New" w:hAnsi="Angsana New"/>
                <w:sz w:val="28"/>
                <w:szCs w:val="28"/>
                <w:cs/>
              </w:rPr>
            </w:pPr>
            <w:r w:rsidRPr="004B07C8">
              <w:rPr>
                <w:rFonts w:ascii="Angsana New" w:hAnsi="Angsana New"/>
                <w:sz w:val="28"/>
                <w:szCs w:val="28"/>
              </w:rPr>
              <w:t>7,984,148</w:t>
            </w:r>
          </w:p>
        </w:tc>
        <w:tc>
          <w:tcPr>
            <w:tcW w:w="1531" w:type="dxa"/>
          </w:tcPr>
          <w:p w14:paraId="0E728FFF" w14:textId="47121319" w:rsidR="003D6EF9" w:rsidRPr="004B07C8" w:rsidRDefault="003D6EF9" w:rsidP="00C433AC">
            <w:pPr>
              <w:pBdr>
                <w:bottom w:val="single" w:sz="4" w:space="1" w:color="auto"/>
              </w:pBdr>
              <w:tabs>
                <w:tab w:val="decimal" w:pos="1237"/>
              </w:tabs>
              <w:spacing w:line="420" w:lineRule="exact"/>
              <w:ind w:right="70"/>
              <w:jc w:val="right"/>
              <w:rPr>
                <w:rFonts w:ascii="Angsana New" w:hAnsi="Angsana New"/>
                <w:sz w:val="28"/>
                <w:szCs w:val="28"/>
              </w:rPr>
            </w:pPr>
            <w:r w:rsidRPr="004B07C8">
              <w:rPr>
                <w:rFonts w:ascii="Angsana New" w:hAnsi="Angsana New"/>
                <w:sz w:val="28"/>
                <w:szCs w:val="28"/>
              </w:rPr>
              <w:t>78,947</w:t>
            </w:r>
          </w:p>
        </w:tc>
        <w:tc>
          <w:tcPr>
            <w:tcW w:w="1701" w:type="dxa"/>
            <w:vAlign w:val="bottom"/>
          </w:tcPr>
          <w:p w14:paraId="5C0AD312" w14:textId="1B7390EF" w:rsidR="003D6EF9" w:rsidRPr="004B07C8" w:rsidRDefault="003D6EF9" w:rsidP="00A4324D">
            <w:pPr>
              <w:pBdr>
                <w:bottom w:val="single" w:sz="4" w:space="1" w:color="auto"/>
              </w:pBdr>
              <w:tabs>
                <w:tab w:val="decimal" w:pos="1340"/>
              </w:tabs>
              <w:spacing w:line="420" w:lineRule="exact"/>
              <w:ind w:right="70"/>
              <w:jc w:val="right"/>
              <w:rPr>
                <w:rFonts w:ascii="Angsana New" w:hAnsi="Angsana New"/>
                <w:sz w:val="28"/>
                <w:szCs w:val="28"/>
              </w:rPr>
            </w:pPr>
            <w:r w:rsidRPr="004B07C8">
              <w:rPr>
                <w:rFonts w:ascii="Angsana New" w:hAnsi="Angsana New"/>
                <w:sz w:val="28"/>
                <w:szCs w:val="28"/>
              </w:rPr>
              <w:t>167,895</w:t>
            </w:r>
          </w:p>
        </w:tc>
      </w:tr>
      <w:tr w:rsidR="003D6EF9" w:rsidRPr="004B07C8" w14:paraId="2BC6DC19" w14:textId="77777777" w:rsidTr="00764B13">
        <w:trPr>
          <w:trHeight w:val="149"/>
        </w:trPr>
        <w:tc>
          <w:tcPr>
            <w:tcW w:w="3420" w:type="dxa"/>
          </w:tcPr>
          <w:p w14:paraId="7062244B" w14:textId="69B6E541" w:rsidR="003D6EF9" w:rsidRPr="004B07C8" w:rsidRDefault="003D6EF9" w:rsidP="003D6EF9">
            <w:pPr>
              <w:rPr>
                <w:rFonts w:ascii="Angsana New" w:hAnsi="Angsana New"/>
                <w:sz w:val="28"/>
                <w:szCs w:val="28"/>
                <w:cs/>
              </w:rPr>
            </w:pPr>
          </w:p>
        </w:tc>
        <w:tc>
          <w:tcPr>
            <w:tcW w:w="1531" w:type="dxa"/>
          </w:tcPr>
          <w:p w14:paraId="00173A00" w14:textId="2F10E293" w:rsidR="003D6EF9" w:rsidRPr="004B07C8" w:rsidRDefault="003D6EF9" w:rsidP="00C433AC">
            <w:pPr>
              <w:pBdr>
                <w:bottom w:val="double" w:sz="4" w:space="1" w:color="auto"/>
              </w:pBdr>
              <w:tabs>
                <w:tab w:val="decimal" w:pos="1250"/>
              </w:tabs>
              <w:spacing w:line="420" w:lineRule="exact"/>
              <w:ind w:right="70"/>
              <w:jc w:val="right"/>
              <w:rPr>
                <w:rFonts w:ascii="Angsana New" w:hAnsi="Angsana New"/>
                <w:sz w:val="28"/>
                <w:szCs w:val="28"/>
                <w:cs/>
              </w:rPr>
            </w:pPr>
            <w:r w:rsidRPr="004B07C8">
              <w:rPr>
                <w:rFonts w:ascii="Angsana New" w:hAnsi="Angsana New"/>
                <w:sz w:val="28"/>
                <w:szCs w:val="28"/>
              </w:rPr>
              <w:t>16,511,150</w:t>
            </w:r>
          </w:p>
        </w:tc>
        <w:tc>
          <w:tcPr>
            <w:tcW w:w="1701" w:type="dxa"/>
            <w:vAlign w:val="bottom"/>
          </w:tcPr>
          <w:p w14:paraId="1618C315" w14:textId="35D0E06B" w:rsidR="003D6EF9" w:rsidRPr="004B07C8" w:rsidRDefault="003D6EF9" w:rsidP="00A4324D">
            <w:pPr>
              <w:pBdr>
                <w:bottom w:val="double" w:sz="4" w:space="1" w:color="auto"/>
              </w:pBdr>
              <w:tabs>
                <w:tab w:val="decimal" w:pos="1422"/>
              </w:tabs>
              <w:spacing w:line="420" w:lineRule="exact"/>
              <w:ind w:right="70"/>
              <w:jc w:val="right"/>
              <w:rPr>
                <w:rFonts w:ascii="Angsana New" w:hAnsi="Angsana New"/>
                <w:sz w:val="28"/>
                <w:szCs w:val="28"/>
                <w:cs/>
              </w:rPr>
            </w:pPr>
            <w:r w:rsidRPr="004B07C8">
              <w:rPr>
                <w:rFonts w:ascii="Angsana New" w:hAnsi="Angsana New"/>
                <w:sz w:val="28"/>
                <w:szCs w:val="28"/>
              </w:rPr>
              <w:t>16,195,991</w:t>
            </w:r>
          </w:p>
        </w:tc>
        <w:tc>
          <w:tcPr>
            <w:tcW w:w="1531" w:type="dxa"/>
          </w:tcPr>
          <w:p w14:paraId="684B7CD1" w14:textId="7E791E59" w:rsidR="003D6EF9" w:rsidRPr="004B07C8" w:rsidRDefault="003D6EF9" w:rsidP="00C433AC">
            <w:pPr>
              <w:pBdr>
                <w:bottom w:val="double" w:sz="4" w:space="1" w:color="auto"/>
              </w:pBdr>
              <w:tabs>
                <w:tab w:val="decimal" w:pos="1237"/>
              </w:tabs>
              <w:spacing w:line="420" w:lineRule="exact"/>
              <w:ind w:right="70"/>
              <w:jc w:val="right"/>
              <w:rPr>
                <w:rFonts w:ascii="Angsana New" w:hAnsi="Angsana New"/>
                <w:sz w:val="28"/>
                <w:szCs w:val="28"/>
              </w:rPr>
            </w:pPr>
            <w:r w:rsidRPr="004B07C8">
              <w:rPr>
                <w:rFonts w:ascii="Angsana New" w:hAnsi="Angsana New"/>
                <w:sz w:val="28"/>
                <w:szCs w:val="28"/>
              </w:rPr>
              <w:t>629,737</w:t>
            </w:r>
          </w:p>
        </w:tc>
        <w:tc>
          <w:tcPr>
            <w:tcW w:w="1701" w:type="dxa"/>
            <w:vAlign w:val="bottom"/>
          </w:tcPr>
          <w:p w14:paraId="330040E8" w14:textId="078E393E" w:rsidR="003D6EF9" w:rsidRPr="004B07C8" w:rsidRDefault="003D6EF9" w:rsidP="00A4324D">
            <w:pPr>
              <w:pBdr>
                <w:bottom w:val="double" w:sz="4" w:space="1" w:color="auto"/>
              </w:pBdr>
              <w:tabs>
                <w:tab w:val="decimal" w:pos="1340"/>
              </w:tabs>
              <w:spacing w:line="420" w:lineRule="exact"/>
              <w:ind w:right="70"/>
              <w:jc w:val="right"/>
              <w:rPr>
                <w:rFonts w:ascii="Angsana New" w:hAnsi="Angsana New"/>
                <w:sz w:val="28"/>
                <w:szCs w:val="28"/>
              </w:rPr>
            </w:pPr>
            <w:r w:rsidRPr="004B07C8">
              <w:rPr>
                <w:rFonts w:ascii="Angsana New" w:hAnsi="Angsana New"/>
                <w:sz w:val="28"/>
                <w:szCs w:val="28"/>
              </w:rPr>
              <w:t>813,684</w:t>
            </w:r>
          </w:p>
        </w:tc>
      </w:tr>
    </w:tbl>
    <w:p w14:paraId="2DC15DA9" w14:textId="77777777" w:rsidR="00C117D2" w:rsidRPr="004B07C8" w:rsidRDefault="00C117D2" w:rsidP="009573E9">
      <w:pPr>
        <w:tabs>
          <w:tab w:val="left" w:pos="513"/>
          <w:tab w:val="decimal" w:pos="7920"/>
        </w:tabs>
        <w:spacing w:line="240" w:lineRule="atLeast"/>
        <w:jc w:val="both"/>
        <w:rPr>
          <w:rFonts w:ascii="Angsana New" w:hAnsi="Angsana New"/>
          <w:sz w:val="28"/>
          <w:szCs w:val="28"/>
        </w:rPr>
      </w:pPr>
    </w:p>
    <w:p w14:paraId="5D4FC585" w14:textId="5CBB6BB0" w:rsidR="00307337" w:rsidRPr="004B07C8" w:rsidRDefault="00311E96" w:rsidP="00764B13">
      <w:pPr>
        <w:tabs>
          <w:tab w:val="decimal" w:pos="7920"/>
        </w:tabs>
        <w:spacing w:line="240" w:lineRule="atLeast"/>
        <w:ind w:left="360"/>
        <w:jc w:val="thaiDistribute"/>
        <w:rPr>
          <w:rFonts w:ascii="Angsana New" w:hAnsi="Angsana New"/>
          <w:sz w:val="28"/>
          <w:szCs w:val="28"/>
        </w:rPr>
      </w:pPr>
      <w:r w:rsidRPr="004B07C8">
        <w:rPr>
          <w:rFonts w:ascii="Angsana New" w:hAnsi="Angsana New"/>
          <w:sz w:val="28"/>
          <w:szCs w:val="28"/>
        </w:rPr>
        <w:t xml:space="preserve">The movement of lease liabilities for the 3-month period ended March 31,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for the year ended December 31,</w:t>
      </w:r>
      <w:r w:rsidR="00EC7161"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are as follows:</w:t>
      </w:r>
    </w:p>
    <w:tbl>
      <w:tblPr>
        <w:tblW w:w="10400" w:type="dxa"/>
        <w:tblInd w:w="-252" w:type="dxa"/>
        <w:tblLayout w:type="fixed"/>
        <w:tblLook w:val="0000" w:firstRow="0" w:lastRow="0" w:firstColumn="0" w:lastColumn="0" w:noHBand="0" w:noVBand="0"/>
      </w:tblPr>
      <w:tblGrid>
        <w:gridCol w:w="3936"/>
        <w:gridCol w:w="1531"/>
        <w:gridCol w:w="1701"/>
        <w:gridCol w:w="1531"/>
        <w:gridCol w:w="1701"/>
      </w:tblGrid>
      <w:tr w:rsidR="00EC7161" w:rsidRPr="004B07C8" w14:paraId="7AD2DF3A" w14:textId="77777777" w:rsidTr="00764B13">
        <w:tc>
          <w:tcPr>
            <w:tcW w:w="3936" w:type="dxa"/>
          </w:tcPr>
          <w:p w14:paraId="2B331636" w14:textId="77777777" w:rsidR="00EC7161" w:rsidRPr="004B07C8" w:rsidRDefault="00EC7161" w:rsidP="00EC7161">
            <w:pPr>
              <w:spacing w:line="360" w:lineRule="exact"/>
              <w:ind w:left="-18" w:right="36"/>
              <w:jc w:val="center"/>
              <w:rPr>
                <w:rFonts w:ascii="Angsana New" w:hAnsi="Angsana New"/>
                <w:color w:val="000000"/>
                <w:sz w:val="28"/>
                <w:szCs w:val="28"/>
              </w:rPr>
            </w:pPr>
          </w:p>
        </w:tc>
        <w:tc>
          <w:tcPr>
            <w:tcW w:w="1531" w:type="dxa"/>
          </w:tcPr>
          <w:p w14:paraId="61E7DC93" w14:textId="77777777" w:rsidR="00EC7161" w:rsidRPr="004B07C8" w:rsidRDefault="00EC7161" w:rsidP="00EC7161">
            <w:pPr>
              <w:spacing w:line="360" w:lineRule="exact"/>
              <w:ind w:right="25"/>
              <w:jc w:val="right"/>
              <w:rPr>
                <w:rFonts w:ascii="Angsana New" w:hAnsi="Angsana New"/>
                <w:color w:val="000000"/>
                <w:sz w:val="28"/>
                <w:szCs w:val="28"/>
              </w:rPr>
            </w:pPr>
          </w:p>
        </w:tc>
        <w:tc>
          <w:tcPr>
            <w:tcW w:w="1701" w:type="dxa"/>
          </w:tcPr>
          <w:p w14:paraId="1705CDC5" w14:textId="77777777" w:rsidR="00EC7161" w:rsidRPr="004B07C8" w:rsidRDefault="00EC7161" w:rsidP="00EC7161">
            <w:pPr>
              <w:spacing w:line="360" w:lineRule="exact"/>
              <w:ind w:right="25"/>
              <w:jc w:val="right"/>
              <w:rPr>
                <w:rFonts w:ascii="Angsana New" w:hAnsi="Angsana New"/>
                <w:color w:val="000000"/>
                <w:sz w:val="28"/>
                <w:szCs w:val="28"/>
              </w:rPr>
            </w:pPr>
          </w:p>
        </w:tc>
        <w:tc>
          <w:tcPr>
            <w:tcW w:w="3232" w:type="dxa"/>
            <w:gridSpan w:val="2"/>
          </w:tcPr>
          <w:p w14:paraId="0D185DCB" w14:textId="29093509" w:rsidR="00EC7161" w:rsidRPr="004B07C8" w:rsidRDefault="00EC7161" w:rsidP="00EC7161">
            <w:pPr>
              <w:pStyle w:val="1"/>
              <w:pBdr>
                <w:bottom w:val="none" w:sz="0" w:space="0" w:color="auto"/>
              </w:pBdr>
              <w:spacing w:line="360" w:lineRule="exact"/>
              <w:rPr>
                <w:color w:val="000000"/>
                <w:sz w:val="28"/>
                <w:szCs w:val="28"/>
                <w:cs/>
              </w:rPr>
            </w:pPr>
            <w:r w:rsidRPr="004B07C8">
              <w:rPr>
                <w:color w:val="000000"/>
                <w:sz w:val="28"/>
                <w:szCs w:val="28"/>
              </w:rPr>
              <w:t>(Unit: Baht)</w:t>
            </w:r>
          </w:p>
        </w:tc>
      </w:tr>
      <w:tr w:rsidR="00EC7161" w:rsidRPr="004B07C8" w14:paraId="5B8E1168" w14:textId="77777777" w:rsidTr="00764B13">
        <w:tc>
          <w:tcPr>
            <w:tcW w:w="3936" w:type="dxa"/>
          </w:tcPr>
          <w:p w14:paraId="06CAB3E7" w14:textId="77777777" w:rsidR="00EC7161" w:rsidRPr="004B07C8" w:rsidRDefault="00EC7161" w:rsidP="00EC7161">
            <w:pPr>
              <w:spacing w:line="360" w:lineRule="exact"/>
              <w:ind w:left="-18" w:right="36"/>
              <w:jc w:val="center"/>
              <w:rPr>
                <w:rFonts w:ascii="Angsana New" w:hAnsi="Angsana New"/>
                <w:color w:val="000000"/>
                <w:sz w:val="28"/>
                <w:szCs w:val="28"/>
              </w:rPr>
            </w:pPr>
          </w:p>
        </w:tc>
        <w:tc>
          <w:tcPr>
            <w:tcW w:w="3232" w:type="dxa"/>
            <w:gridSpan w:val="2"/>
          </w:tcPr>
          <w:p w14:paraId="296453E6" w14:textId="14C925AA" w:rsidR="00EC7161" w:rsidRPr="004B07C8" w:rsidRDefault="00EC7161" w:rsidP="00EC7161">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7EBAB3BB" w14:textId="11CF9F3A" w:rsidR="00EC7161" w:rsidRPr="004B07C8" w:rsidRDefault="00EC7161" w:rsidP="00EC7161">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EC7161" w:rsidRPr="004B07C8" w14:paraId="22E71D81" w14:textId="77777777" w:rsidTr="00764B13">
        <w:tc>
          <w:tcPr>
            <w:tcW w:w="3936" w:type="dxa"/>
          </w:tcPr>
          <w:p w14:paraId="743EA203" w14:textId="77777777" w:rsidR="00EC7161" w:rsidRPr="004B07C8" w:rsidRDefault="00EC7161" w:rsidP="00EC7161">
            <w:pPr>
              <w:spacing w:line="360" w:lineRule="exact"/>
              <w:ind w:right="36"/>
              <w:rPr>
                <w:rFonts w:ascii="Angsana New" w:hAnsi="Angsana New"/>
                <w:color w:val="000000"/>
                <w:sz w:val="28"/>
                <w:szCs w:val="28"/>
                <w:cs/>
              </w:rPr>
            </w:pPr>
          </w:p>
        </w:tc>
        <w:tc>
          <w:tcPr>
            <w:tcW w:w="1531" w:type="dxa"/>
          </w:tcPr>
          <w:p w14:paraId="21DA4820" w14:textId="071715A7" w:rsidR="00EC7161" w:rsidRPr="004B07C8" w:rsidRDefault="00EC7161" w:rsidP="00EC7161">
            <w:pPr>
              <w:pStyle w:val="1"/>
              <w:pBdr>
                <w:bottom w:val="single" w:sz="4" w:space="1" w:color="auto"/>
              </w:pBdr>
              <w:spacing w:line="360" w:lineRule="exact"/>
              <w:jc w:val="center"/>
              <w:rPr>
                <w:sz w:val="28"/>
                <w:szCs w:val="28"/>
              </w:rPr>
            </w:pPr>
            <w:r w:rsidRPr="004B07C8">
              <w:rPr>
                <w:color w:val="000000"/>
                <w:sz w:val="28"/>
                <w:szCs w:val="28"/>
              </w:rPr>
              <w:t>March 31, 2026</w:t>
            </w:r>
          </w:p>
        </w:tc>
        <w:tc>
          <w:tcPr>
            <w:tcW w:w="1701" w:type="dxa"/>
          </w:tcPr>
          <w:p w14:paraId="4E0DB0FE" w14:textId="571D7675" w:rsidR="00EC7161" w:rsidRPr="004B07C8" w:rsidRDefault="00EC7161" w:rsidP="00EC7161">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3D9F8BDB" w14:textId="2B47DB1A" w:rsidR="00EC7161" w:rsidRPr="004B07C8" w:rsidRDefault="00EC7161" w:rsidP="00EC7161">
            <w:pPr>
              <w:pStyle w:val="1"/>
              <w:pBdr>
                <w:bottom w:val="single" w:sz="4" w:space="1" w:color="auto"/>
              </w:pBdr>
              <w:spacing w:line="360" w:lineRule="exact"/>
              <w:jc w:val="center"/>
              <w:rPr>
                <w:sz w:val="28"/>
                <w:szCs w:val="28"/>
                <w:cs/>
              </w:rPr>
            </w:pPr>
            <w:r w:rsidRPr="004B07C8">
              <w:rPr>
                <w:color w:val="000000"/>
                <w:sz w:val="28"/>
                <w:szCs w:val="28"/>
              </w:rPr>
              <w:t>March 31, 2026</w:t>
            </w:r>
          </w:p>
        </w:tc>
        <w:tc>
          <w:tcPr>
            <w:tcW w:w="1701" w:type="dxa"/>
          </w:tcPr>
          <w:p w14:paraId="2CC529F3" w14:textId="650E3639" w:rsidR="00EC7161" w:rsidRPr="004B07C8" w:rsidRDefault="00EC7161" w:rsidP="00EC7161">
            <w:pPr>
              <w:pStyle w:val="1"/>
              <w:pBdr>
                <w:bottom w:val="single" w:sz="4" w:space="1" w:color="auto"/>
              </w:pBdr>
              <w:spacing w:line="360" w:lineRule="exact"/>
              <w:jc w:val="center"/>
              <w:rPr>
                <w:sz w:val="28"/>
                <w:szCs w:val="28"/>
              </w:rPr>
            </w:pPr>
            <w:r w:rsidRPr="004B07C8">
              <w:rPr>
                <w:color w:val="000000"/>
                <w:sz w:val="28"/>
                <w:szCs w:val="28"/>
              </w:rPr>
              <w:t>December 31, 2025</w:t>
            </w:r>
          </w:p>
        </w:tc>
      </w:tr>
      <w:tr w:rsidR="0036512B" w:rsidRPr="004B07C8" w14:paraId="77191BC8" w14:textId="77777777" w:rsidTr="00764B13">
        <w:tc>
          <w:tcPr>
            <w:tcW w:w="3936" w:type="dxa"/>
          </w:tcPr>
          <w:p w14:paraId="1763A99E" w14:textId="77777777" w:rsidR="0036512B" w:rsidRPr="004B07C8" w:rsidRDefault="0036512B" w:rsidP="00F67C7C">
            <w:pPr>
              <w:spacing w:line="240" w:lineRule="auto"/>
              <w:ind w:right="36"/>
              <w:rPr>
                <w:rFonts w:ascii="Angsana New" w:hAnsi="Angsana New"/>
                <w:color w:val="000000"/>
                <w:sz w:val="14"/>
                <w:szCs w:val="14"/>
                <w:cs/>
              </w:rPr>
            </w:pPr>
          </w:p>
        </w:tc>
        <w:tc>
          <w:tcPr>
            <w:tcW w:w="1531" w:type="dxa"/>
          </w:tcPr>
          <w:p w14:paraId="656EDE60" w14:textId="77777777" w:rsidR="0036512B" w:rsidRPr="004B07C8" w:rsidRDefault="0036512B" w:rsidP="00F67C7C">
            <w:pPr>
              <w:pStyle w:val="1"/>
              <w:pBdr>
                <w:bottom w:val="none" w:sz="0" w:space="0" w:color="auto"/>
              </w:pBdr>
              <w:jc w:val="center"/>
              <w:rPr>
                <w:color w:val="000000"/>
                <w:sz w:val="14"/>
                <w:szCs w:val="14"/>
              </w:rPr>
            </w:pPr>
          </w:p>
        </w:tc>
        <w:tc>
          <w:tcPr>
            <w:tcW w:w="1701" w:type="dxa"/>
          </w:tcPr>
          <w:p w14:paraId="6955E9C1" w14:textId="77777777" w:rsidR="0036512B" w:rsidRPr="004B07C8" w:rsidRDefault="0036512B" w:rsidP="00F67C7C">
            <w:pPr>
              <w:pStyle w:val="1"/>
              <w:pBdr>
                <w:bottom w:val="none" w:sz="0" w:space="0" w:color="auto"/>
              </w:pBdr>
              <w:jc w:val="center"/>
              <w:rPr>
                <w:color w:val="000000"/>
                <w:sz w:val="14"/>
                <w:szCs w:val="14"/>
              </w:rPr>
            </w:pPr>
          </w:p>
        </w:tc>
        <w:tc>
          <w:tcPr>
            <w:tcW w:w="1531" w:type="dxa"/>
          </w:tcPr>
          <w:p w14:paraId="2A088B48" w14:textId="77777777" w:rsidR="0036512B" w:rsidRPr="004B07C8" w:rsidRDefault="0036512B" w:rsidP="00F67C7C">
            <w:pPr>
              <w:pStyle w:val="1"/>
              <w:pBdr>
                <w:bottom w:val="none" w:sz="0" w:space="0" w:color="auto"/>
              </w:pBdr>
              <w:jc w:val="center"/>
              <w:rPr>
                <w:color w:val="000000"/>
                <w:sz w:val="14"/>
                <w:szCs w:val="14"/>
              </w:rPr>
            </w:pPr>
          </w:p>
        </w:tc>
        <w:tc>
          <w:tcPr>
            <w:tcW w:w="1701" w:type="dxa"/>
          </w:tcPr>
          <w:p w14:paraId="24D4143D" w14:textId="77777777" w:rsidR="0036512B" w:rsidRPr="004B07C8" w:rsidRDefault="0036512B" w:rsidP="00F67C7C">
            <w:pPr>
              <w:pStyle w:val="1"/>
              <w:pBdr>
                <w:bottom w:val="none" w:sz="0" w:space="0" w:color="auto"/>
              </w:pBdr>
              <w:jc w:val="center"/>
              <w:rPr>
                <w:color w:val="000000"/>
                <w:sz w:val="14"/>
                <w:szCs w:val="14"/>
              </w:rPr>
            </w:pPr>
          </w:p>
        </w:tc>
      </w:tr>
      <w:tr w:rsidR="00BF7EE3" w:rsidRPr="004B07C8" w14:paraId="258EBD5F" w14:textId="77777777" w:rsidTr="00764B13">
        <w:trPr>
          <w:trHeight w:val="149"/>
        </w:trPr>
        <w:tc>
          <w:tcPr>
            <w:tcW w:w="3936" w:type="dxa"/>
            <w:vAlign w:val="bottom"/>
          </w:tcPr>
          <w:p w14:paraId="0D8B7989" w14:textId="048FF57E" w:rsidR="00BF7EE3" w:rsidRPr="004B07C8" w:rsidRDefault="00BF7EE3" w:rsidP="00BF7EE3">
            <w:pPr>
              <w:spacing w:line="360" w:lineRule="exact"/>
              <w:ind w:right="36"/>
              <w:rPr>
                <w:rFonts w:ascii="Angsana New" w:hAnsi="Angsana New"/>
                <w:color w:val="000000"/>
                <w:sz w:val="28"/>
                <w:szCs w:val="28"/>
                <w:cs/>
              </w:rPr>
            </w:pPr>
            <w:r w:rsidRPr="004B07C8">
              <w:rPr>
                <w:rFonts w:ascii="Angsana New" w:hAnsi="Angsana New"/>
                <w:color w:val="000000"/>
                <w:sz w:val="28"/>
                <w:szCs w:val="28"/>
              </w:rPr>
              <w:t>Opening net book value of the period/year</w:t>
            </w:r>
          </w:p>
        </w:tc>
        <w:tc>
          <w:tcPr>
            <w:tcW w:w="1531" w:type="dxa"/>
          </w:tcPr>
          <w:p w14:paraId="3AC23438" w14:textId="423385B2"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15,153,7</w:t>
            </w:r>
            <w:r w:rsidRPr="004B07C8">
              <w:rPr>
                <w:rFonts w:ascii="Angsana New" w:hAnsi="Angsana New" w:hint="cs"/>
                <w:color w:val="000000"/>
                <w:sz w:val="28"/>
                <w:szCs w:val="28"/>
                <w:cs/>
              </w:rPr>
              <w:t>10</w:t>
            </w:r>
          </w:p>
        </w:tc>
        <w:tc>
          <w:tcPr>
            <w:tcW w:w="1701" w:type="dxa"/>
            <w:vAlign w:val="bottom"/>
          </w:tcPr>
          <w:p w14:paraId="475A0BB4" w14:textId="470C3017"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18,170,716</w:t>
            </w:r>
          </w:p>
        </w:tc>
        <w:tc>
          <w:tcPr>
            <w:tcW w:w="1531" w:type="dxa"/>
            <w:vAlign w:val="bottom"/>
          </w:tcPr>
          <w:p w14:paraId="1862FF94" w14:textId="5A53D519"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782,288</w:t>
            </w:r>
          </w:p>
        </w:tc>
        <w:tc>
          <w:tcPr>
            <w:tcW w:w="1701" w:type="dxa"/>
            <w:vAlign w:val="bottom"/>
          </w:tcPr>
          <w:p w14:paraId="28F3A1B1" w14:textId="325E9123"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728,600</w:t>
            </w:r>
          </w:p>
        </w:tc>
      </w:tr>
      <w:tr w:rsidR="00BF7EE3" w:rsidRPr="004B07C8" w14:paraId="67C27CC2" w14:textId="77777777" w:rsidTr="00764B13">
        <w:trPr>
          <w:trHeight w:val="149"/>
        </w:trPr>
        <w:tc>
          <w:tcPr>
            <w:tcW w:w="3936" w:type="dxa"/>
            <w:vAlign w:val="bottom"/>
          </w:tcPr>
          <w:p w14:paraId="69A4A4AD" w14:textId="46EBB542" w:rsidR="00BF7EE3" w:rsidRPr="004B07C8" w:rsidRDefault="00BF7EE3" w:rsidP="00BF7EE3">
            <w:pPr>
              <w:spacing w:line="360" w:lineRule="exact"/>
              <w:ind w:right="36"/>
              <w:rPr>
                <w:rFonts w:ascii="Angsana New" w:hAnsi="Angsana New"/>
                <w:color w:val="000000"/>
                <w:sz w:val="28"/>
                <w:szCs w:val="28"/>
                <w:cs/>
              </w:rPr>
            </w:pPr>
            <w:r w:rsidRPr="004B07C8">
              <w:rPr>
                <w:rFonts w:ascii="Angsana New" w:hAnsi="Angsana New"/>
                <w:color w:val="000000"/>
                <w:sz w:val="28"/>
                <w:szCs w:val="28"/>
              </w:rPr>
              <w:t>Additions during the period/year</w:t>
            </w:r>
          </w:p>
        </w:tc>
        <w:tc>
          <w:tcPr>
            <w:tcW w:w="1531" w:type="dxa"/>
          </w:tcPr>
          <w:p w14:paraId="6C4E6300" w14:textId="4D9CE3DE"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2,907,659</w:t>
            </w:r>
          </w:p>
        </w:tc>
        <w:tc>
          <w:tcPr>
            <w:tcW w:w="1701" w:type="dxa"/>
          </w:tcPr>
          <w:p w14:paraId="1638F542" w14:textId="399DCBA1"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3,813,966</w:t>
            </w:r>
          </w:p>
        </w:tc>
        <w:tc>
          <w:tcPr>
            <w:tcW w:w="1531" w:type="dxa"/>
            <w:vAlign w:val="bottom"/>
          </w:tcPr>
          <w:p w14:paraId="17B8276B" w14:textId="5D2314F8"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 xml:space="preserve">-      </w:t>
            </w:r>
          </w:p>
        </w:tc>
        <w:tc>
          <w:tcPr>
            <w:tcW w:w="1701" w:type="dxa"/>
            <w:vAlign w:val="bottom"/>
          </w:tcPr>
          <w:p w14:paraId="0ECCF43D" w14:textId="70F2AEFF"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589,256</w:t>
            </w:r>
          </w:p>
        </w:tc>
      </w:tr>
      <w:tr w:rsidR="00BF7EE3" w:rsidRPr="004B07C8" w14:paraId="1B282BF5" w14:textId="77777777" w:rsidTr="00764B13">
        <w:trPr>
          <w:trHeight w:val="149"/>
        </w:trPr>
        <w:tc>
          <w:tcPr>
            <w:tcW w:w="3936" w:type="dxa"/>
            <w:vAlign w:val="bottom"/>
          </w:tcPr>
          <w:p w14:paraId="0C775AFE" w14:textId="7FDBC2C5" w:rsidR="00BF7EE3" w:rsidRPr="004B07C8" w:rsidRDefault="00BF7EE3" w:rsidP="00BF7EE3">
            <w:pPr>
              <w:spacing w:line="360" w:lineRule="exact"/>
              <w:ind w:right="36"/>
              <w:rPr>
                <w:rFonts w:ascii="Angsana New" w:hAnsi="Angsana New"/>
                <w:color w:val="000000"/>
                <w:sz w:val="28"/>
                <w:szCs w:val="28"/>
                <w:cs/>
              </w:rPr>
            </w:pPr>
            <w:r w:rsidRPr="004B07C8">
              <w:rPr>
                <w:rFonts w:ascii="Angsana New" w:hAnsi="Angsana New"/>
                <w:color w:val="000000"/>
                <w:sz w:val="28"/>
                <w:szCs w:val="28"/>
              </w:rPr>
              <w:t>Repayments during the period/year</w:t>
            </w:r>
          </w:p>
        </w:tc>
        <w:tc>
          <w:tcPr>
            <w:tcW w:w="1531" w:type="dxa"/>
          </w:tcPr>
          <w:p w14:paraId="59EA7A65" w14:textId="16DE8C33"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(1,895,783)</w:t>
            </w:r>
          </w:p>
        </w:tc>
        <w:tc>
          <w:tcPr>
            <w:tcW w:w="1701" w:type="dxa"/>
          </w:tcPr>
          <w:p w14:paraId="13665068" w14:textId="7599C131"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(6,795,176)</w:t>
            </w:r>
          </w:p>
        </w:tc>
        <w:tc>
          <w:tcPr>
            <w:tcW w:w="1531" w:type="dxa"/>
            <w:vAlign w:val="bottom"/>
          </w:tcPr>
          <w:p w14:paraId="1D7AF4ED" w14:textId="25E855B9"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(173,416)</w:t>
            </w:r>
          </w:p>
        </w:tc>
        <w:tc>
          <w:tcPr>
            <w:tcW w:w="1701" w:type="dxa"/>
            <w:vAlign w:val="bottom"/>
          </w:tcPr>
          <w:p w14:paraId="1112D954" w14:textId="29307130"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(535,568)</w:t>
            </w:r>
          </w:p>
        </w:tc>
      </w:tr>
      <w:tr w:rsidR="00BF7EE3" w:rsidRPr="004B07C8" w14:paraId="3644E404" w14:textId="77777777" w:rsidTr="00764B13">
        <w:trPr>
          <w:trHeight w:val="149"/>
        </w:trPr>
        <w:tc>
          <w:tcPr>
            <w:tcW w:w="3936" w:type="dxa"/>
            <w:vAlign w:val="bottom"/>
          </w:tcPr>
          <w:p w14:paraId="40803506" w14:textId="1C97ABCA" w:rsidR="00BF7EE3" w:rsidRPr="004B07C8" w:rsidRDefault="00BF7EE3" w:rsidP="00BF7EE3">
            <w:pPr>
              <w:spacing w:line="360" w:lineRule="exact"/>
              <w:ind w:right="36"/>
              <w:rPr>
                <w:rFonts w:ascii="Angsana New" w:hAnsi="Angsana New"/>
                <w:color w:val="000000"/>
                <w:sz w:val="28"/>
                <w:szCs w:val="28"/>
                <w:cs/>
              </w:rPr>
            </w:pPr>
            <w:r w:rsidRPr="004B07C8">
              <w:rPr>
                <w:rFonts w:ascii="Angsana New" w:hAnsi="Angsana New"/>
                <w:color w:val="000000"/>
                <w:sz w:val="28"/>
                <w:szCs w:val="28"/>
              </w:rPr>
              <w:t>Write-off lease agreement during the period/year</w:t>
            </w:r>
          </w:p>
        </w:tc>
        <w:tc>
          <w:tcPr>
            <w:tcW w:w="1531" w:type="dxa"/>
          </w:tcPr>
          <w:p w14:paraId="117F031F" w14:textId="72B53E1E"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(788,528)</w:t>
            </w:r>
          </w:p>
        </w:tc>
        <w:tc>
          <w:tcPr>
            <w:tcW w:w="1701" w:type="dxa"/>
          </w:tcPr>
          <w:p w14:paraId="50A76ADE" w14:textId="26956F9C"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(55,398)</w:t>
            </w:r>
          </w:p>
        </w:tc>
        <w:tc>
          <w:tcPr>
            <w:tcW w:w="1531" w:type="dxa"/>
            <w:vAlign w:val="bottom"/>
          </w:tcPr>
          <w:p w14:paraId="55EBEE60" w14:textId="5D2D55B3"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 xml:space="preserve">-      </w:t>
            </w:r>
          </w:p>
        </w:tc>
        <w:tc>
          <w:tcPr>
            <w:tcW w:w="1701" w:type="dxa"/>
            <w:vAlign w:val="bottom"/>
          </w:tcPr>
          <w:p w14:paraId="5724B51C" w14:textId="4272FE5A"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 xml:space="preserve">-      </w:t>
            </w:r>
          </w:p>
        </w:tc>
      </w:tr>
      <w:tr w:rsidR="00BF7EE3" w:rsidRPr="004B07C8" w14:paraId="41B8807F" w14:textId="77777777" w:rsidTr="00764B13">
        <w:trPr>
          <w:trHeight w:val="149"/>
        </w:trPr>
        <w:tc>
          <w:tcPr>
            <w:tcW w:w="3936" w:type="dxa"/>
            <w:vAlign w:val="bottom"/>
          </w:tcPr>
          <w:p w14:paraId="7BF7031E" w14:textId="24CDF1E3" w:rsidR="00BF7EE3" w:rsidRPr="004B07C8" w:rsidRDefault="00BF7EE3" w:rsidP="00BF7EE3">
            <w:pPr>
              <w:spacing w:line="360" w:lineRule="exact"/>
              <w:ind w:right="36"/>
              <w:rPr>
                <w:rFonts w:ascii="Angsana New" w:hAnsi="Angsana New"/>
                <w:color w:val="000000"/>
                <w:sz w:val="28"/>
                <w:szCs w:val="28"/>
                <w:cs/>
              </w:rPr>
            </w:pPr>
            <w:r w:rsidRPr="004B07C8">
              <w:rPr>
                <w:rFonts w:ascii="Angsana New" w:hAnsi="Angsana New"/>
                <w:color w:val="000000"/>
                <w:sz w:val="28"/>
                <w:szCs w:val="28"/>
              </w:rPr>
              <w:t>Interest payment during the period/year</w:t>
            </w:r>
          </w:p>
        </w:tc>
        <w:tc>
          <w:tcPr>
            <w:tcW w:w="1531" w:type="dxa"/>
          </w:tcPr>
          <w:p w14:paraId="4E3F7E0C" w14:textId="2E1CEA94"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(245,5</w:t>
            </w:r>
            <w:r w:rsidRPr="004B07C8">
              <w:rPr>
                <w:rFonts w:ascii="Angsana New" w:hAnsi="Angsana New" w:hint="cs"/>
                <w:color w:val="000000"/>
                <w:sz w:val="28"/>
                <w:szCs w:val="28"/>
                <w:cs/>
              </w:rPr>
              <w:t>80</w:t>
            </w:r>
            <w:r w:rsidRPr="004B07C8">
              <w:rPr>
                <w:rFonts w:ascii="Angsana New" w:hAnsi="Angsana New"/>
                <w:color w:val="000000"/>
                <w:sz w:val="28"/>
                <w:szCs w:val="28"/>
              </w:rPr>
              <w:t>)</w:t>
            </w:r>
          </w:p>
        </w:tc>
        <w:tc>
          <w:tcPr>
            <w:tcW w:w="1701" w:type="dxa"/>
          </w:tcPr>
          <w:p w14:paraId="74D37EC7" w14:textId="4DE7826C"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(1,073,135)</w:t>
            </w:r>
          </w:p>
        </w:tc>
        <w:tc>
          <w:tcPr>
            <w:tcW w:w="1531" w:type="dxa"/>
            <w:vAlign w:val="bottom"/>
          </w:tcPr>
          <w:p w14:paraId="33F9BCF4" w14:textId="2F3D9669"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(10,532)</w:t>
            </w:r>
          </w:p>
        </w:tc>
        <w:tc>
          <w:tcPr>
            <w:tcW w:w="1701" w:type="dxa"/>
            <w:vAlign w:val="bottom"/>
          </w:tcPr>
          <w:p w14:paraId="0ED2A2B4" w14:textId="50949A36" w:rsidR="00BF7EE3" w:rsidRPr="004B07C8" w:rsidRDefault="00BF7EE3" w:rsidP="00053B1C">
            <w:pP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(42,327)</w:t>
            </w:r>
          </w:p>
        </w:tc>
      </w:tr>
      <w:tr w:rsidR="0036512B" w:rsidRPr="004B07C8" w14:paraId="0F90DD56" w14:textId="77777777" w:rsidTr="00764B13">
        <w:trPr>
          <w:trHeight w:val="149"/>
        </w:trPr>
        <w:tc>
          <w:tcPr>
            <w:tcW w:w="3936" w:type="dxa"/>
            <w:vAlign w:val="bottom"/>
          </w:tcPr>
          <w:p w14:paraId="66B13501" w14:textId="77777777" w:rsidR="00B460EE" w:rsidRPr="004B07C8" w:rsidRDefault="00B460EE" w:rsidP="00B460EE">
            <w:pPr>
              <w:spacing w:line="360" w:lineRule="exact"/>
              <w:ind w:right="36"/>
              <w:rPr>
                <w:rFonts w:ascii="Angsana New" w:hAnsi="Angsana New"/>
                <w:color w:val="000000"/>
                <w:sz w:val="28"/>
                <w:szCs w:val="28"/>
              </w:rPr>
            </w:pPr>
            <w:r w:rsidRPr="004B07C8">
              <w:rPr>
                <w:rFonts w:ascii="Angsana New" w:hAnsi="Angsana New"/>
                <w:color w:val="000000"/>
                <w:sz w:val="28"/>
                <w:szCs w:val="28"/>
              </w:rPr>
              <w:t xml:space="preserve">Amortisation of deferred interest </w:t>
            </w:r>
          </w:p>
          <w:p w14:paraId="7003B695" w14:textId="374B49D2" w:rsidR="0036512B" w:rsidRPr="004B07C8" w:rsidRDefault="00B460EE" w:rsidP="00B460EE">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   during the period/year</w:t>
            </w:r>
          </w:p>
        </w:tc>
        <w:tc>
          <w:tcPr>
            <w:tcW w:w="1531" w:type="dxa"/>
          </w:tcPr>
          <w:p w14:paraId="3F2FAD34" w14:textId="77777777" w:rsidR="00B460EE" w:rsidRPr="004B07C8" w:rsidRDefault="00B460EE" w:rsidP="00053B1C">
            <w:pPr>
              <w:pBdr>
                <w:bottom w:val="single" w:sz="4" w:space="1" w:color="auto"/>
              </w:pBdr>
              <w:tabs>
                <w:tab w:val="decimal" w:pos="1310"/>
              </w:tabs>
              <w:spacing w:line="400" w:lineRule="exact"/>
              <w:ind w:right="-45"/>
              <w:jc w:val="right"/>
              <w:rPr>
                <w:rFonts w:ascii="Angsana New" w:hAnsi="Angsana New"/>
                <w:color w:val="000000"/>
                <w:sz w:val="28"/>
                <w:szCs w:val="28"/>
              </w:rPr>
            </w:pPr>
          </w:p>
          <w:p w14:paraId="5980607F" w14:textId="0FA6AF17" w:rsidR="007755A3" w:rsidRPr="004B07C8" w:rsidRDefault="003E26D8" w:rsidP="00053B1C">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249</w:t>
            </w:r>
            <w:r w:rsidRPr="004B07C8">
              <w:rPr>
                <w:rFonts w:ascii="Angsana New" w:hAnsi="Angsana New"/>
                <w:color w:val="000000"/>
                <w:sz w:val="28"/>
                <w:szCs w:val="28"/>
              </w:rPr>
              <w:t>,</w:t>
            </w:r>
            <w:r w:rsidRPr="004B07C8">
              <w:rPr>
                <w:rFonts w:ascii="Angsana New" w:hAnsi="Angsana New"/>
                <w:color w:val="000000"/>
                <w:sz w:val="28"/>
                <w:szCs w:val="28"/>
                <w:cs/>
              </w:rPr>
              <w:t>776</w:t>
            </w:r>
          </w:p>
        </w:tc>
        <w:tc>
          <w:tcPr>
            <w:tcW w:w="1701" w:type="dxa"/>
          </w:tcPr>
          <w:p w14:paraId="49154BE9" w14:textId="77777777" w:rsidR="00734E82" w:rsidRPr="004B07C8" w:rsidRDefault="00734E82" w:rsidP="00053B1C">
            <w:pPr>
              <w:pBdr>
                <w:bottom w:val="single" w:sz="4" w:space="1" w:color="auto"/>
              </w:pBdr>
              <w:tabs>
                <w:tab w:val="decimal" w:pos="1310"/>
              </w:tabs>
              <w:spacing w:line="400" w:lineRule="exact"/>
              <w:ind w:right="-45"/>
              <w:jc w:val="right"/>
              <w:rPr>
                <w:rFonts w:ascii="Angsana New" w:hAnsi="Angsana New"/>
                <w:color w:val="000000"/>
                <w:sz w:val="28"/>
                <w:szCs w:val="28"/>
              </w:rPr>
            </w:pPr>
          </w:p>
          <w:p w14:paraId="2D02D768" w14:textId="6BF24A32" w:rsidR="00B460EE" w:rsidRPr="004B07C8" w:rsidRDefault="00470F73" w:rsidP="00053B1C">
            <w:pPr>
              <w:pBdr>
                <w:bottom w:val="sing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1,092,737</w:t>
            </w:r>
          </w:p>
        </w:tc>
        <w:tc>
          <w:tcPr>
            <w:tcW w:w="1531" w:type="dxa"/>
            <w:vAlign w:val="bottom"/>
          </w:tcPr>
          <w:p w14:paraId="0464B8E6" w14:textId="720C4FD2" w:rsidR="0036512B" w:rsidRPr="004B07C8" w:rsidRDefault="00734E82"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10</w:t>
            </w:r>
            <w:r w:rsidRPr="004B07C8">
              <w:rPr>
                <w:rFonts w:ascii="Angsana New" w:hAnsi="Angsana New"/>
                <w:color w:val="000000"/>
                <w:sz w:val="28"/>
                <w:szCs w:val="28"/>
              </w:rPr>
              <w:t>,</w:t>
            </w:r>
            <w:r w:rsidRPr="004B07C8">
              <w:rPr>
                <w:rFonts w:ascii="Angsana New" w:hAnsi="Angsana New"/>
                <w:color w:val="000000"/>
                <w:sz w:val="28"/>
                <w:szCs w:val="28"/>
                <w:cs/>
              </w:rPr>
              <w:t>532</w:t>
            </w:r>
          </w:p>
        </w:tc>
        <w:tc>
          <w:tcPr>
            <w:tcW w:w="1701" w:type="dxa"/>
            <w:vAlign w:val="bottom"/>
          </w:tcPr>
          <w:p w14:paraId="2715EF7A" w14:textId="6FECE973" w:rsidR="0036512B" w:rsidRPr="004B07C8" w:rsidRDefault="00470F73" w:rsidP="00053B1C">
            <w:pPr>
              <w:pBdr>
                <w:bottom w:val="sing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42,327</w:t>
            </w:r>
          </w:p>
        </w:tc>
      </w:tr>
      <w:tr w:rsidR="0036512B" w:rsidRPr="004B07C8" w14:paraId="44832339" w14:textId="77777777" w:rsidTr="00764B13">
        <w:trPr>
          <w:trHeight w:val="149"/>
        </w:trPr>
        <w:tc>
          <w:tcPr>
            <w:tcW w:w="3936" w:type="dxa"/>
            <w:vAlign w:val="bottom"/>
          </w:tcPr>
          <w:p w14:paraId="4387E0B1" w14:textId="75581338" w:rsidR="0036512B" w:rsidRPr="004B07C8" w:rsidRDefault="00AB78C4" w:rsidP="00D37184">
            <w:pPr>
              <w:spacing w:line="360" w:lineRule="exact"/>
              <w:ind w:right="36"/>
              <w:rPr>
                <w:rFonts w:ascii="Angsana New" w:hAnsi="Angsana New"/>
                <w:color w:val="000000"/>
                <w:sz w:val="28"/>
                <w:szCs w:val="28"/>
                <w:cs/>
              </w:rPr>
            </w:pPr>
            <w:r w:rsidRPr="004B07C8">
              <w:rPr>
                <w:rFonts w:ascii="Angsana New" w:hAnsi="Angsana New"/>
                <w:color w:val="000000"/>
                <w:sz w:val="28"/>
                <w:szCs w:val="28"/>
              </w:rPr>
              <w:t>Closing net book value of the period/year</w:t>
            </w:r>
          </w:p>
        </w:tc>
        <w:tc>
          <w:tcPr>
            <w:tcW w:w="1531" w:type="dxa"/>
          </w:tcPr>
          <w:p w14:paraId="4EC3C5D5" w14:textId="7D07A8BB" w:rsidR="0036512B" w:rsidRPr="004B07C8" w:rsidRDefault="00CB2164" w:rsidP="00053B1C">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cs/>
              </w:rPr>
              <w:t>15</w:t>
            </w:r>
            <w:r w:rsidRPr="004B07C8">
              <w:rPr>
                <w:rFonts w:ascii="Angsana New" w:hAnsi="Angsana New"/>
                <w:color w:val="000000"/>
                <w:sz w:val="28"/>
                <w:szCs w:val="28"/>
              </w:rPr>
              <w:t>,</w:t>
            </w:r>
            <w:r w:rsidRPr="004B07C8">
              <w:rPr>
                <w:rFonts w:ascii="Angsana New" w:hAnsi="Angsana New"/>
                <w:color w:val="000000"/>
                <w:sz w:val="28"/>
                <w:szCs w:val="28"/>
                <w:cs/>
              </w:rPr>
              <w:t>381</w:t>
            </w:r>
            <w:r w:rsidRPr="004B07C8">
              <w:rPr>
                <w:rFonts w:ascii="Angsana New" w:hAnsi="Angsana New"/>
                <w:color w:val="000000"/>
                <w:sz w:val="28"/>
                <w:szCs w:val="28"/>
              </w:rPr>
              <w:t>,</w:t>
            </w:r>
            <w:r w:rsidRPr="004B07C8">
              <w:rPr>
                <w:rFonts w:ascii="Angsana New" w:hAnsi="Angsana New"/>
                <w:color w:val="000000"/>
                <w:sz w:val="28"/>
                <w:szCs w:val="28"/>
                <w:cs/>
              </w:rPr>
              <w:t>254</w:t>
            </w:r>
          </w:p>
        </w:tc>
        <w:tc>
          <w:tcPr>
            <w:tcW w:w="1701" w:type="dxa"/>
          </w:tcPr>
          <w:p w14:paraId="47896CEC" w14:textId="572427E9" w:rsidR="0036512B" w:rsidRPr="004B07C8" w:rsidRDefault="00470F73" w:rsidP="00053B1C">
            <w:pPr>
              <w:pBdr>
                <w:bottom w:val="double" w:sz="4" w:space="1" w:color="auto"/>
              </w:pBdr>
              <w:tabs>
                <w:tab w:val="decimal" w:pos="1310"/>
              </w:tabs>
              <w:spacing w:line="400" w:lineRule="exact"/>
              <w:ind w:right="-45"/>
              <w:jc w:val="right"/>
              <w:rPr>
                <w:rFonts w:ascii="Angsana New" w:hAnsi="Angsana New"/>
                <w:color w:val="000000"/>
                <w:sz w:val="28"/>
                <w:szCs w:val="28"/>
                <w:cs/>
              </w:rPr>
            </w:pPr>
            <w:r w:rsidRPr="004B07C8">
              <w:rPr>
                <w:rFonts w:ascii="Angsana New" w:hAnsi="Angsana New"/>
                <w:color w:val="000000"/>
                <w:sz w:val="28"/>
                <w:szCs w:val="28"/>
              </w:rPr>
              <w:t>15,153,710</w:t>
            </w:r>
          </w:p>
        </w:tc>
        <w:tc>
          <w:tcPr>
            <w:tcW w:w="1531" w:type="dxa"/>
            <w:vAlign w:val="bottom"/>
          </w:tcPr>
          <w:p w14:paraId="566FEBB6" w14:textId="211FF1B3" w:rsidR="0036512B" w:rsidRPr="004B07C8" w:rsidRDefault="007755A3"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cs/>
              </w:rPr>
              <w:t>608</w:t>
            </w:r>
            <w:r w:rsidRPr="004B07C8">
              <w:rPr>
                <w:rFonts w:ascii="Angsana New" w:hAnsi="Angsana New"/>
                <w:color w:val="000000"/>
                <w:sz w:val="28"/>
                <w:szCs w:val="28"/>
              </w:rPr>
              <w:t>,</w:t>
            </w:r>
            <w:r w:rsidRPr="004B07C8">
              <w:rPr>
                <w:rFonts w:ascii="Angsana New" w:hAnsi="Angsana New"/>
                <w:color w:val="000000"/>
                <w:sz w:val="28"/>
                <w:szCs w:val="28"/>
                <w:cs/>
              </w:rPr>
              <w:t>872</w:t>
            </w:r>
          </w:p>
        </w:tc>
        <w:tc>
          <w:tcPr>
            <w:tcW w:w="1701" w:type="dxa"/>
            <w:vAlign w:val="bottom"/>
          </w:tcPr>
          <w:p w14:paraId="1EB29822" w14:textId="6EC4C6D4" w:rsidR="0036512B" w:rsidRPr="004B07C8" w:rsidRDefault="00470F73" w:rsidP="00053B1C">
            <w:pPr>
              <w:pBdr>
                <w:bottom w:val="double" w:sz="4" w:space="1" w:color="auto"/>
              </w:pBdr>
              <w:tabs>
                <w:tab w:val="decimal" w:pos="1310"/>
              </w:tabs>
              <w:spacing w:line="400" w:lineRule="exact"/>
              <w:ind w:right="-45"/>
              <w:jc w:val="right"/>
              <w:rPr>
                <w:rFonts w:ascii="Angsana New" w:hAnsi="Angsana New"/>
                <w:color w:val="000000"/>
                <w:sz w:val="28"/>
                <w:szCs w:val="28"/>
              </w:rPr>
            </w:pPr>
            <w:r w:rsidRPr="004B07C8">
              <w:rPr>
                <w:rFonts w:ascii="Angsana New" w:hAnsi="Angsana New"/>
                <w:color w:val="000000"/>
                <w:sz w:val="28"/>
                <w:szCs w:val="28"/>
              </w:rPr>
              <w:t>782,288</w:t>
            </w:r>
          </w:p>
        </w:tc>
      </w:tr>
    </w:tbl>
    <w:p w14:paraId="620ECEE3" w14:textId="77777777" w:rsidR="00307337" w:rsidRPr="004B07C8" w:rsidRDefault="00307337" w:rsidP="009D15C4">
      <w:pPr>
        <w:tabs>
          <w:tab w:val="left" w:pos="513"/>
          <w:tab w:val="decimal" w:pos="7920"/>
        </w:tabs>
        <w:spacing w:line="240" w:lineRule="atLeast"/>
        <w:ind w:left="720"/>
        <w:jc w:val="both"/>
        <w:rPr>
          <w:rFonts w:ascii="Angsana New" w:hAnsi="Angsana New"/>
          <w:sz w:val="28"/>
          <w:szCs w:val="28"/>
        </w:rPr>
      </w:pPr>
    </w:p>
    <w:p w14:paraId="2D179EE9" w14:textId="77777777" w:rsidR="00307337" w:rsidRPr="004B07C8" w:rsidRDefault="00307337" w:rsidP="009D15C4">
      <w:pPr>
        <w:tabs>
          <w:tab w:val="left" w:pos="513"/>
          <w:tab w:val="decimal" w:pos="7920"/>
        </w:tabs>
        <w:spacing w:line="240" w:lineRule="atLeast"/>
        <w:ind w:left="720"/>
        <w:jc w:val="both"/>
        <w:rPr>
          <w:rFonts w:ascii="Angsana New" w:hAnsi="Angsana New"/>
          <w:sz w:val="28"/>
          <w:szCs w:val="28"/>
        </w:rPr>
      </w:pPr>
    </w:p>
    <w:p w14:paraId="7E0AD398" w14:textId="77777777" w:rsidR="00307337" w:rsidRPr="004B07C8" w:rsidRDefault="00307337" w:rsidP="009D15C4">
      <w:pPr>
        <w:tabs>
          <w:tab w:val="left" w:pos="513"/>
          <w:tab w:val="decimal" w:pos="7920"/>
        </w:tabs>
        <w:spacing w:line="240" w:lineRule="atLeast"/>
        <w:ind w:left="720"/>
        <w:jc w:val="both"/>
        <w:rPr>
          <w:rFonts w:ascii="Angsana New" w:hAnsi="Angsana New"/>
          <w:sz w:val="28"/>
          <w:szCs w:val="28"/>
        </w:rPr>
      </w:pPr>
    </w:p>
    <w:p w14:paraId="0869469B"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5A0C7C12"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2DC5D434"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2C33DB78" w14:textId="77777777" w:rsidR="001E6D82" w:rsidRPr="004B07C8" w:rsidRDefault="001E6D82" w:rsidP="009D15C4">
      <w:pPr>
        <w:tabs>
          <w:tab w:val="left" w:pos="513"/>
          <w:tab w:val="decimal" w:pos="7920"/>
        </w:tabs>
        <w:spacing w:line="240" w:lineRule="atLeast"/>
        <w:ind w:left="720"/>
        <w:jc w:val="both"/>
        <w:rPr>
          <w:rFonts w:ascii="Angsana New" w:hAnsi="Angsana New"/>
          <w:sz w:val="28"/>
          <w:szCs w:val="28"/>
        </w:rPr>
      </w:pPr>
    </w:p>
    <w:p w14:paraId="5841A9F0"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p w14:paraId="19EE3C04"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p w14:paraId="6C07C439"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p w14:paraId="6D013130" w14:textId="77777777" w:rsidR="001A413F" w:rsidRPr="004B07C8" w:rsidRDefault="001A413F" w:rsidP="009D15C4">
      <w:pPr>
        <w:tabs>
          <w:tab w:val="left" w:pos="513"/>
          <w:tab w:val="decimal" w:pos="7920"/>
        </w:tabs>
        <w:spacing w:line="240" w:lineRule="atLeast"/>
        <w:ind w:left="720"/>
        <w:jc w:val="both"/>
        <w:rPr>
          <w:rFonts w:ascii="Angsana New" w:hAnsi="Angsana New"/>
          <w:sz w:val="28"/>
          <w:szCs w:val="28"/>
        </w:rPr>
      </w:pPr>
    </w:p>
    <w:bookmarkEnd w:id="10"/>
    <w:p w14:paraId="00C0AD73" w14:textId="77777777" w:rsidR="00F67C7C" w:rsidRPr="004B07C8" w:rsidRDefault="00F67C7C" w:rsidP="009D15C4">
      <w:pPr>
        <w:tabs>
          <w:tab w:val="left" w:pos="513"/>
          <w:tab w:val="decimal" w:pos="7920"/>
        </w:tabs>
        <w:spacing w:line="240" w:lineRule="atLeast"/>
        <w:ind w:left="720"/>
        <w:jc w:val="both"/>
        <w:rPr>
          <w:rFonts w:ascii="Angsana New" w:hAnsi="Angsana New"/>
          <w:sz w:val="28"/>
          <w:szCs w:val="28"/>
        </w:rPr>
      </w:pPr>
    </w:p>
    <w:p w14:paraId="45B2577D" w14:textId="77777777" w:rsidR="00501007" w:rsidRDefault="00501007">
      <w:pPr>
        <w:spacing w:line="240" w:lineRule="auto"/>
        <w:rPr>
          <w:rFonts w:ascii="Angsana New" w:hAnsi="Angsana New"/>
          <w:b/>
          <w:bCs/>
          <w:sz w:val="28"/>
          <w:szCs w:val="28"/>
        </w:rPr>
      </w:pPr>
      <w:r>
        <w:rPr>
          <w:rFonts w:ascii="Angsana New" w:hAnsi="Angsana New"/>
          <w:b/>
          <w:bCs/>
          <w:sz w:val="28"/>
          <w:szCs w:val="28"/>
        </w:rPr>
        <w:br w:type="page"/>
      </w:r>
    </w:p>
    <w:p w14:paraId="28496141" w14:textId="62006F15" w:rsidR="00E454E7" w:rsidRPr="004B07C8" w:rsidRDefault="00EC38FB" w:rsidP="00764B13">
      <w:pPr>
        <w:numPr>
          <w:ilvl w:val="0"/>
          <w:numId w:val="8"/>
        </w:numPr>
        <w:tabs>
          <w:tab w:val="decimal" w:pos="7920"/>
        </w:tabs>
        <w:spacing w:line="240" w:lineRule="atLeast"/>
        <w:ind w:left="360"/>
        <w:jc w:val="both"/>
        <w:rPr>
          <w:rFonts w:ascii="Angsana New" w:hAnsi="Angsana New"/>
          <w:b/>
          <w:bCs/>
          <w:sz w:val="28"/>
          <w:szCs w:val="28"/>
        </w:rPr>
      </w:pPr>
      <w:r w:rsidRPr="004B07C8">
        <w:rPr>
          <w:rFonts w:ascii="Angsana New" w:hAnsi="Angsana New"/>
          <w:b/>
          <w:bCs/>
          <w:sz w:val="28"/>
          <w:szCs w:val="28"/>
        </w:rPr>
        <w:lastRenderedPageBreak/>
        <w:t>Non-current provisions for employee benefits</w:t>
      </w:r>
    </w:p>
    <w:p w14:paraId="28496142" w14:textId="598DDA84" w:rsidR="00E45619" w:rsidRPr="004B07C8" w:rsidRDefault="002B734F" w:rsidP="00764B13">
      <w:pPr>
        <w:spacing w:after="120" w:line="240" w:lineRule="atLeast"/>
        <w:ind w:left="360"/>
        <w:jc w:val="thaiDistribute"/>
        <w:rPr>
          <w:rFonts w:ascii="Angsana New" w:hAnsi="Angsana New"/>
          <w:sz w:val="28"/>
          <w:szCs w:val="28"/>
        </w:rPr>
      </w:pPr>
      <w:r w:rsidRPr="004B07C8">
        <w:rPr>
          <w:rFonts w:ascii="Angsana New" w:hAnsi="Angsana New"/>
          <w:sz w:val="28"/>
          <w:szCs w:val="28"/>
        </w:rPr>
        <w:t xml:space="preserve">Movement in non-current provisions for employee benefits for the 3-month periods ended March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 xml:space="preserve">and for the year ended December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are presented as follows:</w:t>
      </w:r>
    </w:p>
    <w:tbl>
      <w:tblPr>
        <w:tblW w:w="10317" w:type="dxa"/>
        <w:tblInd w:w="-318" w:type="dxa"/>
        <w:tblLayout w:type="fixed"/>
        <w:tblLook w:val="0000" w:firstRow="0" w:lastRow="0" w:firstColumn="0" w:lastColumn="0" w:noHBand="0" w:noVBand="0"/>
      </w:tblPr>
      <w:tblGrid>
        <w:gridCol w:w="4026"/>
        <w:gridCol w:w="1440"/>
        <w:gridCol w:w="1701"/>
        <w:gridCol w:w="1449"/>
        <w:gridCol w:w="1701"/>
      </w:tblGrid>
      <w:tr w:rsidR="002C11BB" w:rsidRPr="004B07C8" w14:paraId="65E22A95" w14:textId="77777777" w:rsidTr="00764B13">
        <w:trPr>
          <w:tblHeader/>
        </w:trPr>
        <w:tc>
          <w:tcPr>
            <w:tcW w:w="4026" w:type="dxa"/>
          </w:tcPr>
          <w:p w14:paraId="3A0875B0" w14:textId="77777777" w:rsidR="002C11BB" w:rsidRPr="004B07C8" w:rsidRDefault="002C11BB" w:rsidP="002C11BB">
            <w:pPr>
              <w:spacing w:line="360" w:lineRule="exact"/>
              <w:ind w:left="-18" w:right="36"/>
              <w:jc w:val="center"/>
              <w:rPr>
                <w:rFonts w:ascii="Angsana New" w:hAnsi="Angsana New"/>
                <w:color w:val="000000"/>
                <w:sz w:val="28"/>
                <w:szCs w:val="28"/>
              </w:rPr>
            </w:pPr>
          </w:p>
        </w:tc>
        <w:tc>
          <w:tcPr>
            <w:tcW w:w="1440" w:type="dxa"/>
          </w:tcPr>
          <w:p w14:paraId="511E75C7" w14:textId="77777777" w:rsidR="002C11BB" w:rsidRPr="004B07C8" w:rsidRDefault="002C11BB" w:rsidP="002C11BB">
            <w:pPr>
              <w:spacing w:line="360" w:lineRule="exact"/>
              <w:ind w:right="25"/>
              <w:jc w:val="right"/>
              <w:rPr>
                <w:rFonts w:ascii="Angsana New" w:hAnsi="Angsana New"/>
                <w:color w:val="000000"/>
                <w:sz w:val="28"/>
                <w:szCs w:val="28"/>
              </w:rPr>
            </w:pPr>
          </w:p>
        </w:tc>
        <w:tc>
          <w:tcPr>
            <w:tcW w:w="1701" w:type="dxa"/>
          </w:tcPr>
          <w:p w14:paraId="2F8AEC36" w14:textId="748FF106" w:rsidR="002C11BB" w:rsidRPr="004B07C8" w:rsidRDefault="002C11BB" w:rsidP="002C11BB">
            <w:pPr>
              <w:spacing w:line="360" w:lineRule="exact"/>
              <w:ind w:right="25"/>
              <w:jc w:val="right"/>
              <w:rPr>
                <w:rFonts w:ascii="Angsana New" w:hAnsi="Angsana New"/>
                <w:color w:val="000000"/>
                <w:sz w:val="28"/>
                <w:szCs w:val="28"/>
              </w:rPr>
            </w:pPr>
          </w:p>
        </w:tc>
        <w:tc>
          <w:tcPr>
            <w:tcW w:w="3145" w:type="dxa"/>
            <w:gridSpan w:val="2"/>
          </w:tcPr>
          <w:p w14:paraId="7197C15E" w14:textId="2D83B362" w:rsidR="002C11BB" w:rsidRPr="004B07C8" w:rsidRDefault="002C11BB" w:rsidP="002C11BB">
            <w:pPr>
              <w:pStyle w:val="1"/>
              <w:pBdr>
                <w:bottom w:val="none" w:sz="0" w:space="0" w:color="auto"/>
              </w:pBdr>
              <w:spacing w:line="360" w:lineRule="exact"/>
              <w:rPr>
                <w:color w:val="000000"/>
                <w:sz w:val="28"/>
                <w:szCs w:val="28"/>
                <w:cs/>
              </w:rPr>
            </w:pPr>
            <w:r w:rsidRPr="004B07C8">
              <w:rPr>
                <w:color w:val="000000"/>
                <w:sz w:val="28"/>
                <w:szCs w:val="28"/>
              </w:rPr>
              <w:t>(Unit: Baht)</w:t>
            </w:r>
          </w:p>
        </w:tc>
      </w:tr>
      <w:tr w:rsidR="002C11BB" w:rsidRPr="004B07C8" w14:paraId="603CCCAB" w14:textId="77777777" w:rsidTr="00764B13">
        <w:trPr>
          <w:tblHeader/>
        </w:trPr>
        <w:tc>
          <w:tcPr>
            <w:tcW w:w="4026" w:type="dxa"/>
          </w:tcPr>
          <w:p w14:paraId="144E6754" w14:textId="77777777" w:rsidR="002C11BB" w:rsidRPr="004B07C8" w:rsidRDefault="002C11BB" w:rsidP="002C11BB">
            <w:pPr>
              <w:spacing w:line="360" w:lineRule="exact"/>
              <w:ind w:left="-18" w:right="36"/>
              <w:jc w:val="center"/>
              <w:rPr>
                <w:rFonts w:ascii="Angsana New" w:hAnsi="Angsana New"/>
                <w:color w:val="000000"/>
                <w:sz w:val="28"/>
                <w:szCs w:val="28"/>
              </w:rPr>
            </w:pPr>
          </w:p>
        </w:tc>
        <w:tc>
          <w:tcPr>
            <w:tcW w:w="3141" w:type="dxa"/>
            <w:gridSpan w:val="2"/>
          </w:tcPr>
          <w:p w14:paraId="0FBB4235" w14:textId="0DEC3D45" w:rsidR="002C11BB" w:rsidRPr="004B07C8" w:rsidRDefault="002C11BB" w:rsidP="002C11B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145" w:type="dxa"/>
            <w:gridSpan w:val="2"/>
          </w:tcPr>
          <w:p w14:paraId="1EDEB119" w14:textId="3AD9F224" w:rsidR="002C11BB" w:rsidRPr="004B07C8" w:rsidRDefault="002C11BB" w:rsidP="002C11B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2C11BB" w:rsidRPr="004B07C8" w14:paraId="052CC066" w14:textId="77777777" w:rsidTr="00764B13">
        <w:trPr>
          <w:tblHeader/>
        </w:trPr>
        <w:tc>
          <w:tcPr>
            <w:tcW w:w="4026" w:type="dxa"/>
          </w:tcPr>
          <w:p w14:paraId="308884A6" w14:textId="77777777" w:rsidR="002C11BB" w:rsidRPr="004B07C8" w:rsidRDefault="002C11BB" w:rsidP="002C11BB">
            <w:pPr>
              <w:spacing w:line="360" w:lineRule="exact"/>
              <w:ind w:right="36"/>
              <w:rPr>
                <w:rFonts w:ascii="Angsana New" w:hAnsi="Angsana New"/>
                <w:color w:val="000000"/>
                <w:sz w:val="28"/>
                <w:szCs w:val="28"/>
                <w:cs/>
              </w:rPr>
            </w:pPr>
          </w:p>
        </w:tc>
        <w:tc>
          <w:tcPr>
            <w:tcW w:w="1440" w:type="dxa"/>
          </w:tcPr>
          <w:p w14:paraId="562B1728" w14:textId="77777777" w:rsidR="002C11BB" w:rsidRPr="004B07C8" w:rsidRDefault="002C11BB" w:rsidP="002C11BB">
            <w:pPr>
              <w:pStyle w:val="1"/>
              <w:pBdr>
                <w:bottom w:val="single" w:sz="4" w:space="1" w:color="auto"/>
              </w:pBdr>
              <w:spacing w:line="360" w:lineRule="exact"/>
              <w:jc w:val="center"/>
              <w:rPr>
                <w:color w:val="000000"/>
                <w:sz w:val="28"/>
                <w:szCs w:val="28"/>
              </w:rPr>
            </w:pPr>
            <w:r w:rsidRPr="004B07C8">
              <w:rPr>
                <w:color w:val="000000"/>
                <w:sz w:val="28"/>
                <w:szCs w:val="28"/>
              </w:rPr>
              <w:t>March 31, 2026</w:t>
            </w:r>
          </w:p>
          <w:p w14:paraId="754A6B82" w14:textId="1B4D465F" w:rsidR="002C11BB" w:rsidRPr="004B07C8" w:rsidRDefault="002C11BB" w:rsidP="002C11BB">
            <w:pPr>
              <w:pStyle w:val="1"/>
              <w:pBdr>
                <w:bottom w:val="single" w:sz="4" w:space="1" w:color="auto"/>
              </w:pBdr>
              <w:spacing w:line="360" w:lineRule="exact"/>
              <w:jc w:val="center"/>
              <w:rPr>
                <w:color w:val="000000"/>
                <w:sz w:val="28"/>
                <w:szCs w:val="28"/>
                <w:cs/>
              </w:rPr>
            </w:pPr>
          </w:p>
        </w:tc>
        <w:tc>
          <w:tcPr>
            <w:tcW w:w="1701" w:type="dxa"/>
          </w:tcPr>
          <w:p w14:paraId="6212244C" w14:textId="77777777" w:rsidR="002C11BB" w:rsidRPr="004B07C8" w:rsidRDefault="002C11BB" w:rsidP="002C11BB">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26A30800" w14:textId="6D076022" w:rsidR="002C11BB" w:rsidRPr="004B07C8" w:rsidRDefault="002C11BB" w:rsidP="002C11BB">
            <w:pPr>
              <w:pStyle w:val="1"/>
              <w:pBdr>
                <w:bottom w:val="single" w:sz="4" w:space="1" w:color="auto"/>
              </w:pBdr>
              <w:spacing w:line="360" w:lineRule="exact"/>
              <w:jc w:val="center"/>
              <w:rPr>
                <w:color w:val="000000"/>
                <w:sz w:val="28"/>
                <w:szCs w:val="28"/>
                <w:cs/>
              </w:rPr>
            </w:pPr>
            <w:r w:rsidRPr="004B07C8">
              <w:rPr>
                <w:rFonts w:hint="cs"/>
                <w:color w:val="000000"/>
                <w:sz w:val="28"/>
                <w:szCs w:val="28"/>
                <w:cs/>
              </w:rPr>
              <w:t>(</w:t>
            </w:r>
            <w:r w:rsidRPr="004B07C8">
              <w:rPr>
                <w:color w:val="000000"/>
                <w:sz w:val="28"/>
                <w:szCs w:val="28"/>
              </w:rPr>
              <w:t>Reclassified</w:t>
            </w:r>
            <w:r w:rsidRPr="004B07C8">
              <w:rPr>
                <w:rFonts w:hint="cs"/>
                <w:color w:val="000000"/>
                <w:sz w:val="28"/>
                <w:szCs w:val="28"/>
                <w:cs/>
              </w:rPr>
              <w:t>)</w:t>
            </w:r>
          </w:p>
        </w:tc>
        <w:tc>
          <w:tcPr>
            <w:tcW w:w="1449" w:type="dxa"/>
          </w:tcPr>
          <w:p w14:paraId="4EFFE11A" w14:textId="77777777" w:rsidR="002C11BB" w:rsidRPr="004B07C8" w:rsidRDefault="002C11BB" w:rsidP="002C11BB">
            <w:pPr>
              <w:pStyle w:val="1"/>
              <w:pBdr>
                <w:bottom w:val="single" w:sz="4" w:space="1" w:color="auto"/>
              </w:pBdr>
              <w:spacing w:line="360" w:lineRule="exact"/>
              <w:jc w:val="center"/>
              <w:rPr>
                <w:color w:val="000000"/>
                <w:sz w:val="28"/>
                <w:szCs w:val="28"/>
              </w:rPr>
            </w:pPr>
            <w:r w:rsidRPr="004B07C8">
              <w:rPr>
                <w:color w:val="000000"/>
                <w:sz w:val="28"/>
                <w:szCs w:val="28"/>
              </w:rPr>
              <w:t>March 31, 2026</w:t>
            </w:r>
          </w:p>
          <w:p w14:paraId="0055AB13" w14:textId="2E320215" w:rsidR="002C11BB" w:rsidRPr="004B07C8" w:rsidRDefault="002C11BB" w:rsidP="002C11BB">
            <w:pPr>
              <w:pStyle w:val="1"/>
              <w:pBdr>
                <w:bottom w:val="single" w:sz="4" w:space="1" w:color="auto"/>
              </w:pBdr>
              <w:spacing w:line="360" w:lineRule="exact"/>
              <w:jc w:val="center"/>
              <w:rPr>
                <w:sz w:val="28"/>
                <w:szCs w:val="28"/>
              </w:rPr>
            </w:pPr>
          </w:p>
        </w:tc>
        <w:tc>
          <w:tcPr>
            <w:tcW w:w="1701" w:type="dxa"/>
          </w:tcPr>
          <w:p w14:paraId="181A5C2F" w14:textId="77777777" w:rsidR="002C11BB" w:rsidRPr="004B07C8" w:rsidRDefault="002C11BB" w:rsidP="002C11BB">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p w14:paraId="57FFA368" w14:textId="464F2ED2" w:rsidR="002C11BB" w:rsidRPr="004B07C8" w:rsidRDefault="002C11BB" w:rsidP="002C11BB">
            <w:pPr>
              <w:pStyle w:val="1"/>
              <w:pBdr>
                <w:bottom w:val="single" w:sz="4" w:space="1" w:color="auto"/>
              </w:pBdr>
              <w:spacing w:line="360" w:lineRule="exact"/>
              <w:jc w:val="center"/>
              <w:rPr>
                <w:sz w:val="28"/>
                <w:szCs w:val="28"/>
              </w:rPr>
            </w:pPr>
            <w:r w:rsidRPr="004B07C8">
              <w:rPr>
                <w:rFonts w:hint="cs"/>
                <w:color w:val="000000"/>
                <w:sz w:val="28"/>
                <w:szCs w:val="28"/>
                <w:cs/>
              </w:rPr>
              <w:t>(</w:t>
            </w:r>
            <w:r w:rsidRPr="004B07C8">
              <w:rPr>
                <w:color w:val="000000"/>
                <w:sz w:val="28"/>
                <w:szCs w:val="28"/>
              </w:rPr>
              <w:t>Reclassified</w:t>
            </w:r>
            <w:r w:rsidRPr="004B07C8">
              <w:rPr>
                <w:rFonts w:hint="cs"/>
                <w:color w:val="000000"/>
                <w:sz w:val="28"/>
                <w:szCs w:val="28"/>
                <w:cs/>
              </w:rPr>
              <w:t>)</w:t>
            </w:r>
          </w:p>
        </w:tc>
      </w:tr>
      <w:tr w:rsidR="0036512B" w:rsidRPr="004B07C8" w14:paraId="01338E61" w14:textId="77777777" w:rsidTr="00764B13">
        <w:trPr>
          <w:tblHeader/>
        </w:trPr>
        <w:tc>
          <w:tcPr>
            <w:tcW w:w="4026" w:type="dxa"/>
          </w:tcPr>
          <w:p w14:paraId="6A0A1309" w14:textId="77777777" w:rsidR="0036512B" w:rsidRPr="004B07C8" w:rsidRDefault="0036512B" w:rsidP="00E2411C">
            <w:pPr>
              <w:spacing w:line="240" w:lineRule="auto"/>
              <w:ind w:right="36"/>
              <w:rPr>
                <w:rFonts w:ascii="Angsana New" w:hAnsi="Angsana New"/>
                <w:color w:val="000000"/>
                <w:sz w:val="14"/>
                <w:szCs w:val="14"/>
                <w:cs/>
              </w:rPr>
            </w:pPr>
          </w:p>
        </w:tc>
        <w:tc>
          <w:tcPr>
            <w:tcW w:w="1440" w:type="dxa"/>
          </w:tcPr>
          <w:p w14:paraId="1F8930E4" w14:textId="77777777" w:rsidR="0036512B" w:rsidRPr="004B07C8" w:rsidRDefault="0036512B" w:rsidP="00E2411C">
            <w:pPr>
              <w:pStyle w:val="1"/>
              <w:pBdr>
                <w:bottom w:val="none" w:sz="0" w:space="0" w:color="auto"/>
              </w:pBdr>
              <w:jc w:val="center"/>
              <w:rPr>
                <w:color w:val="000000"/>
                <w:sz w:val="14"/>
                <w:szCs w:val="14"/>
              </w:rPr>
            </w:pPr>
          </w:p>
        </w:tc>
        <w:tc>
          <w:tcPr>
            <w:tcW w:w="1701" w:type="dxa"/>
          </w:tcPr>
          <w:p w14:paraId="6D254E87" w14:textId="77777777" w:rsidR="0036512B" w:rsidRPr="004B07C8" w:rsidRDefault="0036512B" w:rsidP="00E2411C">
            <w:pPr>
              <w:pStyle w:val="1"/>
              <w:pBdr>
                <w:bottom w:val="none" w:sz="0" w:space="0" w:color="auto"/>
              </w:pBdr>
              <w:jc w:val="center"/>
              <w:rPr>
                <w:color w:val="000000"/>
                <w:sz w:val="14"/>
                <w:szCs w:val="14"/>
              </w:rPr>
            </w:pPr>
          </w:p>
        </w:tc>
        <w:tc>
          <w:tcPr>
            <w:tcW w:w="1449" w:type="dxa"/>
          </w:tcPr>
          <w:p w14:paraId="4FF3DBDD" w14:textId="77777777" w:rsidR="0036512B" w:rsidRPr="004B07C8" w:rsidRDefault="0036512B" w:rsidP="00E2411C">
            <w:pPr>
              <w:pStyle w:val="1"/>
              <w:pBdr>
                <w:bottom w:val="none" w:sz="0" w:space="0" w:color="auto"/>
              </w:pBdr>
              <w:jc w:val="center"/>
              <w:rPr>
                <w:color w:val="000000"/>
                <w:sz w:val="14"/>
                <w:szCs w:val="14"/>
              </w:rPr>
            </w:pPr>
          </w:p>
        </w:tc>
        <w:tc>
          <w:tcPr>
            <w:tcW w:w="1701" w:type="dxa"/>
          </w:tcPr>
          <w:p w14:paraId="5946839A" w14:textId="77777777" w:rsidR="0036512B" w:rsidRPr="004B07C8" w:rsidRDefault="0036512B" w:rsidP="00E2411C">
            <w:pPr>
              <w:pStyle w:val="1"/>
              <w:pBdr>
                <w:bottom w:val="none" w:sz="0" w:space="0" w:color="auto"/>
              </w:pBdr>
              <w:jc w:val="center"/>
              <w:rPr>
                <w:color w:val="000000"/>
                <w:sz w:val="14"/>
                <w:szCs w:val="14"/>
              </w:rPr>
            </w:pPr>
          </w:p>
        </w:tc>
      </w:tr>
      <w:tr w:rsidR="00D253FA" w:rsidRPr="004B07C8" w14:paraId="5A8AE205" w14:textId="77777777" w:rsidTr="00764B13">
        <w:trPr>
          <w:trHeight w:val="203"/>
        </w:trPr>
        <w:tc>
          <w:tcPr>
            <w:tcW w:w="4026" w:type="dxa"/>
          </w:tcPr>
          <w:p w14:paraId="20DDC6F3" w14:textId="0BDFB8DC" w:rsidR="00D253FA" w:rsidRPr="004B07C8" w:rsidRDefault="00243051" w:rsidP="00D253FA">
            <w:pPr>
              <w:spacing w:line="400" w:lineRule="exact"/>
              <w:ind w:left="166" w:right="-45" w:hanging="180"/>
              <w:rPr>
                <w:rFonts w:ascii="Angsana New" w:hAnsi="Angsana New"/>
                <w:sz w:val="28"/>
                <w:szCs w:val="28"/>
                <w:cs/>
              </w:rPr>
            </w:pPr>
            <w:bookmarkStart w:id="11" w:name="_Hlk146545471"/>
            <w:r w:rsidRPr="004B07C8">
              <w:rPr>
                <w:rFonts w:ascii="Angsana New" w:hAnsi="Angsana New"/>
                <w:color w:val="000000"/>
                <w:sz w:val="28"/>
                <w:szCs w:val="28"/>
              </w:rPr>
              <w:t>Balance at beginning of period/year</w:t>
            </w:r>
          </w:p>
        </w:tc>
        <w:tc>
          <w:tcPr>
            <w:tcW w:w="1440" w:type="dxa"/>
          </w:tcPr>
          <w:p w14:paraId="6FA2FEDF" w14:textId="748F7CD0" w:rsidR="00D253FA" w:rsidRPr="004B07C8" w:rsidRDefault="00D253FA" w:rsidP="00DC7B17">
            <w:pPr>
              <w:tabs>
                <w:tab w:val="decimal" w:pos="1305"/>
              </w:tabs>
              <w:spacing w:line="420" w:lineRule="exact"/>
              <w:rPr>
                <w:rFonts w:ascii="Angsana New" w:hAnsi="Angsana New"/>
                <w:sz w:val="28"/>
                <w:szCs w:val="28"/>
                <w:cs/>
              </w:rPr>
            </w:pPr>
            <w:r w:rsidRPr="004B07C8">
              <w:rPr>
                <w:rFonts w:ascii="Angsana New" w:hAnsi="Angsana New"/>
                <w:sz w:val="28"/>
                <w:szCs w:val="28"/>
              </w:rPr>
              <w:t>20,311,031</w:t>
            </w:r>
          </w:p>
        </w:tc>
        <w:tc>
          <w:tcPr>
            <w:tcW w:w="1701" w:type="dxa"/>
          </w:tcPr>
          <w:p w14:paraId="22AAB4AC" w14:textId="1436B852" w:rsidR="00D253FA" w:rsidRPr="004B07C8" w:rsidRDefault="00D253FA" w:rsidP="00DC7B17">
            <w:pPr>
              <w:tabs>
                <w:tab w:val="decimal" w:pos="1440"/>
              </w:tabs>
              <w:spacing w:line="420" w:lineRule="exact"/>
              <w:rPr>
                <w:rFonts w:ascii="Angsana New" w:hAnsi="Angsana New"/>
                <w:sz w:val="28"/>
                <w:szCs w:val="28"/>
                <w:cs/>
              </w:rPr>
            </w:pPr>
            <w:r w:rsidRPr="004B07C8">
              <w:rPr>
                <w:rFonts w:ascii="Angsana New" w:hAnsi="Angsana New"/>
                <w:sz w:val="28"/>
                <w:szCs w:val="28"/>
              </w:rPr>
              <w:t>17,688,498</w:t>
            </w:r>
          </w:p>
        </w:tc>
        <w:tc>
          <w:tcPr>
            <w:tcW w:w="1449" w:type="dxa"/>
            <w:vAlign w:val="bottom"/>
          </w:tcPr>
          <w:p w14:paraId="77260D19" w14:textId="76FA1DE8" w:rsidR="00D253FA" w:rsidRPr="004B07C8" w:rsidRDefault="00D253FA" w:rsidP="00D253FA">
            <w:pPr>
              <w:tabs>
                <w:tab w:val="decimal" w:pos="1283"/>
              </w:tabs>
              <w:spacing w:line="420" w:lineRule="exact"/>
              <w:rPr>
                <w:rFonts w:ascii="Angsana New" w:hAnsi="Angsana New"/>
                <w:sz w:val="28"/>
                <w:szCs w:val="28"/>
              </w:rPr>
            </w:pPr>
            <w:r w:rsidRPr="004B07C8">
              <w:rPr>
                <w:rFonts w:ascii="Angsana New" w:hAnsi="Angsana New"/>
                <w:sz w:val="28"/>
                <w:szCs w:val="28"/>
              </w:rPr>
              <w:t>10,726,261</w:t>
            </w:r>
          </w:p>
        </w:tc>
        <w:tc>
          <w:tcPr>
            <w:tcW w:w="1701" w:type="dxa"/>
            <w:vAlign w:val="bottom"/>
          </w:tcPr>
          <w:p w14:paraId="4453B671" w14:textId="196F8979" w:rsidR="00D253FA" w:rsidRPr="004B07C8" w:rsidRDefault="00D253FA" w:rsidP="00DC7B17">
            <w:pPr>
              <w:tabs>
                <w:tab w:val="decimal" w:pos="1485"/>
              </w:tabs>
              <w:spacing w:line="420" w:lineRule="exact"/>
              <w:rPr>
                <w:rFonts w:ascii="Angsana New" w:hAnsi="Angsana New"/>
                <w:sz w:val="28"/>
                <w:szCs w:val="28"/>
              </w:rPr>
            </w:pPr>
            <w:r w:rsidRPr="004B07C8">
              <w:rPr>
                <w:rFonts w:ascii="Angsana New" w:hAnsi="Angsana New"/>
                <w:sz w:val="28"/>
                <w:szCs w:val="28"/>
                <w:cs/>
              </w:rPr>
              <w:t>8</w:t>
            </w:r>
            <w:r w:rsidRPr="004B07C8">
              <w:rPr>
                <w:rFonts w:ascii="Angsana New" w:hAnsi="Angsana New"/>
                <w:sz w:val="28"/>
                <w:szCs w:val="28"/>
              </w:rPr>
              <w:t>,</w:t>
            </w:r>
            <w:r w:rsidRPr="004B07C8">
              <w:rPr>
                <w:rFonts w:ascii="Angsana New" w:hAnsi="Angsana New"/>
                <w:sz w:val="28"/>
                <w:szCs w:val="28"/>
                <w:cs/>
              </w:rPr>
              <w:t>688</w:t>
            </w:r>
            <w:r w:rsidRPr="004B07C8">
              <w:rPr>
                <w:rFonts w:ascii="Angsana New" w:hAnsi="Angsana New"/>
                <w:sz w:val="28"/>
                <w:szCs w:val="28"/>
              </w:rPr>
              <w:t>,</w:t>
            </w:r>
            <w:r w:rsidRPr="004B07C8">
              <w:rPr>
                <w:rFonts w:ascii="Angsana New" w:hAnsi="Angsana New"/>
                <w:sz w:val="28"/>
                <w:szCs w:val="28"/>
                <w:cs/>
              </w:rPr>
              <w:t>914</w:t>
            </w:r>
          </w:p>
        </w:tc>
      </w:tr>
      <w:tr w:rsidR="00D253FA" w:rsidRPr="004B07C8" w14:paraId="016C15E7" w14:textId="77777777" w:rsidTr="00764B13">
        <w:trPr>
          <w:trHeight w:val="203"/>
        </w:trPr>
        <w:tc>
          <w:tcPr>
            <w:tcW w:w="4026" w:type="dxa"/>
          </w:tcPr>
          <w:p w14:paraId="0C894E01" w14:textId="3D4A4B7E" w:rsidR="00D253FA" w:rsidRPr="004B07C8" w:rsidRDefault="009B0282" w:rsidP="00D253FA">
            <w:pPr>
              <w:rPr>
                <w:rFonts w:ascii="Angsana New" w:hAnsi="Angsana New"/>
                <w:sz w:val="28"/>
                <w:szCs w:val="28"/>
                <w:cs/>
              </w:rPr>
            </w:pPr>
            <w:r w:rsidRPr="004B07C8">
              <w:rPr>
                <w:rFonts w:ascii="Angsana New" w:hAnsi="Angsana New"/>
                <w:sz w:val="28"/>
                <w:szCs w:val="28"/>
              </w:rPr>
              <w:t>Current service costs</w:t>
            </w:r>
          </w:p>
        </w:tc>
        <w:tc>
          <w:tcPr>
            <w:tcW w:w="1440" w:type="dxa"/>
          </w:tcPr>
          <w:p w14:paraId="052AF205" w14:textId="3FB42F86" w:rsidR="00D253FA" w:rsidRPr="004B07C8" w:rsidRDefault="00D253FA" w:rsidP="00DC7B17">
            <w:pPr>
              <w:tabs>
                <w:tab w:val="decimal" w:pos="1305"/>
              </w:tabs>
              <w:spacing w:line="420" w:lineRule="exact"/>
              <w:rPr>
                <w:rFonts w:ascii="Angsana New" w:hAnsi="Angsana New"/>
                <w:sz w:val="28"/>
                <w:szCs w:val="28"/>
                <w:cs/>
              </w:rPr>
            </w:pPr>
            <w:r w:rsidRPr="004B07C8">
              <w:rPr>
                <w:rFonts w:ascii="Angsana New" w:hAnsi="Angsana New"/>
                <w:sz w:val="28"/>
                <w:szCs w:val="28"/>
              </w:rPr>
              <w:t>577,584</w:t>
            </w:r>
          </w:p>
        </w:tc>
        <w:tc>
          <w:tcPr>
            <w:tcW w:w="1701" w:type="dxa"/>
          </w:tcPr>
          <w:p w14:paraId="64FBC4B7" w14:textId="029928FE" w:rsidR="00D253FA" w:rsidRPr="004B07C8" w:rsidRDefault="00D253FA" w:rsidP="00DC7B17">
            <w:pPr>
              <w:tabs>
                <w:tab w:val="decimal" w:pos="1440"/>
              </w:tabs>
              <w:spacing w:line="420" w:lineRule="exact"/>
              <w:rPr>
                <w:rFonts w:ascii="Angsana New" w:hAnsi="Angsana New"/>
                <w:sz w:val="28"/>
                <w:szCs w:val="28"/>
                <w:cs/>
              </w:rPr>
            </w:pPr>
            <w:r w:rsidRPr="004B07C8">
              <w:rPr>
                <w:rFonts w:ascii="Angsana New" w:hAnsi="Angsana New"/>
                <w:sz w:val="28"/>
                <w:szCs w:val="28"/>
              </w:rPr>
              <w:t>2,347,742</w:t>
            </w:r>
          </w:p>
        </w:tc>
        <w:tc>
          <w:tcPr>
            <w:tcW w:w="1449" w:type="dxa"/>
            <w:vAlign w:val="bottom"/>
          </w:tcPr>
          <w:p w14:paraId="0A8242B9" w14:textId="745A3A4D" w:rsidR="00D253FA" w:rsidRPr="004B07C8" w:rsidRDefault="00D253FA" w:rsidP="00D253FA">
            <w:pPr>
              <w:tabs>
                <w:tab w:val="decimal" w:pos="1283"/>
              </w:tabs>
              <w:spacing w:line="420" w:lineRule="exact"/>
              <w:rPr>
                <w:rFonts w:ascii="Angsana New" w:hAnsi="Angsana New"/>
                <w:sz w:val="28"/>
                <w:szCs w:val="28"/>
              </w:rPr>
            </w:pPr>
            <w:r w:rsidRPr="004B07C8">
              <w:rPr>
                <w:rFonts w:ascii="Angsana New" w:hAnsi="Angsana New"/>
                <w:sz w:val="28"/>
                <w:szCs w:val="28"/>
              </w:rPr>
              <w:t>317,051</w:t>
            </w:r>
          </w:p>
        </w:tc>
        <w:tc>
          <w:tcPr>
            <w:tcW w:w="1701" w:type="dxa"/>
            <w:vAlign w:val="bottom"/>
          </w:tcPr>
          <w:p w14:paraId="25171422" w14:textId="31301C4E" w:rsidR="00D253FA" w:rsidRPr="004B07C8" w:rsidRDefault="00D253FA" w:rsidP="00DC7B17">
            <w:pPr>
              <w:tabs>
                <w:tab w:val="decimal" w:pos="1485"/>
              </w:tabs>
              <w:spacing w:line="420" w:lineRule="exact"/>
              <w:rPr>
                <w:rFonts w:ascii="Angsana New" w:hAnsi="Angsana New"/>
                <w:sz w:val="28"/>
                <w:szCs w:val="28"/>
              </w:rPr>
            </w:pPr>
            <w:r w:rsidRPr="004B07C8">
              <w:rPr>
                <w:rFonts w:ascii="Angsana New" w:hAnsi="Angsana New"/>
                <w:sz w:val="28"/>
                <w:szCs w:val="28"/>
              </w:rPr>
              <w:t>1,321,261</w:t>
            </w:r>
          </w:p>
        </w:tc>
      </w:tr>
      <w:tr w:rsidR="00D253FA" w:rsidRPr="004B07C8" w14:paraId="11B66C70" w14:textId="77777777" w:rsidTr="00764B13">
        <w:trPr>
          <w:trHeight w:val="203"/>
        </w:trPr>
        <w:tc>
          <w:tcPr>
            <w:tcW w:w="4026" w:type="dxa"/>
          </w:tcPr>
          <w:p w14:paraId="01D02CE5" w14:textId="6400AF2D" w:rsidR="00D253FA" w:rsidRPr="004B07C8" w:rsidRDefault="004444CB" w:rsidP="00D253FA">
            <w:pPr>
              <w:rPr>
                <w:rFonts w:ascii="Angsana New" w:hAnsi="Angsana New"/>
                <w:sz w:val="28"/>
                <w:szCs w:val="28"/>
                <w:cs/>
              </w:rPr>
            </w:pPr>
            <w:r w:rsidRPr="004B07C8">
              <w:rPr>
                <w:rFonts w:ascii="Angsana New" w:hAnsi="Angsana New"/>
                <w:sz w:val="28"/>
                <w:szCs w:val="28"/>
              </w:rPr>
              <w:t>Interest costs</w:t>
            </w:r>
          </w:p>
        </w:tc>
        <w:tc>
          <w:tcPr>
            <w:tcW w:w="1440" w:type="dxa"/>
          </w:tcPr>
          <w:p w14:paraId="367DE7A2" w14:textId="7E8FFA2C" w:rsidR="00D253FA" w:rsidRPr="004B07C8" w:rsidRDefault="00D253FA" w:rsidP="00DC7B17">
            <w:pPr>
              <w:tabs>
                <w:tab w:val="decimal" w:pos="1305"/>
              </w:tabs>
              <w:spacing w:line="420" w:lineRule="exact"/>
              <w:rPr>
                <w:rFonts w:ascii="Angsana New" w:hAnsi="Angsana New"/>
                <w:sz w:val="28"/>
                <w:szCs w:val="28"/>
                <w:cs/>
              </w:rPr>
            </w:pPr>
            <w:r w:rsidRPr="004B07C8">
              <w:rPr>
                <w:rFonts w:ascii="Angsana New" w:hAnsi="Angsana New"/>
                <w:sz w:val="28"/>
                <w:szCs w:val="28"/>
              </w:rPr>
              <w:t>91,537</w:t>
            </w:r>
          </w:p>
        </w:tc>
        <w:tc>
          <w:tcPr>
            <w:tcW w:w="1701" w:type="dxa"/>
          </w:tcPr>
          <w:p w14:paraId="569EF680" w14:textId="451BBA8C" w:rsidR="00D253FA" w:rsidRPr="004B07C8" w:rsidRDefault="00D253FA" w:rsidP="00DC7B17">
            <w:pPr>
              <w:tabs>
                <w:tab w:val="decimal" w:pos="1440"/>
              </w:tabs>
              <w:spacing w:line="420" w:lineRule="exact"/>
              <w:rPr>
                <w:rFonts w:ascii="Angsana New" w:hAnsi="Angsana New"/>
                <w:sz w:val="28"/>
                <w:szCs w:val="28"/>
                <w:cs/>
              </w:rPr>
            </w:pPr>
            <w:r w:rsidRPr="004B07C8">
              <w:rPr>
                <w:rFonts w:ascii="Angsana New" w:hAnsi="Angsana New"/>
                <w:sz w:val="28"/>
                <w:szCs w:val="28"/>
              </w:rPr>
              <w:t>425,958</w:t>
            </w:r>
          </w:p>
        </w:tc>
        <w:tc>
          <w:tcPr>
            <w:tcW w:w="1449" w:type="dxa"/>
            <w:vAlign w:val="bottom"/>
          </w:tcPr>
          <w:p w14:paraId="2A570B75" w14:textId="447B80E7" w:rsidR="00D253FA" w:rsidRPr="004B07C8" w:rsidRDefault="00D253FA" w:rsidP="00D253FA">
            <w:pPr>
              <w:tabs>
                <w:tab w:val="decimal" w:pos="1283"/>
              </w:tabs>
              <w:spacing w:line="420" w:lineRule="exact"/>
              <w:rPr>
                <w:rFonts w:ascii="Angsana New" w:hAnsi="Angsana New"/>
                <w:sz w:val="28"/>
                <w:szCs w:val="28"/>
              </w:rPr>
            </w:pPr>
            <w:r w:rsidRPr="004B07C8">
              <w:rPr>
                <w:rFonts w:ascii="Angsana New" w:hAnsi="Angsana New"/>
                <w:sz w:val="28"/>
                <w:szCs w:val="28"/>
              </w:rPr>
              <w:t>52,774</w:t>
            </w:r>
          </w:p>
        </w:tc>
        <w:tc>
          <w:tcPr>
            <w:tcW w:w="1701" w:type="dxa"/>
            <w:vAlign w:val="bottom"/>
          </w:tcPr>
          <w:p w14:paraId="2DD2F965" w14:textId="1DBAB654" w:rsidR="00D253FA" w:rsidRPr="004B07C8" w:rsidRDefault="00D253FA" w:rsidP="00DC7B17">
            <w:pPr>
              <w:tabs>
                <w:tab w:val="decimal" w:pos="1485"/>
              </w:tabs>
              <w:spacing w:line="420" w:lineRule="exact"/>
              <w:rPr>
                <w:rFonts w:ascii="Angsana New" w:hAnsi="Angsana New"/>
                <w:sz w:val="28"/>
                <w:szCs w:val="28"/>
              </w:rPr>
            </w:pPr>
            <w:r w:rsidRPr="004B07C8">
              <w:rPr>
                <w:rFonts w:ascii="Angsana New" w:hAnsi="Angsana New"/>
                <w:sz w:val="28"/>
                <w:szCs w:val="28"/>
              </w:rPr>
              <w:t>220,353</w:t>
            </w:r>
          </w:p>
        </w:tc>
      </w:tr>
      <w:tr w:rsidR="00D253FA" w:rsidRPr="004B07C8" w14:paraId="02FEE49F" w14:textId="77777777" w:rsidTr="00764B13">
        <w:trPr>
          <w:trHeight w:val="203"/>
        </w:trPr>
        <w:tc>
          <w:tcPr>
            <w:tcW w:w="4026" w:type="dxa"/>
          </w:tcPr>
          <w:p w14:paraId="7D6E1D2D" w14:textId="5644B245" w:rsidR="00D253FA" w:rsidRPr="004B07C8" w:rsidRDefault="00F9466B" w:rsidP="00D253FA">
            <w:pPr>
              <w:rPr>
                <w:rFonts w:ascii="Angsana New" w:hAnsi="Angsana New"/>
                <w:sz w:val="28"/>
                <w:szCs w:val="28"/>
                <w:cs/>
              </w:rPr>
            </w:pPr>
            <w:r w:rsidRPr="004B07C8">
              <w:rPr>
                <w:rFonts w:ascii="Angsana New" w:hAnsi="Angsana New"/>
                <w:sz w:val="28"/>
                <w:szCs w:val="28"/>
              </w:rPr>
              <w:t>Remeasurements of employee benefit obligations</w:t>
            </w:r>
          </w:p>
        </w:tc>
        <w:tc>
          <w:tcPr>
            <w:tcW w:w="1440" w:type="dxa"/>
          </w:tcPr>
          <w:p w14:paraId="046245AE" w14:textId="77777777" w:rsidR="00D253FA" w:rsidRPr="004B07C8" w:rsidRDefault="00D253FA" w:rsidP="00DC7B17">
            <w:pPr>
              <w:tabs>
                <w:tab w:val="decimal" w:pos="1305"/>
              </w:tabs>
              <w:spacing w:line="420" w:lineRule="exact"/>
              <w:rPr>
                <w:rFonts w:ascii="Angsana New" w:hAnsi="Angsana New"/>
                <w:sz w:val="28"/>
                <w:szCs w:val="28"/>
                <w:cs/>
              </w:rPr>
            </w:pPr>
          </w:p>
        </w:tc>
        <w:tc>
          <w:tcPr>
            <w:tcW w:w="1701" w:type="dxa"/>
          </w:tcPr>
          <w:p w14:paraId="4917E147" w14:textId="77777777" w:rsidR="00D253FA" w:rsidRPr="004B07C8" w:rsidRDefault="00D253FA" w:rsidP="00DC7B17">
            <w:pPr>
              <w:tabs>
                <w:tab w:val="decimal" w:pos="1440"/>
              </w:tabs>
              <w:spacing w:line="420" w:lineRule="exact"/>
              <w:rPr>
                <w:rFonts w:ascii="Angsana New" w:hAnsi="Angsana New"/>
                <w:sz w:val="28"/>
                <w:szCs w:val="28"/>
                <w:cs/>
              </w:rPr>
            </w:pPr>
          </w:p>
        </w:tc>
        <w:tc>
          <w:tcPr>
            <w:tcW w:w="1449" w:type="dxa"/>
            <w:vAlign w:val="bottom"/>
          </w:tcPr>
          <w:p w14:paraId="534EC811" w14:textId="77777777" w:rsidR="00D253FA" w:rsidRPr="004B07C8" w:rsidRDefault="00D253FA" w:rsidP="00D253FA">
            <w:pPr>
              <w:tabs>
                <w:tab w:val="decimal" w:pos="1283"/>
              </w:tabs>
              <w:spacing w:line="420" w:lineRule="exact"/>
              <w:rPr>
                <w:rFonts w:ascii="Angsana New" w:hAnsi="Angsana New"/>
                <w:sz w:val="28"/>
                <w:szCs w:val="28"/>
              </w:rPr>
            </w:pPr>
          </w:p>
        </w:tc>
        <w:tc>
          <w:tcPr>
            <w:tcW w:w="1701" w:type="dxa"/>
            <w:vAlign w:val="bottom"/>
          </w:tcPr>
          <w:p w14:paraId="105E0BFF" w14:textId="77777777" w:rsidR="00D253FA" w:rsidRPr="004B07C8" w:rsidRDefault="00D253FA" w:rsidP="00DC7B17">
            <w:pPr>
              <w:tabs>
                <w:tab w:val="decimal" w:pos="1390"/>
                <w:tab w:val="decimal" w:pos="1485"/>
              </w:tabs>
              <w:spacing w:line="420" w:lineRule="exact"/>
              <w:rPr>
                <w:rFonts w:ascii="Angsana New" w:hAnsi="Angsana New"/>
                <w:sz w:val="28"/>
                <w:szCs w:val="28"/>
              </w:rPr>
            </w:pPr>
          </w:p>
        </w:tc>
      </w:tr>
      <w:tr w:rsidR="00D253FA" w:rsidRPr="004B07C8" w14:paraId="0529EE07" w14:textId="77777777" w:rsidTr="00764B13">
        <w:trPr>
          <w:trHeight w:val="203"/>
        </w:trPr>
        <w:tc>
          <w:tcPr>
            <w:tcW w:w="4026" w:type="dxa"/>
          </w:tcPr>
          <w:p w14:paraId="6315556E" w14:textId="6DBC7AF5" w:rsidR="00D253FA" w:rsidRPr="004B07C8" w:rsidRDefault="00D253FA" w:rsidP="00D253FA">
            <w:pPr>
              <w:tabs>
                <w:tab w:val="decimal" w:pos="1390"/>
              </w:tabs>
              <w:spacing w:line="420" w:lineRule="exact"/>
              <w:rPr>
                <w:rFonts w:ascii="Angsana New" w:hAnsi="Angsana New"/>
                <w:sz w:val="28"/>
                <w:szCs w:val="28"/>
                <w:cs/>
              </w:rPr>
            </w:pPr>
            <w:r w:rsidRPr="004B07C8">
              <w:rPr>
                <w:rFonts w:ascii="Angsana New" w:hAnsi="Angsana New"/>
                <w:sz w:val="28"/>
                <w:szCs w:val="28"/>
              </w:rPr>
              <w:t xml:space="preserve">   - </w:t>
            </w:r>
            <w:r w:rsidR="00F25848" w:rsidRPr="004B07C8">
              <w:rPr>
                <w:rFonts w:ascii="Angsana New" w:hAnsi="Angsana New"/>
                <w:sz w:val="28"/>
                <w:szCs w:val="28"/>
              </w:rPr>
              <w:t>Loss from changes in assumptions</w:t>
            </w:r>
          </w:p>
        </w:tc>
        <w:tc>
          <w:tcPr>
            <w:tcW w:w="1440" w:type="dxa"/>
            <w:vAlign w:val="bottom"/>
          </w:tcPr>
          <w:p w14:paraId="447B3D05" w14:textId="747D69A9" w:rsidR="00D253FA" w:rsidRPr="004B07C8" w:rsidRDefault="00D253FA" w:rsidP="00DC7B17">
            <w:pPr>
              <w:tabs>
                <w:tab w:val="decimal" w:pos="1305"/>
              </w:tabs>
              <w:spacing w:line="420" w:lineRule="exact"/>
              <w:rPr>
                <w:rFonts w:ascii="Angsana New" w:hAnsi="Angsana New"/>
                <w:sz w:val="28"/>
                <w:szCs w:val="28"/>
                <w:cs/>
              </w:rPr>
            </w:pPr>
            <w:r w:rsidRPr="004B07C8">
              <w:rPr>
                <w:rFonts w:ascii="Angsana New" w:hAnsi="Angsana New" w:hint="cs"/>
                <w:sz w:val="28"/>
                <w:szCs w:val="28"/>
                <w:cs/>
              </w:rPr>
              <w:t>-</w:t>
            </w:r>
          </w:p>
        </w:tc>
        <w:tc>
          <w:tcPr>
            <w:tcW w:w="1701" w:type="dxa"/>
          </w:tcPr>
          <w:p w14:paraId="46E0BD69" w14:textId="546E9FDE" w:rsidR="00D253FA" w:rsidRPr="004B07C8" w:rsidRDefault="00D253FA" w:rsidP="00DC7B17">
            <w:pPr>
              <w:tabs>
                <w:tab w:val="decimal" w:pos="1440"/>
              </w:tabs>
              <w:spacing w:line="420" w:lineRule="exact"/>
              <w:rPr>
                <w:rFonts w:ascii="Angsana New" w:hAnsi="Angsana New"/>
                <w:sz w:val="28"/>
                <w:szCs w:val="28"/>
                <w:cs/>
              </w:rPr>
            </w:pPr>
            <w:r w:rsidRPr="004B07C8">
              <w:rPr>
                <w:rFonts w:ascii="Angsana New" w:hAnsi="Angsana New"/>
                <w:sz w:val="28"/>
                <w:szCs w:val="28"/>
              </w:rPr>
              <w:t>690,378</w:t>
            </w:r>
          </w:p>
        </w:tc>
        <w:tc>
          <w:tcPr>
            <w:tcW w:w="1449" w:type="dxa"/>
            <w:vAlign w:val="bottom"/>
          </w:tcPr>
          <w:p w14:paraId="481A766F" w14:textId="510CEB2B" w:rsidR="00D253FA" w:rsidRPr="004B07C8" w:rsidRDefault="00D253FA" w:rsidP="00D253FA">
            <w:pPr>
              <w:tabs>
                <w:tab w:val="decimal" w:pos="1283"/>
              </w:tabs>
              <w:spacing w:line="420" w:lineRule="exact"/>
              <w:rPr>
                <w:rFonts w:ascii="Angsana New" w:hAnsi="Angsana New"/>
                <w:sz w:val="28"/>
                <w:szCs w:val="28"/>
              </w:rPr>
            </w:pPr>
            <w:r w:rsidRPr="004B07C8">
              <w:rPr>
                <w:rFonts w:ascii="Angsana New" w:hAnsi="Angsana New" w:hint="cs"/>
                <w:sz w:val="28"/>
                <w:szCs w:val="28"/>
                <w:cs/>
              </w:rPr>
              <w:t>-</w:t>
            </w:r>
          </w:p>
        </w:tc>
        <w:tc>
          <w:tcPr>
            <w:tcW w:w="1701" w:type="dxa"/>
            <w:vAlign w:val="bottom"/>
          </w:tcPr>
          <w:p w14:paraId="3A3E5AB0" w14:textId="6ECD20E8" w:rsidR="00D253FA" w:rsidRPr="004B07C8" w:rsidRDefault="00D253FA" w:rsidP="00DC7B17">
            <w:pPr>
              <w:tabs>
                <w:tab w:val="decimal" w:pos="1485"/>
              </w:tabs>
              <w:spacing w:line="420" w:lineRule="exact"/>
              <w:rPr>
                <w:rFonts w:ascii="Angsana New" w:hAnsi="Angsana New"/>
                <w:sz w:val="28"/>
                <w:szCs w:val="28"/>
              </w:rPr>
            </w:pPr>
            <w:r w:rsidRPr="004B07C8">
              <w:rPr>
                <w:rFonts w:ascii="Angsana New" w:hAnsi="Angsana New"/>
                <w:sz w:val="28"/>
                <w:szCs w:val="28"/>
                <w:cs/>
              </w:rPr>
              <w:t>652</w:t>
            </w:r>
            <w:r w:rsidRPr="004B07C8">
              <w:rPr>
                <w:rFonts w:ascii="Angsana New" w:hAnsi="Angsana New"/>
                <w:sz w:val="28"/>
                <w:szCs w:val="28"/>
              </w:rPr>
              <w:t>,</w:t>
            </w:r>
            <w:r w:rsidRPr="004B07C8">
              <w:rPr>
                <w:rFonts w:ascii="Angsana New" w:hAnsi="Angsana New"/>
                <w:sz w:val="28"/>
                <w:szCs w:val="28"/>
                <w:cs/>
              </w:rPr>
              <w:t>534</w:t>
            </w:r>
          </w:p>
        </w:tc>
      </w:tr>
      <w:tr w:rsidR="00D253FA" w:rsidRPr="004B07C8" w14:paraId="7FDDCD0B" w14:textId="77777777" w:rsidTr="00764B13">
        <w:trPr>
          <w:trHeight w:val="203"/>
        </w:trPr>
        <w:tc>
          <w:tcPr>
            <w:tcW w:w="4026" w:type="dxa"/>
          </w:tcPr>
          <w:p w14:paraId="440595E7" w14:textId="64741E5F" w:rsidR="00D253FA" w:rsidRPr="004B07C8" w:rsidRDefault="00D253FA" w:rsidP="00D253FA">
            <w:pPr>
              <w:tabs>
                <w:tab w:val="decimal" w:pos="1390"/>
              </w:tabs>
              <w:spacing w:line="420" w:lineRule="exact"/>
              <w:rPr>
                <w:rFonts w:ascii="Angsana New" w:hAnsi="Angsana New"/>
                <w:sz w:val="28"/>
                <w:szCs w:val="28"/>
                <w:cs/>
              </w:rPr>
            </w:pPr>
            <w:r w:rsidRPr="004B07C8">
              <w:rPr>
                <w:rFonts w:ascii="Angsana New" w:hAnsi="Angsana New"/>
                <w:sz w:val="28"/>
                <w:szCs w:val="28"/>
              </w:rPr>
              <w:t xml:space="preserve">   - </w:t>
            </w:r>
            <w:r w:rsidR="001046A7" w:rsidRPr="004B07C8">
              <w:rPr>
                <w:rFonts w:ascii="Angsana New" w:hAnsi="Angsana New"/>
                <w:sz w:val="28"/>
                <w:szCs w:val="28"/>
                <w:cs/>
              </w:rPr>
              <w:t>(</w:t>
            </w:r>
            <w:r w:rsidR="001046A7" w:rsidRPr="004B07C8">
              <w:rPr>
                <w:rFonts w:ascii="Angsana New" w:hAnsi="Angsana New"/>
                <w:sz w:val="28"/>
                <w:szCs w:val="28"/>
              </w:rPr>
              <w:t>Gain) loss from experience adjustment</w:t>
            </w:r>
          </w:p>
        </w:tc>
        <w:tc>
          <w:tcPr>
            <w:tcW w:w="1440" w:type="dxa"/>
            <w:vAlign w:val="bottom"/>
          </w:tcPr>
          <w:p w14:paraId="5D979A5E" w14:textId="0A4B6605" w:rsidR="00D253FA" w:rsidRPr="004B07C8" w:rsidRDefault="00D253FA" w:rsidP="00DC7B17">
            <w:pPr>
              <w:tabs>
                <w:tab w:val="decimal" w:pos="1305"/>
              </w:tabs>
              <w:spacing w:line="420" w:lineRule="exact"/>
              <w:rPr>
                <w:rFonts w:ascii="Angsana New" w:hAnsi="Angsana New"/>
                <w:sz w:val="28"/>
                <w:szCs w:val="28"/>
                <w:cs/>
              </w:rPr>
            </w:pPr>
            <w:r w:rsidRPr="004B07C8">
              <w:rPr>
                <w:rFonts w:ascii="Angsana New" w:hAnsi="Angsana New" w:hint="cs"/>
                <w:sz w:val="28"/>
                <w:szCs w:val="28"/>
                <w:cs/>
              </w:rPr>
              <w:t>-</w:t>
            </w:r>
          </w:p>
        </w:tc>
        <w:tc>
          <w:tcPr>
            <w:tcW w:w="1701" w:type="dxa"/>
          </w:tcPr>
          <w:p w14:paraId="6EDBD55D" w14:textId="5BFA0A02" w:rsidR="00D253FA" w:rsidRPr="004B07C8" w:rsidRDefault="00D253FA" w:rsidP="00DC7B17">
            <w:pPr>
              <w:tabs>
                <w:tab w:val="decimal" w:pos="1440"/>
              </w:tabs>
              <w:spacing w:line="420" w:lineRule="exact"/>
              <w:rPr>
                <w:rFonts w:ascii="Angsana New" w:hAnsi="Angsana New"/>
                <w:sz w:val="28"/>
                <w:szCs w:val="28"/>
                <w:cs/>
              </w:rPr>
            </w:pPr>
            <w:r w:rsidRPr="004B07C8">
              <w:rPr>
                <w:rFonts w:ascii="Angsana New" w:hAnsi="Angsana New"/>
                <w:sz w:val="28"/>
                <w:szCs w:val="28"/>
              </w:rPr>
              <w:t>(732,945)</w:t>
            </w:r>
          </w:p>
        </w:tc>
        <w:tc>
          <w:tcPr>
            <w:tcW w:w="1449" w:type="dxa"/>
            <w:vAlign w:val="bottom"/>
          </w:tcPr>
          <w:p w14:paraId="255494F0" w14:textId="77A6B4DF" w:rsidR="00D253FA" w:rsidRPr="004B07C8" w:rsidRDefault="00D253FA" w:rsidP="00D253FA">
            <w:pPr>
              <w:tabs>
                <w:tab w:val="decimal" w:pos="1283"/>
              </w:tabs>
              <w:spacing w:line="420" w:lineRule="exact"/>
              <w:rPr>
                <w:rFonts w:ascii="Angsana New" w:hAnsi="Angsana New"/>
                <w:sz w:val="28"/>
                <w:szCs w:val="28"/>
                <w:cs/>
              </w:rPr>
            </w:pPr>
            <w:r w:rsidRPr="004B07C8">
              <w:rPr>
                <w:rFonts w:ascii="Angsana New" w:hAnsi="Angsana New" w:hint="cs"/>
                <w:sz w:val="28"/>
                <w:szCs w:val="28"/>
                <w:cs/>
              </w:rPr>
              <w:t>-</w:t>
            </w:r>
          </w:p>
        </w:tc>
        <w:tc>
          <w:tcPr>
            <w:tcW w:w="1701" w:type="dxa"/>
            <w:vAlign w:val="bottom"/>
          </w:tcPr>
          <w:p w14:paraId="64BE9EC5" w14:textId="5D5F343E" w:rsidR="00D253FA" w:rsidRPr="004B07C8" w:rsidRDefault="00D253FA" w:rsidP="00DC7B17">
            <w:pPr>
              <w:tabs>
                <w:tab w:val="decimal" w:pos="1485"/>
              </w:tabs>
              <w:spacing w:line="420" w:lineRule="exact"/>
              <w:rPr>
                <w:rFonts w:ascii="Angsana New" w:hAnsi="Angsana New"/>
                <w:sz w:val="28"/>
                <w:szCs w:val="28"/>
              </w:rPr>
            </w:pPr>
            <w:r w:rsidRPr="004B07C8">
              <w:rPr>
                <w:rFonts w:ascii="Angsana New" w:hAnsi="Angsana New"/>
                <w:sz w:val="28"/>
                <w:szCs w:val="28"/>
                <w:cs/>
              </w:rPr>
              <w:t>(156</w:t>
            </w:r>
            <w:r w:rsidRPr="004B07C8">
              <w:rPr>
                <w:rFonts w:ascii="Angsana New" w:hAnsi="Angsana New"/>
                <w:sz w:val="28"/>
                <w:szCs w:val="28"/>
              </w:rPr>
              <w:t>,</w:t>
            </w:r>
            <w:r w:rsidRPr="004B07C8">
              <w:rPr>
                <w:rFonts w:ascii="Angsana New" w:hAnsi="Angsana New"/>
                <w:sz w:val="28"/>
                <w:szCs w:val="28"/>
                <w:cs/>
              </w:rPr>
              <w:t>801)</w:t>
            </w:r>
          </w:p>
        </w:tc>
      </w:tr>
      <w:tr w:rsidR="00D253FA" w:rsidRPr="004B07C8" w14:paraId="1B6E3B21" w14:textId="77777777" w:rsidTr="00764B13">
        <w:trPr>
          <w:trHeight w:val="149"/>
        </w:trPr>
        <w:tc>
          <w:tcPr>
            <w:tcW w:w="4026" w:type="dxa"/>
          </w:tcPr>
          <w:p w14:paraId="75B8B882" w14:textId="454B0E40" w:rsidR="00D253FA" w:rsidRPr="004B07C8" w:rsidRDefault="00CB18B2" w:rsidP="00D253FA">
            <w:pPr>
              <w:tabs>
                <w:tab w:val="decimal" w:pos="1390"/>
              </w:tabs>
              <w:spacing w:line="420" w:lineRule="exact"/>
              <w:rPr>
                <w:rFonts w:ascii="Angsana New" w:hAnsi="Angsana New"/>
                <w:sz w:val="28"/>
                <w:szCs w:val="28"/>
                <w:cs/>
              </w:rPr>
            </w:pPr>
            <w:r w:rsidRPr="004B07C8">
              <w:rPr>
                <w:rFonts w:ascii="Angsana New" w:hAnsi="Angsana New"/>
                <w:sz w:val="28"/>
                <w:szCs w:val="28"/>
              </w:rPr>
              <w:t xml:space="preserve">Employee benefit paid during the </w:t>
            </w:r>
            <w:r w:rsidR="004B48DD" w:rsidRPr="004B07C8">
              <w:rPr>
                <w:rFonts w:ascii="Angsana New" w:hAnsi="Angsana New"/>
                <w:sz w:val="28"/>
                <w:szCs w:val="28"/>
              </w:rPr>
              <w:t>period/</w:t>
            </w:r>
            <w:r w:rsidRPr="004B07C8">
              <w:rPr>
                <w:rFonts w:ascii="Angsana New" w:hAnsi="Angsana New"/>
                <w:sz w:val="28"/>
                <w:szCs w:val="28"/>
              </w:rPr>
              <w:t>year</w:t>
            </w:r>
          </w:p>
        </w:tc>
        <w:tc>
          <w:tcPr>
            <w:tcW w:w="1440" w:type="dxa"/>
            <w:vAlign w:val="bottom"/>
          </w:tcPr>
          <w:p w14:paraId="4A8B3C34" w14:textId="09957768" w:rsidR="00D253FA" w:rsidRPr="004B07C8" w:rsidRDefault="00D253FA" w:rsidP="00DC7B17">
            <w:pPr>
              <w:pBdr>
                <w:bottom w:val="single" w:sz="4" w:space="1" w:color="auto"/>
              </w:pBdr>
              <w:tabs>
                <w:tab w:val="decimal" w:pos="1305"/>
              </w:tabs>
              <w:spacing w:line="420" w:lineRule="exact"/>
              <w:rPr>
                <w:rFonts w:ascii="Angsana New" w:hAnsi="Angsana New"/>
                <w:sz w:val="28"/>
                <w:szCs w:val="28"/>
              </w:rPr>
            </w:pPr>
            <w:r w:rsidRPr="004B07C8">
              <w:rPr>
                <w:rFonts w:ascii="Angsana New" w:hAnsi="Angsana New" w:hint="cs"/>
                <w:sz w:val="28"/>
                <w:szCs w:val="28"/>
                <w:cs/>
              </w:rPr>
              <w:t>-</w:t>
            </w:r>
          </w:p>
        </w:tc>
        <w:tc>
          <w:tcPr>
            <w:tcW w:w="1701" w:type="dxa"/>
          </w:tcPr>
          <w:p w14:paraId="5A9173BA" w14:textId="497EF9F9" w:rsidR="00D253FA" w:rsidRPr="004B07C8" w:rsidRDefault="00D253FA" w:rsidP="00DC7B17">
            <w:pPr>
              <w:pBdr>
                <w:bottom w:val="single" w:sz="4" w:space="1" w:color="auto"/>
              </w:pBdr>
              <w:tabs>
                <w:tab w:val="decimal" w:pos="1440"/>
              </w:tabs>
              <w:spacing w:line="420" w:lineRule="exact"/>
              <w:rPr>
                <w:rFonts w:ascii="Angsana New" w:hAnsi="Angsana New"/>
                <w:sz w:val="28"/>
                <w:szCs w:val="28"/>
              </w:rPr>
            </w:pPr>
            <w:r w:rsidRPr="004B07C8">
              <w:rPr>
                <w:rFonts w:ascii="Angsana New" w:hAnsi="Angsana New"/>
                <w:sz w:val="28"/>
                <w:szCs w:val="28"/>
              </w:rPr>
              <w:t>(108,600)</w:t>
            </w:r>
          </w:p>
        </w:tc>
        <w:tc>
          <w:tcPr>
            <w:tcW w:w="1449" w:type="dxa"/>
            <w:vAlign w:val="bottom"/>
          </w:tcPr>
          <w:p w14:paraId="4FC5AA53" w14:textId="5175D090" w:rsidR="00D253FA" w:rsidRPr="004B07C8" w:rsidRDefault="00D253FA" w:rsidP="00D253FA">
            <w:pPr>
              <w:pBdr>
                <w:bottom w:val="single" w:sz="4" w:space="1" w:color="auto"/>
              </w:pBdr>
              <w:tabs>
                <w:tab w:val="decimal" w:pos="1283"/>
              </w:tabs>
              <w:spacing w:line="420" w:lineRule="exact"/>
              <w:rPr>
                <w:rFonts w:ascii="Angsana New" w:hAnsi="Angsana New"/>
                <w:sz w:val="28"/>
                <w:szCs w:val="28"/>
              </w:rPr>
            </w:pPr>
            <w:r w:rsidRPr="004B07C8">
              <w:rPr>
                <w:rFonts w:ascii="Angsana New" w:hAnsi="Angsana New" w:hint="cs"/>
                <w:sz w:val="28"/>
                <w:szCs w:val="28"/>
                <w:cs/>
              </w:rPr>
              <w:t>-</w:t>
            </w:r>
          </w:p>
        </w:tc>
        <w:tc>
          <w:tcPr>
            <w:tcW w:w="1701" w:type="dxa"/>
            <w:vAlign w:val="bottom"/>
          </w:tcPr>
          <w:p w14:paraId="6D240F5C" w14:textId="37DF6C17" w:rsidR="00D253FA" w:rsidRPr="004B07C8" w:rsidRDefault="00D253FA" w:rsidP="00DC7B17">
            <w:pPr>
              <w:pBdr>
                <w:bottom w:val="single" w:sz="4" w:space="1" w:color="auto"/>
              </w:pBdr>
              <w:tabs>
                <w:tab w:val="decimal" w:pos="1390"/>
                <w:tab w:val="decimal" w:pos="1485"/>
              </w:tabs>
              <w:spacing w:line="420" w:lineRule="exact"/>
              <w:jc w:val="right"/>
              <w:rPr>
                <w:rFonts w:ascii="Angsana New" w:hAnsi="Angsana New"/>
                <w:sz w:val="28"/>
                <w:szCs w:val="28"/>
              </w:rPr>
            </w:pPr>
            <w:r w:rsidRPr="004B07C8">
              <w:rPr>
                <w:rFonts w:ascii="Angsana New" w:hAnsi="Angsana New" w:hint="cs"/>
                <w:sz w:val="28"/>
                <w:szCs w:val="28"/>
                <w:cs/>
              </w:rPr>
              <w:t>-</w:t>
            </w:r>
          </w:p>
        </w:tc>
      </w:tr>
      <w:tr w:rsidR="00D253FA" w:rsidRPr="004B07C8" w14:paraId="3BEAA60B" w14:textId="77777777" w:rsidTr="00764B13">
        <w:trPr>
          <w:trHeight w:val="149"/>
        </w:trPr>
        <w:tc>
          <w:tcPr>
            <w:tcW w:w="4026" w:type="dxa"/>
          </w:tcPr>
          <w:p w14:paraId="6C5FEE85" w14:textId="77777777" w:rsidR="00D253FA" w:rsidRPr="004B07C8" w:rsidRDefault="00D253FA" w:rsidP="00D253FA">
            <w:pPr>
              <w:tabs>
                <w:tab w:val="decimal" w:pos="1390"/>
              </w:tabs>
              <w:spacing w:line="420" w:lineRule="exact"/>
              <w:rPr>
                <w:rFonts w:ascii="Angsana New" w:hAnsi="Angsana New"/>
                <w:sz w:val="28"/>
                <w:szCs w:val="28"/>
                <w:cs/>
              </w:rPr>
            </w:pPr>
          </w:p>
        </w:tc>
        <w:tc>
          <w:tcPr>
            <w:tcW w:w="1440" w:type="dxa"/>
          </w:tcPr>
          <w:p w14:paraId="23368840" w14:textId="46127CFD" w:rsidR="00D253FA" w:rsidRPr="004B07C8" w:rsidRDefault="00D253FA" w:rsidP="00DC7B17">
            <w:pPr>
              <w:tabs>
                <w:tab w:val="decimal" w:pos="1305"/>
              </w:tabs>
              <w:spacing w:line="420" w:lineRule="exact"/>
              <w:rPr>
                <w:rFonts w:ascii="Angsana New" w:hAnsi="Angsana New"/>
                <w:sz w:val="28"/>
                <w:szCs w:val="28"/>
                <w:cs/>
              </w:rPr>
            </w:pPr>
            <w:r w:rsidRPr="004B07C8">
              <w:rPr>
                <w:rFonts w:ascii="Angsana New" w:hAnsi="Angsana New"/>
                <w:sz w:val="28"/>
                <w:szCs w:val="28"/>
              </w:rPr>
              <w:t>20,980,152</w:t>
            </w:r>
          </w:p>
        </w:tc>
        <w:tc>
          <w:tcPr>
            <w:tcW w:w="1701" w:type="dxa"/>
          </w:tcPr>
          <w:p w14:paraId="0DDE2612" w14:textId="2A8FA713" w:rsidR="00D253FA" w:rsidRPr="004B07C8" w:rsidRDefault="00D253FA" w:rsidP="00DC7B17">
            <w:pPr>
              <w:tabs>
                <w:tab w:val="decimal" w:pos="1440"/>
              </w:tabs>
              <w:spacing w:line="420" w:lineRule="exact"/>
              <w:rPr>
                <w:rFonts w:ascii="Angsana New" w:hAnsi="Angsana New"/>
                <w:sz w:val="28"/>
                <w:szCs w:val="28"/>
                <w:cs/>
              </w:rPr>
            </w:pPr>
            <w:r w:rsidRPr="004B07C8">
              <w:rPr>
                <w:rFonts w:ascii="Angsana New" w:hAnsi="Angsana New"/>
                <w:sz w:val="28"/>
                <w:szCs w:val="28"/>
              </w:rPr>
              <w:t>20,311,031</w:t>
            </w:r>
          </w:p>
        </w:tc>
        <w:tc>
          <w:tcPr>
            <w:tcW w:w="1449" w:type="dxa"/>
            <w:vAlign w:val="bottom"/>
          </w:tcPr>
          <w:p w14:paraId="374E4D97" w14:textId="2FCF0067" w:rsidR="00D253FA" w:rsidRPr="004B07C8" w:rsidRDefault="00D253FA" w:rsidP="00D253FA">
            <w:pPr>
              <w:tabs>
                <w:tab w:val="decimal" w:pos="1283"/>
              </w:tabs>
              <w:spacing w:line="420" w:lineRule="exact"/>
              <w:rPr>
                <w:rFonts w:ascii="Angsana New" w:hAnsi="Angsana New"/>
                <w:sz w:val="28"/>
                <w:szCs w:val="28"/>
              </w:rPr>
            </w:pPr>
            <w:r w:rsidRPr="004B07C8">
              <w:rPr>
                <w:rFonts w:ascii="Angsana New" w:hAnsi="Angsana New"/>
                <w:sz w:val="28"/>
                <w:szCs w:val="28"/>
              </w:rPr>
              <w:t>11,096,086</w:t>
            </w:r>
          </w:p>
        </w:tc>
        <w:tc>
          <w:tcPr>
            <w:tcW w:w="1701" w:type="dxa"/>
            <w:vAlign w:val="bottom"/>
          </w:tcPr>
          <w:p w14:paraId="6AAAF7A0" w14:textId="1DC7B692" w:rsidR="00D253FA" w:rsidRPr="004B07C8" w:rsidRDefault="00D253FA" w:rsidP="00DC7B17">
            <w:pPr>
              <w:tabs>
                <w:tab w:val="decimal" w:pos="1485"/>
              </w:tabs>
              <w:spacing w:line="420" w:lineRule="exact"/>
              <w:rPr>
                <w:rFonts w:ascii="Angsana New" w:hAnsi="Angsana New"/>
                <w:sz w:val="28"/>
                <w:szCs w:val="28"/>
                <w:cs/>
              </w:rPr>
            </w:pPr>
            <w:r w:rsidRPr="004B07C8">
              <w:rPr>
                <w:rFonts w:ascii="Angsana New" w:hAnsi="Angsana New"/>
                <w:sz w:val="28"/>
                <w:szCs w:val="28"/>
                <w:cs/>
              </w:rPr>
              <w:t>10</w:t>
            </w:r>
            <w:r w:rsidRPr="004B07C8">
              <w:rPr>
                <w:rFonts w:ascii="Angsana New" w:hAnsi="Angsana New"/>
                <w:sz w:val="28"/>
                <w:szCs w:val="28"/>
              </w:rPr>
              <w:t>,</w:t>
            </w:r>
            <w:r w:rsidRPr="004B07C8">
              <w:rPr>
                <w:rFonts w:ascii="Angsana New" w:hAnsi="Angsana New"/>
                <w:sz w:val="28"/>
                <w:szCs w:val="28"/>
                <w:cs/>
              </w:rPr>
              <w:t>726</w:t>
            </w:r>
            <w:r w:rsidRPr="004B07C8">
              <w:rPr>
                <w:rFonts w:ascii="Angsana New" w:hAnsi="Angsana New"/>
                <w:sz w:val="28"/>
                <w:szCs w:val="28"/>
              </w:rPr>
              <w:t>,</w:t>
            </w:r>
            <w:r w:rsidRPr="004B07C8">
              <w:rPr>
                <w:rFonts w:ascii="Angsana New" w:hAnsi="Angsana New"/>
                <w:sz w:val="28"/>
                <w:szCs w:val="28"/>
                <w:cs/>
              </w:rPr>
              <w:t>261</w:t>
            </w:r>
          </w:p>
        </w:tc>
      </w:tr>
      <w:tr w:rsidR="00D253FA" w:rsidRPr="004B07C8" w14:paraId="5E9C4442" w14:textId="77777777" w:rsidTr="00764B13">
        <w:trPr>
          <w:trHeight w:val="149"/>
        </w:trPr>
        <w:tc>
          <w:tcPr>
            <w:tcW w:w="4026" w:type="dxa"/>
          </w:tcPr>
          <w:p w14:paraId="53DFC558" w14:textId="27779924" w:rsidR="00D253FA" w:rsidRPr="004B07C8" w:rsidRDefault="00523005" w:rsidP="00523005">
            <w:pPr>
              <w:tabs>
                <w:tab w:val="decimal" w:pos="887"/>
              </w:tabs>
              <w:spacing w:line="420" w:lineRule="exact"/>
              <w:ind w:left="315" w:hanging="315"/>
              <w:rPr>
                <w:rFonts w:ascii="Angsana New" w:hAnsi="Angsana New"/>
                <w:sz w:val="28"/>
                <w:szCs w:val="28"/>
                <w:cs/>
              </w:rPr>
            </w:pPr>
            <w:r w:rsidRPr="004B07C8">
              <w:rPr>
                <w:rFonts w:ascii="Angsana New" w:hAnsi="Angsana New"/>
                <w:sz w:val="28"/>
                <w:szCs w:val="28"/>
                <w:u w:val="single"/>
              </w:rPr>
              <w:t>Less</w:t>
            </w:r>
            <w:r w:rsidRPr="004B07C8">
              <w:rPr>
                <w:rFonts w:ascii="Angsana New" w:hAnsi="Angsana New"/>
                <w:sz w:val="28"/>
                <w:szCs w:val="28"/>
              </w:rPr>
              <w:t xml:space="preserve"> Current Portion of Provisions for employee benefit</w:t>
            </w:r>
          </w:p>
        </w:tc>
        <w:tc>
          <w:tcPr>
            <w:tcW w:w="1440" w:type="dxa"/>
          </w:tcPr>
          <w:p w14:paraId="4E51D631" w14:textId="77777777" w:rsidR="00D253FA" w:rsidRPr="004B07C8" w:rsidRDefault="00D253FA" w:rsidP="00DC7B17">
            <w:pPr>
              <w:pBdr>
                <w:bottom w:val="single" w:sz="4" w:space="1" w:color="auto"/>
              </w:pBdr>
              <w:tabs>
                <w:tab w:val="decimal" w:pos="1305"/>
              </w:tabs>
              <w:spacing w:line="420" w:lineRule="exact"/>
              <w:rPr>
                <w:rFonts w:ascii="Angsana New" w:hAnsi="Angsana New"/>
                <w:sz w:val="28"/>
                <w:szCs w:val="28"/>
              </w:rPr>
            </w:pPr>
          </w:p>
          <w:p w14:paraId="72DE1B1C" w14:textId="3492FF4D" w:rsidR="00D253FA" w:rsidRPr="004B07C8" w:rsidRDefault="00D253FA" w:rsidP="00DC7B17">
            <w:pPr>
              <w:pBdr>
                <w:bottom w:val="single" w:sz="4" w:space="1" w:color="auto"/>
              </w:pBdr>
              <w:tabs>
                <w:tab w:val="decimal" w:pos="1305"/>
              </w:tabs>
              <w:spacing w:line="420" w:lineRule="exact"/>
              <w:rPr>
                <w:rFonts w:ascii="Angsana New" w:hAnsi="Angsana New"/>
                <w:sz w:val="28"/>
                <w:szCs w:val="28"/>
                <w:cs/>
              </w:rPr>
            </w:pPr>
            <w:r w:rsidRPr="004B07C8">
              <w:rPr>
                <w:rFonts w:ascii="Angsana New" w:hAnsi="Angsana New"/>
                <w:sz w:val="28"/>
                <w:szCs w:val="28"/>
              </w:rPr>
              <w:t>(1,838,290)</w:t>
            </w:r>
          </w:p>
        </w:tc>
        <w:tc>
          <w:tcPr>
            <w:tcW w:w="1701" w:type="dxa"/>
          </w:tcPr>
          <w:p w14:paraId="12DA25D5" w14:textId="77777777" w:rsidR="00D253FA" w:rsidRPr="004B07C8" w:rsidRDefault="00D253FA" w:rsidP="00DC7B17">
            <w:pPr>
              <w:pBdr>
                <w:bottom w:val="single" w:sz="4" w:space="1" w:color="auto"/>
              </w:pBdr>
              <w:tabs>
                <w:tab w:val="decimal" w:pos="1440"/>
              </w:tabs>
              <w:spacing w:line="420" w:lineRule="exact"/>
              <w:rPr>
                <w:rFonts w:ascii="Angsana New" w:hAnsi="Angsana New"/>
                <w:sz w:val="28"/>
                <w:szCs w:val="28"/>
              </w:rPr>
            </w:pPr>
          </w:p>
          <w:p w14:paraId="2B51A091" w14:textId="1703A3E0" w:rsidR="00D253FA" w:rsidRPr="004B07C8" w:rsidRDefault="00FE6D50" w:rsidP="00DC7B17">
            <w:pPr>
              <w:pBdr>
                <w:bottom w:val="single" w:sz="4" w:space="1" w:color="auto"/>
              </w:pBdr>
              <w:tabs>
                <w:tab w:val="decimal" w:pos="1440"/>
              </w:tabs>
              <w:spacing w:line="420" w:lineRule="exact"/>
              <w:rPr>
                <w:rFonts w:ascii="Angsana New" w:hAnsi="Angsana New"/>
                <w:sz w:val="28"/>
                <w:szCs w:val="28"/>
                <w:cs/>
              </w:rPr>
            </w:pPr>
            <w:r w:rsidRPr="004B07C8">
              <w:rPr>
                <w:rFonts w:ascii="Angsana New" w:hAnsi="Angsana New"/>
                <w:sz w:val="28"/>
                <w:szCs w:val="28"/>
              </w:rPr>
              <w:t>(1,838,290)</w:t>
            </w:r>
          </w:p>
        </w:tc>
        <w:tc>
          <w:tcPr>
            <w:tcW w:w="1449" w:type="dxa"/>
            <w:vAlign w:val="bottom"/>
          </w:tcPr>
          <w:p w14:paraId="334F2BF6" w14:textId="77777777" w:rsidR="00D253FA" w:rsidRPr="004B07C8" w:rsidRDefault="00D253FA" w:rsidP="00D253FA">
            <w:pPr>
              <w:pBdr>
                <w:bottom w:val="single" w:sz="4" w:space="1" w:color="auto"/>
              </w:pBdr>
              <w:tabs>
                <w:tab w:val="decimal" w:pos="1283"/>
              </w:tabs>
              <w:spacing w:line="420" w:lineRule="exact"/>
              <w:rPr>
                <w:rFonts w:ascii="Angsana New" w:hAnsi="Angsana New"/>
                <w:sz w:val="28"/>
                <w:szCs w:val="28"/>
              </w:rPr>
            </w:pPr>
          </w:p>
          <w:p w14:paraId="4AA2B662" w14:textId="7F564D36" w:rsidR="00D253FA" w:rsidRPr="004B07C8" w:rsidRDefault="00D253FA" w:rsidP="00D253FA">
            <w:pPr>
              <w:pBdr>
                <w:bottom w:val="single" w:sz="4" w:space="1" w:color="auto"/>
              </w:pBdr>
              <w:tabs>
                <w:tab w:val="decimal" w:pos="1283"/>
              </w:tabs>
              <w:spacing w:line="420" w:lineRule="exact"/>
              <w:rPr>
                <w:rFonts w:ascii="Angsana New" w:hAnsi="Angsana New"/>
                <w:sz w:val="28"/>
                <w:szCs w:val="28"/>
              </w:rPr>
            </w:pPr>
            <w:r w:rsidRPr="004B07C8">
              <w:rPr>
                <w:rFonts w:ascii="Angsana New" w:hAnsi="Angsana New"/>
                <w:sz w:val="28"/>
                <w:szCs w:val="28"/>
              </w:rPr>
              <w:t>(154,165)</w:t>
            </w:r>
          </w:p>
        </w:tc>
        <w:tc>
          <w:tcPr>
            <w:tcW w:w="1701" w:type="dxa"/>
            <w:vAlign w:val="bottom"/>
          </w:tcPr>
          <w:p w14:paraId="4349E2EF" w14:textId="77777777" w:rsidR="00D253FA" w:rsidRPr="004B07C8" w:rsidRDefault="00D253FA" w:rsidP="00DC7B17">
            <w:pPr>
              <w:pBdr>
                <w:bottom w:val="single" w:sz="4" w:space="1" w:color="auto"/>
              </w:pBdr>
              <w:tabs>
                <w:tab w:val="decimal" w:pos="1485"/>
              </w:tabs>
              <w:spacing w:line="420" w:lineRule="exact"/>
              <w:rPr>
                <w:rFonts w:ascii="Angsana New" w:hAnsi="Angsana New"/>
                <w:sz w:val="28"/>
                <w:szCs w:val="28"/>
              </w:rPr>
            </w:pPr>
          </w:p>
          <w:p w14:paraId="0C74242B" w14:textId="5AB3F92A" w:rsidR="00D253FA" w:rsidRPr="004B07C8" w:rsidRDefault="00002ED6" w:rsidP="00DC7B17">
            <w:pPr>
              <w:pBdr>
                <w:bottom w:val="single" w:sz="4" w:space="1" w:color="auto"/>
              </w:pBdr>
              <w:tabs>
                <w:tab w:val="decimal" w:pos="1485"/>
              </w:tabs>
              <w:spacing w:line="420" w:lineRule="exact"/>
              <w:rPr>
                <w:rFonts w:ascii="Angsana New" w:hAnsi="Angsana New"/>
                <w:sz w:val="28"/>
                <w:szCs w:val="28"/>
                <w:cs/>
              </w:rPr>
            </w:pPr>
            <w:r w:rsidRPr="004B07C8">
              <w:rPr>
                <w:rFonts w:ascii="Angsana New" w:hAnsi="Angsana New"/>
                <w:sz w:val="28"/>
                <w:szCs w:val="28"/>
              </w:rPr>
              <w:t>(154,165)</w:t>
            </w:r>
          </w:p>
        </w:tc>
      </w:tr>
      <w:tr w:rsidR="00D253FA" w:rsidRPr="004B07C8" w14:paraId="359AE480" w14:textId="77777777" w:rsidTr="00764B13">
        <w:trPr>
          <w:trHeight w:val="149"/>
        </w:trPr>
        <w:tc>
          <w:tcPr>
            <w:tcW w:w="4026" w:type="dxa"/>
          </w:tcPr>
          <w:p w14:paraId="796E1E35" w14:textId="2D9F89DB" w:rsidR="00D253FA" w:rsidRPr="004B07C8" w:rsidRDefault="002A2796" w:rsidP="00D253FA">
            <w:pPr>
              <w:tabs>
                <w:tab w:val="decimal" w:pos="1390"/>
              </w:tabs>
              <w:spacing w:line="420" w:lineRule="exact"/>
              <w:rPr>
                <w:rFonts w:ascii="Angsana New" w:hAnsi="Angsana New"/>
                <w:sz w:val="28"/>
                <w:szCs w:val="28"/>
                <w:cs/>
              </w:rPr>
            </w:pPr>
            <w:r w:rsidRPr="004B07C8">
              <w:rPr>
                <w:rFonts w:ascii="Angsana New" w:hAnsi="Angsana New"/>
                <w:sz w:val="28"/>
                <w:szCs w:val="28"/>
              </w:rPr>
              <w:t>Balance at end of period/year</w:t>
            </w:r>
          </w:p>
        </w:tc>
        <w:tc>
          <w:tcPr>
            <w:tcW w:w="1440" w:type="dxa"/>
          </w:tcPr>
          <w:p w14:paraId="1A35D1A4" w14:textId="0658FD3A" w:rsidR="00D253FA" w:rsidRPr="004B07C8" w:rsidRDefault="00D253FA" w:rsidP="00DC7B17">
            <w:pPr>
              <w:pBdr>
                <w:bottom w:val="double" w:sz="4" w:space="1" w:color="auto"/>
              </w:pBdr>
              <w:tabs>
                <w:tab w:val="decimal" w:pos="1305"/>
              </w:tabs>
              <w:spacing w:line="420" w:lineRule="exact"/>
              <w:rPr>
                <w:rFonts w:ascii="Angsana New" w:hAnsi="Angsana New"/>
                <w:sz w:val="28"/>
                <w:szCs w:val="28"/>
                <w:cs/>
              </w:rPr>
            </w:pPr>
            <w:r w:rsidRPr="004B07C8">
              <w:rPr>
                <w:rFonts w:ascii="Angsana New" w:hAnsi="Angsana New"/>
                <w:sz w:val="28"/>
                <w:szCs w:val="28"/>
              </w:rPr>
              <w:t>19,141,862</w:t>
            </w:r>
          </w:p>
        </w:tc>
        <w:tc>
          <w:tcPr>
            <w:tcW w:w="1701" w:type="dxa"/>
          </w:tcPr>
          <w:p w14:paraId="48CAF4F8" w14:textId="1756F6FA" w:rsidR="00D253FA" w:rsidRPr="004B07C8" w:rsidRDefault="00FF7267" w:rsidP="00DC7B17">
            <w:pPr>
              <w:pBdr>
                <w:bottom w:val="double" w:sz="4" w:space="1" w:color="auto"/>
              </w:pBdr>
              <w:tabs>
                <w:tab w:val="decimal" w:pos="1440"/>
              </w:tabs>
              <w:spacing w:line="420" w:lineRule="exact"/>
              <w:rPr>
                <w:rFonts w:ascii="Angsana New" w:hAnsi="Angsana New"/>
                <w:sz w:val="28"/>
                <w:szCs w:val="28"/>
                <w:cs/>
              </w:rPr>
            </w:pPr>
            <w:r w:rsidRPr="004B07C8">
              <w:rPr>
                <w:rFonts w:ascii="Angsana New" w:hAnsi="Angsana New"/>
                <w:sz w:val="28"/>
                <w:szCs w:val="28"/>
              </w:rPr>
              <w:t>18,472,741</w:t>
            </w:r>
          </w:p>
        </w:tc>
        <w:tc>
          <w:tcPr>
            <w:tcW w:w="1449" w:type="dxa"/>
            <w:vAlign w:val="bottom"/>
          </w:tcPr>
          <w:p w14:paraId="1089C2B4" w14:textId="2CDD1072" w:rsidR="00D253FA" w:rsidRPr="004B07C8" w:rsidRDefault="00D253FA" w:rsidP="00D253FA">
            <w:pPr>
              <w:pBdr>
                <w:bottom w:val="double" w:sz="4" w:space="1" w:color="auto"/>
              </w:pBdr>
              <w:tabs>
                <w:tab w:val="decimal" w:pos="1283"/>
              </w:tabs>
              <w:spacing w:line="420" w:lineRule="exact"/>
              <w:rPr>
                <w:rFonts w:ascii="Angsana New" w:hAnsi="Angsana New"/>
                <w:sz w:val="28"/>
                <w:szCs w:val="28"/>
              </w:rPr>
            </w:pPr>
            <w:r w:rsidRPr="004B07C8">
              <w:rPr>
                <w:rFonts w:ascii="Angsana New" w:hAnsi="Angsana New"/>
                <w:sz w:val="28"/>
                <w:szCs w:val="28"/>
              </w:rPr>
              <w:t>10,941,921</w:t>
            </w:r>
          </w:p>
        </w:tc>
        <w:tc>
          <w:tcPr>
            <w:tcW w:w="1701" w:type="dxa"/>
            <w:vAlign w:val="bottom"/>
          </w:tcPr>
          <w:p w14:paraId="4D4044C4" w14:textId="0755384F" w:rsidR="00D253FA" w:rsidRPr="004B07C8" w:rsidRDefault="003723EF" w:rsidP="00DC7B17">
            <w:pPr>
              <w:pBdr>
                <w:bottom w:val="double" w:sz="4" w:space="1" w:color="auto"/>
              </w:pBdr>
              <w:tabs>
                <w:tab w:val="decimal" w:pos="1485"/>
              </w:tabs>
              <w:spacing w:line="420" w:lineRule="exact"/>
              <w:rPr>
                <w:rFonts w:ascii="Angsana New" w:hAnsi="Angsana New"/>
                <w:sz w:val="28"/>
                <w:szCs w:val="28"/>
                <w:cs/>
              </w:rPr>
            </w:pPr>
            <w:r w:rsidRPr="004B07C8">
              <w:rPr>
                <w:rFonts w:ascii="Angsana New" w:hAnsi="Angsana New"/>
                <w:sz w:val="28"/>
                <w:szCs w:val="28"/>
              </w:rPr>
              <w:t>10,572,096</w:t>
            </w:r>
          </w:p>
        </w:tc>
      </w:tr>
    </w:tbl>
    <w:bookmarkEnd w:id="11"/>
    <w:p w14:paraId="17E6514D" w14:textId="550FDC6E" w:rsidR="008A0688" w:rsidRPr="004B07C8" w:rsidRDefault="000F00D9"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Legal reserves</w:t>
      </w:r>
    </w:p>
    <w:p w14:paraId="05A96CA0" w14:textId="5BA4FABB" w:rsidR="008A0688" w:rsidRPr="004B07C8" w:rsidRDefault="00C117C1" w:rsidP="00764B13">
      <w:pPr>
        <w:spacing w:line="240" w:lineRule="atLeast"/>
        <w:ind w:left="360"/>
        <w:jc w:val="thaiDistribute"/>
        <w:rPr>
          <w:rFonts w:ascii="Angsana New" w:hAnsi="Angsana New"/>
          <w:sz w:val="28"/>
          <w:szCs w:val="28"/>
        </w:rPr>
      </w:pPr>
      <w:r w:rsidRPr="004B07C8">
        <w:rPr>
          <w:rFonts w:ascii="Angsana New" w:hAnsi="Angsana New"/>
          <w:sz w:val="28"/>
          <w:szCs w:val="28"/>
        </w:rPr>
        <w:t xml:space="preserve">According to section </w:t>
      </w:r>
      <w:r w:rsidRPr="004B07C8">
        <w:rPr>
          <w:rFonts w:ascii="Angsana New" w:hAnsi="Angsana New"/>
          <w:sz w:val="28"/>
          <w:szCs w:val="28"/>
          <w:cs/>
        </w:rPr>
        <w:t xml:space="preserve">116 </w:t>
      </w:r>
      <w:r w:rsidRPr="004B07C8">
        <w:rPr>
          <w:rFonts w:ascii="Angsana New" w:hAnsi="Angsana New"/>
          <w:sz w:val="28"/>
          <w:szCs w:val="28"/>
        </w:rPr>
        <w:t>of the Public Company Limited Act B.E.</w:t>
      </w:r>
      <w:r w:rsidRPr="004B07C8">
        <w:rPr>
          <w:rFonts w:ascii="Angsana New" w:hAnsi="Angsana New"/>
          <w:sz w:val="28"/>
          <w:szCs w:val="28"/>
          <w:cs/>
        </w:rPr>
        <w:t>2535</w:t>
      </w:r>
      <w:r w:rsidRPr="004B07C8">
        <w:rPr>
          <w:rFonts w:ascii="Angsana New" w:hAnsi="Angsana New"/>
          <w:sz w:val="28"/>
          <w:szCs w:val="28"/>
        </w:rPr>
        <w:t xml:space="preserve">, the Company has appropriated its reserve as a legal reserve not less than </w:t>
      </w:r>
      <w:r w:rsidR="00AB074B">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 xml:space="preserve">of the annual net profit deducted by the total deficit brought forward (if any) until the reserve reaches an amount not less than </w:t>
      </w:r>
      <w:r w:rsidR="00AB074B">
        <w:rPr>
          <w:rFonts w:ascii="Angsana New" w:hAnsi="Angsana New"/>
          <w:sz w:val="28"/>
          <w:szCs w:val="28"/>
        </w:rPr>
        <w:t>10</w:t>
      </w:r>
      <w:r w:rsidRPr="004B07C8">
        <w:rPr>
          <w:rFonts w:ascii="Angsana New" w:hAnsi="Angsana New"/>
          <w:sz w:val="28"/>
          <w:szCs w:val="28"/>
          <w:cs/>
        </w:rPr>
        <w:t xml:space="preserve">% </w:t>
      </w:r>
      <w:r w:rsidRPr="004B07C8">
        <w:rPr>
          <w:rFonts w:ascii="Angsana New" w:hAnsi="Angsana New"/>
          <w:sz w:val="28"/>
          <w:szCs w:val="28"/>
        </w:rPr>
        <w:t>of the authorized share capital. The legal reserve is not available for dividends distribution.</w:t>
      </w:r>
    </w:p>
    <w:p w14:paraId="3465B3F8" w14:textId="0268C365" w:rsidR="008A0688" w:rsidRPr="004B07C8" w:rsidRDefault="000B5627"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Dividend payments</w:t>
      </w:r>
    </w:p>
    <w:p w14:paraId="232F7CCC" w14:textId="77777777" w:rsidR="00030358" w:rsidRPr="004B07C8" w:rsidRDefault="001F144C" w:rsidP="00764B13">
      <w:pPr>
        <w:tabs>
          <w:tab w:val="decimal" w:pos="7920"/>
        </w:tabs>
        <w:spacing w:line="240" w:lineRule="atLeast"/>
        <w:ind w:left="360"/>
        <w:jc w:val="both"/>
        <w:rPr>
          <w:rFonts w:ascii="Angsana New" w:hAnsi="Angsana New"/>
          <w:sz w:val="28"/>
          <w:szCs w:val="28"/>
          <w:u w:val="single"/>
        </w:rPr>
      </w:pPr>
      <w:r w:rsidRPr="004B07C8">
        <w:rPr>
          <w:rFonts w:ascii="Angsana New" w:hAnsi="Angsana New"/>
          <w:sz w:val="28"/>
          <w:szCs w:val="28"/>
          <w:u w:val="single"/>
        </w:rPr>
        <w:t>Parent company - Mukdahan International Hospital Public Company Limited</w:t>
      </w:r>
    </w:p>
    <w:p w14:paraId="35D0157C" w14:textId="138CFF6C" w:rsidR="008A0688" w:rsidRPr="004B07C8" w:rsidRDefault="00250CCA" w:rsidP="00764B13">
      <w:pPr>
        <w:tabs>
          <w:tab w:val="decimal" w:pos="7920"/>
        </w:tabs>
        <w:spacing w:line="240" w:lineRule="atLeast"/>
        <w:ind w:left="360"/>
        <w:jc w:val="both"/>
        <w:rPr>
          <w:rFonts w:ascii="Angsana New" w:hAnsi="Angsana New"/>
          <w:sz w:val="28"/>
          <w:szCs w:val="28"/>
          <w:u w:val="single"/>
        </w:rPr>
      </w:pPr>
      <w:r w:rsidRPr="004B07C8">
        <w:rPr>
          <w:rFonts w:ascii="Angsana New" w:hAnsi="Angsana New"/>
          <w:sz w:val="28"/>
          <w:szCs w:val="28"/>
        </w:rPr>
        <w:t xml:space="preserve">At the Annual General Shareholder’s meeting for the year </w:t>
      </w:r>
      <w:r w:rsidRPr="004B07C8">
        <w:rPr>
          <w:rFonts w:ascii="Angsana New" w:hAnsi="Angsana New"/>
          <w:sz w:val="28"/>
          <w:szCs w:val="28"/>
          <w:cs/>
        </w:rPr>
        <w:t xml:space="preserve">2025 </w:t>
      </w:r>
      <w:r w:rsidRPr="004B07C8">
        <w:rPr>
          <w:rFonts w:ascii="Angsana New" w:hAnsi="Angsana New"/>
          <w:sz w:val="28"/>
          <w:szCs w:val="28"/>
        </w:rPr>
        <w:t xml:space="preserve">of Mukdahan International Hospital Public Company Limited </w:t>
      </w:r>
      <w:r w:rsidRPr="00A4324D">
        <w:rPr>
          <w:rFonts w:ascii="Angsana New" w:hAnsi="Angsana New"/>
          <w:spacing w:val="-2"/>
          <w:sz w:val="28"/>
          <w:szCs w:val="28"/>
        </w:rPr>
        <w:t>held on March</w:t>
      </w:r>
      <w:r w:rsidR="001C079E" w:rsidRPr="00A4324D">
        <w:rPr>
          <w:rFonts w:ascii="Angsana New" w:hAnsi="Angsana New"/>
          <w:spacing w:val="-2"/>
          <w:sz w:val="28"/>
          <w:szCs w:val="28"/>
        </w:rPr>
        <w:t xml:space="preserve"> 11,</w:t>
      </w:r>
      <w:r w:rsidRPr="00A4324D">
        <w:rPr>
          <w:rFonts w:ascii="Angsana New" w:hAnsi="Angsana New"/>
          <w:spacing w:val="-2"/>
          <w:sz w:val="28"/>
          <w:szCs w:val="28"/>
        </w:rPr>
        <w:t xml:space="preserve"> </w:t>
      </w:r>
      <w:r w:rsidRPr="00A4324D">
        <w:rPr>
          <w:rFonts w:ascii="Angsana New" w:hAnsi="Angsana New"/>
          <w:spacing w:val="-2"/>
          <w:sz w:val="28"/>
          <w:szCs w:val="28"/>
          <w:cs/>
        </w:rPr>
        <w:t>2025</w:t>
      </w:r>
      <w:r w:rsidRPr="00A4324D">
        <w:rPr>
          <w:rFonts w:ascii="Angsana New" w:hAnsi="Angsana New"/>
          <w:spacing w:val="-2"/>
          <w:sz w:val="28"/>
          <w:szCs w:val="28"/>
        </w:rPr>
        <w:t>, the shareholders approved the annual dividend payment from retained earnings as of December</w:t>
      </w:r>
      <w:r w:rsidR="001C079E" w:rsidRPr="00A4324D">
        <w:rPr>
          <w:rFonts w:ascii="Angsana New" w:hAnsi="Angsana New"/>
          <w:spacing w:val="-2"/>
          <w:sz w:val="28"/>
          <w:szCs w:val="28"/>
        </w:rPr>
        <w:t xml:space="preserve"> 31,</w:t>
      </w:r>
      <w:r w:rsidRPr="00A4324D">
        <w:rPr>
          <w:rFonts w:ascii="Angsana New" w:hAnsi="Angsana New"/>
          <w:spacing w:val="-2"/>
          <w:sz w:val="28"/>
          <w:szCs w:val="28"/>
        </w:rPr>
        <w:t xml:space="preserve"> </w:t>
      </w:r>
      <w:r w:rsidRPr="00A4324D">
        <w:rPr>
          <w:rFonts w:ascii="Angsana New" w:hAnsi="Angsana New"/>
          <w:spacing w:val="-2"/>
          <w:sz w:val="28"/>
          <w:szCs w:val="28"/>
          <w:cs/>
        </w:rPr>
        <w:t>2024</w:t>
      </w:r>
      <w:r w:rsidRPr="004B07C8">
        <w:rPr>
          <w:rFonts w:ascii="Angsana New" w:hAnsi="Angsana New"/>
          <w:sz w:val="28"/>
          <w:szCs w:val="28"/>
          <w:cs/>
        </w:rPr>
        <w:t xml:space="preserve"> </w:t>
      </w:r>
      <w:r w:rsidRPr="004B07C8">
        <w:rPr>
          <w:rFonts w:ascii="Angsana New" w:hAnsi="Angsana New"/>
          <w:sz w:val="28"/>
          <w:szCs w:val="28"/>
        </w:rPr>
        <w:t xml:space="preserve">for </w:t>
      </w:r>
      <w:r w:rsidRPr="004B07C8">
        <w:rPr>
          <w:rFonts w:ascii="Angsana New" w:hAnsi="Angsana New"/>
          <w:sz w:val="28"/>
          <w:szCs w:val="28"/>
          <w:cs/>
        </w:rPr>
        <w:t>400</w:t>
      </w:r>
      <w:r w:rsidRPr="004B07C8">
        <w:rPr>
          <w:rFonts w:ascii="Angsana New" w:hAnsi="Angsana New"/>
          <w:sz w:val="28"/>
          <w:szCs w:val="28"/>
        </w:rPr>
        <w:t>,</w:t>
      </w:r>
      <w:r w:rsidRPr="004B07C8">
        <w:rPr>
          <w:rFonts w:ascii="Angsana New" w:hAnsi="Angsana New"/>
          <w:sz w:val="28"/>
          <w:szCs w:val="28"/>
          <w:cs/>
        </w:rPr>
        <w:t>000</w:t>
      </w:r>
      <w:r w:rsidRPr="004B07C8">
        <w:rPr>
          <w:rFonts w:ascii="Angsana New" w:hAnsi="Angsana New"/>
          <w:sz w:val="28"/>
          <w:szCs w:val="28"/>
        </w:rPr>
        <w:t>,</w:t>
      </w:r>
      <w:r w:rsidRPr="004B07C8">
        <w:rPr>
          <w:rFonts w:ascii="Angsana New" w:hAnsi="Angsana New"/>
          <w:sz w:val="28"/>
          <w:szCs w:val="28"/>
          <w:cs/>
        </w:rPr>
        <w:t xml:space="preserve">000 </w:t>
      </w:r>
      <w:r w:rsidRPr="004B07C8">
        <w:rPr>
          <w:rFonts w:ascii="Angsana New" w:hAnsi="Angsana New"/>
          <w:sz w:val="28"/>
          <w:szCs w:val="28"/>
        </w:rPr>
        <w:t xml:space="preserve">shares at Baht </w:t>
      </w:r>
      <w:r w:rsidRPr="004B07C8">
        <w:rPr>
          <w:rFonts w:ascii="Angsana New" w:hAnsi="Angsana New"/>
          <w:sz w:val="28"/>
          <w:szCs w:val="28"/>
          <w:cs/>
        </w:rPr>
        <w:t xml:space="preserve">0.0035 </w:t>
      </w:r>
      <w:r w:rsidRPr="004B07C8">
        <w:rPr>
          <w:rFonts w:ascii="Angsana New" w:hAnsi="Angsana New"/>
          <w:sz w:val="28"/>
          <w:szCs w:val="28"/>
        </w:rPr>
        <w:t xml:space="preserve">per share totalling Baht </w:t>
      </w:r>
      <w:r w:rsidRPr="004B07C8">
        <w:rPr>
          <w:rFonts w:ascii="Angsana New" w:hAnsi="Angsana New"/>
          <w:sz w:val="28"/>
          <w:szCs w:val="28"/>
          <w:cs/>
        </w:rPr>
        <w:t>1</w:t>
      </w:r>
      <w:r w:rsidRPr="004B07C8">
        <w:rPr>
          <w:rFonts w:ascii="Angsana New" w:hAnsi="Angsana New"/>
          <w:sz w:val="28"/>
          <w:szCs w:val="28"/>
        </w:rPr>
        <w:t>,</w:t>
      </w:r>
      <w:r w:rsidRPr="004B07C8">
        <w:rPr>
          <w:rFonts w:ascii="Angsana New" w:hAnsi="Angsana New"/>
          <w:sz w:val="28"/>
          <w:szCs w:val="28"/>
          <w:cs/>
        </w:rPr>
        <w:t>400</w:t>
      </w:r>
      <w:r w:rsidRPr="004B07C8">
        <w:rPr>
          <w:rFonts w:ascii="Angsana New" w:hAnsi="Angsana New"/>
          <w:sz w:val="28"/>
          <w:szCs w:val="28"/>
        </w:rPr>
        <w:t>,</w:t>
      </w:r>
      <w:r w:rsidRPr="004B07C8">
        <w:rPr>
          <w:rFonts w:ascii="Angsana New" w:hAnsi="Angsana New"/>
          <w:sz w:val="28"/>
          <w:szCs w:val="28"/>
          <w:cs/>
        </w:rPr>
        <w:t xml:space="preserve">000 </w:t>
      </w:r>
      <w:r w:rsidRPr="004B07C8">
        <w:rPr>
          <w:rFonts w:ascii="Angsana New" w:hAnsi="Angsana New"/>
          <w:sz w:val="28"/>
          <w:szCs w:val="28"/>
        </w:rPr>
        <w:t>and the dividend was paid on March</w:t>
      </w:r>
      <w:r w:rsidR="001C079E" w:rsidRPr="004B07C8">
        <w:rPr>
          <w:rFonts w:ascii="Angsana New" w:hAnsi="Angsana New"/>
          <w:sz w:val="28"/>
          <w:szCs w:val="28"/>
        </w:rPr>
        <w:t xml:space="preserve"> 20,</w:t>
      </w:r>
      <w:r w:rsidRPr="004B07C8">
        <w:rPr>
          <w:rFonts w:ascii="Angsana New" w:hAnsi="Angsana New"/>
          <w:sz w:val="28"/>
          <w:szCs w:val="28"/>
        </w:rPr>
        <w:t xml:space="preserve"> </w:t>
      </w:r>
      <w:r w:rsidRPr="004B07C8">
        <w:rPr>
          <w:rFonts w:ascii="Angsana New" w:hAnsi="Angsana New"/>
          <w:sz w:val="28"/>
          <w:szCs w:val="28"/>
          <w:cs/>
        </w:rPr>
        <w:t>2025.</w:t>
      </w:r>
    </w:p>
    <w:p w14:paraId="693D4BF4" w14:textId="77777777" w:rsidR="00366EE8" w:rsidRPr="004B07C8" w:rsidRDefault="00366EE8" w:rsidP="00ED42F8">
      <w:pPr>
        <w:spacing w:before="240" w:after="120" w:line="240" w:lineRule="atLeast"/>
        <w:jc w:val="thaiDistribute"/>
        <w:rPr>
          <w:rFonts w:ascii="Angsana New" w:hAnsi="Angsana New"/>
          <w:sz w:val="28"/>
          <w:szCs w:val="28"/>
        </w:rPr>
      </w:pPr>
    </w:p>
    <w:p w14:paraId="651ECABA" w14:textId="77777777" w:rsidR="00050FC6" w:rsidRDefault="00050FC6">
      <w:pPr>
        <w:spacing w:line="240" w:lineRule="auto"/>
        <w:rPr>
          <w:rFonts w:ascii="Angsana New" w:hAnsi="Angsana New"/>
          <w:b/>
          <w:bCs/>
          <w:sz w:val="28"/>
          <w:szCs w:val="28"/>
        </w:rPr>
      </w:pPr>
      <w:r>
        <w:rPr>
          <w:rFonts w:ascii="Angsana New" w:hAnsi="Angsana New"/>
          <w:b/>
          <w:bCs/>
          <w:sz w:val="28"/>
          <w:szCs w:val="28"/>
        </w:rPr>
        <w:br w:type="page"/>
      </w:r>
    </w:p>
    <w:p w14:paraId="2D7B3C0F" w14:textId="3045140C" w:rsidR="002D57E9" w:rsidRPr="004B07C8" w:rsidRDefault="009E30D3"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lastRenderedPageBreak/>
        <w:t>Income tax</w:t>
      </w:r>
    </w:p>
    <w:p w14:paraId="65195C3A" w14:textId="47A2EFFF" w:rsidR="008E3A64" w:rsidRPr="004B07C8" w:rsidRDefault="00A65A91" w:rsidP="00764B13">
      <w:pPr>
        <w:spacing w:after="120" w:line="240" w:lineRule="atLeast"/>
        <w:ind w:left="360"/>
        <w:jc w:val="thaiDistribute"/>
        <w:rPr>
          <w:rFonts w:ascii="Angsana New" w:hAnsi="Angsana New"/>
          <w:sz w:val="28"/>
          <w:szCs w:val="28"/>
        </w:rPr>
      </w:pPr>
      <w:r w:rsidRPr="004B07C8">
        <w:rPr>
          <w:rFonts w:ascii="Angsana New" w:hAnsi="Angsana New"/>
          <w:sz w:val="28"/>
          <w:szCs w:val="28"/>
        </w:rPr>
        <w:t xml:space="preserve">Income tax recognised in profit or loss for the </w:t>
      </w:r>
      <w:r w:rsidRPr="004B07C8">
        <w:rPr>
          <w:rFonts w:ascii="Angsana New" w:hAnsi="Angsana New" w:hint="cs"/>
          <w:sz w:val="28"/>
          <w:szCs w:val="28"/>
          <w:cs/>
        </w:rPr>
        <w:t>3</w:t>
      </w:r>
      <w:r w:rsidRPr="004B07C8">
        <w:rPr>
          <w:rFonts w:ascii="Angsana New" w:hAnsi="Angsana New"/>
          <w:sz w:val="28"/>
          <w:szCs w:val="28"/>
        </w:rPr>
        <w:t>-month periods ended March 31, 2026 and 2025 are as follows:</w:t>
      </w:r>
    </w:p>
    <w:tbl>
      <w:tblPr>
        <w:tblW w:w="9704" w:type="dxa"/>
        <w:tblInd w:w="288" w:type="dxa"/>
        <w:tblLayout w:type="fixed"/>
        <w:tblLook w:val="0000" w:firstRow="0" w:lastRow="0" w:firstColumn="0" w:lastColumn="0" w:noHBand="0" w:noVBand="0"/>
      </w:tblPr>
      <w:tblGrid>
        <w:gridCol w:w="3240"/>
        <w:gridCol w:w="1531"/>
        <w:gridCol w:w="1701"/>
        <w:gridCol w:w="1531"/>
        <w:gridCol w:w="1701"/>
      </w:tblGrid>
      <w:tr w:rsidR="00612798" w:rsidRPr="004B07C8" w14:paraId="32E9DA38" w14:textId="77777777" w:rsidTr="00764B13">
        <w:tc>
          <w:tcPr>
            <w:tcW w:w="3240" w:type="dxa"/>
          </w:tcPr>
          <w:p w14:paraId="5E946C7A" w14:textId="77777777" w:rsidR="00612798" w:rsidRPr="004B07C8" w:rsidRDefault="00612798" w:rsidP="00612798">
            <w:pPr>
              <w:spacing w:line="360" w:lineRule="exact"/>
              <w:ind w:right="36"/>
              <w:rPr>
                <w:rFonts w:ascii="Angsana New" w:hAnsi="Angsana New"/>
                <w:color w:val="000000"/>
                <w:sz w:val="28"/>
                <w:szCs w:val="28"/>
              </w:rPr>
            </w:pPr>
          </w:p>
        </w:tc>
        <w:tc>
          <w:tcPr>
            <w:tcW w:w="1531" w:type="dxa"/>
          </w:tcPr>
          <w:p w14:paraId="7F125E28" w14:textId="77777777" w:rsidR="00612798" w:rsidRPr="004B07C8" w:rsidRDefault="00612798" w:rsidP="00612798">
            <w:pPr>
              <w:spacing w:line="360" w:lineRule="exact"/>
              <w:ind w:right="25"/>
              <w:rPr>
                <w:rFonts w:ascii="Angsana New" w:hAnsi="Angsana New"/>
                <w:color w:val="000000"/>
                <w:sz w:val="28"/>
                <w:szCs w:val="28"/>
              </w:rPr>
            </w:pPr>
          </w:p>
        </w:tc>
        <w:tc>
          <w:tcPr>
            <w:tcW w:w="1701" w:type="dxa"/>
          </w:tcPr>
          <w:p w14:paraId="7EB31C90" w14:textId="77777777" w:rsidR="00612798" w:rsidRPr="004B07C8" w:rsidRDefault="00612798" w:rsidP="00612798">
            <w:pPr>
              <w:spacing w:line="360" w:lineRule="exact"/>
              <w:ind w:right="25"/>
              <w:jc w:val="right"/>
              <w:rPr>
                <w:rFonts w:ascii="Angsana New" w:hAnsi="Angsana New"/>
                <w:color w:val="000000"/>
                <w:sz w:val="28"/>
                <w:szCs w:val="28"/>
              </w:rPr>
            </w:pPr>
          </w:p>
        </w:tc>
        <w:tc>
          <w:tcPr>
            <w:tcW w:w="3232" w:type="dxa"/>
            <w:gridSpan w:val="2"/>
          </w:tcPr>
          <w:p w14:paraId="385BC037" w14:textId="5A6BC499" w:rsidR="00612798" w:rsidRPr="004B07C8" w:rsidRDefault="00612798" w:rsidP="00612798">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612798" w:rsidRPr="004B07C8" w14:paraId="2E6DEAF4" w14:textId="77777777" w:rsidTr="00764B13">
        <w:tc>
          <w:tcPr>
            <w:tcW w:w="3240" w:type="dxa"/>
          </w:tcPr>
          <w:p w14:paraId="506560D2" w14:textId="77777777" w:rsidR="00612798" w:rsidRPr="004B07C8" w:rsidRDefault="00612798" w:rsidP="00612798">
            <w:pPr>
              <w:spacing w:line="360" w:lineRule="exact"/>
              <w:ind w:left="-18" w:right="36"/>
              <w:jc w:val="center"/>
              <w:rPr>
                <w:rFonts w:ascii="Angsana New" w:hAnsi="Angsana New"/>
                <w:color w:val="000000"/>
                <w:sz w:val="28"/>
                <w:szCs w:val="28"/>
              </w:rPr>
            </w:pPr>
          </w:p>
        </w:tc>
        <w:tc>
          <w:tcPr>
            <w:tcW w:w="3232" w:type="dxa"/>
            <w:gridSpan w:val="2"/>
          </w:tcPr>
          <w:p w14:paraId="5C404742" w14:textId="10EBB06D" w:rsidR="00612798" w:rsidRPr="004B07C8" w:rsidRDefault="00612798" w:rsidP="00E10705">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28FA8931" w14:textId="605C03A3" w:rsidR="00612798" w:rsidRPr="004B07C8" w:rsidRDefault="00612798" w:rsidP="00E1070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612798" w:rsidRPr="004B07C8" w14:paraId="5F84462A" w14:textId="77777777" w:rsidTr="00764B13">
        <w:tc>
          <w:tcPr>
            <w:tcW w:w="3240" w:type="dxa"/>
          </w:tcPr>
          <w:p w14:paraId="49DB576D" w14:textId="77777777" w:rsidR="00612798" w:rsidRPr="004B07C8" w:rsidRDefault="00612798" w:rsidP="00612798">
            <w:pPr>
              <w:spacing w:line="360" w:lineRule="exact"/>
              <w:ind w:right="36"/>
              <w:rPr>
                <w:rFonts w:ascii="Angsana New" w:hAnsi="Angsana New"/>
                <w:color w:val="000000"/>
                <w:sz w:val="28"/>
                <w:szCs w:val="28"/>
                <w:cs/>
              </w:rPr>
            </w:pPr>
          </w:p>
        </w:tc>
        <w:tc>
          <w:tcPr>
            <w:tcW w:w="1531" w:type="dxa"/>
          </w:tcPr>
          <w:p w14:paraId="7EB5C0B1" w14:textId="581C9CC5" w:rsidR="00612798" w:rsidRPr="004B07C8" w:rsidRDefault="00612798" w:rsidP="00612798">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1DAE4D2D" w14:textId="3062E9F9" w:rsidR="00612798" w:rsidRPr="004B07C8" w:rsidRDefault="0075595B" w:rsidP="00612798">
            <w:pPr>
              <w:pStyle w:val="1"/>
              <w:pBdr>
                <w:bottom w:val="single" w:sz="4" w:space="1" w:color="auto"/>
              </w:pBdr>
              <w:spacing w:line="360" w:lineRule="exact"/>
              <w:jc w:val="center"/>
              <w:rPr>
                <w:sz w:val="28"/>
                <w:szCs w:val="28"/>
              </w:rPr>
            </w:pPr>
            <w:r w:rsidRPr="004B07C8">
              <w:rPr>
                <w:color w:val="000000"/>
                <w:sz w:val="28"/>
                <w:szCs w:val="28"/>
              </w:rPr>
              <w:t>March 31, 2025</w:t>
            </w:r>
          </w:p>
        </w:tc>
        <w:tc>
          <w:tcPr>
            <w:tcW w:w="1531" w:type="dxa"/>
          </w:tcPr>
          <w:p w14:paraId="42D36906" w14:textId="2392606F" w:rsidR="00612798" w:rsidRPr="004B07C8" w:rsidRDefault="00612798" w:rsidP="00612798">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4370F56E" w14:textId="5597725C" w:rsidR="00612798" w:rsidRPr="004B07C8" w:rsidRDefault="0075595B" w:rsidP="00612798">
            <w:pPr>
              <w:pStyle w:val="1"/>
              <w:pBdr>
                <w:bottom w:val="single" w:sz="4" w:space="1" w:color="auto"/>
              </w:pBdr>
              <w:spacing w:line="360" w:lineRule="exact"/>
              <w:jc w:val="center"/>
              <w:rPr>
                <w:color w:val="000000"/>
                <w:sz w:val="28"/>
                <w:szCs w:val="28"/>
              </w:rPr>
            </w:pPr>
            <w:r w:rsidRPr="004B07C8">
              <w:rPr>
                <w:color w:val="000000"/>
                <w:sz w:val="28"/>
                <w:szCs w:val="28"/>
              </w:rPr>
              <w:t>March 31, 2025</w:t>
            </w:r>
          </w:p>
        </w:tc>
      </w:tr>
      <w:tr w:rsidR="008E3A64" w:rsidRPr="004B07C8" w14:paraId="4214C02E" w14:textId="77777777" w:rsidTr="00764B13">
        <w:trPr>
          <w:trHeight w:val="203"/>
        </w:trPr>
        <w:tc>
          <w:tcPr>
            <w:tcW w:w="3240" w:type="dxa"/>
            <w:vAlign w:val="center"/>
          </w:tcPr>
          <w:p w14:paraId="7084A4DA" w14:textId="6FCBF014" w:rsidR="008E3A64" w:rsidRPr="004B07C8" w:rsidRDefault="008E3A64" w:rsidP="00F67C7C">
            <w:pPr>
              <w:spacing w:line="240" w:lineRule="auto"/>
              <w:ind w:right="-36"/>
              <w:rPr>
                <w:rFonts w:ascii="Angsana New" w:hAnsi="Angsana New"/>
                <w:color w:val="000000"/>
                <w:sz w:val="14"/>
                <w:szCs w:val="14"/>
                <w:cs/>
              </w:rPr>
            </w:pPr>
          </w:p>
        </w:tc>
        <w:tc>
          <w:tcPr>
            <w:tcW w:w="1531" w:type="dxa"/>
          </w:tcPr>
          <w:p w14:paraId="2BB5391B" w14:textId="77777777" w:rsidR="008E3A64" w:rsidRPr="004B07C8" w:rsidRDefault="008E3A64" w:rsidP="00F67C7C">
            <w:pPr>
              <w:spacing w:line="240" w:lineRule="auto"/>
              <w:ind w:right="-45"/>
              <w:jc w:val="right"/>
              <w:rPr>
                <w:rFonts w:ascii="Angsana New" w:hAnsi="Angsana New"/>
                <w:color w:val="000000"/>
                <w:sz w:val="14"/>
                <w:szCs w:val="14"/>
                <w:cs/>
                <w:lang w:val="en-US"/>
              </w:rPr>
            </w:pPr>
          </w:p>
        </w:tc>
        <w:tc>
          <w:tcPr>
            <w:tcW w:w="1701" w:type="dxa"/>
          </w:tcPr>
          <w:p w14:paraId="625C88AA" w14:textId="77777777" w:rsidR="008E3A64" w:rsidRPr="004B07C8" w:rsidRDefault="008E3A64" w:rsidP="00F67C7C">
            <w:pPr>
              <w:spacing w:line="240" w:lineRule="auto"/>
              <w:ind w:right="-45"/>
              <w:jc w:val="right"/>
              <w:rPr>
                <w:rFonts w:ascii="Angsana New" w:hAnsi="Angsana New"/>
                <w:color w:val="000000"/>
                <w:sz w:val="14"/>
                <w:szCs w:val="14"/>
                <w:lang w:val="en-US"/>
              </w:rPr>
            </w:pPr>
          </w:p>
        </w:tc>
        <w:tc>
          <w:tcPr>
            <w:tcW w:w="1531" w:type="dxa"/>
          </w:tcPr>
          <w:p w14:paraId="12F3C305" w14:textId="77777777" w:rsidR="008E3A64" w:rsidRPr="004B07C8" w:rsidRDefault="008E3A64" w:rsidP="00F67C7C">
            <w:pPr>
              <w:spacing w:line="240" w:lineRule="auto"/>
              <w:ind w:right="-45"/>
              <w:jc w:val="right"/>
              <w:rPr>
                <w:rFonts w:ascii="Angsana New" w:hAnsi="Angsana New"/>
                <w:color w:val="000000"/>
                <w:sz w:val="14"/>
                <w:szCs w:val="14"/>
                <w:lang w:val="en-US"/>
              </w:rPr>
            </w:pPr>
          </w:p>
        </w:tc>
        <w:tc>
          <w:tcPr>
            <w:tcW w:w="1701" w:type="dxa"/>
          </w:tcPr>
          <w:p w14:paraId="2C8D4174" w14:textId="77777777" w:rsidR="008E3A64" w:rsidRPr="004B07C8" w:rsidRDefault="008E3A64" w:rsidP="00F67C7C">
            <w:pPr>
              <w:spacing w:line="240" w:lineRule="auto"/>
              <w:ind w:right="-45"/>
              <w:jc w:val="right"/>
              <w:rPr>
                <w:rFonts w:ascii="Angsana New" w:hAnsi="Angsana New"/>
                <w:color w:val="000000"/>
                <w:sz w:val="14"/>
                <w:szCs w:val="14"/>
                <w:lang w:val="en-US"/>
              </w:rPr>
            </w:pPr>
          </w:p>
        </w:tc>
      </w:tr>
      <w:tr w:rsidR="002B75EF" w:rsidRPr="004B07C8" w14:paraId="3C003A5E" w14:textId="77777777" w:rsidTr="00764B13">
        <w:trPr>
          <w:trHeight w:val="203"/>
        </w:trPr>
        <w:tc>
          <w:tcPr>
            <w:tcW w:w="3240" w:type="dxa"/>
            <w:vAlign w:val="center"/>
          </w:tcPr>
          <w:p w14:paraId="5852A82F" w14:textId="10CF2093" w:rsidR="002B75EF" w:rsidRPr="004B07C8" w:rsidRDefault="00CC6692">
            <w:pPr>
              <w:spacing w:line="360" w:lineRule="exact"/>
              <w:ind w:right="-36"/>
              <w:rPr>
                <w:rFonts w:ascii="Angsana New" w:hAnsi="Angsana New"/>
                <w:color w:val="000000"/>
                <w:sz w:val="28"/>
                <w:szCs w:val="28"/>
                <w:cs/>
              </w:rPr>
            </w:pPr>
            <w:r w:rsidRPr="004B07C8">
              <w:rPr>
                <w:rFonts w:ascii="Angsana New" w:hAnsi="Angsana New"/>
                <w:color w:val="000000"/>
                <w:sz w:val="28"/>
                <w:szCs w:val="28"/>
              </w:rPr>
              <w:t>Current income tax</w:t>
            </w:r>
          </w:p>
        </w:tc>
        <w:tc>
          <w:tcPr>
            <w:tcW w:w="1531" w:type="dxa"/>
          </w:tcPr>
          <w:p w14:paraId="760AFB4C" w14:textId="77777777" w:rsidR="002B75EF" w:rsidRPr="004B07C8" w:rsidRDefault="002B75EF">
            <w:pPr>
              <w:spacing w:line="400" w:lineRule="exact"/>
              <w:ind w:right="-45"/>
              <w:jc w:val="right"/>
              <w:rPr>
                <w:rFonts w:ascii="Angsana New" w:hAnsi="Angsana New"/>
                <w:color w:val="000000"/>
                <w:sz w:val="28"/>
                <w:szCs w:val="28"/>
                <w:cs/>
                <w:lang w:val="en-US"/>
              </w:rPr>
            </w:pPr>
          </w:p>
        </w:tc>
        <w:tc>
          <w:tcPr>
            <w:tcW w:w="1701" w:type="dxa"/>
          </w:tcPr>
          <w:p w14:paraId="1E5785DA" w14:textId="77777777" w:rsidR="002B75EF" w:rsidRPr="004B07C8" w:rsidRDefault="002B75EF">
            <w:pPr>
              <w:spacing w:line="400" w:lineRule="exact"/>
              <w:ind w:right="-45"/>
              <w:jc w:val="right"/>
              <w:rPr>
                <w:rFonts w:ascii="Angsana New" w:hAnsi="Angsana New"/>
                <w:color w:val="000000"/>
                <w:sz w:val="28"/>
                <w:szCs w:val="28"/>
                <w:lang w:val="en-US"/>
              </w:rPr>
            </w:pPr>
          </w:p>
        </w:tc>
        <w:tc>
          <w:tcPr>
            <w:tcW w:w="1531" w:type="dxa"/>
          </w:tcPr>
          <w:p w14:paraId="1EB6BDC3" w14:textId="77777777" w:rsidR="002B75EF" w:rsidRPr="004B07C8" w:rsidRDefault="002B75EF">
            <w:pPr>
              <w:spacing w:line="400" w:lineRule="exact"/>
              <w:ind w:right="-45"/>
              <w:jc w:val="right"/>
              <w:rPr>
                <w:rFonts w:ascii="Angsana New" w:hAnsi="Angsana New"/>
                <w:color w:val="000000"/>
                <w:sz w:val="28"/>
                <w:szCs w:val="28"/>
                <w:lang w:val="en-US"/>
              </w:rPr>
            </w:pPr>
          </w:p>
        </w:tc>
        <w:tc>
          <w:tcPr>
            <w:tcW w:w="1701" w:type="dxa"/>
          </w:tcPr>
          <w:p w14:paraId="639A92D7" w14:textId="77777777" w:rsidR="002B75EF" w:rsidRPr="004B07C8" w:rsidRDefault="002B75EF">
            <w:pPr>
              <w:spacing w:line="400" w:lineRule="exact"/>
              <w:ind w:right="-45"/>
              <w:jc w:val="right"/>
              <w:rPr>
                <w:rFonts w:ascii="Angsana New" w:hAnsi="Angsana New"/>
                <w:color w:val="000000"/>
                <w:sz w:val="28"/>
                <w:szCs w:val="28"/>
                <w:lang w:val="en-US"/>
              </w:rPr>
            </w:pPr>
          </w:p>
        </w:tc>
      </w:tr>
      <w:tr w:rsidR="0024603C" w:rsidRPr="004B07C8" w14:paraId="62E8036E" w14:textId="77777777" w:rsidTr="00764B13">
        <w:trPr>
          <w:trHeight w:val="203"/>
        </w:trPr>
        <w:tc>
          <w:tcPr>
            <w:tcW w:w="3240" w:type="dxa"/>
            <w:vAlign w:val="center"/>
          </w:tcPr>
          <w:p w14:paraId="43702F98" w14:textId="4116A03F" w:rsidR="0024603C" w:rsidRPr="004B07C8" w:rsidRDefault="0024603C" w:rsidP="0024603C">
            <w:pPr>
              <w:tabs>
                <w:tab w:val="left" w:pos="8040"/>
              </w:tabs>
              <w:spacing w:line="240" w:lineRule="auto"/>
              <w:ind w:firstLine="182"/>
              <w:rPr>
                <w:rFonts w:ascii="Angsana New" w:hAnsi="Angsana New"/>
                <w:color w:val="000000"/>
                <w:sz w:val="28"/>
                <w:szCs w:val="28"/>
                <w:cs/>
              </w:rPr>
            </w:pPr>
            <w:r w:rsidRPr="004B07C8">
              <w:rPr>
                <w:rFonts w:ascii="Angsana New" w:hAnsi="Angsana New"/>
                <w:sz w:val="28"/>
                <w:szCs w:val="28"/>
              </w:rPr>
              <w:t>Current period</w:t>
            </w:r>
          </w:p>
        </w:tc>
        <w:tc>
          <w:tcPr>
            <w:tcW w:w="1531" w:type="dxa"/>
          </w:tcPr>
          <w:p w14:paraId="41DEC3CB" w14:textId="2B12FB87" w:rsidR="0024603C" w:rsidRPr="004B07C8" w:rsidRDefault="0024603C" w:rsidP="0024603C">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cs/>
                <w:lang w:val="en-US"/>
              </w:rPr>
              <w:t>(846</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65</w:t>
            </w:r>
            <w:r w:rsidRPr="004B07C8">
              <w:rPr>
                <w:rFonts w:ascii="Angsana New" w:hAnsi="Angsana New"/>
                <w:color w:val="000000"/>
                <w:sz w:val="28"/>
                <w:szCs w:val="28"/>
                <w:lang w:val="en-US"/>
              </w:rPr>
              <w:t>4</w:t>
            </w:r>
            <w:r w:rsidRPr="004B07C8">
              <w:rPr>
                <w:rFonts w:ascii="Angsana New" w:hAnsi="Angsana New"/>
                <w:color w:val="000000"/>
                <w:sz w:val="28"/>
                <w:szCs w:val="28"/>
                <w:cs/>
                <w:lang w:val="en-US"/>
              </w:rPr>
              <w:t>)</w:t>
            </w:r>
          </w:p>
        </w:tc>
        <w:tc>
          <w:tcPr>
            <w:tcW w:w="1701" w:type="dxa"/>
          </w:tcPr>
          <w:p w14:paraId="1A0A19F7" w14:textId="12482E9B" w:rsidR="0024603C" w:rsidRPr="004B07C8" w:rsidRDefault="0024603C" w:rsidP="0024603C">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(729,523)</w:t>
            </w:r>
          </w:p>
        </w:tc>
        <w:tc>
          <w:tcPr>
            <w:tcW w:w="1531" w:type="dxa"/>
          </w:tcPr>
          <w:p w14:paraId="1092DCB2" w14:textId="7630AB80" w:rsidR="0024603C" w:rsidRPr="004B07C8" w:rsidRDefault="0024603C" w:rsidP="0024603C">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(846</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65</w:t>
            </w:r>
            <w:r w:rsidRPr="004B07C8">
              <w:rPr>
                <w:rFonts w:ascii="Angsana New" w:hAnsi="Angsana New"/>
                <w:color w:val="000000"/>
                <w:sz w:val="28"/>
                <w:szCs w:val="28"/>
                <w:lang w:val="en-US"/>
              </w:rPr>
              <w:t>4</w:t>
            </w:r>
            <w:r w:rsidRPr="004B07C8">
              <w:rPr>
                <w:rFonts w:ascii="Angsana New" w:hAnsi="Angsana New"/>
                <w:color w:val="000000"/>
                <w:sz w:val="28"/>
                <w:szCs w:val="28"/>
                <w:cs/>
                <w:lang w:val="en-US"/>
              </w:rPr>
              <w:t>)</w:t>
            </w:r>
          </w:p>
        </w:tc>
        <w:tc>
          <w:tcPr>
            <w:tcW w:w="1701" w:type="dxa"/>
          </w:tcPr>
          <w:p w14:paraId="6D294279" w14:textId="44303A5F" w:rsidR="0024603C" w:rsidRPr="004B07C8" w:rsidRDefault="0024603C" w:rsidP="0024603C">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(729,523)</w:t>
            </w:r>
          </w:p>
        </w:tc>
      </w:tr>
      <w:tr w:rsidR="0024603C" w:rsidRPr="004B07C8" w14:paraId="45C689F0" w14:textId="77777777" w:rsidTr="00764B13">
        <w:trPr>
          <w:trHeight w:val="203"/>
        </w:trPr>
        <w:tc>
          <w:tcPr>
            <w:tcW w:w="3240" w:type="dxa"/>
            <w:vAlign w:val="center"/>
          </w:tcPr>
          <w:p w14:paraId="792CCD5B" w14:textId="39A302FE" w:rsidR="0024603C" w:rsidRPr="004B07C8" w:rsidRDefault="0024603C" w:rsidP="0024603C">
            <w:pPr>
              <w:spacing w:line="360" w:lineRule="exact"/>
              <w:ind w:right="-36"/>
              <w:rPr>
                <w:rFonts w:ascii="Angsana New" w:hAnsi="Angsana New"/>
                <w:color w:val="000000"/>
                <w:sz w:val="28"/>
                <w:szCs w:val="28"/>
                <w:cs/>
              </w:rPr>
            </w:pPr>
            <w:r w:rsidRPr="004B07C8">
              <w:rPr>
                <w:rFonts w:ascii="Angsana New" w:hAnsi="Angsana New"/>
                <w:color w:val="000000"/>
                <w:sz w:val="28"/>
                <w:szCs w:val="28"/>
              </w:rPr>
              <w:t>Deferred tax</w:t>
            </w:r>
          </w:p>
        </w:tc>
        <w:tc>
          <w:tcPr>
            <w:tcW w:w="1531" w:type="dxa"/>
          </w:tcPr>
          <w:p w14:paraId="46CF1811" w14:textId="77777777" w:rsidR="0024603C" w:rsidRPr="004B07C8" w:rsidRDefault="0024603C" w:rsidP="0024603C">
            <w:pPr>
              <w:spacing w:line="400" w:lineRule="exact"/>
              <w:ind w:right="-45"/>
              <w:jc w:val="right"/>
              <w:rPr>
                <w:rFonts w:ascii="Angsana New" w:hAnsi="Angsana New"/>
                <w:color w:val="000000"/>
                <w:sz w:val="28"/>
                <w:szCs w:val="28"/>
                <w:cs/>
                <w:lang w:val="en-US"/>
              </w:rPr>
            </w:pPr>
          </w:p>
        </w:tc>
        <w:tc>
          <w:tcPr>
            <w:tcW w:w="1701" w:type="dxa"/>
          </w:tcPr>
          <w:p w14:paraId="11DB0F55" w14:textId="77777777" w:rsidR="0024603C" w:rsidRPr="004B07C8" w:rsidRDefault="0024603C" w:rsidP="0024603C">
            <w:pPr>
              <w:spacing w:line="400" w:lineRule="exact"/>
              <w:ind w:right="-45"/>
              <w:jc w:val="right"/>
              <w:rPr>
                <w:rFonts w:ascii="Angsana New" w:hAnsi="Angsana New"/>
                <w:color w:val="000000"/>
                <w:sz w:val="28"/>
                <w:szCs w:val="28"/>
                <w:lang w:val="en-US"/>
              </w:rPr>
            </w:pPr>
          </w:p>
        </w:tc>
        <w:tc>
          <w:tcPr>
            <w:tcW w:w="1531" w:type="dxa"/>
          </w:tcPr>
          <w:p w14:paraId="1BE7EA7A" w14:textId="77777777" w:rsidR="0024603C" w:rsidRPr="004B07C8" w:rsidRDefault="0024603C" w:rsidP="0024603C">
            <w:pPr>
              <w:spacing w:line="400" w:lineRule="exact"/>
              <w:ind w:right="-45"/>
              <w:jc w:val="right"/>
              <w:rPr>
                <w:rFonts w:ascii="Angsana New" w:hAnsi="Angsana New"/>
                <w:color w:val="000000"/>
                <w:sz w:val="28"/>
                <w:szCs w:val="28"/>
                <w:lang w:val="en-US"/>
              </w:rPr>
            </w:pPr>
          </w:p>
        </w:tc>
        <w:tc>
          <w:tcPr>
            <w:tcW w:w="1701" w:type="dxa"/>
          </w:tcPr>
          <w:p w14:paraId="2B1AFF72" w14:textId="77777777" w:rsidR="0024603C" w:rsidRPr="004B07C8" w:rsidRDefault="0024603C" w:rsidP="0024603C">
            <w:pPr>
              <w:spacing w:line="400" w:lineRule="exact"/>
              <w:ind w:right="-45"/>
              <w:jc w:val="right"/>
              <w:rPr>
                <w:rFonts w:ascii="Angsana New" w:hAnsi="Angsana New"/>
                <w:color w:val="000000"/>
                <w:sz w:val="28"/>
                <w:szCs w:val="28"/>
                <w:lang w:val="en-US"/>
              </w:rPr>
            </w:pPr>
          </w:p>
        </w:tc>
      </w:tr>
      <w:tr w:rsidR="0024603C" w:rsidRPr="004B07C8" w14:paraId="2ABAB5A2" w14:textId="77777777" w:rsidTr="00764B13">
        <w:trPr>
          <w:trHeight w:val="203"/>
        </w:trPr>
        <w:tc>
          <w:tcPr>
            <w:tcW w:w="3240" w:type="dxa"/>
            <w:vAlign w:val="center"/>
          </w:tcPr>
          <w:p w14:paraId="311D71AA" w14:textId="0C66FDDA" w:rsidR="0024603C" w:rsidRPr="004B07C8" w:rsidRDefault="0024603C" w:rsidP="0024603C">
            <w:pPr>
              <w:tabs>
                <w:tab w:val="left" w:pos="8040"/>
              </w:tabs>
              <w:spacing w:line="240" w:lineRule="auto"/>
              <w:ind w:firstLine="182"/>
              <w:rPr>
                <w:rFonts w:ascii="Angsana New" w:hAnsi="Angsana New"/>
                <w:color w:val="000000"/>
                <w:sz w:val="28"/>
                <w:szCs w:val="28"/>
                <w:cs/>
              </w:rPr>
            </w:pPr>
            <w:r w:rsidRPr="004B07C8">
              <w:rPr>
                <w:rFonts w:ascii="Angsana New" w:hAnsi="Angsana New"/>
                <w:sz w:val="28"/>
                <w:szCs w:val="28"/>
              </w:rPr>
              <w:t xml:space="preserve">Change in temporary difference                  </w:t>
            </w:r>
          </w:p>
        </w:tc>
        <w:tc>
          <w:tcPr>
            <w:tcW w:w="1531" w:type="dxa"/>
          </w:tcPr>
          <w:p w14:paraId="519E4F23" w14:textId="093C2582" w:rsidR="0024603C" w:rsidRPr="004B07C8" w:rsidRDefault="0024603C" w:rsidP="0024603C">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346</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26</w:t>
            </w:r>
            <w:r w:rsidRPr="004B07C8">
              <w:rPr>
                <w:rFonts w:ascii="Angsana New" w:hAnsi="Angsana New"/>
                <w:color w:val="000000"/>
                <w:sz w:val="28"/>
                <w:szCs w:val="28"/>
                <w:lang w:val="en-US"/>
              </w:rPr>
              <w:t>0</w:t>
            </w:r>
          </w:p>
        </w:tc>
        <w:tc>
          <w:tcPr>
            <w:tcW w:w="1701" w:type="dxa"/>
          </w:tcPr>
          <w:p w14:paraId="414EDD63" w14:textId="63779B48" w:rsidR="0024603C" w:rsidRPr="004B07C8" w:rsidRDefault="0024603C" w:rsidP="0024603C">
            <w:pPr>
              <w:pBdr>
                <w:bottom w:val="sing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8,769,342</w:t>
            </w:r>
          </w:p>
        </w:tc>
        <w:tc>
          <w:tcPr>
            <w:tcW w:w="1531" w:type="dxa"/>
          </w:tcPr>
          <w:p w14:paraId="098FF97B" w14:textId="7E8CF5B0" w:rsidR="0024603C" w:rsidRPr="004B07C8" w:rsidRDefault="0024603C" w:rsidP="0024603C">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(50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640)</w:t>
            </w:r>
          </w:p>
        </w:tc>
        <w:tc>
          <w:tcPr>
            <w:tcW w:w="1701" w:type="dxa"/>
          </w:tcPr>
          <w:p w14:paraId="7362A757" w14:textId="00BA6DA8" w:rsidR="0024603C" w:rsidRPr="004B07C8" w:rsidRDefault="0024603C" w:rsidP="0024603C">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51,844</w:t>
            </w:r>
          </w:p>
        </w:tc>
      </w:tr>
      <w:tr w:rsidR="0024603C" w:rsidRPr="004B07C8" w14:paraId="4932A7F9" w14:textId="77777777" w:rsidTr="00764B13">
        <w:trPr>
          <w:trHeight w:val="203"/>
        </w:trPr>
        <w:tc>
          <w:tcPr>
            <w:tcW w:w="3240" w:type="dxa"/>
            <w:vAlign w:val="center"/>
          </w:tcPr>
          <w:p w14:paraId="57D6D999" w14:textId="48594E26" w:rsidR="0024603C" w:rsidRPr="004B07C8" w:rsidRDefault="0024603C" w:rsidP="0024603C">
            <w:pPr>
              <w:spacing w:line="360" w:lineRule="exact"/>
              <w:ind w:right="-36"/>
              <w:rPr>
                <w:rFonts w:ascii="Angsana New" w:hAnsi="Angsana New"/>
                <w:color w:val="000000"/>
                <w:sz w:val="28"/>
                <w:szCs w:val="28"/>
                <w:cs/>
              </w:rPr>
            </w:pPr>
            <w:r w:rsidRPr="004B07C8">
              <w:rPr>
                <w:rFonts w:ascii="Angsana New" w:hAnsi="Angsana New"/>
                <w:color w:val="000000"/>
                <w:sz w:val="28"/>
                <w:szCs w:val="28"/>
              </w:rPr>
              <w:t>Total Income tax</w:t>
            </w:r>
          </w:p>
        </w:tc>
        <w:tc>
          <w:tcPr>
            <w:tcW w:w="1531" w:type="dxa"/>
          </w:tcPr>
          <w:p w14:paraId="6866A2F0" w14:textId="0B0D7E4E" w:rsidR="0024603C" w:rsidRPr="004B07C8" w:rsidRDefault="0024603C" w:rsidP="0024603C">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(500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39</w:t>
            </w:r>
            <w:r w:rsidRPr="004B07C8">
              <w:rPr>
                <w:rFonts w:ascii="Angsana New" w:hAnsi="Angsana New"/>
                <w:color w:val="000000"/>
                <w:sz w:val="28"/>
                <w:szCs w:val="28"/>
                <w:lang w:val="en-US"/>
              </w:rPr>
              <w:t>4</w:t>
            </w:r>
            <w:r w:rsidRPr="004B07C8">
              <w:rPr>
                <w:rFonts w:ascii="Angsana New" w:hAnsi="Angsana New"/>
                <w:color w:val="000000"/>
                <w:sz w:val="28"/>
                <w:szCs w:val="28"/>
                <w:cs/>
                <w:lang w:val="en-US"/>
              </w:rPr>
              <w:t>)</w:t>
            </w:r>
          </w:p>
        </w:tc>
        <w:tc>
          <w:tcPr>
            <w:tcW w:w="1701" w:type="dxa"/>
          </w:tcPr>
          <w:p w14:paraId="4485C1A8" w14:textId="1FB339A0" w:rsidR="0024603C" w:rsidRPr="004B07C8" w:rsidRDefault="0024603C" w:rsidP="0024603C">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8,039,819</w:t>
            </w:r>
          </w:p>
        </w:tc>
        <w:tc>
          <w:tcPr>
            <w:tcW w:w="1531" w:type="dxa"/>
          </w:tcPr>
          <w:p w14:paraId="5A631628" w14:textId="39B67273" w:rsidR="0024603C" w:rsidRPr="004B07C8" w:rsidRDefault="0024603C" w:rsidP="0024603C">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(897</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29</w:t>
            </w:r>
            <w:r w:rsidRPr="004B07C8">
              <w:rPr>
                <w:rFonts w:ascii="Angsana New" w:hAnsi="Angsana New"/>
                <w:color w:val="000000"/>
                <w:sz w:val="28"/>
                <w:szCs w:val="28"/>
                <w:lang w:val="en-US"/>
              </w:rPr>
              <w:t>4</w:t>
            </w:r>
            <w:r w:rsidRPr="004B07C8">
              <w:rPr>
                <w:rFonts w:ascii="Angsana New" w:hAnsi="Angsana New"/>
                <w:color w:val="000000"/>
                <w:sz w:val="28"/>
                <w:szCs w:val="28"/>
                <w:cs/>
                <w:lang w:val="en-US"/>
              </w:rPr>
              <w:t>)</w:t>
            </w:r>
          </w:p>
        </w:tc>
        <w:tc>
          <w:tcPr>
            <w:tcW w:w="1701" w:type="dxa"/>
          </w:tcPr>
          <w:p w14:paraId="2655EB5A" w14:textId="27517444" w:rsidR="0024603C" w:rsidRPr="004B07C8" w:rsidRDefault="0024603C" w:rsidP="0024603C">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(677,679)</w:t>
            </w:r>
          </w:p>
        </w:tc>
      </w:tr>
    </w:tbl>
    <w:p w14:paraId="4AA313C5" w14:textId="6E25F852" w:rsidR="00085CFB" w:rsidRPr="004B07C8" w:rsidRDefault="00D60E71"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Basic earnings per share</w:t>
      </w:r>
    </w:p>
    <w:p w14:paraId="43E97546" w14:textId="096E721E" w:rsidR="00085CFB" w:rsidRPr="004B07C8" w:rsidRDefault="00740DB1" w:rsidP="00764B13">
      <w:pPr>
        <w:spacing w:after="120" w:line="240" w:lineRule="atLeast"/>
        <w:ind w:left="360"/>
        <w:jc w:val="thaiDistribute"/>
        <w:rPr>
          <w:rFonts w:ascii="Angsana New" w:hAnsi="Angsana New"/>
          <w:sz w:val="28"/>
          <w:szCs w:val="28"/>
        </w:rPr>
      </w:pPr>
      <w:r w:rsidRPr="004B07C8">
        <w:rPr>
          <w:rFonts w:ascii="Angsana New" w:hAnsi="Angsana New"/>
          <w:sz w:val="28"/>
          <w:szCs w:val="28"/>
        </w:rPr>
        <w:t xml:space="preserve">Basic earnings per share were calculated by dividing net profit for the </w:t>
      </w:r>
      <w:r w:rsidR="008C7087">
        <w:rPr>
          <w:rFonts w:ascii="Angsana New" w:hAnsi="Angsana New"/>
          <w:sz w:val="28"/>
          <w:szCs w:val="28"/>
        </w:rPr>
        <w:t xml:space="preserve">3-month </w:t>
      </w:r>
      <w:r w:rsidRPr="004B07C8">
        <w:rPr>
          <w:rFonts w:ascii="Angsana New" w:hAnsi="Angsana New"/>
          <w:sz w:val="28"/>
          <w:szCs w:val="28"/>
        </w:rPr>
        <w:t>period with number of the weighted average common shares that issued and paid-up.</w:t>
      </w:r>
    </w:p>
    <w:p w14:paraId="43D121D3" w14:textId="2A2F52D3" w:rsidR="00085CFB" w:rsidRPr="004B07C8" w:rsidRDefault="00F66B4C" w:rsidP="00764B13">
      <w:pPr>
        <w:spacing w:after="120" w:line="240" w:lineRule="atLeast"/>
        <w:ind w:left="360"/>
        <w:jc w:val="thaiDistribute"/>
        <w:rPr>
          <w:rFonts w:ascii="Angsana New" w:hAnsi="Angsana New"/>
          <w:sz w:val="28"/>
          <w:szCs w:val="28"/>
          <w:lang w:val="en-US"/>
        </w:rPr>
      </w:pPr>
      <w:r w:rsidRPr="004B07C8">
        <w:rPr>
          <w:rFonts w:ascii="Angsana New" w:hAnsi="Angsana New"/>
          <w:sz w:val="28"/>
          <w:szCs w:val="28"/>
        </w:rPr>
        <w:t xml:space="preserve">Basic earnings per share for the </w:t>
      </w:r>
      <w:r w:rsidRPr="004B07C8">
        <w:rPr>
          <w:rFonts w:ascii="Angsana New" w:hAnsi="Angsana New"/>
          <w:sz w:val="28"/>
          <w:szCs w:val="28"/>
          <w:cs/>
        </w:rPr>
        <w:t>3-</w:t>
      </w:r>
      <w:r w:rsidRPr="004B07C8">
        <w:rPr>
          <w:rFonts w:ascii="Angsana New" w:hAnsi="Angsana New"/>
          <w:sz w:val="28"/>
          <w:szCs w:val="28"/>
        </w:rPr>
        <w:t xml:space="preserve">month periods ended March </w:t>
      </w:r>
      <w:r w:rsidRPr="004B07C8">
        <w:rPr>
          <w:rFonts w:ascii="Angsana New" w:hAnsi="Angsana New"/>
          <w:sz w:val="28"/>
          <w:szCs w:val="28"/>
          <w:cs/>
        </w:rPr>
        <w:t>31</w:t>
      </w:r>
      <w:r w:rsidRPr="004B07C8">
        <w:rPr>
          <w:rFonts w:ascii="Angsana New" w:hAnsi="Angsana New"/>
          <w:sz w:val="28"/>
          <w:szCs w:val="28"/>
        </w:rPr>
        <w:t xml:space="preserve">, </w:t>
      </w:r>
      <w:r w:rsidRPr="004B07C8">
        <w:rPr>
          <w:rFonts w:ascii="Angsana New" w:hAnsi="Angsana New"/>
          <w:sz w:val="28"/>
          <w:szCs w:val="28"/>
          <w:cs/>
        </w:rPr>
        <w:t>202</w:t>
      </w:r>
      <w:r w:rsidRPr="004B07C8">
        <w:rPr>
          <w:rFonts w:ascii="Angsana New" w:hAnsi="Angsana New" w:hint="cs"/>
          <w:sz w:val="28"/>
          <w:szCs w:val="28"/>
          <w:cs/>
        </w:rPr>
        <w:t>6</w:t>
      </w:r>
      <w:r w:rsidRPr="004B07C8">
        <w:rPr>
          <w:rFonts w:ascii="Angsana New" w:hAnsi="Angsana New"/>
          <w:sz w:val="28"/>
          <w:szCs w:val="28"/>
          <w:cs/>
        </w:rPr>
        <w:t xml:space="preserve"> </w:t>
      </w:r>
      <w:r w:rsidRPr="004B07C8">
        <w:rPr>
          <w:rFonts w:ascii="Angsana New" w:hAnsi="Angsana New"/>
          <w:sz w:val="28"/>
          <w:szCs w:val="28"/>
        </w:rPr>
        <w:t xml:space="preserve">and </w:t>
      </w:r>
      <w:r w:rsidRPr="004B07C8">
        <w:rPr>
          <w:rFonts w:ascii="Angsana New" w:hAnsi="Angsana New"/>
          <w:sz w:val="28"/>
          <w:szCs w:val="28"/>
          <w:cs/>
        </w:rPr>
        <w:t>202</w:t>
      </w:r>
      <w:r w:rsidRPr="004B07C8">
        <w:rPr>
          <w:rFonts w:ascii="Angsana New" w:hAnsi="Angsana New" w:hint="cs"/>
          <w:sz w:val="28"/>
          <w:szCs w:val="28"/>
          <w:cs/>
        </w:rPr>
        <w:t>5</w:t>
      </w:r>
    </w:p>
    <w:tbl>
      <w:tblPr>
        <w:tblW w:w="9884" w:type="dxa"/>
        <w:tblInd w:w="288" w:type="dxa"/>
        <w:tblLayout w:type="fixed"/>
        <w:tblLook w:val="0000" w:firstRow="0" w:lastRow="0" w:firstColumn="0" w:lastColumn="0" w:noHBand="0" w:noVBand="0"/>
      </w:tblPr>
      <w:tblGrid>
        <w:gridCol w:w="3420"/>
        <w:gridCol w:w="1531"/>
        <w:gridCol w:w="1701"/>
        <w:gridCol w:w="1531"/>
        <w:gridCol w:w="1701"/>
      </w:tblGrid>
      <w:tr w:rsidR="0024603C" w:rsidRPr="004B07C8" w14:paraId="58BEC664" w14:textId="77777777" w:rsidTr="00764B13">
        <w:tc>
          <w:tcPr>
            <w:tcW w:w="3420" w:type="dxa"/>
          </w:tcPr>
          <w:p w14:paraId="4583348E" w14:textId="77777777" w:rsidR="0024603C" w:rsidRPr="004B07C8" w:rsidRDefault="0024603C" w:rsidP="0024603C">
            <w:pPr>
              <w:spacing w:line="360" w:lineRule="exact"/>
              <w:ind w:right="36"/>
              <w:rPr>
                <w:rFonts w:ascii="Angsana New" w:hAnsi="Angsana New"/>
                <w:color w:val="000000"/>
                <w:sz w:val="28"/>
                <w:szCs w:val="28"/>
              </w:rPr>
            </w:pPr>
            <w:bookmarkStart w:id="12" w:name="_Hlk146546324"/>
          </w:p>
        </w:tc>
        <w:tc>
          <w:tcPr>
            <w:tcW w:w="1531" w:type="dxa"/>
          </w:tcPr>
          <w:p w14:paraId="6A472ECE" w14:textId="77777777" w:rsidR="0024603C" w:rsidRPr="004B07C8" w:rsidRDefault="0024603C" w:rsidP="0024603C">
            <w:pPr>
              <w:spacing w:line="360" w:lineRule="exact"/>
              <w:ind w:right="25"/>
              <w:rPr>
                <w:rFonts w:ascii="Angsana New" w:hAnsi="Angsana New"/>
                <w:color w:val="000000"/>
                <w:sz w:val="28"/>
                <w:szCs w:val="28"/>
              </w:rPr>
            </w:pPr>
          </w:p>
        </w:tc>
        <w:tc>
          <w:tcPr>
            <w:tcW w:w="1701" w:type="dxa"/>
          </w:tcPr>
          <w:p w14:paraId="5B3757E7" w14:textId="77777777" w:rsidR="0024603C" w:rsidRPr="004B07C8" w:rsidRDefault="0024603C" w:rsidP="0024603C">
            <w:pPr>
              <w:spacing w:line="360" w:lineRule="exact"/>
              <w:ind w:right="25"/>
              <w:jc w:val="right"/>
              <w:rPr>
                <w:rFonts w:ascii="Angsana New" w:hAnsi="Angsana New"/>
                <w:color w:val="000000"/>
                <w:sz w:val="28"/>
                <w:szCs w:val="28"/>
              </w:rPr>
            </w:pPr>
          </w:p>
        </w:tc>
        <w:tc>
          <w:tcPr>
            <w:tcW w:w="3232" w:type="dxa"/>
            <w:gridSpan w:val="2"/>
          </w:tcPr>
          <w:p w14:paraId="4BD22ABF" w14:textId="48391926" w:rsidR="0024603C" w:rsidRPr="004B07C8" w:rsidRDefault="0024603C" w:rsidP="0024603C">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24603C" w:rsidRPr="004B07C8" w14:paraId="08609E50" w14:textId="77777777" w:rsidTr="00764B13">
        <w:tc>
          <w:tcPr>
            <w:tcW w:w="3420" w:type="dxa"/>
          </w:tcPr>
          <w:p w14:paraId="39CB797F" w14:textId="77777777" w:rsidR="0024603C" w:rsidRPr="004B07C8" w:rsidRDefault="0024603C" w:rsidP="0024603C">
            <w:pPr>
              <w:spacing w:line="360" w:lineRule="exact"/>
              <w:ind w:left="-18" w:right="36"/>
              <w:jc w:val="center"/>
              <w:rPr>
                <w:rFonts w:ascii="Angsana New" w:hAnsi="Angsana New"/>
                <w:color w:val="000000"/>
                <w:sz w:val="28"/>
                <w:szCs w:val="28"/>
              </w:rPr>
            </w:pPr>
          </w:p>
        </w:tc>
        <w:tc>
          <w:tcPr>
            <w:tcW w:w="3232" w:type="dxa"/>
            <w:gridSpan w:val="2"/>
          </w:tcPr>
          <w:p w14:paraId="06D98B46" w14:textId="372C3054" w:rsidR="0024603C" w:rsidRPr="004B07C8" w:rsidRDefault="0024603C" w:rsidP="00E10705">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44FBBBCE" w14:textId="7734619A" w:rsidR="0024603C" w:rsidRPr="004B07C8" w:rsidRDefault="0024603C" w:rsidP="00E10705">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C35086" w:rsidRPr="004B07C8" w14:paraId="4FBEF485" w14:textId="77777777" w:rsidTr="00764B13">
        <w:tc>
          <w:tcPr>
            <w:tcW w:w="3420" w:type="dxa"/>
          </w:tcPr>
          <w:p w14:paraId="6EC847EC" w14:textId="77777777" w:rsidR="00C35086" w:rsidRPr="004B07C8" w:rsidRDefault="00C35086" w:rsidP="00C35086">
            <w:pPr>
              <w:spacing w:line="360" w:lineRule="exact"/>
              <w:ind w:right="36"/>
              <w:rPr>
                <w:rFonts w:ascii="Angsana New" w:hAnsi="Angsana New"/>
                <w:color w:val="000000"/>
                <w:sz w:val="28"/>
                <w:szCs w:val="28"/>
                <w:cs/>
              </w:rPr>
            </w:pPr>
          </w:p>
        </w:tc>
        <w:tc>
          <w:tcPr>
            <w:tcW w:w="1531" w:type="dxa"/>
          </w:tcPr>
          <w:p w14:paraId="025912B5" w14:textId="7666FF2A" w:rsidR="00C35086" w:rsidRPr="004B07C8" w:rsidRDefault="00C35086" w:rsidP="00C35086">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5902BDC9" w14:textId="0D8833DF" w:rsidR="00C35086" w:rsidRPr="004B07C8" w:rsidRDefault="00C35086" w:rsidP="00C35086">
            <w:pPr>
              <w:pStyle w:val="1"/>
              <w:pBdr>
                <w:bottom w:val="single" w:sz="4" w:space="1" w:color="auto"/>
              </w:pBdr>
              <w:spacing w:line="360" w:lineRule="exact"/>
              <w:jc w:val="center"/>
              <w:rPr>
                <w:sz w:val="28"/>
                <w:szCs w:val="28"/>
              </w:rPr>
            </w:pPr>
            <w:r w:rsidRPr="004B07C8">
              <w:rPr>
                <w:color w:val="000000"/>
                <w:sz w:val="28"/>
                <w:szCs w:val="28"/>
              </w:rPr>
              <w:t>March 31, 202</w:t>
            </w:r>
            <w:r w:rsidRPr="004B07C8">
              <w:rPr>
                <w:rFonts w:hint="cs"/>
                <w:color w:val="000000"/>
                <w:sz w:val="28"/>
                <w:szCs w:val="28"/>
                <w:cs/>
              </w:rPr>
              <w:t>5</w:t>
            </w:r>
          </w:p>
        </w:tc>
        <w:tc>
          <w:tcPr>
            <w:tcW w:w="1531" w:type="dxa"/>
          </w:tcPr>
          <w:p w14:paraId="69D37536" w14:textId="040BC814" w:rsidR="00C35086" w:rsidRPr="004B07C8" w:rsidRDefault="00C35086" w:rsidP="00C35086">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0DDC1930" w14:textId="0F920B13" w:rsidR="00C35086" w:rsidRPr="004B07C8" w:rsidRDefault="00C35086" w:rsidP="00C35086">
            <w:pPr>
              <w:pStyle w:val="1"/>
              <w:pBdr>
                <w:bottom w:val="single" w:sz="4" w:space="1" w:color="auto"/>
              </w:pBdr>
              <w:spacing w:line="360" w:lineRule="exact"/>
              <w:jc w:val="center"/>
              <w:rPr>
                <w:color w:val="000000"/>
                <w:sz w:val="28"/>
                <w:szCs w:val="28"/>
              </w:rPr>
            </w:pPr>
            <w:r w:rsidRPr="004B07C8">
              <w:rPr>
                <w:color w:val="000000"/>
                <w:sz w:val="28"/>
                <w:szCs w:val="28"/>
              </w:rPr>
              <w:t>March 31, 202</w:t>
            </w:r>
            <w:r w:rsidRPr="004B07C8">
              <w:rPr>
                <w:rFonts w:hint="cs"/>
                <w:color w:val="000000"/>
                <w:sz w:val="28"/>
                <w:szCs w:val="28"/>
                <w:cs/>
              </w:rPr>
              <w:t>5</w:t>
            </w:r>
          </w:p>
        </w:tc>
      </w:tr>
      <w:tr w:rsidR="001560BC" w:rsidRPr="004B07C8" w14:paraId="76F8CCC3" w14:textId="77777777" w:rsidTr="00764B13">
        <w:trPr>
          <w:trHeight w:val="203"/>
        </w:trPr>
        <w:tc>
          <w:tcPr>
            <w:tcW w:w="3420" w:type="dxa"/>
            <w:vAlign w:val="center"/>
          </w:tcPr>
          <w:p w14:paraId="6BB760FD" w14:textId="5366F019" w:rsidR="001560BC" w:rsidRPr="004B07C8" w:rsidRDefault="001560BC" w:rsidP="002B75EF">
            <w:pPr>
              <w:spacing w:line="240" w:lineRule="auto"/>
              <w:ind w:right="-36"/>
              <w:rPr>
                <w:rFonts w:ascii="Angsana New" w:hAnsi="Angsana New"/>
                <w:color w:val="000000"/>
                <w:sz w:val="14"/>
                <w:szCs w:val="14"/>
                <w:cs/>
              </w:rPr>
            </w:pPr>
          </w:p>
        </w:tc>
        <w:tc>
          <w:tcPr>
            <w:tcW w:w="1531" w:type="dxa"/>
          </w:tcPr>
          <w:p w14:paraId="56D1CA1D" w14:textId="6D4ECA46" w:rsidR="001560BC" w:rsidRPr="004B07C8" w:rsidRDefault="001560BC" w:rsidP="002B75EF">
            <w:pPr>
              <w:spacing w:line="240" w:lineRule="auto"/>
              <w:ind w:right="-45"/>
              <w:jc w:val="right"/>
              <w:rPr>
                <w:rFonts w:ascii="Angsana New" w:hAnsi="Angsana New"/>
                <w:color w:val="000000"/>
                <w:sz w:val="14"/>
                <w:szCs w:val="14"/>
                <w:cs/>
                <w:lang w:val="en-US"/>
              </w:rPr>
            </w:pPr>
          </w:p>
        </w:tc>
        <w:tc>
          <w:tcPr>
            <w:tcW w:w="1701" w:type="dxa"/>
          </w:tcPr>
          <w:p w14:paraId="7FA9585C" w14:textId="51F634A7" w:rsidR="001560BC" w:rsidRPr="004B07C8" w:rsidRDefault="001560BC" w:rsidP="002B75EF">
            <w:pPr>
              <w:spacing w:line="240" w:lineRule="auto"/>
              <w:ind w:right="-45"/>
              <w:jc w:val="right"/>
              <w:rPr>
                <w:rFonts w:ascii="Angsana New" w:hAnsi="Angsana New"/>
                <w:color w:val="000000"/>
                <w:sz w:val="14"/>
                <w:szCs w:val="14"/>
                <w:lang w:val="en-US"/>
              </w:rPr>
            </w:pPr>
          </w:p>
        </w:tc>
        <w:tc>
          <w:tcPr>
            <w:tcW w:w="1531" w:type="dxa"/>
          </w:tcPr>
          <w:p w14:paraId="42D63F12" w14:textId="4E0286B2" w:rsidR="001560BC" w:rsidRPr="004B07C8" w:rsidRDefault="001560BC" w:rsidP="002B75EF">
            <w:pPr>
              <w:spacing w:line="240" w:lineRule="auto"/>
              <w:ind w:right="-45"/>
              <w:jc w:val="right"/>
              <w:rPr>
                <w:rFonts w:ascii="Angsana New" w:hAnsi="Angsana New"/>
                <w:color w:val="000000"/>
                <w:sz w:val="14"/>
                <w:szCs w:val="14"/>
                <w:lang w:val="en-US"/>
              </w:rPr>
            </w:pPr>
          </w:p>
        </w:tc>
        <w:tc>
          <w:tcPr>
            <w:tcW w:w="1701" w:type="dxa"/>
          </w:tcPr>
          <w:p w14:paraId="6543D96B" w14:textId="0801F437" w:rsidR="001560BC" w:rsidRPr="004B07C8" w:rsidRDefault="001560BC" w:rsidP="002B75EF">
            <w:pPr>
              <w:spacing w:line="240" w:lineRule="auto"/>
              <w:ind w:right="-45"/>
              <w:jc w:val="right"/>
              <w:rPr>
                <w:rFonts w:ascii="Angsana New" w:hAnsi="Angsana New"/>
                <w:color w:val="000000"/>
                <w:sz w:val="14"/>
                <w:szCs w:val="14"/>
                <w:lang w:val="en-US"/>
              </w:rPr>
            </w:pPr>
          </w:p>
        </w:tc>
      </w:tr>
      <w:tr w:rsidR="0087355B" w:rsidRPr="004B07C8" w14:paraId="45451B5D" w14:textId="77777777" w:rsidTr="00764B13">
        <w:trPr>
          <w:trHeight w:val="203"/>
        </w:trPr>
        <w:tc>
          <w:tcPr>
            <w:tcW w:w="3420" w:type="dxa"/>
            <w:vAlign w:val="center"/>
          </w:tcPr>
          <w:p w14:paraId="59660C6D" w14:textId="77777777" w:rsidR="0087355B" w:rsidRPr="004B07C8" w:rsidRDefault="0087355B" w:rsidP="0087355B">
            <w:pPr>
              <w:spacing w:line="360" w:lineRule="exact"/>
              <w:ind w:right="-36"/>
              <w:rPr>
                <w:rFonts w:ascii="Angsana New" w:hAnsi="Angsana New"/>
                <w:color w:val="000000"/>
                <w:sz w:val="28"/>
                <w:szCs w:val="28"/>
              </w:rPr>
            </w:pPr>
            <w:r w:rsidRPr="004B07C8">
              <w:rPr>
                <w:rFonts w:ascii="Angsana New" w:hAnsi="Angsana New"/>
                <w:color w:val="000000"/>
                <w:sz w:val="28"/>
                <w:szCs w:val="28"/>
              </w:rPr>
              <w:t xml:space="preserve">Profit attributable to ordinary shareholders </w:t>
            </w:r>
          </w:p>
          <w:p w14:paraId="1E5B8C9D" w14:textId="3AF78D4F" w:rsidR="0087355B" w:rsidRPr="004B07C8" w:rsidRDefault="0087355B" w:rsidP="0087355B">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   for the period (Baht)</w:t>
            </w:r>
          </w:p>
        </w:tc>
        <w:tc>
          <w:tcPr>
            <w:tcW w:w="1531" w:type="dxa"/>
          </w:tcPr>
          <w:p w14:paraId="5763859E" w14:textId="77777777" w:rsidR="0087355B" w:rsidRPr="004B07C8" w:rsidRDefault="0087355B" w:rsidP="0087355B">
            <w:pPr>
              <w:spacing w:line="400" w:lineRule="exact"/>
              <w:ind w:right="-45"/>
              <w:jc w:val="right"/>
              <w:rPr>
                <w:rFonts w:ascii="Angsana New" w:hAnsi="Angsana New"/>
                <w:color w:val="000000"/>
                <w:sz w:val="28"/>
                <w:szCs w:val="28"/>
                <w:lang w:val="en-US"/>
              </w:rPr>
            </w:pPr>
          </w:p>
          <w:p w14:paraId="392E13D0" w14:textId="4FEABFE8" w:rsidR="0087355B" w:rsidRPr="004B07C8" w:rsidRDefault="0087355B" w:rsidP="0087355B">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1,869,21</w:t>
            </w:r>
            <w:r w:rsidR="00766E03" w:rsidRPr="004B07C8">
              <w:rPr>
                <w:rFonts w:ascii="Angsana New" w:hAnsi="Angsana New"/>
                <w:color w:val="000000"/>
                <w:sz w:val="28"/>
                <w:szCs w:val="28"/>
                <w:lang w:val="en-US"/>
              </w:rPr>
              <w:t>1</w:t>
            </w:r>
          </w:p>
        </w:tc>
        <w:tc>
          <w:tcPr>
            <w:tcW w:w="1701" w:type="dxa"/>
          </w:tcPr>
          <w:p w14:paraId="38234685" w14:textId="77777777" w:rsidR="0087355B" w:rsidRPr="004B07C8" w:rsidRDefault="0087355B" w:rsidP="0087355B">
            <w:pPr>
              <w:spacing w:line="400" w:lineRule="exact"/>
              <w:ind w:right="-45"/>
              <w:jc w:val="right"/>
              <w:rPr>
                <w:rFonts w:ascii="Angsana New" w:hAnsi="Angsana New"/>
                <w:color w:val="000000"/>
                <w:sz w:val="28"/>
                <w:szCs w:val="28"/>
                <w:lang w:val="en-US"/>
              </w:rPr>
            </w:pPr>
          </w:p>
          <w:p w14:paraId="37BAF5EB" w14:textId="461C679A" w:rsidR="0087355B" w:rsidRPr="004B07C8" w:rsidRDefault="0087355B" w:rsidP="0087355B">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20,195,</w:t>
            </w:r>
            <w:r w:rsidR="00766E03" w:rsidRPr="004B07C8">
              <w:rPr>
                <w:rFonts w:ascii="Angsana New" w:hAnsi="Angsana New"/>
                <w:color w:val="000000"/>
                <w:sz w:val="28"/>
                <w:szCs w:val="28"/>
                <w:lang w:val="en-US"/>
              </w:rPr>
              <w:t>578</w:t>
            </w:r>
          </w:p>
        </w:tc>
        <w:tc>
          <w:tcPr>
            <w:tcW w:w="1531" w:type="dxa"/>
          </w:tcPr>
          <w:p w14:paraId="28345A6F" w14:textId="77777777" w:rsidR="0087355B" w:rsidRPr="004B07C8" w:rsidRDefault="0087355B" w:rsidP="0087355B">
            <w:pPr>
              <w:spacing w:line="400" w:lineRule="exact"/>
              <w:ind w:right="-45"/>
              <w:jc w:val="right"/>
              <w:rPr>
                <w:rFonts w:ascii="Angsana New" w:hAnsi="Angsana New"/>
                <w:color w:val="000000"/>
                <w:sz w:val="28"/>
                <w:szCs w:val="28"/>
                <w:lang w:val="en-US"/>
              </w:rPr>
            </w:pPr>
          </w:p>
          <w:p w14:paraId="1A790CAB" w14:textId="3C551C88" w:rsidR="0087355B" w:rsidRPr="004B07C8" w:rsidRDefault="0087355B" w:rsidP="0087355B">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3,498,272</w:t>
            </w:r>
          </w:p>
        </w:tc>
        <w:tc>
          <w:tcPr>
            <w:tcW w:w="1701" w:type="dxa"/>
          </w:tcPr>
          <w:p w14:paraId="312B6509" w14:textId="77777777" w:rsidR="0087355B" w:rsidRPr="004B07C8" w:rsidRDefault="0087355B" w:rsidP="0087355B">
            <w:pPr>
              <w:spacing w:line="400" w:lineRule="exact"/>
              <w:ind w:right="-45"/>
              <w:jc w:val="right"/>
              <w:rPr>
                <w:rFonts w:ascii="Angsana New" w:hAnsi="Angsana New"/>
                <w:color w:val="000000"/>
                <w:sz w:val="28"/>
                <w:szCs w:val="28"/>
                <w:lang w:val="en-US"/>
              </w:rPr>
            </w:pPr>
          </w:p>
          <w:p w14:paraId="30E7BCDC" w14:textId="7B7E23AC" w:rsidR="0087355B" w:rsidRPr="004B07C8" w:rsidRDefault="0087355B" w:rsidP="0087355B">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2,703,969</w:t>
            </w:r>
          </w:p>
        </w:tc>
      </w:tr>
      <w:tr w:rsidR="00BE43D7" w:rsidRPr="004B07C8" w14:paraId="52BFFD4C" w14:textId="77777777" w:rsidTr="00764B13">
        <w:trPr>
          <w:trHeight w:val="203"/>
        </w:trPr>
        <w:tc>
          <w:tcPr>
            <w:tcW w:w="3420" w:type="dxa"/>
            <w:vAlign w:val="center"/>
          </w:tcPr>
          <w:p w14:paraId="249C15EB" w14:textId="77777777" w:rsidR="00BE43D7" w:rsidRPr="004B07C8" w:rsidRDefault="00BE43D7" w:rsidP="00BE43D7">
            <w:pPr>
              <w:spacing w:line="400" w:lineRule="exact"/>
              <w:ind w:left="166" w:right="-45" w:hanging="180"/>
              <w:jc w:val="thaiDistribute"/>
              <w:rPr>
                <w:rFonts w:ascii="Angsana New" w:hAnsi="Angsana New"/>
                <w:color w:val="000000"/>
                <w:sz w:val="28"/>
                <w:szCs w:val="28"/>
              </w:rPr>
            </w:pPr>
            <w:r w:rsidRPr="004B07C8">
              <w:rPr>
                <w:rFonts w:ascii="Angsana New" w:hAnsi="Angsana New"/>
                <w:color w:val="000000"/>
                <w:sz w:val="28"/>
                <w:szCs w:val="28"/>
              </w:rPr>
              <w:t xml:space="preserve">Weighted average number </w:t>
            </w:r>
          </w:p>
          <w:p w14:paraId="695ED2CA" w14:textId="130190A5" w:rsidR="00BE43D7" w:rsidRPr="004B07C8" w:rsidRDefault="00BE43D7" w:rsidP="00BE43D7">
            <w:pPr>
              <w:spacing w:line="400" w:lineRule="exact"/>
              <w:ind w:left="166" w:right="-45" w:hanging="180"/>
              <w:jc w:val="thaiDistribute"/>
              <w:rPr>
                <w:rFonts w:ascii="Angsana New" w:hAnsi="Angsana New"/>
                <w:color w:val="000000"/>
                <w:sz w:val="28"/>
                <w:szCs w:val="28"/>
                <w:cs/>
              </w:rPr>
            </w:pPr>
            <w:r w:rsidRPr="004B07C8">
              <w:rPr>
                <w:rFonts w:ascii="Angsana New" w:hAnsi="Angsana New"/>
                <w:color w:val="000000"/>
                <w:sz w:val="28"/>
                <w:szCs w:val="28"/>
              </w:rPr>
              <w:t xml:space="preserve">   of ordinary shares (shares)</w:t>
            </w:r>
          </w:p>
        </w:tc>
        <w:tc>
          <w:tcPr>
            <w:tcW w:w="1531" w:type="dxa"/>
          </w:tcPr>
          <w:p w14:paraId="3D34412D" w14:textId="77777777"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lang w:val="en-US"/>
              </w:rPr>
            </w:pPr>
          </w:p>
          <w:p w14:paraId="4F42FD59" w14:textId="3CA9126A"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560,000,000</w:t>
            </w:r>
          </w:p>
        </w:tc>
        <w:tc>
          <w:tcPr>
            <w:tcW w:w="1701" w:type="dxa"/>
          </w:tcPr>
          <w:p w14:paraId="7C3BF34B" w14:textId="77777777"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lang w:val="en-US"/>
              </w:rPr>
            </w:pPr>
          </w:p>
          <w:p w14:paraId="149A9AF7" w14:textId="18B53EEE"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400,000,000</w:t>
            </w:r>
          </w:p>
        </w:tc>
        <w:tc>
          <w:tcPr>
            <w:tcW w:w="1531" w:type="dxa"/>
          </w:tcPr>
          <w:p w14:paraId="26957FF9" w14:textId="77777777"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lang w:val="en-US"/>
              </w:rPr>
            </w:pPr>
          </w:p>
          <w:p w14:paraId="49FE9FD2" w14:textId="22F1855A"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560,000,000</w:t>
            </w:r>
          </w:p>
        </w:tc>
        <w:tc>
          <w:tcPr>
            <w:tcW w:w="1701" w:type="dxa"/>
          </w:tcPr>
          <w:p w14:paraId="5901D62B" w14:textId="77777777"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lang w:val="en-US"/>
              </w:rPr>
            </w:pPr>
          </w:p>
          <w:p w14:paraId="436347A2" w14:textId="505B48BA" w:rsidR="00BE43D7" w:rsidRPr="004B07C8" w:rsidRDefault="00BE43D7" w:rsidP="00BE43D7">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400,000,000</w:t>
            </w:r>
          </w:p>
        </w:tc>
      </w:tr>
      <w:tr w:rsidR="00C46508" w:rsidRPr="004B07C8" w14:paraId="53995CDB" w14:textId="77777777" w:rsidTr="00764B13">
        <w:trPr>
          <w:trHeight w:val="203"/>
        </w:trPr>
        <w:tc>
          <w:tcPr>
            <w:tcW w:w="3420" w:type="dxa"/>
            <w:vAlign w:val="center"/>
          </w:tcPr>
          <w:p w14:paraId="2A653895" w14:textId="14E2B18A" w:rsidR="00C46508" w:rsidRPr="004B07C8" w:rsidRDefault="00C46508" w:rsidP="00C46508">
            <w:pPr>
              <w:spacing w:line="360" w:lineRule="exact"/>
              <w:ind w:right="-36"/>
              <w:rPr>
                <w:rFonts w:ascii="Angsana New" w:hAnsi="Angsana New"/>
                <w:color w:val="000000"/>
                <w:sz w:val="28"/>
                <w:szCs w:val="28"/>
                <w:cs/>
              </w:rPr>
            </w:pPr>
            <w:r w:rsidRPr="004B07C8">
              <w:rPr>
                <w:rFonts w:ascii="Angsana New" w:hAnsi="Angsana New"/>
                <w:color w:val="000000"/>
                <w:sz w:val="28"/>
                <w:szCs w:val="28"/>
              </w:rPr>
              <w:t>Basic earnings per share (Baht per share)</w:t>
            </w:r>
          </w:p>
        </w:tc>
        <w:tc>
          <w:tcPr>
            <w:tcW w:w="1531" w:type="dxa"/>
          </w:tcPr>
          <w:p w14:paraId="631DA4EA" w14:textId="2E988B20" w:rsidR="00C46508" w:rsidRPr="004B07C8" w:rsidRDefault="00C46508" w:rsidP="00C46508">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0.003</w:t>
            </w:r>
          </w:p>
        </w:tc>
        <w:tc>
          <w:tcPr>
            <w:tcW w:w="1701" w:type="dxa"/>
          </w:tcPr>
          <w:p w14:paraId="0C8E0AC3" w14:textId="2D1E11E2" w:rsidR="00C46508" w:rsidRPr="004B07C8" w:rsidRDefault="00C46508" w:rsidP="00C46508">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0.050</w:t>
            </w:r>
          </w:p>
        </w:tc>
        <w:tc>
          <w:tcPr>
            <w:tcW w:w="1531" w:type="dxa"/>
          </w:tcPr>
          <w:p w14:paraId="2B180092" w14:textId="75A0DAF9" w:rsidR="00C46508" w:rsidRPr="004B07C8" w:rsidRDefault="00C46508" w:rsidP="00C46508">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0.006</w:t>
            </w:r>
          </w:p>
        </w:tc>
        <w:tc>
          <w:tcPr>
            <w:tcW w:w="1701" w:type="dxa"/>
          </w:tcPr>
          <w:p w14:paraId="2B0400A4" w14:textId="3CB7AD0B" w:rsidR="00C46508" w:rsidRPr="004B07C8" w:rsidRDefault="00C46508" w:rsidP="00C46508">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0.00</w:t>
            </w:r>
            <w:r w:rsidR="005A4789">
              <w:rPr>
                <w:rFonts w:ascii="Angsana New" w:hAnsi="Angsana New"/>
                <w:color w:val="000000"/>
                <w:sz w:val="28"/>
                <w:szCs w:val="28"/>
                <w:lang w:val="en-US"/>
              </w:rPr>
              <w:t>7</w:t>
            </w:r>
          </w:p>
        </w:tc>
      </w:tr>
      <w:bookmarkEnd w:id="12"/>
    </w:tbl>
    <w:p w14:paraId="3CF1235B" w14:textId="77777777" w:rsidR="00EE2680" w:rsidRPr="004B07C8" w:rsidRDefault="00EE2680" w:rsidP="00EE2680">
      <w:pPr>
        <w:spacing w:line="240" w:lineRule="atLeast"/>
        <w:ind w:left="518"/>
        <w:jc w:val="thaiDistribute"/>
        <w:rPr>
          <w:rFonts w:ascii="Angsana New" w:hAnsi="Angsana New"/>
          <w:sz w:val="28"/>
          <w:szCs w:val="28"/>
        </w:rPr>
      </w:pPr>
    </w:p>
    <w:p w14:paraId="284961F1" w14:textId="65D32E99" w:rsidR="00A8454F" w:rsidRPr="004B07C8" w:rsidRDefault="001E6E8C" w:rsidP="00764B13">
      <w:pPr>
        <w:numPr>
          <w:ilvl w:val="0"/>
          <w:numId w:val="8"/>
        </w:numPr>
        <w:tabs>
          <w:tab w:val="decimal" w:pos="7920"/>
        </w:tabs>
        <w:spacing w:before="240" w:line="240" w:lineRule="atLeast"/>
        <w:ind w:left="360"/>
        <w:jc w:val="both"/>
        <w:rPr>
          <w:rFonts w:ascii="Angsana New" w:hAnsi="Angsana New"/>
          <w:b/>
          <w:bCs/>
          <w:sz w:val="28"/>
          <w:szCs w:val="28"/>
          <w:cs/>
        </w:rPr>
      </w:pPr>
      <w:r w:rsidRPr="004B07C8">
        <w:rPr>
          <w:rFonts w:ascii="Angsana New" w:hAnsi="Angsana New"/>
          <w:b/>
          <w:bCs/>
          <w:sz w:val="28"/>
          <w:szCs w:val="28"/>
        </w:rPr>
        <w:t>Financial information by segment</w:t>
      </w:r>
    </w:p>
    <w:p w14:paraId="284961F4" w14:textId="012E7280" w:rsidR="00E11652" w:rsidRPr="004B07C8" w:rsidRDefault="00320CD3" w:rsidP="00764B13">
      <w:pPr>
        <w:spacing w:after="120"/>
        <w:ind w:left="360"/>
        <w:jc w:val="thaiDistribute"/>
        <w:outlineLvl w:val="0"/>
        <w:rPr>
          <w:rFonts w:ascii="Angsana New" w:hAnsi="Angsana New"/>
          <w:sz w:val="28"/>
          <w:szCs w:val="28"/>
        </w:rPr>
      </w:pPr>
      <w:r w:rsidRPr="004B07C8">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and assess its performance to the Group’s operating segment.</w:t>
      </w:r>
    </w:p>
    <w:p w14:paraId="76D3DA43" w14:textId="734D63DC" w:rsidR="00CB2B23" w:rsidRPr="004B07C8" w:rsidRDefault="00600EEC" w:rsidP="00764B13">
      <w:pPr>
        <w:ind w:left="360"/>
        <w:jc w:val="thaiDistribute"/>
        <w:outlineLvl w:val="0"/>
        <w:rPr>
          <w:rFonts w:ascii="Angsana New" w:hAnsi="Angsana New"/>
          <w:sz w:val="28"/>
          <w:szCs w:val="28"/>
        </w:rPr>
      </w:pPr>
      <w:r w:rsidRPr="004B07C8">
        <w:rPr>
          <w:rFonts w:ascii="Angsana New" w:hAnsi="Angsana New"/>
          <w:sz w:val="28"/>
          <w:szCs w:val="28"/>
        </w:rPr>
        <w:t>The one main operating segment of the Group is to provide healthcare as private hospital and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709A8E2A" w14:textId="77777777" w:rsidR="00FB1E46" w:rsidRPr="004B07C8" w:rsidRDefault="00FB1E46" w:rsidP="00326F34">
      <w:pPr>
        <w:jc w:val="thaiDistribute"/>
        <w:outlineLvl w:val="0"/>
        <w:rPr>
          <w:rFonts w:ascii="Angsana New" w:hAnsi="Angsana New"/>
          <w:sz w:val="28"/>
          <w:szCs w:val="28"/>
        </w:rPr>
      </w:pPr>
    </w:p>
    <w:p w14:paraId="2AB61E80" w14:textId="77777777" w:rsidR="00B22332" w:rsidRPr="00BE794A" w:rsidRDefault="00B22332" w:rsidP="00326F34">
      <w:pPr>
        <w:jc w:val="thaiDistribute"/>
        <w:outlineLvl w:val="0"/>
        <w:rPr>
          <w:rFonts w:ascii="Angsana New" w:hAnsi="Angsana New"/>
          <w:sz w:val="28"/>
          <w:szCs w:val="28"/>
        </w:rPr>
      </w:pPr>
    </w:p>
    <w:p w14:paraId="7D27F18D" w14:textId="4B9E79D0" w:rsidR="001C0FC5" w:rsidRPr="004B07C8" w:rsidRDefault="00357297"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Commitments</w:t>
      </w:r>
    </w:p>
    <w:p w14:paraId="27158F64" w14:textId="25902BE6" w:rsidR="00A737AD" w:rsidRPr="004B07C8" w:rsidRDefault="00FC0FDC" w:rsidP="00BC7C90">
      <w:pPr>
        <w:pStyle w:val="ListParagraph"/>
        <w:numPr>
          <w:ilvl w:val="0"/>
          <w:numId w:val="18"/>
        </w:numPr>
        <w:spacing w:after="240"/>
        <w:ind w:left="426" w:hanging="426"/>
        <w:jc w:val="thaiDistribute"/>
        <w:rPr>
          <w:rFonts w:ascii="Angsana New" w:hAnsi="Angsana New"/>
          <w:sz w:val="28"/>
          <w:szCs w:val="28"/>
        </w:rPr>
      </w:pPr>
      <w:r w:rsidRPr="004B07C8">
        <w:rPr>
          <w:rFonts w:ascii="Angsana New" w:hAnsi="Angsana New"/>
          <w:sz w:val="28"/>
          <w:szCs w:val="28"/>
        </w:rPr>
        <w:t>Contractual Obligations</w:t>
      </w:r>
    </w:p>
    <w:p w14:paraId="2C24C3DB" w14:textId="06253991" w:rsidR="001C0FC5" w:rsidRPr="004B07C8" w:rsidRDefault="00860C9B" w:rsidP="00A737AD">
      <w:pPr>
        <w:pStyle w:val="ListParagraph"/>
        <w:spacing w:after="240"/>
        <w:ind w:left="426"/>
        <w:jc w:val="thaiDistribute"/>
        <w:rPr>
          <w:rFonts w:ascii="Angsana New" w:hAnsi="Angsana New"/>
          <w:sz w:val="28"/>
          <w:szCs w:val="28"/>
        </w:rPr>
      </w:pPr>
      <w:r w:rsidRPr="004B07C8">
        <w:rPr>
          <w:rFonts w:ascii="Angsana New" w:hAnsi="Angsana New"/>
          <w:sz w:val="28"/>
          <w:szCs w:val="28"/>
        </w:rPr>
        <w:t xml:space="preserve">The Group and the Company has entered into non-cancellable </w:t>
      </w:r>
      <w:r w:rsidR="00DA7A70" w:rsidRPr="004B07C8">
        <w:rPr>
          <w:rFonts w:ascii="Angsana New" w:hAnsi="Angsana New"/>
          <w:sz w:val="28"/>
          <w:szCs w:val="28"/>
        </w:rPr>
        <w:t>con</w:t>
      </w:r>
      <w:r w:rsidR="00B34000" w:rsidRPr="004B07C8">
        <w:rPr>
          <w:rFonts w:ascii="Angsana New" w:hAnsi="Angsana New"/>
          <w:sz w:val="28"/>
          <w:szCs w:val="28"/>
        </w:rPr>
        <w:t>tracts</w:t>
      </w:r>
      <w:r w:rsidRPr="004B07C8">
        <w:rPr>
          <w:rFonts w:ascii="Angsana New" w:hAnsi="Angsana New"/>
          <w:sz w:val="28"/>
          <w:szCs w:val="28"/>
        </w:rPr>
        <w:t xml:space="preserve"> which are short-term leases, leases of low-value assets and service agreements. As at </w:t>
      </w:r>
      <w:r w:rsidR="0075595B" w:rsidRPr="004B07C8">
        <w:rPr>
          <w:rFonts w:ascii="Angsana New" w:hAnsi="Angsana New"/>
          <w:sz w:val="28"/>
          <w:szCs w:val="28"/>
        </w:rPr>
        <w:t>March 31,</w:t>
      </w:r>
      <w:r w:rsidRPr="004B07C8">
        <w:rPr>
          <w:rFonts w:ascii="Angsana New" w:hAnsi="Angsana New"/>
          <w:sz w:val="28"/>
          <w:szCs w:val="28"/>
        </w:rPr>
        <w:t xml:space="preserve"> </w:t>
      </w:r>
      <w:r w:rsidRPr="004B07C8">
        <w:rPr>
          <w:rFonts w:ascii="Angsana New" w:hAnsi="Angsana New"/>
          <w:sz w:val="28"/>
          <w:szCs w:val="28"/>
          <w:cs/>
        </w:rPr>
        <w:t>202</w:t>
      </w:r>
      <w:r w:rsidR="0075595B"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December</w:t>
      </w:r>
      <w:r w:rsidR="0075595B" w:rsidRPr="004B07C8">
        <w:rPr>
          <w:rFonts w:ascii="Angsana New" w:hAnsi="Angsana New"/>
          <w:sz w:val="28"/>
          <w:szCs w:val="28"/>
        </w:rPr>
        <w:t xml:space="preserve"> 31,</w:t>
      </w:r>
      <w:r w:rsidRPr="004B07C8">
        <w:rPr>
          <w:rFonts w:ascii="Angsana New" w:hAnsi="Angsana New"/>
          <w:sz w:val="28"/>
          <w:szCs w:val="28"/>
        </w:rPr>
        <w:t xml:space="preserve"> </w:t>
      </w:r>
      <w:r w:rsidRPr="004B07C8">
        <w:rPr>
          <w:rFonts w:ascii="Angsana New" w:hAnsi="Angsana New"/>
          <w:sz w:val="28"/>
          <w:szCs w:val="28"/>
          <w:cs/>
        </w:rPr>
        <w:t>202</w:t>
      </w:r>
      <w:r w:rsidR="0075595B" w:rsidRPr="004B07C8">
        <w:rPr>
          <w:rFonts w:ascii="Angsana New" w:hAnsi="Angsana New"/>
          <w:sz w:val="28"/>
          <w:szCs w:val="28"/>
        </w:rPr>
        <w:t>5</w:t>
      </w:r>
      <w:r w:rsidRPr="004B07C8">
        <w:rPr>
          <w:rFonts w:ascii="Angsana New" w:hAnsi="Angsana New"/>
          <w:sz w:val="28"/>
          <w:szCs w:val="28"/>
        </w:rPr>
        <w:t xml:space="preserve">, the Company has </w:t>
      </w:r>
      <w:r w:rsidR="00BE1DCA" w:rsidRPr="004B07C8">
        <w:rPr>
          <w:rFonts w:ascii="Angsana New" w:hAnsi="Angsana New"/>
          <w:sz w:val="28"/>
          <w:szCs w:val="28"/>
        </w:rPr>
        <w:t>Obligations</w:t>
      </w:r>
      <w:r w:rsidRPr="004B07C8">
        <w:rPr>
          <w:rFonts w:ascii="Angsana New" w:hAnsi="Angsana New"/>
          <w:sz w:val="28"/>
          <w:szCs w:val="28"/>
        </w:rPr>
        <w:t xml:space="preserve"> as follows:</w:t>
      </w:r>
    </w:p>
    <w:tbl>
      <w:tblPr>
        <w:tblW w:w="9720" w:type="dxa"/>
        <w:tblInd w:w="378" w:type="dxa"/>
        <w:tblLayout w:type="fixed"/>
        <w:tblLook w:val="0000" w:firstRow="0" w:lastRow="0" w:firstColumn="0" w:lastColumn="0" w:noHBand="0" w:noVBand="0"/>
      </w:tblPr>
      <w:tblGrid>
        <w:gridCol w:w="3420"/>
        <w:gridCol w:w="1440"/>
        <w:gridCol w:w="1703"/>
        <w:gridCol w:w="1447"/>
        <w:gridCol w:w="1710"/>
      </w:tblGrid>
      <w:tr w:rsidR="00B95251" w:rsidRPr="004B07C8" w14:paraId="54CCBEE1" w14:textId="77777777" w:rsidTr="00764B13">
        <w:tc>
          <w:tcPr>
            <w:tcW w:w="3420" w:type="dxa"/>
          </w:tcPr>
          <w:p w14:paraId="74612DBA" w14:textId="77777777" w:rsidR="00B95251" w:rsidRPr="004B07C8" w:rsidRDefault="00B95251" w:rsidP="00B95251">
            <w:pPr>
              <w:spacing w:line="360" w:lineRule="exact"/>
              <w:ind w:right="36"/>
              <w:rPr>
                <w:rFonts w:ascii="Angsana New" w:hAnsi="Angsana New"/>
                <w:color w:val="000000"/>
                <w:sz w:val="28"/>
                <w:szCs w:val="28"/>
              </w:rPr>
            </w:pPr>
          </w:p>
        </w:tc>
        <w:tc>
          <w:tcPr>
            <w:tcW w:w="1440" w:type="dxa"/>
          </w:tcPr>
          <w:p w14:paraId="4F243434" w14:textId="77777777" w:rsidR="00B95251" w:rsidRPr="004B07C8" w:rsidRDefault="00B95251" w:rsidP="00B95251">
            <w:pPr>
              <w:spacing w:line="360" w:lineRule="exact"/>
              <w:ind w:right="25"/>
              <w:rPr>
                <w:rFonts w:ascii="Angsana New" w:hAnsi="Angsana New"/>
                <w:color w:val="000000"/>
                <w:sz w:val="28"/>
                <w:szCs w:val="28"/>
              </w:rPr>
            </w:pPr>
          </w:p>
        </w:tc>
        <w:tc>
          <w:tcPr>
            <w:tcW w:w="1703" w:type="dxa"/>
          </w:tcPr>
          <w:p w14:paraId="3AF37DA4" w14:textId="77777777" w:rsidR="00B95251" w:rsidRPr="004B07C8" w:rsidRDefault="00B95251" w:rsidP="00B95251">
            <w:pPr>
              <w:spacing w:line="360" w:lineRule="exact"/>
              <w:ind w:right="25"/>
              <w:jc w:val="right"/>
              <w:rPr>
                <w:rFonts w:ascii="Angsana New" w:hAnsi="Angsana New"/>
                <w:color w:val="000000"/>
                <w:sz w:val="28"/>
                <w:szCs w:val="28"/>
              </w:rPr>
            </w:pPr>
          </w:p>
        </w:tc>
        <w:tc>
          <w:tcPr>
            <w:tcW w:w="3157" w:type="dxa"/>
            <w:gridSpan w:val="2"/>
          </w:tcPr>
          <w:p w14:paraId="2A27D2BF" w14:textId="2A941B3C" w:rsidR="00B95251" w:rsidRPr="004B07C8" w:rsidRDefault="00B95251" w:rsidP="00B95251">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B95251" w:rsidRPr="004B07C8" w14:paraId="31DB3BA6" w14:textId="77777777" w:rsidTr="00764B13">
        <w:tc>
          <w:tcPr>
            <w:tcW w:w="3420" w:type="dxa"/>
          </w:tcPr>
          <w:p w14:paraId="4DC3A13E" w14:textId="77777777" w:rsidR="00B95251" w:rsidRPr="004B07C8" w:rsidRDefault="00B95251" w:rsidP="00B95251">
            <w:pPr>
              <w:spacing w:line="360" w:lineRule="exact"/>
              <w:ind w:left="-18" w:right="36"/>
              <w:jc w:val="center"/>
              <w:rPr>
                <w:rFonts w:ascii="Angsana New" w:hAnsi="Angsana New"/>
                <w:color w:val="000000"/>
                <w:sz w:val="28"/>
                <w:szCs w:val="28"/>
              </w:rPr>
            </w:pPr>
          </w:p>
        </w:tc>
        <w:tc>
          <w:tcPr>
            <w:tcW w:w="3143" w:type="dxa"/>
            <w:gridSpan w:val="2"/>
          </w:tcPr>
          <w:p w14:paraId="650DA9C1" w14:textId="162BE6F5" w:rsidR="00B95251" w:rsidRPr="004B07C8" w:rsidRDefault="00B95251" w:rsidP="00B7799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157" w:type="dxa"/>
            <w:gridSpan w:val="2"/>
          </w:tcPr>
          <w:p w14:paraId="58362FF9" w14:textId="3E5929BE" w:rsidR="00B95251" w:rsidRPr="004B07C8" w:rsidRDefault="00B95251" w:rsidP="00B7799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B95251" w:rsidRPr="004B07C8" w14:paraId="00BD4146" w14:textId="77777777" w:rsidTr="00764B13">
        <w:tc>
          <w:tcPr>
            <w:tcW w:w="3420" w:type="dxa"/>
          </w:tcPr>
          <w:p w14:paraId="428C2120" w14:textId="77777777" w:rsidR="00B95251" w:rsidRPr="004B07C8" w:rsidRDefault="00B95251" w:rsidP="00B95251">
            <w:pPr>
              <w:spacing w:line="360" w:lineRule="exact"/>
              <w:ind w:right="36"/>
              <w:rPr>
                <w:rFonts w:ascii="Angsana New" w:hAnsi="Angsana New"/>
                <w:color w:val="000000"/>
                <w:sz w:val="28"/>
                <w:szCs w:val="28"/>
                <w:cs/>
              </w:rPr>
            </w:pPr>
          </w:p>
        </w:tc>
        <w:tc>
          <w:tcPr>
            <w:tcW w:w="1440" w:type="dxa"/>
          </w:tcPr>
          <w:p w14:paraId="14DFAFF4" w14:textId="78C594E9" w:rsidR="00B95251" w:rsidRPr="004B07C8" w:rsidRDefault="00B95251" w:rsidP="00B95251">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3" w:type="dxa"/>
          </w:tcPr>
          <w:p w14:paraId="646DE99F" w14:textId="3737BB40" w:rsidR="00B95251" w:rsidRPr="004B07C8" w:rsidRDefault="00B95251" w:rsidP="00B95251">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447" w:type="dxa"/>
          </w:tcPr>
          <w:p w14:paraId="67A86BA0" w14:textId="4A8392E6" w:rsidR="00B95251" w:rsidRPr="004B07C8" w:rsidRDefault="00B95251" w:rsidP="00B95251">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10" w:type="dxa"/>
          </w:tcPr>
          <w:p w14:paraId="4335C46C" w14:textId="521EE62C" w:rsidR="00B95251" w:rsidRPr="004B07C8" w:rsidRDefault="00B95251" w:rsidP="00B95251">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BC7C90" w:rsidRPr="004B07C8" w14:paraId="4A8B072E" w14:textId="77777777" w:rsidTr="00764B13">
        <w:trPr>
          <w:trHeight w:val="203"/>
        </w:trPr>
        <w:tc>
          <w:tcPr>
            <w:tcW w:w="3420" w:type="dxa"/>
            <w:vAlign w:val="center"/>
          </w:tcPr>
          <w:p w14:paraId="777DCC54" w14:textId="77777777" w:rsidR="00BC7C90" w:rsidRPr="004B07C8" w:rsidRDefault="00BC7C90">
            <w:pPr>
              <w:spacing w:line="240" w:lineRule="auto"/>
              <w:ind w:right="-36"/>
              <w:rPr>
                <w:rFonts w:ascii="Angsana New" w:hAnsi="Angsana New"/>
                <w:color w:val="000000"/>
                <w:sz w:val="14"/>
                <w:szCs w:val="14"/>
                <w:cs/>
              </w:rPr>
            </w:pPr>
          </w:p>
        </w:tc>
        <w:tc>
          <w:tcPr>
            <w:tcW w:w="1440" w:type="dxa"/>
          </w:tcPr>
          <w:p w14:paraId="3014B1AC" w14:textId="77777777" w:rsidR="00BC7C90" w:rsidRPr="004B07C8" w:rsidRDefault="00BC7C90">
            <w:pPr>
              <w:spacing w:line="240" w:lineRule="auto"/>
              <w:ind w:right="-45"/>
              <w:jc w:val="right"/>
              <w:rPr>
                <w:rFonts w:ascii="Angsana New" w:hAnsi="Angsana New"/>
                <w:color w:val="000000"/>
                <w:sz w:val="14"/>
                <w:szCs w:val="14"/>
                <w:cs/>
                <w:lang w:val="en-US"/>
              </w:rPr>
            </w:pPr>
          </w:p>
        </w:tc>
        <w:tc>
          <w:tcPr>
            <w:tcW w:w="1703" w:type="dxa"/>
          </w:tcPr>
          <w:p w14:paraId="24F0DBF1" w14:textId="77777777" w:rsidR="00BC7C90" w:rsidRPr="004B07C8" w:rsidRDefault="00BC7C90">
            <w:pPr>
              <w:spacing w:line="240" w:lineRule="auto"/>
              <w:ind w:right="-45"/>
              <w:jc w:val="right"/>
              <w:rPr>
                <w:rFonts w:ascii="Angsana New" w:hAnsi="Angsana New"/>
                <w:color w:val="000000"/>
                <w:sz w:val="14"/>
                <w:szCs w:val="14"/>
                <w:lang w:val="en-US"/>
              </w:rPr>
            </w:pPr>
          </w:p>
        </w:tc>
        <w:tc>
          <w:tcPr>
            <w:tcW w:w="1447" w:type="dxa"/>
          </w:tcPr>
          <w:p w14:paraId="473278D4" w14:textId="77777777" w:rsidR="00BC7C90" w:rsidRPr="004B07C8" w:rsidRDefault="00BC7C90">
            <w:pPr>
              <w:spacing w:line="240" w:lineRule="auto"/>
              <w:ind w:right="-45"/>
              <w:jc w:val="right"/>
              <w:rPr>
                <w:rFonts w:ascii="Angsana New" w:hAnsi="Angsana New"/>
                <w:color w:val="000000"/>
                <w:sz w:val="14"/>
                <w:szCs w:val="14"/>
                <w:lang w:val="en-US"/>
              </w:rPr>
            </w:pPr>
          </w:p>
        </w:tc>
        <w:tc>
          <w:tcPr>
            <w:tcW w:w="1710" w:type="dxa"/>
          </w:tcPr>
          <w:p w14:paraId="76523368" w14:textId="77777777" w:rsidR="00BC7C90" w:rsidRPr="004B07C8" w:rsidRDefault="00BC7C90">
            <w:pPr>
              <w:spacing w:line="240" w:lineRule="auto"/>
              <w:ind w:right="-45"/>
              <w:jc w:val="right"/>
              <w:rPr>
                <w:rFonts w:ascii="Angsana New" w:hAnsi="Angsana New"/>
                <w:color w:val="000000"/>
                <w:sz w:val="14"/>
                <w:szCs w:val="14"/>
                <w:lang w:val="en-US"/>
              </w:rPr>
            </w:pPr>
          </w:p>
        </w:tc>
      </w:tr>
      <w:tr w:rsidR="00BC7C90" w:rsidRPr="004B07C8" w14:paraId="714B2FE8" w14:textId="77777777" w:rsidTr="00764B13">
        <w:trPr>
          <w:trHeight w:val="203"/>
        </w:trPr>
        <w:tc>
          <w:tcPr>
            <w:tcW w:w="3420" w:type="dxa"/>
            <w:vAlign w:val="center"/>
          </w:tcPr>
          <w:p w14:paraId="529F46DA" w14:textId="2DF426C8" w:rsidR="00BC7C90" w:rsidRPr="004B07C8" w:rsidRDefault="00431B2C">
            <w:pPr>
              <w:spacing w:line="360" w:lineRule="exact"/>
              <w:ind w:right="-36"/>
              <w:rPr>
                <w:rFonts w:ascii="Angsana New" w:hAnsi="Angsana New"/>
                <w:color w:val="000000"/>
                <w:sz w:val="28"/>
                <w:szCs w:val="28"/>
                <w:u w:val="single"/>
                <w:cs/>
              </w:rPr>
            </w:pPr>
            <w:r w:rsidRPr="004B07C8">
              <w:rPr>
                <w:rFonts w:ascii="Angsana New" w:hAnsi="Angsana New"/>
                <w:color w:val="000000"/>
                <w:sz w:val="28"/>
                <w:szCs w:val="28"/>
                <w:u w:val="single"/>
              </w:rPr>
              <w:t>Due for payment</w:t>
            </w:r>
          </w:p>
        </w:tc>
        <w:tc>
          <w:tcPr>
            <w:tcW w:w="1440" w:type="dxa"/>
          </w:tcPr>
          <w:p w14:paraId="436DFC8D" w14:textId="77777777" w:rsidR="00BC7C90" w:rsidRPr="004B07C8" w:rsidRDefault="00BC7C90">
            <w:pPr>
              <w:spacing w:line="400" w:lineRule="exact"/>
              <w:ind w:right="-45"/>
              <w:jc w:val="right"/>
              <w:rPr>
                <w:rFonts w:ascii="Angsana New" w:hAnsi="Angsana New"/>
                <w:color w:val="000000"/>
                <w:sz w:val="28"/>
                <w:szCs w:val="28"/>
                <w:cs/>
                <w:lang w:val="en-US"/>
              </w:rPr>
            </w:pPr>
          </w:p>
        </w:tc>
        <w:tc>
          <w:tcPr>
            <w:tcW w:w="1703" w:type="dxa"/>
          </w:tcPr>
          <w:p w14:paraId="6D7E8184" w14:textId="77777777" w:rsidR="00BC7C90" w:rsidRPr="004B07C8" w:rsidRDefault="00BC7C90">
            <w:pPr>
              <w:spacing w:line="400" w:lineRule="exact"/>
              <w:ind w:right="-45"/>
              <w:jc w:val="right"/>
              <w:rPr>
                <w:rFonts w:ascii="Angsana New" w:hAnsi="Angsana New"/>
                <w:color w:val="000000"/>
                <w:sz w:val="28"/>
                <w:szCs w:val="28"/>
                <w:lang w:val="en-US"/>
              </w:rPr>
            </w:pPr>
          </w:p>
        </w:tc>
        <w:tc>
          <w:tcPr>
            <w:tcW w:w="1447" w:type="dxa"/>
          </w:tcPr>
          <w:p w14:paraId="293B8C0E" w14:textId="77777777" w:rsidR="00BC7C90" w:rsidRPr="004B07C8" w:rsidRDefault="00BC7C90">
            <w:pPr>
              <w:spacing w:line="400" w:lineRule="exact"/>
              <w:ind w:right="-45"/>
              <w:jc w:val="right"/>
              <w:rPr>
                <w:rFonts w:ascii="Angsana New" w:hAnsi="Angsana New"/>
                <w:color w:val="000000"/>
                <w:sz w:val="28"/>
                <w:szCs w:val="28"/>
                <w:lang w:val="en-US"/>
              </w:rPr>
            </w:pPr>
          </w:p>
        </w:tc>
        <w:tc>
          <w:tcPr>
            <w:tcW w:w="1710" w:type="dxa"/>
          </w:tcPr>
          <w:p w14:paraId="6C78CC86" w14:textId="77777777" w:rsidR="00BC7C90" w:rsidRPr="004B07C8" w:rsidRDefault="00BC7C90">
            <w:pPr>
              <w:spacing w:line="400" w:lineRule="exact"/>
              <w:ind w:right="-45"/>
              <w:jc w:val="right"/>
              <w:rPr>
                <w:rFonts w:ascii="Angsana New" w:hAnsi="Angsana New"/>
                <w:color w:val="000000"/>
                <w:sz w:val="28"/>
                <w:szCs w:val="28"/>
                <w:lang w:val="en-US"/>
              </w:rPr>
            </w:pPr>
          </w:p>
        </w:tc>
      </w:tr>
      <w:tr w:rsidR="00375060" w:rsidRPr="004B07C8" w14:paraId="447C16DA" w14:textId="77777777" w:rsidTr="00764B13">
        <w:trPr>
          <w:trHeight w:val="203"/>
        </w:trPr>
        <w:tc>
          <w:tcPr>
            <w:tcW w:w="3420" w:type="dxa"/>
            <w:vAlign w:val="center"/>
          </w:tcPr>
          <w:p w14:paraId="637554F7" w14:textId="14DCA5A9" w:rsidR="00375060" w:rsidRPr="004B07C8" w:rsidRDefault="00375060" w:rsidP="00375060">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Within </w:t>
            </w:r>
            <w:r w:rsidRPr="004B07C8">
              <w:rPr>
                <w:rFonts w:ascii="Angsana New" w:hAnsi="Angsana New"/>
                <w:color w:val="000000"/>
                <w:sz w:val="28"/>
                <w:szCs w:val="28"/>
                <w:cs/>
              </w:rPr>
              <w:t xml:space="preserve">1 </w:t>
            </w:r>
            <w:r w:rsidRPr="004B07C8">
              <w:rPr>
                <w:rFonts w:ascii="Angsana New" w:hAnsi="Angsana New"/>
                <w:color w:val="000000"/>
                <w:sz w:val="28"/>
                <w:szCs w:val="28"/>
              </w:rPr>
              <w:t>year</w:t>
            </w:r>
          </w:p>
        </w:tc>
        <w:tc>
          <w:tcPr>
            <w:tcW w:w="1440" w:type="dxa"/>
          </w:tcPr>
          <w:p w14:paraId="274969E3" w14:textId="76D38137" w:rsidR="00375060" w:rsidRPr="004B07C8" w:rsidRDefault="006A7FD9" w:rsidP="00375060">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3,847,660</w:t>
            </w:r>
          </w:p>
        </w:tc>
        <w:tc>
          <w:tcPr>
            <w:tcW w:w="1703" w:type="dxa"/>
          </w:tcPr>
          <w:p w14:paraId="4670015B" w14:textId="3382A23A" w:rsidR="00375060" w:rsidRPr="004B07C8" w:rsidRDefault="00375060" w:rsidP="00375060">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471,800</w:t>
            </w:r>
          </w:p>
        </w:tc>
        <w:tc>
          <w:tcPr>
            <w:tcW w:w="1447" w:type="dxa"/>
          </w:tcPr>
          <w:p w14:paraId="51F0DC5F" w14:textId="1BD9F9A6" w:rsidR="00375060" w:rsidRPr="004B07C8" w:rsidRDefault="006A7FD9" w:rsidP="00375060">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1,363,586</w:t>
            </w:r>
          </w:p>
        </w:tc>
        <w:tc>
          <w:tcPr>
            <w:tcW w:w="1710" w:type="dxa"/>
          </w:tcPr>
          <w:p w14:paraId="2042F9F6" w14:textId="42296F4E" w:rsidR="00375060" w:rsidRPr="004B07C8" w:rsidRDefault="00375060" w:rsidP="00375060">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145,000</w:t>
            </w:r>
          </w:p>
        </w:tc>
      </w:tr>
      <w:tr w:rsidR="00375060" w:rsidRPr="004B07C8" w14:paraId="2BF859B2" w14:textId="77777777" w:rsidTr="00764B13">
        <w:trPr>
          <w:trHeight w:val="203"/>
        </w:trPr>
        <w:tc>
          <w:tcPr>
            <w:tcW w:w="3420" w:type="dxa"/>
            <w:vAlign w:val="center"/>
          </w:tcPr>
          <w:p w14:paraId="6C79C19A" w14:textId="24387C11" w:rsidR="00375060" w:rsidRPr="004B07C8" w:rsidRDefault="00375060" w:rsidP="00375060">
            <w:pPr>
              <w:spacing w:line="360" w:lineRule="exact"/>
              <w:ind w:right="-36"/>
              <w:rPr>
                <w:rFonts w:ascii="Angsana New" w:hAnsi="Angsana New"/>
                <w:color w:val="000000"/>
                <w:sz w:val="28"/>
                <w:szCs w:val="28"/>
                <w:cs/>
              </w:rPr>
            </w:pPr>
            <w:r w:rsidRPr="004B07C8">
              <w:rPr>
                <w:rFonts w:ascii="Angsana New" w:hAnsi="Angsana New"/>
                <w:color w:val="000000"/>
                <w:sz w:val="28"/>
                <w:szCs w:val="28"/>
              </w:rPr>
              <w:t xml:space="preserve">Later than </w:t>
            </w:r>
            <w:r w:rsidRPr="004B07C8">
              <w:rPr>
                <w:rFonts w:ascii="Angsana New" w:hAnsi="Angsana New"/>
                <w:color w:val="000000"/>
                <w:sz w:val="28"/>
                <w:szCs w:val="28"/>
                <w:cs/>
              </w:rPr>
              <w:t xml:space="preserve">1 </w:t>
            </w:r>
            <w:r w:rsidRPr="004B07C8">
              <w:rPr>
                <w:rFonts w:ascii="Angsana New" w:hAnsi="Angsana New"/>
                <w:color w:val="000000"/>
                <w:sz w:val="28"/>
                <w:szCs w:val="28"/>
              </w:rPr>
              <w:t xml:space="preserve">year but not later than </w:t>
            </w:r>
            <w:r w:rsidRPr="004B07C8">
              <w:rPr>
                <w:rFonts w:ascii="Angsana New" w:hAnsi="Angsana New"/>
                <w:color w:val="000000"/>
                <w:sz w:val="28"/>
                <w:szCs w:val="28"/>
                <w:cs/>
              </w:rPr>
              <w:t xml:space="preserve">5 </w:t>
            </w:r>
            <w:r w:rsidRPr="004B07C8">
              <w:rPr>
                <w:rFonts w:ascii="Angsana New" w:hAnsi="Angsana New"/>
                <w:color w:val="000000"/>
                <w:sz w:val="28"/>
                <w:szCs w:val="28"/>
              </w:rPr>
              <w:t>years</w:t>
            </w:r>
          </w:p>
        </w:tc>
        <w:tc>
          <w:tcPr>
            <w:tcW w:w="1440" w:type="dxa"/>
          </w:tcPr>
          <w:p w14:paraId="1605278F" w14:textId="4D86F848" w:rsidR="00375060" w:rsidRPr="004B07C8" w:rsidRDefault="006A7FD9" w:rsidP="00375060">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426,300</w:t>
            </w:r>
          </w:p>
        </w:tc>
        <w:tc>
          <w:tcPr>
            <w:tcW w:w="1703" w:type="dxa"/>
          </w:tcPr>
          <w:p w14:paraId="5ECB611B" w14:textId="15FBDFB8" w:rsidR="00375060" w:rsidRPr="004B07C8" w:rsidRDefault="00375060" w:rsidP="00375060">
            <w:pPr>
              <w:pBdr>
                <w:bottom w:val="sing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567,000</w:t>
            </w:r>
          </w:p>
        </w:tc>
        <w:tc>
          <w:tcPr>
            <w:tcW w:w="1447" w:type="dxa"/>
          </w:tcPr>
          <w:p w14:paraId="3B591F93" w14:textId="01A053DC" w:rsidR="00375060" w:rsidRPr="004B07C8" w:rsidRDefault="00375060" w:rsidP="00375060">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w:t>
            </w:r>
          </w:p>
        </w:tc>
        <w:tc>
          <w:tcPr>
            <w:tcW w:w="1710" w:type="dxa"/>
          </w:tcPr>
          <w:p w14:paraId="651D3147" w14:textId="4A9FDFCC" w:rsidR="00375060" w:rsidRPr="004B07C8" w:rsidRDefault="00375060" w:rsidP="00375060">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w:t>
            </w:r>
          </w:p>
        </w:tc>
      </w:tr>
      <w:tr w:rsidR="00375060" w:rsidRPr="004B07C8" w14:paraId="3BC37198" w14:textId="77777777" w:rsidTr="00764B13">
        <w:trPr>
          <w:trHeight w:val="203"/>
        </w:trPr>
        <w:tc>
          <w:tcPr>
            <w:tcW w:w="3420" w:type="dxa"/>
            <w:vAlign w:val="center"/>
          </w:tcPr>
          <w:p w14:paraId="7195C087" w14:textId="3CC23A39" w:rsidR="00375060" w:rsidRPr="004B07C8" w:rsidRDefault="00375060" w:rsidP="00375060">
            <w:pPr>
              <w:spacing w:line="360" w:lineRule="exact"/>
              <w:ind w:right="-36"/>
              <w:rPr>
                <w:rFonts w:ascii="Angsana New" w:hAnsi="Angsana New"/>
                <w:color w:val="000000"/>
                <w:sz w:val="28"/>
                <w:szCs w:val="28"/>
                <w:cs/>
              </w:rPr>
            </w:pPr>
          </w:p>
        </w:tc>
        <w:tc>
          <w:tcPr>
            <w:tcW w:w="1440" w:type="dxa"/>
          </w:tcPr>
          <w:p w14:paraId="1907E418" w14:textId="08F78869" w:rsidR="00375060" w:rsidRPr="004B07C8" w:rsidRDefault="006A7FD9" w:rsidP="00375060">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4,273,960</w:t>
            </w:r>
          </w:p>
        </w:tc>
        <w:tc>
          <w:tcPr>
            <w:tcW w:w="1703" w:type="dxa"/>
          </w:tcPr>
          <w:p w14:paraId="5EC639AB" w14:textId="0AD8957B" w:rsidR="00375060" w:rsidRPr="004B07C8" w:rsidRDefault="00375060" w:rsidP="00375060">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1,038,800</w:t>
            </w:r>
          </w:p>
        </w:tc>
        <w:tc>
          <w:tcPr>
            <w:tcW w:w="1447" w:type="dxa"/>
          </w:tcPr>
          <w:p w14:paraId="759F43DD" w14:textId="7FBBA89E" w:rsidR="00375060" w:rsidRPr="004B07C8" w:rsidRDefault="006A7FD9" w:rsidP="00375060">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w:t>
            </w:r>
            <w:r w:rsidR="00A861F2" w:rsidRPr="004B07C8">
              <w:rPr>
                <w:rFonts w:ascii="Angsana New" w:hAnsi="Angsana New"/>
                <w:color w:val="000000"/>
                <w:sz w:val="28"/>
                <w:szCs w:val="28"/>
                <w:lang w:val="en-US"/>
              </w:rPr>
              <w:t>363,58</w:t>
            </w:r>
            <w:r w:rsidR="008C7087">
              <w:rPr>
                <w:rFonts w:ascii="Angsana New" w:hAnsi="Angsana New"/>
                <w:color w:val="000000"/>
                <w:sz w:val="28"/>
                <w:szCs w:val="28"/>
                <w:lang w:val="en-US"/>
              </w:rPr>
              <w:t>6</w:t>
            </w:r>
          </w:p>
        </w:tc>
        <w:tc>
          <w:tcPr>
            <w:tcW w:w="1710" w:type="dxa"/>
          </w:tcPr>
          <w:p w14:paraId="79FB60F4" w14:textId="4D44FF60" w:rsidR="00375060" w:rsidRPr="004B07C8" w:rsidRDefault="00375060" w:rsidP="00375060">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145,000</w:t>
            </w:r>
          </w:p>
        </w:tc>
      </w:tr>
    </w:tbl>
    <w:p w14:paraId="33D7DB86" w14:textId="28D147D9" w:rsidR="00FF33B3" w:rsidRPr="004B07C8" w:rsidRDefault="0028384E" w:rsidP="00FF33B3">
      <w:pPr>
        <w:pStyle w:val="ListParagraph"/>
        <w:numPr>
          <w:ilvl w:val="0"/>
          <w:numId w:val="18"/>
        </w:numPr>
        <w:spacing w:after="240"/>
        <w:ind w:left="426" w:hanging="426"/>
        <w:jc w:val="thaiDistribute"/>
        <w:rPr>
          <w:rFonts w:ascii="Angsana New" w:hAnsi="Angsana New"/>
          <w:sz w:val="28"/>
          <w:szCs w:val="28"/>
        </w:rPr>
      </w:pPr>
      <w:r w:rsidRPr="004B07C8">
        <w:rPr>
          <w:rFonts w:ascii="Angsana New" w:hAnsi="Angsana New"/>
          <w:sz w:val="28"/>
          <w:szCs w:val="28"/>
        </w:rPr>
        <w:t>Capital commitments</w:t>
      </w:r>
    </w:p>
    <w:p w14:paraId="7B0D6C48" w14:textId="47D05957" w:rsidR="00FF33B3" w:rsidRPr="004B07C8" w:rsidRDefault="00811834" w:rsidP="00FF33B3">
      <w:pPr>
        <w:pStyle w:val="ListParagraph"/>
        <w:spacing w:after="240"/>
        <w:ind w:left="426"/>
        <w:jc w:val="thaiDistribute"/>
        <w:rPr>
          <w:rFonts w:ascii="Angsana New" w:hAnsi="Angsana New"/>
          <w:sz w:val="28"/>
          <w:szCs w:val="28"/>
        </w:rPr>
      </w:pPr>
      <w:r w:rsidRPr="004B07C8">
        <w:rPr>
          <w:rFonts w:ascii="Angsana New" w:hAnsi="Angsana New"/>
          <w:sz w:val="28"/>
          <w:szCs w:val="28"/>
        </w:rPr>
        <w:t xml:space="preserve">The Group and the Company has entered into capital expenditure contracts as at March 31,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 xml:space="preserve">and December 31, </w:t>
      </w:r>
      <w:r w:rsidRPr="004B07C8">
        <w:rPr>
          <w:rFonts w:ascii="Angsana New" w:hAnsi="Angsana New"/>
          <w:sz w:val="28"/>
          <w:szCs w:val="28"/>
          <w:cs/>
        </w:rPr>
        <w:t>202</w:t>
      </w:r>
      <w:r w:rsidRPr="004B07C8">
        <w:rPr>
          <w:rFonts w:ascii="Angsana New" w:hAnsi="Angsana New"/>
          <w:sz w:val="28"/>
          <w:szCs w:val="28"/>
        </w:rPr>
        <w:t>5</w:t>
      </w:r>
      <w:r w:rsidRPr="004B07C8">
        <w:rPr>
          <w:rFonts w:ascii="Angsana New" w:hAnsi="Angsana New"/>
          <w:sz w:val="28"/>
          <w:szCs w:val="28"/>
          <w:cs/>
        </w:rPr>
        <w:t xml:space="preserve"> </w:t>
      </w:r>
      <w:r w:rsidRPr="004B07C8">
        <w:rPr>
          <w:rFonts w:ascii="Angsana New" w:hAnsi="Angsana New"/>
          <w:sz w:val="28"/>
          <w:szCs w:val="28"/>
        </w:rPr>
        <w:t>but not recogni</w:t>
      </w:r>
      <w:r w:rsidR="003E69F6">
        <w:rPr>
          <w:rFonts w:ascii="Angsana New" w:hAnsi="Angsana New"/>
          <w:sz w:val="28"/>
          <w:szCs w:val="28"/>
        </w:rPr>
        <w:t>z</w:t>
      </w:r>
      <w:r w:rsidRPr="004B07C8">
        <w:rPr>
          <w:rFonts w:ascii="Angsana New" w:hAnsi="Angsana New"/>
          <w:sz w:val="28"/>
          <w:szCs w:val="28"/>
        </w:rPr>
        <w:t>ed as liabilities are as follows:</w:t>
      </w:r>
    </w:p>
    <w:tbl>
      <w:tblPr>
        <w:tblW w:w="9795" w:type="dxa"/>
        <w:tblInd w:w="378" w:type="dxa"/>
        <w:tblLayout w:type="fixed"/>
        <w:tblLook w:val="0000" w:firstRow="0" w:lastRow="0" w:firstColumn="0" w:lastColumn="0" w:noHBand="0" w:noVBand="0"/>
      </w:tblPr>
      <w:tblGrid>
        <w:gridCol w:w="3330"/>
        <w:gridCol w:w="1531"/>
        <w:gridCol w:w="1701"/>
        <w:gridCol w:w="1531"/>
        <w:gridCol w:w="1702"/>
      </w:tblGrid>
      <w:tr w:rsidR="00811834" w:rsidRPr="004B07C8" w14:paraId="3A8CB8A7" w14:textId="77777777" w:rsidTr="00764B13">
        <w:tc>
          <w:tcPr>
            <w:tcW w:w="3330" w:type="dxa"/>
          </w:tcPr>
          <w:p w14:paraId="4D0006BC" w14:textId="77777777" w:rsidR="00811834" w:rsidRPr="004B07C8" w:rsidRDefault="00811834" w:rsidP="00811834">
            <w:pPr>
              <w:spacing w:line="360" w:lineRule="exact"/>
              <w:ind w:right="36"/>
              <w:rPr>
                <w:rFonts w:ascii="Angsana New" w:hAnsi="Angsana New"/>
                <w:color w:val="000000"/>
                <w:sz w:val="28"/>
                <w:szCs w:val="28"/>
              </w:rPr>
            </w:pPr>
          </w:p>
        </w:tc>
        <w:tc>
          <w:tcPr>
            <w:tcW w:w="1531" w:type="dxa"/>
          </w:tcPr>
          <w:p w14:paraId="150F2873" w14:textId="77777777" w:rsidR="00811834" w:rsidRPr="004B07C8" w:rsidRDefault="00811834" w:rsidP="00811834">
            <w:pPr>
              <w:spacing w:line="360" w:lineRule="exact"/>
              <w:ind w:right="25"/>
              <w:rPr>
                <w:rFonts w:ascii="Angsana New" w:hAnsi="Angsana New"/>
                <w:color w:val="000000"/>
                <w:sz w:val="28"/>
                <w:szCs w:val="28"/>
              </w:rPr>
            </w:pPr>
          </w:p>
        </w:tc>
        <w:tc>
          <w:tcPr>
            <w:tcW w:w="1701" w:type="dxa"/>
          </w:tcPr>
          <w:p w14:paraId="018F8891" w14:textId="77777777" w:rsidR="00811834" w:rsidRPr="004B07C8" w:rsidRDefault="00811834" w:rsidP="00811834">
            <w:pPr>
              <w:spacing w:line="360" w:lineRule="exact"/>
              <w:ind w:right="25"/>
              <w:jc w:val="right"/>
              <w:rPr>
                <w:rFonts w:ascii="Angsana New" w:hAnsi="Angsana New"/>
                <w:color w:val="000000"/>
                <w:sz w:val="28"/>
                <w:szCs w:val="28"/>
              </w:rPr>
            </w:pPr>
          </w:p>
        </w:tc>
        <w:tc>
          <w:tcPr>
            <w:tcW w:w="3233" w:type="dxa"/>
            <w:gridSpan w:val="2"/>
          </w:tcPr>
          <w:p w14:paraId="7A76CC68" w14:textId="15E1CEEE" w:rsidR="00811834" w:rsidRPr="004B07C8" w:rsidRDefault="00811834" w:rsidP="00811834">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811834" w:rsidRPr="004B07C8" w14:paraId="30212080" w14:textId="77777777" w:rsidTr="00764B13">
        <w:tc>
          <w:tcPr>
            <w:tcW w:w="3330" w:type="dxa"/>
          </w:tcPr>
          <w:p w14:paraId="4394C23F" w14:textId="77777777" w:rsidR="00811834" w:rsidRPr="004B07C8" w:rsidRDefault="00811834" w:rsidP="00811834">
            <w:pPr>
              <w:spacing w:line="360" w:lineRule="exact"/>
              <w:ind w:left="-18" w:right="36"/>
              <w:jc w:val="center"/>
              <w:rPr>
                <w:rFonts w:ascii="Angsana New" w:hAnsi="Angsana New"/>
                <w:color w:val="000000"/>
                <w:sz w:val="28"/>
                <w:szCs w:val="28"/>
              </w:rPr>
            </w:pPr>
          </w:p>
        </w:tc>
        <w:tc>
          <w:tcPr>
            <w:tcW w:w="3232" w:type="dxa"/>
            <w:gridSpan w:val="2"/>
          </w:tcPr>
          <w:p w14:paraId="3CECD416" w14:textId="40AEDBD0" w:rsidR="00811834" w:rsidRPr="004B07C8" w:rsidRDefault="00811834" w:rsidP="00B7799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3" w:type="dxa"/>
            <w:gridSpan w:val="2"/>
          </w:tcPr>
          <w:p w14:paraId="64912ABA" w14:textId="4AC24EB7" w:rsidR="00811834" w:rsidRPr="004B07C8" w:rsidRDefault="00811834" w:rsidP="00B7799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811834" w:rsidRPr="004B07C8" w14:paraId="306E6E64" w14:textId="77777777" w:rsidTr="00764B13">
        <w:tc>
          <w:tcPr>
            <w:tcW w:w="3330" w:type="dxa"/>
          </w:tcPr>
          <w:p w14:paraId="01E89CCE" w14:textId="77777777" w:rsidR="00811834" w:rsidRPr="004B07C8" w:rsidRDefault="00811834" w:rsidP="00811834">
            <w:pPr>
              <w:spacing w:line="360" w:lineRule="exact"/>
              <w:ind w:right="36"/>
              <w:rPr>
                <w:rFonts w:ascii="Angsana New" w:hAnsi="Angsana New"/>
                <w:color w:val="000000"/>
                <w:sz w:val="28"/>
                <w:szCs w:val="28"/>
                <w:cs/>
              </w:rPr>
            </w:pPr>
          </w:p>
        </w:tc>
        <w:tc>
          <w:tcPr>
            <w:tcW w:w="1531" w:type="dxa"/>
          </w:tcPr>
          <w:p w14:paraId="53D43731" w14:textId="4D96CCB1" w:rsidR="00811834" w:rsidRPr="004B07C8" w:rsidRDefault="00811834" w:rsidP="00811834">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0F564107" w14:textId="4335332D" w:rsidR="00811834" w:rsidRPr="004B07C8" w:rsidRDefault="00811834" w:rsidP="00811834">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7B095513" w14:textId="700EFE8D" w:rsidR="00811834" w:rsidRPr="004B07C8" w:rsidRDefault="00811834" w:rsidP="00811834">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2" w:type="dxa"/>
          </w:tcPr>
          <w:p w14:paraId="3011A833" w14:textId="107D328B" w:rsidR="00811834" w:rsidRPr="004B07C8" w:rsidRDefault="00811834" w:rsidP="00811834">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FF33B3" w:rsidRPr="004B07C8" w14:paraId="10B05601" w14:textId="77777777" w:rsidTr="00764B13">
        <w:trPr>
          <w:trHeight w:val="203"/>
        </w:trPr>
        <w:tc>
          <w:tcPr>
            <w:tcW w:w="3330" w:type="dxa"/>
            <w:vAlign w:val="center"/>
          </w:tcPr>
          <w:p w14:paraId="178DBF35" w14:textId="77777777" w:rsidR="00FF33B3" w:rsidRPr="004B07C8" w:rsidRDefault="00FF33B3">
            <w:pPr>
              <w:spacing w:line="240" w:lineRule="auto"/>
              <w:ind w:right="-36"/>
              <w:rPr>
                <w:rFonts w:ascii="Angsana New" w:hAnsi="Angsana New"/>
                <w:color w:val="000000"/>
                <w:sz w:val="14"/>
                <w:szCs w:val="14"/>
                <w:cs/>
              </w:rPr>
            </w:pPr>
          </w:p>
        </w:tc>
        <w:tc>
          <w:tcPr>
            <w:tcW w:w="1531" w:type="dxa"/>
          </w:tcPr>
          <w:p w14:paraId="33ED15AB" w14:textId="77777777" w:rsidR="00FF33B3" w:rsidRPr="004B07C8" w:rsidRDefault="00FF33B3">
            <w:pPr>
              <w:spacing w:line="240" w:lineRule="auto"/>
              <w:ind w:right="-45"/>
              <w:jc w:val="right"/>
              <w:rPr>
                <w:rFonts w:ascii="Angsana New" w:hAnsi="Angsana New"/>
                <w:color w:val="000000"/>
                <w:sz w:val="14"/>
                <w:szCs w:val="14"/>
                <w:cs/>
                <w:lang w:val="en-US"/>
              </w:rPr>
            </w:pPr>
          </w:p>
        </w:tc>
        <w:tc>
          <w:tcPr>
            <w:tcW w:w="1701" w:type="dxa"/>
          </w:tcPr>
          <w:p w14:paraId="29650A8D" w14:textId="77777777" w:rsidR="00FF33B3" w:rsidRPr="004B07C8" w:rsidRDefault="00FF33B3">
            <w:pPr>
              <w:spacing w:line="240" w:lineRule="auto"/>
              <w:ind w:right="-45"/>
              <w:jc w:val="right"/>
              <w:rPr>
                <w:rFonts w:ascii="Angsana New" w:hAnsi="Angsana New"/>
                <w:color w:val="000000"/>
                <w:sz w:val="14"/>
                <w:szCs w:val="14"/>
                <w:lang w:val="en-US"/>
              </w:rPr>
            </w:pPr>
          </w:p>
        </w:tc>
        <w:tc>
          <w:tcPr>
            <w:tcW w:w="1531" w:type="dxa"/>
          </w:tcPr>
          <w:p w14:paraId="24529D5D" w14:textId="77777777" w:rsidR="00FF33B3" w:rsidRPr="004B07C8" w:rsidRDefault="00FF33B3">
            <w:pPr>
              <w:spacing w:line="240" w:lineRule="auto"/>
              <w:ind w:right="-45"/>
              <w:jc w:val="right"/>
              <w:rPr>
                <w:rFonts w:ascii="Angsana New" w:hAnsi="Angsana New"/>
                <w:color w:val="000000"/>
                <w:sz w:val="14"/>
                <w:szCs w:val="14"/>
                <w:lang w:val="en-US"/>
              </w:rPr>
            </w:pPr>
          </w:p>
        </w:tc>
        <w:tc>
          <w:tcPr>
            <w:tcW w:w="1702" w:type="dxa"/>
          </w:tcPr>
          <w:p w14:paraId="106BBFF8" w14:textId="77777777" w:rsidR="00FF33B3" w:rsidRPr="004B07C8" w:rsidRDefault="00FF33B3">
            <w:pPr>
              <w:spacing w:line="240" w:lineRule="auto"/>
              <w:ind w:right="-45"/>
              <w:jc w:val="right"/>
              <w:rPr>
                <w:rFonts w:ascii="Angsana New" w:hAnsi="Angsana New"/>
                <w:color w:val="000000"/>
                <w:sz w:val="14"/>
                <w:szCs w:val="14"/>
                <w:lang w:val="en-US"/>
              </w:rPr>
            </w:pPr>
          </w:p>
        </w:tc>
      </w:tr>
      <w:tr w:rsidR="00CA1224" w:rsidRPr="004B07C8" w14:paraId="60F22E10" w14:textId="77777777" w:rsidTr="00764B13">
        <w:trPr>
          <w:trHeight w:val="203"/>
        </w:trPr>
        <w:tc>
          <w:tcPr>
            <w:tcW w:w="3330" w:type="dxa"/>
            <w:vAlign w:val="center"/>
          </w:tcPr>
          <w:p w14:paraId="0923A98B" w14:textId="2B90DBC5" w:rsidR="00CA1224" w:rsidRPr="004B07C8" w:rsidRDefault="00CA1224" w:rsidP="00CA1224">
            <w:pPr>
              <w:spacing w:line="360" w:lineRule="exact"/>
              <w:ind w:right="-36"/>
              <w:rPr>
                <w:rFonts w:ascii="Angsana New" w:hAnsi="Angsana New"/>
                <w:color w:val="000000"/>
                <w:sz w:val="28"/>
                <w:szCs w:val="28"/>
                <w:cs/>
              </w:rPr>
            </w:pPr>
            <w:r w:rsidRPr="004B07C8">
              <w:rPr>
                <w:rFonts w:ascii="Angsana New" w:hAnsi="Angsana New"/>
                <w:color w:val="000000"/>
                <w:sz w:val="28"/>
                <w:szCs w:val="28"/>
              </w:rPr>
              <w:t>Building improvements</w:t>
            </w:r>
          </w:p>
        </w:tc>
        <w:tc>
          <w:tcPr>
            <w:tcW w:w="1531" w:type="dxa"/>
          </w:tcPr>
          <w:p w14:paraId="382BF0A5" w14:textId="4834A6A4" w:rsidR="00CA1224" w:rsidRPr="004B07C8" w:rsidRDefault="0016290B" w:rsidP="00CA1224">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1,030,57</w:t>
            </w:r>
            <w:r w:rsidR="009001FE">
              <w:rPr>
                <w:rFonts w:ascii="Angsana New" w:hAnsi="Angsana New"/>
                <w:color w:val="000000"/>
                <w:sz w:val="28"/>
                <w:szCs w:val="28"/>
                <w:lang w:val="en-US"/>
              </w:rPr>
              <w:t>2</w:t>
            </w:r>
          </w:p>
        </w:tc>
        <w:tc>
          <w:tcPr>
            <w:tcW w:w="1701" w:type="dxa"/>
          </w:tcPr>
          <w:p w14:paraId="08BBB7CC" w14:textId="3A0D9A0A" w:rsidR="00CA1224" w:rsidRPr="004B07C8" w:rsidRDefault="00CA1224" w:rsidP="00CA1224">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1,555,745</w:t>
            </w:r>
          </w:p>
        </w:tc>
        <w:tc>
          <w:tcPr>
            <w:tcW w:w="1531" w:type="dxa"/>
          </w:tcPr>
          <w:p w14:paraId="2486B606" w14:textId="36DB56DD" w:rsidR="00CA1224" w:rsidRPr="004B07C8" w:rsidRDefault="00CA1224" w:rsidP="00CA1224">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422</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989</w:t>
            </w:r>
          </w:p>
        </w:tc>
        <w:tc>
          <w:tcPr>
            <w:tcW w:w="1702" w:type="dxa"/>
          </w:tcPr>
          <w:p w14:paraId="5F01BE66" w14:textId="74D10341" w:rsidR="00CA1224" w:rsidRPr="004B07C8" w:rsidRDefault="00CA1224" w:rsidP="00CA1224">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1,520,945</w:t>
            </w:r>
          </w:p>
        </w:tc>
      </w:tr>
      <w:tr w:rsidR="00CA1224" w:rsidRPr="004B07C8" w14:paraId="4CEA2817" w14:textId="77777777" w:rsidTr="00764B13">
        <w:trPr>
          <w:trHeight w:val="203"/>
        </w:trPr>
        <w:tc>
          <w:tcPr>
            <w:tcW w:w="3330" w:type="dxa"/>
            <w:vAlign w:val="center"/>
          </w:tcPr>
          <w:p w14:paraId="19FF2D17" w14:textId="2786341A" w:rsidR="00CA1224" w:rsidRPr="004B07C8" w:rsidRDefault="00CA1224" w:rsidP="00CA1224">
            <w:pPr>
              <w:spacing w:line="360" w:lineRule="exact"/>
              <w:ind w:right="-36"/>
              <w:rPr>
                <w:rFonts w:ascii="Angsana New" w:hAnsi="Angsana New"/>
                <w:color w:val="000000"/>
                <w:sz w:val="28"/>
                <w:szCs w:val="28"/>
                <w:cs/>
              </w:rPr>
            </w:pPr>
            <w:r w:rsidRPr="004B07C8">
              <w:rPr>
                <w:rFonts w:ascii="Angsana New" w:hAnsi="Angsana New"/>
                <w:color w:val="000000"/>
                <w:sz w:val="28"/>
                <w:szCs w:val="28"/>
              </w:rPr>
              <w:t>Medical tools and equipment</w:t>
            </w:r>
          </w:p>
        </w:tc>
        <w:tc>
          <w:tcPr>
            <w:tcW w:w="1531" w:type="dxa"/>
          </w:tcPr>
          <w:p w14:paraId="6D717BE8" w14:textId="1176DBC9" w:rsidR="00CA1224" w:rsidRPr="004B07C8" w:rsidRDefault="00CA1224" w:rsidP="00CA1224">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865,815</w:t>
            </w:r>
          </w:p>
        </w:tc>
        <w:tc>
          <w:tcPr>
            <w:tcW w:w="1701" w:type="dxa"/>
          </w:tcPr>
          <w:p w14:paraId="35AB6818" w14:textId="33C369CE" w:rsidR="00CA1224" w:rsidRPr="004B07C8" w:rsidRDefault="00CA1224" w:rsidP="00CA1224">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109,455</w:t>
            </w:r>
          </w:p>
        </w:tc>
        <w:tc>
          <w:tcPr>
            <w:tcW w:w="1531" w:type="dxa"/>
          </w:tcPr>
          <w:p w14:paraId="0BC54174" w14:textId="6ABECE8A" w:rsidR="00CA1224" w:rsidRPr="004B07C8" w:rsidRDefault="00CA1224" w:rsidP="00CA1224">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340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p>
        </w:tc>
        <w:tc>
          <w:tcPr>
            <w:tcW w:w="1702" w:type="dxa"/>
          </w:tcPr>
          <w:p w14:paraId="296CC5BA" w14:textId="50DCC4CB" w:rsidR="00CA1224" w:rsidRPr="004B07C8" w:rsidRDefault="00CA1224" w:rsidP="00CA1224">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46,955</w:t>
            </w:r>
          </w:p>
        </w:tc>
      </w:tr>
      <w:tr w:rsidR="00CA1224" w:rsidRPr="004B07C8" w14:paraId="207E5833" w14:textId="77777777" w:rsidTr="00764B13">
        <w:trPr>
          <w:trHeight w:val="203"/>
        </w:trPr>
        <w:tc>
          <w:tcPr>
            <w:tcW w:w="3330" w:type="dxa"/>
            <w:vAlign w:val="center"/>
          </w:tcPr>
          <w:p w14:paraId="0E3E3F3D" w14:textId="55EF530C" w:rsidR="00CA1224" w:rsidRPr="004B07C8" w:rsidRDefault="00CA1224" w:rsidP="00CA1224">
            <w:pPr>
              <w:spacing w:line="360" w:lineRule="exact"/>
              <w:ind w:right="-36"/>
              <w:rPr>
                <w:rFonts w:ascii="Angsana New" w:hAnsi="Angsana New"/>
                <w:color w:val="000000"/>
                <w:sz w:val="28"/>
                <w:szCs w:val="28"/>
                <w:cs/>
              </w:rPr>
            </w:pPr>
            <w:r w:rsidRPr="004B07C8">
              <w:rPr>
                <w:rFonts w:ascii="Angsana New" w:hAnsi="Angsana New"/>
                <w:color w:val="000000"/>
                <w:sz w:val="28"/>
                <w:szCs w:val="28"/>
              </w:rPr>
              <w:t>Office equipment and computers</w:t>
            </w:r>
          </w:p>
        </w:tc>
        <w:tc>
          <w:tcPr>
            <w:tcW w:w="1531" w:type="dxa"/>
          </w:tcPr>
          <w:p w14:paraId="050CCFD8" w14:textId="40766F05" w:rsidR="00CA1224" w:rsidRPr="004B07C8" w:rsidRDefault="00CA1224" w:rsidP="00CA1224">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32,850</w:t>
            </w:r>
          </w:p>
        </w:tc>
        <w:tc>
          <w:tcPr>
            <w:tcW w:w="1701" w:type="dxa"/>
          </w:tcPr>
          <w:p w14:paraId="578E4C49" w14:textId="52BF6F10" w:rsidR="00CA1224" w:rsidRPr="004B07C8" w:rsidRDefault="00CA1224" w:rsidP="00CA1224">
            <w:pPr>
              <w:pBdr>
                <w:bottom w:val="sing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w:t>
            </w:r>
          </w:p>
        </w:tc>
        <w:tc>
          <w:tcPr>
            <w:tcW w:w="1531" w:type="dxa"/>
          </w:tcPr>
          <w:p w14:paraId="09117CEA" w14:textId="15149EF1" w:rsidR="00CA1224" w:rsidRPr="004B07C8" w:rsidRDefault="00CA1224" w:rsidP="00CA1224">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28</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000</w:t>
            </w:r>
          </w:p>
        </w:tc>
        <w:tc>
          <w:tcPr>
            <w:tcW w:w="1702" w:type="dxa"/>
          </w:tcPr>
          <w:p w14:paraId="7EF1E22A" w14:textId="65F5D310" w:rsidR="00CA1224" w:rsidRPr="004B07C8" w:rsidRDefault="00CA1224" w:rsidP="00CA1224">
            <w:pPr>
              <w:pBdr>
                <w:bottom w:val="sing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w:t>
            </w:r>
          </w:p>
        </w:tc>
      </w:tr>
      <w:tr w:rsidR="00CA1224" w:rsidRPr="004B07C8" w14:paraId="2EA5C515" w14:textId="77777777" w:rsidTr="00764B13">
        <w:trPr>
          <w:trHeight w:val="203"/>
        </w:trPr>
        <w:tc>
          <w:tcPr>
            <w:tcW w:w="3330" w:type="dxa"/>
            <w:vAlign w:val="center"/>
          </w:tcPr>
          <w:p w14:paraId="2A0A6895" w14:textId="77777777" w:rsidR="00CA1224" w:rsidRPr="004B07C8" w:rsidRDefault="00CA1224" w:rsidP="00CA1224">
            <w:pPr>
              <w:spacing w:line="360" w:lineRule="exact"/>
              <w:ind w:right="-36"/>
              <w:rPr>
                <w:rFonts w:ascii="Angsana New" w:hAnsi="Angsana New"/>
                <w:color w:val="000000"/>
                <w:sz w:val="28"/>
                <w:szCs w:val="28"/>
                <w:cs/>
              </w:rPr>
            </w:pPr>
          </w:p>
        </w:tc>
        <w:tc>
          <w:tcPr>
            <w:tcW w:w="1531" w:type="dxa"/>
          </w:tcPr>
          <w:p w14:paraId="6C5ADD9D" w14:textId="6A44BAF7" w:rsidR="00CA1224" w:rsidRPr="004B07C8" w:rsidRDefault="0016290B" w:rsidP="00CA1224">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1,929,23</w:t>
            </w:r>
            <w:r w:rsidR="009001FE">
              <w:rPr>
                <w:rFonts w:ascii="Angsana New" w:hAnsi="Angsana New"/>
                <w:color w:val="000000"/>
                <w:sz w:val="28"/>
                <w:szCs w:val="28"/>
                <w:lang w:val="en-US"/>
              </w:rPr>
              <w:t>7</w:t>
            </w:r>
          </w:p>
        </w:tc>
        <w:tc>
          <w:tcPr>
            <w:tcW w:w="1701" w:type="dxa"/>
          </w:tcPr>
          <w:p w14:paraId="74F4C6CB" w14:textId="731F3A43" w:rsidR="00CA1224" w:rsidRPr="004B07C8" w:rsidRDefault="00CA1224" w:rsidP="00CA1224">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1,665,200</w:t>
            </w:r>
          </w:p>
        </w:tc>
        <w:tc>
          <w:tcPr>
            <w:tcW w:w="1531" w:type="dxa"/>
          </w:tcPr>
          <w:p w14:paraId="6D7B5633" w14:textId="100B23E3" w:rsidR="00CA1224" w:rsidRPr="004B07C8" w:rsidRDefault="00CA1224" w:rsidP="00CA1224">
            <w:pPr>
              <w:pBdr>
                <w:bottom w:val="double" w:sz="4" w:space="1" w:color="auto"/>
              </w:pBd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cs/>
                <w:lang w:val="en-US"/>
              </w:rPr>
              <w:t>790</w:t>
            </w:r>
            <w:r w:rsidRPr="004B07C8">
              <w:rPr>
                <w:rFonts w:ascii="Angsana New" w:hAnsi="Angsana New"/>
                <w:color w:val="000000"/>
                <w:sz w:val="28"/>
                <w:szCs w:val="28"/>
                <w:lang w:val="en-US"/>
              </w:rPr>
              <w:t>,</w:t>
            </w:r>
            <w:r w:rsidRPr="004B07C8">
              <w:rPr>
                <w:rFonts w:ascii="Angsana New" w:hAnsi="Angsana New"/>
                <w:color w:val="000000"/>
                <w:sz w:val="28"/>
                <w:szCs w:val="28"/>
                <w:cs/>
                <w:lang w:val="en-US"/>
              </w:rPr>
              <w:t>989</w:t>
            </w:r>
          </w:p>
        </w:tc>
        <w:tc>
          <w:tcPr>
            <w:tcW w:w="1702" w:type="dxa"/>
          </w:tcPr>
          <w:p w14:paraId="2FA6D77E" w14:textId="5C4CFE2A" w:rsidR="00CA1224" w:rsidRPr="004B07C8" w:rsidRDefault="00CA1224" w:rsidP="00CA1224">
            <w:pPr>
              <w:pBdr>
                <w:bottom w:val="double" w:sz="4" w:space="1" w:color="auto"/>
              </w:pBd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1,567,900</w:t>
            </w:r>
          </w:p>
        </w:tc>
      </w:tr>
    </w:tbl>
    <w:p w14:paraId="106D2EDF" w14:textId="69542E84" w:rsidR="00FF33B3" w:rsidRPr="004B07C8" w:rsidRDefault="00C770FC"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Bank guarantee</w:t>
      </w:r>
    </w:p>
    <w:p w14:paraId="3A0B80BC" w14:textId="575AD83A" w:rsidR="00BF7CC9" w:rsidRPr="004B07C8" w:rsidRDefault="001A3C67" w:rsidP="00764B13">
      <w:pPr>
        <w:spacing w:after="240"/>
        <w:ind w:left="360"/>
        <w:jc w:val="thaiDistribute"/>
        <w:rPr>
          <w:rFonts w:ascii="Angsana New" w:hAnsi="Angsana New"/>
          <w:sz w:val="28"/>
          <w:szCs w:val="28"/>
          <w:cs/>
        </w:rPr>
      </w:pPr>
      <w:r w:rsidRPr="004B07C8">
        <w:rPr>
          <w:rFonts w:ascii="Angsana New" w:hAnsi="Angsana New"/>
          <w:sz w:val="28"/>
          <w:szCs w:val="28"/>
        </w:rPr>
        <w:t xml:space="preserve">As at </w:t>
      </w:r>
      <w:r w:rsidR="00B62F2E" w:rsidRPr="004B07C8">
        <w:rPr>
          <w:rFonts w:ascii="Angsana New" w:hAnsi="Angsana New"/>
          <w:sz w:val="28"/>
          <w:szCs w:val="28"/>
        </w:rPr>
        <w:t>March 31,</w:t>
      </w:r>
      <w:r w:rsidRPr="004B07C8">
        <w:rPr>
          <w:rFonts w:ascii="Angsana New" w:hAnsi="Angsana New"/>
          <w:sz w:val="28"/>
          <w:szCs w:val="28"/>
        </w:rPr>
        <w:t xml:space="preserve"> </w:t>
      </w:r>
      <w:r w:rsidRPr="004B07C8">
        <w:rPr>
          <w:rFonts w:ascii="Angsana New" w:hAnsi="Angsana New"/>
          <w:sz w:val="28"/>
          <w:szCs w:val="28"/>
          <w:cs/>
        </w:rPr>
        <w:t>202</w:t>
      </w:r>
      <w:r w:rsidR="00B62F2E" w:rsidRPr="004B07C8">
        <w:rPr>
          <w:rFonts w:ascii="Angsana New" w:hAnsi="Angsana New"/>
          <w:sz w:val="28"/>
          <w:szCs w:val="28"/>
        </w:rPr>
        <w:t>6</w:t>
      </w:r>
      <w:r w:rsidRPr="004B07C8">
        <w:rPr>
          <w:rFonts w:ascii="Angsana New" w:hAnsi="Angsana New"/>
          <w:sz w:val="28"/>
          <w:szCs w:val="28"/>
          <w:cs/>
        </w:rPr>
        <w:t xml:space="preserve"> </w:t>
      </w:r>
      <w:r w:rsidRPr="004B07C8">
        <w:rPr>
          <w:rFonts w:ascii="Angsana New" w:hAnsi="Angsana New"/>
          <w:sz w:val="28"/>
          <w:szCs w:val="28"/>
        </w:rPr>
        <w:t>and December</w:t>
      </w:r>
      <w:r w:rsidR="00B62F2E" w:rsidRPr="004B07C8">
        <w:rPr>
          <w:rFonts w:ascii="Angsana New" w:hAnsi="Angsana New"/>
          <w:sz w:val="28"/>
          <w:szCs w:val="28"/>
        </w:rPr>
        <w:t xml:space="preserve"> </w:t>
      </w:r>
      <w:r w:rsidR="007E5283" w:rsidRPr="004B07C8">
        <w:rPr>
          <w:rFonts w:ascii="Angsana New" w:hAnsi="Angsana New"/>
          <w:sz w:val="28"/>
          <w:szCs w:val="28"/>
        </w:rPr>
        <w:t>31,</w:t>
      </w:r>
      <w:r w:rsidRPr="004B07C8">
        <w:rPr>
          <w:rFonts w:ascii="Angsana New" w:hAnsi="Angsana New"/>
          <w:sz w:val="28"/>
          <w:szCs w:val="28"/>
        </w:rPr>
        <w:t xml:space="preserve"> </w:t>
      </w:r>
      <w:r w:rsidRPr="004B07C8">
        <w:rPr>
          <w:rFonts w:ascii="Angsana New" w:hAnsi="Angsana New"/>
          <w:sz w:val="28"/>
          <w:szCs w:val="28"/>
          <w:cs/>
        </w:rPr>
        <w:t>202</w:t>
      </w:r>
      <w:r w:rsidR="007E5283" w:rsidRPr="004B07C8">
        <w:rPr>
          <w:rFonts w:ascii="Angsana New" w:hAnsi="Angsana New"/>
          <w:sz w:val="28"/>
          <w:szCs w:val="28"/>
        </w:rPr>
        <w:t>5</w:t>
      </w:r>
      <w:r w:rsidRPr="004B07C8">
        <w:rPr>
          <w:rFonts w:ascii="Angsana New" w:hAnsi="Angsana New"/>
          <w:sz w:val="28"/>
          <w:szCs w:val="28"/>
        </w:rPr>
        <w:t>, the Group and the Company has outstanding bank guarantee issued by the bank to third parties on behalf of the Group and the Company as follows:</w:t>
      </w:r>
    </w:p>
    <w:tbl>
      <w:tblPr>
        <w:tblW w:w="9884" w:type="dxa"/>
        <w:tblInd w:w="288" w:type="dxa"/>
        <w:tblLayout w:type="fixed"/>
        <w:tblLook w:val="0000" w:firstRow="0" w:lastRow="0" w:firstColumn="0" w:lastColumn="0" w:noHBand="0" w:noVBand="0"/>
      </w:tblPr>
      <w:tblGrid>
        <w:gridCol w:w="3420"/>
        <w:gridCol w:w="1531"/>
        <w:gridCol w:w="1701"/>
        <w:gridCol w:w="1531"/>
        <w:gridCol w:w="1701"/>
      </w:tblGrid>
      <w:tr w:rsidR="00C42AC1" w:rsidRPr="004B07C8" w14:paraId="55A56A4D" w14:textId="77777777" w:rsidTr="00764B13">
        <w:tc>
          <w:tcPr>
            <w:tcW w:w="3420" w:type="dxa"/>
          </w:tcPr>
          <w:p w14:paraId="0AF84A2F" w14:textId="77777777" w:rsidR="00C42AC1" w:rsidRPr="004B07C8" w:rsidRDefault="00C42AC1" w:rsidP="00C42AC1">
            <w:pPr>
              <w:spacing w:line="360" w:lineRule="exact"/>
              <w:ind w:right="36"/>
              <w:rPr>
                <w:rFonts w:ascii="Angsana New" w:hAnsi="Angsana New"/>
                <w:color w:val="000000"/>
                <w:sz w:val="28"/>
                <w:szCs w:val="28"/>
              </w:rPr>
            </w:pPr>
          </w:p>
        </w:tc>
        <w:tc>
          <w:tcPr>
            <w:tcW w:w="1531" w:type="dxa"/>
          </w:tcPr>
          <w:p w14:paraId="7242A7F7" w14:textId="77777777" w:rsidR="00C42AC1" w:rsidRPr="004B07C8" w:rsidRDefault="00C42AC1" w:rsidP="00C42AC1">
            <w:pPr>
              <w:spacing w:line="360" w:lineRule="exact"/>
              <w:ind w:right="25"/>
              <w:rPr>
                <w:rFonts w:ascii="Angsana New" w:hAnsi="Angsana New"/>
                <w:color w:val="000000"/>
                <w:sz w:val="28"/>
                <w:szCs w:val="28"/>
              </w:rPr>
            </w:pPr>
          </w:p>
        </w:tc>
        <w:tc>
          <w:tcPr>
            <w:tcW w:w="1701" w:type="dxa"/>
          </w:tcPr>
          <w:p w14:paraId="0232A618" w14:textId="77777777" w:rsidR="00C42AC1" w:rsidRPr="004B07C8" w:rsidRDefault="00C42AC1" w:rsidP="00C42AC1">
            <w:pPr>
              <w:spacing w:line="360" w:lineRule="exact"/>
              <w:ind w:right="25"/>
              <w:jc w:val="right"/>
              <w:rPr>
                <w:rFonts w:ascii="Angsana New" w:hAnsi="Angsana New"/>
                <w:color w:val="000000"/>
                <w:sz w:val="28"/>
                <w:szCs w:val="28"/>
              </w:rPr>
            </w:pPr>
          </w:p>
        </w:tc>
        <w:tc>
          <w:tcPr>
            <w:tcW w:w="3232" w:type="dxa"/>
            <w:gridSpan w:val="2"/>
          </w:tcPr>
          <w:p w14:paraId="6C1AA7D4" w14:textId="15CBE039" w:rsidR="00C42AC1" w:rsidRPr="004B07C8" w:rsidRDefault="00C42AC1" w:rsidP="00C42AC1">
            <w:pPr>
              <w:spacing w:line="360" w:lineRule="exact"/>
              <w:ind w:right="25"/>
              <w:jc w:val="right"/>
              <w:rPr>
                <w:rFonts w:ascii="Angsana New" w:hAnsi="Angsana New"/>
                <w:color w:val="000000"/>
                <w:sz w:val="28"/>
                <w:szCs w:val="28"/>
                <w:u w:val="single"/>
                <w:cs/>
              </w:rPr>
            </w:pPr>
            <w:r w:rsidRPr="004B07C8">
              <w:rPr>
                <w:rFonts w:ascii="Angsana New" w:hAnsi="Angsana New"/>
                <w:color w:val="000000"/>
                <w:sz w:val="28"/>
                <w:szCs w:val="28"/>
              </w:rPr>
              <w:t>(Unit: Baht)</w:t>
            </w:r>
          </w:p>
        </w:tc>
      </w:tr>
      <w:tr w:rsidR="00C42AC1" w:rsidRPr="004B07C8" w14:paraId="6BB97CB7" w14:textId="77777777" w:rsidTr="00764B13">
        <w:tc>
          <w:tcPr>
            <w:tcW w:w="3420" w:type="dxa"/>
          </w:tcPr>
          <w:p w14:paraId="45EBE74F" w14:textId="77777777" w:rsidR="00C42AC1" w:rsidRPr="004B07C8" w:rsidRDefault="00C42AC1" w:rsidP="00C42AC1">
            <w:pPr>
              <w:spacing w:line="360" w:lineRule="exact"/>
              <w:ind w:left="-18" w:right="36"/>
              <w:jc w:val="center"/>
              <w:rPr>
                <w:rFonts w:ascii="Angsana New" w:hAnsi="Angsana New"/>
                <w:color w:val="000000"/>
                <w:sz w:val="28"/>
                <w:szCs w:val="28"/>
              </w:rPr>
            </w:pPr>
          </w:p>
        </w:tc>
        <w:tc>
          <w:tcPr>
            <w:tcW w:w="3232" w:type="dxa"/>
            <w:gridSpan w:val="2"/>
          </w:tcPr>
          <w:p w14:paraId="0615ABA7" w14:textId="5C1E8F7A" w:rsidR="00C42AC1" w:rsidRPr="004B07C8" w:rsidRDefault="00C42AC1" w:rsidP="00B7799B">
            <w:pPr>
              <w:pBdr>
                <w:bottom w:val="single" w:sz="4" w:space="1" w:color="auto"/>
              </w:pBdr>
              <w:spacing w:line="360" w:lineRule="exact"/>
              <w:ind w:right="25"/>
              <w:jc w:val="center"/>
              <w:rPr>
                <w:rFonts w:ascii="Angsana New" w:hAnsi="Angsana New"/>
                <w:color w:val="000000"/>
                <w:sz w:val="28"/>
                <w:szCs w:val="28"/>
                <w:cs/>
              </w:rPr>
            </w:pPr>
            <w:r w:rsidRPr="004B07C8">
              <w:rPr>
                <w:rFonts w:ascii="Angsana New" w:hAnsi="Angsana New"/>
                <w:color w:val="000000"/>
                <w:sz w:val="28"/>
                <w:szCs w:val="28"/>
              </w:rPr>
              <w:t>Consolidated financial information</w:t>
            </w:r>
          </w:p>
        </w:tc>
        <w:tc>
          <w:tcPr>
            <w:tcW w:w="3232" w:type="dxa"/>
            <w:gridSpan w:val="2"/>
          </w:tcPr>
          <w:p w14:paraId="0866D301" w14:textId="28E5B8BB" w:rsidR="00C42AC1" w:rsidRPr="004B07C8" w:rsidRDefault="00C42AC1" w:rsidP="00B7799B">
            <w:pPr>
              <w:pBdr>
                <w:bottom w:val="single" w:sz="4" w:space="1" w:color="auto"/>
              </w:pBdr>
              <w:spacing w:line="360" w:lineRule="exact"/>
              <w:ind w:right="25"/>
              <w:jc w:val="center"/>
              <w:rPr>
                <w:rFonts w:ascii="Angsana New" w:hAnsi="Angsana New"/>
                <w:color w:val="000000"/>
                <w:sz w:val="28"/>
                <w:szCs w:val="28"/>
              </w:rPr>
            </w:pPr>
            <w:r w:rsidRPr="004B07C8">
              <w:rPr>
                <w:rFonts w:ascii="Angsana New" w:hAnsi="Angsana New"/>
                <w:color w:val="000000"/>
                <w:sz w:val="28"/>
                <w:szCs w:val="28"/>
              </w:rPr>
              <w:t>Separate financial information</w:t>
            </w:r>
          </w:p>
        </w:tc>
      </w:tr>
      <w:tr w:rsidR="00C42AC1" w:rsidRPr="004B07C8" w14:paraId="443B6812" w14:textId="77777777" w:rsidTr="00764B13">
        <w:tc>
          <w:tcPr>
            <w:tcW w:w="3420" w:type="dxa"/>
          </w:tcPr>
          <w:p w14:paraId="45F270E4" w14:textId="77777777" w:rsidR="00C42AC1" w:rsidRPr="004B07C8" w:rsidRDefault="00C42AC1" w:rsidP="00C42AC1">
            <w:pPr>
              <w:spacing w:line="360" w:lineRule="exact"/>
              <w:ind w:right="36"/>
              <w:rPr>
                <w:rFonts w:ascii="Angsana New" w:hAnsi="Angsana New"/>
                <w:color w:val="000000"/>
                <w:sz w:val="28"/>
                <w:szCs w:val="28"/>
                <w:cs/>
              </w:rPr>
            </w:pPr>
          </w:p>
        </w:tc>
        <w:tc>
          <w:tcPr>
            <w:tcW w:w="1531" w:type="dxa"/>
          </w:tcPr>
          <w:p w14:paraId="00E1B0C6" w14:textId="0710DB94" w:rsidR="00C42AC1" w:rsidRPr="004B07C8" w:rsidRDefault="00C42AC1" w:rsidP="00C42AC1">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6D475C84" w14:textId="09B64DCF" w:rsidR="00C42AC1" w:rsidRPr="004B07C8" w:rsidRDefault="00C42AC1" w:rsidP="00C42AC1">
            <w:pPr>
              <w:pStyle w:val="1"/>
              <w:pBdr>
                <w:bottom w:val="single" w:sz="4" w:space="1" w:color="auto"/>
              </w:pBdr>
              <w:spacing w:line="360" w:lineRule="exact"/>
              <w:jc w:val="center"/>
              <w:rPr>
                <w:sz w:val="28"/>
                <w:szCs w:val="28"/>
              </w:rPr>
            </w:pPr>
            <w:r w:rsidRPr="004B07C8">
              <w:rPr>
                <w:color w:val="000000"/>
                <w:sz w:val="28"/>
                <w:szCs w:val="28"/>
              </w:rPr>
              <w:t>December 31, 2025</w:t>
            </w:r>
          </w:p>
        </w:tc>
        <w:tc>
          <w:tcPr>
            <w:tcW w:w="1531" w:type="dxa"/>
          </w:tcPr>
          <w:p w14:paraId="65B523D2" w14:textId="1FDB7C77" w:rsidR="00C42AC1" w:rsidRPr="004B07C8" w:rsidRDefault="00C42AC1" w:rsidP="00C42AC1">
            <w:pPr>
              <w:pStyle w:val="1"/>
              <w:pBdr>
                <w:bottom w:val="single" w:sz="4" w:space="1" w:color="auto"/>
              </w:pBdr>
              <w:spacing w:line="360" w:lineRule="exact"/>
              <w:jc w:val="center"/>
              <w:rPr>
                <w:color w:val="000000"/>
                <w:sz w:val="28"/>
                <w:szCs w:val="28"/>
              </w:rPr>
            </w:pPr>
            <w:r w:rsidRPr="004B07C8">
              <w:rPr>
                <w:color w:val="000000"/>
                <w:sz w:val="28"/>
                <w:szCs w:val="28"/>
              </w:rPr>
              <w:t>March 31, 2026</w:t>
            </w:r>
          </w:p>
        </w:tc>
        <w:tc>
          <w:tcPr>
            <w:tcW w:w="1701" w:type="dxa"/>
          </w:tcPr>
          <w:p w14:paraId="712C1C02" w14:textId="7A5D2EBF" w:rsidR="00C42AC1" w:rsidRPr="004B07C8" w:rsidRDefault="00C42AC1" w:rsidP="00C42AC1">
            <w:pPr>
              <w:pStyle w:val="1"/>
              <w:pBdr>
                <w:bottom w:val="single" w:sz="4" w:space="1" w:color="auto"/>
              </w:pBdr>
              <w:spacing w:line="360" w:lineRule="exact"/>
              <w:jc w:val="center"/>
              <w:rPr>
                <w:color w:val="000000"/>
                <w:sz w:val="28"/>
                <w:szCs w:val="28"/>
              </w:rPr>
            </w:pPr>
            <w:r w:rsidRPr="004B07C8">
              <w:rPr>
                <w:color w:val="000000"/>
                <w:sz w:val="28"/>
                <w:szCs w:val="28"/>
              </w:rPr>
              <w:t>December 31, 2025</w:t>
            </w:r>
          </w:p>
        </w:tc>
      </w:tr>
      <w:tr w:rsidR="008D0932" w:rsidRPr="004B07C8" w14:paraId="0718DA8D" w14:textId="77777777" w:rsidTr="00764B13">
        <w:trPr>
          <w:trHeight w:val="203"/>
        </w:trPr>
        <w:tc>
          <w:tcPr>
            <w:tcW w:w="3420" w:type="dxa"/>
            <w:vAlign w:val="center"/>
          </w:tcPr>
          <w:p w14:paraId="36145162" w14:textId="77777777" w:rsidR="008D0932" w:rsidRPr="004B07C8" w:rsidRDefault="008D0932">
            <w:pPr>
              <w:spacing w:line="240" w:lineRule="auto"/>
              <w:ind w:right="-36"/>
              <w:rPr>
                <w:rFonts w:ascii="Angsana New" w:hAnsi="Angsana New"/>
                <w:color w:val="000000"/>
                <w:sz w:val="14"/>
                <w:szCs w:val="14"/>
                <w:cs/>
              </w:rPr>
            </w:pPr>
          </w:p>
        </w:tc>
        <w:tc>
          <w:tcPr>
            <w:tcW w:w="1531" w:type="dxa"/>
          </w:tcPr>
          <w:p w14:paraId="4482E415" w14:textId="77777777" w:rsidR="008D0932" w:rsidRPr="004B07C8" w:rsidRDefault="008D0932">
            <w:pPr>
              <w:spacing w:line="240" w:lineRule="auto"/>
              <w:ind w:right="-45"/>
              <w:jc w:val="right"/>
              <w:rPr>
                <w:rFonts w:ascii="Angsana New" w:hAnsi="Angsana New"/>
                <w:color w:val="000000"/>
                <w:sz w:val="14"/>
                <w:szCs w:val="14"/>
                <w:cs/>
                <w:lang w:val="en-US"/>
              </w:rPr>
            </w:pPr>
          </w:p>
        </w:tc>
        <w:tc>
          <w:tcPr>
            <w:tcW w:w="1701" w:type="dxa"/>
          </w:tcPr>
          <w:p w14:paraId="6C74DE68" w14:textId="77777777" w:rsidR="008D0932" w:rsidRPr="004B07C8" w:rsidRDefault="008D0932">
            <w:pPr>
              <w:spacing w:line="240" w:lineRule="auto"/>
              <w:ind w:right="-45"/>
              <w:jc w:val="right"/>
              <w:rPr>
                <w:rFonts w:ascii="Angsana New" w:hAnsi="Angsana New"/>
                <w:color w:val="000000"/>
                <w:sz w:val="14"/>
                <w:szCs w:val="14"/>
                <w:lang w:val="en-US"/>
              </w:rPr>
            </w:pPr>
          </w:p>
        </w:tc>
        <w:tc>
          <w:tcPr>
            <w:tcW w:w="1531" w:type="dxa"/>
          </w:tcPr>
          <w:p w14:paraId="5A852162" w14:textId="77777777" w:rsidR="008D0932" w:rsidRPr="004B07C8" w:rsidRDefault="008D0932">
            <w:pPr>
              <w:spacing w:line="240" w:lineRule="auto"/>
              <w:ind w:right="-45"/>
              <w:jc w:val="right"/>
              <w:rPr>
                <w:rFonts w:ascii="Angsana New" w:hAnsi="Angsana New"/>
                <w:color w:val="000000"/>
                <w:sz w:val="14"/>
                <w:szCs w:val="14"/>
                <w:lang w:val="en-US"/>
              </w:rPr>
            </w:pPr>
          </w:p>
        </w:tc>
        <w:tc>
          <w:tcPr>
            <w:tcW w:w="1701" w:type="dxa"/>
          </w:tcPr>
          <w:p w14:paraId="405E9221" w14:textId="77777777" w:rsidR="008D0932" w:rsidRPr="004B07C8" w:rsidRDefault="008D0932">
            <w:pPr>
              <w:spacing w:line="240" w:lineRule="auto"/>
              <w:ind w:right="-45"/>
              <w:jc w:val="right"/>
              <w:rPr>
                <w:rFonts w:ascii="Angsana New" w:hAnsi="Angsana New"/>
                <w:color w:val="000000"/>
                <w:sz w:val="14"/>
                <w:szCs w:val="14"/>
                <w:lang w:val="en-US"/>
              </w:rPr>
            </w:pPr>
          </w:p>
        </w:tc>
      </w:tr>
      <w:tr w:rsidR="002550FE" w:rsidRPr="004B07C8" w14:paraId="5C3B73AE" w14:textId="77777777" w:rsidTr="00764B13">
        <w:trPr>
          <w:trHeight w:val="203"/>
        </w:trPr>
        <w:tc>
          <w:tcPr>
            <w:tcW w:w="3420" w:type="dxa"/>
            <w:vAlign w:val="center"/>
          </w:tcPr>
          <w:p w14:paraId="5F850F8A" w14:textId="14094F6C" w:rsidR="002550FE" w:rsidRPr="004B07C8" w:rsidRDefault="002550FE" w:rsidP="002550FE">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electricity usage</w:t>
            </w:r>
          </w:p>
        </w:tc>
        <w:tc>
          <w:tcPr>
            <w:tcW w:w="1531" w:type="dxa"/>
          </w:tcPr>
          <w:p w14:paraId="0EB20371" w14:textId="5C6536BE" w:rsidR="002550FE" w:rsidRPr="004B07C8" w:rsidRDefault="002550FE" w:rsidP="002550FE">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1,479,600</w:t>
            </w:r>
          </w:p>
        </w:tc>
        <w:tc>
          <w:tcPr>
            <w:tcW w:w="1701" w:type="dxa"/>
          </w:tcPr>
          <w:p w14:paraId="5E3AC583" w14:textId="01CE871F"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1,479,600</w:t>
            </w:r>
          </w:p>
        </w:tc>
        <w:tc>
          <w:tcPr>
            <w:tcW w:w="1531" w:type="dxa"/>
          </w:tcPr>
          <w:p w14:paraId="0FB82D07" w14:textId="68AC4063"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500,000</w:t>
            </w:r>
          </w:p>
        </w:tc>
        <w:tc>
          <w:tcPr>
            <w:tcW w:w="1701" w:type="dxa"/>
          </w:tcPr>
          <w:p w14:paraId="27A41161" w14:textId="6BEC27EE"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500,000</w:t>
            </w:r>
          </w:p>
        </w:tc>
      </w:tr>
      <w:tr w:rsidR="002550FE" w:rsidRPr="004B07C8" w14:paraId="2BFE3FCF" w14:textId="77777777" w:rsidTr="00764B13">
        <w:trPr>
          <w:trHeight w:val="203"/>
        </w:trPr>
        <w:tc>
          <w:tcPr>
            <w:tcW w:w="3420" w:type="dxa"/>
          </w:tcPr>
          <w:p w14:paraId="6FD1B1F3" w14:textId="4B69868E" w:rsidR="002550FE" w:rsidRPr="004B07C8" w:rsidRDefault="002550FE" w:rsidP="002550FE">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good purchase</w:t>
            </w:r>
          </w:p>
        </w:tc>
        <w:tc>
          <w:tcPr>
            <w:tcW w:w="1531" w:type="dxa"/>
          </w:tcPr>
          <w:p w14:paraId="5AA4AC04" w14:textId="31F1F50F" w:rsidR="002550FE" w:rsidRPr="004B07C8" w:rsidRDefault="002550FE" w:rsidP="002550FE">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250,000</w:t>
            </w:r>
          </w:p>
        </w:tc>
        <w:tc>
          <w:tcPr>
            <w:tcW w:w="1701" w:type="dxa"/>
          </w:tcPr>
          <w:p w14:paraId="7A67EF4A" w14:textId="6B226289"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250,000</w:t>
            </w:r>
          </w:p>
        </w:tc>
        <w:tc>
          <w:tcPr>
            <w:tcW w:w="1531" w:type="dxa"/>
          </w:tcPr>
          <w:p w14:paraId="0053E1EC" w14:textId="332F0982"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150,000</w:t>
            </w:r>
          </w:p>
        </w:tc>
        <w:tc>
          <w:tcPr>
            <w:tcW w:w="1701" w:type="dxa"/>
          </w:tcPr>
          <w:p w14:paraId="2D0ECDE9" w14:textId="5E3B06A5"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150,000</w:t>
            </w:r>
          </w:p>
        </w:tc>
      </w:tr>
      <w:tr w:rsidR="002550FE" w:rsidRPr="004B07C8" w14:paraId="7F3D3C2D" w14:textId="77777777" w:rsidTr="00764B13">
        <w:trPr>
          <w:trHeight w:val="203"/>
        </w:trPr>
        <w:tc>
          <w:tcPr>
            <w:tcW w:w="3420" w:type="dxa"/>
          </w:tcPr>
          <w:p w14:paraId="53E2BA18" w14:textId="1E4884BF" w:rsidR="002550FE" w:rsidRPr="004B07C8" w:rsidRDefault="002550FE" w:rsidP="002550FE">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services</w:t>
            </w:r>
          </w:p>
        </w:tc>
        <w:tc>
          <w:tcPr>
            <w:tcW w:w="1531" w:type="dxa"/>
          </w:tcPr>
          <w:p w14:paraId="3C0A1904" w14:textId="2A5318B7" w:rsidR="002550FE" w:rsidRPr="004B07C8" w:rsidRDefault="002550FE" w:rsidP="002550FE">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810,000</w:t>
            </w:r>
          </w:p>
        </w:tc>
        <w:tc>
          <w:tcPr>
            <w:tcW w:w="1701" w:type="dxa"/>
          </w:tcPr>
          <w:p w14:paraId="6A6E7050" w14:textId="212B1D68"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810,000</w:t>
            </w:r>
          </w:p>
        </w:tc>
        <w:tc>
          <w:tcPr>
            <w:tcW w:w="1531" w:type="dxa"/>
          </w:tcPr>
          <w:p w14:paraId="29D7A04E" w14:textId="2E8C8589"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200,000</w:t>
            </w:r>
          </w:p>
        </w:tc>
        <w:tc>
          <w:tcPr>
            <w:tcW w:w="1701" w:type="dxa"/>
          </w:tcPr>
          <w:p w14:paraId="502D91BF" w14:textId="18C460AA" w:rsidR="002550FE" w:rsidRPr="004B07C8" w:rsidRDefault="002550FE" w:rsidP="002550FE">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200,000</w:t>
            </w:r>
          </w:p>
        </w:tc>
      </w:tr>
      <w:tr w:rsidR="002550FE" w:rsidRPr="004B07C8" w14:paraId="44A9F8D0" w14:textId="77777777" w:rsidTr="00764B13">
        <w:trPr>
          <w:trHeight w:val="203"/>
        </w:trPr>
        <w:tc>
          <w:tcPr>
            <w:tcW w:w="3420" w:type="dxa"/>
            <w:vAlign w:val="center"/>
          </w:tcPr>
          <w:p w14:paraId="6B3A8AD9" w14:textId="63375298" w:rsidR="002550FE" w:rsidRPr="004B07C8" w:rsidRDefault="002550FE" w:rsidP="002550FE">
            <w:pPr>
              <w:spacing w:line="360" w:lineRule="exact"/>
              <w:ind w:right="-36"/>
              <w:rPr>
                <w:rFonts w:ascii="Angsana New" w:hAnsi="Angsana New"/>
                <w:color w:val="000000"/>
                <w:sz w:val="28"/>
                <w:szCs w:val="28"/>
                <w:cs/>
              </w:rPr>
            </w:pPr>
            <w:r w:rsidRPr="004B07C8">
              <w:rPr>
                <w:rFonts w:ascii="Angsana New" w:hAnsi="Angsana New"/>
                <w:color w:val="000000"/>
                <w:sz w:val="28"/>
                <w:szCs w:val="28"/>
              </w:rPr>
              <w:t>Guarantee for usage of service</w:t>
            </w:r>
          </w:p>
        </w:tc>
        <w:tc>
          <w:tcPr>
            <w:tcW w:w="1531" w:type="dxa"/>
          </w:tcPr>
          <w:p w14:paraId="3FED9474" w14:textId="50E7FD45" w:rsidR="002550FE" w:rsidRPr="004B07C8" w:rsidRDefault="002550FE" w:rsidP="003A6E36">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10,000</w:t>
            </w:r>
          </w:p>
        </w:tc>
        <w:tc>
          <w:tcPr>
            <w:tcW w:w="1701" w:type="dxa"/>
          </w:tcPr>
          <w:p w14:paraId="1864F618" w14:textId="0E13DE19" w:rsidR="002550FE" w:rsidRPr="004B07C8" w:rsidRDefault="002550FE" w:rsidP="003A6E36">
            <w:pPr>
              <w:spacing w:line="400" w:lineRule="exact"/>
              <w:ind w:right="-45"/>
              <w:jc w:val="right"/>
              <w:rPr>
                <w:rFonts w:ascii="Angsana New" w:hAnsi="Angsana New"/>
                <w:color w:val="000000"/>
                <w:sz w:val="28"/>
                <w:szCs w:val="28"/>
                <w:cs/>
                <w:lang w:val="en-US"/>
              </w:rPr>
            </w:pPr>
            <w:r w:rsidRPr="004B07C8">
              <w:rPr>
                <w:rFonts w:ascii="Angsana New" w:hAnsi="Angsana New"/>
                <w:color w:val="000000"/>
                <w:sz w:val="28"/>
                <w:szCs w:val="28"/>
                <w:lang w:val="en-US"/>
              </w:rPr>
              <w:t>10,000</w:t>
            </w:r>
          </w:p>
        </w:tc>
        <w:tc>
          <w:tcPr>
            <w:tcW w:w="1531" w:type="dxa"/>
          </w:tcPr>
          <w:p w14:paraId="7441A2EC" w14:textId="5FEBB348" w:rsidR="002550FE" w:rsidRPr="004B07C8" w:rsidRDefault="002550FE" w:rsidP="003A6E36">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 xml:space="preserve">-      </w:t>
            </w:r>
          </w:p>
        </w:tc>
        <w:tc>
          <w:tcPr>
            <w:tcW w:w="1701" w:type="dxa"/>
            <w:vAlign w:val="bottom"/>
          </w:tcPr>
          <w:p w14:paraId="15143E62" w14:textId="2EF0F123" w:rsidR="002550FE" w:rsidRPr="004B07C8" w:rsidRDefault="002550FE" w:rsidP="003A6E36">
            <w:pPr>
              <w:spacing w:line="400" w:lineRule="exact"/>
              <w:ind w:right="-45"/>
              <w:jc w:val="right"/>
              <w:rPr>
                <w:rFonts w:ascii="Angsana New" w:hAnsi="Angsana New"/>
                <w:color w:val="000000"/>
                <w:sz w:val="28"/>
                <w:szCs w:val="28"/>
                <w:lang w:val="en-US"/>
              </w:rPr>
            </w:pPr>
            <w:r w:rsidRPr="004B07C8">
              <w:rPr>
                <w:rFonts w:ascii="Angsana New" w:hAnsi="Angsana New"/>
                <w:color w:val="000000"/>
                <w:sz w:val="28"/>
                <w:szCs w:val="28"/>
                <w:lang w:val="en-US"/>
              </w:rPr>
              <w:t xml:space="preserve">-      </w:t>
            </w:r>
          </w:p>
        </w:tc>
      </w:tr>
    </w:tbl>
    <w:p w14:paraId="219704F1" w14:textId="5A517050" w:rsidR="00B75929" w:rsidRDefault="007B191F" w:rsidP="00764B13">
      <w:pPr>
        <w:numPr>
          <w:ilvl w:val="0"/>
          <w:numId w:val="8"/>
        </w:numPr>
        <w:tabs>
          <w:tab w:val="decimal" w:pos="7920"/>
        </w:tabs>
        <w:spacing w:before="240" w:line="240" w:lineRule="atLeast"/>
        <w:ind w:left="360"/>
        <w:jc w:val="both"/>
        <w:rPr>
          <w:rFonts w:ascii="Angsana New" w:hAnsi="Angsana New"/>
          <w:b/>
          <w:bCs/>
          <w:sz w:val="28"/>
          <w:szCs w:val="28"/>
        </w:rPr>
      </w:pPr>
      <w:r w:rsidRPr="007B191F">
        <w:rPr>
          <w:rFonts w:ascii="Angsana New" w:hAnsi="Angsana New"/>
          <w:b/>
          <w:bCs/>
          <w:sz w:val="28"/>
          <w:szCs w:val="28"/>
        </w:rPr>
        <w:lastRenderedPageBreak/>
        <w:t>Events after reporting period</w:t>
      </w:r>
    </w:p>
    <w:p w14:paraId="267914BF" w14:textId="77777777" w:rsidR="00622F8C" w:rsidRDefault="00835A6F" w:rsidP="00764B13">
      <w:pPr>
        <w:spacing w:line="240" w:lineRule="atLeast"/>
        <w:ind w:left="360"/>
        <w:rPr>
          <w:rFonts w:ascii="Angsana New" w:hAnsi="Angsana New"/>
          <w:sz w:val="28"/>
          <w:szCs w:val="28"/>
          <w:u w:val="single"/>
        </w:rPr>
      </w:pPr>
      <w:r w:rsidRPr="00462EE2">
        <w:rPr>
          <w:rFonts w:ascii="Angsana New" w:hAnsi="Angsana New"/>
          <w:sz w:val="28"/>
          <w:szCs w:val="28"/>
          <w:u w:val="single"/>
        </w:rPr>
        <w:t>Parent company - Mukdahan International Hospital Public Company Limited</w:t>
      </w:r>
    </w:p>
    <w:p w14:paraId="572A2C97" w14:textId="4E4F401F" w:rsidR="00462EE2" w:rsidRPr="00756ACB" w:rsidRDefault="00756ACB" w:rsidP="00764B13">
      <w:pPr>
        <w:spacing w:after="240" w:line="240" w:lineRule="atLeast"/>
        <w:ind w:left="360"/>
        <w:jc w:val="thaiDistribute"/>
        <w:rPr>
          <w:rFonts w:ascii="Angsana New" w:hAnsi="Angsana New"/>
          <w:sz w:val="28"/>
          <w:szCs w:val="28"/>
          <w:u w:val="single"/>
          <w:cs/>
        </w:rPr>
      </w:pPr>
      <w:r w:rsidRPr="00756ACB">
        <w:rPr>
          <w:rFonts w:ascii="Angsana New" w:hAnsi="Angsana New"/>
          <w:sz w:val="28"/>
          <w:szCs w:val="28"/>
        </w:rPr>
        <w:t>According to the Board of Directors' Meeting of Mukdahan International Hospital Public Company Limited No. 3/2026 held on May 15, 2026, the Board of Director passed resolution to approve by purchasing land together with construction valued at Baht 6,5</w:t>
      </w:r>
      <w:r w:rsidR="00B72CB2">
        <w:rPr>
          <w:rFonts w:ascii="Angsana New" w:hAnsi="Angsana New"/>
          <w:sz w:val="28"/>
          <w:szCs w:val="28"/>
          <w:lang w:val="en-US"/>
        </w:rPr>
        <w:t>5</w:t>
      </w:r>
      <w:r w:rsidRPr="00756ACB">
        <w:rPr>
          <w:rFonts w:ascii="Angsana New" w:hAnsi="Angsana New"/>
          <w:sz w:val="28"/>
          <w:szCs w:val="28"/>
        </w:rPr>
        <w:t xml:space="preserve">0,000 used as parking lot of the Company. The company will pay for purchasing land together with construction within </w:t>
      </w:r>
      <w:r w:rsidR="00B72CB2">
        <w:rPr>
          <w:rFonts w:ascii="Angsana New" w:hAnsi="Angsana New"/>
          <w:sz w:val="28"/>
          <w:szCs w:val="28"/>
        </w:rPr>
        <w:t>June</w:t>
      </w:r>
      <w:r w:rsidRPr="00756ACB">
        <w:rPr>
          <w:rFonts w:ascii="Angsana New" w:hAnsi="Angsana New"/>
          <w:sz w:val="28"/>
          <w:szCs w:val="28"/>
        </w:rPr>
        <w:t xml:space="preserve"> 2026.</w:t>
      </w:r>
    </w:p>
    <w:p w14:paraId="229D5485" w14:textId="3A77D0EE" w:rsidR="006E1FE8" w:rsidRPr="004B07C8" w:rsidRDefault="00BA06FE" w:rsidP="00764B13">
      <w:pPr>
        <w:numPr>
          <w:ilvl w:val="0"/>
          <w:numId w:val="8"/>
        </w:numPr>
        <w:tabs>
          <w:tab w:val="decimal" w:pos="7920"/>
        </w:tabs>
        <w:spacing w:before="240" w:line="240" w:lineRule="atLeast"/>
        <w:ind w:left="360"/>
        <w:jc w:val="both"/>
        <w:rPr>
          <w:rFonts w:ascii="Angsana New" w:hAnsi="Angsana New"/>
          <w:b/>
          <w:bCs/>
          <w:sz w:val="28"/>
          <w:szCs w:val="28"/>
        </w:rPr>
      </w:pPr>
      <w:r w:rsidRPr="004B07C8">
        <w:rPr>
          <w:rFonts w:ascii="Angsana New" w:hAnsi="Angsana New"/>
          <w:b/>
          <w:bCs/>
          <w:sz w:val="28"/>
          <w:szCs w:val="28"/>
        </w:rPr>
        <w:t>Approval of the interim financial information</w:t>
      </w:r>
    </w:p>
    <w:p w14:paraId="28496D7E" w14:textId="4EAFF5E5" w:rsidR="00296204" w:rsidRPr="00BE794A" w:rsidRDefault="00AE151F" w:rsidP="00764B13">
      <w:pPr>
        <w:spacing w:after="240" w:line="240" w:lineRule="atLeast"/>
        <w:ind w:left="360"/>
        <w:jc w:val="thaiDistribute"/>
        <w:rPr>
          <w:rFonts w:ascii="Angsana New" w:hAnsi="Angsana New"/>
          <w:sz w:val="28"/>
          <w:szCs w:val="28"/>
          <w:lang w:val="en-US"/>
        </w:rPr>
      </w:pPr>
      <w:r w:rsidRPr="004B07C8">
        <w:rPr>
          <w:rFonts w:ascii="Angsana New" w:hAnsi="Angsana New"/>
          <w:sz w:val="28"/>
          <w:szCs w:val="28"/>
        </w:rPr>
        <w:t>Th</w:t>
      </w:r>
      <w:r w:rsidR="005636E7" w:rsidRPr="004B07C8">
        <w:rPr>
          <w:rFonts w:ascii="Angsana New" w:hAnsi="Angsana New"/>
          <w:sz w:val="28"/>
          <w:szCs w:val="28"/>
          <w:lang w:val="en-US"/>
        </w:rPr>
        <w:t>is</w:t>
      </w:r>
      <w:r w:rsidRPr="004B07C8">
        <w:rPr>
          <w:rFonts w:ascii="Angsana New" w:hAnsi="Angsana New"/>
          <w:sz w:val="28"/>
          <w:szCs w:val="28"/>
        </w:rPr>
        <w:t xml:space="preserve"> interim financial information </w:t>
      </w:r>
      <w:r w:rsidR="00D46BB8" w:rsidRPr="004B07C8">
        <w:rPr>
          <w:rFonts w:ascii="Angsana New" w:hAnsi="Angsana New"/>
          <w:sz w:val="28"/>
          <w:szCs w:val="28"/>
        </w:rPr>
        <w:t>has</w:t>
      </w:r>
      <w:r w:rsidRPr="004B07C8">
        <w:rPr>
          <w:rFonts w:ascii="Angsana New" w:hAnsi="Angsana New"/>
          <w:sz w:val="28"/>
          <w:szCs w:val="28"/>
        </w:rPr>
        <w:t xml:space="preserve"> been approved to be issued by the Group's Board of Directors on May </w:t>
      </w:r>
      <w:r w:rsidRPr="004B07C8">
        <w:rPr>
          <w:rFonts w:ascii="Angsana New" w:hAnsi="Angsana New"/>
          <w:sz w:val="28"/>
          <w:szCs w:val="28"/>
          <w:cs/>
        </w:rPr>
        <w:t>1</w:t>
      </w:r>
      <w:r w:rsidRPr="004B07C8">
        <w:rPr>
          <w:rFonts w:ascii="Angsana New" w:hAnsi="Angsana New"/>
          <w:sz w:val="28"/>
          <w:szCs w:val="28"/>
        </w:rPr>
        <w:t xml:space="preserve">5, </w:t>
      </w:r>
      <w:r w:rsidRPr="004B07C8">
        <w:rPr>
          <w:rFonts w:ascii="Angsana New" w:hAnsi="Angsana New"/>
          <w:sz w:val="28"/>
          <w:szCs w:val="28"/>
          <w:cs/>
        </w:rPr>
        <w:t>202</w:t>
      </w:r>
      <w:r w:rsidRPr="004B07C8">
        <w:rPr>
          <w:rFonts w:ascii="Angsana New" w:hAnsi="Angsana New"/>
          <w:sz w:val="28"/>
          <w:szCs w:val="28"/>
        </w:rPr>
        <w:t>6</w:t>
      </w:r>
      <w:r w:rsidRPr="004B07C8">
        <w:rPr>
          <w:rFonts w:ascii="Angsana New" w:hAnsi="Angsana New"/>
          <w:sz w:val="28"/>
          <w:szCs w:val="28"/>
          <w:cs/>
        </w:rPr>
        <w:t>.</w:t>
      </w:r>
    </w:p>
    <w:sectPr w:rsidR="00296204" w:rsidRPr="00BE794A" w:rsidSect="00C5357E">
      <w:headerReference w:type="default" r:id="rId16"/>
      <w:footerReference w:type="default" r:id="rId17"/>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C2699" w14:textId="77777777" w:rsidR="00480820" w:rsidRDefault="00480820">
      <w:r>
        <w:separator/>
      </w:r>
    </w:p>
  </w:endnote>
  <w:endnote w:type="continuationSeparator" w:id="0">
    <w:p w14:paraId="7A04D440" w14:textId="77777777" w:rsidR="00480820" w:rsidRDefault="00480820">
      <w:r>
        <w:continuationSeparator/>
      </w:r>
    </w:p>
  </w:endnote>
  <w:endnote w:type="continuationNotice" w:id="1">
    <w:p w14:paraId="57701E6F" w14:textId="77777777" w:rsidR="00480820" w:rsidRDefault="004808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652437"/>
      <w:docPartObj>
        <w:docPartGallery w:val="Page Numbers (Bottom of Page)"/>
        <w:docPartUnique/>
      </w:docPartObj>
    </w:sdtPr>
    <w:sdtEndPr>
      <w:rPr>
        <w:rFonts w:ascii="Angsana New" w:hAnsi="Angsana New" w:cs="Angsana New" w:hint="cs"/>
        <w:noProof/>
        <w:sz w:val="30"/>
        <w:szCs w:val="30"/>
      </w:rPr>
    </w:sdtEndPr>
    <w:sdtContent>
      <w:p w14:paraId="1AA4FFA1" w14:textId="1347AC3D" w:rsidR="002328B7" w:rsidRDefault="00B87C31" w:rsidP="00046BF6">
        <w:pPr>
          <w:pStyle w:val="Footer"/>
          <w:jc w:val="right"/>
          <w:rPr>
            <w:rFonts w:ascii="Angsana New" w:hAnsi="Angsana New" w:cs="Angsana New"/>
            <w:sz w:val="30"/>
            <w:szCs w:val="30"/>
          </w:rPr>
        </w:pPr>
        <w:r>
          <w:rPr>
            <w:rFonts w:ascii="Angsana New" w:hAnsi="Angsana New" w:cs="Angsana New"/>
            <w:sz w:val="30"/>
            <w:szCs w:val="30"/>
            <w:cs/>
            <w:lang w:val="en-US"/>
          </w:rPr>
          <w:tab/>
        </w:r>
        <w:r w:rsidR="00046BF6">
          <w:rPr>
            <w:rFonts w:ascii="Angsana New" w:hAnsi="Angsana New" w:cs="Angsana New"/>
            <w:sz w:val="30"/>
            <w:szCs w:val="30"/>
            <w:cs/>
            <w:lang w:val="en-US"/>
          </w:rPr>
          <w:br/>
        </w:r>
        <w:r w:rsidR="001F7AD5" w:rsidRPr="00B87C31">
          <w:rPr>
            <w:rFonts w:ascii="Angsana New" w:hAnsi="Angsana New" w:cs="Angsana New" w:hint="cs"/>
            <w:sz w:val="30"/>
            <w:szCs w:val="30"/>
          </w:rPr>
          <w:fldChar w:fldCharType="begin"/>
        </w:r>
        <w:r w:rsidR="001F7AD5" w:rsidRPr="00B87C31">
          <w:rPr>
            <w:rFonts w:ascii="Angsana New" w:hAnsi="Angsana New" w:cs="Angsana New" w:hint="cs"/>
            <w:sz w:val="30"/>
            <w:szCs w:val="30"/>
          </w:rPr>
          <w:instrText xml:space="preserve"> PAGE   \* MERGEFORMAT </w:instrText>
        </w:r>
        <w:r w:rsidR="001F7AD5" w:rsidRPr="00B87C31">
          <w:rPr>
            <w:rFonts w:ascii="Angsana New" w:hAnsi="Angsana New" w:cs="Angsana New" w:hint="cs"/>
            <w:sz w:val="30"/>
            <w:szCs w:val="30"/>
          </w:rPr>
          <w:fldChar w:fldCharType="separate"/>
        </w:r>
        <w:r w:rsidR="001F7AD5" w:rsidRPr="00B87C31">
          <w:rPr>
            <w:rFonts w:ascii="Angsana New" w:hAnsi="Angsana New" w:cs="Angsana New" w:hint="cs"/>
            <w:noProof/>
            <w:sz w:val="30"/>
            <w:szCs w:val="30"/>
          </w:rPr>
          <w:t>2</w:t>
        </w:r>
        <w:r w:rsidR="001F7AD5" w:rsidRPr="00B87C31">
          <w:rPr>
            <w:rFonts w:ascii="Angsana New" w:hAnsi="Angsana New" w:cs="Angsana New" w:hint="cs"/>
            <w:noProof/>
            <w:sz w:val="30"/>
            <w:szCs w:val="30"/>
          </w:rPr>
          <w:fldChar w:fldCharType="end"/>
        </w:r>
      </w:p>
    </w:sdtContent>
  </w:sdt>
  <w:p w14:paraId="3513F049" w14:textId="59B953C0" w:rsidR="001F7AD5" w:rsidRPr="00B87C31" w:rsidRDefault="001F7AD5" w:rsidP="004E3C49">
    <w:pPr>
      <w:pStyle w:val="Footer"/>
      <w:jc w:val="right"/>
      <w:rPr>
        <w:rFonts w:ascii="Angsana New" w:hAnsi="Angsana New" w:cs="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FD1E" w14:textId="14940FAC" w:rsidR="00783CD5" w:rsidRDefault="00000000" w:rsidP="0095043B">
    <w:pPr>
      <w:pStyle w:val="Footer"/>
      <w:jc w:val="right"/>
      <w:rPr>
        <w:rFonts w:ascii="Angsana New" w:hAnsi="Angsana New" w:cs="Angsana New"/>
        <w:sz w:val="30"/>
        <w:szCs w:val="30"/>
      </w:rPr>
    </w:pPr>
    <w:sdt>
      <w:sdtPr>
        <w:id w:val="-1707563717"/>
        <w:docPartObj>
          <w:docPartGallery w:val="Page Numbers (Bottom of Page)"/>
          <w:docPartUnique/>
        </w:docPartObj>
      </w:sdtPr>
      <w:sdtEndPr>
        <w:rPr>
          <w:rFonts w:ascii="Angsana New" w:hAnsi="Angsana New" w:cs="Angsana New" w:hint="cs"/>
          <w:noProof/>
          <w:sz w:val="30"/>
          <w:szCs w:val="30"/>
        </w:rPr>
      </w:sdtEndPr>
      <w:sdtContent>
        <w:r w:rsidR="004E3C49">
          <w:rPr>
            <w:rFonts w:ascii="Angsana New" w:hAnsi="Angsana New" w:cs="Angsana New"/>
            <w:sz w:val="30"/>
            <w:szCs w:val="30"/>
            <w:cs/>
            <w:lang w:val="en-US"/>
          </w:rPr>
          <w:tab/>
        </w:r>
        <w:r w:rsidR="004B6803">
          <w:rPr>
            <w:rFonts w:ascii="Angsana New" w:hAnsi="Angsana New" w:cs="Angsana New"/>
            <w:sz w:val="30"/>
            <w:szCs w:val="30"/>
            <w:cs/>
            <w:lang w:val="en-US"/>
          </w:rPr>
          <w:br/>
        </w:r>
        <w:r w:rsidR="0095043B">
          <w:rPr>
            <w:rFonts w:ascii="Angsana New" w:hAnsi="Angsana New" w:cs="Angsana New"/>
            <w:sz w:val="30"/>
            <w:szCs w:val="30"/>
            <w:lang w:val="en-US"/>
          </w:rPr>
          <w:t xml:space="preserve">     </w:t>
        </w:r>
        <w:r w:rsidR="00554295">
          <w:rPr>
            <w:rFonts w:ascii="Angsana New" w:hAnsi="Angsana New" w:cs="Angsana New"/>
            <w:sz w:val="30"/>
            <w:szCs w:val="30"/>
            <w:lang w:val="en-US"/>
          </w:rPr>
          <w:t xml:space="preserve"> </w:t>
        </w:r>
        <w:r w:rsidR="004E3C49" w:rsidRPr="00B87C31">
          <w:rPr>
            <w:rFonts w:ascii="Angsana New" w:hAnsi="Angsana New" w:cs="Angsana New" w:hint="cs"/>
            <w:sz w:val="30"/>
            <w:szCs w:val="30"/>
          </w:rPr>
          <w:fldChar w:fldCharType="begin"/>
        </w:r>
        <w:r w:rsidR="004E3C49" w:rsidRPr="00B87C31">
          <w:rPr>
            <w:rFonts w:ascii="Angsana New" w:hAnsi="Angsana New" w:cs="Angsana New" w:hint="cs"/>
            <w:sz w:val="30"/>
            <w:szCs w:val="30"/>
          </w:rPr>
          <w:instrText xml:space="preserve"> PAGE   \* MERGEFORMAT </w:instrText>
        </w:r>
        <w:r w:rsidR="004E3C49" w:rsidRPr="00B87C31">
          <w:rPr>
            <w:rFonts w:ascii="Angsana New" w:hAnsi="Angsana New" w:cs="Angsana New" w:hint="cs"/>
            <w:sz w:val="30"/>
            <w:szCs w:val="30"/>
          </w:rPr>
          <w:fldChar w:fldCharType="separate"/>
        </w:r>
        <w:r w:rsidR="004E3C49">
          <w:rPr>
            <w:rFonts w:ascii="Angsana New" w:hAnsi="Angsana New" w:cs="Angsana New"/>
            <w:sz w:val="30"/>
            <w:szCs w:val="30"/>
          </w:rPr>
          <w:t>18</w:t>
        </w:r>
        <w:r w:rsidR="004E3C49" w:rsidRPr="00B87C31">
          <w:rPr>
            <w:rFonts w:ascii="Angsana New" w:hAnsi="Angsana New" w:cs="Angsana New" w:hint="cs"/>
            <w:noProof/>
            <w:sz w:val="30"/>
            <w:szCs w:val="30"/>
          </w:rPr>
          <w:fldChar w:fldCharType="end"/>
        </w:r>
      </w:sdtContent>
    </w:sdt>
  </w:p>
  <w:p w14:paraId="1D39CB81" w14:textId="35CEE383" w:rsidR="004E3C49" w:rsidRPr="00B87C31" w:rsidRDefault="004E3C49" w:rsidP="004E3C49">
    <w:pPr>
      <w:pStyle w:val="Footer"/>
      <w:jc w:val="right"/>
      <w:rPr>
        <w:rFonts w:ascii="Angsana New" w:hAnsi="Angsana New" w:cs="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3015" w14:textId="24CEB5BD" w:rsidR="0051716B" w:rsidRPr="004E3C49" w:rsidRDefault="00F5676F" w:rsidP="004E3C49">
    <w:pPr>
      <w:pStyle w:val="Footer"/>
      <w:jc w:val="right"/>
    </w:pPr>
    <w:r>
      <w:rPr>
        <w:rFonts w:ascii="Angsana New" w:hAnsi="Angsana New" w:cs="Angsana New"/>
        <w:sz w:val="30"/>
        <w:szCs w:val="30"/>
        <w:cs/>
      </w:rPr>
      <w:br/>
    </w:r>
    <w:r w:rsidR="004E3C49" w:rsidRPr="00B87C31">
      <w:rPr>
        <w:rFonts w:ascii="Angsana New" w:hAnsi="Angsana New" w:cs="Angsana New" w:hint="cs"/>
        <w:sz w:val="30"/>
        <w:szCs w:val="30"/>
      </w:rPr>
      <w:fldChar w:fldCharType="begin"/>
    </w:r>
    <w:r w:rsidR="004E3C49" w:rsidRPr="00B87C31">
      <w:rPr>
        <w:rFonts w:ascii="Angsana New" w:hAnsi="Angsana New" w:cs="Angsana New" w:hint="cs"/>
        <w:sz w:val="30"/>
        <w:szCs w:val="30"/>
      </w:rPr>
      <w:instrText xml:space="preserve"> PAGE   \* MERGEFORMAT </w:instrText>
    </w:r>
    <w:r w:rsidR="004E3C49" w:rsidRPr="00B87C31">
      <w:rPr>
        <w:rFonts w:ascii="Angsana New" w:hAnsi="Angsana New" w:cs="Angsana New" w:hint="cs"/>
        <w:sz w:val="30"/>
        <w:szCs w:val="30"/>
      </w:rPr>
      <w:fldChar w:fldCharType="separate"/>
    </w:r>
    <w:r w:rsidR="004E3C49">
      <w:rPr>
        <w:rFonts w:ascii="Angsana New" w:hAnsi="Angsana New" w:cs="Angsana New"/>
        <w:sz w:val="30"/>
        <w:szCs w:val="30"/>
      </w:rPr>
      <w:t>19</w:t>
    </w:r>
    <w:r w:rsidR="004E3C49" w:rsidRPr="00B87C31">
      <w:rPr>
        <w:rFonts w:ascii="Angsana New" w:hAnsi="Angsana New" w:cs="Angsana New" w:hint="cs"/>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83799" w14:textId="77777777" w:rsidR="00480820" w:rsidRDefault="00480820">
      <w:r>
        <w:separator/>
      </w:r>
    </w:p>
  </w:footnote>
  <w:footnote w:type="continuationSeparator" w:id="0">
    <w:p w14:paraId="7A68A466" w14:textId="77777777" w:rsidR="00480820" w:rsidRDefault="00480820">
      <w:r>
        <w:continuationSeparator/>
      </w:r>
    </w:p>
  </w:footnote>
  <w:footnote w:type="continuationNotice" w:id="1">
    <w:p w14:paraId="6224EB10" w14:textId="77777777" w:rsidR="00480820" w:rsidRDefault="004808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6D86" w14:textId="77777777" w:rsidR="00841D6A" w:rsidRDefault="00841D6A"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EE58" w14:textId="5BA2E568" w:rsidR="00920AD2" w:rsidRDefault="00920AD2" w:rsidP="00117B13">
    <w:pPr>
      <w:pStyle w:val="Header"/>
      <w:jc w:val="center"/>
      <w:rPr>
        <w:rFonts w:ascii="Angsana New" w:hAnsi="Angsana New"/>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00186" w14:textId="45D196D4" w:rsidR="00275EE1" w:rsidRDefault="00275E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640D0" w14:textId="24B73DE8" w:rsidR="00275EE1" w:rsidRDefault="0027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848EE56C"/>
    <w:lvl w:ilvl="0" w:tplc="516052D8">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C17045E"/>
    <w:multiLevelType w:val="multilevel"/>
    <w:tmpl w:val="52308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5537FB"/>
    <w:multiLevelType w:val="hybridMultilevel"/>
    <w:tmpl w:val="ECD2CE02"/>
    <w:lvl w:ilvl="0" w:tplc="1B8405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A027C6"/>
    <w:multiLevelType w:val="multilevel"/>
    <w:tmpl w:val="2458C884"/>
    <w:lvl w:ilvl="0">
      <w:start w:val="1"/>
      <w:numFmt w:val="decimal"/>
      <w:lvlText w:val="%1."/>
      <w:lvlJc w:val="left"/>
      <w:pPr>
        <w:ind w:left="360" w:hanging="360"/>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CF22982"/>
    <w:multiLevelType w:val="hybridMultilevel"/>
    <w:tmpl w:val="6F9E91DC"/>
    <w:lvl w:ilvl="0" w:tplc="19BE13BC">
      <w:start w:val="1"/>
      <w:numFmt w:val="decimal"/>
      <w:lvlText w:val="2.%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56BDC"/>
    <w:multiLevelType w:val="hybridMultilevel"/>
    <w:tmpl w:val="1324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7674A"/>
    <w:multiLevelType w:val="hybridMultilevel"/>
    <w:tmpl w:val="907674CA"/>
    <w:lvl w:ilvl="0" w:tplc="F39C6B22">
      <w:start w:val="1"/>
      <w:numFmt w:val="decimal"/>
      <w:lvlText w:val="3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0C45BD"/>
    <w:multiLevelType w:val="hybridMultilevel"/>
    <w:tmpl w:val="6508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83D2C"/>
    <w:multiLevelType w:val="hybridMultilevel"/>
    <w:tmpl w:val="B9684B0C"/>
    <w:lvl w:ilvl="0" w:tplc="31C0F578">
      <w:start w:val="1"/>
      <w:numFmt w:val="decimal"/>
      <w:lvlText w:val="31.%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4" w15:restartNumberingAfterBreak="0">
    <w:nsid w:val="2E581CB7"/>
    <w:multiLevelType w:val="multilevel"/>
    <w:tmpl w:val="5A4EC1D2"/>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28.3.%3"/>
      <w:lvlJc w:val="left"/>
      <w:pPr>
        <w:ind w:left="1598" w:hanging="720"/>
      </w:pPr>
      <w:rPr>
        <w:rFonts w:hint="default"/>
        <w:lang w:bidi="th-TH"/>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5" w15:restartNumberingAfterBreak="0">
    <w:nsid w:val="3E515B45"/>
    <w:multiLevelType w:val="hybridMultilevel"/>
    <w:tmpl w:val="635E850E"/>
    <w:lvl w:ilvl="0" w:tplc="32FA0312">
      <w:start w:val="1"/>
      <w:numFmt w:val="decimal"/>
      <w:lvlText w:val="4.%1"/>
      <w:lvlJc w:val="left"/>
      <w:pPr>
        <w:ind w:left="1238" w:hanging="360"/>
      </w:pPr>
      <w:rPr>
        <w:rFonts w:hint="default"/>
        <w:b w:val="0"/>
        <w:bCs w:val="0"/>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6"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4FB92334"/>
    <w:multiLevelType w:val="hybridMultilevel"/>
    <w:tmpl w:val="BC86EEB2"/>
    <w:lvl w:ilvl="0" w:tplc="2B8012FA">
      <w:start w:val="1"/>
      <w:numFmt w:val="decimal"/>
      <w:lvlText w:val="24.%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9" w15:restartNumberingAfterBreak="0">
    <w:nsid w:val="522D618C"/>
    <w:multiLevelType w:val="multilevel"/>
    <w:tmpl w:val="26841388"/>
    <w:lvl w:ilvl="0">
      <w:start w:val="1"/>
      <w:numFmt w:val="decimal"/>
      <w:lvlText w:val="21.%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20"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240B66"/>
    <w:multiLevelType w:val="multilevel"/>
    <w:tmpl w:val="415CD3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6761A2A"/>
    <w:multiLevelType w:val="hybridMultilevel"/>
    <w:tmpl w:val="9B546138"/>
    <w:lvl w:ilvl="0" w:tplc="6AAE2420">
      <w:start w:val="1"/>
      <w:numFmt w:val="decimal"/>
      <w:lvlText w:val="28.%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25" w15:restartNumberingAfterBreak="0">
    <w:nsid w:val="66882BED"/>
    <w:multiLevelType w:val="hybridMultilevel"/>
    <w:tmpl w:val="6F48A6DE"/>
    <w:lvl w:ilvl="0" w:tplc="44168BC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8A79CE"/>
    <w:multiLevelType w:val="multilevel"/>
    <w:tmpl w:val="A8E4D234"/>
    <w:lvl w:ilvl="0">
      <w:start w:val="26"/>
      <w:numFmt w:val="decimal"/>
      <w:lvlText w:val="%1."/>
      <w:lvlJc w:val="left"/>
      <w:pPr>
        <w:ind w:left="1238" w:hanging="360"/>
      </w:pPr>
      <w:rPr>
        <w:rFonts w:hint="default"/>
      </w:rPr>
    </w:lvl>
    <w:lvl w:ilvl="1">
      <w:start w:val="1"/>
      <w:numFmt w:val="decimal"/>
      <w:lvlText w:val="27.%2"/>
      <w:lvlJc w:val="left"/>
      <w:pPr>
        <w:ind w:left="1260" w:hanging="360"/>
      </w:pPr>
      <w:rPr>
        <w:rFonts w:hint="default"/>
        <w:lang w:bidi="th-TH"/>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7"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1019A"/>
    <w:multiLevelType w:val="hybridMultilevel"/>
    <w:tmpl w:val="7ABACFEE"/>
    <w:lvl w:ilvl="0" w:tplc="13A4D78A">
      <w:start w:val="31"/>
      <w:numFmt w:val="bullet"/>
      <w:lvlText w:val="-"/>
      <w:lvlJc w:val="left"/>
      <w:pPr>
        <w:ind w:left="542" w:hanging="360"/>
      </w:pPr>
      <w:rPr>
        <w:rFonts w:ascii="Angsana New" w:eastAsia="Times New Roman" w:hAnsi="Angsana New" w:cs="Angsana New" w:hint="default"/>
      </w:rPr>
    </w:lvl>
    <w:lvl w:ilvl="1" w:tplc="04090003" w:tentative="1">
      <w:start w:val="1"/>
      <w:numFmt w:val="bullet"/>
      <w:lvlText w:val="o"/>
      <w:lvlJc w:val="left"/>
      <w:pPr>
        <w:ind w:left="1262" w:hanging="360"/>
      </w:pPr>
      <w:rPr>
        <w:rFonts w:ascii="Courier New" w:hAnsi="Courier New" w:cs="Courier New" w:hint="default"/>
      </w:rPr>
    </w:lvl>
    <w:lvl w:ilvl="2" w:tplc="04090005" w:tentative="1">
      <w:start w:val="1"/>
      <w:numFmt w:val="bullet"/>
      <w:lvlText w:val=""/>
      <w:lvlJc w:val="left"/>
      <w:pPr>
        <w:ind w:left="1982" w:hanging="360"/>
      </w:pPr>
      <w:rPr>
        <w:rFonts w:ascii="Wingdings" w:hAnsi="Wingdings" w:hint="default"/>
      </w:rPr>
    </w:lvl>
    <w:lvl w:ilvl="3" w:tplc="04090001" w:tentative="1">
      <w:start w:val="1"/>
      <w:numFmt w:val="bullet"/>
      <w:lvlText w:val=""/>
      <w:lvlJc w:val="left"/>
      <w:pPr>
        <w:ind w:left="2702" w:hanging="360"/>
      </w:pPr>
      <w:rPr>
        <w:rFonts w:ascii="Symbol" w:hAnsi="Symbol" w:hint="default"/>
      </w:rPr>
    </w:lvl>
    <w:lvl w:ilvl="4" w:tplc="04090003" w:tentative="1">
      <w:start w:val="1"/>
      <w:numFmt w:val="bullet"/>
      <w:lvlText w:val="o"/>
      <w:lvlJc w:val="left"/>
      <w:pPr>
        <w:ind w:left="3422" w:hanging="360"/>
      </w:pPr>
      <w:rPr>
        <w:rFonts w:ascii="Courier New" w:hAnsi="Courier New" w:cs="Courier New" w:hint="default"/>
      </w:rPr>
    </w:lvl>
    <w:lvl w:ilvl="5" w:tplc="04090005" w:tentative="1">
      <w:start w:val="1"/>
      <w:numFmt w:val="bullet"/>
      <w:lvlText w:val=""/>
      <w:lvlJc w:val="left"/>
      <w:pPr>
        <w:ind w:left="4142" w:hanging="360"/>
      </w:pPr>
      <w:rPr>
        <w:rFonts w:ascii="Wingdings" w:hAnsi="Wingdings" w:hint="default"/>
      </w:rPr>
    </w:lvl>
    <w:lvl w:ilvl="6" w:tplc="04090001" w:tentative="1">
      <w:start w:val="1"/>
      <w:numFmt w:val="bullet"/>
      <w:lvlText w:val=""/>
      <w:lvlJc w:val="left"/>
      <w:pPr>
        <w:ind w:left="4862" w:hanging="360"/>
      </w:pPr>
      <w:rPr>
        <w:rFonts w:ascii="Symbol" w:hAnsi="Symbol" w:hint="default"/>
      </w:rPr>
    </w:lvl>
    <w:lvl w:ilvl="7" w:tplc="04090003" w:tentative="1">
      <w:start w:val="1"/>
      <w:numFmt w:val="bullet"/>
      <w:lvlText w:val="o"/>
      <w:lvlJc w:val="left"/>
      <w:pPr>
        <w:ind w:left="5582" w:hanging="360"/>
      </w:pPr>
      <w:rPr>
        <w:rFonts w:ascii="Courier New" w:hAnsi="Courier New" w:cs="Courier New" w:hint="default"/>
      </w:rPr>
    </w:lvl>
    <w:lvl w:ilvl="8" w:tplc="04090005" w:tentative="1">
      <w:start w:val="1"/>
      <w:numFmt w:val="bullet"/>
      <w:lvlText w:val=""/>
      <w:lvlJc w:val="left"/>
      <w:pPr>
        <w:ind w:left="6302" w:hanging="360"/>
      </w:pPr>
      <w:rPr>
        <w:rFonts w:ascii="Wingdings" w:hAnsi="Wingdings" w:hint="default"/>
      </w:rPr>
    </w:lvl>
  </w:abstractNum>
  <w:abstractNum w:abstractNumId="29" w15:restartNumberingAfterBreak="0">
    <w:nsid w:val="738036F8"/>
    <w:multiLevelType w:val="hybridMultilevel"/>
    <w:tmpl w:val="2E3C3548"/>
    <w:lvl w:ilvl="0" w:tplc="A71A16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507543">
    <w:abstractNumId w:val="7"/>
  </w:num>
  <w:num w:numId="2" w16cid:durableId="231357234">
    <w:abstractNumId w:val="17"/>
  </w:num>
  <w:num w:numId="3" w16cid:durableId="1106659503">
    <w:abstractNumId w:val="10"/>
  </w:num>
  <w:num w:numId="4" w16cid:durableId="587930218">
    <w:abstractNumId w:val="21"/>
  </w:num>
  <w:num w:numId="5" w16cid:durableId="664632303">
    <w:abstractNumId w:val="29"/>
  </w:num>
  <w:num w:numId="6" w16cid:durableId="58865261">
    <w:abstractNumId w:val="0"/>
  </w:num>
  <w:num w:numId="7" w16cid:durableId="1894922607">
    <w:abstractNumId w:val="20"/>
  </w:num>
  <w:num w:numId="8" w16cid:durableId="1139611900">
    <w:abstractNumId w:val="25"/>
  </w:num>
  <w:num w:numId="9" w16cid:durableId="1324160768">
    <w:abstractNumId w:val="9"/>
  </w:num>
  <w:num w:numId="10" w16cid:durableId="721909573">
    <w:abstractNumId w:val="27"/>
  </w:num>
  <w:num w:numId="11" w16cid:durableId="1137378326">
    <w:abstractNumId w:val="6"/>
  </w:num>
  <w:num w:numId="12" w16cid:durableId="2090272868">
    <w:abstractNumId w:val="8"/>
  </w:num>
  <w:num w:numId="13" w16cid:durableId="889800523">
    <w:abstractNumId w:val="2"/>
  </w:num>
  <w:num w:numId="14" w16cid:durableId="1410269581">
    <w:abstractNumId w:val="26"/>
  </w:num>
  <w:num w:numId="15" w16cid:durableId="2122071031">
    <w:abstractNumId w:val="24"/>
  </w:num>
  <w:num w:numId="16" w16cid:durableId="2071227488">
    <w:abstractNumId w:val="16"/>
  </w:num>
  <w:num w:numId="17" w16cid:durableId="1718309054">
    <w:abstractNumId w:val="14"/>
  </w:num>
  <w:num w:numId="18" w16cid:durableId="459495074">
    <w:abstractNumId w:val="18"/>
  </w:num>
  <w:num w:numId="19" w16cid:durableId="1198858740">
    <w:abstractNumId w:val="19"/>
  </w:num>
  <w:num w:numId="20" w16cid:durableId="1203057320">
    <w:abstractNumId w:val="1"/>
  </w:num>
  <w:num w:numId="21" w16cid:durableId="1466191586">
    <w:abstractNumId w:val="5"/>
  </w:num>
  <w:num w:numId="22" w16cid:durableId="79522079">
    <w:abstractNumId w:val="15"/>
  </w:num>
  <w:num w:numId="23" w16cid:durableId="1326739747">
    <w:abstractNumId w:val="12"/>
  </w:num>
  <w:num w:numId="24" w16cid:durableId="2065063766">
    <w:abstractNumId w:val="13"/>
  </w:num>
  <w:num w:numId="25" w16cid:durableId="1266811797">
    <w:abstractNumId w:val="11"/>
  </w:num>
  <w:num w:numId="26" w16cid:durableId="530344568">
    <w:abstractNumId w:val="23"/>
  </w:num>
  <w:num w:numId="27" w16cid:durableId="723914641">
    <w:abstractNumId w:val="22"/>
  </w:num>
  <w:num w:numId="28" w16cid:durableId="1629163303">
    <w:abstractNumId w:val="3"/>
  </w:num>
  <w:num w:numId="29" w16cid:durableId="834423172">
    <w:abstractNumId w:val="28"/>
  </w:num>
  <w:num w:numId="30" w16cid:durableId="9882486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2F9"/>
    <w:rsid w:val="000004BE"/>
    <w:rsid w:val="000006FD"/>
    <w:rsid w:val="000009F6"/>
    <w:rsid w:val="000009FB"/>
    <w:rsid w:val="00000CD7"/>
    <w:rsid w:val="00000D9B"/>
    <w:rsid w:val="00001059"/>
    <w:rsid w:val="0000175F"/>
    <w:rsid w:val="00001887"/>
    <w:rsid w:val="000018C0"/>
    <w:rsid w:val="00001A9F"/>
    <w:rsid w:val="00001B91"/>
    <w:rsid w:val="00001C7E"/>
    <w:rsid w:val="00001D94"/>
    <w:rsid w:val="00001DCA"/>
    <w:rsid w:val="00001E19"/>
    <w:rsid w:val="00001E2B"/>
    <w:rsid w:val="00001FC1"/>
    <w:rsid w:val="000027B7"/>
    <w:rsid w:val="00002A98"/>
    <w:rsid w:val="00002AF5"/>
    <w:rsid w:val="00002BEF"/>
    <w:rsid w:val="00002EB1"/>
    <w:rsid w:val="00002ED6"/>
    <w:rsid w:val="00002FEA"/>
    <w:rsid w:val="000035EE"/>
    <w:rsid w:val="0000395F"/>
    <w:rsid w:val="00003B9C"/>
    <w:rsid w:val="00003BA3"/>
    <w:rsid w:val="00003DED"/>
    <w:rsid w:val="00003F4A"/>
    <w:rsid w:val="0000435E"/>
    <w:rsid w:val="00004A1C"/>
    <w:rsid w:val="00004C8C"/>
    <w:rsid w:val="00004D06"/>
    <w:rsid w:val="00004EBE"/>
    <w:rsid w:val="00005035"/>
    <w:rsid w:val="0000515B"/>
    <w:rsid w:val="000055D8"/>
    <w:rsid w:val="00005930"/>
    <w:rsid w:val="00005BA4"/>
    <w:rsid w:val="00005C75"/>
    <w:rsid w:val="0000600D"/>
    <w:rsid w:val="0000627A"/>
    <w:rsid w:val="00006366"/>
    <w:rsid w:val="00006399"/>
    <w:rsid w:val="00006754"/>
    <w:rsid w:val="00006893"/>
    <w:rsid w:val="00006AE6"/>
    <w:rsid w:val="00006BA1"/>
    <w:rsid w:val="00006D44"/>
    <w:rsid w:val="000070CB"/>
    <w:rsid w:val="000075FD"/>
    <w:rsid w:val="000076FB"/>
    <w:rsid w:val="000078A6"/>
    <w:rsid w:val="00007B3D"/>
    <w:rsid w:val="00007BA0"/>
    <w:rsid w:val="00007DE8"/>
    <w:rsid w:val="00007FF2"/>
    <w:rsid w:val="00010209"/>
    <w:rsid w:val="0001023E"/>
    <w:rsid w:val="000102F7"/>
    <w:rsid w:val="000106F7"/>
    <w:rsid w:val="0001079E"/>
    <w:rsid w:val="000107B8"/>
    <w:rsid w:val="0001092D"/>
    <w:rsid w:val="00010B54"/>
    <w:rsid w:val="00010E97"/>
    <w:rsid w:val="00011402"/>
    <w:rsid w:val="000116E0"/>
    <w:rsid w:val="00011C7B"/>
    <w:rsid w:val="000123D0"/>
    <w:rsid w:val="00012647"/>
    <w:rsid w:val="00012875"/>
    <w:rsid w:val="00012AF5"/>
    <w:rsid w:val="00012CC3"/>
    <w:rsid w:val="00013450"/>
    <w:rsid w:val="0001389E"/>
    <w:rsid w:val="000138D1"/>
    <w:rsid w:val="00013C3C"/>
    <w:rsid w:val="00013C60"/>
    <w:rsid w:val="000142CA"/>
    <w:rsid w:val="000146DA"/>
    <w:rsid w:val="0001477B"/>
    <w:rsid w:val="000147ED"/>
    <w:rsid w:val="00014963"/>
    <w:rsid w:val="00014966"/>
    <w:rsid w:val="00014A48"/>
    <w:rsid w:val="00014C1A"/>
    <w:rsid w:val="00014E24"/>
    <w:rsid w:val="00014E45"/>
    <w:rsid w:val="00014FBE"/>
    <w:rsid w:val="00015841"/>
    <w:rsid w:val="00015E3B"/>
    <w:rsid w:val="00015FDF"/>
    <w:rsid w:val="000160E4"/>
    <w:rsid w:val="00016248"/>
    <w:rsid w:val="00016250"/>
    <w:rsid w:val="00016765"/>
    <w:rsid w:val="00016F20"/>
    <w:rsid w:val="00016FBB"/>
    <w:rsid w:val="00017419"/>
    <w:rsid w:val="00020175"/>
    <w:rsid w:val="00020316"/>
    <w:rsid w:val="00020364"/>
    <w:rsid w:val="00020368"/>
    <w:rsid w:val="00020636"/>
    <w:rsid w:val="00020864"/>
    <w:rsid w:val="0002094F"/>
    <w:rsid w:val="00020BDD"/>
    <w:rsid w:val="00020CEC"/>
    <w:rsid w:val="00020D9A"/>
    <w:rsid w:val="00020FCA"/>
    <w:rsid w:val="0002103C"/>
    <w:rsid w:val="00021239"/>
    <w:rsid w:val="00021617"/>
    <w:rsid w:val="000218A2"/>
    <w:rsid w:val="00021956"/>
    <w:rsid w:val="00021E10"/>
    <w:rsid w:val="000222E7"/>
    <w:rsid w:val="00022E54"/>
    <w:rsid w:val="00023A5E"/>
    <w:rsid w:val="00023B68"/>
    <w:rsid w:val="00023B97"/>
    <w:rsid w:val="00023CBB"/>
    <w:rsid w:val="00023D7D"/>
    <w:rsid w:val="00024109"/>
    <w:rsid w:val="00024677"/>
    <w:rsid w:val="000246D4"/>
    <w:rsid w:val="000249D0"/>
    <w:rsid w:val="00024A70"/>
    <w:rsid w:val="00024E25"/>
    <w:rsid w:val="00025529"/>
    <w:rsid w:val="000255C3"/>
    <w:rsid w:val="000256AD"/>
    <w:rsid w:val="000258D5"/>
    <w:rsid w:val="000258DC"/>
    <w:rsid w:val="00025D5E"/>
    <w:rsid w:val="0002642D"/>
    <w:rsid w:val="00026828"/>
    <w:rsid w:val="00026B9B"/>
    <w:rsid w:val="00026F5D"/>
    <w:rsid w:val="0002729C"/>
    <w:rsid w:val="000272BF"/>
    <w:rsid w:val="000275E9"/>
    <w:rsid w:val="0002769D"/>
    <w:rsid w:val="00027827"/>
    <w:rsid w:val="000279EC"/>
    <w:rsid w:val="00030358"/>
    <w:rsid w:val="00030F23"/>
    <w:rsid w:val="0003106B"/>
    <w:rsid w:val="00031307"/>
    <w:rsid w:val="0003150C"/>
    <w:rsid w:val="00031CBF"/>
    <w:rsid w:val="00031DB8"/>
    <w:rsid w:val="00031EA7"/>
    <w:rsid w:val="0003239C"/>
    <w:rsid w:val="000324F5"/>
    <w:rsid w:val="0003286A"/>
    <w:rsid w:val="000328FD"/>
    <w:rsid w:val="00032BF5"/>
    <w:rsid w:val="00032C18"/>
    <w:rsid w:val="000332FC"/>
    <w:rsid w:val="000336C5"/>
    <w:rsid w:val="0003386E"/>
    <w:rsid w:val="00033B34"/>
    <w:rsid w:val="00034128"/>
    <w:rsid w:val="000345C1"/>
    <w:rsid w:val="000346CB"/>
    <w:rsid w:val="00034998"/>
    <w:rsid w:val="000349C4"/>
    <w:rsid w:val="00034AAF"/>
    <w:rsid w:val="00034C78"/>
    <w:rsid w:val="00035005"/>
    <w:rsid w:val="0003545E"/>
    <w:rsid w:val="000355B3"/>
    <w:rsid w:val="000357E3"/>
    <w:rsid w:val="000359D6"/>
    <w:rsid w:val="00035A2D"/>
    <w:rsid w:val="0003637C"/>
    <w:rsid w:val="000365C9"/>
    <w:rsid w:val="0003710E"/>
    <w:rsid w:val="00037446"/>
    <w:rsid w:val="00037859"/>
    <w:rsid w:val="000378AE"/>
    <w:rsid w:val="00037AF2"/>
    <w:rsid w:val="00040056"/>
    <w:rsid w:val="0004051B"/>
    <w:rsid w:val="00040BA9"/>
    <w:rsid w:val="00040CAD"/>
    <w:rsid w:val="00040EA4"/>
    <w:rsid w:val="00041027"/>
    <w:rsid w:val="00041060"/>
    <w:rsid w:val="00041254"/>
    <w:rsid w:val="000414D8"/>
    <w:rsid w:val="00041655"/>
    <w:rsid w:val="00041A52"/>
    <w:rsid w:val="000423A2"/>
    <w:rsid w:val="000428D3"/>
    <w:rsid w:val="000428D8"/>
    <w:rsid w:val="00043197"/>
    <w:rsid w:val="000431BD"/>
    <w:rsid w:val="000437F5"/>
    <w:rsid w:val="0004380B"/>
    <w:rsid w:val="00043817"/>
    <w:rsid w:val="00043C14"/>
    <w:rsid w:val="00044099"/>
    <w:rsid w:val="000440C5"/>
    <w:rsid w:val="00044FC2"/>
    <w:rsid w:val="0004515A"/>
    <w:rsid w:val="000453B7"/>
    <w:rsid w:val="00045512"/>
    <w:rsid w:val="00045B39"/>
    <w:rsid w:val="00045D3A"/>
    <w:rsid w:val="00045F90"/>
    <w:rsid w:val="000462F1"/>
    <w:rsid w:val="000464A7"/>
    <w:rsid w:val="00046708"/>
    <w:rsid w:val="00046BF6"/>
    <w:rsid w:val="00046C7F"/>
    <w:rsid w:val="000471F7"/>
    <w:rsid w:val="0004747D"/>
    <w:rsid w:val="000475D6"/>
    <w:rsid w:val="00047674"/>
    <w:rsid w:val="000478AD"/>
    <w:rsid w:val="00047BB0"/>
    <w:rsid w:val="000500AD"/>
    <w:rsid w:val="000507E1"/>
    <w:rsid w:val="000507E9"/>
    <w:rsid w:val="00050B11"/>
    <w:rsid w:val="00050DB3"/>
    <w:rsid w:val="00050DBA"/>
    <w:rsid w:val="00050FC6"/>
    <w:rsid w:val="00051254"/>
    <w:rsid w:val="0005143D"/>
    <w:rsid w:val="0005158B"/>
    <w:rsid w:val="0005159F"/>
    <w:rsid w:val="0005195A"/>
    <w:rsid w:val="00051D81"/>
    <w:rsid w:val="00051EDC"/>
    <w:rsid w:val="00051EEE"/>
    <w:rsid w:val="000525C9"/>
    <w:rsid w:val="00052603"/>
    <w:rsid w:val="0005276E"/>
    <w:rsid w:val="000529EF"/>
    <w:rsid w:val="00052AD0"/>
    <w:rsid w:val="00052C2A"/>
    <w:rsid w:val="00052D9E"/>
    <w:rsid w:val="00052EFA"/>
    <w:rsid w:val="00052F97"/>
    <w:rsid w:val="000534FB"/>
    <w:rsid w:val="0005357D"/>
    <w:rsid w:val="00053A0E"/>
    <w:rsid w:val="00053A10"/>
    <w:rsid w:val="00053B1C"/>
    <w:rsid w:val="00053E42"/>
    <w:rsid w:val="00054327"/>
    <w:rsid w:val="000544ED"/>
    <w:rsid w:val="00054528"/>
    <w:rsid w:val="00054716"/>
    <w:rsid w:val="00054743"/>
    <w:rsid w:val="00054A11"/>
    <w:rsid w:val="00054AD9"/>
    <w:rsid w:val="00054DE6"/>
    <w:rsid w:val="00054E93"/>
    <w:rsid w:val="000552DE"/>
    <w:rsid w:val="00055C93"/>
    <w:rsid w:val="00055ED7"/>
    <w:rsid w:val="00056CE1"/>
    <w:rsid w:val="00056E08"/>
    <w:rsid w:val="000571FD"/>
    <w:rsid w:val="0005726C"/>
    <w:rsid w:val="000572D0"/>
    <w:rsid w:val="00057447"/>
    <w:rsid w:val="00057B3F"/>
    <w:rsid w:val="00057D2E"/>
    <w:rsid w:val="00057E3F"/>
    <w:rsid w:val="00060C27"/>
    <w:rsid w:val="00061191"/>
    <w:rsid w:val="000612A8"/>
    <w:rsid w:val="000612EC"/>
    <w:rsid w:val="000616CB"/>
    <w:rsid w:val="00061BB8"/>
    <w:rsid w:val="0006292E"/>
    <w:rsid w:val="000630CD"/>
    <w:rsid w:val="000634EF"/>
    <w:rsid w:val="0006394B"/>
    <w:rsid w:val="000639E6"/>
    <w:rsid w:val="00063D41"/>
    <w:rsid w:val="00063D98"/>
    <w:rsid w:val="00064B2D"/>
    <w:rsid w:val="00065346"/>
    <w:rsid w:val="00065412"/>
    <w:rsid w:val="000659EC"/>
    <w:rsid w:val="00065BE6"/>
    <w:rsid w:val="00065BFD"/>
    <w:rsid w:val="00065EE6"/>
    <w:rsid w:val="00066014"/>
    <w:rsid w:val="000661FF"/>
    <w:rsid w:val="000663FF"/>
    <w:rsid w:val="0006698D"/>
    <w:rsid w:val="000669EB"/>
    <w:rsid w:val="00066B80"/>
    <w:rsid w:val="00067091"/>
    <w:rsid w:val="000672D8"/>
    <w:rsid w:val="00067807"/>
    <w:rsid w:val="00070469"/>
    <w:rsid w:val="00070814"/>
    <w:rsid w:val="00070C9F"/>
    <w:rsid w:val="00071189"/>
    <w:rsid w:val="000712C0"/>
    <w:rsid w:val="00071355"/>
    <w:rsid w:val="000714E9"/>
    <w:rsid w:val="000715D6"/>
    <w:rsid w:val="000716DD"/>
    <w:rsid w:val="00071A4E"/>
    <w:rsid w:val="00071EAC"/>
    <w:rsid w:val="00072324"/>
    <w:rsid w:val="0007242D"/>
    <w:rsid w:val="000726CD"/>
    <w:rsid w:val="000726F3"/>
    <w:rsid w:val="00072814"/>
    <w:rsid w:val="00072948"/>
    <w:rsid w:val="000729A4"/>
    <w:rsid w:val="00072F22"/>
    <w:rsid w:val="00072FD7"/>
    <w:rsid w:val="00073409"/>
    <w:rsid w:val="00073489"/>
    <w:rsid w:val="000739FF"/>
    <w:rsid w:val="00073E89"/>
    <w:rsid w:val="00074B7D"/>
    <w:rsid w:val="00074EBC"/>
    <w:rsid w:val="00075BA0"/>
    <w:rsid w:val="00075BAC"/>
    <w:rsid w:val="000761A4"/>
    <w:rsid w:val="0007647B"/>
    <w:rsid w:val="0007683B"/>
    <w:rsid w:val="00076F7D"/>
    <w:rsid w:val="0007728E"/>
    <w:rsid w:val="000773A4"/>
    <w:rsid w:val="00077BB2"/>
    <w:rsid w:val="00080162"/>
    <w:rsid w:val="0008026E"/>
    <w:rsid w:val="000802CF"/>
    <w:rsid w:val="000809A3"/>
    <w:rsid w:val="00080C3A"/>
    <w:rsid w:val="00080CEB"/>
    <w:rsid w:val="00080F3B"/>
    <w:rsid w:val="00081153"/>
    <w:rsid w:val="00081183"/>
    <w:rsid w:val="00081446"/>
    <w:rsid w:val="00081695"/>
    <w:rsid w:val="00081B3B"/>
    <w:rsid w:val="00081C1F"/>
    <w:rsid w:val="000825D4"/>
    <w:rsid w:val="000828C4"/>
    <w:rsid w:val="000828C5"/>
    <w:rsid w:val="00083395"/>
    <w:rsid w:val="00083397"/>
    <w:rsid w:val="0008379F"/>
    <w:rsid w:val="000837E5"/>
    <w:rsid w:val="00083A06"/>
    <w:rsid w:val="00083F73"/>
    <w:rsid w:val="00084458"/>
    <w:rsid w:val="000847A2"/>
    <w:rsid w:val="000850DE"/>
    <w:rsid w:val="0008512B"/>
    <w:rsid w:val="00085244"/>
    <w:rsid w:val="00085750"/>
    <w:rsid w:val="000859BC"/>
    <w:rsid w:val="00085CFB"/>
    <w:rsid w:val="00085DC8"/>
    <w:rsid w:val="00085DEC"/>
    <w:rsid w:val="00085E61"/>
    <w:rsid w:val="00085E71"/>
    <w:rsid w:val="000862AA"/>
    <w:rsid w:val="00086356"/>
    <w:rsid w:val="00086660"/>
    <w:rsid w:val="0008668F"/>
    <w:rsid w:val="00086CB1"/>
    <w:rsid w:val="00086F75"/>
    <w:rsid w:val="0008701E"/>
    <w:rsid w:val="000870B4"/>
    <w:rsid w:val="000872A7"/>
    <w:rsid w:val="000876A9"/>
    <w:rsid w:val="00087D19"/>
    <w:rsid w:val="00087E62"/>
    <w:rsid w:val="00087E73"/>
    <w:rsid w:val="00087F03"/>
    <w:rsid w:val="00087F61"/>
    <w:rsid w:val="000900B5"/>
    <w:rsid w:val="000901E5"/>
    <w:rsid w:val="00090443"/>
    <w:rsid w:val="000904AF"/>
    <w:rsid w:val="00090518"/>
    <w:rsid w:val="00090920"/>
    <w:rsid w:val="00090AED"/>
    <w:rsid w:val="00090E45"/>
    <w:rsid w:val="000910FF"/>
    <w:rsid w:val="00091199"/>
    <w:rsid w:val="00091361"/>
    <w:rsid w:val="000913CC"/>
    <w:rsid w:val="00091BD5"/>
    <w:rsid w:val="00091CD2"/>
    <w:rsid w:val="00091F28"/>
    <w:rsid w:val="000924F5"/>
    <w:rsid w:val="000925A4"/>
    <w:rsid w:val="000928AE"/>
    <w:rsid w:val="00092C88"/>
    <w:rsid w:val="00092D10"/>
    <w:rsid w:val="00092EA9"/>
    <w:rsid w:val="000930C6"/>
    <w:rsid w:val="000937D2"/>
    <w:rsid w:val="00093A1F"/>
    <w:rsid w:val="00094077"/>
    <w:rsid w:val="00094152"/>
    <w:rsid w:val="00094443"/>
    <w:rsid w:val="0009448E"/>
    <w:rsid w:val="00094BC2"/>
    <w:rsid w:val="00094CBE"/>
    <w:rsid w:val="00094E64"/>
    <w:rsid w:val="000950F2"/>
    <w:rsid w:val="000952F6"/>
    <w:rsid w:val="00095564"/>
    <w:rsid w:val="00095BDA"/>
    <w:rsid w:val="00095C08"/>
    <w:rsid w:val="00095F40"/>
    <w:rsid w:val="000960A8"/>
    <w:rsid w:val="000961A2"/>
    <w:rsid w:val="0009636A"/>
    <w:rsid w:val="00096468"/>
    <w:rsid w:val="00096544"/>
    <w:rsid w:val="00096834"/>
    <w:rsid w:val="00096A16"/>
    <w:rsid w:val="00096A32"/>
    <w:rsid w:val="00096AE7"/>
    <w:rsid w:val="00096B60"/>
    <w:rsid w:val="00096C0B"/>
    <w:rsid w:val="0009754B"/>
    <w:rsid w:val="000978FE"/>
    <w:rsid w:val="00097A60"/>
    <w:rsid w:val="00097B7C"/>
    <w:rsid w:val="00097BCC"/>
    <w:rsid w:val="00097BD9"/>
    <w:rsid w:val="00097FD6"/>
    <w:rsid w:val="000A0147"/>
    <w:rsid w:val="000A0409"/>
    <w:rsid w:val="000A079C"/>
    <w:rsid w:val="000A0BBD"/>
    <w:rsid w:val="000A0C53"/>
    <w:rsid w:val="000A0C9F"/>
    <w:rsid w:val="000A0CD7"/>
    <w:rsid w:val="000A12DD"/>
    <w:rsid w:val="000A1AB7"/>
    <w:rsid w:val="000A1C68"/>
    <w:rsid w:val="000A1C7D"/>
    <w:rsid w:val="000A1E0A"/>
    <w:rsid w:val="000A2459"/>
    <w:rsid w:val="000A2628"/>
    <w:rsid w:val="000A26A2"/>
    <w:rsid w:val="000A2AAF"/>
    <w:rsid w:val="000A2AE4"/>
    <w:rsid w:val="000A2EF8"/>
    <w:rsid w:val="000A3111"/>
    <w:rsid w:val="000A3213"/>
    <w:rsid w:val="000A341C"/>
    <w:rsid w:val="000A399E"/>
    <w:rsid w:val="000A39F8"/>
    <w:rsid w:val="000A3A18"/>
    <w:rsid w:val="000A3A39"/>
    <w:rsid w:val="000A3AD8"/>
    <w:rsid w:val="000A3C80"/>
    <w:rsid w:val="000A3E73"/>
    <w:rsid w:val="000A411A"/>
    <w:rsid w:val="000A43D7"/>
    <w:rsid w:val="000A44E0"/>
    <w:rsid w:val="000A487A"/>
    <w:rsid w:val="000A497C"/>
    <w:rsid w:val="000A49FE"/>
    <w:rsid w:val="000A4DEB"/>
    <w:rsid w:val="000A50A7"/>
    <w:rsid w:val="000A53A0"/>
    <w:rsid w:val="000A546E"/>
    <w:rsid w:val="000A5560"/>
    <w:rsid w:val="000A5BC0"/>
    <w:rsid w:val="000A636E"/>
    <w:rsid w:val="000A63CB"/>
    <w:rsid w:val="000A63D5"/>
    <w:rsid w:val="000A6566"/>
    <w:rsid w:val="000A65A7"/>
    <w:rsid w:val="000A6DB1"/>
    <w:rsid w:val="000A7459"/>
    <w:rsid w:val="000A7A9C"/>
    <w:rsid w:val="000A7B99"/>
    <w:rsid w:val="000A7C96"/>
    <w:rsid w:val="000A7ECD"/>
    <w:rsid w:val="000B0537"/>
    <w:rsid w:val="000B09CD"/>
    <w:rsid w:val="000B0A34"/>
    <w:rsid w:val="000B0B1C"/>
    <w:rsid w:val="000B21E8"/>
    <w:rsid w:val="000B25A7"/>
    <w:rsid w:val="000B281D"/>
    <w:rsid w:val="000B2872"/>
    <w:rsid w:val="000B2C8C"/>
    <w:rsid w:val="000B31FF"/>
    <w:rsid w:val="000B32A8"/>
    <w:rsid w:val="000B3627"/>
    <w:rsid w:val="000B362C"/>
    <w:rsid w:val="000B369D"/>
    <w:rsid w:val="000B389B"/>
    <w:rsid w:val="000B38A8"/>
    <w:rsid w:val="000B3B58"/>
    <w:rsid w:val="000B3D66"/>
    <w:rsid w:val="000B3D68"/>
    <w:rsid w:val="000B3E65"/>
    <w:rsid w:val="000B4048"/>
    <w:rsid w:val="000B4B70"/>
    <w:rsid w:val="000B4C65"/>
    <w:rsid w:val="000B4D3C"/>
    <w:rsid w:val="000B50C5"/>
    <w:rsid w:val="000B541E"/>
    <w:rsid w:val="000B5627"/>
    <w:rsid w:val="000B5799"/>
    <w:rsid w:val="000B5827"/>
    <w:rsid w:val="000B5A53"/>
    <w:rsid w:val="000B5AC5"/>
    <w:rsid w:val="000B5EE9"/>
    <w:rsid w:val="000B6082"/>
    <w:rsid w:val="000B61E0"/>
    <w:rsid w:val="000B67C5"/>
    <w:rsid w:val="000B7112"/>
    <w:rsid w:val="000B72DA"/>
    <w:rsid w:val="000B7585"/>
    <w:rsid w:val="000B7C5A"/>
    <w:rsid w:val="000C038E"/>
    <w:rsid w:val="000C03E1"/>
    <w:rsid w:val="000C0415"/>
    <w:rsid w:val="000C05D4"/>
    <w:rsid w:val="000C0F0F"/>
    <w:rsid w:val="000C131A"/>
    <w:rsid w:val="000C13EB"/>
    <w:rsid w:val="000C1737"/>
    <w:rsid w:val="000C189F"/>
    <w:rsid w:val="000C1C57"/>
    <w:rsid w:val="000C1D82"/>
    <w:rsid w:val="000C23CD"/>
    <w:rsid w:val="000C26AD"/>
    <w:rsid w:val="000C27B4"/>
    <w:rsid w:val="000C2BD4"/>
    <w:rsid w:val="000C2D3E"/>
    <w:rsid w:val="000C30C8"/>
    <w:rsid w:val="000C30D0"/>
    <w:rsid w:val="000C3966"/>
    <w:rsid w:val="000C39E2"/>
    <w:rsid w:val="000C428D"/>
    <w:rsid w:val="000C4478"/>
    <w:rsid w:val="000C45DE"/>
    <w:rsid w:val="000C4711"/>
    <w:rsid w:val="000C50D0"/>
    <w:rsid w:val="000C529A"/>
    <w:rsid w:val="000C5664"/>
    <w:rsid w:val="000C59A7"/>
    <w:rsid w:val="000C5B1B"/>
    <w:rsid w:val="000C5C6A"/>
    <w:rsid w:val="000C5E1E"/>
    <w:rsid w:val="000C6190"/>
    <w:rsid w:val="000C668A"/>
    <w:rsid w:val="000C6DA9"/>
    <w:rsid w:val="000C7256"/>
    <w:rsid w:val="000C72A6"/>
    <w:rsid w:val="000C74A1"/>
    <w:rsid w:val="000C7FEF"/>
    <w:rsid w:val="000D0FD6"/>
    <w:rsid w:val="000D1081"/>
    <w:rsid w:val="000D135E"/>
    <w:rsid w:val="000D13CC"/>
    <w:rsid w:val="000D146D"/>
    <w:rsid w:val="000D15C6"/>
    <w:rsid w:val="000D15F0"/>
    <w:rsid w:val="000D1AF3"/>
    <w:rsid w:val="000D1E5C"/>
    <w:rsid w:val="000D1E6C"/>
    <w:rsid w:val="000D201F"/>
    <w:rsid w:val="000D2641"/>
    <w:rsid w:val="000D280B"/>
    <w:rsid w:val="000D2A50"/>
    <w:rsid w:val="000D2B5A"/>
    <w:rsid w:val="000D329B"/>
    <w:rsid w:val="000D36B3"/>
    <w:rsid w:val="000D36F2"/>
    <w:rsid w:val="000D39A7"/>
    <w:rsid w:val="000D402B"/>
    <w:rsid w:val="000D40E5"/>
    <w:rsid w:val="000D42E7"/>
    <w:rsid w:val="000D4D11"/>
    <w:rsid w:val="000D53B1"/>
    <w:rsid w:val="000D6071"/>
    <w:rsid w:val="000D6098"/>
    <w:rsid w:val="000D64D0"/>
    <w:rsid w:val="000D6961"/>
    <w:rsid w:val="000D6C61"/>
    <w:rsid w:val="000D6E69"/>
    <w:rsid w:val="000D71C6"/>
    <w:rsid w:val="000D71C9"/>
    <w:rsid w:val="000D73A1"/>
    <w:rsid w:val="000D7431"/>
    <w:rsid w:val="000D7BDC"/>
    <w:rsid w:val="000D7CC1"/>
    <w:rsid w:val="000D7E16"/>
    <w:rsid w:val="000D7EEF"/>
    <w:rsid w:val="000E08BE"/>
    <w:rsid w:val="000E08DC"/>
    <w:rsid w:val="000E0B7E"/>
    <w:rsid w:val="000E0CDE"/>
    <w:rsid w:val="000E0E7F"/>
    <w:rsid w:val="000E11BE"/>
    <w:rsid w:val="000E11EA"/>
    <w:rsid w:val="000E1223"/>
    <w:rsid w:val="000E1464"/>
    <w:rsid w:val="000E14BF"/>
    <w:rsid w:val="000E1546"/>
    <w:rsid w:val="000E1CB4"/>
    <w:rsid w:val="000E1DF0"/>
    <w:rsid w:val="000E1EA5"/>
    <w:rsid w:val="000E1F62"/>
    <w:rsid w:val="000E2172"/>
    <w:rsid w:val="000E26C5"/>
    <w:rsid w:val="000E276E"/>
    <w:rsid w:val="000E28EE"/>
    <w:rsid w:val="000E28F8"/>
    <w:rsid w:val="000E298F"/>
    <w:rsid w:val="000E2C79"/>
    <w:rsid w:val="000E2CCB"/>
    <w:rsid w:val="000E2E38"/>
    <w:rsid w:val="000E34FE"/>
    <w:rsid w:val="000E35A0"/>
    <w:rsid w:val="000E41EC"/>
    <w:rsid w:val="000E420B"/>
    <w:rsid w:val="000E42BC"/>
    <w:rsid w:val="000E42E1"/>
    <w:rsid w:val="000E49F1"/>
    <w:rsid w:val="000E4A04"/>
    <w:rsid w:val="000E5A54"/>
    <w:rsid w:val="000E5DEB"/>
    <w:rsid w:val="000E6068"/>
    <w:rsid w:val="000E6294"/>
    <w:rsid w:val="000E6522"/>
    <w:rsid w:val="000E6951"/>
    <w:rsid w:val="000E6E70"/>
    <w:rsid w:val="000E6F6C"/>
    <w:rsid w:val="000E761C"/>
    <w:rsid w:val="000E7C43"/>
    <w:rsid w:val="000F0056"/>
    <w:rsid w:val="000F0092"/>
    <w:rsid w:val="000F00D9"/>
    <w:rsid w:val="000F02DE"/>
    <w:rsid w:val="000F0451"/>
    <w:rsid w:val="000F047C"/>
    <w:rsid w:val="000F0537"/>
    <w:rsid w:val="000F05CA"/>
    <w:rsid w:val="000F05E9"/>
    <w:rsid w:val="000F0CE5"/>
    <w:rsid w:val="000F110C"/>
    <w:rsid w:val="000F12FD"/>
    <w:rsid w:val="000F14F6"/>
    <w:rsid w:val="000F15EA"/>
    <w:rsid w:val="000F1642"/>
    <w:rsid w:val="000F1767"/>
    <w:rsid w:val="000F1E74"/>
    <w:rsid w:val="000F20C6"/>
    <w:rsid w:val="000F2D09"/>
    <w:rsid w:val="000F2D3A"/>
    <w:rsid w:val="000F3433"/>
    <w:rsid w:val="000F3BE8"/>
    <w:rsid w:val="000F3D0A"/>
    <w:rsid w:val="000F4407"/>
    <w:rsid w:val="000F4929"/>
    <w:rsid w:val="000F4B59"/>
    <w:rsid w:val="000F4C6B"/>
    <w:rsid w:val="000F4DF6"/>
    <w:rsid w:val="000F4EF4"/>
    <w:rsid w:val="000F50E2"/>
    <w:rsid w:val="000F551E"/>
    <w:rsid w:val="000F5990"/>
    <w:rsid w:val="000F59BA"/>
    <w:rsid w:val="000F5AF7"/>
    <w:rsid w:val="000F5BE4"/>
    <w:rsid w:val="000F5DB6"/>
    <w:rsid w:val="000F5F5C"/>
    <w:rsid w:val="000F6568"/>
    <w:rsid w:val="000F65DF"/>
    <w:rsid w:val="000F6826"/>
    <w:rsid w:val="000F6C0C"/>
    <w:rsid w:val="000F6C5B"/>
    <w:rsid w:val="000F6C86"/>
    <w:rsid w:val="000F6DE1"/>
    <w:rsid w:val="000F6EAD"/>
    <w:rsid w:val="000F6EC3"/>
    <w:rsid w:val="000F6EDC"/>
    <w:rsid w:val="000F6F61"/>
    <w:rsid w:val="000F714A"/>
    <w:rsid w:val="000F737E"/>
    <w:rsid w:val="000F796E"/>
    <w:rsid w:val="000F7A4C"/>
    <w:rsid w:val="000F7A4E"/>
    <w:rsid w:val="000F7AFB"/>
    <w:rsid w:val="000F7B51"/>
    <w:rsid w:val="000F7BB5"/>
    <w:rsid w:val="000F7E01"/>
    <w:rsid w:val="00100856"/>
    <w:rsid w:val="001009F9"/>
    <w:rsid w:val="00100BDE"/>
    <w:rsid w:val="00100EAF"/>
    <w:rsid w:val="00100EC3"/>
    <w:rsid w:val="00101183"/>
    <w:rsid w:val="001012CE"/>
    <w:rsid w:val="001013B1"/>
    <w:rsid w:val="00101A50"/>
    <w:rsid w:val="00101C21"/>
    <w:rsid w:val="001021C1"/>
    <w:rsid w:val="0010246E"/>
    <w:rsid w:val="00102890"/>
    <w:rsid w:val="001032E1"/>
    <w:rsid w:val="0010339A"/>
    <w:rsid w:val="00103A03"/>
    <w:rsid w:val="00103A92"/>
    <w:rsid w:val="00103ED3"/>
    <w:rsid w:val="00103F54"/>
    <w:rsid w:val="00104699"/>
    <w:rsid w:val="001046A7"/>
    <w:rsid w:val="0010478A"/>
    <w:rsid w:val="00104AC9"/>
    <w:rsid w:val="00105399"/>
    <w:rsid w:val="00105B00"/>
    <w:rsid w:val="00105EC1"/>
    <w:rsid w:val="0010660F"/>
    <w:rsid w:val="00106D2F"/>
    <w:rsid w:val="001072A9"/>
    <w:rsid w:val="00107622"/>
    <w:rsid w:val="0010764B"/>
    <w:rsid w:val="00107902"/>
    <w:rsid w:val="001079F3"/>
    <w:rsid w:val="0011035F"/>
    <w:rsid w:val="00110629"/>
    <w:rsid w:val="00111532"/>
    <w:rsid w:val="001117D4"/>
    <w:rsid w:val="00111896"/>
    <w:rsid w:val="001119E2"/>
    <w:rsid w:val="00111BB6"/>
    <w:rsid w:val="00111CA0"/>
    <w:rsid w:val="00111DB1"/>
    <w:rsid w:val="0011227F"/>
    <w:rsid w:val="0011255A"/>
    <w:rsid w:val="001126F4"/>
    <w:rsid w:val="00112AC9"/>
    <w:rsid w:val="00112EA4"/>
    <w:rsid w:val="001134A6"/>
    <w:rsid w:val="0011371C"/>
    <w:rsid w:val="00113AE9"/>
    <w:rsid w:val="0011447E"/>
    <w:rsid w:val="0011493A"/>
    <w:rsid w:val="00114ADB"/>
    <w:rsid w:val="00115949"/>
    <w:rsid w:val="00115AE1"/>
    <w:rsid w:val="00115BA6"/>
    <w:rsid w:val="00115CE5"/>
    <w:rsid w:val="0011631D"/>
    <w:rsid w:val="0011647A"/>
    <w:rsid w:val="00116480"/>
    <w:rsid w:val="001168BA"/>
    <w:rsid w:val="0011690B"/>
    <w:rsid w:val="00117051"/>
    <w:rsid w:val="00117260"/>
    <w:rsid w:val="001175AC"/>
    <w:rsid w:val="001176D6"/>
    <w:rsid w:val="00117785"/>
    <w:rsid w:val="00117B13"/>
    <w:rsid w:val="00117B68"/>
    <w:rsid w:val="00117C71"/>
    <w:rsid w:val="00117F1F"/>
    <w:rsid w:val="00120267"/>
    <w:rsid w:val="001203DB"/>
    <w:rsid w:val="001204AD"/>
    <w:rsid w:val="0012070F"/>
    <w:rsid w:val="00120A92"/>
    <w:rsid w:val="00120CA7"/>
    <w:rsid w:val="001216E8"/>
    <w:rsid w:val="00121713"/>
    <w:rsid w:val="001218B3"/>
    <w:rsid w:val="00121DD0"/>
    <w:rsid w:val="001220AA"/>
    <w:rsid w:val="0012261C"/>
    <w:rsid w:val="00122A2B"/>
    <w:rsid w:val="001230D8"/>
    <w:rsid w:val="001232EF"/>
    <w:rsid w:val="0012358E"/>
    <w:rsid w:val="001237B0"/>
    <w:rsid w:val="00123902"/>
    <w:rsid w:val="00123BE0"/>
    <w:rsid w:val="00123CD0"/>
    <w:rsid w:val="00123F36"/>
    <w:rsid w:val="00123F61"/>
    <w:rsid w:val="00124283"/>
    <w:rsid w:val="00124312"/>
    <w:rsid w:val="001247C1"/>
    <w:rsid w:val="0012486C"/>
    <w:rsid w:val="00124B76"/>
    <w:rsid w:val="0012506A"/>
    <w:rsid w:val="001250F6"/>
    <w:rsid w:val="0012570E"/>
    <w:rsid w:val="001258D0"/>
    <w:rsid w:val="00125A2D"/>
    <w:rsid w:val="00125A89"/>
    <w:rsid w:val="00125B22"/>
    <w:rsid w:val="00125D14"/>
    <w:rsid w:val="0012602F"/>
    <w:rsid w:val="001260A6"/>
    <w:rsid w:val="0012646A"/>
    <w:rsid w:val="0012672F"/>
    <w:rsid w:val="001267F4"/>
    <w:rsid w:val="00126ACF"/>
    <w:rsid w:val="00126B37"/>
    <w:rsid w:val="00126ED1"/>
    <w:rsid w:val="00126FAD"/>
    <w:rsid w:val="00127784"/>
    <w:rsid w:val="0013022E"/>
    <w:rsid w:val="00130497"/>
    <w:rsid w:val="00130F4A"/>
    <w:rsid w:val="00131132"/>
    <w:rsid w:val="001311F5"/>
    <w:rsid w:val="00131725"/>
    <w:rsid w:val="001318D4"/>
    <w:rsid w:val="00131AFD"/>
    <w:rsid w:val="00132593"/>
    <w:rsid w:val="001325D2"/>
    <w:rsid w:val="00132A6C"/>
    <w:rsid w:val="00132ECD"/>
    <w:rsid w:val="0013307F"/>
    <w:rsid w:val="001331E2"/>
    <w:rsid w:val="001332A5"/>
    <w:rsid w:val="001336D7"/>
    <w:rsid w:val="001338EF"/>
    <w:rsid w:val="00133A28"/>
    <w:rsid w:val="00133C16"/>
    <w:rsid w:val="00134279"/>
    <w:rsid w:val="0013462D"/>
    <w:rsid w:val="00134A7F"/>
    <w:rsid w:val="00134A8C"/>
    <w:rsid w:val="00134FC0"/>
    <w:rsid w:val="00135712"/>
    <w:rsid w:val="00135EE8"/>
    <w:rsid w:val="0013632B"/>
    <w:rsid w:val="0013638A"/>
    <w:rsid w:val="00136474"/>
    <w:rsid w:val="001364B0"/>
    <w:rsid w:val="00136C08"/>
    <w:rsid w:val="00137891"/>
    <w:rsid w:val="00137A25"/>
    <w:rsid w:val="00137BF5"/>
    <w:rsid w:val="00137E1A"/>
    <w:rsid w:val="00137EA6"/>
    <w:rsid w:val="00137F97"/>
    <w:rsid w:val="001406A1"/>
    <w:rsid w:val="00140A68"/>
    <w:rsid w:val="00140DD9"/>
    <w:rsid w:val="0014132B"/>
    <w:rsid w:val="0014152E"/>
    <w:rsid w:val="0014197B"/>
    <w:rsid w:val="00141BF4"/>
    <w:rsid w:val="001429BF"/>
    <w:rsid w:val="00142C78"/>
    <w:rsid w:val="0014302B"/>
    <w:rsid w:val="00143B5D"/>
    <w:rsid w:val="00143C29"/>
    <w:rsid w:val="00143F3A"/>
    <w:rsid w:val="00144605"/>
    <w:rsid w:val="00144908"/>
    <w:rsid w:val="001449D2"/>
    <w:rsid w:val="00144BBE"/>
    <w:rsid w:val="00144D5D"/>
    <w:rsid w:val="00144DAC"/>
    <w:rsid w:val="00145302"/>
    <w:rsid w:val="0014574D"/>
    <w:rsid w:val="00145761"/>
    <w:rsid w:val="0014595E"/>
    <w:rsid w:val="00145FE8"/>
    <w:rsid w:val="001466BC"/>
    <w:rsid w:val="00146776"/>
    <w:rsid w:val="00146DB1"/>
    <w:rsid w:val="00147003"/>
    <w:rsid w:val="001470BB"/>
    <w:rsid w:val="00147250"/>
    <w:rsid w:val="0014783A"/>
    <w:rsid w:val="00147CFD"/>
    <w:rsid w:val="00147FE8"/>
    <w:rsid w:val="00147FF1"/>
    <w:rsid w:val="0015025B"/>
    <w:rsid w:val="0015030C"/>
    <w:rsid w:val="0015085B"/>
    <w:rsid w:val="0015098F"/>
    <w:rsid w:val="001510E0"/>
    <w:rsid w:val="00151864"/>
    <w:rsid w:val="00151B48"/>
    <w:rsid w:val="00151D0B"/>
    <w:rsid w:val="001528DB"/>
    <w:rsid w:val="00152B1B"/>
    <w:rsid w:val="00152DCD"/>
    <w:rsid w:val="0015325C"/>
    <w:rsid w:val="0015339D"/>
    <w:rsid w:val="00153957"/>
    <w:rsid w:val="001539B8"/>
    <w:rsid w:val="00153A1C"/>
    <w:rsid w:val="00153D04"/>
    <w:rsid w:val="00153DB4"/>
    <w:rsid w:val="001540DC"/>
    <w:rsid w:val="001543E5"/>
    <w:rsid w:val="00154558"/>
    <w:rsid w:val="0015462E"/>
    <w:rsid w:val="001548CE"/>
    <w:rsid w:val="00155031"/>
    <w:rsid w:val="00155665"/>
    <w:rsid w:val="00155837"/>
    <w:rsid w:val="00155D31"/>
    <w:rsid w:val="001560BC"/>
    <w:rsid w:val="001562AD"/>
    <w:rsid w:val="00156AF2"/>
    <w:rsid w:val="00156E8F"/>
    <w:rsid w:val="0016005C"/>
    <w:rsid w:val="00160193"/>
    <w:rsid w:val="00160465"/>
    <w:rsid w:val="001604C8"/>
    <w:rsid w:val="001604CB"/>
    <w:rsid w:val="0016084F"/>
    <w:rsid w:val="001609B8"/>
    <w:rsid w:val="00160B6E"/>
    <w:rsid w:val="00160E8A"/>
    <w:rsid w:val="001612B7"/>
    <w:rsid w:val="0016146F"/>
    <w:rsid w:val="00161523"/>
    <w:rsid w:val="0016164E"/>
    <w:rsid w:val="001616C1"/>
    <w:rsid w:val="00161AE0"/>
    <w:rsid w:val="00161B64"/>
    <w:rsid w:val="001620FA"/>
    <w:rsid w:val="00162315"/>
    <w:rsid w:val="00162512"/>
    <w:rsid w:val="00162635"/>
    <w:rsid w:val="001626DB"/>
    <w:rsid w:val="0016290B"/>
    <w:rsid w:val="00162982"/>
    <w:rsid w:val="00162BE3"/>
    <w:rsid w:val="001631F0"/>
    <w:rsid w:val="001632C5"/>
    <w:rsid w:val="00163657"/>
    <w:rsid w:val="001636AB"/>
    <w:rsid w:val="00163D04"/>
    <w:rsid w:val="00163DF7"/>
    <w:rsid w:val="00164A19"/>
    <w:rsid w:val="00164A63"/>
    <w:rsid w:val="00164B93"/>
    <w:rsid w:val="00165123"/>
    <w:rsid w:val="001653C7"/>
    <w:rsid w:val="001657B5"/>
    <w:rsid w:val="00165CD4"/>
    <w:rsid w:val="00165FB2"/>
    <w:rsid w:val="00166E7E"/>
    <w:rsid w:val="00167443"/>
    <w:rsid w:val="00167467"/>
    <w:rsid w:val="0016794D"/>
    <w:rsid w:val="00167BF6"/>
    <w:rsid w:val="00167E28"/>
    <w:rsid w:val="0017001E"/>
    <w:rsid w:val="00170058"/>
    <w:rsid w:val="0017015C"/>
    <w:rsid w:val="001702F5"/>
    <w:rsid w:val="00170ADA"/>
    <w:rsid w:val="00170D33"/>
    <w:rsid w:val="00170E74"/>
    <w:rsid w:val="00170F11"/>
    <w:rsid w:val="001711C5"/>
    <w:rsid w:val="001713BD"/>
    <w:rsid w:val="0017146D"/>
    <w:rsid w:val="001716E3"/>
    <w:rsid w:val="001716EF"/>
    <w:rsid w:val="00171991"/>
    <w:rsid w:val="00171A5F"/>
    <w:rsid w:val="00171C77"/>
    <w:rsid w:val="00171F6E"/>
    <w:rsid w:val="00171FD9"/>
    <w:rsid w:val="001720B6"/>
    <w:rsid w:val="00172B2A"/>
    <w:rsid w:val="00172C8B"/>
    <w:rsid w:val="001735AC"/>
    <w:rsid w:val="0017381A"/>
    <w:rsid w:val="00173AA1"/>
    <w:rsid w:val="00174120"/>
    <w:rsid w:val="0017451F"/>
    <w:rsid w:val="0017453D"/>
    <w:rsid w:val="001747CD"/>
    <w:rsid w:val="001747EE"/>
    <w:rsid w:val="00174E44"/>
    <w:rsid w:val="00174EB6"/>
    <w:rsid w:val="00175C24"/>
    <w:rsid w:val="0017624B"/>
    <w:rsid w:val="0017654A"/>
    <w:rsid w:val="001765E2"/>
    <w:rsid w:val="001766EB"/>
    <w:rsid w:val="001776EE"/>
    <w:rsid w:val="0017776B"/>
    <w:rsid w:val="001778BE"/>
    <w:rsid w:val="00177A32"/>
    <w:rsid w:val="00177C0F"/>
    <w:rsid w:val="001807D5"/>
    <w:rsid w:val="00180A3A"/>
    <w:rsid w:val="00180A90"/>
    <w:rsid w:val="00180BF6"/>
    <w:rsid w:val="00180F8D"/>
    <w:rsid w:val="001810A1"/>
    <w:rsid w:val="0018115B"/>
    <w:rsid w:val="00181515"/>
    <w:rsid w:val="00181552"/>
    <w:rsid w:val="001815D5"/>
    <w:rsid w:val="00181973"/>
    <w:rsid w:val="00182237"/>
    <w:rsid w:val="001824FD"/>
    <w:rsid w:val="00182743"/>
    <w:rsid w:val="00182A7E"/>
    <w:rsid w:val="00182E51"/>
    <w:rsid w:val="00183455"/>
    <w:rsid w:val="00183490"/>
    <w:rsid w:val="0018358F"/>
    <w:rsid w:val="00183671"/>
    <w:rsid w:val="001838D5"/>
    <w:rsid w:val="001840A9"/>
    <w:rsid w:val="001840B3"/>
    <w:rsid w:val="001842BA"/>
    <w:rsid w:val="00184A79"/>
    <w:rsid w:val="00184E49"/>
    <w:rsid w:val="0018588D"/>
    <w:rsid w:val="00185C61"/>
    <w:rsid w:val="00185C6D"/>
    <w:rsid w:val="00185EBD"/>
    <w:rsid w:val="0018601C"/>
    <w:rsid w:val="001861F6"/>
    <w:rsid w:val="00186B3F"/>
    <w:rsid w:val="00187570"/>
    <w:rsid w:val="00187CDF"/>
    <w:rsid w:val="0019034B"/>
    <w:rsid w:val="001904F4"/>
    <w:rsid w:val="0019090D"/>
    <w:rsid w:val="00191010"/>
    <w:rsid w:val="00191089"/>
    <w:rsid w:val="00191498"/>
    <w:rsid w:val="00191539"/>
    <w:rsid w:val="0019177C"/>
    <w:rsid w:val="001918BA"/>
    <w:rsid w:val="00191CFD"/>
    <w:rsid w:val="00191DF0"/>
    <w:rsid w:val="00192126"/>
    <w:rsid w:val="00192357"/>
    <w:rsid w:val="00192457"/>
    <w:rsid w:val="001924A0"/>
    <w:rsid w:val="001927B9"/>
    <w:rsid w:val="001929C9"/>
    <w:rsid w:val="00192C55"/>
    <w:rsid w:val="00192EE6"/>
    <w:rsid w:val="00192EE8"/>
    <w:rsid w:val="00192EFF"/>
    <w:rsid w:val="00193969"/>
    <w:rsid w:val="00193BD9"/>
    <w:rsid w:val="00193DC6"/>
    <w:rsid w:val="00193F7D"/>
    <w:rsid w:val="00193FDB"/>
    <w:rsid w:val="0019435A"/>
    <w:rsid w:val="001943C2"/>
    <w:rsid w:val="00194545"/>
    <w:rsid w:val="0019464A"/>
    <w:rsid w:val="001946E6"/>
    <w:rsid w:val="00194961"/>
    <w:rsid w:val="00194E26"/>
    <w:rsid w:val="00194F1E"/>
    <w:rsid w:val="001952C9"/>
    <w:rsid w:val="00195403"/>
    <w:rsid w:val="001955F3"/>
    <w:rsid w:val="00195940"/>
    <w:rsid w:val="00195B74"/>
    <w:rsid w:val="001963CE"/>
    <w:rsid w:val="001966DB"/>
    <w:rsid w:val="00196794"/>
    <w:rsid w:val="00196795"/>
    <w:rsid w:val="001969E0"/>
    <w:rsid w:val="00196ABA"/>
    <w:rsid w:val="001973CC"/>
    <w:rsid w:val="001974A9"/>
    <w:rsid w:val="001975E7"/>
    <w:rsid w:val="00197927"/>
    <w:rsid w:val="00197960"/>
    <w:rsid w:val="001A007A"/>
    <w:rsid w:val="001A0117"/>
    <w:rsid w:val="001A0D59"/>
    <w:rsid w:val="001A0E71"/>
    <w:rsid w:val="001A0E74"/>
    <w:rsid w:val="001A1494"/>
    <w:rsid w:val="001A15DB"/>
    <w:rsid w:val="001A1994"/>
    <w:rsid w:val="001A1CEB"/>
    <w:rsid w:val="001A2317"/>
    <w:rsid w:val="001A3C67"/>
    <w:rsid w:val="001A3C7A"/>
    <w:rsid w:val="001A3DEB"/>
    <w:rsid w:val="001A413F"/>
    <w:rsid w:val="001A4557"/>
    <w:rsid w:val="001A4742"/>
    <w:rsid w:val="001A4E1E"/>
    <w:rsid w:val="001A505B"/>
    <w:rsid w:val="001A521A"/>
    <w:rsid w:val="001A529B"/>
    <w:rsid w:val="001A5356"/>
    <w:rsid w:val="001A59C1"/>
    <w:rsid w:val="001A5B43"/>
    <w:rsid w:val="001A5DC6"/>
    <w:rsid w:val="001A5FA0"/>
    <w:rsid w:val="001A6314"/>
    <w:rsid w:val="001A6841"/>
    <w:rsid w:val="001A6CBA"/>
    <w:rsid w:val="001A6DA6"/>
    <w:rsid w:val="001A73FD"/>
    <w:rsid w:val="001A765C"/>
    <w:rsid w:val="001A7C69"/>
    <w:rsid w:val="001B01C0"/>
    <w:rsid w:val="001B0412"/>
    <w:rsid w:val="001B0CDF"/>
    <w:rsid w:val="001B0EFE"/>
    <w:rsid w:val="001B11D4"/>
    <w:rsid w:val="001B148F"/>
    <w:rsid w:val="001B15D6"/>
    <w:rsid w:val="001B1758"/>
    <w:rsid w:val="001B1841"/>
    <w:rsid w:val="001B19C3"/>
    <w:rsid w:val="001B225A"/>
    <w:rsid w:val="001B2401"/>
    <w:rsid w:val="001B2559"/>
    <w:rsid w:val="001B2691"/>
    <w:rsid w:val="001B28E3"/>
    <w:rsid w:val="001B2AA1"/>
    <w:rsid w:val="001B2D62"/>
    <w:rsid w:val="001B2DC2"/>
    <w:rsid w:val="001B2EE8"/>
    <w:rsid w:val="001B33EB"/>
    <w:rsid w:val="001B3418"/>
    <w:rsid w:val="001B3439"/>
    <w:rsid w:val="001B3623"/>
    <w:rsid w:val="001B3964"/>
    <w:rsid w:val="001B3996"/>
    <w:rsid w:val="001B3A2C"/>
    <w:rsid w:val="001B3C31"/>
    <w:rsid w:val="001B40FE"/>
    <w:rsid w:val="001B412B"/>
    <w:rsid w:val="001B415B"/>
    <w:rsid w:val="001B41BD"/>
    <w:rsid w:val="001B45A2"/>
    <w:rsid w:val="001B4C01"/>
    <w:rsid w:val="001B4FDE"/>
    <w:rsid w:val="001B5836"/>
    <w:rsid w:val="001B5992"/>
    <w:rsid w:val="001B59EB"/>
    <w:rsid w:val="001B5B3A"/>
    <w:rsid w:val="001B5B70"/>
    <w:rsid w:val="001B5E90"/>
    <w:rsid w:val="001B65CC"/>
    <w:rsid w:val="001B6838"/>
    <w:rsid w:val="001B6D4D"/>
    <w:rsid w:val="001B6E32"/>
    <w:rsid w:val="001B6EA1"/>
    <w:rsid w:val="001B74A3"/>
    <w:rsid w:val="001B77A8"/>
    <w:rsid w:val="001B7829"/>
    <w:rsid w:val="001B7CF3"/>
    <w:rsid w:val="001B7DF5"/>
    <w:rsid w:val="001B7F26"/>
    <w:rsid w:val="001B7F6D"/>
    <w:rsid w:val="001C0395"/>
    <w:rsid w:val="001C079E"/>
    <w:rsid w:val="001C0FC5"/>
    <w:rsid w:val="001C1047"/>
    <w:rsid w:val="001C10F3"/>
    <w:rsid w:val="001C1115"/>
    <w:rsid w:val="001C11EF"/>
    <w:rsid w:val="001C1938"/>
    <w:rsid w:val="001C1DB3"/>
    <w:rsid w:val="001C20DC"/>
    <w:rsid w:val="001C2650"/>
    <w:rsid w:val="001C288C"/>
    <w:rsid w:val="001C2892"/>
    <w:rsid w:val="001C2D85"/>
    <w:rsid w:val="001C2E30"/>
    <w:rsid w:val="001C2F1F"/>
    <w:rsid w:val="001C3091"/>
    <w:rsid w:val="001C3216"/>
    <w:rsid w:val="001C35E2"/>
    <w:rsid w:val="001C4039"/>
    <w:rsid w:val="001C40DE"/>
    <w:rsid w:val="001C4265"/>
    <w:rsid w:val="001C4267"/>
    <w:rsid w:val="001C436E"/>
    <w:rsid w:val="001C4624"/>
    <w:rsid w:val="001C4A22"/>
    <w:rsid w:val="001C511C"/>
    <w:rsid w:val="001C513A"/>
    <w:rsid w:val="001C551B"/>
    <w:rsid w:val="001C56CC"/>
    <w:rsid w:val="001C5A2F"/>
    <w:rsid w:val="001C5A94"/>
    <w:rsid w:val="001C6346"/>
    <w:rsid w:val="001C6452"/>
    <w:rsid w:val="001C669B"/>
    <w:rsid w:val="001C6D54"/>
    <w:rsid w:val="001C7172"/>
    <w:rsid w:val="001C7227"/>
    <w:rsid w:val="001C784E"/>
    <w:rsid w:val="001C79AA"/>
    <w:rsid w:val="001D007A"/>
    <w:rsid w:val="001D011F"/>
    <w:rsid w:val="001D01E8"/>
    <w:rsid w:val="001D0C3B"/>
    <w:rsid w:val="001D0F6B"/>
    <w:rsid w:val="001D11F8"/>
    <w:rsid w:val="001D1229"/>
    <w:rsid w:val="001D180B"/>
    <w:rsid w:val="001D1B49"/>
    <w:rsid w:val="001D1B59"/>
    <w:rsid w:val="001D1B79"/>
    <w:rsid w:val="001D1BB8"/>
    <w:rsid w:val="001D1D1F"/>
    <w:rsid w:val="001D2108"/>
    <w:rsid w:val="001D2583"/>
    <w:rsid w:val="001D2B2C"/>
    <w:rsid w:val="001D33BF"/>
    <w:rsid w:val="001D3470"/>
    <w:rsid w:val="001D35B7"/>
    <w:rsid w:val="001D3C67"/>
    <w:rsid w:val="001D3FD2"/>
    <w:rsid w:val="001D4558"/>
    <w:rsid w:val="001D45CC"/>
    <w:rsid w:val="001D4B12"/>
    <w:rsid w:val="001D4E46"/>
    <w:rsid w:val="001D5223"/>
    <w:rsid w:val="001D547F"/>
    <w:rsid w:val="001D5554"/>
    <w:rsid w:val="001D60A1"/>
    <w:rsid w:val="001D632F"/>
    <w:rsid w:val="001D6885"/>
    <w:rsid w:val="001D68E0"/>
    <w:rsid w:val="001D6A41"/>
    <w:rsid w:val="001D6AC3"/>
    <w:rsid w:val="001D6BD4"/>
    <w:rsid w:val="001D6D8A"/>
    <w:rsid w:val="001D6E58"/>
    <w:rsid w:val="001D733E"/>
    <w:rsid w:val="001D7431"/>
    <w:rsid w:val="001D77E3"/>
    <w:rsid w:val="001D7AC6"/>
    <w:rsid w:val="001D7E8E"/>
    <w:rsid w:val="001E0118"/>
    <w:rsid w:val="001E08BB"/>
    <w:rsid w:val="001E0C4D"/>
    <w:rsid w:val="001E0CBC"/>
    <w:rsid w:val="001E0DC1"/>
    <w:rsid w:val="001E1060"/>
    <w:rsid w:val="001E109E"/>
    <w:rsid w:val="001E11E6"/>
    <w:rsid w:val="001E125D"/>
    <w:rsid w:val="001E1435"/>
    <w:rsid w:val="001E15F8"/>
    <w:rsid w:val="001E190D"/>
    <w:rsid w:val="001E1CD6"/>
    <w:rsid w:val="001E21AF"/>
    <w:rsid w:val="001E25BE"/>
    <w:rsid w:val="001E297D"/>
    <w:rsid w:val="001E32C2"/>
    <w:rsid w:val="001E337E"/>
    <w:rsid w:val="001E3753"/>
    <w:rsid w:val="001E3BC4"/>
    <w:rsid w:val="001E3F16"/>
    <w:rsid w:val="001E4133"/>
    <w:rsid w:val="001E431C"/>
    <w:rsid w:val="001E4461"/>
    <w:rsid w:val="001E4F34"/>
    <w:rsid w:val="001E5489"/>
    <w:rsid w:val="001E59B0"/>
    <w:rsid w:val="001E5A89"/>
    <w:rsid w:val="001E5F41"/>
    <w:rsid w:val="001E64A7"/>
    <w:rsid w:val="001E699F"/>
    <w:rsid w:val="001E6CE6"/>
    <w:rsid w:val="001E6D82"/>
    <w:rsid w:val="001E6E2A"/>
    <w:rsid w:val="001E6E8C"/>
    <w:rsid w:val="001E7027"/>
    <w:rsid w:val="001E7665"/>
    <w:rsid w:val="001E76FE"/>
    <w:rsid w:val="001E773C"/>
    <w:rsid w:val="001E7AB4"/>
    <w:rsid w:val="001F017F"/>
    <w:rsid w:val="001F0383"/>
    <w:rsid w:val="001F09CC"/>
    <w:rsid w:val="001F0A0D"/>
    <w:rsid w:val="001F0D35"/>
    <w:rsid w:val="001F0D42"/>
    <w:rsid w:val="001F144C"/>
    <w:rsid w:val="001F153E"/>
    <w:rsid w:val="001F1682"/>
    <w:rsid w:val="001F16D3"/>
    <w:rsid w:val="001F19AE"/>
    <w:rsid w:val="001F1D4C"/>
    <w:rsid w:val="001F227A"/>
    <w:rsid w:val="001F22F1"/>
    <w:rsid w:val="001F2B03"/>
    <w:rsid w:val="001F349B"/>
    <w:rsid w:val="001F38E8"/>
    <w:rsid w:val="001F3A2F"/>
    <w:rsid w:val="001F3FE8"/>
    <w:rsid w:val="001F4124"/>
    <w:rsid w:val="001F42AC"/>
    <w:rsid w:val="001F434E"/>
    <w:rsid w:val="001F438F"/>
    <w:rsid w:val="001F4A4A"/>
    <w:rsid w:val="001F4BCF"/>
    <w:rsid w:val="001F5946"/>
    <w:rsid w:val="001F599A"/>
    <w:rsid w:val="001F5AA8"/>
    <w:rsid w:val="001F5B9A"/>
    <w:rsid w:val="001F5C32"/>
    <w:rsid w:val="001F5D6D"/>
    <w:rsid w:val="001F5ECA"/>
    <w:rsid w:val="001F625F"/>
    <w:rsid w:val="001F67DE"/>
    <w:rsid w:val="001F68EB"/>
    <w:rsid w:val="001F6B7F"/>
    <w:rsid w:val="001F6C7D"/>
    <w:rsid w:val="001F6CF3"/>
    <w:rsid w:val="001F6D24"/>
    <w:rsid w:val="001F6FB6"/>
    <w:rsid w:val="001F707B"/>
    <w:rsid w:val="001F711F"/>
    <w:rsid w:val="001F72CE"/>
    <w:rsid w:val="001F73C0"/>
    <w:rsid w:val="001F7409"/>
    <w:rsid w:val="001F748F"/>
    <w:rsid w:val="001F7604"/>
    <w:rsid w:val="001F77FF"/>
    <w:rsid w:val="001F7A45"/>
    <w:rsid w:val="001F7AD5"/>
    <w:rsid w:val="001F7CF5"/>
    <w:rsid w:val="0020002F"/>
    <w:rsid w:val="00200249"/>
    <w:rsid w:val="00200B43"/>
    <w:rsid w:val="00200DD5"/>
    <w:rsid w:val="00200FB7"/>
    <w:rsid w:val="00201347"/>
    <w:rsid w:val="00201758"/>
    <w:rsid w:val="00201ABB"/>
    <w:rsid w:val="00201B0E"/>
    <w:rsid w:val="0020287A"/>
    <w:rsid w:val="00202912"/>
    <w:rsid w:val="00202A7A"/>
    <w:rsid w:val="00202B72"/>
    <w:rsid w:val="00202C39"/>
    <w:rsid w:val="002037E0"/>
    <w:rsid w:val="00203DC7"/>
    <w:rsid w:val="00204342"/>
    <w:rsid w:val="00204E0A"/>
    <w:rsid w:val="002051C4"/>
    <w:rsid w:val="002056EB"/>
    <w:rsid w:val="0020586A"/>
    <w:rsid w:val="00205C6F"/>
    <w:rsid w:val="002063CC"/>
    <w:rsid w:val="00206955"/>
    <w:rsid w:val="00206E71"/>
    <w:rsid w:val="00206EB5"/>
    <w:rsid w:val="002072C8"/>
    <w:rsid w:val="0020730B"/>
    <w:rsid w:val="002073DA"/>
    <w:rsid w:val="002076EE"/>
    <w:rsid w:val="00207E58"/>
    <w:rsid w:val="00207EAA"/>
    <w:rsid w:val="00207F84"/>
    <w:rsid w:val="0021026F"/>
    <w:rsid w:val="00210284"/>
    <w:rsid w:val="002102FD"/>
    <w:rsid w:val="00210359"/>
    <w:rsid w:val="002103AE"/>
    <w:rsid w:val="0021051B"/>
    <w:rsid w:val="00210B3B"/>
    <w:rsid w:val="00210D2C"/>
    <w:rsid w:val="00210F69"/>
    <w:rsid w:val="0021106F"/>
    <w:rsid w:val="002115F7"/>
    <w:rsid w:val="00211892"/>
    <w:rsid w:val="00211949"/>
    <w:rsid w:val="00211BA6"/>
    <w:rsid w:val="00211D26"/>
    <w:rsid w:val="0021285E"/>
    <w:rsid w:val="00212864"/>
    <w:rsid w:val="00212A9A"/>
    <w:rsid w:val="00212B93"/>
    <w:rsid w:val="00212F2F"/>
    <w:rsid w:val="00212F67"/>
    <w:rsid w:val="002137C9"/>
    <w:rsid w:val="002138D2"/>
    <w:rsid w:val="00213C50"/>
    <w:rsid w:val="00213CA4"/>
    <w:rsid w:val="00214377"/>
    <w:rsid w:val="002145EE"/>
    <w:rsid w:val="00214C8A"/>
    <w:rsid w:val="002151A2"/>
    <w:rsid w:val="002153C9"/>
    <w:rsid w:val="002155C7"/>
    <w:rsid w:val="00215612"/>
    <w:rsid w:val="00215A60"/>
    <w:rsid w:val="00215EE7"/>
    <w:rsid w:val="00216204"/>
    <w:rsid w:val="002162E7"/>
    <w:rsid w:val="00216514"/>
    <w:rsid w:val="00216682"/>
    <w:rsid w:val="00216870"/>
    <w:rsid w:val="00216C5F"/>
    <w:rsid w:val="002171CC"/>
    <w:rsid w:val="0021734A"/>
    <w:rsid w:val="0021772A"/>
    <w:rsid w:val="00217867"/>
    <w:rsid w:val="00217A0C"/>
    <w:rsid w:val="00217ADF"/>
    <w:rsid w:val="00217CF1"/>
    <w:rsid w:val="00220169"/>
    <w:rsid w:val="00220260"/>
    <w:rsid w:val="002203A5"/>
    <w:rsid w:val="00220E48"/>
    <w:rsid w:val="00221560"/>
    <w:rsid w:val="002218C1"/>
    <w:rsid w:val="00222207"/>
    <w:rsid w:val="0022230C"/>
    <w:rsid w:val="00222D3F"/>
    <w:rsid w:val="00223097"/>
    <w:rsid w:val="002231F3"/>
    <w:rsid w:val="0022348E"/>
    <w:rsid w:val="0022378C"/>
    <w:rsid w:val="002238A2"/>
    <w:rsid w:val="00223938"/>
    <w:rsid w:val="00223B8E"/>
    <w:rsid w:val="00223D90"/>
    <w:rsid w:val="002240AF"/>
    <w:rsid w:val="0022425F"/>
    <w:rsid w:val="00225104"/>
    <w:rsid w:val="0022553C"/>
    <w:rsid w:val="00225567"/>
    <w:rsid w:val="00225581"/>
    <w:rsid w:val="00225779"/>
    <w:rsid w:val="0022580A"/>
    <w:rsid w:val="00225DC8"/>
    <w:rsid w:val="0022601E"/>
    <w:rsid w:val="00226D26"/>
    <w:rsid w:val="00226F7A"/>
    <w:rsid w:val="00226FF8"/>
    <w:rsid w:val="002270E1"/>
    <w:rsid w:val="0022753F"/>
    <w:rsid w:val="00227554"/>
    <w:rsid w:val="00227ABD"/>
    <w:rsid w:val="0023011C"/>
    <w:rsid w:val="0023013F"/>
    <w:rsid w:val="002304D4"/>
    <w:rsid w:val="00230DB1"/>
    <w:rsid w:val="00230DDF"/>
    <w:rsid w:val="00231267"/>
    <w:rsid w:val="002316CD"/>
    <w:rsid w:val="0023177E"/>
    <w:rsid w:val="00231D59"/>
    <w:rsid w:val="00231EE4"/>
    <w:rsid w:val="00231FD8"/>
    <w:rsid w:val="00232854"/>
    <w:rsid w:val="002328B7"/>
    <w:rsid w:val="00232DE1"/>
    <w:rsid w:val="00232FB3"/>
    <w:rsid w:val="002331A8"/>
    <w:rsid w:val="0023357F"/>
    <w:rsid w:val="002337C7"/>
    <w:rsid w:val="0023386C"/>
    <w:rsid w:val="002341F4"/>
    <w:rsid w:val="0023467E"/>
    <w:rsid w:val="002348F1"/>
    <w:rsid w:val="00234F27"/>
    <w:rsid w:val="002354AF"/>
    <w:rsid w:val="002359B1"/>
    <w:rsid w:val="00236070"/>
    <w:rsid w:val="00236105"/>
    <w:rsid w:val="00236253"/>
    <w:rsid w:val="002363DA"/>
    <w:rsid w:val="002364B5"/>
    <w:rsid w:val="00236799"/>
    <w:rsid w:val="00236A63"/>
    <w:rsid w:val="00236F11"/>
    <w:rsid w:val="002371C7"/>
    <w:rsid w:val="00237728"/>
    <w:rsid w:val="002379B4"/>
    <w:rsid w:val="00237B82"/>
    <w:rsid w:val="00240025"/>
    <w:rsid w:val="0024026D"/>
    <w:rsid w:val="0024054D"/>
    <w:rsid w:val="00240882"/>
    <w:rsid w:val="00240A6E"/>
    <w:rsid w:val="00240D10"/>
    <w:rsid w:val="00240F87"/>
    <w:rsid w:val="002412F9"/>
    <w:rsid w:val="00241322"/>
    <w:rsid w:val="00241553"/>
    <w:rsid w:val="002417BD"/>
    <w:rsid w:val="00241908"/>
    <w:rsid w:val="0024228C"/>
    <w:rsid w:val="002428BB"/>
    <w:rsid w:val="00242B1F"/>
    <w:rsid w:val="00242E66"/>
    <w:rsid w:val="00242EB3"/>
    <w:rsid w:val="00243051"/>
    <w:rsid w:val="00243241"/>
    <w:rsid w:val="00243296"/>
    <w:rsid w:val="0024362F"/>
    <w:rsid w:val="00243C10"/>
    <w:rsid w:val="00243E81"/>
    <w:rsid w:val="0024410A"/>
    <w:rsid w:val="002442CB"/>
    <w:rsid w:val="002444FB"/>
    <w:rsid w:val="00244C1E"/>
    <w:rsid w:val="00244C74"/>
    <w:rsid w:val="00244F36"/>
    <w:rsid w:val="00245156"/>
    <w:rsid w:val="0024552B"/>
    <w:rsid w:val="002456A2"/>
    <w:rsid w:val="00245E46"/>
    <w:rsid w:val="00245ED5"/>
    <w:rsid w:val="00245FCF"/>
    <w:rsid w:val="0024603C"/>
    <w:rsid w:val="002460D0"/>
    <w:rsid w:val="00246197"/>
    <w:rsid w:val="0024657E"/>
    <w:rsid w:val="002465C6"/>
    <w:rsid w:val="00246AAE"/>
    <w:rsid w:val="0024736C"/>
    <w:rsid w:val="0024770B"/>
    <w:rsid w:val="00247C69"/>
    <w:rsid w:val="00250174"/>
    <w:rsid w:val="0025029A"/>
    <w:rsid w:val="00250319"/>
    <w:rsid w:val="00250417"/>
    <w:rsid w:val="002504D5"/>
    <w:rsid w:val="00250624"/>
    <w:rsid w:val="0025097C"/>
    <w:rsid w:val="00250CCA"/>
    <w:rsid w:val="00250D35"/>
    <w:rsid w:val="00250FDF"/>
    <w:rsid w:val="0025138A"/>
    <w:rsid w:val="0025146A"/>
    <w:rsid w:val="002515FA"/>
    <w:rsid w:val="002518F0"/>
    <w:rsid w:val="00251F09"/>
    <w:rsid w:val="00252106"/>
    <w:rsid w:val="00252632"/>
    <w:rsid w:val="00252995"/>
    <w:rsid w:val="00252ADB"/>
    <w:rsid w:val="00252FF3"/>
    <w:rsid w:val="002530B8"/>
    <w:rsid w:val="002532EF"/>
    <w:rsid w:val="00253E18"/>
    <w:rsid w:val="002542F0"/>
    <w:rsid w:val="00254B8A"/>
    <w:rsid w:val="00254F2F"/>
    <w:rsid w:val="002550FE"/>
    <w:rsid w:val="002552BB"/>
    <w:rsid w:val="002553F7"/>
    <w:rsid w:val="00255658"/>
    <w:rsid w:val="002557CB"/>
    <w:rsid w:val="0025590F"/>
    <w:rsid w:val="00255BCF"/>
    <w:rsid w:val="00255EA7"/>
    <w:rsid w:val="00255F4A"/>
    <w:rsid w:val="00256204"/>
    <w:rsid w:val="002562E6"/>
    <w:rsid w:val="00256632"/>
    <w:rsid w:val="002566F7"/>
    <w:rsid w:val="0025720E"/>
    <w:rsid w:val="0025723D"/>
    <w:rsid w:val="00257337"/>
    <w:rsid w:val="002579F2"/>
    <w:rsid w:val="00257A8D"/>
    <w:rsid w:val="0026020D"/>
    <w:rsid w:val="00260305"/>
    <w:rsid w:val="002603A0"/>
    <w:rsid w:val="00260556"/>
    <w:rsid w:val="0026094B"/>
    <w:rsid w:val="00260FD7"/>
    <w:rsid w:val="002610BB"/>
    <w:rsid w:val="0026164E"/>
    <w:rsid w:val="002619E4"/>
    <w:rsid w:val="00261BA6"/>
    <w:rsid w:val="00261BC5"/>
    <w:rsid w:val="00261D96"/>
    <w:rsid w:val="002620DF"/>
    <w:rsid w:val="0026224A"/>
    <w:rsid w:val="002623D2"/>
    <w:rsid w:val="0026241E"/>
    <w:rsid w:val="002624EF"/>
    <w:rsid w:val="0026271C"/>
    <w:rsid w:val="002628A1"/>
    <w:rsid w:val="00262B5A"/>
    <w:rsid w:val="00262BE0"/>
    <w:rsid w:val="00262BF6"/>
    <w:rsid w:val="00263403"/>
    <w:rsid w:val="002635FC"/>
    <w:rsid w:val="002636A3"/>
    <w:rsid w:val="00263709"/>
    <w:rsid w:val="0026386F"/>
    <w:rsid w:val="00263A2F"/>
    <w:rsid w:val="00263BD6"/>
    <w:rsid w:val="00263C1B"/>
    <w:rsid w:val="00264180"/>
    <w:rsid w:val="00264423"/>
    <w:rsid w:val="002646AD"/>
    <w:rsid w:val="00265006"/>
    <w:rsid w:val="00265CF9"/>
    <w:rsid w:val="00265D41"/>
    <w:rsid w:val="00265FFF"/>
    <w:rsid w:val="00266310"/>
    <w:rsid w:val="0026669C"/>
    <w:rsid w:val="00266A26"/>
    <w:rsid w:val="00266E85"/>
    <w:rsid w:val="00266F8C"/>
    <w:rsid w:val="002671C0"/>
    <w:rsid w:val="0026744F"/>
    <w:rsid w:val="00267765"/>
    <w:rsid w:val="00267834"/>
    <w:rsid w:val="00267BB6"/>
    <w:rsid w:val="002705DA"/>
    <w:rsid w:val="0027064F"/>
    <w:rsid w:val="00270C74"/>
    <w:rsid w:val="00271304"/>
    <w:rsid w:val="0027160A"/>
    <w:rsid w:val="00271635"/>
    <w:rsid w:val="00271B83"/>
    <w:rsid w:val="00271DCE"/>
    <w:rsid w:val="00272179"/>
    <w:rsid w:val="00272343"/>
    <w:rsid w:val="00272741"/>
    <w:rsid w:val="00272779"/>
    <w:rsid w:val="00272C11"/>
    <w:rsid w:val="002736EE"/>
    <w:rsid w:val="002738D9"/>
    <w:rsid w:val="00273969"/>
    <w:rsid w:val="00274008"/>
    <w:rsid w:val="0027416C"/>
    <w:rsid w:val="00274405"/>
    <w:rsid w:val="0027453E"/>
    <w:rsid w:val="00274BDF"/>
    <w:rsid w:val="00274D40"/>
    <w:rsid w:val="00275217"/>
    <w:rsid w:val="00275EE1"/>
    <w:rsid w:val="00275F18"/>
    <w:rsid w:val="0027654F"/>
    <w:rsid w:val="00276750"/>
    <w:rsid w:val="00276775"/>
    <w:rsid w:val="002768E7"/>
    <w:rsid w:val="00276B1C"/>
    <w:rsid w:val="00276D39"/>
    <w:rsid w:val="00276DC4"/>
    <w:rsid w:val="002772E0"/>
    <w:rsid w:val="0027759A"/>
    <w:rsid w:val="002778D7"/>
    <w:rsid w:val="00277EF7"/>
    <w:rsid w:val="00277F46"/>
    <w:rsid w:val="0028036B"/>
    <w:rsid w:val="002805B3"/>
    <w:rsid w:val="00280C17"/>
    <w:rsid w:val="00280EC0"/>
    <w:rsid w:val="00280FCC"/>
    <w:rsid w:val="0028102A"/>
    <w:rsid w:val="00281107"/>
    <w:rsid w:val="0028134E"/>
    <w:rsid w:val="0028136D"/>
    <w:rsid w:val="00281427"/>
    <w:rsid w:val="002814C8"/>
    <w:rsid w:val="0028152D"/>
    <w:rsid w:val="00281599"/>
    <w:rsid w:val="00281FCC"/>
    <w:rsid w:val="00282299"/>
    <w:rsid w:val="002823B7"/>
    <w:rsid w:val="00282AED"/>
    <w:rsid w:val="00282D11"/>
    <w:rsid w:val="00282D7A"/>
    <w:rsid w:val="00282D88"/>
    <w:rsid w:val="00282EB1"/>
    <w:rsid w:val="0028302E"/>
    <w:rsid w:val="00283056"/>
    <w:rsid w:val="00283246"/>
    <w:rsid w:val="00283356"/>
    <w:rsid w:val="00283497"/>
    <w:rsid w:val="00283651"/>
    <w:rsid w:val="0028384E"/>
    <w:rsid w:val="002838D9"/>
    <w:rsid w:val="002844FD"/>
    <w:rsid w:val="00284958"/>
    <w:rsid w:val="00284B71"/>
    <w:rsid w:val="00285340"/>
    <w:rsid w:val="002853BF"/>
    <w:rsid w:val="0028561A"/>
    <w:rsid w:val="0028568E"/>
    <w:rsid w:val="00285927"/>
    <w:rsid w:val="0028592D"/>
    <w:rsid w:val="00286043"/>
    <w:rsid w:val="0028655E"/>
    <w:rsid w:val="002865DF"/>
    <w:rsid w:val="00287114"/>
    <w:rsid w:val="00287149"/>
    <w:rsid w:val="00287346"/>
    <w:rsid w:val="00287350"/>
    <w:rsid w:val="00287FA7"/>
    <w:rsid w:val="00290500"/>
    <w:rsid w:val="00291295"/>
    <w:rsid w:val="0029147F"/>
    <w:rsid w:val="00291E42"/>
    <w:rsid w:val="00291E91"/>
    <w:rsid w:val="002922F0"/>
    <w:rsid w:val="002922F6"/>
    <w:rsid w:val="002924CC"/>
    <w:rsid w:val="002928D8"/>
    <w:rsid w:val="002929A9"/>
    <w:rsid w:val="00292F81"/>
    <w:rsid w:val="00292FD3"/>
    <w:rsid w:val="0029316D"/>
    <w:rsid w:val="0029383A"/>
    <w:rsid w:val="00293881"/>
    <w:rsid w:val="00293893"/>
    <w:rsid w:val="00293895"/>
    <w:rsid w:val="00293AA7"/>
    <w:rsid w:val="00293C44"/>
    <w:rsid w:val="00293ED2"/>
    <w:rsid w:val="00293FAB"/>
    <w:rsid w:val="00294140"/>
    <w:rsid w:val="0029439D"/>
    <w:rsid w:val="00294590"/>
    <w:rsid w:val="00294A39"/>
    <w:rsid w:val="002952C4"/>
    <w:rsid w:val="002952F4"/>
    <w:rsid w:val="0029555F"/>
    <w:rsid w:val="0029575B"/>
    <w:rsid w:val="00295773"/>
    <w:rsid w:val="00295918"/>
    <w:rsid w:val="002960C1"/>
    <w:rsid w:val="00296204"/>
    <w:rsid w:val="00296312"/>
    <w:rsid w:val="00296323"/>
    <w:rsid w:val="00296801"/>
    <w:rsid w:val="00296CD8"/>
    <w:rsid w:val="00297093"/>
    <w:rsid w:val="0029736F"/>
    <w:rsid w:val="002976DC"/>
    <w:rsid w:val="002979D6"/>
    <w:rsid w:val="002979E7"/>
    <w:rsid w:val="00297B32"/>
    <w:rsid w:val="00297CD8"/>
    <w:rsid w:val="00297D87"/>
    <w:rsid w:val="00297F06"/>
    <w:rsid w:val="002A014E"/>
    <w:rsid w:val="002A04DB"/>
    <w:rsid w:val="002A05F1"/>
    <w:rsid w:val="002A05F9"/>
    <w:rsid w:val="002A0779"/>
    <w:rsid w:val="002A0883"/>
    <w:rsid w:val="002A0AD1"/>
    <w:rsid w:val="002A0BFB"/>
    <w:rsid w:val="002A0E63"/>
    <w:rsid w:val="002A0F15"/>
    <w:rsid w:val="002A11D2"/>
    <w:rsid w:val="002A14B0"/>
    <w:rsid w:val="002A1936"/>
    <w:rsid w:val="002A236A"/>
    <w:rsid w:val="002A256C"/>
    <w:rsid w:val="002A25B5"/>
    <w:rsid w:val="002A2796"/>
    <w:rsid w:val="002A2943"/>
    <w:rsid w:val="002A295F"/>
    <w:rsid w:val="002A2A6C"/>
    <w:rsid w:val="002A2AE0"/>
    <w:rsid w:val="002A2BE2"/>
    <w:rsid w:val="002A2F6A"/>
    <w:rsid w:val="002A2FD2"/>
    <w:rsid w:val="002A3274"/>
    <w:rsid w:val="002A329B"/>
    <w:rsid w:val="002A32EB"/>
    <w:rsid w:val="002A37B2"/>
    <w:rsid w:val="002A397F"/>
    <w:rsid w:val="002A3B71"/>
    <w:rsid w:val="002A3D30"/>
    <w:rsid w:val="002A3E3E"/>
    <w:rsid w:val="002A44CD"/>
    <w:rsid w:val="002A44F3"/>
    <w:rsid w:val="002A489E"/>
    <w:rsid w:val="002A4A29"/>
    <w:rsid w:val="002A4ACB"/>
    <w:rsid w:val="002A4AFB"/>
    <w:rsid w:val="002A4E29"/>
    <w:rsid w:val="002A50C0"/>
    <w:rsid w:val="002A5498"/>
    <w:rsid w:val="002A56F6"/>
    <w:rsid w:val="002A5EEC"/>
    <w:rsid w:val="002A6135"/>
    <w:rsid w:val="002A62B8"/>
    <w:rsid w:val="002A644A"/>
    <w:rsid w:val="002A6673"/>
    <w:rsid w:val="002A6A2F"/>
    <w:rsid w:val="002A6EF3"/>
    <w:rsid w:val="002A749A"/>
    <w:rsid w:val="002A77C0"/>
    <w:rsid w:val="002A77F3"/>
    <w:rsid w:val="002A7808"/>
    <w:rsid w:val="002A7AA8"/>
    <w:rsid w:val="002B00F5"/>
    <w:rsid w:val="002B0287"/>
    <w:rsid w:val="002B0B55"/>
    <w:rsid w:val="002B0F07"/>
    <w:rsid w:val="002B0FA5"/>
    <w:rsid w:val="002B0FEA"/>
    <w:rsid w:val="002B11B2"/>
    <w:rsid w:val="002B1C95"/>
    <w:rsid w:val="002B241F"/>
    <w:rsid w:val="002B2B3C"/>
    <w:rsid w:val="002B3038"/>
    <w:rsid w:val="002B3AA3"/>
    <w:rsid w:val="002B4962"/>
    <w:rsid w:val="002B4BBC"/>
    <w:rsid w:val="002B4BF1"/>
    <w:rsid w:val="002B4C2A"/>
    <w:rsid w:val="002B4CDB"/>
    <w:rsid w:val="002B5508"/>
    <w:rsid w:val="002B58A8"/>
    <w:rsid w:val="002B59D0"/>
    <w:rsid w:val="002B5B03"/>
    <w:rsid w:val="002B5DB9"/>
    <w:rsid w:val="002B682C"/>
    <w:rsid w:val="002B6B97"/>
    <w:rsid w:val="002B71BB"/>
    <w:rsid w:val="002B72B4"/>
    <w:rsid w:val="002B734F"/>
    <w:rsid w:val="002B73B1"/>
    <w:rsid w:val="002B75EF"/>
    <w:rsid w:val="002B78C2"/>
    <w:rsid w:val="002C0337"/>
    <w:rsid w:val="002C0386"/>
    <w:rsid w:val="002C03A4"/>
    <w:rsid w:val="002C05C2"/>
    <w:rsid w:val="002C0AA4"/>
    <w:rsid w:val="002C0B5A"/>
    <w:rsid w:val="002C0D56"/>
    <w:rsid w:val="002C0E67"/>
    <w:rsid w:val="002C11BB"/>
    <w:rsid w:val="002C12A0"/>
    <w:rsid w:val="002C13BD"/>
    <w:rsid w:val="002C167A"/>
    <w:rsid w:val="002C17AC"/>
    <w:rsid w:val="002C1CC0"/>
    <w:rsid w:val="002C1DB5"/>
    <w:rsid w:val="002C2D4E"/>
    <w:rsid w:val="002C315A"/>
    <w:rsid w:val="002C357F"/>
    <w:rsid w:val="002C3699"/>
    <w:rsid w:val="002C3709"/>
    <w:rsid w:val="002C4317"/>
    <w:rsid w:val="002C4792"/>
    <w:rsid w:val="002C48CA"/>
    <w:rsid w:val="002C49BF"/>
    <w:rsid w:val="002C4AD3"/>
    <w:rsid w:val="002C4C31"/>
    <w:rsid w:val="002C4D96"/>
    <w:rsid w:val="002C4E93"/>
    <w:rsid w:val="002C4EAD"/>
    <w:rsid w:val="002C4F38"/>
    <w:rsid w:val="002C5756"/>
    <w:rsid w:val="002C6053"/>
    <w:rsid w:val="002C6254"/>
    <w:rsid w:val="002C64CB"/>
    <w:rsid w:val="002C6585"/>
    <w:rsid w:val="002C6D52"/>
    <w:rsid w:val="002C76C4"/>
    <w:rsid w:val="002C7A9F"/>
    <w:rsid w:val="002C7BB4"/>
    <w:rsid w:val="002C7E32"/>
    <w:rsid w:val="002D00AA"/>
    <w:rsid w:val="002D0364"/>
    <w:rsid w:val="002D07CD"/>
    <w:rsid w:val="002D0A25"/>
    <w:rsid w:val="002D0BB0"/>
    <w:rsid w:val="002D0C7A"/>
    <w:rsid w:val="002D0D73"/>
    <w:rsid w:val="002D0E99"/>
    <w:rsid w:val="002D175B"/>
    <w:rsid w:val="002D2252"/>
    <w:rsid w:val="002D26E4"/>
    <w:rsid w:val="002D283A"/>
    <w:rsid w:val="002D2E65"/>
    <w:rsid w:val="002D2F74"/>
    <w:rsid w:val="002D2FBD"/>
    <w:rsid w:val="002D30D6"/>
    <w:rsid w:val="002D3188"/>
    <w:rsid w:val="002D3451"/>
    <w:rsid w:val="002D3863"/>
    <w:rsid w:val="002D38F6"/>
    <w:rsid w:val="002D3DA4"/>
    <w:rsid w:val="002D4416"/>
    <w:rsid w:val="002D4772"/>
    <w:rsid w:val="002D49AD"/>
    <w:rsid w:val="002D4F66"/>
    <w:rsid w:val="002D57E9"/>
    <w:rsid w:val="002D5E1E"/>
    <w:rsid w:val="002D5EEB"/>
    <w:rsid w:val="002D6008"/>
    <w:rsid w:val="002D63D5"/>
    <w:rsid w:val="002D6540"/>
    <w:rsid w:val="002D654D"/>
    <w:rsid w:val="002D6555"/>
    <w:rsid w:val="002D6863"/>
    <w:rsid w:val="002D69AB"/>
    <w:rsid w:val="002D6AB0"/>
    <w:rsid w:val="002D6DEB"/>
    <w:rsid w:val="002D7273"/>
    <w:rsid w:val="002D730E"/>
    <w:rsid w:val="002D7316"/>
    <w:rsid w:val="002D745C"/>
    <w:rsid w:val="002D74D6"/>
    <w:rsid w:val="002D7505"/>
    <w:rsid w:val="002D7AD0"/>
    <w:rsid w:val="002D7C75"/>
    <w:rsid w:val="002D7E04"/>
    <w:rsid w:val="002D7EE0"/>
    <w:rsid w:val="002D7FAD"/>
    <w:rsid w:val="002E0080"/>
    <w:rsid w:val="002E0251"/>
    <w:rsid w:val="002E05C3"/>
    <w:rsid w:val="002E0848"/>
    <w:rsid w:val="002E0904"/>
    <w:rsid w:val="002E0AA5"/>
    <w:rsid w:val="002E0AEF"/>
    <w:rsid w:val="002E0DA9"/>
    <w:rsid w:val="002E1657"/>
    <w:rsid w:val="002E1AA5"/>
    <w:rsid w:val="002E1C04"/>
    <w:rsid w:val="002E1D62"/>
    <w:rsid w:val="002E1D6B"/>
    <w:rsid w:val="002E1DC4"/>
    <w:rsid w:val="002E2099"/>
    <w:rsid w:val="002E278E"/>
    <w:rsid w:val="002E29C7"/>
    <w:rsid w:val="002E2CE8"/>
    <w:rsid w:val="002E2F4A"/>
    <w:rsid w:val="002E319C"/>
    <w:rsid w:val="002E3CED"/>
    <w:rsid w:val="002E3CF6"/>
    <w:rsid w:val="002E47AB"/>
    <w:rsid w:val="002E494F"/>
    <w:rsid w:val="002E4972"/>
    <w:rsid w:val="002E4DFB"/>
    <w:rsid w:val="002E4FBC"/>
    <w:rsid w:val="002E50A2"/>
    <w:rsid w:val="002E50E5"/>
    <w:rsid w:val="002E549C"/>
    <w:rsid w:val="002E54A7"/>
    <w:rsid w:val="002E564F"/>
    <w:rsid w:val="002E5681"/>
    <w:rsid w:val="002E5803"/>
    <w:rsid w:val="002E650B"/>
    <w:rsid w:val="002E67CF"/>
    <w:rsid w:val="002E6AD4"/>
    <w:rsid w:val="002E6F8B"/>
    <w:rsid w:val="002E702D"/>
    <w:rsid w:val="002E7799"/>
    <w:rsid w:val="002E7B79"/>
    <w:rsid w:val="002E7C4F"/>
    <w:rsid w:val="002E7E80"/>
    <w:rsid w:val="002E7FD8"/>
    <w:rsid w:val="002F0114"/>
    <w:rsid w:val="002F0355"/>
    <w:rsid w:val="002F051D"/>
    <w:rsid w:val="002F05CC"/>
    <w:rsid w:val="002F0635"/>
    <w:rsid w:val="002F067B"/>
    <w:rsid w:val="002F0DFE"/>
    <w:rsid w:val="002F1453"/>
    <w:rsid w:val="002F1C5B"/>
    <w:rsid w:val="002F266E"/>
    <w:rsid w:val="002F277E"/>
    <w:rsid w:val="002F2973"/>
    <w:rsid w:val="002F2B55"/>
    <w:rsid w:val="002F2DB1"/>
    <w:rsid w:val="002F31B3"/>
    <w:rsid w:val="002F33E0"/>
    <w:rsid w:val="002F34BE"/>
    <w:rsid w:val="002F3642"/>
    <w:rsid w:val="002F39AB"/>
    <w:rsid w:val="002F3A99"/>
    <w:rsid w:val="002F3BED"/>
    <w:rsid w:val="002F3D01"/>
    <w:rsid w:val="002F4438"/>
    <w:rsid w:val="002F46CE"/>
    <w:rsid w:val="002F4B37"/>
    <w:rsid w:val="002F5220"/>
    <w:rsid w:val="002F541B"/>
    <w:rsid w:val="002F57AB"/>
    <w:rsid w:val="002F5C7C"/>
    <w:rsid w:val="002F6130"/>
    <w:rsid w:val="002F6329"/>
    <w:rsid w:val="002F662B"/>
    <w:rsid w:val="002F66DA"/>
    <w:rsid w:val="002F71AD"/>
    <w:rsid w:val="002F7E2B"/>
    <w:rsid w:val="0030000A"/>
    <w:rsid w:val="003001DF"/>
    <w:rsid w:val="0030065A"/>
    <w:rsid w:val="00300FE7"/>
    <w:rsid w:val="003010CA"/>
    <w:rsid w:val="003014C0"/>
    <w:rsid w:val="0030167A"/>
    <w:rsid w:val="003016BD"/>
    <w:rsid w:val="00301F62"/>
    <w:rsid w:val="00301F78"/>
    <w:rsid w:val="00302084"/>
    <w:rsid w:val="0030227E"/>
    <w:rsid w:val="00302665"/>
    <w:rsid w:val="003026F0"/>
    <w:rsid w:val="00302721"/>
    <w:rsid w:val="003027C4"/>
    <w:rsid w:val="00302EA0"/>
    <w:rsid w:val="00302F53"/>
    <w:rsid w:val="00302FF8"/>
    <w:rsid w:val="0030310A"/>
    <w:rsid w:val="0030330F"/>
    <w:rsid w:val="0030396E"/>
    <w:rsid w:val="0030397A"/>
    <w:rsid w:val="00303A4C"/>
    <w:rsid w:val="00303B37"/>
    <w:rsid w:val="00303D58"/>
    <w:rsid w:val="00303FF1"/>
    <w:rsid w:val="00304585"/>
    <w:rsid w:val="0030463F"/>
    <w:rsid w:val="00305551"/>
    <w:rsid w:val="0030572B"/>
    <w:rsid w:val="00305A47"/>
    <w:rsid w:val="00305EF7"/>
    <w:rsid w:val="00306002"/>
    <w:rsid w:val="003062F3"/>
    <w:rsid w:val="00306399"/>
    <w:rsid w:val="0030650A"/>
    <w:rsid w:val="00306A81"/>
    <w:rsid w:val="00306BD2"/>
    <w:rsid w:val="0030713A"/>
    <w:rsid w:val="00307337"/>
    <w:rsid w:val="003078ED"/>
    <w:rsid w:val="00307B91"/>
    <w:rsid w:val="00307D6F"/>
    <w:rsid w:val="00307F21"/>
    <w:rsid w:val="00310013"/>
    <w:rsid w:val="0031104C"/>
    <w:rsid w:val="00311116"/>
    <w:rsid w:val="00311240"/>
    <w:rsid w:val="00311644"/>
    <w:rsid w:val="00311A04"/>
    <w:rsid w:val="00311E96"/>
    <w:rsid w:val="00311ECB"/>
    <w:rsid w:val="0031213C"/>
    <w:rsid w:val="0031215B"/>
    <w:rsid w:val="00312455"/>
    <w:rsid w:val="00312614"/>
    <w:rsid w:val="003127D1"/>
    <w:rsid w:val="00312A2E"/>
    <w:rsid w:val="00312D1C"/>
    <w:rsid w:val="00312DA4"/>
    <w:rsid w:val="00313011"/>
    <w:rsid w:val="003132B9"/>
    <w:rsid w:val="00313346"/>
    <w:rsid w:val="00313561"/>
    <w:rsid w:val="003136FC"/>
    <w:rsid w:val="003137F0"/>
    <w:rsid w:val="0031392F"/>
    <w:rsid w:val="00313934"/>
    <w:rsid w:val="00313999"/>
    <w:rsid w:val="00313AB2"/>
    <w:rsid w:val="00313CC8"/>
    <w:rsid w:val="00313CCF"/>
    <w:rsid w:val="00313E3B"/>
    <w:rsid w:val="00313FCE"/>
    <w:rsid w:val="00314038"/>
    <w:rsid w:val="0031411A"/>
    <w:rsid w:val="00314ADE"/>
    <w:rsid w:val="00314BE9"/>
    <w:rsid w:val="00314CE3"/>
    <w:rsid w:val="00314E8E"/>
    <w:rsid w:val="003152EC"/>
    <w:rsid w:val="0031531E"/>
    <w:rsid w:val="00315705"/>
    <w:rsid w:val="00315878"/>
    <w:rsid w:val="00315D3E"/>
    <w:rsid w:val="00315E3D"/>
    <w:rsid w:val="003160E0"/>
    <w:rsid w:val="003161DD"/>
    <w:rsid w:val="00316205"/>
    <w:rsid w:val="00316331"/>
    <w:rsid w:val="0031682F"/>
    <w:rsid w:val="00316EF8"/>
    <w:rsid w:val="00317049"/>
    <w:rsid w:val="00317188"/>
    <w:rsid w:val="003172ED"/>
    <w:rsid w:val="00317361"/>
    <w:rsid w:val="0031756F"/>
    <w:rsid w:val="0031760A"/>
    <w:rsid w:val="00317838"/>
    <w:rsid w:val="00317E00"/>
    <w:rsid w:val="00320121"/>
    <w:rsid w:val="003202AE"/>
    <w:rsid w:val="003202CA"/>
    <w:rsid w:val="003207B4"/>
    <w:rsid w:val="003207D3"/>
    <w:rsid w:val="0032084E"/>
    <w:rsid w:val="00320CD3"/>
    <w:rsid w:val="00320F24"/>
    <w:rsid w:val="00320FE3"/>
    <w:rsid w:val="0032115D"/>
    <w:rsid w:val="00321216"/>
    <w:rsid w:val="00321848"/>
    <w:rsid w:val="00321A14"/>
    <w:rsid w:val="00321AB0"/>
    <w:rsid w:val="00321D9C"/>
    <w:rsid w:val="0032208E"/>
    <w:rsid w:val="003220C1"/>
    <w:rsid w:val="00322639"/>
    <w:rsid w:val="00322EB3"/>
    <w:rsid w:val="003230E2"/>
    <w:rsid w:val="003232C7"/>
    <w:rsid w:val="0032347E"/>
    <w:rsid w:val="00323A51"/>
    <w:rsid w:val="00323AD5"/>
    <w:rsid w:val="00323B72"/>
    <w:rsid w:val="00324043"/>
    <w:rsid w:val="0032424A"/>
    <w:rsid w:val="00324368"/>
    <w:rsid w:val="00324373"/>
    <w:rsid w:val="0032447E"/>
    <w:rsid w:val="003245EB"/>
    <w:rsid w:val="00324B76"/>
    <w:rsid w:val="00324B94"/>
    <w:rsid w:val="00324CCB"/>
    <w:rsid w:val="00324DBC"/>
    <w:rsid w:val="003250B4"/>
    <w:rsid w:val="003253FF"/>
    <w:rsid w:val="00325438"/>
    <w:rsid w:val="003254AF"/>
    <w:rsid w:val="00325544"/>
    <w:rsid w:val="003255C9"/>
    <w:rsid w:val="0032566E"/>
    <w:rsid w:val="00325B20"/>
    <w:rsid w:val="00325BFF"/>
    <w:rsid w:val="00326415"/>
    <w:rsid w:val="0032659A"/>
    <w:rsid w:val="00326BB9"/>
    <w:rsid w:val="00326C50"/>
    <w:rsid w:val="00326D29"/>
    <w:rsid w:val="00326E86"/>
    <w:rsid w:val="00326F34"/>
    <w:rsid w:val="0032760C"/>
    <w:rsid w:val="00327975"/>
    <w:rsid w:val="00327BE3"/>
    <w:rsid w:val="00330202"/>
    <w:rsid w:val="003309C8"/>
    <w:rsid w:val="00330AB3"/>
    <w:rsid w:val="00331181"/>
    <w:rsid w:val="00331306"/>
    <w:rsid w:val="003316A3"/>
    <w:rsid w:val="00332421"/>
    <w:rsid w:val="00332572"/>
    <w:rsid w:val="00332B35"/>
    <w:rsid w:val="00332B88"/>
    <w:rsid w:val="00332DF6"/>
    <w:rsid w:val="00332EE6"/>
    <w:rsid w:val="00333045"/>
    <w:rsid w:val="00333441"/>
    <w:rsid w:val="00333676"/>
    <w:rsid w:val="00333741"/>
    <w:rsid w:val="00333A3B"/>
    <w:rsid w:val="00333B56"/>
    <w:rsid w:val="00333C76"/>
    <w:rsid w:val="00333E30"/>
    <w:rsid w:val="00333F12"/>
    <w:rsid w:val="00333FA8"/>
    <w:rsid w:val="0033409A"/>
    <w:rsid w:val="003343F5"/>
    <w:rsid w:val="00334477"/>
    <w:rsid w:val="003344D3"/>
    <w:rsid w:val="00334C3A"/>
    <w:rsid w:val="00334DC7"/>
    <w:rsid w:val="00334EAA"/>
    <w:rsid w:val="0033564E"/>
    <w:rsid w:val="00335B49"/>
    <w:rsid w:val="00335FC9"/>
    <w:rsid w:val="003364AD"/>
    <w:rsid w:val="003365AB"/>
    <w:rsid w:val="00336697"/>
    <w:rsid w:val="00336B2A"/>
    <w:rsid w:val="00336B6C"/>
    <w:rsid w:val="00336EF0"/>
    <w:rsid w:val="003374EC"/>
    <w:rsid w:val="0033796B"/>
    <w:rsid w:val="00337CE4"/>
    <w:rsid w:val="00337D15"/>
    <w:rsid w:val="00337F73"/>
    <w:rsid w:val="0034014E"/>
    <w:rsid w:val="00340206"/>
    <w:rsid w:val="00340331"/>
    <w:rsid w:val="00340706"/>
    <w:rsid w:val="00340869"/>
    <w:rsid w:val="00340FAB"/>
    <w:rsid w:val="0034100A"/>
    <w:rsid w:val="0034161A"/>
    <w:rsid w:val="0034162C"/>
    <w:rsid w:val="003417C2"/>
    <w:rsid w:val="003419DA"/>
    <w:rsid w:val="00341A45"/>
    <w:rsid w:val="0034204B"/>
    <w:rsid w:val="00342262"/>
    <w:rsid w:val="003424E0"/>
    <w:rsid w:val="003425C9"/>
    <w:rsid w:val="003429FB"/>
    <w:rsid w:val="00342D6D"/>
    <w:rsid w:val="003430BE"/>
    <w:rsid w:val="00343170"/>
    <w:rsid w:val="003433D1"/>
    <w:rsid w:val="00343448"/>
    <w:rsid w:val="0034385C"/>
    <w:rsid w:val="00343A2D"/>
    <w:rsid w:val="00343E01"/>
    <w:rsid w:val="00344104"/>
    <w:rsid w:val="0034450A"/>
    <w:rsid w:val="00344B00"/>
    <w:rsid w:val="00344B8C"/>
    <w:rsid w:val="00344FB1"/>
    <w:rsid w:val="0034502D"/>
    <w:rsid w:val="00345300"/>
    <w:rsid w:val="00345374"/>
    <w:rsid w:val="003453AE"/>
    <w:rsid w:val="00345897"/>
    <w:rsid w:val="003458C2"/>
    <w:rsid w:val="00345A73"/>
    <w:rsid w:val="00345B9B"/>
    <w:rsid w:val="00345E4B"/>
    <w:rsid w:val="0034615B"/>
    <w:rsid w:val="003462C9"/>
    <w:rsid w:val="003466BB"/>
    <w:rsid w:val="00346B59"/>
    <w:rsid w:val="00346BDF"/>
    <w:rsid w:val="00346C85"/>
    <w:rsid w:val="00346D6F"/>
    <w:rsid w:val="00346EBF"/>
    <w:rsid w:val="003471AF"/>
    <w:rsid w:val="00347B9A"/>
    <w:rsid w:val="00347CD3"/>
    <w:rsid w:val="00347FB4"/>
    <w:rsid w:val="00347FEE"/>
    <w:rsid w:val="003502E7"/>
    <w:rsid w:val="0035046E"/>
    <w:rsid w:val="0035075D"/>
    <w:rsid w:val="00350778"/>
    <w:rsid w:val="00350AD7"/>
    <w:rsid w:val="00350E4C"/>
    <w:rsid w:val="00350FC1"/>
    <w:rsid w:val="0035111B"/>
    <w:rsid w:val="0035114F"/>
    <w:rsid w:val="0035133E"/>
    <w:rsid w:val="00351580"/>
    <w:rsid w:val="00351843"/>
    <w:rsid w:val="00351963"/>
    <w:rsid w:val="00351FD6"/>
    <w:rsid w:val="003520B0"/>
    <w:rsid w:val="00353683"/>
    <w:rsid w:val="00353B4F"/>
    <w:rsid w:val="00353C96"/>
    <w:rsid w:val="003543CE"/>
    <w:rsid w:val="00354875"/>
    <w:rsid w:val="00354A71"/>
    <w:rsid w:val="00354CCF"/>
    <w:rsid w:val="00354F60"/>
    <w:rsid w:val="003552D4"/>
    <w:rsid w:val="003554DE"/>
    <w:rsid w:val="00355BC7"/>
    <w:rsid w:val="00355E16"/>
    <w:rsid w:val="003560BF"/>
    <w:rsid w:val="00356106"/>
    <w:rsid w:val="003562A3"/>
    <w:rsid w:val="00356338"/>
    <w:rsid w:val="00356468"/>
    <w:rsid w:val="00356EFD"/>
    <w:rsid w:val="00356F21"/>
    <w:rsid w:val="00357297"/>
    <w:rsid w:val="003574D4"/>
    <w:rsid w:val="00357B34"/>
    <w:rsid w:val="00357CA2"/>
    <w:rsid w:val="00360102"/>
    <w:rsid w:val="00360127"/>
    <w:rsid w:val="00360557"/>
    <w:rsid w:val="00360D77"/>
    <w:rsid w:val="00361128"/>
    <w:rsid w:val="003613FF"/>
    <w:rsid w:val="003618E9"/>
    <w:rsid w:val="00361A4C"/>
    <w:rsid w:val="00361F7C"/>
    <w:rsid w:val="00362037"/>
    <w:rsid w:val="00362159"/>
    <w:rsid w:val="003622A5"/>
    <w:rsid w:val="003623D1"/>
    <w:rsid w:val="0036242F"/>
    <w:rsid w:val="00362598"/>
    <w:rsid w:val="0036293C"/>
    <w:rsid w:val="00362B7A"/>
    <w:rsid w:val="00362B87"/>
    <w:rsid w:val="00362C12"/>
    <w:rsid w:val="00363138"/>
    <w:rsid w:val="0036324A"/>
    <w:rsid w:val="003639C4"/>
    <w:rsid w:val="00363B87"/>
    <w:rsid w:val="00363BA8"/>
    <w:rsid w:val="00363D02"/>
    <w:rsid w:val="003640EF"/>
    <w:rsid w:val="00364A0C"/>
    <w:rsid w:val="00364BC0"/>
    <w:rsid w:val="00364E28"/>
    <w:rsid w:val="003650FB"/>
    <w:rsid w:val="0036512B"/>
    <w:rsid w:val="003651F4"/>
    <w:rsid w:val="00365422"/>
    <w:rsid w:val="003654B6"/>
    <w:rsid w:val="00365560"/>
    <w:rsid w:val="00365655"/>
    <w:rsid w:val="0036574C"/>
    <w:rsid w:val="00365A61"/>
    <w:rsid w:val="00365AA6"/>
    <w:rsid w:val="00365AE1"/>
    <w:rsid w:val="0036621B"/>
    <w:rsid w:val="00366232"/>
    <w:rsid w:val="00366C99"/>
    <w:rsid w:val="00366D60"/>
    <w:rsid w:val="00366EE8"/>
    <w:rsid w:val="00366F97"/>
    <w:rsid w:val="00367549"/>
    <w:rsid w:val="003675B1"/>
    <w:rsid w:val="00367A9A"/>
    <w:rsid w:val="00367C08"/>
    <w:rsid w:val="00367C68"/>
    <w:rsid w:val="0037002D"/>
    <w:rsid w:val="003703A9"/>
    <w:rsid w:val="00370F30"/>
    <w:rsid w:val="00371400"/>
    <w:rsid w:val="003714B9"/>
    <w:rsid w:val="0037150B"/>
    <w:rsid w:val="00371746"/>
    <w:rsid w:val="00371BBF"/>
    <w:rsid w:val="003723EF"/>
    <w:rsid w:val="00372699"/>
    <w:rsid w:val="00372772"/>
    <w:rsid w:val="003731C1"/>
    <w:rsid w:val="00373547"/>
    <w:rsid w:val="00373554"/>
    <w:rsid w:val="00373812"/>
    <w:rsid w:val="003739C9"/>
    <w:rsid w:val="00373B2E"/>
    <w:rsid w:val="00373B69"/>
    <w:rsid w:val="00373C3A"/>
    <w:rsid w:val="003742A4"/>
    <w:rsid w:val="0037447B"/>
    <w:rsid w:val="00374657"/>
    <w:rsid w:val="0037465F"/>
    <w:rsid w:val="0037493C"/>
    <w:rsid w:val="00374946"/>
    <w:rsid w:val="00375060"/>
    <w:rsid w:val="00375769"/>
    <w:rsid w:val="00375D1F"/>
    <w:rsid w:val="00375E8B"/>
    <w:rsid w:val="00376019"/>
    <w:rsid w:val="00376056"/>
    <w:rsid w:val="003761E1"/>
    <w:rsid w:val="00376835"/>
    <w:rsid w:val="003769C5"/>
    <w:rsid w:val="00376A96"/>
    <w:rsid w:val="00376EE6"/>
    <w:rsid w:val="00376F49"/>
    <w:rsid w:val="003770D7"/>
    <w:rsid w:val="00377127"/>
    <w:rsid w:val="003774ED"/>
    <w:rsid w:val="0037758D"/>
    <w:rsid w:val="00377703"/>
    <w:rsid w:val="00377A9A"/>
    <w:rsid w:val="00377BD6"/>
    <w:rsid w:val="00380813"/>
    <w:rsid w:val="00380CD6"/>
    <w:rsid w:val="00380E26"/>
    <w:rsid w:val="003812F8"/>
    <w:rsid w:val="003815D0"/>
    <w:rsid w:val="00381642"/>
    <w:rsid w:val="00381A8A"/>
    <w:rsid w:val="00381C40"/>
    <w:rsid w:val="003820F7"/>
    <w:rsid w:val="00382167"/>
    <w:rsid w:val="00382571"/>
    <w:rsid w:val="00382729"/>
    <w:rsid w:val="00382CA4"/>
    <w:rsid w:val="00382EAA"/>
    <w:rsid w:val="003830C4"/>
    <w:rsid w:val="00383123"/>
    <w:rsid w:val="003832D0"/>
    <w:rsid w:val="00383324"/>
    <w:rsid w:val="003834A1"/>
    <w:rsid w:val="00383D70"/>
    <w:rsid w:val="00383E13"/>
    <w:rsid w:val="00383F1A"/>
    <w:rsid w:val="003845B4"/>
    <w:rsid w:val="00384B62"/>
    <w:rsid w:val="0038504F"/>
    <w:rsid w:val="003853DF"/>
    <w:rsid w:val="003854F9"/>
    <w:rsid w:val="00385868"/>
    <w:rsid w:val="00385BC4"/>
    <w:rsid w:val="003860D0"/>
    <w:rsid w:val="0038636F"/>
    <w:rsid w:val="00386477"/>
    <w:rsid w:val="00386593"/>
    <w:rsid w:val="003865B5"/>
    <w:rsid w:val="003869F1"/>
    <w:rsid w:val="00386B43"/>
    <w:rsid w:val="00386DC8"/>
    <w:rsid w:val="00386ECD"/>
    <w:rsid w:val="0038774E"/>
    <w:rsid w:val="00387D3D"/>
    <w:rsid w:val="00387E9E"/>
    <w:rsid w:val="00390130"/>
    <w:rsid w:val="00390155"/>
    <w:rsid w:val="003908C4"/>
    <w:rsid w:val="003909FC"/>
    <w:rsid w:val="00390BC1"/>
    <w:rsid w:val="00390C7A"/>
    <w:rsid w:val="00391359"/>
    <w:rsid w:val="00391490"/>
    <w:rsid w:val="00391503"/>
    <w:rsid w:val="0039164A"/>
    <w:rsid w:val="0039217C"/>
    <w:rsid w:val="00392187"/>
    <w:rsid w:val="00392414"/>
    <w:rsid w:val="00392994"/>
    <w:rsid w:val="00392BD9"/>
    <w:rsid w:val="003935F8"/>
    <w:rsid w:val="0039389D"/>
    <w:rsid w:val="00393B3B"/>
    <w:rsid w:val="00393CB4"/>
    <w:rsid w:val="00393D6A"/>
    <w:rsid w:val="00394241"/>
    <w:rsid w:val="003943D2"/>
    <w:rsid w:val="003944E7"/>
    <w:rsid w:val="00394545"/>
    <w:rsid w:val="003948A1"/>
    <w:rsid w:val="00394FCE"/>
    <w:rsid w:val="003959DD"/>
    <w:rsid w:val="003969DF"/>
    <w:rsid w:val="00396A17"/>
    <w:rsid w:val="00396F72"/>
    <w:rsid w:val="003971F7"/>
    <w:rsid w:val="00397999"/>
    <w:rsid w:val="003A0203"/>
    <w:rsid w:val="003A0233"/>
    <w:rsid w:val="003A064A"/>
    <w:rsid w:val="003A0CCB"/>
    <w:rsid w:val="003A0D6A"/>
    <w:rsid w:val="003A1C5C"/>
    <w:rsid w:val="003A1C71"/>
    <w:rsid w:val="003A1CB9"/>
    <w:rsid w:val="003A1D72"/>
    <w:rsid w:val="003A1E94"/>
    <w:rsid w:val="003A2147"/>
    <w:rsid w:val="003A2149"/>
    <w:rsid w:val="003A245A"/>
    <w:rsid w:val="003A26F5"/>
    <w:rsid w:val="003A274F"/>
    <w:rsid w:val="003A304C"/>
    <w:rsid w:val="003A3172"/>
    <w:rsid w:val="003A31D9"/>
    <w:rsid w:val="003A34A7"/>
    <w:rsid w:val="003A3515"/>
    <w:rsid w:val="003A36E6"/>
    <w:rsid w:val="003A3778"/>
    <w:rsid w:val="003A394B"/>
    <w:rsid w:val="003A3E80"/>
    <w:rsid w:val="003A4343"/>
    <w:rsid w:val="003A46A2"/>
    <w:rsid w:val="003A46EB"/>
    <w:rsid w:val="003A48D8"/>
    <w:rsid w:val="003A4AC8"/>
    <w:rsid w:val="003A4BD4"/>
    <w:rsid w:val="003A4FF9"/>
    <w:rsid w:val="003A5015"/>
    <w:rsid w:val="003A5652"/>
    <w:rsid w:val="003A565F"/>
    <w:rsid w:val="003A5955"/>
    <w:rsid w:val="003A64B7"/>
    <w:rsid w:val="003A66D8"/>
    <w:rsid w:val="003A6BDF"/>
    <w:rsid w:val="003A6BF2"/>
    <w:rsid w:val="003A6CEE"/>
    <w:rsid w:val="003A6E36"/>
    <w:rsid w:val="003A731F"/>
    <w:rsid w:val="003A7373"/>
    <w:rsid w:val="003A7488"/>
    <w:rsid w:val="003A753E"/>
    <w:rsid w:val="003A7682"/>
    <w:rsid w:val="003A78E9"/>
    <w:rsid w:val="003A795C"/>
    <w:rsid w:val="003A7F7C"/>
    <w:rsid w:val="003B00EC"/>
    <w:rsid w:val="003B092B"/>
    <w:rsid w:val="003B0965"/>
    <w:rsid w:val="003B09A5"/>
    <w:rsid w:val="003B0A34"/>
    <w:rsid w:val="003B0BDA"/>
    <w:rsid w:val="003B0E28"/>
    <w:rsid w:val="003B0FAB"/>
    <w:rsid w:val="003B0FC9"/>
    <w:rsid w:val="003B175E"/>
    <w:rsid w:val="003B1A45"/>
    <w:rsid w:val="003B1A65"/>
    <w:rsid w:val="003B1E35"/>
    <w:rsid w:val="003B1EE8"/>
    <w:rsid w:val="003B1F8C"/>
    <w:rsid w:val="003B2556"/>
    <w:rsid w:val="003B25AE"/>
    <w:rsid w:val="003B345F"/>
    <w:rsid w:val="003B35A6"/>
    <w:rsid w:val="003B3B55"/>
    <w:rsid w:val="003B3ED9"/>
    <w:rsid w:val="003B49E1"/>
    <w:rsid w:val="003B4CB2"/>
    <w:rsid w:val="003B4F76"/>
    <w:rsid w:val="003B5038"/>
    <w:rsid w:val="003B5155"/>
    <w:rsid w:val="003B534F"/>
    <w:rsid w:val="003B535D"/>
    <w:rsid w:val="003B53C3"/>
    <w:rsid w:val="003B5989"/>
    <w:rsid w:val="003B5BCA"/>
    <w:rsid w:val="003B5BE8"/>
    <w:rsid w:val="003B5E5F"/>
    <w:rsid w:val="003B5EDE"/>
    <w:rsid w:val="003B63AD"/>
    <w:rsid w:val="003B6753"/>
    <w:rsid w:val="003B6870"/>
    <w:rsid w:val="003B6E7E"/>
    <w:rsid w:val="003B7150"/>
    <w:rsid w:val="003B71B9"/>
    <w:rsid w:val="003B744B"/>
    <w:rsid w:val="003B75CB"/>
    <w:rsid w:val="003B778E"/>
    <w:rsid w:val="003B7B78"/>
    <w:rsid w:val="003B7BA0"/>
    <w:rsid w:val="003B7E8A"/>
    <w:rsid w:val="003C022A"/>
    <w:rsid w:val="003C0992"/>
    <w:rsid w:val="003C0A61"/>
    <w:rsid w:val="003C0B27"/>
    <w:rsid w:val="003C0B2F"/>
    <w:rsid w:val="003C0F27"/>
    <w:rsid w:val="003C1050"/>
    <w:rsid w:val="003C120A"/>
    <w:rsid w:val="003C15BC"/>
    <w:rsid w:val="003C1870"/>
    <w:rsid w:val="003C25C4"/>
    <w:rsid w:val="003C27EB"/>
    <w:rsid w:val="003C284F"/>
    <w:rsid w:val="003C2A0A"/>
    <w:rsid w:val="003C325E"/>
    <w:rsid w:val="003C333B"/>
    <w:rsid w:val="003C4151"/>
    <w:rsid w:val="003C469B"/>
    <w:rsid w:val="003C482C"/>
    <w:rsid w:val="003C4C9D"/>
    <w:rsid w:val="003C4DA3"/>
    <w:rsid w:val="003C4EE8"/>
    <w:rsid w:val="003C4FC4"/>
    <w:rsid w:val="003C503D"/>
    <w:rsid w:val="003C50B9"/>
    <w:rsid w:val="003C52BA"/>
    <w:rsid w:val="003C5906"/>
    <w:rsid w:val="003C59BA"/>
    <w:rsid w:val="003C5CC6"/>
    <w:rsid w:val="003C60B0"/>
    <w:rsid w:val="003C63DF"/>
    <w:rsid w:val="003C65C7"/>
    <w:rsid w:val="003C6FE6"/>
    <w:rsid w:val="003C6FF6"/>
    <w:rsid w:val="003C71B5"/>
    <w:rsid w:val="003C721D"/>
    <w:rsid w:val="003C7364"/>
    <w:rsid w:val="003C7440"/>
    <w:rsid w:val="003C74D5"/>
    <w:rsid w:val="003C7967"/>
    <w:rsid w:val="003C7B6E"/>
    <w:rsid w:val="003C7C07"/>
    <w:rsid w:val="003C7E23"/>
    <w:rsid w:val="003D007C"/>
    <w:rsid w:val="003D03DB"/>
    <w:rsid w:val="003D062E"/>
    <w:rsid w:val="003D08FD"/>
    <w:rsid w:val="003D0FA8"/>
    <w:rsid w:val="003D111A"/>
    <w:rsid w:val="003D1127"/>
    <w:rsid w:val="003D12FC"/>
    <w:rsid w:val="003D14BF"/>
    <w:rsid w:val="003D16C2"/>
    <w:rsid w:val="003D17B3"/>
    <w:rsid w:val="003D1895"/>
    <w:rsid w:val="003D1A4B"/>
    <w:rsid w:val="003D1B76"/>
    <w:rsid w:val="003D1C3E"/>
    <w:rsid w:val="003D1EDC"/>
    <w:rsid w:val="003D20B6"/>
    <w:rsid w:val="003D24E3"/>
    <w:rsid w:val="003D2CC8"/>
    <w:rsid w:val="003D2D49"/>
    <w:rsid w:val="003D2F48"/>
    <w:rsid w:val="003D3190"/>
    <w:rsid w:val="003D3818"/>
    <w:rsid w:val="003D3C50"/>
    <w:rsid w:val="003D3DDA"/>
    <w:rsid w:val="003D4437"/>
    <w:rsid w:val="003D4673"/>
    <w:rsid w:val="003D4ADE"/>
    <w:rsid w:val="003D4FB5"/>
    <w:rsid w:val="003D4FE8"/>
    <w:rsid w:val="003D58AD"/>
    <w:rsid w:val="003D59A3"/>
    <w:rsid w:val="003D5A10"/>
    <w:rsid w:val="003D5A20"/>
    <w:rsid w:val="003D5D6F"/>
    <w:rsid w:val="003D5E5D"/>
    <w:rsid w:val="003D61A5"/>
    <w:rsid w:val="003D62B9"/>
    <w:rsid w:val="003D6640"/>
    <w:rsid w:val="003D67A0"/>
    <w:rsid w:val="003D6D6A"/>
    <w:rsid w:val="003D6EF9"/>
    <w:rsid w:val="003D70A9"/>
    <w:rsid w:val="003D715A"/>
    <w:rsid w:val="003D7A34"/>
    <w:rsid w:val="003D7A89"/>
    <w:rsid w:val="003D7CE4"/>
    <w:rsid w:val="003E0258"/>
    <w:rsid w:val="003E0340"/>
    <w:rsid w:val="003E0C6E"/>
    <w:rsid w:val="003E0D65"/>
    <w:rsid w:val="003E0F2F"/>
    <w:rsid w:val="003E1025"/>
    <w:rsid w:val="003E104B"/>
    <w:rsid w:val="003E106F"/>
    <w:rsid w:val="003E1124"/>
    <w:rsid w:val="003E14DA"/>
    <w:rsid w:val="003E159B"/>
    <w:rsid w:val="003E1BCC"/>
    <w:rsid w:val="003E2522"/>
    <w:rsid w:val="003E25F8"/>
    <w:rsid w:val="003E26D8"/>
    <w:rsid w:val="003E28E7"/>
    <w:rsid w:val="003E2A53"/>
    <w:rsid w:val="003E2D4E"/>
    <w:rsid w:val="003E32F6"/>
    <w:rsid w:val="003E36AE"/>
    <w:rsid w:val="003E3C57"/>
    <w:rsid w:val="003E3E42"/>
    <w:rsid w:val="003E4790"/>
    <w:rsid w:val="003E47B5"/>
    <w:rsid w:val="003E47E1"/>
    <w:rsid w:val="003E48D5"/>
    <w:rsid w:val="003E4B43"/>
    <w:rsid w:val="003E4C17"/>
    <w:rsid w:val="003E5033"/>
    <w:rsid w:val="003E53D9"/>
    <w:rsid w:val="003E573A"/>
    <w:rsid w:val="003E579F"/>
    <w:rsid w:val="003E57DD"/>
    <w:rsid w:val="003E5A13"/>
    <w:rsid w:val="003E607D"/>
    <w:rsid w:val="003E69F6"/>
    <w:rsid w:val="003E6EE7"/>
    <w:rsid w:val="003E7045"/>
    <w:rsid w:val="003E7339"/>
    <w:rsid w:val="003E78CE"/>
    <w:rsid w:val="003E7D91"/>
    <w:rsid w:val="003E7DDF"/>
    <w:rsid w:val="003E7F7F"/>
    <w:rsid w:val="003F0211"/>
    <w:rsid w:val="003F0256"/>
    <w:rsid w:val="003F0264"/>
    <w:rsid w:val="003F05A8"/>
    <w:rsid w:val="003F0C14"/>
    <w:rsid w:val="003F101E"/>
    <w:rsid w:val="003F1200"/>
    <w:rsid w:val="003F13D0"/>
    <w:rsid w:val="003F14D9"/>
    <w:rsid w:val="003F1EFF"/>
    <w:rsid w:val="003F2284"/>
    <w:rsid w:val="003F2581"/>
    <w:rsid w:val="003F25E0"/>
    <w:rsid w:val="003F26A5"/>
    <w:rsid w:val="003F27AA"/>
    <w:rsid w:val="003F298C"/>
    <w:rsid w:val="003F2B34"/>
    <w:rsid w:val="003F32A4"/>
    <w:rsid w:val="003F346C"/>
    <w:rsid w:val="003F3750"/>
    <w:rsid w:val="003F37DA"/>
    <w:rsid w:val="003F3980"/>
    <w:rsid w:val="003F3CE9"/>
    <w:rsid w:val="003F4048"/>
    <w:rsid w:val="003F4346"/>
    <w:rsid w:val="003F4386"/>
    <w:rsid w:val="003F447D"/>
    <w:rsid w:val="003F464E"/>
    <w:rsid w:val="003F47E4"/>
    <w:rsid w:val="003F4A83"/>
    <w:rsid w:val="003F4AF5"/>
    <w:rsid w:val="003F4B6E"/>
    <w:rsid w:val="003F4CAB"/>
    <w:rsid w:val="003F4F24"/>
    <w:rsid w:val="003F544B"/>
    <w:rsid w:val="003F5988"/>
    <w:rsid w:val="003F5C85"/>
    <w:rsid w:val="003F5C87"/>
    <w:rsid w:val="003F5D71"/>
    <w:rsid w:val="003F6F40"/>
    <w:rsid w:val="003F7A8A"/>
    <w:rsid w:val="00400339"/>
    <w:rsid w:val="00400ABC"/>
    <w:rsid w:val="004011C9"/>
    <w:rsid w:val="0040132E"/>
    <w:rsid w:val="004017A3"/>
    <w:rsid w:val="00401A36"/>
    <w:rsid w:val="00401B7D"/>
    <w:rsid w:val="00401F7D"/>
    <w:rsid w:val="00402644"/>
    <w:rsid w:val="00402824"/>
    <w:rsid w:val="00402F5A"/>
    <w:rsid w:val="00403215"/>
    <w:rsid w:val="004034D2"/>
    <w:rsid w:val="00403641"/>
    <w:rsid w:val="00403A26"/>
    <w:rsid w:val="00403AF4"/>
    <w:rsid w:val="00404245"/>
    <w:rsid w:val="00404297"/>
    <w:rsid w:val="00404440"/>
    <w:rsid w:val="00404857"/>
    <w:rsid w:val="004048D3"/>
    <w:rsid w:val="00404B6D"/>
    <w:rsid w:val="00404BD9"/>
    <w:rsid w:val="00404C12"/>
    <w:rsid w:val="00404FEF"/>
    <w:rsid w:val="004056B0"/>
    <w:rsid w:val="0040588A"/>
    <w:rsid w:val="00405AF6"/>
    <w:rsid w:val="00405BF4"/>
    <w:rsid w:val="00405FB1"/>
    <w:rsid w:val="0040610B"/>
    <w:rsid w:val="004065EE"/>
    <w:rsid w:val="00406B68"/>
    <w:rsid w:val="00406B7F"/>
    <w:rsid w:val="00406CCB"/>
    <w:rsid w:val="00406ECA"/>
    <w:rsid w:val="00407319"/>
    <w:rsid w:val="00407EA1"/>
    <w:rsid w:val="004106D5"/>
    <w:rsid w:val="00410A0A"/>
    <w:rsid w:val="00410D96"/>
    <w:rsid w:val="004112CA"/>
    <w:rsid w:val="00411C56"/>
    <w:rsid w:val="004120E5"/>
    <w:rsid w:val="0041226B"/>
    <w:rsid w:val="00412D96"/>
    <w:rsid w:val="00412E97"/>
    <w:rsid w:val="00413669"/>
    <w:rsid w:val="00413D99"/>
    <w:rsid w:val="00414342"/>
    <w:rsid w:val="004144CD"/>
    <w:rsid w:val="00414D3E"/>
    <w:rsid w:val="004151A1"/>
    <w:rsid w:val="0041521B"/>
    <w:rsid w:val="00415586"/>
    <w:rsid w:val="004155C0"/>
    <w:rsid w:val="00415FDA"/>
    <w:rsid w:val="0041611A"/>
    <w:rsid w:val="00416151"/>
    <w:rsid w:val="00416213"/>
    <w:rsid w:val="00416CB6"/>
    <w:rsid w:val="00416FAF"/>
    <w:rsid w:val="004173F9"/>
    <w:rsid w:val="004174BA"/>
    <w:rsid w:val="004208DC"/>
    <w:rsid w:val="00421163"/>
    <w:rsid w:val="0042123C"/>
    <w:rsid w:val="0042163B"/>
    <w:rsid w:val="004224BD"/>
    <w:rsid w:val="0042291C"/>
    <w:rsid w:val="00422A23"/>
    <w:rsid w:val="00422B2F"/>
    <w:rsid w:val="00422EC5"/>
    <w:rsid w:val="00423058"/>
    <w:rsid w:val="00423421"/>
    <w:rsid w:val="00423626"/>
    <w:rsid w:val="00423961"/>
    <w:rsid w:val="00423CCF"/>
    <w:rsid w:val="00424539"/>
    <w:rsid w:val="0042474A"/>
    <w:rsid w:val="00424806"/>
    <w:rsid w:val="00424CCC"/>
    <w:rsid w:val="00424E6D"/>
    <w:rsid w:val="00424E80"/>
    <w:rsid w:val="004252B7"/>
    <w:rsid w:val="004259D3"/>
    <w:rsid w:val="004262A7"/>
    <w:rsid w:val="00426E04"/>
    <w:rsid w:val="00426FDA"/>
    <w:rsid w:val="00426FEE"/>
    <w:rsid w:val="004272D4"/>
    <w:rsid w:val="00427358"/>
    <w:rsid w:val="0042738E"/>
    <w:rsid w:val="0042788C"/>
    <w:rsid w:val="00427D4C"/>
    <w:rsid w:val="00427E58"/>
    <w:rsid w:val="00427E6B"/>
    <w:rsid w:val="00427F5F"/>
    <w:rsid w:val="0043028C"/>
    <w:rsid w:val="00430357"/>
    <w:rsid w:val="0043037D"/>
    <w:rsid w:val="004307AB"/>
    <w:rsid w:val="004307F5"/>
    <w:rsid w:val="004308F1"/>
    <w:rsid w:val="004309B2"/>
    <w:rsid w:val="00430CB3"/>
    <w:rsid w:val="00430F73"/>
    <w:rsid w:val="0043102B"/>
    <w:rsid w:val="00431B2C"/>
    <w:rsid w:val="00431C4D"/>
    <w:rsid w:val="004323D6"/>
    <w:rsid w:val="004324DC"/>
    <w:rsid w:val="004326D3"/>
    <w:rsid w:val="0043280A"/>
    <w:rsid w:val="00432D96"/>
    <w:rsid w:val="00432FC1"/>
    <w:rsid w:val="00432FC7"/>
    <w:rsid w:val="00433090"/>
    <w:rsid w:val="004333BD"/>
    <w:rsid w:val="0043364A"/>
    <w:rsid w:val="00433EF9"/>
    <w:rsid w:val="004346F9"/>
    <w:rsid w:val="00434999"/>
    <w:rsid w:val="00434A4A"/>
    <w:rsid w:val="00434BAD"/>
    <w:rsid w:val="0043526A"/>
    <w:rsid w:val="00435271"/>
    <w:rsid w:val="00435D74"/>
    <w:rsid w:val="00435DBE"/>
    <w:rsid w:val="00435E6A"/>
    <w:rsid w:val="00435EF7"/>
    <w:rsid w:val="00435F47"/>
    <w:rsid w:val="00436117"/>
    <w:rsid w:val="00436136"/>
    <w:rsid w:val="0043667A"/>
    <w:rsid w:val="00436A31"/>
    <w:rsid w:val="00436FA4"/>
    <w:rsid w:val="004372AE"/>
    <w:rsid w:val="0043734E"/>
    <w:rsid w:val="004373A0"/>
    <w:rsid w:val="00437D94"/>
    <w:rsid w:val="00440096"/>
    <w:rsid w:val="00440619"/>
    <w:rsid w:val="004408CD"/>
    <w:rsid w:val="00440D2D"/>
    <w:rsid w:val="00441141"/>
    <w:rsid w:val="00441163"/>
    <w:rsid w:val="004413C2"/>
    <w:rsid w:val="00441462"/>
    <w:rsid w:val="004415D9"/>
    <w:rsid w:val="00441907"/>
    <w:rsid w:val="0044191C"/>
    <w:rsid w:val="00441D56"/>
    <w:rsid w:val="00441FD4"/>
    <w:rsid w:val="004420CC"/>
    <w:rsid w:val="0044216A"/>
    <w:rsid w:val="004427C5"/>
    <w:rsid w:val="0044281F"/>
    <w:rsid w:val="00442F8D"/>
    <w:rsid w:val="0044325D"/>
    <w:rsid w:val="0044337F"/>
    <w:rsid w:val="004437B7"/>
    <w:rsid w:val="00443993"/>
    <w:rsid w:val="00443A21"/>
    <w:rsid w:val="00443B72"/>
    <w:rsid w:val="00443B86"/>
    <w:rsid w:val="00443C81"/>
    <w:rsid w:val="00443DF2"/>
    <w:rsid w:val="00443FE1"/>
    <w:rsid w:val="00444313"/>
    <w:rsid w:val="004444AE"/>
    <w:rsid w:val="004444CB"/>
    <w:rsid w:val="004448E8"/>
    <w:rsid w:val="004449B6"/>
    <w:rsid w:val="00444DC4"/>
    <w:rsid w:val="00445121"/>
    <w:rsid w:val="00445793"/>
    <w:rsid w:val="00445B6F"/>
    <w:rsid w:val="00445B9E"/>
    <w:rsid w:val="00445C78"/>
    <w:rsid w:val="00445CB5"/>
    <w:rsid w:val="00445FED"/>
    <w:rsid w:val="00446814"/>
    <w:rsid w:val="00446A2E"/>
    <w:rsid w:val="00446C7F"/>
    <w:rsid w:val="00446CF1"/>
    <w:rsid w:val="00446F96"/>
    <w:rsid w:val="00447088"/>
    <w:rsid w:val="00447373"/>
    <w:rsid w:val="00447522"/>
    <w:rsid w:val="00447857"/>
    <w:rsid w:val="00447A0D"/>
    <w:rsid w:val="00447B46"/>
    <w:rsid w:val="00450234"/>
    <w:rsid w:val="0045058D"/>
    <w:rsid w:val="004505B3"/>
    <w:rsid w:val="00450697"/>
    <w:rsid w:val="00450743"/>
    <w:rsid w:val="00450782"/>
    <w:rsid w:val="00450835"/>
    <w:rsid w:val="004514DB"/>
    <w:rsid w:val="00451849"/>
    <w:rsid w:val="00451C3F"/>
    <w:rsid w:val="00451D62"/>
    <w:rsid w:val="004528CD"/>
    <w:rsid w:val="00452B7A"/>
    <w:rsid w:val="00453169"/>
    <w:rsid w:val="0045340B"/>
    <w:rsid w:val="00453605"/>
    <w:rsid w:val="00453634"/>
    <w:rsid w:val="00453782"/>
    <w:rsid w:val="004539EF"/>
    <w:rsid w:val="00453A7A"/>
    <w:rsid w:val="00453B46"/>
    <w:rsid w:val="00453C2B"/>
    <w:rsid w:val="00453CD0"/>
    <w:rsid w:val="00453F3E"/>
    <w:rsid w:val="00454120"/>
    <w:rsid w:val="004541A4"/>
    <w:rsid w:val="00454200"/>
    <w:rsid w:val="004546D1"/>
    <w:rsid w:val="00454710"/>
    <w:rsid w:val="00454A41"/>
    <w:rsid w:val="00454BAE"/>
    <w:rsid w:val="00454C1A"/>
    <w:rsid w:val="0045572A"/>
    <w:rsid w:val="00455831"/>
    <w:rsid w:val="00455AF3"/>
    <w:rsid w:val="00455D83"/>
    <w:rsid w:val="00455EEB"/>
    <w:rsid w:val="004560E4"/>
    <w:rsid w:val="0045675A"/>
    <w:rsid w:val="00456892"/>
    <w:rsid w:val="004569A3"/>
    <w:rsid w:val="00456BB5"/>
    <w:rsid w:val="00456E08"/>
    <w:rsid w:val="00457225"/>
    <w:rsid w:val="0045736F"/>
    <w:rsid w:val="00457982"/>
    <w:rsid w:val="00457A2F"/>
    <w:rsid w:val="00460023"/>
    <w:rsid w:val="00460120"/>
    <w:rsid w:val="00460346"/>
    <w:rsid w:val="00460463"/>
    <w:rsid w:val="0046064E"/>
    <w:rsid w:val="004609FB"/>
    <w:rsid w:val="00460C57"/>
    <w:rsid w:val="00460D8B"/>
    <w:rsid w:val="00460DFC"/>
    <w:rsid w:val="00460E98"/>
    <w:rsid w:val="00461488"/>
    <w:rsid w:val="00461566"/>
    <w:rsid w:val="00461669"/>
    <w:rsid w:val="004616F0"/>
    <w:rsid w:val="0046177E"/>
    <w:rsid w:val="00461FE1"/>
    <w:rsid w:val="004621D3"/>
    <w:rsid w:val="0046285A"/>
    <w:rsid w:val="00462A29"/>
    <w:rsid w:val="00462EE2"/>
    <w:rsid w:val="00463A86"/>
    <w:rsid w:val="00463E04"/>
    <w:rsid w:val="00464358"/>
    <w:rsid w:val="004646AC"/>
    <w:rsid w:val="00464DC2"/>
    <w:rsid w:val="004652FC"/>
    <w:rsid w:val="00465D8D"/>
    <w:rsid w:val="00465F82"/>
    <w:rsid w:val="00466536"/>
    <w:rsid w:val="004666BD"/>
    <w:rsid w:val="004666DB"/>
    <w:rsid w:val="004666E8"/>
    <w:rsid w:val="004667E5"/>
    <w:rsid w:val="00466A1C"/>
    <w:rsid w:val="00466CCC"/>
    <w:rsid w:val="00466E81"/>
    <w:rsid w:val="00467155"/>
    <w:rsid w:val="00467C61"/>
    <w:rsid w:val="00467D22"/>
    <w:rsid w:val="00467DA1"/>
    <w:rsid w:val="00470232"/>
    <w:rsid w:val="004706AA"/>
    <w:rsid w:val="00470F73"/>
    <w:rsid w:val="0047131F"/>
    <w:rsid w:val="004714C1"/>
    <w:rsid w:val="00471572"/>
    <w:rsid w:val="00471655"/>
    <w:rsid w:val="0047176A"/>
    <w:rsid w:val="00471CDB"/>
    <w:rsid w:val="00471E3C"/>
    <w:rsid w:val="0047209B"/>
    <w:rsid w:val="004720F8"/>
    <w:rsid w:val="00472222"/>
    <w:rsid w:val="0047222C"/>
    <w:rsid w:val="00472D80"/>
    <w:rsid w:val="00472F5C"/>
    <w:rsid w:val="00473838"/>
    <w:rsid w:val="0047398A"/>
    <w:rsid w:val="00473A2D"/>
    <w:rsid w:val="00473AE6"/>
    <w:rsid w:val="00473D10"/>
    <w:rsid w:val="00473D27"/>
    <w:rsid w:val="00473D78"/>
    <w:rsid w:val="004744B4"/>
    <w:rsid w:val="0047466F"/>
    <w:rsid w:val="00474987"/>
    <w:rsid w:val="00474E9B"/>
    <w:rsid w:val="00474EB2"/>
    <w:rsid w:val="00475263"/>
    <w:rsid w:val="004752A5"/>
    <w:rsid w:val="00475B20"/>
    <w:rsid w:val="00475B5F"/>
    <w:rsid w:val="00476231"/>
    <w:rsid w:val="004762D4"/>
    <w:rsid w:val="004768D4"/>
    <w:rsid w:val="0047691E"/>
    <w:rsid w:val="00476B5F"/>
    <w:rsid w:val="00476C8B"/>
    <w:rsid w:val="00476F8B"/>
    <w:rsid w:val="00477159"/>
    <w:rsid w:val="004772ED"/>
    <w:rsid w:val="004777D7"/>
    <w:rsid w:val="0047786F"/>
    <w:rsid w:val="0047796E"/>
    <w:rsid w:val="004806A4"/>
    <w:rsid w:val="0048080B"/>
    <w:rsid w:val="00480820"/>
    <w:rsid w:val="00480A85"/>
    <w:rsid w:val="00480C76"/>
    <w:rsid w:val="00480DAB"/>
    <w:rsid w:val="00480EF1"/>
    <w:rsid w:val="0048102A"/>
    <w:rsid w:val="004813C3"/>
    <w:rsid w:val="0048147B"/>
    <w:rsid w:val="0048151A"/>
    <w:rsid w:val="004818C5"/>
    <w:rsid w:val="00481ADB"/>
    <w:rsid w:val="00481B16"/>
    <w:rsid w:val="00482134"/>
    <w:rsid w:val="0048234D"/>
    <w:rsid w:val="00482700"/>
    <w:rsid w:val="004827E5"/>
    <w:rsid w:val="00482995"/>
    <w:rsid w:val="0048299D"/>
    <w:rsid w:val="00482A92"/>
    <w:rsid w:val="00483056"/>
    <w:rsid w:val="004832E8"/>
    <w:rsid w:val="0048336F"/>
    <w:rsid w:val="00483C4C"/>
    <w:rsid w:val="0048448B"/>
    <w:rsid w:val="0048527A"/>
    <w:rsid w:val="00485286"/>
    <w:rsid w:val="00485455"/>
    <w:rsid w:val="004861C4"/>
    <w:rsid w:val="00486B1C"/>
    <w:rsid w:val="00486C15"/>
    <w:rsid w:val="004877F3"/>
    <w:rsid w:val="00487DC2"/>
    <w:rsid w:val="00487E42"/>
    <w:rsid w:val="00487F2F"/>
    <w:rsid w:val="004904FE"/>
    <w:rsid w:val="0049064E"/>
    <w:rsid w:val="004907F1"/>
    <w:rsid w:val="0049088C"/>
    <w:rsid w:val="00491108"/>
    <w:rsid w:val="00491565"/>
    <w:rsid w:val="00491ADA"/>
    <w:rsid w:val="00491B0C"/>
    <w:rsid w:val="00491F61"/>
    <w:rsid w:val="00491F8C"/>
    <w:rsid w:val="00492162"/>
    <w:rsid w:val="004925E3"/>
    <w:rsid w:val="004928E0"/>
    <w:rsid w:val="004928F7"/>
    <w:rsid w:val="00492A96"/>
    <w:rsid w:val="00492D85"/>
    <w:rsid w:val="00492EB7"/>
    <w:rsid w:val="00493207"/>
    <w:rsid w:val="00493237"/>
    <w:rsid w:val="0049335C"/>
    <w:rsid w:val="00493491"/>
    <w:rsid w:val="00493944"/>
    <w:rsid w:val="00493ACC"/>
    <w:rsid w:val="00493D6F"/>
    <w:rsid w:val="00493E37"/>
    <w:rsid w:val="00493E8F"/>
    <w:rsid w:val="00493EBA"/>
    <w:rsid w:val="00493EE3"/>
    <w:rsid w:val="00493FB4"/>
    <w:rsid w:val="004940A2"/>
    <w:rsid w:val="0049417C"/>
    <w:rsid w:val="00494308"/>
    <w:rsid w:val="00494376"/>
    <w:rsid w:val="004944E2"/>
    <w:rsid w:val="00494631"/>
    <w:rsid w:val="00494973"/>
    <w:rsid w:val="00494BCA"/>
    <w:rsid w:val="00494E29"/>
    <w:rsid w:val="00494F47"/>
    <w:rsid w:val="00494F8F"/>
    <w:rsid w:val="00495007"/>
    <w:rsid w:val="00495122"/>
    <w:rsid w:val="00495880"/>
    <w:rsid w:val="00496242"/>
    <w:rsid w:val="004965AE"/>
    <w:rsid w:val="00496764"/>
    <w:rsid w:val="0049676E"/>
    <w:rsid w:val="00496978"/>
    <w:rsid w:val="004969A2"/>
    <w:rsid w:val="004971B0"/>
    <w:rsid w:val="0049736C"/>
    <w:rsid w:val="00497ABE"/>
    <w:rsid w:val="004A0055"/>
    <w:rsid w:val="004A00BD"/>
    <w:rsid w:val="004A027F"/>
    <w:rsid w:val="004A030B"/>
    <w:rsid w:val="004A0401"/>
    <w:rsid w:val="004A052D"/>
    <w:rsid w:val="004A0AE5"/>
    <w:rsid w:val="004A0CB1"/>
    <w:rsid w:val="004A0E45"/>
    <w:rsid w:val="004A0E9E"/>
    <w:rsid w:val="004A26E6"/>
    <w:rsid w:val="004A29D9"/>
    <w:rsid w:val="004A335F"/>
    <w:rsid w:val="004A33FE"/>
    <w:rsid w:val="004A3A60"/>
    <w:rsid w:val="004A3FCF"/>
    <w:rsid w:val="004A40C1"/>
    <w:rsid w:val="004A40F8"/>
    <w:rsid w:val="004A413C"/>
    <w:rsid w:val="004A4A2F"/>
    <w:rsid w:val="004A4B11"/>
    <w:rsid w:val="004A4B3F"/>
    <w:rsid w:val="004A4E48"/>
    <w:rsid w:val="004A4F6E"/>
    <w:rsid w:val="004A5132"/>
    <w:rsid w:val="004A54FC"/>
    <w:rsid w:val="004A59CA"/>
    <w:rsid w:val="004A60C1"/>
    <w:rsid w:val="004A6315"/>
    <w:rsid w:val="004A63A0"/>
    <w:rsid w:val="004A650A"/>
    <w:rsid w:val="004A65C5"/>
    <w:rsid w:val="004A67F7"/>
    <w:rsid w:val="004A6D9B"/>
    <w:rsid w:val="004A6E4E"/>
    <w:rsid w:val="004A72BE"/>
    <w:rsid w:val="004A73B2"/>
    <w:rsid w:val="004A742D"/>
    <w:rsid w:val="004A7BD6"/>
    <w:rsid w:val="004B0372"/>
    <w:rsid w:val="004B0433"/>
    <w:rsid w:val="004B050B"/>
    <w:rsid w:val="004B07C8"/>
    <w:rsid w:val="004B0EA1"/>
    <w:rsid w:val="004B0EE3"/>
    <w:rsid w:val="004B1068"/>
    <w:rsid w:val="004B11D2"/>
    <w:rsid w:val="004B18F9"/>
    <w:rsid w:val="004B1924"/>
    <w:rsid w:val="004B1B99"/>
    <w:rsid w:val="004B23B8"/>
    <w:rsid w:val="004B25F7"/>
    <w:rsid w:val="004B2CC5"/>
    <w:rsid w:val="004B2DA9"/>
    <w:rsid w:val="004B3237"/>
    <w:rsid w:val="004B3781"/>
    <w:rsid w:val="004B3E16"/>
    <w:rsid w:val="004B3F4B"/>
    <w:rsid w:val="004B4051"/>
    <w:rsid w:val="004B4387"/>
    <w:rsid w:val="004B4890"/>
    <w:rsid w:val="004B48DD"/>
    <w:rsid w:val="004B4B94"/>
    <w:rsid w:val="004B61FC"/>
    <w:rsid w:val="004B647B"/>
    <w:rsid w:val="004B64E7"/>
    <w:rsid w:val="004B6803"/>
    <w:rsid w:val="004B6CBA"/>
    <w:rsid w:val="004B725A"/>
    <w:rsid w:val="004B739C"/>
    <w:rsid w:val="004B73EE"/>
    <w:rsid w:val="004B78AD"/>
    <w:rsid w:val="004C0B4A"/>
    <w:rsid w:val="004C0E0B"/>
    <w:rsid w:val="004C105D"/>
    <w:rsid w:val="004C147E"/>
    <w:rsid w:val="004C1B43"/>
    <w:rsid w:val="004C1C25"/>
    <w:rsid w:val="004C1CAE"/>
    <w:rsid w:val="004C1E58"/>
    <w:rsid w:val="004C1F0D"/>
    <w:rsid w:val="004C1FDB"/>
    <w:rsid w:val="004C20E2"/>
    <w:rsid w:val="004C2179"/>
    <w:rsid w:val="004C239C"/>
    <w:rsid w:val="004C25A9"/>
    <w:rsid w:val="004C28E2"/>
    <w:rsid w:val="004C29FC"/>
    <w:rsid w:val="004C2A86"/>
    <w:rsid w:val="004C2EAF"/>
    <w:rsid w:val="004C30EC"/>
    <w:rsid w:val="004C35DE"/>
    <w:rsid w:val="004C383E"/>
    <w:rsid w:val="004C3F32"/>
    <w:rsid w:val="004C41D0"/>
    <w:rsid w:val="004C42A7"/>
    <w:rsid w:val="004C4992"/>
    <w:rsid w:val="004C4BD4"/>
    <w:rsid w:val="004C4D7B"/>
    <w:rsid w:val="004C5222"/>
    <w:rsid w:val="004C5284"/>
    <w:rsid w:val="004C5344"/>
    <w:rsid w:val="004C537E"/>
    <w:rsid w:val="004C53CB"/>
    <w:rsid w:val="004C5559"/>
    <w:rsid w:val="004C587D"/>
    <w:rsid w:val="004C58C9"/>
    <w:rsid w:val="004C5DC3"/>
    <w:rsid w:val="004C5E99"/>
    <w:rsid w:val="004C5FC5"/>
    <w:rsid w:val="004C62FD"/>
    <w:rsid w:val="004C6DB9"/>
    <w:rsid w:val="004C7047"/>
    <w:rsid w:val="004C72AB"/>
    <w:rsid w:val="004C772B"/>
    <w:rsid w:val="004D07E1"/>
    <w:rsid w:val="004D0B53"/>
    <w:rsid w:val="004D0C24"/>
    <w:rsid w:val="004D0EC3"/>
    <w:rsid w:val="004D1175"/>
    <w:rsid w:val="004D152A"/>
    <w:rsid w:val="004D196E"/>
    <w:rsid w:val="004D205C"/>
    <w:rsid w:val="004D21FF"/>
    <w:rsid w:val="004D25BA"/>
    <w:rsid w:val="004D2A69"/>
    <w:rsid w:val="004D2B98"/>
    <w:rsid w:val="004D2EB8"/>
    <w:rsid w:val="004D2EBD"/>
    <w:rsid w:val="004D2F60"/>
    <w:rsid w:val="004D2F6B"/>
    <w:rsid w:val="004D3027"/>
    <w:rsid w:val="004D3047"/>
    <w:rsid w:val="004D3118"/>
    <w:rsid w:val="004D3173"/>
    <w:rsid w:val="004D31BD"/>
    <w:rsid w:val="004D320F"/>
    <w:rsid w:val="004D38F1"/>
    <w:rsid w:val="004D3B8F"/>
    <w:rsid w:val="004D3BFB"/>
    <w:rsid w:val="004D3C6B"/>
    <w:rsid w:val="004D427B"/>
    <w:rsid w:val="004D429A"/>
    <w:rsid w:val="004D4630"/>
    <w:rsid w:val="004D480D"/>
    <w:rsid w:val="004D482E"/>
    <w:rsid w:val="004D4B66"/>
    <w:rsid w:val="004D4C10"/>
    <w:rsid w:val="004D4C1A"/>
    <w:rsid w:val="004D4E63"/>
    <w:rsid w:val="004D521C"/>
    <w:rsid w:val="004D52FE"/>
    <w:rsid w:val="004D5C67"/>
    <w:rsid w:val="004D5F66"/>
    <w:rsid w:val="004D6086"/>
    <w:rsid w:val="004D62B7"/>
    <w:rsid w:val="004D62CC"/>
    <w:rsid w:val="004D6504"/>
    <w:rsid w:val="004D6E4C"/>
    <w:rsid w:val="004D6E7F"/>
    <w:rsid w:val="004D7041"/>
    <w:rsid w:val="004D725B"/>
    <w:rsid w:val="004D72E0"/>
    <w:rsid w:val="004D766C"/>
    <w:rsid w:val="004D7BCA"/>
    <w:rsid w:val="004D7C2A"/>
    <w:rsid w:val="004D7D5E"/>
    <w:rsid w:val="004D7D86"/>
    <w:rsid w:val="004D7FB9"/>
    <w:rsid w:val="004E07C6"/>
    <w:rsid w:val="004E0B90"/>
    <w:rsid w:val="004E0BBB"/>
    <w:rsid w:val="004E0DC0"/>
    <w:rsid w:val="004E12A6"/>
    <w:rsid w:val="004E17A2"/>
    <w:rsid w:val="004E1996"/>
    <w:rsid w:val="004E1B8D"/>
    <w:rsid w:val="004E1D39"/>
    <w:rsid w:val="004E22DC"/>
    <w:rsid w:val="004E241E"/>
    <w:rsid w:val="004E2611"/>
    <w:rsid w:val="004E262E"/>
    <w:rsid w:val="004E2C04"/>
    <w:rsid w:val="004E2D9D"/>
    <w:rsid w:val="004E2E44"/>
    <w:rsid w:val="004E2FD5"/>
    <w:rsid w:val="004E3342"/>
    <w:rsid w:val="004E334E"/>
    <w:rsid w:val="004E347C"/>
    <w:rsid w:val="004E35A3"/>
    <w:rsid w:val="004E3A8B"/>
    <w:rsid w:val="004E3C49"/>
    <w:rsid w:val="004E4118"/>
    <w:rsid w:val="004E435A"/>
    <w:rsid w:val="004E4FA3"/>
    <w:rsid w:val="004E4FDC"/>
    <w:rsid w:val="004E50F5"/>
    <w:rsid w:val="004E5153"/>
    <w:rsid w:val="004E52D7"/>
    <w:rsid w:val="004E53F3"/>
    <w:rsid w:val="004E5886"/>
    <w:rsid w:val="004E5973"/>
    <w:rsid w:val="004E5A45"/>
    <w:rsid w:val="004E5ACE"/>
    <w:rsid w:val="004E5DFF"/>
    <w:rsid w:val="004E5E6D"/>
    <w:rsid w:val="004E5FF7"/>
    <w:rsid w:val="004E61A4"/>
    <w:rsid w:val="004E6248"/>
    <w:rsid w:val="004E6483"/>
    <w:rsid w:val="004E6A85"/>
    <w:rsid w:val="004E6BE5"/>
    <w:rsid w:val="004E6FE8"/>
    <w:rsid w:val="004E7377"/>
    <w:rsid w:val="004E769B"/>
    <w:rsid w:val="004E7772"/>
    <w:rsid w:val="004E7917"/>
    <w:rsid w:val="004E7A52"/>
    <w:rsid w:val="004E7BE8"/>
    <w:rsid w:val="004F0435"/>
    <w:rsid w:val="004F0442"/>
    <w:rsid w:val="004F05EA"/>
    <w:rsid w:val="004F0829"/>
    <w:rsid w:val="004F0B86"/>
    <w:rsid w:val="004F10C9"/>
    <w:rsid w:val="004F1284"/>
    <w:rsid w:val="004F1443"/>
    <w:rsid w:val="004F18B4"/>
    <w:rsid w:val="004F1952"/>
    <w:rsid w:val="004F1CB3"/>
    <w:rsid w:val="004F20E6"/>
    <w:rsid w:val="004F22D7"/>
    <w:rsid w:val="004F2308"/>
    <w:rsid w:val="004F27D2"/>
    <w:rsid w:val="004F2820"/>
    <w:rsid w:val="004F2860"/>
    <w:rsid w:val="004F2ABA"/>
    <w:rsid w:val="004F2D20"/>
    <w:rsid w:val="004F2DF8"/>
    <w:rsid w:val="004F36F0"/>
    <w:rsid w:val="004F3D0C"/>
    <w:rsid w:val="004F3E43"/>
    <w:rsid w:val="004F3F63"/>
    <w:rsid w:val="004F483E"/>
    <w:rsid w:val="004F49B0"/>
    <w:rsid w:val="004F4A92"/>
    <w:rsid w:val="004F4B94"/>
    <w:rsid w:val="004F4E00"/>
    <w:rsid w:val="004F53D8"/>
    <w:rsid w:val="004F5489"/>
    <w:rsid w:val="004F56C3"/>
    <w:rsid w:val="004F590F"/>
    <w:rsid w:val="004F5D14"/>
    <w:rsid w:val="004F5F90"/>
    <w:rsid w:val="004F62B8"/>
    <w:rsid w:val="004F6385"/>
    <w:rsid w:val="004F6657"/>
    <w:rsid w:val="004F6802"/>
    <w:rsid w:val="004F6809"/>
    <w:rsid w:val="004F681F"/>
    <w:rsid w:val="004F695C"/>
    <w:rsid w:val="004F69AD"/>
    <w:rsid w:val="004F6B73"/>
    <w:rsid w:val="004F6C8A"/>
    <w:rsid w:val="004F7003"/>
    <w:rsid w:val="004F737D"/>
    <w:rsid w:val="004F798E"/>
    <w:rsid w:val="004F7A72"/>
    <w:rsid w:val="004F7A7F"/>
    <w:rsid w:val="004F7DF3"/>
    <w:rsid w:val="004F7F49"/>
    <w:rsid w:val="004F7F6A"/>
    <w:rsid w:val="005003B7"/>
    <w:rsid w:val="00500415"/>
    <w:rsid w:val="00500AAD"/>
    <w:rsid w:val="00500BCA"/>
    <w:rsid w:val="00500C4D"/>
    <w:rsid w:val="00500D92"/>
    <w:rsid w:val="00500EFF"/>
    <w:rsid w:val="00501007"/>
    <w:rsid w:val="00501021"/>
    <w:rsid w:val="00501272"/>
    <w:rsid w:val="00501720"/>
    <w:rsid w:val="005017FD"/>
    <w:rsid w:val="00501F8A"/>
    <w:rsid w:val="00502320"/>
    <w:rsid w:val="0050232E"/>
    <w:rsid w:val="00502525"/>
    <w:rsid w:val="005029C6"/>
    <w:rsid w:val="00502D89"/>
    <w:rsid w:val="00502EB2"/>
    <w:rsid w:val="0050323C"/>
    <w:rsid w:val="00503258"/>
    <w:rsid w:val="005033D6"/>
    <w:rsid w:val="00503664"/>
    <w:rsid w:val="005037B8"/>
    <w:rsid w:val="005037F5"/>
    <w:rsid w:val="00503D25"/>
    <w:rsid w:val="00503E33"/>
    <w:rsid w:val="005046F0"/>
    <w:rsid w:val="00504900"/>
    <w:rsid w:val="00504F3E"/>
    <w:rsid w:val="0050500B"/>
    <w:rsid w:val="0050537E"/>
    <w:rsid w:val="0050542C"/>
    <w:rsid w:val="00505590"/>
    <w:rsid w:val="00505830"/>
    <w:rsid w:val="00505987"/>
    <w:rsid w:val="00505B1D"/>
    <w:rsid w:val="00505BF5"/>
    <w:rsid w:val="00506168"/>
    <w:rsid w:val="0050625D"/>
    <w:rsid w:val="0050650D"/>
    <w:rsid w:val="00506C1C"/>
    <w:rsid w:val="00506E54"/>
    <w:rsid w:val="00507579"/>
    <w:rsid w:val="00507AA7"/>
    <w:rsid w:val="00507B10"/>
    <w:rsid w:val="00507FDC"/>
    <w:rsid w:val="0051066A"/>
    <w:rsid w:val="0051066F"/>
    <w:rsid w:val="00510707"/>
    <w:rsid w:val="00510832"/>
    <w:rsid w:val="00510FC8"/>
    <w:rsid w:val="0051126E"/>
    <w:rsid w:val="005112E2"/>
    <w:rsid w:val="005116E8"/>
    <w:rsid w:val="005117E5"/>
    <w:rsid w:val="00511E5D"/>
    <w:rsid w:val="00511F26"/>
    <w:rsid w:val="00512058"/>
    <w:rsid w:val="00512411"/>
    <w:rsid w:val="0051276C"/>
    <w:rsid w:val="00512859"/>
    <w:rsid w:val="00512B21"/>
    <w:rsid w:val="00512CF5"/>
    <w:rsid w:val="00512D6E"/>
    <w:rsid w:val="00512EF6"/>
    <w:rsid w:val="00512F2C"/>
    <w:rsid w:val="00513A27"/>
    <w:rsid w:val="00513B27"/>
    <w:rsid w:val="00513E87"/>
    <w:rsid w:val="00513FEA"/>
    <w:rsid w:val="005141EE"/>
    <w:rsid w:val="00514491"/>
    <w:rsid w:val="005146CA"/>
    <w:rsid w:val="005148C3"/>
    <w:rsid w:val="005150A2"/>
    <w:rsid w:val="00515400"/>
    <w:rsid w:val="00515758"/>
    <w:rsid w:val="005157A1"/>
    <w:rsid w:val="0051592F"/>
    <w:rsid w:val="00515D62"/>
    <w:rsid w:val="00515DE7"/>
    <w:rsid w:val="00516462"/>
    <w:rsid w:val="00516502"/>
    <w:rsid w:val="00516CA7"/>
    <w:rsid w:val="00516D0B"/>
    <w:rsid w:val="0051716B"/>
    <w:rsid w:val="005172BD"/>
    <w:rsid w:val="00517476"/>
    <w:rsid w:val="005177EF"/>
    <w:rsid w:val="005179A7"/>
    <w:rsid w:val="00517CF3"/>
    <w:rsid w:val="00517DA8"/>
    <w:rsid w:val="00520024"/>
    <w:rsid w:val="00520297"/>
    <w:rsid w:val="00520314"/>
    <w:rsid w:val="00520582"/>
    <w:rsid w:val="005205BC"/>
    <w:rsid w:val="0052078E"/>
    <w:rsid w:val="00520A2B"/>
    <w:rsid w:val="00520B85"/>
    <w:rsid w:val="00520F45"/>
    <w:rsid w:val="005211D0"/>
    <w:rsid w:val="005214AA"/>
    <w:rsid w:val="005215C0"/>
    <w:rsid w:val="0052180B"/>
    <w:rsid w:val="00522B1F"/>
    <w:rsid w:val="00522B20"/>
    <w:rsid w:val="00522B90"/>
    <w:rsid w:val="00523005"/>
    <w:rsid w:val="005230B2"/>
    <w:rsid w:val="005230DA"/>
    <w:rsid w:val="005231CA"/>
    <w:rsid w:val="0052354F"/>
    <w:rsid w:val="00523917"/>
    <w:rsid w:val="0052395C"/>
    <w:rsid w:val="00523E1E"/>
    <w:rsid w:val="00523EEE"/>
    <w:rsid w:val="00524132"/>
    <w:rsid w:val="00524284"/>
    <w:rsid w:val="005243AE"/>
    <w:rsid w:val="005244B1"/>
    <w:rsid w:val="0052454D"/>
    <w:rsid w:val="00524621"/>
    <w:rsid w:val="00524BD4"/>
    <w:rsid w:val="00524F03"/>
    <w:rsid w:val="0052511E"/>
    <w:rsid w:val="00525252"/>
    <w:rsid w:val="00525690"/>
    <w:rsid w:val="005257EF"/>
    <w:rsid w:val="00525BEA"/>
    <w:rsid w:val="00525C35"/>
    <w:rsid w:val="005260C1"/>
    <w:rsid w:val="00526290"/>
    <w:rsid w:val="00526A5E"/>
    <w:rsid w:val="00526C71"/>
    <w:rsid w:val="00526D12"/>
    <w:rsid w:val="00526F8E"/>
    <w:rsid w:val="005271B1"/>
    <w:rsid w:val="0052736D"/>
    <w:rsid w:val="005274DC"/>
    <w:rsid w:val="00527745"/>
    <w:rsid w:val="00527BDA"/>
    <w:rsid w:val="00527D98"/>
    <w:rsid w:val="00527EEC"/>
    <w:rsid w:val="005302C4"/>
    <w:rsid w:val="005308F5"/>
    <w:rsid w:val="0053151E"/>
    <w:rsid w:val="00531905"/>
    <w:rsid w:val="005319FC"/>
    <w:rsid w:val="00531A07"/>
    <w:rsid w:val="00531C29"/>
    <w:rsid w:val="00531D31"/>
    <w:rsid w:val="00531E83"/>
    <w:rsid w:val="00531F36"/>
    <w:rsid w:val="00532D98"/>
    <w:rsid w:val="00532F9E"/>
    <w:rsid w:val="00532FBA"/>
    <w:rsid w:val="005331A4"/>
    <w:rsid w:val="00533250"/>
    <w:rsid w:val="0053365A"/>
    <w:rsid w:val="0053368B"/>
    <w:rsid w:val="00533BFC"/>
    <w:rsid w:val="00533CBF"/>
    <w:rsid w:val="00534121"/>
    <w:rsid w:val="00534794"/>
    <w:rsid w:val="00534AEA"/>
    <w:rsid w:val="005352F0"/>
    <w:rsid w:val="0053539B"/>
    <w:rsid w:val="0053574A"/>
    <w:rsid w:val="00535CFC"/>
    <w:rsid w:val="00535D05"/>
    <w:rsid w:val="00535E11"/>
    <w:rsid w:val="00536188"/>
    <w:rsid w:val="005362E7"/>
    <w:rsid w:val="005363A9"/>
    <w:rsid w:val="0053668C"/>
    <w:rsid w:val="00536791"/>
    <w:rsid w:val="00536845"/>
    <w:rsid w:val="00536978"/>
    <w:rsid w:val="00536BF3"/>
    <w:rsid w:val="00536C98"/>
    <w:rsid w:val="00536CD7"/>
    <w:rsid w:val="00536FD2"/>
    <w:rsid w:val="0053715A"/>
    <w:rsid w:val="00537638"/>
    <w:rsid w:val="005376A2"/>
    <w:rsid w:val="005377B8"/>
    <w:rsid w:val="005378D3"/>
    <w:rsid w:val="005379BF"/>
    <w:rsid w:val="00537EBD"/>
    <w:rsid w:val="00537FC9"/>
    <w:rsid w:val="0054000E"/>
    <w:rsid w:val="0054001C"/>
    <w:rsid w:val="00540201"/>
    <w:rsid w:val="005404A1"/>
    <w:rsid w:val="00540538"/>
    <w:rsid w:val="005406D5"/>
    <w:rsid w:val="005409BA"/>
    <w:rsid w:val="00540BFA"/>
    <w:rsid w:val="00540C6E"/>
    <w:rsid w:val="005412EB"/>
    <w:rsid w:val="00541EAC"/>
    <w:rsid w:val="00542125"/>
    <w:rsid w:val="0054227D"/>
    <w:rsid w:val="0054242A"/>
    <w:rsid w:val="00542830"/>
    <w:rsid w:val="00542927"/>
    <w:rsid w:val="00542C30"/>
    <w:rsid w:val="00542E96"/>
    <w:rsid w:val="00542F93"/>
    <w:rsid w:val="005430E5"/>
    <w:rsid w:val="00543159"/>
    <w:rsid w:val="0054336C"/>
    <w:rsid w:val="0054343B"/>
    <w:rsid w:val="005436B0"/>
    <w:rsid w:val="00543762"/>
    <w:rsid w:val="005438A8"/>
    <w:rsid w:val="005438BE"/>
    <w:rsid w:val="00543EE0"/>
    <w:rsid w:val="005440B9"/>
    <w:rsid w:val="005441E3"/>
    <w:rsid w:val="00544344"/>
    <w:rsid w:val="0054497B"/>
    <w:rsid w:val="00544B62"/>
    <w:rsid w:val="00544EF1"/>
    <w:rsid w:val="005450F3"/>
    <w:rsid w:val="005451FE"/>
    <w:rsid w:val="005455E8"/>
    <w:rsid w:val="005456F6"/>
    <w:rsid w:val="00545CDE"/>
    <w:rsid w:val="00546016"/>
    <w:rsid w:val="0054636C"/>
    <w:rsid w:val="005466D7"/>
    <w:rsid w:val="00546840"/>
    <w:rsid w:val="00546E61"/>
    <w:rsid w:val="00546F45"/>
    <w:rsid w:val="00546FC9"/>
    <w:rsid w:val="00546FDB"/>
    <w:rsid w:val="0054711E"/>
    <w:rsid w:val="00547719"/>
    <w:rsid w:val="0054792F"/>
    <w:rsid w:val="00547BBC"/>
    <w:rsid w:val="00547C1E"/>
    <w:rsid w:val="00547CE2"/>
    <w:rsid w:val="00547DCD"/>
    <w:rsid w:val="005500F6"/>
    <w:rsid w:val="0055022A"/>
    <w:rsid w:val="00550886"/>
    <w:rsid w:val="00550A72"/>
    <w:rsid w:val="00550AC7"/>
    <w:rsid w:val="00550B24"/>
    <w:rsid w:val="00550B57"/>
    <w:rsid w:val="005517E8"/>
    <w:rsid w:val="00551893"/>
    <w:rsid w:val="00551C24"/>
    <w:rsid w:val="00551DC9"/>
    <w:rsid w:val="00551E48"/>
    <w:rsid w:val="0055252E"/>
    <w:rsid w:val="00552A4F"/>
    <w:rsid w:val="00552C97"/>
    <w:rsid w:val="00552F74"/>
    <w:rsid w:val="0055304B"/>
    <w:rsid w:val="005530DF"/>
    <w:rsid w:val="00553223"/>
    <w:rsid w:val="005532F4"/>
    <w:rsid w:val="00553428"/>
    <w:rsid w:val="005535B7"/>
    <w:rsid w:val="00553726"/>
    <w:rsid w:val="00553989"/>
    <w:rsid w:val="00553BBB"/>
    <w:rsid w:val="00553F7A"/>
    <w:rsid w:val="00554208"/>
    <w:rsid w:val="00554295"/>
    <w:rsid w:val="005542C9"/>
    <w:rsid w:val="00554452"/>
    <w:rsid w:val="00554A17"/>
    <w:rsid w:val="00554E68"/>
    <w:rsid w:val="0055547B"/>
    <w:rsid w:val="0055549F"/>
    <w:rsid w:val="00555A8D"/>
    <w:rsid w:val="00555EF4"/>
    <w:rsid w:val="00556790"/>
    <w:rsid w:val="00556CB1"/>
    <w:rsid w:val="00556F4A"/>
    <w:rsid w:val="0055707D"/>
    <w:rsid w:val="00557426"/>
    <w:rsid w:val="0055750B"/>
    <w:rsid w:val="005575C7"/>
    <w:rsid w:val="0055794C"/>
    <w:rsid w:val="00557BD1"/>
    <w:rsid w:val="00557EE2"/>
    <w:rsid w:val="00557F46"/>
    <w:rsid w:val="00560242"/>
    <w:rsid w:val="005605D6"/>
    <w:rsid w:val="00560DB3"/>
    <w:rsid w:val="005612DA"/>
    <w:rsid w:val="00561544"/>
    <w:rsid w:val="005615E3"/>
    <w:rsid w:val="0056198F"/>
    <w:rsid w:val="00561D3C"/>
    <w:rsid w:val="0056211D"/>
    <w:rsid w:val="00562261"/>
    <w:rsid w:val="0056243F"/>
    <w:rsid w:val="00562BD0"/>
    <w:rsid w:val="00562DA3"/>
    <w:rsid w:val="00562F94"/>
    <w:rsid w:val="005632A7"/>
    <w:rsid w:val="00563402"/>
    <w:rsid w:val="005636E7"/>
    <w:rsid w:val="0056376D"/>
    <w:rsid w:val="005638B7"/>
    <w:rsid w:val="00563BE3"/>
    <w:rsid w:val="00564129"/>
    <w:rsid w:val="0056417D"/>
    <w:rsid w:val="0056418A"/>
    <w:rsid w:val="00564199"/>
    <w:rsid w:val="0056466A"/>
    <w:rsid w:val="0056485A"/>
    <w:rsid w:val="00564C8B"/>
    <w:rsid w:val="00564E60"/>
    <w:rsid w:val="0056513D"/>
    <w:rsid w:val="0056554B"/>
    <w:rsid w:val="005656B7"/>
    <w:rsid w:val="005658EC"/>
    <w:rsid w:val="005659DA"/>
    <w:rsid w:val="00565B41"/>
    <w:rsid w:val="00565CCB"/>
    <w:rsid w:val="00565E9C"/>
    <w:rsid w:val="00565F64"/>
    <w:rsid w:val="005661C4"/>
    <w:rsid w:val="0056629E"/>
    <w:rsid w:val="00566525"/>
    <w:rsid w:val="0056664F"/>
    <w:rsid w:val="005670A9"/>
    <w:rsid w:val="00567325"/>
    <w:rsid w:val="00567A27"/>
    <w:rsid w:val="00567CBC"/>
    <w:rsid w:val="00570219"/>
    <w:rsid w:val="005703E2"/>
    <w:rsid w:val="00570431"/>
    <w:rsid w:val="0057043B"/>
    <w:rsid w:val="00570585"/>
    <w:rsid w:val="005705AA"/>
    <w:rsid w:val="00570E29"/>
    <w:rsid w:val="0057115A"/>
    <w:rsid w:val="00571ACF"/>
    <w:rsid w:val="00571D06"/>
    <w:rsid w:val="005721DF"/>
    <w:rsid w:val="0057305A"/>
    <w:rsid w:val="005733DD"/>
    <w:rsid w:val="00573A50"/>
    <w:rsid w:val="00573AC9"/>
    <w:rsid w:val="00573CCE"/>
    <w:rsid w:val="00573EAC"/>
    <w:rsid w:val="005740A5"/>
    <w:rsid w:val="0057416E"/>
    <w:rsid w:val="00574462"/>
    <w:rsid w:val="00574703"/>
    <w:rsid w:val="0057476D"/>
    <w:rsid w:val="00574C58"/>
    <w:rsid w:val="00574C9A"/>
    <w:rsid w:val="00574DF0"/>
    <w:rsid w:val="00574E9C"/>
    <w:rsid w:val="00574F69"/>
    <w:rsid w:val="005755A0"/>
    <w:rsid w:val="0057592F"/>
    <w:rsid w:val="00575A06"/>
    <w:rsid w:val="00575C18"/>
    <w:rsid w:val="00576070"/>
    <w:rsid w:val="005760DC"/>
    <w:rsid w:val="00576251"/>
    <w:rsid w:val="0057633D"/>
    <w:rsid w:val="005765F7"/>
    <w:rsid w:val="00576B83"/>
    <w:rsid w:val="00576C16"/>
    <w:rsid w:val="00576C3D"/>
    <w:rsid w:val="00576FAF"/>
    <w:rsid w:val="0057737D"/>
    <w:rsid w:val="00577C3D"/>
    <w:rsid w:val="00577CEE"/>
    <w:rsid w:val="00580702"/>
    <w:rsid w:val="005809EC"/>
    <w:rsid w:val="00580B0D"/>
    <w:rsid w:val="00580C04"/>
    <w:rsid w:val="00580DD7"/>
    <w:rsid w:val="00580E7A"/>
    <w:rsid w:val="00580FBC"/>
    <w:rsid w:val="0058139F"/>
    <w:rsid w:val="00581598"/>
    <w:rsid w:val="005815CB"/>
    <w:rsid w:val="00581CDC"/>
    <w:rsid w:val="00581ECF"/>
    <w:rsid w:val="0058203A"/>
    <w:rsid w:val="005820CA"/>
    <w:rsid w:val="005821D0"/>
    <w:rsid w:val="00582324"/>
    <w:rsid w:val="00582378"/>
    <w:rsid w:val="00582898"/>
    <w:rsid w:val="00582999"/>
    <w:rsid w:val="00582AF9"/>
    <w:rsid w:val="00582BDA"/>
    <w:rsid w:val="00582E8D"/>
    <w:rsid w:val="00582EFD"/>
    <w:rsid w:val="00582FFD"/>
    <w:rsid w:val="00583037"/>
    <w:rsid w:val="005830DB"/>
    <w:rsid w:val="005832C4"/>
    <w:rsid w:val="00583301"/>
    <w:rsid w:val="00583475"/>
    <w:rsid w:val="005838DE"/>
    <w:rsid w:val="00584074"/>
    <w:rsid w:val="00584080"/>
    <w:rsid w:val="00584566"/>
    <w:rsid w:val="005847DB"/>
    <w:rsid w:val="00584976"/>
    <w:rsid w:val="00584AE0"/>
    <w:rsid w:val="00585596"/>
    <w:rsid w:val="005855A5"/>
    <w:rsid w:val="0058562D"/>
    <w:rsid w:val="005858A6"/>
    <w:rsid w:val="00585E84"/>
    <w:rsid w:val="00585EF8"/>
    <w:rsid w:val="005864BE"/>
    <w:rsid w:val="00586B27"/>
    <w:rsid w:val="00586F64"/>
    <w:rsid w:val="00586FBF"/>
    <w:rsid w:val="00587407"/>
    <w:rsid w:val="0058768B"/>
    <w:rsid w:val="005877AD"/>
    <w:rsid w:val="00587851"/>
    <w:rsid w:val="00587AB4"/>
    <w:rsid w:val="00587C74"/>
    <w:rsid w:val="005901C7"/>
    <w:rsid w:val="005905F9"/>
    <w:rsid w:val="005907B5"/>
    <w:rsid w:val="005908AE"/>
    <w:rsid w:val="00590D03"/>
    <w:rsid w:val="00590D4B"/>
    <w:rsid w:val="00590FA8"/>
    <w:rsid w:val="005911A7"/>
    <w:rsid w:val="00591275"/>
    <w:rsid w:val="005916A4"/>
    <w:rsid w:val="005919FE"/>
    <w:rsid w:val="00591F06"/>
    <w:rsid w:val="00592134"/>
    <w:rsid w:val="00592162"/>
    <w:rsid w:val="0059225E"/>
    <w:rsid w:val="005923A0"/>
    <w:rsid w:val="00592EBD"/>
    <w:rsid w:val="0059313C"/>
    <w:rsid w:val="00593457"/>
    <w:rsid w:val="005934B2"/>
    <w:rsid w:val="00593C87"/>
    <w:rsid w:val="00594262"/>
    <w:rsid w:val="005945E1"/>
    <w:rsid w:val="00594BD0"/>
    <w:rsid w:val="00594ED7"/>
    <w:rsid w:val="00595411"/>
    <w:rsid w:val="00595625"/>
    <w:rsid w:val="00595761"/>
    <w:rsid w:val="00595914"/>
    <w:rsid w:val="00595932"/>
    <w:rsid w:val="00595BA6"/>
    <w:rsid w:val="00595BC2"/>
    <w:rsid w:val="00595E72"/>
    <w:rsid w:val="00595EFA"/>
    <w:rsid w:val="00595FDB"/>
    <w:rsid w:val="00596104"/>
    <w:rsid w:val="00596240"/>
    <w:rsid w:val="0059632F"/>
    <w:rsid w:val="00596E12"/>
    <w:rsid w:val="00596EAA"/>
    <w:rsid w:val="00597629"/>
    <w:rsid w:val="005976CC"/>
    <w:rsid w:val="00597823"/>
    <w:rsid w:val="005A009F"/>
    <w:rsid w:val="005A02A8"/>
    <w:rsid w:val="005A038B"/>
    <w:rsid w:val="005A082C"/>
    <w:rsid w:val="005A099B"/>
    <w:rsid w:val="005A0A72"/>
    <w:rsid w:val="005A0A8E"/>
    <w:rsid w:val="005A0E7A"/>
    <w:rsid w:val="005A114B"/>
    <w:rsid w:val="005A1516"/>
    <w:rsid w:val="005A1654"/>
    <w:rsid w:val="005A1996"/>
    <w:rsid w:val="005A1A3E"/>
    <w:rsid w:val="005A25EF"/>
    <w:rsid w:val="005A2794"/>
    <w:rsid w:val="005A2C8B"/>
    <w:rsid w:val="005A2E31"/>
    <w:rsid w:val="005A30D1"/>
    <w:rsid w:val="005A3266"/>
    <w:rsid w:val="005A33D0"/>
    <w:rsid w:val="005A33D5"/>
    <w:rsid w:val="005A3A77"/>
    <w:rsid w:val="005A3F80"/>
    <w:rsid w:val="005A423E"/>
    <w:rsid w:val="005A45A1"/>
    <w:rsid w:val="005A4789"/>
    <w:rsid w:val="005A4B05"/>
    <w:rsid w:val="005A4EDC"/>
    <w:rsid w:val="005A4FB2"/>
    <w:rsid w:val="005A4FE0"/>
    <w:rsid w:val="005A556C"/>
    <w:rsid w:val="005A5F99"/>
    <w:rsid w:val="005A6110"/>
    <w:rsid w:val="005A636F"/>
    <w:rsid w:val="005A6685"/>
    <w:rsid w:val="005A68E3"/>
    <w:rsid w:val="005A6A9E"/>
    <w:rsid w:val="005A7813"/>
    <w:rsid w:val="005A798C"/>
    <w:rsid w:val="005A7C13"/>
    <w:rsid w:val="005A7D21"/>
    <w:rsid w:val="005B02E3"/>
    <w:rsid w:val="005B05B7"/>
    <w:rsid w:val="005B0B35"/>
    <w:rsid w:val="005B0C47"/>
    <w:rsid w:val="005B0D29"/>
    <w:rsid w:val="005B1116"/>
    <w:rsid w:val="005B12E9"/>
    <w:rsid w:val="005B14EC"/>
    <w:rsid w:val="005B1EAD"/>
    <w:rsid w:val="005B1EDF"/>
    <w:rsid w:val="005B207A"/>
    <w:rsid w:val="005B2396"/>
    <w:rsid w:val="005B2550"/>
    <w:rsid w:val="005B265A"/>
    <w:rsid w:val="005B26F6"/>
    <w:rsid w:val="005B2C35"/>
    <w:rsid w:val="005B2CA1"/>
    <w:rsid w:val="005B2E3C"/>
    <w:rsid w:val="005B341D"/>
    <w:rsid w:val="005B4004"/>
    <w:rsid w:val="005B4220"/>
    <w:rsid w:val="005B4595"/>
    <w:rsid w:val="005B4AFD"/>
    <w:rsid w:val="005B55B6"/>
    <w:rsid w:val="005B5A9F"/>
    <w:rsid w:val="005B5F0B"/>
    <w:rsid w:val="005B601D"/>
    <w:rsid w:val="005B6249"/>
    <w:rsid w:val="005B64B7"/>
    <w:rsid w:val="005B652F"/>
    <w:rsid w:val="005B6DBC"/>
    <w:rsid w:val="005B6F4E"/>
    <w:rsid w:val="005B7544"/>
    <w:rsid w:val="005B7582"/>
    <w:rsid w:val="005B75B1"/>
    <w:rsid w:val="005B75B2"/>
    <w:rsid w:val="005B7AB1"/>
    <w:rsid w:val="005B7B2D"/>
    <w:rsid w:val="005B7BD7"/>
    <w:rsid w:val="005B7C81"/>
    <w:rsid w:val="005B7E9E"/>
    <w:rsid w:val="005B7F55"/>
    <w:rsid w:val="005C0050"/>
    <w:rsid w:val="005C066A"/>
    <w:rsid w:val="005C069A"/>
    <w:rsid w:val="005C088B"/>
    <w:rsid w:val="005C0A25"/>
    <w:rsid w:val="005C0E7E"/>
    <w:rsid w:val="005C1443"/>
    <w:rsid w:val="005C157E"/>
    <w:rsid w:val="005C1682"/>
    <w:rsid w:val="005C16AA"/>
    <w:rsid w:val="005C2319"/>
    <w:rsid w:val="005C290D"/>
    <w:rsid w:val="005C2A93"/>
    <w:rsid w:val="005C2B69"/>
    <w:rsid w:val="005C2E9B"/>
    <w:rsid w:val="005C311C"/>
    <w:rsid w:val="005C3647"/>
    <w:rsid w:val="005C37D0"/>
    <w:rsid w:val="005C3EDA"/>
    <w:rsid w:val="005C408E"/>
    <w:rsid w:val="005C40A7"/>
    <w:rsid w:val="005C438A"/>
    <w:rsid w:val="005C43F8"/>
    <w:rsid w:val="005C454A"/>
    <w:rsid w:val="005C4911"/>
    <w:rsid w:val="005C4AB2"/>
    <w:rsid w:val="005C4B9A"/>
    <w:rsid w:val="005C4CFB"/>
    <w:rsid w:val="005C4EAD"/>
    <w:rsid w:val="005C520C"/>
    <w:rsid w:val="005C5657"/>
    <w:rsid w:val="005C5BC6"/>
    <w:rsid w:val="005C6007"/>
    <w:rsid w:val="005C6376"/>
    <w:rsid w:val="005C63BF"/>
    <w:rsid w:val="005C67EA"/>
    <w:rsid w:val="005C69DC"/>
    <w:rsid w:val="005C6A5B"/>
    <w:rsid w:val="005C6A5E"/>
    <w:rsid w:val="005C6F5E"/>
    <w:rsid w:val="005C7341"/>
    <w:rsid w:val="005C75FE"/>
    <w:rsid w:val="005C76E6"/>
    <w:rsid w:val="005C76F3"/>
    <w:rsid w:val="005C7BA7"/>
    <w:rsid w:val="005D02CA"/>
    <w:rsid w:val="005D0452"/>
    <w:rsid w:val="005D0483"/>
    <w:rsid w:val="005D0741"/>
    <w:rsid w:val="005D074F"/>
    <w:rsid w:val="005D0788"/>
    <w:rsid w:val="005D0994"/>
    <w:rsid w:val="005D0AD9"/>
    <w:rsid w:val="005D0B27"/>
    <w:rsid w:val="005D0C19"/>
    <w:rsid w:val="005D0E00"/>
    <w:rsid w:val="005D0E36"/>
    <w:rsid w:val="005D0F29"/>
    <w:rsid w:val="005D0F7F"/>
    <w:rsid w:val="005D1027"/>
    <w:rsid w:val="005D1067"/>
    <w:rsid w:val="005D11BD"/>
    <w:rsid w:val="005D1210"/>
    <w:rsid w:val="005D121A"/>
    <w:rsid w:val="005D15A0"/>
    <w:rsid w:val="005D16A8"/>
    <w:rsid w:val="005D19E8"/>
    <w:rsid w:val="005D1D68"/>
    <w:rsid w:val="005D215F"/>
    <w:rsid w:val="005D231B"/>
    <w:rsid w:val="005D2455"/>
    <w:rsid w:val="005D269C"/>
    <w:rsid w:val="005D26DC"/>
    <w:rsid w:val="005D27E3"/>
    <w:rsid w:val="005D2C06"/>
    <w:rsid w:val="005D321C"/>
    <w:rsid w:val="005D333F"/>
    <w:rsid w:val="005D388D"/>
    <w:rsid w:val="005D3DBB"/>
    <w:rsid w:val="005D409A"/>
    <w:rsid w:val="005D41D9"/>
    <w:rsid w:val="005D41E1"/>
    <w:rsid w:val="005D46DF"/>
    <w:rsid w:val="005D4A89"/>
    <w:rsid w:val="005D4B07"/>
    <w:rsid w:val="005D4D31"/>
    <w:rsid w:val="005D5096"/>
    <w:rsid w:val="005D5146"/>
    <w:rsid w:val="005D5327"/>
    <w:rsid w:val="005D58D0"/>
    <w:rsid w:val="005D5939"/>
    <w:rsid w:val="005D5A46"/>
    <w:rsid w:val="005D5E28"/>
    <w:rsid w:val="005D6107"/>
    <w:rsid w:val="005D611E"/>
    <w:rsid w:val="005D6394"/>
    <w:rsid w:val="005D643D"/>
    <w:rsid w:val="005D6B03"/>
    <w:rsid w:val="005D6B6E"/>
    <w:rsid w:val="005D7249"/>
    <w:rsid w:val="005D7A92"/>
    <w:rsid w:val="005D7B6D"/>
    <w:rsid w:val="005D7E50"/>
    <w:rsid w:val="005E036C"/>
    <w:rsid w:val="005E040C"/>
    <w:rsid w:val="005E0649"/>
    <w:rsid w:val="005E0886"/>
    <w:rsid w:val="005E17BB"/>
    <w:rsid w:val="005E2B63"/>
    <w:rsid w:val="005E2B84"/>
    <w:rsid w:val="005E2E83"/>
    <w:rsid w:val="005E3201"/>
    <w:rsid w:val="005E324A"/>
    <w:rsid w:val="005E32A4"/>
    <w:rsid w:val="005E32B8"/>
    <w:rsid w:val="005E337C"/>
    <w:rsid w:val="005E34A0"/>
    <w:rsid w:val="005E36DC"/>
    <w:rsid w:val="005E4736"/>
    <w:rsid w:val="005E4827"/>
    <w:rsid w:val="005E4860"/>
    <w:rsid w:val="005E48B7"/>
    <w:rsid w:val="005E4C1B"/>
    <w:rsid w:val="005E4E86"/>
    <w:rsid w:val="005E5270"/>
    <w:rsid w:val="005E5456"/>
    <w:rsid w:val="005E5719"/>
    <w:rsid w:val="005E5804"/>
    <w:rsid w:val="005E5B70"/>
    <w:rsid w:val="005E604B"/>
    <w:rsid w:val="005E60CF"/>
    <w:rsid w:val="005E60F2"/>
    <w:rsid w:val="005E616B"/>
    <w:rsid w:val="005E634A"/>
    <w:rsid w:val="005E6876"/>
    <w:rsid w:val="005E6BAD"/>
    <w:rsid w:val="005E6C2C"/>
    <w:rsid w:val="005E6D1C"/>
    <w:rsid w:val="005E6DA6"/>
    <w:rsid w:val="005E71F6"/>
    <w:rsid w:val="005E7230"/>
    <w:rsid w:val="005E7F92"/>
    <w:rsid w:val="005F03D5"/>
    <w:rsid w:val="005F045E"/>
    <w:rsid w:val="005F0C4B"/>
    <w:rsid w:val="005F0DB0"/>
    <w:rsid w:val="005F0F2D"/>
    <w:rsid w:val="005F1103"/>
    <w:rsid w:val="005F1176"/>
    <w:rsid w:val="005F11DC"/>
    <w:rsid w:val="005F16BF"/>
    <w:rsid w:val="005F1845"/>
    <w:rsid w:val="005F226E"/>
    <w:rsid w:val="005F23C6"/>
    <w:rsid w:val="005F260F"/>
    <w:rsid w:val="005F2696"/>
    <w:rsid w:val="005F2795"/>
    <w:rsid w:val="005F27E7"/>
    <w:rsid w:val="005F2833"/>
    <w:rsid w:val="005F288F"/>
    <w:rsid w:val="005F2F45"/>
    <w:rsid w:val="005F3170"/>
    <w:rsid w:val="005F3791"/>
    <w:rsid w:val="005F37B8"/>
    <w:rsid w:val="005F39D2"/>
    <w:rsid w:val="005F3AFA"/>
    <w:rsid w:val="005F3BD1"/>
    <w:rsid w:val="005F3EBF"/>
    <w:rsid w:val="005F4492"/>
    <w:rsid w:val="005F4652"/>
    <w:rsid w:val="005F4771"/>
    <w:rsid w:val="005F47DF"/>
    <w:rsid w:val="005F4AA8"/>
    <w:rsid w:val="005F4B06"/>
    <w:rsid w:val="005F52B8"/>
    <w:rsid w:val="005F53AA"/>
    <w:rsid w:val="005F53D5"/>
    <w:rsid w:val="005F543A"/>
    <w:rsid w:val="005F54E7"/>
    <w:rsid w:val="005F5723"/>
    <w:rsid w:val="005F5B36"/>
    <w:rsid w:val="005F5F57"/>
    <w:rsid w:val="005F6529"/>
    <w:rsid w:val="005F666A"/>
    <w:rsid w:val="005F6A2F"/>
    <w:rsid w:val="005F6CA7"/>
    <w:rsid w:val="005F713C"/>
    <w:rsid w:val="005F7340"/>
    <w:rsid w:val="005F743D"/>
    <w:rsid w:val="005F7500"/>
    <w:rsid w:val="005F7610"/>
    <w:rsid w:val="005F7949"/>
    <w:rsid w:val="005F7A4D"/>
    <w:rsid w:val="005F7AC6"/>
    <w:rsid w:val="005F7C23"/>
    <w:rsid w:val="005F7FF0"/>
    <w:rsid w:val="00600892"/>
    <w:rsid w:val="006008F4"/>
    <w:rsid w:val="0060096B"/>
    <w:rsid w:val="00600C77"/>
    <w:rsid w:val="00600E89"/>
    <w:rsid w:val="00600EEC"/>
    <w:rsid w:val="00601228"/>
    <w:rsid w:val="00601231"/>
    <w:rsid w:val="00601346"/>
    <w:rsid w:val="00601519"/>
    <w:rsid w:val="006017E8"/>
    <w:rsid w:val="006019AD"/>
    <w:rsid w:val="00601C1D"/>
    <w:rsid w:val="00601F4E"/>
    <w:rsid w:val="00602031"/>
    <w:rsid w:val="00602272"/>
    <w:rsid w:val="006025A6"/>
    <w:rsid w:val="00602632"/>
    <w:rsid w:val="006027C3"/>
    <w:rsid w:val="00602835"/>
    <w:rsid w:val="006033B5"/>
    <w:rsid w:val="006038AD"/>
    <w:rsid w:val="00603989"/>
    <w:rsid w:val="00603AD6"/>
    <w:rsid w:val="00604083"/>
    <w:rsid w:val="006044B8"/>
    <w:rsid w:val="0060480D"/>
    <w:rsid w:val="0060514F"/>
    <w:rsid w:val="0060561E"/>
    <w:rsid w:val="0060663A"/>
    <w:rsid w:val="00606C9F"/>
    <w:rsid w:val="00607203"/>
    <w:rsid w:val="0060739F"/>
    <w:rsid w:val="00607717"/>
    <w:rsid w:val="00607D22"/>
    <w:rsid w:val="00607E63"/>
    <w:rsid w:val="0061034C"/>
    <w:rsid w:val="006104C0"/>
    <w:rsid w:val="006106B8"/>
    <w:rsid w:val="00610753"/>
    <w:rsid w:val="00610827"/>
    <w:rsid w:val="00610C60"/>
    <w:rsid w:val="00610C9A"/>
    <w:rsid w:val="00610D1B"/>
    <w:rsid w:val="00610D4C"/>
    <w:rsid w:val="00610E66"/>
    <w:rsid w:val="0061112B"/>
    <w:rsid w:val="0061122A"/>
    <w:rsid w:val="00611D92"/>
    <w:rsid w:val="006120A9"/>
    <w:rsid w:val="00612240"/>
    <w:rsid w:val="00612798"/>
    <w:rsid w:val="0061299C"/>
    <w:rsid w:val="006129D5"/>
    <w:rsid w:val="00612A63"/>
    <w:rsid w:val="00612C4F"/>
    <w:rsid w:val="00612C7A"/>
    <w:rsid w:val="00612CC4"/>
    <w:rsid w:val="00612EB2"/>
    <w:rsid w:val="006130D3"/>
    <w:rsid w:val="006134B6"/>
    <w:rsid w:val="00613804"/>
    <w:rsid w:val="00613CA0"/>
    <w:rsid w:val="00613E54"/>
    <w:rsid w:val="0061455D"/>
    <w:rsid w:val="0061485F"/>
    <w:rsid w:val="00614A7C"/>
    <w:rsid w:val="00614B1B"/>
    <w:rsid w:val="00614BF1"/>
    <w:rsid w:val="00614C3D"/>
    <w:rsid w:val="006159AE"/>
    <w:rsid w:val="00615A16"/>
    <w:rsid w:val="00615A2F"/>
    <w:rsid w:val="00615A80"/>
    <w:rsid w:val="00615CA3"/>
    <w:rsid w:val="0061614F"/>
    <w:rsid w:val="006162D4"/>
    <w:rsid w:val="006163D8"/>
    <w:rsid w:val="0061674E"/>
    <w:rsid w:val="00616854"/>
    <w:rsid w:val="00616AE0"/>
    <w:rsid w:val="00616B44"/>
    <w:rsid w:val="00616B47"/>
    <w:rsid w:val="00616FB6"/>
    <w:rsid w:val="00617243"/>
    <w:rsid w:val="0061732E"/>
    <w:rsid w:val="0061797B"/>
    <w:rsid w:val="00617B58"/>
    <w:rsid w:val="006201AF"/>
    <w:rsid w:val="00620308"/>
    <w:rsid w:val="0062068F"/>
    <w:rsid w:val="00620A28"/>
    <w:rsid w:val="00620D65"/>
    <w:rsid w:val="006213BD"/>
    <w:rsid w:val="006217AD"/>
    <w:rsid w:val="006217C0"/>
    <w:rsid w:val="00621CF2"/>
    <w:rsid w:val="0062232C"/>
    <w:rsid w:val="00622D0A"/>
    <w:rsid w:val="00622DDC"/>
    <w:rsid w:val="00622E25"/>
    <w:rsid w:val="00622F5A"/>
    <w:rsid w:val="00622F8C"/>
    <w:rsid w:val="00623251"/>
    <w:rsid w:val="00623BD3"/>
    <w:rsid w:val="006244E0"/>
    <w:rsid w:val="006244FB"/>
    <w:rsid w:val="006247BD"/>
    <w:rsid w:val="00624B0A"/>
    <w:rsid w:val="00624FC5"/>
    <w:rsid w:val="0062511E"/>
    <w:rsid w:val="00625127"/>
    <w:rsid w:val="00625184"/>
    <w:rsid w:val="00625E9E"/>
    <w:rsid w:val="006263CA"/>
    <w:rsid w:val="0062645E"/>
    <w:rsid w:val="00626758"/>
    <w:rsid w:val="00626837"/>
    <w:rsid w:val="00626CD9"/>
    <w:rsid w:val="00626D7F"/>
    <w:rsid w:val="00626EEE"/>
    <w:rsid w:val="006270D9"/>
    <w:rsid w:val="006272EC"/>
    <w:rsid w:val="00627455"/>
    <w:rsid w:val="00630437"/>
    <w:rsid w:val="00630AB4"/>
    <w:rsid w:val="0063114C"/>
    <w:rsid w:val="00631285"/>
    <w:rsid w:val="00631339"/>
    <w:rsid w:val="0063141E"/>
    <w:rsid w:val="0063155D"/>
    <w:rsid w:val="00631569"/>
    <w:rsid w:val="00631C8B"/>
    <w:rsid w:val="006322E2"/>
    <w:rsid w:val="0063252A"/>
    <w:rsid w:val="006329C0"/>
    <w:rsid w:val="00632ACE"/>
    <w:rsid w:val="00632CDE"/>
    <w:rsid w:val="00632D79"/>
    <w:rsid w:val="0063455B"/>
    <w:rsid w:val="0063455E"/>
    <w:rsid w:val="00634644"/>
    <w:rsid w:val="00634892"/>
    <w:rsid w:val="006349AC"/>
    <w:rsid w:val="00634D08"/>
    <w:rsid w:val="0063527E"/>
    <w:rsid w:val="0063553E"/>
    <w:rsid w:val="0063567F"/>
    <w:rsid w:val="00635998"/>
    <w:rsid w:val="006359B9"/>
    <w:rsid w:val="00635F1D"/>
    <w:rsid w:val="00636048"/>
    <w:rsid w:val="00636092"/>
    <w:rsid w:val="00636281"/>
    <w:rsid w:val="00636534"/>
    <w:rsid w:val="00636807"/>
    <w:rsid w:val="006369DA"/>
    <w:rsid w:val="00636A40"/>
    <w:rsid w:val="00636ABB"/>
    <w:rsid w:val="00636C2B"/>
    <w:rsid w:val="00637369"/>
    <w:rsid w:val="00637493"/>
    <w:rsid w:val="006375B6"/>
    <w:rsid w:val="006377E7"/>
    <w:rsid w:val="00637D9C"/>
    <w:rsid w:val="00637E8A"/>
    <w:rsid w:val="00640214"/>
    <w:rsid w:val="00640DDA"/>
    <w:rsid w:val="00641301"/>
    <w:rsid w:val="006413A4"/>
    <w:rsid w:val="00641CB2"/>
    <w:rsid w:val="0064237E"/>
    <w:rsid w:val="006424B9"/>
    <w:rsid w:val="0064299F"/>
    <w:rsid w:val="00642D6A"/>
    <w:rsid w:val="006430A0"/>
    <w:rsid w:val="0064367E"/>
    <w:rsid w:val="00643918"/>
    <w:rsid w:val="0064392F"/>
    <w:rsid w:val="0064394A"/>
    <w:rsid w:val="006439A1"/>
    <w:rsid w:val="00643A00"/>
    <w:rsid w:val="00643C82"/>
    <w:rsid w:val="00643CE7"/>
    <w:rsid w:val="00644A77"/>
    <w:rsid w:val="00644E33"/>
    <w:rsid w:val="00645373"/>
    <w:rsid w:val="006456BD"/>
    <w:rsid w:val="00645885"/>
    <w:rsid w:val="00645B43"/>
    <w:rsid w:val="00645BB3"/>
    <w:rsid w:val="00645CAF"/>
    <w:rsid w:val="00645F50"/>
    <w:rsid w:val="00645F8E"/>
    <w:rsid w:val="00645FA4"/>
    <w:rsid w:val="006460CF"/>
    <w:rsid w:val="006461A0"/>
    <w:rsid w:val="006464DD"/>
    <w:rsid w:val="00646769"/>
    <w:rsid w:val="00646B84"/>
    <w:rsid w:val="00646B8A"/>
    <w:rsid w:val="00646EF0"/>
    <w:rsid w:val="006470C0"/>
    <w:rsid w:val="00647265"/>
    <w:rsid w:val="0064767D"/>
    <w:rsid w:val="00650431"/>
    <w:rsid w:val="0065079A"/>
    <w:rsid w:val="006508C9"/>
    <w:rsid w:val="00650963"/>
    <w:rsid w:val="00650A11"/>
    <w:rsid w:val="00650CEF"/>
    <w:rsid w:val="00650E0E"/>
    <w:rsid w:val="00650FA3"/>
    <w:rsid w:val="00650FB2"/>
    <w:rsid w:val="00651455"/>
    <w:rsid w:val="0065183E"/>
    <w:rsid w:val="006518BB"/>
    <w:rsid w:val="0065222F"/>
    <w:rsid w:val="00652280"/>
    <w:rsid w:val="00652866"/>
    <w:rsid w:val="00652B71"/>
    <w:rsid w:val="00652E7C"/>
    <w:rsid w:val="00653269"/>
    <w:rsid w:val="00653335"/>
    <w:rsid w:val="00653D24"/>
    <w:rsid w:val="00653EC2"/>
    <w:rsid w:val="006546DA"/>
    <w:rsid w:val="0065474F"/>
    <w:rsid w:val="00654FD0"/>
    <w:rsid w:val="00655004"/>
    <w:rsid w:val="006550E0"/>
    <w:rsid w:val="00655A36"/>
    <w:rsid w:val="00655F37"/>
    <w:rsid w:val="00657180"/>
    <w:rsid w:val="006575AD"/>
    <w:rsid w:val="006578F7"/>
    <w:rsid w:val="00657C51"/>
    <w:rsid w:val="00657F5C"/>
    <w:rsid w:val="00657F75"/>
    <w:rsid w:val="00660064"/>
    <w:rsid w:val="006601AD"/>
    <w:rsid w:val="00660731"/>
    <w:rsid w:val="00660806"/>
    <w:rsid w:val="006609CF"/>
    <w:rsid w:val="00660B58"/>
    <w:rsid w:val="0066153D"/>
    <w:rsid w:val="00661948"/>
    <w:rsid w:val="00661B67"/>
    <w:rsid w:val="00661C9F"/>
    <w:rsid w:val="00661DC4"/>
    <w:rsid w:val="006621C9"/>
    <w:rsid w:val="00662454"/>
    <w:rsid w:val="00662A3E"/>
    <w:rsid w:val="00662D65"/>
    <w:rsid w:val="00663033"/>
    <w:rsid w:val="006632F8"/>
    <w:rsid w:val="00663556"/>
    <w:rsid w:val="00663DDA"/>
    <w:rsid w:val="00663EA7"/>
    <w:rsid w:val="00664048"/>
    <w:rsid w:val="00664619"/>
    <w:rsid w:val="0066467C"/>
    <w:rsid w:val="00664F3A"/>
    <w:rsid w:val="00664F91"/>
    <w:rsid w:val="00665111"/>
    <w:rsid w:val="0066514B"/>
    <w:rsid w:val="00665D9D"/>
    <w:rsid w:val="00665F0D"/>
    <w:rsid w:val="00666036"/>
    <w:rsid w:val="00666903"/>
    <w:rsid w:val="00666DC5"/>
    <w:rsid w:val="00667029"/>
    <w:rsid w:val="0066702A"/>
    <w:rsid w:val="00667199"/>
    <w:rsid w:val="0066758E"/>
    <w:rsid w:val="006676BA"/>
    <w:rsid w:val="006676F7"/>
    <w:rsid w:val="0066777A"/>
    <w:rsid w:val="0067031B"/>
    <w:rsid w:val="006704EF"/>
    <w:rsid w:val="006709A3"/>
    <w:rsid w:val="006709DA"/>
    <w:rsid w:val="006709E6"/>
    <w:rsid w:val="00670BC4"/>
    <w:rsid w:val="00670CED"/>
    <w:rsid w:val="006713BC"/>
    <w:rsid w:val="00671D4D"/>
    <w:rsid w:val="00672307"/>
    <w:rsid w:val="006723FB"/>
    <w:rsid w:val="0067240F"/>
    <w:rsid w:val="00672542"/>
    <w:rsid w:val="006727BC"/>
    <w:rsid w:val="00672AB3"/>
    <w:rsid w:val="0067301D"/>
    <w:rsid w:val="006730AA"/>
    <w:rsid w:val="0067337B"/>
    <w:rsid w:val="0067377C"/>
    <w:rsid w:val="0067397A"/>
    <w:rsid w:val="00673AEA"/>
    <w:rsid w:val="00673BD8"/>
    <w:rsid w:val="00674082"/>
    <w:rsid w:val="0067416E"/>
    <w:rsid w:val="00674269"/>
    <w:rsid w:val="00674A8C"/>
    <w:rsid w:val="00674BC5"/>
    <w:rsid w:val="00674CA1"/>
    <w:rsid w:val="00674D41"/>
    <w:rsid w:val="00674D64"/>
    <w:rsid w:val="00675286"/>
    <w:rsid w:val="00675360"/>
    <w:rsid w:val="00675B3F"/>
    <w:rsid w:val="00675C5A"/>
    <w:rsid w:val="00675CA4"/>
    <w:rsid w:val="00675DD4"/>
    <w:rsid w:val="00675E47"/>
    <w:rsid w:val="00675EC2"/>
    <w:rsid w:val="0067606A"/>
    <w:rsid w:val="006763DD"/>
    <w:rsid w:val="006763F2"/>
    <w:rsid w:val="0067686D"/>
    <w:rsid w:val="00676898"/>
    <w:rsid w:val="00676912"/>
    <w:rsid w:val="00676C4E"/>
    <w:rsid w:val="00676CED"/>
    <w:rsid w:val="00676DBE"/>
    <w:rsid w:val="00676F0B"/>
    <w:rsid w:val="006770BA"/>
    <w:rsid w:val="006772CD"/>
    <w:rsid w:val="006774D4"/>
    <w:rsid w:val="00677707"/>
    <w:rsid w:val="006777C0"/>
    <w:rsid w:val="00677CC9"/>
    <w:rsid w:val="00677E86"/>
    <w:rsid w:val="00677EB3"/>
    <w:rsid w:val="00677FA7"/>
    <w:rsid w:val="0068011B"/>
    <w:rsid w:val="00680655"/>
    <w:rsid w:val="0068082E"/>
    <w:rsid w:val="0068086E"/>
    <w:rsid w:val="00680917"/>
    <w:rsid w:val="006809E7"/>
    <w:rsid w:val="00681414"/>
    <w:rsid w:val="0068141B"/>
    <w:rsid w:val="006814F2"/>
    <w:rsid w:val="006819A9"/>
    <w:rsid w:val="00681A7F"/>
    <w:rsid w:val="00681B2F"/>
    <w:rsid w:val="00681F4D"/>
    <w:rsid w:val="006822AE"/>
    <w:rsid w:val="006825F4"/>
    <w:rsid w:val="006835AB"/>
    <w:rsid w:val="00683689"/>
    <w:rsid w:val="00683A66"/>
    <w:rsid w:val="00683B2A"/>
    <w:rsid w:val="00683FEF"/>
    <w:rsid w:val="006848AB"/>
    <w:rsid w:val="00684A8E"/>
    <w:rsid w:val="00684B3D"/>
    <w:rsid w:val="00684B42"/>
    <w:rsid w:val="00684F77"/>
    <w:rsid w:val="00685C43"/>
    <w:rsid w:val="00685CAC"/>
    <w:rsid w:val="006860BA"/>
    <w:rsid w:val="00686229"/>
    <w:rsid w:val="006864EA"/>
    <w:rsid w:val="006866EA"/>
    <w:rsid w:val="00686936"/>
    <w:rsid w:val="00686C65"/>
    <w:rsid w:val="00686C6A"/>
    <w:rsid w:val="00686F15"/>
    <w:rsid w:val="00687051"/>
    <w:rsid w:val="0068726B"/>
    <w:rsid w:val="006875F4"/>
    <w:rsid w:val="00687762"/>
    <w:rsid w:val="0068799F"/>
    <w:rsid w:val="00687FB3"/>
    <w:rsid w:val="00690592"/>
    <w:rsid w:val="006909D3"/>
    <w:rsid w:val="006915FB"/>
    <w:rsid w:val="006916A8"/>
    <w:rsid w:val="00691C70"/>
    <w:rsid w:val="0069246D"/>
    <w:rsid w:val="006926B3"/>
    <w:rsid w:val="0069274C"/>
    <w:rsid w:val="0069323A"/>
    <w:rsid w:val="00693AA1"/>
    <w:rsid w:val="00693B09"/>
    <w:rsid w:val="00693E25"/>
    <w:rsid w:val="00693F5B"/>
    <w:rsid w:val="006940DD"/>
    <w:rsid w:val="006943C8"/>
    <w:rsid w:val="006952C3"/>
    <w:rsid w:val="0069568E"/>
    <w:rsid w:val="00695721"/>
    <w:rsid w:val="00695D28"/>
    <w:rsid w:val="00695FF7"/>
    <w:rsid w:val="006960AD"/>
    <w:rsid w:val="00696465"/>
    <w:rsid w:val="00696D2C"/>
    <w:rsid w:val="00696EE7"/>
    <w:rsid w:val="00697051"/>
    <w:rsid w:val="006971D5"/>
    <w:rsid w:val="006975F7"/>
    <w:rsid w:val="00697DCB"/>
    <w:rsid w:val="00697DD6"/>
    <w:rsid w:val="00697F4C"/>
    <w:rsid w:val="006A03FC"/>
    <w:rsid w:val="006A06B5"/>
    <w:rsid w:val="006A09FA"/>
    <w:rsid w:val="006A0C3B"/>
    <w:rsid w:val="006A0F53"/>
    <w:rsid w:val="006A1416"/>
    <w:rsid w:val="006A187B"/>
    <w:rsid w:val="006A28DC"/>
    <w:rsid w:val="006A2E32"/>
    <w:rsid w:val="006A2F27"/>
    <w:rsid w:val="006A3331"/>
    <w:rsid w:val="006A3473"/>
    <w:rsid w:val="006A364D"/>
    <w:rsid w:val="006A3667"/>
    <w:rsid w:val="006A370F"/>
    <w:rsid w:val="006A3C57"/>
    <w:rsid w:val="006A3CFE"/>
    <w:rsid w:val="006A3DEE"/>
    <w:rsid w:val="006A43E1"/>
    <w:rsid w:val="006A4650"/>
    <w:rsid w:val="006A4A4A"/>
    <w:rsid w:val="006A4D71"/>
    <w:rsid w:val="006A4DE1"/>
    <w:rsid w:val="006A4DED"/>
    <w:rsid w:val="006A53E4"/>
    <w:rsid w:val="006A5F6A"/>
    <w:rsid w:val="006A6242"/>
    <w:rsid w:val="006A63EF"/>
    <w:rsid w:val="006A6B1D"/>
    <w:rsid w:val="006A6BE2"/>
    <w:rsid w:val="006A6DBA"/>
    <w:rsid w:val="006A6F58"/>
    <w:rsid w:val="006A70B2"/>
    <w:rsid w:val="006A74F4"/>
    <w:rsid w:val="006A74F8"/>
    <w:rsid w:val="006A75FE"/>
    <w:rsid w:val="006A79F4"/>
    <w:rsid w:val="006A7A8C"/>
    <w:rsid w:val="006A7FD9"/>
    <w:rsid w:val="006B008C"/>
    <w:rsid w:val="006B0E50"/>
    <w:rsid w:val="006B1090"/>
    <w:rsid w:val="006B1548"/>
    <w:rsid w:val="006B1798"/>
    <w:rsid w:val="006B1B3F"/>
    <w:rsid w:val="006B1B6A"/>
    <w:rsid w:val="006B1DF5"/>
    <w:rsid w:val="006B1F53"/>
    <w:rsid w:val="006B225C"/>
    <w:rsid w:val="006B2477"/>
    <w:rsid w:val="006B25DB"/>
    <w:rsid w:val="006B2A19"/>
    <w:rsid w:val="006B2A3C"/>
    <w:rsid w:val="006B2D05"/>
    <w:rsid w:val="006B31F0"/>
    <w:rsid w:val="006B324B"/>
    <w:rsid w:val="006B439A"/>
    <w:rsid w:val="006B4409"/>
    <w:rsid w:val="006B48D1"/>
    <w:rsid w:val="006B4BAB"/>
    <w:rsid w:val="006B5217"/>
    <w:rsid w:val="006B52AD"/>
    <w:rsid w:val="006B52C4"/>
    <w:rsid w:val="006B5472"/>
    <w:rsid w:val="006B5A22"/>
    <w:rsid w:val="006B5BA2"/>
    <w:rsid w:val="006B5DCD"/>
    <w:rsid w:val="006B5EAE"/>
    <w:rsid w:val="006B5F92"/>
    <w:rsid w:val="006B6025"/>
    <w:rsid w:val="006B61E4"/>
    <w:rsid w:val="006B66BB"/>
    <w:rsid w:val="006B68D0"/>
    <w:rsid w:val="006B69D0"/>
    <w:rsid w:val="006B76C8"/>
    <w:rsid w:val="006B7DC0"/>
    <w:rsid w:val="006C07E7"/>
    <w:rsid w:val="006C0B23"/>
    <w:rsid w:val="006C0BCB"/>
    <w:rsid w:val="006C0F2A"/>
    <w:rsid w:val="006C1033"/>
    <w:rsid w:val="006C1503"/>
    <w:rsid w:val="006C21F2"/>
    <w:rsid w:val="006C2489"/>
    <w:rsid w:val="006C27D1"/>
    <w:rsid w:val="006C2BF4"/>
    <w:rsid w:val="006C302E"/>
    <w:rsid w:val="006C3090"/>
    <w:rsid w:val="006C33A8"/>
    <w:rsid w:val="006C36F3"/>
    <w:rsid w:val="006C39A1"/>
    <w:rsid w:val="006C3BD1"/>
    <w:rsid w:val="006C3C86"/>
    <w:rsid w:val="006C3DCA"/>
    <w:rsid w:val="006C3EF4"/>
    <w:rsid w:val="006C3FDA"/>
    <w:rsid w:val="006C429D"/>
    <w:rsid w:val="006C4726"/>
    <w:rsid w:val="006C4875"/>
    <w:rsid w:val="006C487A"/>
    <w:rsid w:val="006C48EE"/>
    <w:rsid w:val="006C51E0"/>
    <w:rsid w:val="006C53E7"/>
    <w:rsid w:val="006C59CD"/>
    <w:rsid w:val="006C5C4A"/>
    <w:rsid w:val="006C5D06"/>
    <w:rsid w:val="006C5DEF"/>
    <w:rsid w:val="006C5F77"/>
    <w:rsid w:val="006C63CA"/>
    <w:rsid w:val="006C6D28"/>
    <w:rsid w:val="006C7137"/>
    <w:rsid w:val="006C72CA"/>
    <w:rsid w:val="006C72D8"/>
    <w:rsid w:val="006C7BC9"/>
    <w:rsid w:val="006C7E71"/>
    <w:rsid w:val="006C7E7F"/>
    <w:rsid w:val="006D0098"/>
    <w:rsid w:val="006D00D6"/>
    <w:rsid w:val="006D0272"/>
    <w:rsid w:val="006D0C3B"/>
    <w:rsid w:val="006D0D5B"/>
    <w:rsid w:val="006D0E98"/>
    <w:rsid w:val="006D15DD"/>
    <w:rsid w:val="006D170F"/>
    <w:rsid w:val="006D23B1"/>
    <w:rsid w:val="006D242C"/>
    <w:rsid w:val="006D2547"/>
    <w:rsid w:val="006D2A15"/>
    <w:rsid w:val="006D2B77"/>
    <w:rsid w:val="006D2C0C"/>
    <w:rsid w:val="006D2C11"/>
    <w:rsid w:val="006D2D5F"/>
    <w:rsid w:val="006D301B"/>
    <w:rsid w:val="006D301C"/>
    <w:rsid w:val="006D3617"/>
    <w:rsid w:val="006D415B"/>
    <w:rsid w:val="006D41AB"/>
    <w:rsid w:val="006D43D6"/>
    <w:rsid w:val="006D44B0"/>
    <w:rsid w:val="006D4C85"/>
    <w:rsid w:val="006D4D0F"/>
    <w:rsid w:val="006D4D51"/>
    <w:rsid w:val="006D4D5B"/>
    <w:rsid w:val="006D4D71"/>
    <w:rsid w:val="006D4F21"/>
    <w:rsid w:val="006D5272"/>
    <w:rsid w:val="006D53B4"/>
    <w:rsid w:val="006D55A1"/>
    <w:rsid w:val="006D5671"/>
    <w:rsid w:val="006D5853"/>
    <w:rsid w:val="006D5859"/>
    <w:rsid w:val="006D5863"/>
    <w:rsid w:val="006D59C7"/>
    <w:rsid w:val="006D5C04"/>
    <w:rsid w:val="006D6034"/>
    <w:rsid w:val="006D6FB8"/>
    <w:rsid w:val="006D6FC5"/>
    <w:rsid w:val="006D73C1"/>
    <w:rsid w:val="006D7A11"/>
    <w:rsid w:val="006D7BA4"/>
    <w:rsid w:val="006D7BDF"/>
    <w:rsid w:val="006D7D74"/>
    <w:rsid w:val="006D7F93"/>
    <w:rsid w:val="006E011D"/>
    <w:rsid w:val="006E023C"/>
    <w:rsid w:val="006E0806"/>
    <w:rsid w:val="006E08B7"/>
    <w:rsid w:val="006E0DD6"/>
    <w:rsid w:val="006E0F16"/>
    <w:rsid w:val="006E0FB4"/>
    <w:rsid w:val="006E109D"/>
    <w:rsid w:val="006E1204"/>
    <w:rsid w:val="006E1578"/>
    <w:rsid w:val="006E15A4"/>
    <w:rsid w:val="006E17AF"/>
    <w:rsid w:val="006E1A7E"/>
    <w:rsid w:val="006E1AA2"/>
    <w:rsid w:val="006E1B06"/>
    <w:rsid w:val="006E1D4A"/>
    <w:rsid w:val="006E1FCD"/>
    <w:rsid w:val="006E1FE8"/>
    <w:rsid w:val="006E1FEF"/>
    <w:rsid w:val="006E2091"/>
    <w:rsid w:val="006E20DF"/>
    <w:rsid w:val="006E2288"/>
    <w:rsid w:val="006E2432"/>
    <w:rsid w:val="006E2463"/>
    <w:rsid w:val="006E2A40"/>
    <w:rsid w:val="006E2C14"/>
    <w:rsid w:val="006E2C78"/>
    <w:rsid w:val="006E2DFC"/>
    <w:rsid w:val="006E2F24"/>
    <w:rsid w:val="006E2F98"/>
    <w:rsid w:val="006E33A5"/>
    <w:rsid w:val="006E35B8"/>
    <w:rsid w:val="006E3761"/>
    <w:rsid w:val="006E3EBE"/>
    <w:rsid w:val="006E4CC0"/>
    <w:rsid w:val="006E4D71"/>
    <w:rsid w:val="006E588C"/>
    <w:rsid w:val="006E5929"/>
    <w:rsid w:val="006E59D1"/>
    <w:rsid w:val="006E6249"/>
    <w:rsid w:val="006E678D"/>
    <w:rsid w:val="006E69B0"/>
    <w:rsid w:val="006E6BDA"/>
    <w:rsid w:val="006E6BE8"/>
    <w:rsid w:val="006E6D3E"/>
    <w:rsid w:val="006E7043"/>
    <w:rsid w:val="006E730A"/>
    <w:rsid w:val="006E7321"/>
    <w:rsid w:val="006E75D9"/>
    <w:rsid w:val="006E7644"/>
    <w:rsid w:val="006E7903"/>
    <w:rsid w:val="006E7E66"/>
    <w:rsid w:val="006E7EF1"/>
    <w:rsid w:val="006E7F62"/>
    <w:rsid w:val="006F033B"/>
    <w:rsid w:val="006F0365"/>
    <w:rsid w:val="006F0481"/>
    <w:rsid w:val="006F0665"/>
    <w:rsid w:val="006F090E"/>
    <w:rsid w:val="006F0936"/>
    <w:rsid w:val="006F09D2"/>
    <w:rsid w:val="006F0CB7"/>
    <w:rsid w:val="006F0FAF"/>
    <w:rsid w:val="006F1310"/>
    <w:rsid w:val="006F1691"/>
    <w:rsid w:val="006F1FD9"/>
    <w:rsid w:val="006F2386"/>
    <w:rsid w:val="006F2959"/>
    <w:rsid w:val="006F2E58"/>
    <w:rsid w:val="006F2EA2"/>
    <w:rsid w:val="006F2FBE"/>
    <w:rsid w:val="006F30AD"/>
    <w:rsid w:val="006F3191"/>
    <w:rsid w:val="006F332D"/>
    <w:rsid w:val="006F33B4"/>
    <w:rsid w:val="006F37E0"/>
    <w:rsid w:val="006F38C1"/>
    <w:rsid w:val="006F3DC7"/>
    <w:rsid w:val="006F40A1"/>
    <w:rsid w:val="006F47B5"/>
    <w:rsid w:val="006F4900"/>
    <w:rsid w:val="006F4DB5"/>
    <w:rsid w:val="006F501E"/>
    <w:rsid w:val="006F5327"/>
    <w:rsid w:val="006F55CD"/>
    <w:rsid w:val="006F57A8"/>
    <w:rsid w:val="006F5D9E"/>
    <w:rsid w:val="006F5EA8"/>
    <w:rsid w:val="006F6325"/>
    <w:rsid w:val="006F6328"/>
    <w:rsid w:val="006F6F06"/>
    <w:rsid w:val="006F6F61"/>
    <w:rsid w:val="006F706C"/>
    <w:rsid w:val="006F71FB"/>
    <w:rsid w:val="006F76BD"/>
    <w:rsid w:val="006F781C"/>
    <w:rsid w:val="006F78B9"/>
    <w:rsid w:val="006F7FAF"/>
    <w:rsid w:val="007000A3"/>
    <w:rsid w:val="00700320"/>
    <w:rsid w:val="007009E7"/>
    <w:rsid w:val="00700B09"/>
    <w:rsid w:val="00701387"/>
    <w:rsid w:val="0070147C"/>
    <w:rsid w:val="007017D3"/>
    <w:rsid w:val="00701828"/>
    <w:rsid w:val="007019CD"/>
    <w:rsid w:val="00702663"/>
    <w:rsid w:val="0070267B"/>
    <w:rsid w:val="00702837"/>
    <w:rsid w:val="00702A1D"/>
    <w:rsid w:val="007034A3"/>
    <w:rsid w:val="00703727"/>
    <w:rsid w:val="00703923"/>
    <w:rsid w:val="00703933"/>
    <w:rsid w:val="00703C7C"/>
    <w:rsid w:val="00704682"/>
    <w:rsid w:val="007048F3"/>
    <w:rsid w:val="007048FC"/>
    <w:rsid w:val="00704A77"/>
    <w:rsid w:val="00704DA5"/>
    <w:rsid w:val="00704DE3"/>
    <w:rsid w:val="00705105"/>
    <w:rsid w:val="00705676"/>
    <w:rsid w:val="0070572C"/>
    <w:rsid w:val="00705A69"/>
    <w:rsid w:val="00705D9E"/>
    <w:rsid w:val="0070617E"/>
    <w:rsid w:val="00706762"/>
    <w:rsid w:val="0070688F"/>
    <w:rsid w:val="007069EB"/>
    <w:rsid w:val="00706A8E"/>
    <w:rsid w:val="00706BBE"/>
    <w:rsid w:val="00706E2A"/>
    <w:rsid w:val="0070719E"/>
    <w:rsid w:val="00707435"/>
    <w:rsid w:val="007078D5"/>
    <w:rsid w:val="007079F6"/>
    <w:rsid w:val="00707BDB"/>
    <w:rsid w:val="00707C7D"/>
    <w:rsid w:val="00707E36"/>
    <w:rsid w:val="007100E2"/>
    <w:rsid w:val="007101E2"/>
    <w:rsid w:val="00710289"/>
    <w:rsid w:val="007106EA"/>
    <w:rsid w:val="007106FC"/>
    <w:rsid w:val="00710B23"/>
    <w:rsid w:val="00710F6D"/>
    <w:rsid w:val="00711D9E"/>
    <w:rsid w:val="00712530"/>
    <w:rsid w:val="00712AE0"/>
    <w:rsid w:val="00712D8D"/>
    <w:rsid w:val="007131C7"/>
    <w:rsid w:val="007133B6"/>
    <w:rsid w:val="007133C1"/>
    <w:rsid w:val="007135C9"/>
    <w:rsid w:val="00713F8C"/>
    <w:rsid w:val="007140C0"/>
    <w:rsid w:val="0071482F"/>
    <w:rsid w:val="00714D0A"/>
    <w:rsid w:val="0071589E"/>
    <w:rsid w:val="00715906"/>
    <w:rsid w:val="00715A06"/>
    <w:rsid w:val="00715A45"/>
    <w:rsid w:val="00715B81"/>
    <w:rsid w:val="00715ED6"/>
    <w:rsid w:val="007160DD"/>
    <w:rsid w:val="00716165"/>
    <w:rsid w:val="0071663C"/>
    <w:rsid w:val="007169FD"/>
    <w:rsid w:val="00717088"/>
    <w:rsid w:val="007170D0"/>
    <w:rsid w:val="007172E2"/>
    <w:rsid w:val="0071730B"/>
    <w:rsid w:val="00717380"/>
    <w:rsid w:val="00717606"/>
    <w:rsid w:val="00717769"/>
    <w:rsid w:val="00717DB3"/>
    <w:rsid w:val="00720033"/>
    <w:rsid w:val="0072008B"/>
    <w:rsid w:val="007201B4"/>
    <w:rsid w:val="007203EB"/>
    <w:rsid w:val="00720552"/>
    <w:rsid w:val="007206E7"/>
    <w:rsid w:val="00720702"/>
    <w:rsid w:val="007208C5"/>
    <w:rsid w:val="00720B8B"/>
    <w:rsid w:val="00720DDB"/>
    <w:rsid w:val="00720DF9"/>
    <w:rsid w:val="0072124E"/>
    <w:rsid w:val="007212A5"/>
    <w:rsid w:val="00721D6E"/>
    <w:rsid w:val="00721F89"/>
    <w:rsid w:val="007221F7"/>
    <w:rsid w:val="007223E6"/>
    <w:rsid w:val="007223F4"/>
    <w:rsid w:val="0072253D"/>
    <w:rsid w:val="00722A92"/>
    <w:rsid w:val="00722D48"/>
    <w:rsid w:val="0072314B"/>
    <w:rsid w:val="00723397"/>
    <w:rsid w:val="007238BC"/>
    <w:rsid w:val="00723A55"/>
    <w:rsid w:val="00723AF9"/>
    <w:rsid w:val="00723E41"/>
    <w:rsid w:val="00724569"/>
    <w:rsid w:val="00724600"/>
    <w:rsid w:val="007246C0"/>
    <w:rsid w:val="007248E2"/>
    <w:rsid w:val="00724AE7"/>
    <w:rsid w:val="00724E15"/>
    <w:rsid w:val="00724EF9"/>
    <w:rsid w:val="00724F1E"/>
    <w:rsid w:val="00724F28"/>
    <w:rsid w:val="00725219"/>
    <w:rsid w:val="0072547A"/>
    <w:rsid w:val="00725B10"/>
    <w:rsid w:val="00725CF9"/>
    <w:rsid w:val="00725DDD"/>
    <w:rsid w:val="0072612D"/>
    <w:rsid w:val="00726312"/>
    <w:rsid w:val="0072663A"/>
    <w:rsid w:val="0072682A"/>
    <w:rsid w:val="00726CC6"/>
    <w:rsid w:val="0072754B"/>
    <w:rsid w:val="00727766"/>
    <w:rsid w:val="00727CF3"/>
    <w:rsid w:val="00727D3B"/>
    <w:rsid w:val="00727D8B"/>
    <w:rsid w:val="007302C5"/>
    <w:rsid w:val="007304C7"/>
    <w:rsid w:val="00730747"/>
    <w:rsid w:val="00730A2F"/>
    <w:rsid w:val="00730A81"/>
    <w:rsid w:val="00730BC5"/>
    <w:rsid w:val="00730D0B"/>
    <w:rsid w:val="00730E97"/>
    <w:rsid w:val="00731189"/>
    <w:rsid w:val="00731261"/>
    <w:rsid w:val="0073175C"/>
    <w:rsid w:val="007317FB"/>
    <w:rsid w:val="00731D7E"/>
    <w:rsid w:val="00731E07"/>
    <w:rsid w:val="007325D9"/>
    <w:rsid w:val="0073277E"/>
    <w:rsid w:val="00732BD9"/>
    <w:rsid w:val="00733355"/>
    <w:rsid w:val="007333DB"/>
    <w:rsid w:val="00733C49"/>
    <w:rsid w:val="00733D77"/>
    <w:rsid w:val="0073400F"/>
    <w:rsid w:val="00734E82"/>
    <w:rsid w:val="00734E90"/>
    <w:rsid w:val="007354EF"/>
    <w:rsid w:val="00735849"/>
    <w:rsid w:val="0073598B"/>
    <w:rsid w:val="0073626D"/>
    <w:rsid w:val="007362DD"/>
    <w:rsid w:val="00736412"/>
    <w:rsid w:val="0073670F"/>
    <w:rsid w:val="007368AA"/>
    <w:rsid w:val="00736A1B"/>
    <w:rsid w:val="00737299"/>
    <w:rsid w:val="00737565"/>
    <w:rsid w:val="00737B7F"/>
    <w:rsid w:val="00737F2E"/>
    <w:rsid w:val="0074005C"/>
    <w:rsid w:val="00740186"/>
    <w:rsid w:val="00740195"/>
    <w:rsid w:val="0074053E"/>
    <w:rsid w:val="007407D1"/>
    <w:rsid w:val="00740918"/>
    <w:rsid w:val="00740D36"/>
    <w:rsid w:val="00740DB1"/>
    <w:rsid w:val="007416E9"/>
    <w:rsid w:val="007416FE"/>
    <w:rsid w:val="007417D6"/>
    <w:rsid w:val="00741962"/>
    <w:rsid w:val="007419A8"/>
    <w:rsid w:val="00741AC4"/>
    <w:rsid w:val="007422C5"/>
    <w:rsid w:val="007423DE"/>
    <w:rsid w:val="007423E7"/>
    <w:rsid w:val="00742773"/>
    <w:rsid w:val="00742B0F"/>
    <w:rsid w:val="00742B8B"/>
    <w:rsid w:val="0074312A"/>
    <w:rsid w:val="0074325C"/>
    <w:rsid w:val="0074344A"/>
    <w:rsid w:val="00743DBE"/>
    <w:rsid w:val="00744302"/>
    <w:rsid w:val="007443A0"/>
    <w:rsid w:val="00744DEC"/>
    <w:rsid w:val="00744EC1"/>
    <w:rsid w:val="00745313"/>
    <w:rsid w:val="007453A1"/>
    <w:rsid w:val="007457A5"/>
    <w:rsid w:val="00745939"/>
    <w:rsid w:val="007459AE"/>
    <w:rsid w:val="00745BF3"/>
    <w:rsid w:val="00745F6F"/>
    <w:rsid w:val="007460C0"/>
    <w:rsid w:val="00746AF3"/>
    <w:rsid w:val="00746DB9"/>
    <w:rsid w:val="00746DF1"/>
    <w:rsid w:val="00746F89"/>
    <w:rsid w:val="0074742A"/>
    <w:rsid w:val="007474D3"/>
    <w:rsid w:val="007476B1"/>
    <w:rsid w:val="00747780"/>
    <w:rsid w:val="007477E5"/>
    <w:rsid w:val="00747E6D"/>
    <w:rsid w:val="00747EDB"/>
    <w:rsid w:val="00747FD4"/>
    <w:rsid w:val="0075044B"/>
    <w:rsid w:val="007505AB"/>
    <w:rsid w:val="00750B00"/>
    <w:rsid w:val="00750DEF"/>
    <w:rsid w:val="00750E19"/>
    <w:rsid w:val="007510A0"/>
    <w:rsid w:val="00751530"/>
    <w:rsid w:val="007515A9"/>
    <w:rsid w:val="007516C7"/>
    <w:rsid w:val="007517DA"/>
    <w:rsid w:val="007517EA"/>
    <w:rsid w:val="00751879"/>
    <w:rsid w:val="007518FF"/>
    <w:rsid w:val="00751B46"/>
    <w:rsid w:val="00751E8E"/>
    <w:rsid w:val="00752354"/>
    <w:rsid w:val="00752396"/>
    <w:rsid w:val="0075243B"/>
    <w:rsid w:val="00752444"/>
    <w:rsid w:val="007524BE"/>
    <w:rsid w:val="007524D5"/>
    <w:rsid w:val="0075291B"/>
    <w:rsid w:val="00752FD3"/>
    <w:rsid w:val="00753199"/>
    <w:rsid w:val="007533D5"/>
    <w:rsid w:val="00753692"/>
    <w:rsid w:val="00753899"/>
    <w:rsid w:val="007538DD"/>
    <w:rsid w:val="00753A4F"/>
    <w:rsid w:val="00753FA1"/>
    <w:rsid w:val="00754239"/>
    <w:rsid w:val="00754398"/>
    <w:rsid w:val="007544FE"/>
    <w:rsid w:val="007546CE"/>
    <w:rsid w:val="0075492D"/>
    <w:rsid w:val="00754ED1"/>
    <w:rsid w:val="00755496"/>
    <w:rsid w:val="0075564C"/>
    <w:rsid w:val="00755853"/>
    <w:rsid w:val="0075595B"/>
    <w:rsid w:val="00755B7A"/>
    <w:rsid w:val="00755C23"/>
    <w:rsid w:val="0075661A"/>
    <w:rsid w:val="00756ACB"/>
    <w:rsid w:val="00756BFE"/>
    <w:rsid w:val="007570D0"/>
    <w:rsid w:val="00757215"/>
    <w:rsid w:val="007578DB"/>
    <w:rsid w:val="00757931"/>
    <w:rsid w:val="00757D83"/>
    <w:rsid w:val="00757DF3"/>
    <w:rsid w:val="00760107"/>
    <w:rsid w:val="0076023E"/>
    <w:rsid w:val="00760407"/>
    <w:rsid w:val="0076045D"/>
    <w:rsid w:val="007607FB"/>
    <w:rsid w:val="0076119C"/>
    <w:rsid w:val="007612C1"/>
    <w:rsid w:val="007612EC"/>
    <w:rsid w:val="007615C9"/>
    <w:rsid w:val="0076248D"/>
    <w:rsid w:val="007624A1"/>
    <w:rsid w:val="007624BB"/>
    <w:rsid w:val="00762827"/>
    <w:rsid w:val="00762C33"/>
    <w:rsid w:val="00762E8F"/>
    <w:rsid w:val="00763229"/>
    <w:rsid w:val="007632C5"/>
    <w:rsid w:val="007638A3"/>
    <w:rsid w:val="007639E4"/>
    <w:rsid w:val="00763C5B"/>
    <w:rsid w:val="00763CDD"/>
    <w:rsid w:val="00763F1F"/>
    <w:rsid w:val="00764166"/>
    <w:rsid w:val="00764210"/>
    <w:rsid w:val="00764509"/>
    <w:rsid w:val="007645D1"/>
    <w:rsid w:val="0076462A"/>
    <w:rsid w:val="0076478A"/>
    <w:rsid w:val="0076482E"/>
    <w:rsid w:val="00764B13"/>
    <w:rsid w:val="007652E6"/>
    <w:rsid w:val="00765697"/>
    <w:rsid w:val="007657EB"/>
    <w:rsid w:val="007659D0"/>
    <w:rsid w:val="00765A20"/>
    <w:rsid w:val="007661E9"/>
    <w:rsid w:val="0076632D"/>
    <w:rsid w:val="007665AD"/>
    <w:rsid w:val="007669B7"/>
    <w:rsid w:val="00766B69"/>
    <w:rsid w:val="00766D5E"/>
    <w:rsid w:val="00766E03"/>
    <w:rsid w:val="00767B0C"/>
    <w:rsid w:val="00767DD2"/>
    <w:rsid w:val="0077005D"/>
    <w:rsid w:val="007701CB"/>
    <w:rsid w:val="00770315"/>
    <w:rsid w:val="007705A3"/>
    <w:rsid w:val="00770E05"/>
    <w:rsid w:val="0077109C"/>
    <w:rsid w:val="007714B9"/>
    <w:rsid w:val="00771791"/>
    <w:rsid w:val="00771812"/>
    <w:rsid w:val="00771867"/>
    <w:rsid w:val="00771A51"/>
    <w:rsid w:val="00771B99"/>
    <w:rsid w:val="007720C9"/>
    <w:rsid w:val="007734AB"/>
    <w:rsid w:val="007735C8"/>
    <w:rsid w:val="00774108"/>
    <w:rsid w:val="007742F9"/>
    <w:rsid w:val="00774364"/>
    <w:rsid w:val="00774581"/>
    <w:rsid w:val="0077460C"/>
    <w:rsid w:val="00774893"/>
    <w:rsid w:val="00774CD8"/>
    <w:rsid w:val="0077505D"/>
    <w:rsid w:val="0077513F"/>
    <w:rsid w:val="007751CE"/>
    <w:rsid w:val="0077548C"/>
    <w:rsid w:val="007755A3"/>
    <w:rsid w:val="0077582E"/>
    <w:rsid w:val="0077598C"/>
    <w:rsid w:val="00775A9B"/>
    <w:rsid w:val="00775AF6"/>
    <w:rsid w:val="00775AFF"/>
    <w:rsid w:val="00775B8E"/>
    <w:rsid w:val="00775D86"/>
    <w:rsid w:val="007762C8"/>
    <w:rsid w:val="007767AD"/>
    <w:rsid w:val="00776D12"/>
    <w:rsid w:val="00776DCF"/>
    <w:rsid w:val="0077708B"/>
    <w:rsid w:val="00777191"/>
    <w:rsid w:val="00777301"/>
    <w:rsid w:val="00777428"/>
    <w:rsid w:val="00777914"/>
    <w:rsid w:val="00777978"/>
    <w:rsid w:val="007801E7"/>
    <w:rsid w:val="00780670"/>
    <w:rsid w:val="00780834"/>
    <w:rsid w:val="0078088D"/>
    <w:rsid w:val="007809A5"/>
    <w:rsid w:val="007809D9"/>
    <w:rsid w:val="00781346"/>
    <w:rsid w:val="007815A6"/>
    <w:rsid w:val="00781B31"/>
    <w:rsid w:val="00781CA8"/>
    <w:rsid w:val="00782307"/>
    <w:rsid w:val="007825DE"/>
    <w:rsid w:val="00782860"/>
    <w:rsid w:val="007829E5"/>
    <w:rsid w:val="00782D09"/>
    <w:rsid w:val="00783250"/>
    <w:rsid w:val="007833D8"/>
    <w:rsid w:val="0078362C"/>
    <w:rsid w:val="00783739"/>
    <w:rsid w:val="00783A26"/>
    <w:rsid w:val="00783B02"/>
    <w:rsid w:val="00783C0D"/>
    <w:rsid w:val="00783CD5"/>
    <w:rsid w:val="00783E5D"/>
    <w:rsid w:val="00783F6C"/>
    <w:rsid w:val="00784489"/>
    <w:rsid w:val="00784B53"/>
    <w:rsid w:val="00784CB2"/>
    <w:rsid w:val="00784F0F"/>
    <w:rsid w:val="007853A8"/>
    <w:rsid w:val="0078563D"/>
    <w:rsid w:val="00785670"/>
    <w:rsid w:val="00785CFB"/>
    <w:rsid w:val="00785E88"/>
    <w:rsid w:val="007860DF"/>
    <w:rsid w:val="00786368"/>
    <w:rsid w:val="00786927"/>
    <w:rsid w:val="00786A5D"/>
    <w:rsid w:val="00786EAF"/>
    <w:rsid w:val="007871A1"/>
    <w:rsid w:val="007875A2"/>
    <w:rsid w:val="0078767D"/>
    <w:rsid w:val="007878C9"/>
    <w:rsid w:val="007900E6"/>
    <w:rsid w:val="007903AA"/>
    <w:rsid w:val="00790449"/>
    <w:rsid w:val="0079061E"/>
    <w:rsid w:val="007909E0"/>
    <w:rsid w:val="00790B5E"/>
    <w:rsid w:val="00790BAA"/>
    <w:rsid w:val="00790CB7"/>
    <w:rsid w:val="00790D1D"/>
    <w:rsid w:val="00790E92"/>
    <w:rsid w:val="00790F97"/>
    <w:rsid w:val="00790FFF"/>
    <w:rsid w:val="0079107D"/>
    <w:rsid w:val="007912A0"/>
    <w:rsid w:val="0079160D"/>
    <w:rsid w:val="007916C1"/>
    <w:rsid w:val="007919D3"/>
    <w:rsid w:val="00791BF3"/>
    <w:rsid w:val="00791DEA"/>
    <w:rsid w:val="0079256A"/>
    <w:rsid w:val="0079271F"/>
    <w:rsid w:val="00792B99"/>
    <w:rsid w:val="007933A6"/>
    <w:rsid w:val="00793411"/>
    <w:rsid w:val="007936C7"/>
    <w:rsid w:val="0079386A"/>
    <w:rsid w:val="00793BC0"/>
    <w:rsid w:val="00793FBA"/>
    <w:rsid w:val="00794276"/>
    <w:rsid w:val="00794682"/>
    <w:rsid w:val="007948AB"/>
    <w:rsid w:val="0079492D"/>
    <w:rsid w:val="00794B25"/>
    <w:rsid w:val="00795242"/>
    <w:rsid w:val="007953AA"/>
    <w:rsid w:val="007955D6"/>
    <w:rsid w:val="00795891"/>
    <w:rsid w:val="007958D7"/>
    <w:rsid w:val="00795E48"/>
    <w:rsid w:val="00795EE2"/>
    <w:rsid w:val="0079632D"/>
    <w:rsid w:val="00796462"/>
    <w:rsid w:val="00796B7E"/>
    <w:rsid w:val="00796DD3"/>
    <w:rsid w:val="00796E73"/>
    <w:rsid w:val="00797189"/>
    <w:rsid w:val="00797227"/>
    <w:rsid w:val="0079729F"/>
    <w:rsid w:val="00797B78"/>
    <w:rsid w:val="007A0208"/>
    <w:rsid w:val="007A0479"/>
    <w:rsid w:val="007A0619"/>
    <w:rsid w:val="007A08CF"/>
    <w:rsid w:val="007A0C4D"/>
    <w:rsid w:val="007A1124"/>
    <w:rsid w:val="007A11FE"/>
    <w:rsid w:val="007A1BE4"/>
    <w:rsid w:val="007A1E49"/>
    <w:rsid w:val="007A2048"/>
    <w:rsid w:val="007A2516"/>
    <w:rsid w:val="007A2571"/>
    <w:rsid w:val="007A26C3"/>
    <w:rsid w:val="007A27BC"/>
    <w:rsid w:val="007A28DA"/>
    <w:rsid w:val="007A2D7F"/>
    <w:rsid w:val="007A2E2B"/>
    <w:rsid w:val="007A2FBC"/>
    <w:rsid w:val="007A303C"/>
    <w:rsid w:val="007A364E"/>
    <w:rsid w:val="007A37ED"/>
    <w:rsid w:val="007A38EB"/>
    <w:rsid w:val="007A4094"/>
    <w:rsid w:val="007A427C"/>
    <w:rsid w:val="007A42DD"/>
    <w:rsid w:val="007A4345"/>
    <w:rsid w:val="007A44B1"/>
    <w:rsid w:val="007A46C0"/>
    <w:rsid w:val="007A4861"/>
    <w:rsid w:val="007A4D0E"/>
    <w:rsid w:val="007A4FED"/>
    <w:rsid w:val="007A53B5"/>
    <w:rsid w:val="007A54B5"/>
    <w:rsid w:val="007A574D"/>
    <w:rsid w:val="007A57C0"/>
    <w:rsid w:val="007A6364"/>
    <w:rsid w:val="007A647C"/>
    <w:rsid w:val="007A6568"/>
    <w:rsid w:val="007A659E"/>
    <w:rsid w:val="007A6917"/>
    <w:rsid w:val="007A6E60"/>
    <w:rsid w:val="007A7685"/>
    <w:rsid w:val="007A7E37"/>
    <w:rsid w:val="007B0170"/>
    <w:rsid w:val="007B0225"/>
    <w:rsid w:val="007B0858"/>
    <w:rsid w:val="007B08B9"/>
    <w:rsid w:val="007B09B1"/>
    <w:rsid w:val="007B0A60"/>
    <w:rsid w:val="007B0B42"/>
    <w:rsid w:val="007B0BB9"/>
    <w:rsid w:val="007B0E3F"/>
    <w:rsid w:val="007B109C"/>
    <w:rsid w:val="007B14AF"/>
    <w:rsid w:val="007B1646"/>
    <w:rsid w:val="007B18B0"/>
    <w:rsid w:val="007B191F"/>
    <w:rsid w:val="007B1AC8"/>
    <w:rsid w:val="007B1C05"/>
    <w:rsid w:val="007B1F9B"/>
    <w:rsid w:val="007B1FBD"/>
    <w:rsid w:val="007B2E54"/>
    <w:rsid w:val="007B2F90"/>
    <w:rsid w:val="007B3024"/>
    <w:rsid w:val="007B355A"/>
    <w:rsid w:val="007B3ABA"/>
    <w:rsid w:val="007B3B64"/>
    <w:rsid w:val="007B3C9A"/>
    <w:rsid w:val="007B423D"/>
    <w:rsid w:val="007B48C9"/>
    <w:rsid w:val="007B4A3A"/>
    <w:rsid w:val="007B4E82"/>
    <w:rsid w:val="007B50B1"/>
    <w:rsid w:val="007B515F"/>
    <w:rsid w:val="007B533F"/>
    <w:rsid w:val="007B55AE"/>
    <w:rsid w:val="007B5691"/>
    <w:rsid w:val="007B576D"/>
    <w:rsid w:val="007B5AC1"/>
    <w:rsid w:val="007B5D23"/>
    <w:rsid w:val="007B5E40"/>
    <w:rsid w:val="007B6002"/>
    <w:rsid w:val="007B63C7"/>
    <w:rsid w:val="007B63CB"/>
    <w:rsid w:val="007B64D8"/>
    <w:rsid w:val="007B6831"/>
    <w:rsid w:val="007B6B36"/>
    <w:rsid w:val="007B6EF5"/>
    <w:rsid w:val="007B7BC9"/>
    <w:rsid w:val="007B7C9C"/>
    <w:rsid w:val="007C035B"/>
    <w:rsid w:val="007C06B8"/>
    <w:rsid w:val="007C0787"/>
    <w:rsid w:val="007C0945"/>
    <w:rsid w:val="007C0DA9"/>
    <w:rsid w:val="007C141B"/>
    <w:rsid w:val="007C1988"/>
    <w:rsid w:val="007C1DDA"/>
    <w:rsid w:val="007C1E67"/>
    <w:rsid w:val="007C1EB8"/>
    <w:rsid w:val="007C20EB"/>
    <w:rsid w:val="007C24A2"/>
    <w:rsid w:val="007C2507"/>
    <w:rsid w:val="007C2A00"/>
    <w:rsid w:val="007C2BC2"/>
    <w:rsid w:val="007C2D2C"/>
    <w:rsid w:val="007C2EA2"/>
    <w:rsid w:val="007C2EFC"/>
    <w:rsid w:val="007C314D"/>
    <w:rsid w:val="007C32C7"/>
    <w:rsid w:val="007C341A"/>
    <w:rsid w:val="007C342C"/>
    <w:rsid w:val="007C3634"/>
    <w:rsid w:val="007C3976"/>
    <w:rsid w:val="007C3D3D"/>
    <w:rsid w:val="007C3FF9"/>
    <w:rsid w:val="007C4138"/>
    <w:rsid w:val="007C42DE"/>
    <w:rsid w:val="007C46E6"/>
    <w:rsid w:val="007C46ED"/>
    <w:rsid w:val="007C49E4"/>
    <w:rsid w:val="007C4E27"/>
    <w:rsid w:val="007C53E0"/>
    <w:rsid w:val="007C5466"/>
    <w:rsid w:val="007C5694"/>
    <w:rsid w:val="007C5A52"/>
    <w:rsid w:val="007C63E1"/>
    <w:rsid w:val="007C6C1F"/>
    <w:rsid w:val="007C6FE5"/>
    <w:rsid w:val="007C79CA"/>
    <w:rsid w:val="007C7A45"/>
    <w:rsid w:val="007D0297"/>
    <w:rsid w:val="007D092F"/>
    <w:rsid w:val="007D0B4E"/>
    <w:rsid w:val="007D0C77"/>
    <w:rsid w:val="007D0CD3"/>
    <w:rsid w:val="007D10D0"/>
    <w:rsid w:val="007D11F9"/>
    <w:rsid w:val="007D14A9"/>
    <w:rsid w:val="007D1607"/>
    <w:rsid w:val="007D16E8"/>
    <w:rsid w:val="007D173F"/>
    <w:rsid w:val="007D1757"/>
    <w:rsid w:val="007D1795"/>
    <w:rsid w:val="007D1A42"/>
    <w:rsid w:val="007D222B"/>
    <w:rsid w:val="007D28AD"/>
    <w:rsid w:val="007D2CC1"/>
    <w:rsid w:val="007D2F1C"/>
    <w:rsid w:val="007D2F5D"/>
    <w:rsid w:val="007D3295"/>
    <w:rsid w:val="007D36C0"/>
    <w:rsid w:val="007D39DC"/>
    <w:rsid w:val="007D3A41"/>
    <w:rsid w:val="007D3F98"/>
    <w:rsid w:val="007D4419"/>
    <w:rsid w:val="007D4505"/>
    <w:rsid w:val="007D46F1"/>
    <w:rsid w:val="007D48C6"/>
    <w:rsid w:val="007D4C9B"/>
    <w:rsid w:val="007D4DDE"/>
    <w:rsid w:val="007D4E04"/>
    <w:rsid w:val="007D4F04"/>
    <w:rsid w:val="007D4F5C"/>
    <w:rsid w:val="007D4F76"/>
    <w:rsid w:val="007D5030"/>
    <w:rsid w:val="007D5132"/>
    <w:rsid w:val="007D520A"/>
    <w:rsid w:val="007D54CA"/>
    <w:rsid w:val="007D55B9"/>
    <w:rsid w:val="007D596B"/>
    <w:rsid w:val="007D5AE8"/>
    <w:rsid w:val="007D5CF1"/>
    <w:rsid w:val="007D5D31"/>
    <w:rsid w:val="007D5DAC"/>
    <w:rsid w:val="007D6833"/>
    <w:rsid w:val="007D6EC1"/>
    <w:rsid w:val="007D7211"/>
    <w:rsid w:val="007D7635"/>
    <w:rsid w:val="007D7845"/>
    <w:rsid w:val="007D7C39"/>
    <w:rsid w:val="007D7EEA"/>
    <w:rsid w:val="007E0081"/>
    <w:rsid w:val="007E022A"/>
    <w:rsid w:val="007E03AF"/>
    <w:rsid w:val="007E0598"/>
    <w:rsid w:val="007E09BE"/>
    <w:rsid w:val="007E0B68"/>
    <w:rsid w:val="007E0EB5"/>
    <w:rsid w:val="007E0F8E"/>
    <w:rsid w:val="007E11AE"/>
    <w:rsid w:val="007E11FB"/>
    <w:rsid w:val="007E1464"/>
    <w:rsid w:val="007E1AAA"/>
    <w:rsid w:val="007E1AE3"/>
    <w:rsid w:val="007E1BA4"/>
    <w:rsid w:val="007E1DBA"/>
    <w:rsid w:val="007E1F63"/>
    <w:rsid w:val="007E228F"/>
    <w:rsid w:val="007E22DF"/>
    <w:rsid w:val="007E24B5"/>
    <w:rsid w:val="007E2B23"/>
    <w:rsid w:val="007E3022"/>
    <w:rsid w:val="007E31A1"/>
    <w:rsid w:val="007E31C9"/>
    <w:rsid w:val="007E3647"/>
    <w:rsid w:val="007E394C"/>
    <w:rsid w:val="007E4002"/>
    <w:rsid w:val="007E409A"/>
    <w:rsid w:val="007E41BE"/>
    <w:rsid w:val="007E442C"/>
    <w:rsid w:val="007E4660"/>
    <w:rsid w:val="007E48ED"/>
    <w:rsid w:val="007E494B"/>
    <w:rsid w:val="007E4C70"/>
    <w:rsid w:val="007E4FCB"/>
    <w:rsid w:val="007E521B"/>
    <w:rsid w:val="007E524B"/>
    <w:rsid w:val="007E5283"/>
    <w:rsid w:val="007E533D"/>
    <w:rsid w:val="007E5399"/>
    <w:rsid w:val="007E57C8"/>
    <w:rsid w:val="007E5887"/>
    <w:rsid w:val="007E5EA2"/>
    <w:rsid w:val="007E64A7"/>
    <w:rsid w:val="007E6DB3"/>
    <w:rsid w:val="007E6DEC"/>
    <w:rsid w:val="007E6E57"/>
    <w:rsid w:val="007E7FB5"/>
    <w:rsid w:val="007F0268"/>
    <w:rsid w:val="007F02F8"/>
    <w:rsid w:val="007F035B"/>
    <w:rsid w:val="007F0568"/>
    <w:rsid w:val="007F064B"/>
    <w:rsid w:val="007F1BF1"/>
    <w:rsid w:val="007F1DC3"/>
    <w:rsid w:val="007F23EF"/>
    <w:rsid w:val="007F256A"/>
    <w:rsid w:val="007F261E"/>
    <w:rsid w:val="007F3B4B"/>
    <w:rsid w:val="007F3B71"/>
    <w:rsid w:val="007F3C23"/>
    <w:rsid w:val="007F40FB"/>
    <w:rsid w:val="007F43E0"/>
    <w:rsid w:val="007F475B"/>
    <w:rsid w:val="007F51D7"/>
    <w:rsid w:val="007F5799"/>
    <w:rsid w:val="007F596B"/>
    <w:rsid w:val="007F5B3D"/>
    <w:rsid w:val="007F6348"/>
    <w:rsid w:val="007F644B"/>
    <w:rsid w:val="007F67AF"/>
    <w:rsid w:val="007F721E"/>
    <w:rsid w:val="007F73C6"/>
    <w:rsid w:val="007F7ED7"/>
    <w:rsid w:val="007F7F18"/>
    <w:rsid w:val="0080021E"/>
    <w:rsid w:val="008007CD"/>
    <w:rsid w:val="00800C57"/>
    <w:rsid w:val="00800F73"/>
    <w:rsid w:val="00801141"/>
    <w:rsid w:val="00801338"/>
    <w:rsid w:val="008013A8"/>
    <w:rsid w:val="008013FE"/>
    <w:rsid w:val="0080147A"/>
    <w:rsid w:val="00801AC8"/>
    <w:rsid w:val="00801B8D"/>
    <w:rsid w:val="00801E41"/>
    <w:rsid w:val="00802262"/>
    <w:rsid w:val="008023EC"/>
    <w:rsid w:val="008026C3"/>
    <w:rsid w:val="00802749"/>
    <w:rsid w:val="00802AE6"/>
    <w:rsid w:val="00802EA9"/>
    <w:rsid w:val="00802F10"/>
    <w:rsid w:val="0080327A"/>
    <w:rsid w:val="0080336B"/>
    <w:rsid w:val="008035F8"/>
    <w:rsid w:val="00803664"/>
    <w:rsid w:val="00803835"/>
    <w:rsid w:val="00803AE6"/>
    <w:rsid w:val="008046BF"/>
    <w:rsid w:val="008046F8"/>
    <w:rsid w:val="0080489C"/>
    <w:rsid w:val="00805033"/>
    <w:rsid w:val="008051F0"/>
    <w:rsid w:val="0080594F"/>
    <w:rsid w:val="00805A7E"/>
    <w:rsid w:val="00806202"/>
    <w:rsid w:val="0080653F"/>
    <w:rsid w:val="008065E6"/>
    <w:rsid w:val="00806699"/>
    <w:rsid w:val="00806B9A"/>
    <w:rsid w:val="00806C28"/>
    <w:rsid w:val="00806D0B"/>
    <w:rsid w:val="00806F41"/>
    <w:rsid w:val="00806FD5"/>
    <w:rsid w:val="00806FD6"/>
    <w:rsid w:val="008071B7"/>
    <w:rsid w:val="008072AC"/>
    <w:rsid w:val="00807461"/>
    <w:rsid w:val="008075C7"/>
    <w:rsid w:val="0080787F"/>
    <w:rsid w:val="008078E4"/>
    <w:rsid w:val="00807D42"/>
    <w:rsid w:val="00810073"/>
    <w:rsid w:val="00810674"/>
    <w:rsid w:val="00810B0D"/>
    <w:rsid w:val="00810C9B"/>
    <w:rsid w:val="00810D25"/>
    <w:rsid w:val="00810D78"/>
    <w:rsid w:val="0081110F"/>
    <w:rsid w:val="00811178"/>
    <w:rsid w:val="008112B0"/>
    <w:rsid w:val="008114D0"/>
    <w:rsid w:val="008116C4"/>
    <w:rsid w:val="00811834"/>
    <w:rsid w:val="00811F4F"/>
    <w:rsid w:val="00811FAD"/>
    <w:rsid w:val="00812036"/>
    <w:rsid w:val="00812131"/>
    <w:rsid w:val="0081239F"/>
    <w:rsid w:val="008123C0"/>
    <w:rsid w:val="0081242A"/>
    <w:rsid w:val="00812544"/>
    <w:rsid w:val="008125FF"/>
    <w:rsid w:val="00812627"/>
    <w:rsid w:val="00812905"/>
    <w:rsid w:val="00812A10"/>
    <w:rsid w:val="00812C3A"/>
    <w:rsid w:val="00812C95"/>
    <w:rsid w:val="00812CC0"/>
    <w:rsid w:val="00813488"/>
    <w:rsid w:val="00813655"/>
    <w:rsid w:val="008140C7"/>
    <w:rsid w:val="0081411A"/>
    <w:rsid w:val="00814369"/>
    <w:rsid w:val="00814383"/>
    <w:rsid w:val="00814788"/>
    <w:rsid w:val="00814A82"/>
    <w:rsid w:val="00814CC8"/>
    <w:rsid w:val="00814F13"/>
    <w:rsid w:val="00815070"/>
    <w:rsid w:val="00815105"/>
    <w:rsid w:val="008151BD"/>
    <w:rsid w:val="00815FD5"/>
    <w:rsid w:val="0081609C"/>
    <w:rsid w:val="0081657F"/>
    <w:rsid w:val="00816665"/>
    <w:rsid w:val="00816AAD"/>
    <w:rsid w:val="00816EE9"/>
    <w:rsid w:val="00816F85"/>
    <w:rsid w:val="008170D1"/>
    <w:rsid w:val="00817357"/>
    <w:rsid w:val="00817420"/>
    <w:rsid w:val="00817679"/>
    <w:rsid w:val="0081779F"/>
    <w:rsid w:val="00817E54"/>
    <w:rsid w:val="00817F98"/>
    <w:rsid w:val="008200D3"/>
    <w:rsid w:val="008200D6"/>
    <w:rsid w:val="008202BA"/>
    <w:rsid w:val="008204BD"/>
    <w:rsid w:val="008206BC"/>
    <w:rsid w:val="00821066"/>
    <w:rsid w:val="008211ED"/>
    <w:rsid w:val="00821505"/>
    <w:rsid w:val="0082160E"/>
    <w:rsid w:val="0082183E"/>
    <w:rsid w:val="00821852"/>
    <w:rsid w:val="00822541"/>
    <w:rsid w:val="00822A5E"/>
    <w:rsid w:val="00822A8C"/>
    <w:rsid w:val="00822C5F"/>
    <w:rsid w:val="00823010"/>
    <w:rsid w:val="0082315A"/>
    <w:rsid w:val="008232F0"/>
    <w:rsid w:val="00823382"/>
    <w:rsid w:val="00823716"/>
    <w:rsid w:val="00823A46"/>
    <w:rsid w:val="00823B4D"/>
    <w:rsid w:val="00823C69"/>
    <w:rsid w:val="00823F67"/>
    <w:rsid w:val="00823FA3"/>
    <w:rsid w:val="0082402C"/>
    <w:rsid w:val="0082435B"/>
    <w:rsid w:val="008243AF"/>
    <w:rsid w:val="00824A4D"/>
    <w:rsid w:val="00824C30"/>
    <w:rsid w:val="008251DB"/>
    <w:rsid w:val="008253FF"/>
    <w:rsid w:val="00825E5C"/>
    <w:rsid w:val="0082626B"/>
    <w:rsid w:val="00826688"/>
    <w:rsid w:val="00826A5C"/>
    <w:rsid w:val="00826FC7"/>
    <w:rsid w:val="00826FFE"/>
    <w:rsid w:val="0082740C"/>
    <w:rsid w:val="00827913"/>
    <w:rsid w:val="00827D30"/>
    <w:rsid w:val="00827E69"/>
    <w:rsid w:val="008306ED"/>
    <w:rsid w:val="0083091F"/>
    <w:rsid w:val="00830930"/>
    <w:rsid w:val="00830A5F"/>
    <w:rsid w:val="00830CB9"/>
    <w:rsid w:val="00830CC5"/>
    <w:rsid w:val="00830DCC"/>
    <w:rsid w:val="00830EAB"/>
    <w:rsid w:val="0083121F"/>
    <w:rsid w:val="0083190B"/>
    <w:rsid w:val="00831BE1"/>
    <w:rsid w:val="00831C23"/>
    <w:rsid w:val="00831FDF"/>
    <w:rsid w:val="0083251E"/>
    <w:rsid w:val="008325C6"/>
    <w:rsid w:val="008325F8"/>
    <w:rsid w:val="0083329C"/>
    <w:rsid w:val="00833B35"/>
    <w:rsid w:val="00833CBE"/>
    <w:rsid w:val="00834212"/>
    <w:rsid w:val="0083468A"/>
    <w:rsid w:val="0083482A"/>
    <w:rsid w:val="008349F2"/>
    <w:rsid w:val="00834FEC"/>
    <w:rsid w:val="008354E8"/>
    <w:rsid w:val="008356FA"/>
    <w:rsid w:val="00835800"/>
    <w:rsid w:val="00835A6F"/>
    <w:rsid w:val="00835C40"/>
    <w:rsid w:val="00835F67"/>
    <w:rsid w:val="00836743"/>
    <w:rsid w:val="008367C1"/>
    <w:rsid w:val="00836B2A"/>
    <w:rsid w:val="00836F06"/>
    <w:rsid w:val="008371FE"/>
    <w:rsid w:val="0083774E"/>
    <w:rsid w:val="00840621"/>
    <w:rsid w:val="00840740"/>
    <w:rsid w:val="00840815"/>
    <w:rsid w:val="00840A3C"/>
    <w:rsid w:val="008410DA"/>
    <w:rsid w:val="00841360"/>
    <w:rsid w:val="00841370"/>
    <w:rsid w:val="00841697"/>
    <w:rsid w:val="008416A8"/>
    <w:rsid w:val="008417AC"/>
    <w:rsid w:val="00841B63"/>
    <w:rsid w:val="00841B7F"/>
    <w:rsid w:val="00841D4E"/>
    <w:rsid w:val="00841D6A"/>
    <w:rsid w:val="00841D75"/>
    <w:rsid w:val="00841DFE"/>
    <w:rsid w:val="0084212D"/>
    <w:rsid w:val="008424AF"/>
    <w:rsid w:val="0084282E"/>
    <w:rsid w:val="00842990"/>
    <w:rsid w:val="00842BCD"/>
    <w:rsid w:val="00842CEF"/>
    <w:rsid w:val="00842DBD"/>
    <w:rsid w:val="00842EA0"/>
    <w:rsid w:val="00842EBE"/>
    <w:rsid w:val="00842FCB"/>
    <w:rsid w:val="00843303"/>
    <w:rsid w:val="008435AB"/>
    <w:rsid w:val="0084372A"/>
    <w:rsid w:val="00843C87"/>
    <w:rsid w:val="00843D91"/>
    <w:rsid w:val="00843EF9"/>
    <w:rsid w:val="008440B2"/>
    <w:rsid w:val="00844211"/>
    <w:rsid w:val="008442C5"/>
    <w:rsid w:val="00844336"/>
    <w:rsid w:val="008448BD"/>
    <w:rsid w:val="008448CE"/>
    <w:rsid w:val="00845022"/>
    <w:rsid w:val="00845268"/>
    <w:rsid w:val="00845914"/>
    <w:rsid w:val="00845A97"/>
    <w:rsid w:val="0084625C"/>
    <w:rsid w:val="00846303"/>
    <w:rsid w:val="008465F2"/>
    <w:rsid w:val="00846B5B"/>
    <w:rsid w:val="00846CCA"/>
    <w:rsid w:val="00846E14"/>
    <w:rsid w:val="00846ED8"/>
    <w:rsid w:val="00846FE3"/>
    <w:rsid w:val="00847319"/>
    <w:rsid w:val="00847690"/>
    <w:rsid w:val="008477C6"/>
    <w:rsid w:val="008477FA"/>
    <w:rsid w:val="008478DB"/>
    <w:rsid w:val="008478E6"/>
    <w:rsid w:val="008478FE"/>
    <w:rsid w:val="00847976"/>
    <w:rsid w:val="00847DB8"/>
    <w:rsid w:val="00847DD1"/>
    <w:rsid w:val="00847FD2"/>
    <w:rsid w:val="008504D1"/>
    <w:rsid w:val="008504D2"/>
    <w:rsid w:val="008511D7"/>
    <w:rsid w:val="008514E1"/>
    <w:rsid w:val="00851603"/>
    <w:rsid w:val="008517F5"/>
    <w:rsid w:val="00851C98"/>
    <w:rsid w:val="00851CD0"/>
    <w:rsid w:val="00851F28"/>
    <w:rsid w:val="00851FDF"/>
    <w:rsid w:val="00852999"/>
    <w:rsid w:val="00852E2D"/>
    <w:rsid w:val="008530D8"/>
    <w:rsid w:val="0085323C"/>
    <w:rsid w:val="00853463"/>
    <w:rsid w:val="00853D00"/>
    <w:rsid w:val="00853D0C"/>
    <w:rsid w:val="00854325"/>
    <w:rsid w:val="0085477F"/>
    <w:rsid w:val="0085496B"/>
    <w:rsid w:val="00854B83"/>
    <w:rsid w:val="0085505B"/>
    <w:rsid w:val="0085529F"/>
    <w:rsid w:val="008552E9"/>
    <w:rsid w:val="0085543F"/>
    <w:rsid w:val="00855900"/>
    <w:rsid w:val="00855B6F"/>
    <w:rsid w:val="00855C87"/>
    <w:rsid w:val="00855D17"/>
    <w:rsid w:val="00855EA0"/>
    <w:rsid w:val="008561B1"/>
    <w:rsid w:val="0085678F"/>
    <w:rsid w:val="008567B8"/>
    <w:rsid w:val="0085688A"/>
    <w:rsid w:val="00856B99"/>
    <w:rsid w:val="00856BCB"/>
    <w:rsid w:val="00856C0B"/>
    <w:rsid w:val="00856EC5"/>
    <w:rsid w:val="00857036"/>
    <w:rsid w:val="0085731E"/>
    <w:rsid w:val="00857447"/>
    <w:rsid w:val="008576DF"/>
    <w:rsid w:val="008576FD"/>
    <w:rsid w:val="008578BC"/>
    <w:rsid w:val="008600F6"/>
    <w:rsid w:val="0086022F"/>
    <w:rsid w:val="00860317"/>
    <w:rsid w:val="00860751"/>
    <w:rsid w:val="00860755"/>
    <w:rsid w:val="00860C9B"/>
    <w:rsid w:val="00861201"/>
    <w:rsid w:val="008613E7"/>
    <w:rsid w:val="00861CA8"/>
    <w:rsid w:val="0086214A"/>
    <w:rsid w:val="00862640"/>
    <w:rsid w:val="00862B64"/>
    <w:rsid w:val="008632EA"/>
    <w:rsid w:val="00863C2F"/>
    <w:rsid w:val="008642F2"/>
    <w:rsid w:val="00864579"/>
    <w:rsid w:val="0086486E"/>
    <w:rsid w:val="00864DC8"/>
    <w:rsid w:val="00864F00"/>
    <w:rsid w:val="008650CA"/>
    <w:rsid w:val="00865112"/>
    <w:rsid w:val="00865152"/>
    <w:rsid w:val="0086517C"/>
    <w:rsid w:val="00865658"/>
    <w:rsid w:val="00865DA9"/>
    <w:rsid w:val="0086622A"/>
    <w:rsid w:val="00866360"/>
    <w:rsid w:val="00866791"/>
    <w:rsid w:val="0086752D"/>
    <w:rsid w:val="0086754D"/>
    <w:rsid w:val="00870188"/>
    <w:rsid w:val="008703FD"/>
    <w:rsid w:val="0087085E"/>
    <w:rsid w:val="00870FF1"/>
    <w:rsid w:val="00871208"/>
    <w:rsid w:val="00871946"/>
    <w:rsid w:val="00871B45"/>
    <w:rsid w:val="00871BA4"/>
    <w:rsid w:val="00872029"/>
    <w:rsid w:val="00872185"/>
    <w:rsid w:val="0087257E"/>
    <w:rsid w:val="008727FB"/>
    <w:rsid w:val="00872895"/>
    <w:rsid w:val="008729F1"/>
    <w:rsid w:val="00872DC2"/>
    <w:rsid w:val="00872EF3"/>
    <w:rsid w:val="00873080"/>
    <w:rsid w:val="0087355B"/>
    <w:rsid w:val="0087365C"/>
    <w:rsid w:val="00873A13"/>
    <w:rsid w:val="00873A84"/>
    <w:rsid w:val="00873B5F"/>
    <w:rsid w:val="00873CB0"/>
    <w:rsid w:val="00873FFF"/>
    <w:rsid w:val="008740A1"/>
    <w:rsid w:val="008742C1"/>
    <w:rsid w:val="00874355"/>
    <w:rsid w:val="00874408"/>
    <w:rsid w:val="00874A6D"/>
    <w:rsid w:val="00874B09"/>
    <w:rsid w:val="00874D12"/>
    <w:rsid w:val="00874EBD"/>
    <w:rsid w:val="00875148"/>
    <w:rsid w:val="00875366"/>
    <w:rsid w:val="00875388"/>
    <w:rsid w:val="008754C7"/>
    <w:rsid w:val="008759CA"/>
    <w:rsid w:val="00875A09"/>
    <w:rsid w:val="00875E0B"/>
    <w:rsid w:val="00876858"/>
    <w:rsid w:val="00876A71"/>
    <w:rsid w:val="00876AAE"/>
    <w:rsid w:val="00877256"/>
    <w:rsid w:val="00877310"/>
    <w:rsid w:val="008773B8"/>
    <w:rsid w:val="00877E39"/>
    <w:rsid w:val="00877F51"/>
    <w:rsid w:val="00877FE1"/>
    <w:rsid w:val="00880224"/>
    <w:rsid w:val="008803A6"/>
    <w:rsid w:val="00880561"/>
    <w:rsid w:val="00880680"/>
    <w:rsid w:val="00880A19"/>
    <w:rsid w:val="008813FC"/>
    <w:rsid w:val="00881ED7"/>
    <w:rsid w:val="0088216A"/>
    <w:rsid w:val="008822DA"/>
    <w:rsid w:val="0088231C"/>
    <w:rsid w:val="008827C5"/>
    <w:rsid w:val="008829F8"/>
    <w:rsid w:val="00882BEC"/>
    <w:rsid w:val="00882FFC"/>
    <w:rsid w:val="008830B0"/>
    <w:rsid w:val="008832C6"/>
    <w:rsid w:val="00883C05"/>
    <w:rsid w:val="00883D89"/>
    <w:rsid w:val="00883EF9"/>
    <w:rsid w:val="00883F40"/>
    <w:rsid w:val="00884013"/>
    <w:rsid w:val="008841B8"/>
    <w:rsid w:val="008845E2"/>
    <w:rsid w:val="008848A5"/>
    <w:rsid w:val="008849C6"/>
    <w:rsid w:val="00884A85"/>
    <w:rsid w:val="00884EAD"/>
    <w:rsid w:val="00884FB1"/>
    <w:rsid w:val="00885023"/>
    <w:rsid w:val="00885100"/>
    <w:rsid w:val="00885711"/>
    <w:rsid w:val="00885B55"/>
    <w:rsid w:val="00885FB9"/>
    <w:rsid w:val="008860A8"/>
    <w:rsid w:val="0088610C"/>
    <w:rsid w:val="008864DA"/>
    <w:rsid w:val="0088661A"/>
    <w:rsid w:val="00886C27"/>
    <w:rsid w:val="00886E46"/>
    <w:rsid w:val="0088704B"/>
    <w:rsid w:val="0088745F"/>
    <w:rsid w:val="00887850"/>
    <w:rsid w:val="00887897"/>
    <w:rsid w:val="00887E54"/>
    <w:rsid w:val="00887FB7"/>
    <w:rsid w:val="00890205"/>
    <w:rsid w:val="008905B4"/>
    <w:rsid w:val="008907DE"/>
    <w:rsid w:val="0089089E"/>
    <w:rsid w:val="00890FB5"/>
    <w:rsid w:val="00891218"/>
    <w:rsid w:val="00891239"/>
    <w:rsid w:val="00891479"/>
    <w:rsid w:val="008914C5"/>
    <w:rsid w:val="008914C6"/>
    <w:rsid w:val="00891AE0"/>
    <w:rsid w:val="00892062"/>
    <w:rsid w:val="008921A7"/>
    <w:rsid w:val="0089235A"/>
    <w:rsid w:val="0089235D"/>
    <w:rsid w:val="00892A89"/>
    <w:rsid w:val="00892E51"/>
    <w:rsid w:val="00893029"/>
    <w:rsid w:val="00893122"/>
    <w:rsid w:val="0089326A"/>
    <w:rsid w:val="008932FE"/>
    <w:rsid w:val="00893308"/>
    <w:rsid w:val="00893358"/>
    <w:rsid w:val="0089348E"/>
    <w:rsid w:val="00893632"/>
    <w:rsid w:val="00893921"/>
    <w:rsid w:val="00893E85"/>
    <w:rsid w:val="0089407E"/>
    <w:rsid w:val="008940B0"/>
    <w:rsid w:val="0089455A"/>
    <w:rsid w:val="00894C27"/>
    <w:rsid w:val="00894CD8"/>
    <w:rsid w:val="0089515B"/>
    <w:rsid w:val="008958D1"/>
    <w:rsid w:val="00895E7E"/>
    <w:rsid w:val="00895F53"/>
    <w:rsid w:val="0089638B"/>
    <w:rsid w:val="008963C5"/>
    <w:rsid w:val="00896491"/>
    <w:rsid w:val="00896687"/>
    <w:rsid w:val="00896A87"/>
    <w:rsid w:val="00896D48"/>
    <w:rsid w:val="00896DF2"/>
    <w:rsid w:val="008971DE"/>
    <w:rsid w:val="0089724B"/>
    <w:rsid w:val="00897327"/>
    <w:rsid w:val="00897355"/>
    <w:rsid w:val="008977FB"/>
    <w:rsid w:val="00897AC1"/>
    <w:rsid w:val="00897BA5"/>
    <w:rsid w:val="008A0601"/>
    <w:rsid w:val="008A0688"/>
    <w:rsid w:val="008A09BD"/>
    <w:rsid w:val="008A0A26"/>
    <w:rsid w:val="008A1034"/>
    <w:rsid w:val="008A1A1B"/>
    <w:rsid w:val="008A1A24"/>
    <w:rsid w:val="008A1A41"/>
    <w:rsid w:val="008A1A6A"/>
    <w:rsid w:val="008A20BE"/>
    <w:rsid w:val="008A22B2"/>
    <w:rsid w:val="008A2417"/>
    <w:rsid w:val="008A2423"/>
    <w:rsid w:val="008A2425"/>
    <w:rsid w:val="008A256D"/>
    <w:rsid w:val="008A2B5B"/>
    <w:rsid w:val="008A3174"/>
    <w:rsid w:val="008A324B"/>
    <w:rsid w:val="008A35E8"/>
    <w:rsid w:val="008A3DC8"/>
    <w:rsid w:val="008A3F40"/>
    <w:rsid w:val="008A3FA5"/>
    <w:rsid w:val="008A4428"/>
    <w:rsid w:val="008A4507"/>
    <w:rsid w:val="008A4679"/>
    <w:rsid w:val="008A46E8"/>
    <w:rsid w:val="008A4AE8"/>
    <w:rsid w:val="008A4B21"/>
    <w:rsid w:val="008A4C94"/>
    <w:rsid w:val="008A4CA1"/>
    <w:rsid w:val="008A4F2A"/>
    <w:rsid w:val="008A5023"/>
    <w:rsid w:val="008A5058"/>
    <w:rsid w:val="008A52E9"/>
    <w:rsid w:val="008A533C"/>
    <w:rsid w:val="008A557D"/>
    <w:rsid w:val="008A57F8"/>
    <w:rsid w:val="008A58F6"/>
    <w:rsid w:val="008A594E"/>
    <w:rsid w:val="008A5F0B"/>
    <w:rsid w:val="008A6325"/>
    <w:rsid w:val="008A697C"/>
    <w:rsid w:val="008A6B15"/>
    <w:rsid w:val="008A6B2D"/>
    <w:rsid w:val="008A6E34"/>
    <w:rsid w:val="008A6F6C"/>
    <w:rsid w:val="008A7126"/>
    <w:rsid w:val="008A731D"/>
    <w:rsid w:val="008A750A"/>
    <w:rsid w:val="008A7BF5"/>
    <w:rsid w:val="008A7D74"/>
    <w:rsid w:val="008B0FA7"/>
    <w:rsid w:val="008B12E8"/>
    <w:rsid w:val="008B139F"/>
    <w:rsid w:val="008B18A0"/>
    <w:rsid w:val="008B19A2"/>
    <w:rsid w:val="008B1A49"/>
    <w:rsid w:val="008B1C9B"/>
    <w:rsid w:val="008B1D0F"/>
    <w:rsid w:val="008B1D1B"/>
    <w:rsid w:val="008B1D6E"/>
    <w:rsid w:val="008B2019"/>
    <w:rsid w:val="008B21FE"/>
    <w:rsid w:val="008B2900"/>
    <w:rsid w:val="008B2AC2"/>
    <w:rsid w:val="008B3128"/>
    <w:rsid w:val="008B31E8"/>
    <w:rsid w:val="008B31FF"/>
    <w:rsid w:val="008B35F3"/>
    <w:rsid w:val="008B3DD1"/>
    <w:rsid w:val="008B3E48"/>
    <w:rsid w:val="008B410A"/>
    <w:rsid w:val="008B4415"/>
    <w:rsid w:val="008B4724"/>
    <w:rsid w:val="008B4E79"/>
    <w:rsid w:val="008B57B0"/>
    <w:rsid w:val="008B5AD5"/>
    <w:rsid w:val="008B660E"/>
    <w:rsid w:val="008B6647"/>
    <w:rsid w:val="008B6A20"/>
    <w:rsid w:val="008B717A"/>
    <w:rsid w:val="008B719D"/>
    <w:rsid w:val="008B724C"/>
    <w:rsid w:val="008B74B3"/>
    <w:rsid w:val="008B74CB"/>
    <w:rsid w:val="008B765C"/>
    <w:rsid w:val="008B766B"/>
    <w:rsid w:val="008B772B"/>
    <w:rsid w:val="008B7CF3"/>
    <w:rsid w:val="008B7D04"/>
    <w:rsid w:val="008B7D44"/>
    <w:rsid w:val="008B7E6E"/>
    <w:rsid w:val="008B7FF7"/>
    <w:rsid w:val="008C023D"/>
    <w:rsid w:val="008C0251"/>
    <w:rsid w:val="008C0545"/>
    <w:rsid w:val="008C08E2"/>
    <w:rsid w:val="008C0CAB"/>
    <w:rsid w:val="008C0F4C"/>
    <w:rsid w:val="008C127F"/>
    <w:rsid w:val="008C147B"/>
    <w:rsid w:val="008C14D2"/>
    <w:rsid w:val="008C1CF1"/>
    <w:rsid w:val="008C21E9"/>
    <w:rsid w:val="008C24C5"/>
    <w:rsid w:val="008C2846"/>
    <w:rsid w:val="008C28F3"/>
    <w:rsid w:val="008C2C7C"/>
    <w:rsid w:val="008C31D3"/>
    <w:rsid w:val="008C3275"/>
    <w:rsid w:val="008C3FCF"/>
    <w:rsid w:val="008C47C2"/>
    <w:rsid w:val="008C488B"/>
    <w:rsid w:val="008C498C"/>
    <w:rsid w:val="008C4B03"/>
    <w:rsid w:val="008C50AB"/>
    <w:rsid w:val="008C5103"/>
    <w:rsid w:val="008C5992"/>
    <w:rsid w:val="008C5B47"/>
    <w:rsid w:val="008C5C4D"/>
    <w:rsid w:val="008C5E8C"/>
    <w:rsid w:val="008C5EA1"/>
    <w:rsid w:val="008C5FF0"/>
    <w:rsid w:val="008C63D6"/>
    <w:rsid w:val="008C65BF"/>
    <w:rsid w:val="008C68C6"/>
    <w:rsid w:val="008C6C3B"/>
    <w:rsid w:val="008C6FA0"/>
    <w:rsid w:val="008C7000"/>
    <w:rsid w:val="008C7087"/>
    <w:rsid w:val="008C73FD"/>
    <w:rsid w:val="008C75FB"/>
    <w:rsid w:val="008C76C8"/>
    <w:rsid w:val="008C7C33"/>
    <w:rsid w:val="008C7F6C"/>
    <w:rsid w:val="008C7F7F"/>
    <w:rsid w:val="008D07B0"/>
    <w:rsid w:val="008D0932"/>
    <w:rsid w:val="008D09AE"/>
    <w:rsid w:val="008D0DF7"/>
    <w:rsid w:val="008D0F8A"/>
    <w:rsid w:val="008D1150"/>
    <w:rsid w:val="008D11D8"/>
    <w:rsid w:val="008D11E5"/>
    <w:rsid w:val="008D137B"/>
    <w:rsid w:val="008D13F7"/>
    <w:rsid w:val="008D17C2"/>
    <w:rsid w:val="008D1B3F"/>
    <w:rsid w:val="008D1C27"/>
    <w:rsid w:val="008D1D6A"/>
    <w:rsid w:val="008D1F1B"/>
    <w:rsid w:val="008D21E4"/>
    <w:rsid w:val="008D22B9"/>
    <w:rsid w:val="008D236B"/>
    <w:rsid w:val="008D2386"/>
    <w:rsid w:val="008D3A7D"/>
    <w:rsid w:val="008D405E"/>
    <w:rsid w:val="008D4715"/>
    <w:rsid w:val="008D4B6E"/>
    <w:rsid w:val="008D4FFB"/>
    <w:rsid w:val="008D5082"/>
    <w:rsid w:val="008D56F3"/>
    <w:rsid w:val="008D5D8E"/>
    <w:rsid w:val="008D5DB7"/>
    <w:rsid w:val="008D6F55"/>
    <w:rsid w:val="008D7125"/>
    <w:rsid w:val="008D7307"/>
    <w:rsid w:val="008D786D"/>
    <w:rsid w:val="008D7BCE"/>
    <w:rsid w:val="008E00D7"/>
    <w:rsid w:val="008E01B6"/>
    <w:rsid w:val="008E0362"/>
    <w:rsid w:val="008E0409"/>
    <w:rsid w:val="008E04DF"/>
    <w:rsid w:val="008E05CC"/>
    <w:rsid w:val="008E076F"/>
    <w:rsid w:val="008E0C4E"/>
    <w:rsid w:val="008E0EA1"/>
    <w:rsid w:val="008E1372"/>
    <w:rsid w:val="008E14E1"/>
    <w:rsid w:val="008E157D"/>
    <w:rsid w:val="008E15FE"/>
    <w:rsid w:val="008E1624"/>
    <w:rsid w:val="008E1758"/>
    <w:rsid w:val="008E175D"/>
    <w:rsid w:val="008E1911"/>
    <w:rsid w:val="008E1E90"/>
    <w:rsid w:val="008E207C"/>
    <w:rsid w:val="008E20A5"/>
    <w:rsid w:val="008E2277"/>
    <w:rsid w:val="008E29EB"/>
    <w:rsid w:val="008E2B14"/>
    <w:rsid w:val="008E30A1"/>
    <w:rsid w:val="008E3179"/>
    <w:rsid w:val="008E3322"/>
    <w:rsid w:val="008E3326"/>
    <w:rsid w:val="008E368E"/>
    <w:rsid w:val="008E3790"/>
    <w:rsid w:val="008E3A64"/>
    <w:rsid w:val="008E3E51"/>
    <w:rsid w:val="008E3F28"/>
    <w:rsid w:val="008E3F73"/>
    <w:rsid w:val="008E40FC"/>
    <w:rsid w:val="008E4279"/>
    <w:rsid w:val="008E4421"/>
    <w:rsid w:val="008E4C16"/>
    <w:rsid w:val="008E4C85"/>
    <w:rsid w:val="008E4DB1"/>
    <w:rsid w:val="008E4E02"/>
    <w:rsid w:val="008E514F"/>
    <w:rsid w:val="008E54C7"/>
    <w:rsid w:val="008E59AA"/>
    <w:rsid w:val="008E5B05"/>
    <w:rsid w:val="008E5FD7"/>
    <w:rsid w:val="008E639E"/>
    <w:rsid w:val="008E64E2"/>
    <w:rsid w:val="008E6F13"/>
    <w:rsid w:val="008E6FCC"/>
    <w:rsid w:val="008E72DB"/>
    <w:rsid w:val="008E74AB"/>
    <w:rsid w:val="008E7564"/>
    <w:rsid w:val="008E7796"/>
    <w:rsid w:val="008E7936"/>
    <w:rsid w:val="008E7C79"/>
    <w:rsid w:val="008E7D1F"/>
    <w:rsid w:val="008E7D28"/>
    <w:rsid w:val="008F0130"/>
    <w:rsid w:val="008F01C7"/>
    <w:rsid w:val="008F0271"/>
    <w:rsid w:val="008F0464"/>
    <w:rsid w:val="008F06B4"/>
    <w:rsid w:val="008F06F2"/>
    <w:rsid w:val="008F0718"/>
    <w:rsid w:val="008F0A9A"/>
    <w:rsid w:val="008F126F"/>
    <w:rsid w:val="008F14C4"/>
    <w:rsid w:val="008F1633"/>
    <w:rsid w:val="008F16F3"/>
    <w:rsid w:val="008F16F6"/>
    <w:rsid w:val="008F17C4"/>
    <w:rsid w:val="008F1817"/>
    <w:rsid w:val="008F20E6"/>
    <w:rsid w:val="008F2559"/>
    <w:rsid w:val="008F2831"/>
    <w:rsid w:val="008F28BF"/>
    <w:rsid w:val="008F2E0B"/>
    <w:rsid w:val="008F3043"/>
    <w:rsid w:val="008F309F"/>
    <w:rsid w:val="008F3631"/>
    <w:rsid w:val="008F3F4A"/>
    <w:rsid w:val="008F43EE"/>
    <w:rsid w:val="008F4D48"/>
    <w:rsid w:val="008F4F07"/>
    <w:rsid w:val="008F531D"/>
    <w:rsid w:val="008F5AEA"/>
    <w:rsid w:val="008F5F69"/>
    <w:rsid w:val="008F6283"/>
    <w:rsid w:val="008F62B8"/>
    <w:rsid w:val="008F650F"/>
    <w:rsid w:val="008F69D0"/>
    <w:rsid w:val="008F6D6F"/>
    <w:rsid w:val="008F70B9"/>
    <w:rsid w:val="008F70C3"/>
    <w:rsid w:val="008F71E6"/>
    <w:rsid w:val="008F7386"/>
    <w:rsid w:val="008F74BC"/>
    <w:rsid w:val="008F790E"/>
    <w:rsid w:val="008F7AC4"/>
    <w:rsid w:val="008F7E81"/>
    <w:rsid w:val="008F7F12"/>
    <w:rsid w:val="009000AF"/>
    <w:rsid w:val="009001FE"/>
    <w:rsid w:val="00900406"/>
    <w:rsid w:val="009004A8"/>
    <w:rsid w:val="0090064F"/>
    <w:rsid w:val="00900968"/>
    <w:rsid w:val="00900E35"/>
    <w:rsid w:val="00900EAD"/>
    <w:rsid w:val="00901B5C"/>
    <w:rsid w:val="00901BD9"/>
    <w:rsid w:val="00902151"/>
    <w:rsid w:val="0090219A"/>
    <w:rsid w:val="00902286"/>
    <w:rsid w:val="009028C5"/>
    <w:rsid w:val="00902BF2"/>
    <w:rsid w:val="009035D1"/>
    <w:rsid w:val="0090366F"/>
    <w:rsid w:val="0090397B"/>
    <w:rsid w:val="00903D65"/>
    <w:rsid w:val="009040E2"/>
    <w:rsid w:val="00904480"/>
    <w:rsid w:val="009044AB"/>
    <w:rsid w:val="009044E7"/>
    <w:rsid w:val="009047D5"/>
    <w:rsid w:val="00904C70"/>
    <w:rsid w:val="00904C94"/>
    <w:rsid w:val="00904CDB"/>
    <w:rsid w:val="0090550C"/>
    <w:rsid w:val="0090556A"/>
    <w:rsid w:val="0090563A"/>
    <w:rsid w:val="0090571C"/>
    <w:rsid w:val="00905939"/>
    <w:rsid w:val="00905C33"/>
    <w:rsid w:val="00905E6C"/>
    <w:rsid w:val="00905F75"/>
    <w:rsid w:val="00905FAC"/>
    <w:rsid w:val="00906137"/>
    <w:rsid w:val="00906434"/>
    <w:rsid w:val="009069CF"/>
    <w:rsid w:val="00906D48"/>
    <w:rsid w:val="00906DE9"/>
    <w:rsid w:val="0090725B"/>
    <w:rsid w:val="009074E2"/>
    <w:rsid w:val="00907915"/>
    <w:rsid w:val="00907A20"/>
    <w:rsid w:val="00910356"/>
    <w:rsid w:val="00910403"/>
    <w:rsid w:val="009105E6"/>
    <w:rsid w:val="00910A12"/>
    <w:rsid w:val="00910D2A"/>
    <w:rsid w:val="00910E1E"/>
    <w:rsid w:val="00910E71"/>
    <w:rsid w:val="00911071"/>
    <w:rsid w:val="009111AA"/>
    <w:rsid w:val="009115A3"/>
    <w:rsid w:val="00911796"/>
    <w:rsid w:val="00911900"/>
    <w:rsid w:val="00911A34"/>
    <w:rsid w:val="0091226F"/>
    <w:rsid w:val="00912575"/>
    <w:rsid w:val="009127B5"/>
    <w:rsid w:val="009128E1"/>
    <w:rsid w:val="00912A88"/>
    <w:rsid w:val="009134B1"/>
    <w:rsid w:val="00913A0B"/>
    <w:rsid w:val="00913B22"/>
    <w:rsid w:val="00914BB2"/>
    <w:rsid w:val="009152B1"/>
    <w:rsid w:val="0091567B"/>
    <w:rsid w:val="009159DF"/>
    <w:rsid w:val="00915CF5"/>
    <w:rsid w:val="00915D73"/>
    <w:rsid w:val="00916181"/>
    <w:rsid w:val="00916276"/>
    <w:rsid w:val="0091673E"/>
    <w:rsid w:val="00916A98"/>
    <w:rsid w:val="00917061"/>
    <w:rsid w:val="0091715F"/>
    <w:rsid w:val="009172BE"/>
    <w:rsid w:val="009176DD"/>
    <w:rsid w:val="009176FB"/>
    <w:rsid w:val="00917A50"/>
    <w:rsid w:val="00920391"/>
    <w:rsid w:val="0092058D"/>
    <w:rsid w:val="009209FA"/>
    <w:rsid w:val="00920A2E"/>
    <w:rsid w:val="00920AD2"/>
    <w:rsid w:val="00920B74"/>
    <w:rsid w:val="00920FCD"/>
    <w:rsid w:val="009217A4"/>
    <w:rsid w:val="00921A4E"/>
    <w:rsid w:val="00921CD1"/>
    <w:rsid w:val="00921D17"/>
    <w:rsid w:val="00921D98"/>
    <w:rsid w:val="00921DEA"/>
    <w:rsid w:val="0092207B"/>
    <w:rsid w:val="00922500"/>
    <w:rsid w:val="0092268A"/>
    <w:rsid w:val="0092270F"/>
    <w:rsid w:val="00922D62"/>
    <w:rsid w:val="00922FA9"/>
    <w:rsid w:val="00923010"/>
    <w:rsid w:val="0092330E"/>
    <w:rsid w:val="00923F78"/>
    <w:rsid w:val="009240B3"/>
    <w:rsid w:val="00924347"/>
    <w:rsid w:val="00924466"/>
    <w:rsid w:val="0092455E"/>
    <w:rsid w:val="0092459A"/>
    <w:rsid w:val="0092467B"/>
    <w:rsid w:val="00924E10"/>
    <w:rsid w:val="00925612"/>
    <w:rsid w:val="009256F3"/>
    <w:rsid w:val="00925795"/>
    <w:rsid w:val="009258CC"/>
    <w:rsid w:val="00925AE1"/>
    <w:rsid w:val="00925C48"/>
    <w:rsid w:val="00926431"/>
    <w:rsid w:val="00926455"/>
    <w:rsid w:val="009266EC"/>
    <w:rsid w:val="00926A2B"/>
    <w:rsid w:val="00926E8E"/>
    <w:rsid w:val="0092722C"/>
    <w:rsid w:val="009272DE"/>
    <w:rsid w:val="00927977"/>
    <w:rsid w:val="00927A5C"/>
    <w:rsid w:val="00927BAA"/>
    <w:rsid w:val="00930824"/>
    <w:rsid w:val="00930FB9"/>
    <w:rsid w:val="0093128B"/>
    <w:rsid w:val="009313FA"/>
    <w:rsid w:val="009318B1"/>
    <w:rsid w:val="00931F25"/>
    <w:rsid w:val="0093204A"/>
    <w:rsid w:val="009323DB"/>
    <w:rsid w:val="00932ACB"/>
    <w:rsid w:val="00932D0E"/>
    <w:rsid w:val="0093355E"/>
    <w:rsid w:val="0093393A"/>
    <w:rsid w:val="00933C24"/>
    <w:rsid w:val="00933C81"/>
    <w:rsid w:val="00933E90"/>
    <w:rsid w:val="009343AF"/>
    <w:rsid w:val="009343C3"/>
    <w:rsid w:val="00934700"/>
    <w:rsid w:val="009355B6"/>
    <w:rsid w:val="009356DB"/>
    <w:rsid w:val="009357FB"/>
    <w:rsid w:val="00935C52"/>
    <w:rsid w:val="009363ED"/>
    <w:rsid w:val="00936A63"/>
    <w:rsid w:val="00936F5C"/>
    <w:rsid w:val="009370E6"/>
    <w:rsid w:val="0093719F"/>
    <w:rsid w:val="00940160"/>
    <w:rsid w:val="009402C2"/>
    <w:rsid w:val="00940338"/>
    <w:rsid w:val="00940339"/>
    <w:rsid w:val="009404DA"/>
    <w:rsid w:val="00940631"/>
    <w:rsid w:val="00940637"/>
    <w:rsid w:val="00940998"/>
    <w:rsid w:val="00941042"/>
    <w:rsid w:val="00941BF8"/>
    <w:rsid w:val="00941E86"/>
    <w:rsid w:val="00941E99"/>
    <w:rsid w:val="009422F4"/>
    <w:rsid w:val="0094265E"/>
    <w:rsid w:val="00942AA0"/>
    <w:rsid w:val="00942C6F"/>
    <w:rsid w:val="009431C2"/>
    <w:rsid w:val="009434D6"/>
    <w:rsid w:val="00943500"/>
    <w:rsid w:val="00943561"/>
    <w:rsid w:val="009437E8"/>
    <w:rsid w:val="00943A68"/>
    <w:rsid w:val="00943E60"/>
    <w:rsid w:val="00943EB7"/>
    <w:rsid w:val="00943F5F"/>
    <w:rsid w:val="00944345"/>
    <w:rsid w:val="00944843"/>
    <w:rsid w:val="0094491D"/>
    <w:rsid w:val="00944B92"/>
    <w:rsid w:val="00944BA2"/>
    <w:rsid w:val="00944DE4"/>
    <w:rsid w:val="00944DEB"/>
    <w:rsid w:val="009450DF"/>
    <w:rsid w:val="00945202"/>
    <w:rsid w:val="009453F2"/>
    <w:rsid w:val="00945440"/>
    <w:rsid w:val="009454C1"/>
    <w:rsid w:val="009454CB"/>
    <w:rsid w:val="0094558B"/>
    <w:rsid w:val="009455DD"/>
    <w:rsid w:val="00945974"/>
    <w:rsid w:val="00945B9A"/>
    <w:rsid w:val="00945F73"/>
    <w:rsid w:val="0094604C"/>
    <w:rsid w:val="00946418"/>
    <w:rsid w:val="00946524"/>
    <w:rsid w:val="0094690D"/>
    <w:rsid w:val="00946D16"/>
    <w:rsid w:val="0094739B"/>
    <w:rsid w:val="009473BF"/>
    <w:rsid w:val="00947AD9"/>
    <w:rsid w:val="00947BE2"/>
    <w:rsid w:val="0095043B"/>
    <w:rsid w:val="00950469"/>
    <w:rsid w:val="00950517"/>
    <w:rsid w:val="00950C42"/>
    <w:rsid w:val="00950E02"/>
    <w:rsid w:val="0095102E"/>
    <w:rsid w:val="009510D6"/>
    <w:rsid w:val="009511EB"/>
    <w:rsid w:val="00952007"/>
    <w:rsid w:val="00952110"/>
    <w:rsid w:val="009522C8"/>
    <w:rsid w:val="0095239F"/>
    <w:rsid w:val="009523D0"/>
    <w:rsid w:val="00952436"/>
    <w:rsid w:val="009528E6"/>
    <w:rsid w:val="00952B26"/>
    <w:rsid w:val="00952ECD"/>
    <w:rsid w:val="00952FA1"/>
    <w:rsid w:val="0095333F"/>
    <w:rsid w:val="009533CF"/>
    <w:rsid w:val="009534D2"/>
    <w:rsid w:val="00953681"/>
    <w:rsid w:val="009537AC"/>
    <w:rsid w:val="00953C70"/>
    <w:rsid w:val="00953EF1"/>
    <w:rsid w:val="00953FA2"/>
    <w:rsid w:val="00954096"/>
    <w:rsid w:val="009540C2"/>
    <w:rsid w:val="00954256"/>
    <w:rsid w:val="00954366"/>
    <w:rsid w:val="009543A7"/>
    <w:rsid w:val="009543C2"/>
    <w:rsid w:val="00954BB0"/>
    <w:rsid w:val="00954C4E"/>
    <w:rsid w:val="00954C7E"/>
    <w:rsid w:val="00954E56"/>
    <w:rsid w:val="00954F7E"/>
    <w:rsid w:val="00954FAC"/>
    <w:rsid w:val="009556C2"/>
    <w:rsid w:val="00955794"/>
    <w:rsid w:val="00955B32"/>
    <w:rsid w:val="00955D13"/>
    <w:rsid w:val="00955DF5"/>
    <w:rsid w:val="00956033"/>
    <w:rsid w:val="0095607B"/>
    <w:rsid w:val="009573E9"/>
    <w:rsid w:val="009574C9"/>
    <w:rsid w:val="00957821"/>
    <w:rsid w:val="00957B2E"/>
    <w:rsid w:val="00957DC1"/>
    <w:rsid w:val="00957EC9"/>
    <w:rsid w:val="00957F5B"/>
    <w:rsid w:val="009608AB"/>
    <w:rsid w:val="00960BCD"/>
    <w:rsid w:val="00961D79"/>
    <w:rsid w:val="00961EEE"/>
    <w:rsid w:val="00961FC0"/>
    <w:rsid w:val="0096243E"/>
    <w:rsid w:val="00962696"/>
    <w:rsid w:val="00962737"/>
    <w:rsid w:val="00962990"/>
    <w:rsid w:val="00962DB8"/>
    <w:rsid w:val="00963158"/>
    <w:rsid w:val="00963592"/>
    <w:rsid w:val="009637B9"/>
    <w:rsid w:val="009637C1"/>
    <w:rsid w:val="00963A71"/>
    <w:rsid w:val="00963C7B"/>
    <w:rsid w:val="00963F5A"/>
    <w:rsid w:val="00964620"/>
    <w:rsid w:val="009649BC"/>
    <w:rsid w:val="00964F06"/>
    <w:rsid w:val="00965264"/>
    <w:rsid w:val="00965382"/>
    <w:rsid w:val="00965404"/>
    <w:rsid w:val="00965967"/>
    <w:rsid w:val="009659EF"/>
    <w:rsid w:val="00965D64"/>
    <w:rsid w:val="00966161"/>
    <w:rsid w:val="00966E4D"/>
    <w:rsid w:val="00966E93"/>
    <w:rsid w:val="009670E2"/>
    <w:rsid w:val="009671FD"/>
    <w:rsid w:val="00967204"/>
    <w:rsid w:val="0096723C"/>
    <w:rsid w:val="00967634"/>
    <w:rsid w:val="009676AA"/>
    <w:rsid w:val="00967741"/>
    <w:rsid w:val="00970076"/>
    <w:rsid w:val="00970202"/>
    <w:rsid w:val="009706D1"/>
    <w:rsid w:val="00970ACA"/>
    <w:rsid w:val="009714D5"/>
    <w:rsid w:val="0097180A"/>
    <w:rsid w:val="00971DCF"/>
    <w:rsid w:val="00972063"/>
    <w:rsid w:val="00972077"/>
    <w:rsid w:val="00972219"/>
    <w:rsid w:val="00972AD0"/>
    <w:rsid w:val="00972B5C"/>
    <w:rsid w:val="00972FD9"/>
    <w:rsid w:val="0097304B"/>
    <w:rsid w:val="009735CF"/>
    <w:rsid w:val="00973D2F"/>
    <w:rsid w:val="009741C0"/>
    <w:rsid w:val="0097466B"/>
    <w:rsid w:val="009748EC"/>
    <w:rsid w:val="0097497B"/>
    <w:rsid w:val="009758BD"/>
    <w:rsid w:val="00975F9A"/>
    <w:rsid w:val="009762A6"/>
    <w:rsid w:val="009764F7"/>
    <w:rsid w:val="009768B9"/>
    <w:rsid w:val="009768FA"/>
    <w:rsid w:val="00976AAD"/>
    <w:rsid w:val="00977251"/>
    <w:rsid w:val="00977414"/>
    <w:rsid w:val="00977802"/>
    <w:rsid w:val="00977A3B"/>
    <w:rsid w:val="00977D6A"/>
    <w:rsid w:val="00977D85"/>
    <w:rsid w:val="00977E22"/>
    <w:rsid w:val="00977F54"/>
    <w:rsid w:val="0098011A"/>
    <w:rsid w:val="00980281"/>
    <w:rsid w:val="009803D5"/>
    <w:rsid w:val="00980469"/>
    <w:rsid w:val="009805B6"/>
    <w:rsid w:val="009807BE"/>
    <w:rsid w:val="00980E46"/>
    <w:rsid w:val="00980F6D"/>
    <w:rsid w:val="009813BA"/>
    <w:rsid w:val="009814E4"/>
    <w:rsid w:val="00981AD7"/>
    <w:rsid w:val="00981DFF"/>
    <w:rsid w:val="0098209D"/>
    <w:rsid w:val="009820FB"/>
    <w:rsid w:val="00982144"/>
    <w:rsid w:val="0098271A"/>
    <w:rsid w:val="009829A6"/>
    <w:rsid w:val="00983472"/>
    <w:rsid w:val="009834C5"/>
    <w:rsid w:val="00983508"/>
    <w:rsid w:val="00983972"/>
    <w:rsid w:val="009839E0"/>
    <w:rsid w:val="00983CA1"/>
    <w:rsid w:val="0098432D"/>
    <w:rsid w:val="00984602"/>
    <w:rsid w:val="009849BE"/>
    <w:rsid w:val="00984A5C"/>
    <w:rsid w:val="009850C6"/>
    <w:rsid w:val="009852DF"/>
    <w:rsid w:val="00985427"/>
    <w:rsid w:val="009854B3"/>
    <w:rsid w:val="009854F3"/>
    <w:rsid w:val="00985825"/>
    <w:rsid w:val="00985B91"/>
    <w:rsid w:val="00985E6C"/>
    <w:rsid w:val="00986046"/>
    <w:rsid w:val="009860B7"/>
    <w:rsid w:val="0098674E"/>
    <w:rsid w:val="009874BF"/>
    <w:rsid w:val="00987537"/>
    <w:rsid w:val="00987884"/>
    <w:rsid w:val="00987DF1"/>
    <w:rsid w:val="00987F8C"/>
    <w:rsid w:val="009900B9"/>
    <w:rsid w:val="009900E8"/>
    <w:rsid w:val="0099014B"/>
    <w:rsid w:val="009902E7"/>
    <w:rsid w:val="00990552"/>
    <w:rsid w:val="00990749"/>
    <w:rsid w:val="00990AB5"/>
    <w:rsid w:val="00990AEC"/>
    <w:rsid w:val="009914C0"/>
    <w:rsid w:val="009918B0"/>
    <w:rsid w:val="009919BA"/>
    <w:rsid w:val="00991CFA"/>
    <w:rsid w:val="00991EBD"/>
    <w:rsid w:val="00991F02"/>
    <w:rsid w:val="00992893"/>
    <w:rsid w:val="00992D07"/>
    <w:rsid w:val="009930A5"/>
    <w:rsid w:val="00993470"/>
    <w:rsid w:val="00993631"/>
    <w:rsid w:val="00993732"/>
    <w:rsid w:val="00993763"/>
    <w:rsid w:val="00993A2D"/>
    <w:rsid w:val="00993A63"/>
    <w:rsid w:val="00993DCD"/>
    <w:rsid w:val="009941C1"/>
    <w:rsid w:val="00994DAB"/>
    <w:rsid w:val="0099520D"/>
    <w:rsid w:val="0099535D"/>
    <w:rsid w:val="0099563A"/>
    <w:rsid w:val="009956E8"/>
    <w:rsid w:val="009958A2"/>
    <w:rsid w:val="00995AAB"/>
    <w:rsid w:val="00995B13"/>
    <w:rsid w:val="00996194"/>
    <w:rsid w:val="009968C1"/>
    <w:rsid w:val="0099692A"/>
    <w:rsid w:val="009971DF"/>
    <w:rsid w:val="00997C77"/>
    <w:rsid w:val="00997C86"/>
    <w:rsid w:val="00997ED3"/>
    <w:rsid w:val="009A0032"/>
    <w:rsid w:val="009A009A"/>
    <w:rsid w:val="009A01CB"/>
    <w:rsid w:val="009A04AB"/>
    <w:rsid w:val="009A067E"/>
    <w:rsid w:val="009A06CF"/>
    <w:rsid w:val="009A06EE"/>
    <w:rsid w:val="009A0E2C"/>
    <w:rsid w:val="009A1441"/>
    <w:rsid w:val="009A14C9"/>
    <w:rsid w:val="009A16B0"/>
    <w:rsid w:val="009A178A"/>
    <w:rsid w:val="009A1969"/>
    <w:rsid w:val="009A1D83"/>
    <w:rsid w:val="009A26B9"/>
    <w:rsid w:val="009A27EF"/>
    <w:rsid w:val="009A2F27"/>
    <w:rsid w:val="009A329F"/>
    <w:rsid w:val="009A3397"/>
    <w:rsid w:val="009A34D6"/>
    <w:rsid w:val="009A35D2"/>
    <w:rsid w:val="009A3C62"/>
    <w:rsid w:val="009A40DD"/>
    <w:rsid w:val="009A4199"/>
    <w:rsid w:val="009A4CA4"/>
    <w:rsid w:val="009A4F7B"/>
    <w:rsid w:val="009A4F9D"/>
    <w:rsid w:val="009A5020"/>
    <w:rsid w:val="009A5029"/>
    <w:rsid w:val="009A51B2"/>
    <w:rsid w:val="009A5439"/>
    <w:rsid w:val="009A54BC"/>
    <w:rsid w:val="009A563C"/>
    <w:rsid w:val="009A588F"/>
    <w:rsid w:val="009A5C4E"/>
    <w:rsid w:val="009A5DE3"/>
    <w:rsid w:val="009A5F1F"/>
    <w:rsid w:val="009A6072"/>
    <w:rsid w:val="009A6CA5"/>
    <w:rsid w:val="009A72AB"/>
    <w:rsid w:val="009B01F6"/>
    <w:rsid w:val="009B0262"/>
    <w:rsid w:val="009B0282"/>
    <w:rsid w:val="009B02A7"/>
    <w:rsid w:val="009B0984"/>
    <w:rsid w:val="009B0C9D"/>
    <w:rsid w:val="009B0ED5"/>
    <w:rsid w:val="009B0FA1"/>
    <w:rsid w:val="009B143C"/>
    <w:rsid w:val="009B14D4"/>
    <w:rsid w:val="009B19DC"/>
    <w:rsid w:val="009B1AAF"/>
    <w:rsid w:val="009B1AE3"/>
    <w:rsid w:val="009B1FBB"/>
    <w:rsid w:val="009B22F7"/>
    <w:rsid w:val="009B24D9"/>
    <w:rsid w:val="009B27E4"/>
    <w:rsid w:val="009B2BC4"/>
    <w:rsid w:val="009B2C6D"/>
    <w:rsid w:val="009B33A5"/>
    <w:rsid w:val="009B3487"/>
    <w:rsid w:val="009B34E3"/>
    <w:rsid w:val="009B3B71"/>
    <w:rsid w:val="009B3C25"/>
    <w:rsid w:val="009B4192"/>
    <w:rsid w:val="009B43F3"/>
    <w:rsid w:val="009B447E"/>
    <w:rsid w:val="009B451B"/>
    <w:rsid w:val="009B4869"/>
    <w:rsid w:val="009B4ABD"/>
    <w:rsid w:val="009B529A"/>
    <w:rsid w:val="009B5310"/>
    <w:rsid w:val="009B5742"/>
    <w:rsid w:val="009B5984"/>
    <w:rsid w:val="009B5A2A"/>
    <w:rsid w:val="009B5D1C"/>
    <w:rsid w:val="009B5D5C"/>
    <w:rsid w:val="009B60D0"/>
    <w:rsid w:val="009B6631"/>
    <w:rsid w:val="009B6766"/>
    <w:rsid w:val="009B6C2E"/>
    <w:rsid w:val="009B6CBE"/>
    <w:rsid w:val="009B741B"/>
    <w:rsid w:val="009B799D"/>
    <w:rsid w:val="009B7B03"/>
    <w:rsid w:val="009B7B81"/>
    <w:rsid w:val="009B7B83"/>
    <w:rsid w:val="009B7DCA"/>
    <w:rsid w:val="009C0085"/>
    <w:rsid w:val="009C00D3"/>
    <w:rsid w:val="009C039A"/>
    <w:rsid w:val="009C040F"/>
    <w:rsid w:val="009C043E"/>
    <w:rsid w:val="009C0982"/>
    <w:rsid w:val="009C0EB0"/>
    <w:rsid w:val="009C0FFB"/>
    <w:rsid w:val="009C10FC"/>
    <w:rsid w:val="009C11CD"/>
    <w:rsid w:val="009C12BE"/>
    <w:rsid w:val="009C1748"/>
    <w:rsid w:val="009C1797"/>
    <w:rsid w:val="009C1F15"/>
    <w:rsid w:val="009C1F3B"/>
    <w:rsid w:val="009C230F"/>
    <w:rsid w:val="009C2436"/>
    <w:rsid w:val="009C25D2"/>
    <w:rsid w:val="009C2C98"/>
    <w:rsid w:val="009C2D8A"/>
    <w:rsid w:val="009C3327"/>
    <w:rsid w:val="009C3357"/>
    <w:rsid w:val="009C34B3"/>
    <w:rsid w:val="009C35A1"/>
    <w:rsid w:val="009C3C50"/>
    <w:rsid w:val="009C42BA"/>
    <w:rsid w:val="009C4344"/>
    <w:rsid w:val="009C49C4"/>
    <w:rsid w:val="009C4E21"/>
    <w:rsid w:val="009C5D1B"/>
    <w:rsid w:val="009C6029"/>
    <w:rsid w:val="009C69E0"/>
    <w:rsid w:val="009C6C61"/>
    <w:rsid w:val="009C6C8B"/>
    <w:rsid w:val="009C6E48"/>
    <w:rsid w:val="009C73C7"/>
    <w:rsid w:val="009C7502"/>
    <w:rsid w:val="009C7D63"/>
    <w:rsid w:val="009C7E52"/>
    <w:rsid w:val="009D00D6"/>
    <w:rsid w:val="009D021D"/>
    <w:rsid w:val="009D056A"/>
    <w:rsid w:val="009D0693"/>
    <w:rsid w:val="009D06A3"/>
    <w:rsid w:val="009D09E3"/>
    <w:rsid w:val="009D0DED"/>
    <w:rsid w:val="009D11B6"/>
    <w:rsid w:val="009D15C4"/>
    <w:rsid w:val="009D1607"/>
    <w:rsid w:val="009D1665"/>
    <w:rsid w:val="009D1743"/>
    <w:rsid w:val="009D17F9"/>
    <w:rsid w:val="009D18DF"/>
    <w:rsid w:val="009D19A4"/>
    <w:rsid w:val="009D1B93"/>
    <w:rsid w:val="009D1C7B"/>
    <w:rsid w:val="009D299A"/>
    <w:rsid w:val="009D2AC1"/>
    <w:rsid w:val="009D2CC7"/>
    <w:rsid w:val="009D395D"/>
    <w:rsid w:val="009D3A59"/>
    <w:rsid w:val="009D3E9F"/>
    <w:rsid w:val="009D40C7"/>
    <w:rsid w:val="009D4312"/>
    <w:rsid w:val="009D4A95"/>
    <w:rsid w:val="009D52A3"/>
    <w:rsid w:val="009D5749"/>
    <w:rsid w:val="009D5758"/>
    <w:rsid w:val="009D6232"/>
    <w:rsid w:val="009D658A"/>
    <w:rsid w:val="009D6B4E"/>
    <w:rsid w:val="009D6CF1"/>
    <w:rsid w:val="009D70BA"/>
    <w:rsid w:val="009D716F"/>
    <w:rsid w:val="009D7464"/>
    <w:rsid w:val="009D75C8"/>
    <w:rsid w:val="009D7A2F"/>
    <w:rsid w:val="009D7C87"/>
    <w:rsid w:val="009D7DF9"/>
    <w:rsid w:val="009D7EF4"/>
    <w:rsid w:val="009D7FE4"/>
    <w:rsid w:val="009E0118"/>
    <w:rsid w:val="009E06C7"/>
    <w:rsid w:val="009E0BD2"/>
    <w:rsid w:val="009E0CFA"/>
    <w:rsid w:val="009E19C4"/>
    <w:rsid w:val="009E1AB8"/>
    <w:rsid w:val="009E1BE9"/>
    <w:rsid w:val="009E1D1E"/>
    <w:rsid w:val="009E284F"/>
    <w:rsid w:val="009E2D8D"/>
    <w:rsid w:val="009E30D3"/>
    <w:rsid w:val="009E31A9"/>
    <w:rsid w:val="009E3352"/>
    <w:rsid w:val="009E36D1"/>
    <w:rsid w:val="009E3839"/>
    <w:rsid w:val="009E3BA6"/>
    <w:rsid w:val="009E3FBD"/>
    <w:rsid w:val="009E41BD"/>
    <w:rsid w:val="009E41DC"/>
    <w:rsid w:val="009E463B"/>
    <w:rsid w:val="009E465E"/>
    <w:rsid w:val="009E4803"/>
    <w:rsid w:val="009E4807"/>
    <w:rsid w:val="009E4AD6"/>
    <w:rsid w:val="009E4D40"/>
    <w:rsid w:val="009E4DED"/>
    <w:rsid w:val="009E5073"/>
    <w:rsid w:val="009E52C8"/>
    <w:rsid w:val="009E5AF1"/>
    <w:rsid w:val="009E5C49"/>
    <w:rsid w:val="009E5C75"/>
    <w:rsid w:val="009E5E9F"/>
    <w:rsid w:val="009E5FFC"/>
    <w:rsid w:val="009E6084"/>
    <w:rsid w:val="009E664E"/>
    <w:rsid w:val="009E6817"/>
    <w:rsid w:val="009E6AEE"/>
    <w:rsid w:val="009E6B7E"/>
    <w:rsid w:val="009E6C32"/>
    <w:rsid w:val="009E6C3E"/>
    <w:rsid w:val="009E6D54"/>
    <w:rsid w:val="009E6D8F"/>
    <w:rsid w:val="009E707A"/>
    <w:rsid w:val="009E71E8"/>
    <w:rsid w:val="009E7449"/>
    <w:rsid w:val="009E7513"/>
    <w:rsid w:val="009E7FE7"/>
    <w:rsid w:val="009F0309"/>
    <w:rsid w:val="009F03AB"/>
    <w:rsid w:val="009F03DE"/>
    <w:rsid w:val="009F0472"/>
    <w:rsid w:val="009F0483"/>
    <w:rsid w:val="009F0785"/>
    <w:rsid w:val="009F07FF"/>
    <w:rsid w:val="009F089D"/>
    <w:rsid w:val="009F0A9F"/>
    <w:rsid w:val="009F0CF2"/>
    <w:rsid w:val="009F1240"/>
    <w:rsid w:val="009F15BF"/>
    <w:rsid w:val="009F1809"/>
    <w:rsid w:val="009F18E9"/>
    <w:rsid w:val="009F1955"/>
    <w:rsid w:val="009F19EA"/>
    <w:rsid w:val="009F1B85"/>
    <w:rsid w:val="009F1CA0"/>
    <w:rsid w:val="009F1EB1"/>
    <w:rsid w:val="009F1FAF"/>
    <w:rsid w:val="009F262E"/>
    <w:rsid w:val="009F275B"/>
    <w:rsid w:val="009F2D7F"/>
    <w:rsid w:val="009F2DE7"/>
    <w:rsid w:val="009F3060"/>
    <w:rsid w:val="009F30B1"/>
    <w:rsid w:val="009F36AD"/>
    <w:rsid w:val="009F3764"/>
    <w:rsid w:val="009F3866"/>
    <w:rsid w:val="009F3BFB"/>
    <w:rsid w:val="009F40BB"/>
    <w:rsid w:val="009F4132"/>
    <w:rsid w:val="009F4142"/>
    <w:rsid w:val="009F4481"/>
    <w:rsid w:val="009F4AE5"/>
    <w:rsid w:val="009F50BB"/>
    <w:rsid w:val="009F598D"/>
    <w:rsid w:val="009F5B73"/>
    <w:rsid w:val="009F5FC5"/>
    <w:rsid w:val="009F6003"/>
    <w:rsid w:val="009F61C9"/>
    <w:rsid w:val="009F62AB"/>
    <w:rsid w:val="009F653D"/>
    <w:rsid w:val="009F65A3"/>
    <w:rsid w:val="009F691B"/>
    <w:rsid w:val="009F691C"/>
    <w:rsid w:val="009F697D"/>
    <w:rsid w:val="009F6D94"/>
    <w:rsid w:val="009F7C49"/>
    <w:rsid w:val="009F7EC0"/>
    <w:rsid w:val="009F7F57"/>
    <w:rsid w:val="00A000A3"/>
    <w:rsid w:val="00A00509"/>
    <w:rsid w:val="00A00547"/>
    <w:rsid w:val="00A0063A"/>
    <w:rsid w:val="00A0095A"/>
    <w:rsid w:val="00A00F7C"/>
    <w:rsid w:val="00A00F9E"/>
    <w:rsid w:val="00A01115"/>
    <w:rsid w:val="00A0119C"/>
    <w:rsid w:val="00A0121C"/>
    <w:rsid w:val="00A013DB"/>
    <w:rsid w:val="00A01566"/>
    <w:rsid w:val="00A01A8E"/>
    <w:rsid w:val="00A01C2B"/>
    <w:rsid w:val="00A021F1"/>
    <w:rsid w:val="00A02359"/>
    <w:rsid w:val="00A024AB"/>
    <w:rsid w:val="00A0289F"/>
    <w:rsid w:val="00A02A2E"/>
    <w:rsid w:val="00A02E57"/>
    <w:rsid w:val="00A03585"/>
    <w:rsid w:val="00A03866"/>
    <w:rsid w:val="00A03B54"/>
    <w:rsid w:val="00A03D23"/>
    <w:rsid w:val="00A03F57"/>
    <w:rsid w:val="00A04AE0"/>
    <w:rsid w:val="00A052E3"/>
    <w:rsid w:val="00A055A9"/>
    <w:rsid w:val="00A05620"/>
    <w:rsid w:val="00A05CA6"/>
    <w:rsid w:val="00A05D30"/>
    <w:rsid w:val="00A05EB6"/>
    <w:rsid w:val="00A05EFF"/>
    <w:rsid w:val="00A0631C"/>
    <w:rsid w:val="00A0632F"/>
    <w:rsid w:val="00A0678E"/>
    <w:rsid w:val="00A07230"/>
    <w:rsid w:val="00A0723F"/>
    <w:rsid w:val="00A07C5E"/>
    <w:rsid w:val="00A10161"/>
    <w:rsid w:val="00A10273"/>
    <w:rsid w:val="00A103ED"/>
    <w:rsid w:val="00A106A2"/>
    <w:rsid w:val="00A10836"/>
    <w:rsid w:val="00A10B1D"/>
    <w:rsid w:val="00A10B4C"/>
    <w:rsid w:val="00A10DD5"/>
    <w:rsid w:val="00A10E4E"/>
    <w:rsid w:val="00A10EB6"/>
    <w:rsid w:val="00A11D1E"/>
    <w:rsid w:val="00A11E3A"/>
    <w:rsid w:val="00A12215"/>
    <w:rsid w:val="00A12231"/>
    <w:rsid w:val="00A124E1"/>
    <w:rsid w:val="00A128FA"/>
    <w:rsid w:val="00A131EB"/>
    <w:rsid w:val="00A135D9"/>
    <w:rsid w:val="00A1391F"/>
    <w:rsid w:val="00A13B10"/>
    <w:rsid w:val="00A14350"/>
    <w:rsid w:val="00A14454"/>
    <w:rsid w:val="00A14ABE"/>
    <w:rsid w:val="00A14B9F"/>
    <w:rsid w:val="00A1530F"/>
    <w:rsid w:val="00A15A12"/>
    <w:rsid w:val="00A16150"/>
    <w:rsid w:val="00A1638A"/>
    <w:rsid w:val="00A164E6"/>
    <w:rsid w:val="00A168B4"/>
    <w:rsid w:val="00A16BDF"/>
    <w:rsid w:val="00A16EF1"/>
    <w:rsid w:val="00A1762E"/>
    <w:rsid w:val="00A17793"/>
    <w:rsid w:val="00A17925"/>
    <w:rsid w:val="00A17AB4"/>
    <w:rsid w:val="00A20042"/>
    <w:rsid w:val="00A2034F"/>
    <w:rsid w:val="00A203CC"/>
    <w:rsid w:val="00A2068D"/>
    <w:rsid w:val="00A206CB"/>
    <w:rsid w:val="00A20743"/>
    <w:rsid w:val="00A209A7"/>
    <w:rsid w:val="00A20CDC"/>
    <w:rsid w:val="00A21070"/>
    <w:rsid w:val="00A210B2"/>
    <w:rsid w:val="00A211FF"/>
    <w:rsid w:val="00A214C4"/>
    <w:rsid w:val="00A21978"/>
    <w:rsid w:val="00A219A6"/>
    <w:rsid w:val="00A21B48"/>
    <w:rsid w:val="00A21C8C"/>
    <w:rsid w:val="00A21EF0"/>
    <w:rsid w:val="00A21F49"/>
    <w:rsid w:val="00A21FC2"/>
    <w:rsid w:val="00A21FC9"/>
    <w:rsid w:val="00A223E2"/>
    <w:rsid w:val="00A22999"/>
    <w:rsid w:val="00A22D22"/>
    <w:rsid w:val="00A22EEC"/>
    <w:rsid w:val="00A22FAF"/>
    <w:rsid w:val="00A2316F"/>
    <w:rsid w:val="00A23347"/>
    <w:rsid w:val="00A236E7"/>
    <w:rsid w:val="00A237A6"/>
    <w:rsid w:val="00A23836"/>
    <w:rsid w:val="00A23EE2"/>
    <w:rsid w:val="00A242B8"/>
    <w:rsid w:val="00A24305"/>
    <w:rsid w:val="00A24666"/>
    <w:rsid w:val="00A24A41"/>
    <w:rsid w:val="00A255F7"/>
    <w:rsid w:val="00A257E5"/>
    <w:rsid w:val="00A2621B"/>
    <w:rsid w:val="00A263B5"/>
    <w:rsid w:val="00A26B95"/>
    <w:rsid w:val="00A26C63"/>
    <w:rsid w:val="00A26ECD"/>
    <w:rsid w:val="00A274D8"/>
    <w:rsid w:val="00A27E99"/>
    <w:rsid w:val="00A304A8"/>
    <w:rsid w:val="00A30908"/>
    <w:rsid w:val="00A30B38"/>
    <w:rsid w:val="00A30C8A"/>
    <w:rsid w:val="00A30E32"/>
    <w:rsid w:val="00A310A2"/>
    <w:rsid w:val="00A31438"/>
    <w:rsid w:val="00A31854"/>
    <w:rsid w:val="00A318FF"/>
    <w:rsid w:val="00A31BED"/>
    <w:rsid w:val="00A31F91"/>
    <w:rsid w:val="00A32218"/>
    <w:rsid w:val="00A322DD"/>
    <w:rsid w:val="00A3268D"/>
    <w:rsid w:val="00A32F85"/>
    <w:rsid w:val="00A332ED"/>
    <w:rsid w:val="00A33503"/>
    <w:rsid w:val="00A339D5"/>
    <w:rsid w:val="00A33AD3"/>
    <w:rsid w:val="00A33B01"/>
    <w:rsid w:val="00A33CED"/>
    <w:rsid w:val="00A33FC3"/>
    <w:rsid w:val="00A34192"/>
    <w:rsid w:val="00A3437A"/>
    <w:rsid w:val="00A34580"/>
    <w:rsid w:val="00A345E0"/>
    <w:rsid w:val="00A34690"/>
    <w:rsid w:val="00A347C0"/>
    <w:rsid w:val="00A34A6C"/>
    <w:rsid w:val="00A34A97"/>
    <w:rsid w:val="00A358FB"/>
    <w:rsid w:val="00A35D08"/>
    <w:rsid w:val="00A35DCE"/>
    <w:rsid w:val="00A3650D"/>
    <w:rsid w:val="00A36702"/>
    <w:rsid w:val="00A3672F"/>
    <w:rsid w:val="00A36DBB"/>
    <w:rsid w:val="00A36E54"/>
    <w:rsid w:val="00A36FBD"/>
    <w:rsid w:val="00A3707E"/>
    <w:rsid w:val="00A371C8"/>
    <w:rsid w:val="00A372C8"/>
    <w:rsid w:val="00A37345"/>
    <w:rsid w:val="00A37371"/>
    <w:rsid w:val="00A4017B"/>
    <w:rsid w:val="00A40350"/>
    <w:rsid w:val="00A40680"/>
    <w:rsid w:val="00A4083B"/>
    <w:rsid w:val="00A40B1E"/>
    <w:rsid w:val="00A40B51"/>
    <w:rsid w:val="00A40B98"/>
    <w:rsid w:val="00A40FAB"/>
    <w:rsid w:val="00A41164"/>
    <w:rsid w:val="00A41CBB"/>
    <w:rsid w:val="00A41E51"/>
    <w:rsid w:val="00A4224C"/>
    <w:rsid w:val="00A422EB"/>
    <w:rsid w:val="00A424DE"/>
    <w:rsid w:val="00A4254C"/>
    <w:rsid w:val="00A426ED"/>
    <w:rsid w:val="00A42B32"/>
    <w:rsid w:val="00A42E2C"/>
    <w:rsid w:val="00A42FE3"/>
    <w:rsid w:val="00A431B8"/>
    <w:rsid w:val="00A4324D"/>
    <w:rsid w:val="00A43278"/>
    <w:rsid w:val="00A4366A"/>
    <w:rsid w:val="00A4373D"/>
    <w:rsid w:val="00A43987"/>
    <w:rsid w:val="00A43ADA"/>
    <w:rsid w:val="00A43BFA"/>
    <w:rsid w:val="00A43C5F"/>
    <w:rsid w:val="00A4413B"/>
    <w:rsid w:val="00A448BD"/>
    <w:rsid w:val="00A44933"/>
    <w:rsid w:val="00A44C02"/>
    <w:rsid w:val="00A44CC0"/>
    <w:rsid w:val="00A44CE9"/>
    <w:rsid w:val="00A44E5F"/>
    <w:rsid w:val="00A45193"/>
    <w:rsid w:val="00A451CE"/>
    <w:rsid w:val="00A45210"/>
    <w:rsid w:val="00A45B02"/>
    <w:rsid w:val="00A45E42"/>
    <w:rsid w:val="00A460D0"/>
    <w:rsid w:val="00A460D7"/>
    <w:rsid w:val="00A461A3"/>
    <w:rsid w:val="00A4627D"/>
    <w:rsid w:val="00A46EA7"/>
    <w:rsid w:val="00A4711E"/>
    <w:rsid w:val="00A474D6"/>
    <w:rsid w:val="00A476A3"/>
    <w:rsid w:val="00A500B6"/>
    <w:rsid w:val="00A500E5"/>
    <w:rsid w:val="00A50498"/>
    <w:rsid w:val="00A50839"/>
    <w:rsid w:val="00A50A1A"/>
    <w:rsid w:val="00A5105F"/>
    <w:rsid w:val="00A51503"/>
    <w:rsid w:val="00A5179E"/>
    <w:rsid w:val="00A51A55"/>
    <w:rsid w:val="00A51FBB"/>
    <w:rsid w:val="00A51FF2"/>
    <w:rsid w:val="00A52102"/>
    <w:rsid w:val="00A522D4"/>
    <w:rsid w:val="00A525D2"/>
    <w:rsid w:val="00A525F9"/>
    <w:rsid w:val="00A52C66"/>
    <w:rsid w:val="00A52D3F"/>
    <w:rsid w:val="00A5319E"/>
    <w:rsid w:val="00A534BC"/>
    <w:rsid w:val="00A535E8"/>
    <w:rsid w:val="00A53C41"/>
    <w:rsid w:val="00A541E1"/>
    <w:rsid w:val="00A54410"/>
    <w:rsid w:val="00A5479D"/>
    <w:rsid w:val="00A548D7"/>
    <w:rsid w:val="00A54D47"/>
    <w:rsid w:val="00A54EE7"/>
    <w:rsid w:val="00A55048"/>
    <w:rsid w:val="00A55601"/>
    <w:rsid w:val="00A55726"/>
    <w:rsid w:val="00A55A28"/>
    <w:rsid w:val="00A55A52"/>
    <w:rsid w:val="00A55C65"/>
    <w:rsid w:val="00A563BB"/>
    <w:rsid w:val="00A563C5"/>
    <w:rsid w:val="00A56658"/>
    <w:rsid w:val="00A57183"/>
    <w:rsid w:val="00A571B4"/>
    <w:rsid w:val="00A57375"/>
    <w:rsid w:val="00A5743B"/>
    <w:rsid w:val="00A5746F"/>
    <w:rsid w:val="00A57AB1"/>
    <w:rsid w:val="00A57AF6"/>
    <w:rsid w:val="00A6042B"/>
    <w:rsid w:val="00A60B55"/>
    <w:rsid w:val="00A60BDA"/>
    <w:rsid w:val="00A61128"/>
    <w:rsid w:val="00A611C0"/>
    <w:rsid w:val="00A61289"/>
    <w:rsid w:val="00A612B6"/>
    <w:rsid w:val="00A61770"/>
    <w:rsid w:val="00A61878"/>
    <w:rsid w:val="00A61960"/>
    <w:rsid w:val="00A61C52"/>
    <w:rsid w:val="00A61F3C"/>
    <w:rsid w:val="00A61F51"/>
    <w:rsid w:val="00A6204F"/>
    <w:rsid w:val="00A624AF"/>
    <w:rsid w:val="00A626E3"/>
    <w:rsid w:val="00A627B9"/>
    <w:rsid w:val="00A62823"/>
    <w:rsid w:val="00A62B2F"/>
    <w:rsid w:val="00A632B6"/>
    <w:rsid w:val="00A639F7"/>
    <w:rsid w:val="00A63F92"/>
    <w:rsid w:val="00A63FD4"/>
    <w:rsid w:val="00A641DF"/>
    <w:rsid w:val="00A6459E"/>
    <w:rsid w:val="00A6466F"/>
    <w:rsid w:val="00A64828"/>
    <w:rsid w:val="00A64893"/>
    <w:rsid w:val="00A64C08"/>
    <w:rsid w:val="00A6509A"/>
    <w:rsid w:val="00A655F3"/>
    <w:rsid w:val="00A65624"/>
    <w:rsid w:val="00A65845"/>
    <w:rsid w:val="00A65A04"/>
    <w:rsid w:val="00A65A0B"/>
    <w:rsid w:val="00A65A91"/>
    <w:rsid w:val="00A65E84"/>
    <w:rsid w:val="00A6604D"/>
    <w:rsid w:val="00A66060"/>
    <w:rsid w:val="00A662D6"/>
    <w:rsid w:val="00A6675A"/>
    <w:rsid w:val="00A6676A"/>
    <w:rsid w:val="00A667E5"/>
    <w:rsid w:val="00A669E7"/>
    <w:rsid w:val="00A66DF6"/>
    <w:rsid w:val="00A674A5"/>
    <w:rsid w:val="00A674F6"/>
    <w:rsid w:val="00A67673"/>
    <w:rsid w:val="00A677B6"/>
    <w:rsid w:val="00A678B7"/>
    <w:rsid w:val="00A679C8"/>
    <w:rsid w:val="00A679E2"/>
    <w:rsid w:val="00A67A1B"/>
    <w:rsid w:val="00A7033F"/>
    <w:rsid w:val="00A70727"/>
    <w:rsid w:val="00A707AD"/>
    <w:rsid w:val="00A70866"/>
    <w:rsid w:val="00A70E76"/>
    <w:rsid w:val="00A7106E"/>
    <w:rsid w:val="00A718B8"/>
    <w:rsid w:val="00A718DE"/>
    <w:rsid w:val="00A71923"/>
    <w:rsid w:val="00A71C87"/>
    <w:rsid w:val="00A71D53"/>
    <w:rsid w:val="00A721AB"/>
    <w:rsid w:val="00A722E3"/>
    <w:rsid w:val="00A725CF"/>
    <w:rsid w:val="00A726D5"/>
    <w:rsid w:val="00A72FCE"/>
    <w:rsid w:val="00A73259"/>
    <w:rsid w:val="00A732A5"/>
    <w:rsid w:val="00A73706"/>
    <w:rsid w:val="00A737AD"/>
    <w:rsid w:val="00A73B77"/>
    <w:rsid w:val="00A73BDC"/>
    <w:rsid w:val="00A740DC"/>
    <w:rsid w:val="00A741AE"/>
    <w:rsid w:val="00A744E6"/>
    <w:rsid w:val="00A746C4"/>
    <w:rsid w:val="00A746F1"/>
    <w:rsid w:val="00A74759"/>
    <w:rsid w:val="00A748E9"/>
    <w:rsid w:val="00A748FF"/>
    <w:rsid w:val="00A74BBB"/>
    <w:rsid w:val="00A7551A"/>
    <w:rsid w:val="00A7566E"/>
    <w:rsid w:val="00A7589B"/>
    <w:rsid w:val="00A75AA0"/>
    <w:rsid w:val="00A75ECA"/>
    <w:rsid w:val="00A76226"/>
    <w:rsid w:val="00A766A1"/>
    <w:rsid w:val="00A76767"/>
    <w:rsid w:val="00A768BB"/>
    <w:rsid w:val="00A76A31"/>
    <w:rsid w:val="00A7726D"/>
    <w:rsid w:val="00A774E8"/>
    <w:rsid w:val="00A77729"/>
    <w:rsid w:val="00A7774C"/>
    <w:rsid w:val="00A77A43"/>
    <w:rsid w:val="00A77C96"/>
    <w:rsid w:val="00A77DF4"/>
    <w:rsid w:val="00A77E7F"/>
    <w:rsid w:val="00A77F87"/>
    <w:rsid w:val="00A80093"/>
    <w:rsid w:val="00A803C3"/>
    <w:rsid w:val="00A80488"/>
    <w:rsid w:val="00A80AA3"/>
    <w:rsid w:val="00A80BFA"/>
    <w:rsid w:val="00A81373"/>
    <w:rsid w:val="00A81550"/>
    <w:rsid w:val="00A815DB"/>
    <w:rsid w:val="00A8161E"/>
    <w:rsid w:val="00A81778"/>
    <w:rsid w:val="00A81A9D"/>
    <w:rsid w:val="00A82750"/>
    <w:rsid w:val="00A82800"/>
    <w:rsid w:val="00A82FE6"/>
    <w:rsid w:val="00A8300D"/>
    <w:rsid w:val="00A83013"/>
    <w:rsid w:val="00A8313F"/>
    <w:rsid w:val="00A835D9"/>
    <w:rsid w:val="00A83CD0"/>
    <w:rsid w:val="00A83EAB"/>
    <w:rsid w:val="00A84353"/>
    <w:rsid w:val="00A843D7"/>
    <w:rsid w:val="00A8454F"/>
    <w:rsid w:val="00A845B9"/>
    <w:rsid w:val="00A84837"/>
    <w:rsid w:val="00A84962"/>
    <w:rsid w:val="00A84D19"/>
    <w:rsid w:val="00A852B9"/>
    <w:rsid w:val="00A85415"/>
    <w:rsid w:val="00A858D2"/>
    <w:rsid w:val="00A85B31"/>
    <w:rsid w:val="00A85DDE"/>
    <w:rsid w:val="00A85E1D"/>
    <w:rsid w:val="00A861F2"/>
    <w:rsid w:val="00A86506"/>
    <w:rsid w:val="00A86AA5"/>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803"/>
    <w:rsid w:val="00A91805"/>
    <w:rsid w:val="00A91901"/>
    <w:rsid w:val="00A91C93"/>
    <w:rsid w:val="00A91FCB"/>
    <w:rsid w:val="00A921CE"/>
    <w:rsid w:val="00A929A4"/>
    <w:rsid w:val="00A92EF6"/>
    <w:rsid w:val="00A92F5B"/>
    <w:rsid w:val="00A93067"/>
    <w:rsid w:val="00A936BF"/>
    <w:rsid w:val="00A93702"/>
    <w:rsid w:val="00A93881"/>
    <w:rsid w:val="00A939AE"/>
    <w:rsid w:val="00A93CD6"/>
    <w:rsid w:val="00A93D66"/>
    <w:rsid w:val="00A94B9C"/>
    <w:rsid w:val="00A94F71"/>
    <w:rsid w:val="00A94F91"/>
    <w:rsid w:val="00A956E1"/>
    <w:rsid w:val="00A959F1"/>
    <w:rsid w:val="00A96515"/>
    <w:rsid w:val="00A97461"/>
    <w:rsid w:val="00A97CC3"/>
    <w:rsid w:val="00AA0101"/>
    <w:rsid w:val="00AA02C9"/>
    <w:rsid w:val="00AA0575"/>
    <w:rsid w:val="00AA05DE"/>
    <w:rsid w:val="00AA0C5C"/>
    <w:rsid w:val="00AA0CBC"/>
    <w:rsid w:val="00AA10EE"/>
    <w:rsid w:val="00AA1432"/>
    <w:rsid w:val="00AA16C3"/>
    <w:rsid w:val="00AA19E0"/>
    <w:rsid w:val="00AA1A22"/>
    <w:rsid w:val="00AA1B52"/>
    <w:rsid w:val="00AA1CB6"/>
    <w:rsid w:val="00AA2035"/>
    <w:rsid w:val="00AA21D8"/>
    <w:rsid w:val="00AA21EE"/>
    <w:rsid w:val="00AA24C6"/>
    <w:rsid w:val="00AA2631"/>
    <w:rsid w:val="00AA2679"/>
    <w:rsid w:val="00AA273D"/>
    <w:rsid w:val="00AA2776"/>
    <w:rsid w:val="00AA2B8D"/>
    <w:rsid w:val="00AA2C6B"/>
    <w:rsid w:val="00AA2D99"/>
    <w:rsid w:val="00AA2EE6"/>
    <w:rsid w:val="00AA32CD"/>
    <w:rsid w:val="00AA356D"/>
    <w:rsid w:val="00AA4311"/>
    <w:rsid w:val="00AA4351"/>
    <w:rsid w:val="00AA4598"/>
    <w:rsid w:val="00AA459B"/>
    <w:rsid w:val="00AA47D5"/>
    <w:rsid w:val="00AA48C1"/>
    <w:rsid w:val="00AA50EE"/>
    <w:rsid w:val="00AA51D2"/>
    <w:rsid w:val="00AA54F6"/>
    <w:rsid w:val="00AA572C"/>
    <w:rsid w:val="00AA58BA"/>
    <w:rsid w:val="00AA5B76"/>
    <w:rsid w:val="00AA5C85"/>
    <w:rsid w:val="00AA5CE2"/>
    <w:rsid w:val="00AA61D5"/>
    <w:rsid w:val="00AA63D7"/>
    <w:rsid w:val="00AA69FA"/>
    <w:rsid w:val="00AA6A28"/>
    <w:rsid w:val="00AA6A83"/>
    <w:rsid w:val="00AA6C13"/>
    <w:rsid w:val="00AA6CD8"/>
    <w:rsid w:val="00AA6D81"/>
    <w:rsid w:val="00AA6E60"/>
    <w:rsid w:val="00AA6E66"/>
    <w:rsid w:val="00AA7010"/>
    <w:rsid w:val="00AA7449"/>
    <w:rsid w:val="00AA78D8"/>
    <w:rsid w:val="00AA7A34"/>
    <w:rsid w:val="00AA7DAA"/>
    <w:rsid w:val="00AB00F8"/>
    <w:rsid w:val="00AB019E"/>
    <w:rsid w:val="00AB03BC"/>
    <w:rsid w:val="00AB05B6"/>
    <w:rsid w:val="00AB0607"/>
    <w:rsid w:val="00AB074B"/>
    <w:rsid w:val="00AB0846"/>
    <w:rsid w:val="00AB09BD"/>
    <w:rsid w:val="00AB0B75"/>
    <w:rsid w:val="00AB1987"/>
    <w:rsid w:val="00AB1BE6"/>
    <w:rsid w:val="00AB1C85"/>
    <w:rsid w:val="00AB1E7F"/>
    <w:rsid w:val="00AB1EA8"/>
    <w:rsid w:val="00AB2028"/>
    <w:rsid w:val="00AB21E9"/>
    <w:rsid w:val="00AB2394"/>
    <w:rsid w:val="00AB244B"/>
    <w:rsid w:val="00AB27BA"/>
    <w:rsid w:val="00AB2C3E"/>
    <w:rsid w:val="00AB30A1"/>
    <w:rsid w:val="00AB3BC4"/>
    <w:rsid w:val="00AB3F27"/>
    <w:rsid w:val="00AB448A"/>
    <w:rsid w:val="00AB44C0"/>
    <w:rsid w:val="00AB48F2"/>
    <w:rsid w:val="00AB4B90"/>
    <w:rsid w:val="00AB4E88"/>
    <w:rsid w:val="00AB4F2E"/>
    <w:rsid w:val="00AB529A"/>
    <w:rsid w:val="00AB52C7"/>
    <w:rsid w:val="00AB5579"/>
    <w:rsid w:val="00AB56D1"/>
    <w:rsid w:val="00AB5F99"/>
    <w:rsid w:val="00AB6230"/>
    <w:rsid w:val="00AB63E2"/>
    <w:rsid w:val="00AB6A97"/>
    <w:rsid w:val="00AB6FBE"/>
    <w:rsid w:val="00AB70D8"/>
    <w:rsid w:val="00AB71FE"/>
    <w:rsid w:val="00AB720C"/>
    <w:rsid w:val="00AB721C"/>
    <w:rsid w:val="00AB7575"/>
    <w:rsid w:val="00AB76CE"/>
    <w:rsid w:val="00AB78C4"/>
    <w:rsid w:val="00AC0AA2"/>
    <w:rsid w:val="00AC13B9"/>
    <w:rsid w:val="00AC1C94"/>
    <w:rsid w:val="00AC1E2A"/>
    <w:rsid w:val="00AC1E88"/>
    <w:rsid w:val="00AC1EC4"/>
    <w:rsid w:val="00AC208A"/>
    <w:rsid w:val="00AC21EA"/>
    <w:rsid w:val="00AC2245"/>
    <w:rsid w:val="00AC28BA"/>
    <w:rsid w:val="00AC2BED"/>
    <w:rsid w:val="00AC2C27"/>
    <w:rsid w:val="00AC316F"/>
    <w:rsid w:val="00AC3A8B"/>
    <w:rsid w:val="00AC3B39"/>
    <w:rsid w:val="00AC3C30"/>
    <w:rsid w:val="00AC3F11"/>
    <w:rsid w:val="00AC418C"/>
    <w:rsid w:val="00AC4585"/>
    <w:rsid w:val="00AC4796"/>
    <w:rsid w:val="00AC492D"/>
    <w:rsid w:val="00AC492F"/>
    <w:rsid w:val="00AC4F78"/>
    <w:rsid w:val="00AC5826"/>
    <w:rsid w:val="00AC5FA6"/>
    <w:rsid w:val="00AC60EB"/>
    <w:rsid w:val="00AC6289"/>
    <w:rsid w:val="00AC62B7"/>
    <w:rsid w:val="00AC64ED"/>
    <w:rsid w:val="00AC65F7"/>
    <w:rsid w:val="00AC6638"/>
    <w:rsid w:val="00AC6900"/>
    <w:rsid w:val="00AC69F6"/>
    <w:rsid w:val="00AC6A39"/>
    <w:rsid w:val="00AC6E88"/>
    <w:rsid w:val="00AC6EBA"/>
    <w:rsid w:val="00AC6EC5"/>
    <w:rsid w:val="00AC703A"/>
    <w:rsid w:val="00AC7758"/>
    <w:rsid w:val="00AC7856"/>
    <w:rsid w:val="00AC7A84"/>
    <w:rsid w:val="00AC7D21"/>
    <w:rsid w:val="00AC7D34"/>
    <w:rsid w:val="00AC7D4D"/>
    <w:rsid w:val="00AC7D63"/>
    <w:rsid w:val="00AD0486"/>
    <w:rsid w:val="00AD049A"/>
    <w:rsid w:val="00AD0891"/>
    <w:rsid w:val="00AD0C2B"/>
    <w:rsid w:val="00AD141D"/>
    <w:rsid w:val="00AD141F"/>
    <w:rsid w:val="00AD1572"/>
    <w:rsid w:val="00AD1849"/>
    <w:rsid w:val="00AD1B97"/>
    <w:rsid w:val="00AD1CCF"/>
    <w:rsid w:val="00AD229B"/>
    <w:rsid w:val="00AD235A"/>
    <w:rsid w:val="00AD24E4"/>
    <w:rsid w:val="00AD2679"/>
    <w:rsid w:val="00AD2B56"/>
    <w:rsid w:val="00AD2F83"/>
    <w:rsid w:val="00AD321E"/>
    <w:rsid w:val="00AD3391"/>
    <w:rsid w:val="00AD34AF"/>
    <w:rsid w:val="00AD3871"/>
    <w:rsid w:val="00AD38D8"/>
    <w:rsid w:val="00AD3D9B"/>
    <w:rsid w:val="00AD3EFC"/>
    <w:rsid w:val="00AD452D"/>
    <w:rsid w:val="00AD4966"/>
    <w:rsid w:val="00AD4BEF"/>
    <w:rsid w:val="00AD5033"/>
    <w:rsid w:val="00AD512F"/>
    <w:rsid w:val="00AD59A6"/>
    <w:rsid w:val="00AD5A7F"/>
    <w:rsid w:val="00AD5DEA"/>
    <w:rsid w:val="00AD61DD"/>
    <w:rsid w:val="00AD62A6"/>
    <w:rsid w:val="00AD6440"/>
    <w:rsid w:val="00AD68E5"/>
    <w:rsid w:val="00AD6936"/>
    <w:rsid w:val="00AD6997"/>
    <w:rsid w:val="00AD6A01"/>
    <w:rsid w:val="00AD6BC6"/>
    <w:rsid w:val="00AD6D73"/>
    <w:rsid w:val="00AD6DE7"/>
    <w:rsid w:val="00AD73E1"/>
    <w:rsid w:val="00AD762D"/>
    <w:rsid w:val="00AD786F"/>
    <w:rsid w:val="00AD7910"/>
    <w:rsid w:val="00AD7952"/>
    <w:rsid w:val="00AD79F2"/>
    <w:rsid w:val="00AD7C04"/>
    <w:rsid w:val="00AD7E77"/>
    <w:rsid w:val="00AD7F06"/>
    <w:rsid w:val="00AE0433"/>
    <w:rsid w:val="00AE04E7"/>
    <w:rsid w:val="00AE0BAA"/>
    <w:rsid w:val="00AE0C49"/>
    <w:rsid w:val="00AE0CDD"/>
    <w:rsid w:val="00AE0D18"/>
    <w:rsid w:val="00AE0F8E"/>
    <w:rsid w:val="00AE118C"/>
    <w:rsid w:val="00AE124D"/>
    <w:rsid w:val="00AE151F"/>
    <w:rsid w:val="00AE1548"/>
    <w:rsid w:val="00AE1844"/>
    <w:rsid w:val="00AE1895"/>
    <w:rsid w:val="00AE1A8C"/>
    <w:rsid w:val="00AE1DA5"/>
    <w:rsid w:val="00AE1FBD"/>
    <w:rsid w:val="00AE2369"/>
    <w:rsid w:val="00AE2417"/>
    <w:rsid w:val="00AE2446"/>
    <w:rsid w:val="00AE2643"/>
    <w:rsid w:val="00AE2919"/>
    <w:rsid w:val="00AE2F94"/>
    <w:rsid w:val="00AE3182"/>
    <w:rsid w:val="00AE325C"/>
    <w:rsid w:val="00AE3294"/>
    <w:rsid w:val="00AE3755"/>
    <w:rsid w:val="00AE37F1"/>
    <w:rsid w:val="00AE3B6A"/>
    <w:rsid w:val="00AE3C37"/>
    <w:rsid w:val="00AE3D71"/>
    <w:rsid w:val="00AE3E49"/>
    <w:rsid w:val="00AE40CC"/>
    <w:rsid w:val="00AE463B"/>
    <w:rsid w:val="00AE4642"/>
    <w:rsid w:val="00AE4D92"/>
    <w:rsid w:val="00AE4E49"/>
    <w:rsid w:val="00AE50AD"/>
    <w:rsid w:val="00AE5143"/>
    <w:rsid w:val="00AE5449"/>
    <w:rsid w:val="00AE5F89"/>
    <w:rsid w:val="00AE6112"/>
    <w:rsid w:val="00AE62C9"/>
    <w:rsid w:val="00AE646F"/>
    <w:rsid w:val="00AE6628"/>
    <w:rsid w:val="00AE68D2"/>
    <w:rsid w:val="00AE69DB"/>
    <w:rsid w:val="00AE69F0"/>
    <w:rsid w:val="00AE6A34"/>
    <w:rsid w:val="00AE6DDF"/>
    <w:rsid w:val="00AE7719"/>
    <w:rsid w:val="00AE77FC"/>
    <w:rsid w:val="00AE7927"/>
    <w:rsid w:val="00AE7A75"/>
    <w:rsid w:val="00AE7E8B"/>
    <w:rsid w:val="00AF0198"/>
    <w:rsid w:val="00AF0221"/>
    <w:rsid w:val="00AF034B"/>
    <w:rsid w:val="00AF08CD"/>
    <w:rsid w:val="00AF0939"/>
    <w:rsid w:val="00AF09C6"/>
    <w:rsid w:val="00AF0BC5"/>
    <w:rsid w:val="00AF0D42"/>
    <w:rsid w:val="00AF0FB6"/>
    <w:rsid w:val="00AF1274"/>
    <w:rsid w:val="00AF132D"/>
    <w:rsid w:val="00AF1769"/>
    <w:rsid w:val="00AF1B54"/>
    <w:rsid w:val="00AF1BD1"/>
    <w:rsid w:val="00AF1CDC"/>
    <w:rsid w:val="00AF1D91"/>
    <w:rsid w:val="00AF1E14"/>
    <w:rsid w:val="00AF202F"/>
    <w:rsid w:val="00AF219D"/>
    <w:rsid w:val="00AF24BB"/>
    <w:rsid w:val="00AF26B9"/>
    <w:rsid w:val="00AF28B9"/>
    <w:rsid w:val="00AF28DB"/>
    <w:rsid w:val="00AF2A86"/>
    <w:rsid w:val="00AF35E1"/>
    <w:rsid w:val="00AF38F3"/>
    <w:rsid w:val="00AF396C"/>
    <w:rsid w:val="00AF3D04"/>
    <w:rsid w:val="00AF3EE0"/>
    <w:rsid w:val="00AF3FE3"/>
    <w:rsid w:val="00AF40A4"/>
    <w:rsid w:val="00AF43B3"/>
    <w:rsid w:val="00AF4573"/>
    <w:rsid w:val="00AF4754"/>
    <w:rsid w:val="00AF47EA"/>
    <w:rsid w:val="00AF4B32"/>
    <w:rsid w:val="00AF4B6F"/>
    <w:rsid w:val="00AF52FD"/>
    <w:rsid w:val="00AF531C"/>
    <w:rsid w:val="00AF5511"/>
    <w:rsid w:val="00AF5612"/>
    <w:rsid w:val="00AF5624"/>
    <w:rsid w:val="00AF58F1"/>
    <w:rsid w:val="00AF5AA3"/>
    <w:rsid w:val="00AF5AFE"/>
    <w:rsid w:val="00AF5BBE"/>
    <w:rsid w:val="00AF6219"/>
    <w:rsid w:val="00AF6706"/>
    <w:rsid w:val="00AF6B32"/>
    <w:rsid w:val="00AF6E24"/>
    <w:rsid w:val="00AF7685"/>
    <w:rsid w:val="00AF7A96"/>
    <w:rsid w:val="00B00111"/>
    <w:rsid w:val="00B002D7"/>
    <w:rsid w:val="00B00653"/>
    <w:rsid w:val="00B006D0"/>
    <w:rsid w:val="00B007F3"/>
    <w:rsid w:val="00B00A53"/>
    <w:rsid w:val="00B00D92"/>
    <w:rsid w:val="00B01081"/>
    <w:rsid w:val="00B01269"/>
    <w:rsid w:val="00B01D12"/>
    <w:rsid w:val="00B01E9A"/>
    <w:rsid w:val="00B0205E"/>
    <w:rsid w:val="00B02199"/>
    <w:rsid w:val="00B026A1"/>
    <w:rsid w:val="00B02E1C"/>
    <w:rsid w:val="00B02F88"/>
    <w:rsid w:val="00B033D3"/>
    <w:rsid w:val="00B034FC"/>
    <w:rsid w:val="00B0358A"/>
    <w:rsid w:val="00B0369D"/>
    <w:rsid w:val="00B03B3F"/>
    <w:rsid w:val="00B03C09"/>
    <w:rsid w:val="00B03CCC"/>
    <w:rsid w:val="00B03D12"/>
    <w:rsid w:val="00B03DBA"/>
    <w:rsid w:val="00B03EE7"/>
    <w:rsid w:val="00B03FF0"/>
    <w:rsid w:val="00B0421A"/>
    <w:rsid w:val="00B043A6"/>
    <w:rsid w:val="00B04501"/>
    <w:rsid w:val="00B04912"/>
    <w:rsid w:val="00B049B7"/>
    <w:rsid w:val="00B04D32"/>
    <w:rsid w:val="00B04F81"/>
    <w:rsid w:val="00B050DD"/>
    <w:rsid w:val="00B05115"/>
    <w:rsid w:val="00B0521B"/>
    <w:rsid w:val="00B05332"/>
    <w:rsid w:val="00B0568B"/>
    <w:rsid w:val="00B05776"/>
    <w:rsid w:val="00B05B06"/>
    <w:rsid w:val="00B05CB0"/>
    <w:rsid w:val="00B0618D"/>
    <w:rsid w:val="00B062A8"/>
    <w:rsid w:val="00B0638B"/>
    <w:rsid w:val="00B06D9F"/>
    <w:rsid w:val="00B073DE"/>
    <w:rsid w:val="00B07729"/>
    <w:rsid w:val="00B07CB5"/>
    <w:rsid w:val="00B07DDE"/>
    <w:rsid w:val="00B07E30"/>
    <w:rsid w:val="00B07E7C"/>
    <w:rsid w:val="00B1022D"/>
    <w:rsid w:val="00B102B7"/>
    <w:rsid w:val="00B1039C"/>
    <w:rsid w:val="00B10730"/>
    <w:rsid w:val="00B1095F"/>
    <w:rsid w:val="00B10968"/>
    <w:rsid w:val="00B10AAC"/>
    <w:rsid w:val="00B10E18"/>
    <w:rsid w:val="00B111B0"/>
    <w:rsid w:val="00B1157D"/>
    <w:rsid w:val="00B121CF"/>
    <w:rsid w:val="00B127FC"/>
    <w:rsid w:val="00B12B67"/>
    <w:rsid w:val="00B12C49"/>
    <w:rsid w:val="00B131A8"/>
    <w:rsid w:val="00B13202"/>
    <w:rsid w:val="00B13D20"/>
    <w:rsid w:val="00B14133"/>
    <w:rsid w:val="00B143C6"/>
    <w:rsid w:val="00B14C54"/>
    <w:rsid w:val="00B15342"/>
    <w:rsid w:val="00B156AE"/>
    <w:rsid w:val="00B156C1"/>
    <w:rsid w:val="00B15783"/>
    <w:rsid w:val="00B15B9D"/>
    <w:rsid w:val="00B15CCF"/>
    <w:rsid w:val="00B16389"/>
    <w:rsid w:val="00B16618"/>
    <w:rsid w:val="00B16F7B"/>
    <w:rsid w:val="00B16FDC"/>
    <w:rsid w:val="00B17072"/>
    <w:rsid w:val="00B170CD"/>
    <w:rsid w:val="00B17285"/>
    <w:rsid w:val="00B178C3"/>
    <w:rsid w:val="00B17E35"/>
    <w:rsid w:val="00B2025A"/>
    <w:rsid w:val="00B20386"/>
    <w:rsid w:val="00B2061B"/>
    <w:rsid w:val="00B20880"/>
    <w:rsid w:val="00B20DFE"/>
    <w:rsid w:val="00B21487"/>
    <w:rsid w:val="00B2151D"/>
    <w:rsid w:val="00B215A2"/>
    <w:rsid w:val="00B21711"/>
    <w:rsid w:val="00B2176F"/>
    <w:rsid w:val="00B217C9"/>
    <w:rsid w:val="00B21B96"/>
    <w:rsid w:val="00B220E8"/>
    <w:rsid w:val="00B22256"/>
    <w:rsid w:val="00B222D1"/>
    <w:rsid w:val="00B22304"/>
    <w:rsid w:val="00B22332"/>
    <w:rsid w:val="00B225FB"/>
    <w:rsid w:val="00B227D8"/>
    <w:rsid w:val="00B22D96"/>
    <w:rsid w:val="00B22EDC"/>
    <w:rsid w:val="00B22EF1"/>
    <w:rsid w:val="00B23724"/>
    <w:rsid w:val="00B2381D"/>
    <w:rsid w:val="00B23C1C"/>
    <w:rsid w:val="00B23D4F"/>
    <w:rsid w:val="00B240C5"/>
    <w:rsid w:val="00B24316"/>
    <w:rsid w:val="00B2448B"/>
    <w:rsid w:val="00B24B6C"/>
    <w:rsid w:val="00B24FA5"/>
    <w:rsid w:val="00B25A90"/>
    <w:rsid w:val="00B25BD0"/>
    <w:rsid w:val="00B25E9A"/>
    <w:rsid w:val="00B2602F"/>
    <w:rsid w:val="00B26441"/>
    <w:rsid w:val="00B2662D"/>
    <w:rsid w:val="00B26EBA"/>
    <w:rsid w:val="00B26F30"/>
    <w:rsid w:val="00B26FE0"/>
    <w:rsid w:val="00B27281"/>
    <w:rsid w:val="00B272F5"/>
    <w:rsid w:val="00B274DF"/>
    <w:rsid w:val="00B27BEA"/>
    <w:rsid w:val="00B27DB3"/>
    <w:rsid w:val="00B30107"/>
    <w:rsid w:val="00B3015A"/>
    <w:rsid w:val="00B3067E"/>
    <w:rsid w:val="00B30932"/>
    <w:rsid w:val="00B30B12"/>
    <w:rsid w:val="00B30B88"/>
    <w:rsid w:val="00B30CBC"/>
    <w:rsid w:val="00B31F06"/>
    <w:rsid w:val="00B31F0C"/>
    <w:rsid w:val="00B3204A"/>
    <w:rsid w:val="00B32FFF"/>
    <w:rsid w:val="00B332B7"/>
    <w:rsid w:val="00B33341"/>
    <w:rsid w:val="00B33649"/>
    <w:rsid w:val="00B33D08"/>
    <w:rsid w:val="00B34000"/>
    <w:rsid w:val="00B3467D"/>
    <w:rsid w:val="00B34781"/>
    <w:rsid w:val="00B3478F"/>
    <w:rsid w:val="00B34970"/>
    <w:rsid w:val="00B34B10"/>
    <w:rsid w:val="00B34D74"/>
    <w:rsid w:val="00B34DE1"/>
    <w:rsid w:val="00B34FB9"/>
    <w:rsid w:val="00B356D7"/>
    <w:rsid w:val="00B3585A"/>
    <w:rsid w:val="00B35A75"/>
    <w:rsid w:val="00B35F4F"/>
    <w:rsid w:val="00B36151"/>
    <w:rsid w:val="00B36316"/>
    <w:rsid w:val="00B3669F"/>
    <w:rsid w:val="00B367AF"/>
    <w:rsid w:val="00B36928"/>
    <w:rsid w:val="00B36AC4"/>
    <w:rsid w:val="00B37098"/>
    <w:rsid w:val="00B37338"/>
    <w:rsid w:val="00B374FD"/>
    <w:rsid w:val="00B3759B"/>
    <w:rsid w:val="00B37689"/>
    <w:rsid w:val="00B376FC"/>
    <w:rsid w:val="00B37A4D"/>
    <w:rsid w:val="00B401CE"/>
    <w:rsid w:val="00B402FA"/>
    <w:rsid w:val="00B405D8"/>
    <w:rsid w:val="00B406F7"/>
    <w:rsid w:val="00B4070D"/>
    <w:rsid w:val="00B40970"/>
    <w:rsid w:val="00B40AC2"/>
    <w:rsid w:val="00B40BD8"/>
    <w:rsid w:val="00B40C73"/>
    <w:rsid w:val="00B411F5"/>
    <w:rsid w:val="00B412F9"/>
    <w:rsid w:val="00B4134E"/>
    <w:rsid w:val="00B41B1A"/>
    <w:rsid w:val="00B41BD2"/>
    <w:rsid w:val="00B41C19"/>
    <w:rsid w:val="00B41C82"/>
    <w:rsid w:val="00B41D64"/>
    <w:rsid w:val="00B41D84"/>
    <w:rsid w:val="00B41E0E"/>
    <w:rsid w:val="00B41E99"/>
    <w:rsid w:val="00B41EAF"/>
    <w:rsid w:val="00B41F4A"/>
    <w:rsid w:val="00B421AC"/>
    <w:rsid w:val="00B42919"/>
    <w:rsid w:val="00B42A5E"/>
    <w:rsid w:val="00B42AE9"/>
    <w:rsid w:val="00B42D98"/>
    <w:rsid w:val="00B42DB2"/>
    <w:rsid w:val="00B43138"/>
    <w:rsid w:val="00B43BE6"/>
    <w:rsid w:val="00B43BF6"/>
    <w:rsid w:val="00B43C41"/>
    <w:rsid w:val="00B43F82"/>
    <w:rsid w:val="00B4410A"/>
    <w:rsid w:val="00B44BA9"/>
    <w:rsid w:val="00B45240"/>
    <w:rsid w:val="00B4530E"/>
    <w:rsid w:val="00B4539F"/>
    <w:rsid w:val="00B45AF4"/>
    <w:rsid w:val="00B45C06"/>
    <w:rsid w:val="00B45C6D"/>
    <w:rsid w:val="00B46094"/>
    <w:rsid w:val="00B460EE"/>
    <w:rsid w:val="00B463A3"/>
    <w:rsid w:val="00B4675A"/>
    <w:rsid w:val="00B46762"/>
    <w:rsid w:val="00B467CA"/>
    <w:rsid w:val="00B46944"/>
    <w:rsid w:val="00B46F0D"/>
    <w:rsid w:val="00B470CB"/>
    <w:rsid w:val="00B474B1"/>
    <w:rsid w:val="00B47894"/>
    <w:rsid w:val="00B478AC"/>
    <w:rsid w:val="00B4791F"/>
    <w:rsid w:val="00B479EB"/>
    <w:rsid w:val="00B479F9"/>
    <w:rsid w:val="00B47E3C"/>
    <w:rsid w:val="00B506F6"/>
    <w:rsid w:val="00B5079D"/>
    <w:rsid w:val="00B50858"/>
    <w:rsid w:val="00B50931"/>
    <w:rsid w:val="00B50F81"/>
    <w:rsid w:val="00B51147"/>
    <w:rsid w:val="00B5123F"/>
    <w:rsid w:val="00B51266"/>
    <w:rsid w:val="00B512E5"/>
    <w:rsid w:val="00B513B9"/>
    <w:rsid w:val="00B51400"/>
    <w:rsid w:val="00B514FE"/>
    <w:rsid w:val="00B517E9"/>
    <w:rsid w:val="00B5182F"/>
    <w:rsid w:val="00B51986"/>
    <w:rsid w:val="00B51F53"/>
    <w:rsid w:val="00B521FD"/>
    <w:rsid w:val="00B52961"/>
    <w:rsid w:val="00B52AA1"/>
    <w:rsid w:val="00B52E1E"/>
    <w:rsid w:val="00B52FC8"/>
    <w:rsid w:val="00B53747"/>
    <w:rsid w:val="00B53E35"/>
    <w:rsid w:val="00B54361"/>
    <w:rsid w:val="00B543C7"/>
    <w:rsid w:val="00B54445"/>
    <w:rsid w:val="00B54548"/>
    <w:rsid w:val="00B54850"/>
    <w:rsid w:val="00B548AC"/>
    <w:rsid w:val="00B54AC1"/>
    <w:rsid w:val="00B54AE1"/>
    <w:rsid w:val="00B54CDB"/>
    <w:rsid w:val="00B55771"/>
    <w:rsid w:val="00B55801"/>
    <w:rsid w:val="00B55844"/>
    <w:rsid w:val="00B558D7"/>
    <w:rsid w:val="00B55906"/>
    <w:rsid w:val="00B55D53"/>
    <w:rsid w:val="00B56BD5"/>
    <w:rsid w:val="00B57443"/>
    <w:rsid w:val="00B57573"/>
    <w:rsid w:val="00B60270"/>
    <w:rsid w:val="00B60970"/>
    <w:rsid w:val="00B60CBD"/>
    <w:rsid w:val="00B60D2F"/>
    <w:rsid w:val="00B60D39"/>
    <w:rsid w:val="00B60F14"/>
    <w:rsid w:val="00B60FD8"/>
    <w:rsid w:val="00B611B8"/>
    <w:rsid w:val="00B61320"/>
    <w:rsid w:val="00B613F3"/>
    <w:rsid w:val="00B61611"/>
    <w:rsid w:val="00B61B43"/>
    <w:rsid w:val="00B620C1"/>
    <w:rsid w:val="00B62238"/>
    <w:rsid w:val="00B62B07"/>
    <w:rsid w:val="00B62F12"/>
    <w:rsid w:val="00B62F2E"/>
    <w:rsid w:val="00B630C2"/>
    <w:rsid w:val="00B63570"/>
    <w:rsid w:val="00B63B46"/>
    <w:rsid w:val="00B643BA"/>
    <w:rsid w:val="00B644E9"/>
    <w:rsid w:val="00B64601"/>
    <w:rsid w:val="00B64639"/>
    <w:rsid w:val="00B647C1"/>
    <w:rsid w:val="00B64C14"/>
    <w:rsid w:val="00B65031"/>
    <w:rsid w:val="00B6519C"/>
    <w:rsid w:val="00B65224"/>
    <w:rsid w:val="00B65863"/>
    <w:rsid w:val="00B65905"/>
    <w:rsid w:val="00B659EA"/>
    <w:rsid w:val="00B66843"/>
    <w:rsid w:val="00B669AB"/>
    <w:rsid w:val="00B66A02"/>
    <w:rsid w:val="00B66ACC"/>
    <w:rsid w:val="00B66D0D"/>
    <w:rsid w:val="00B675E6"/>
    <w:rsid w:val="00B67846"/>
    <w:rsid w:val="00B679BC"/>
    <w:rsid w:val="00B67A28"/>
    <w:rsid w:val="00B67C2E"/>
    <w:rsid w:val="00B70099"/>
    <w:rsid w:val="00B700ED"/>
    <w:rsid w:val="00B707C1"/>
    <w:rsid w:val="00B70DFE"/>
    <w:rsid w:val="00B70F88"/>
    <w:rsid w:val="00B710CA"/>
    <w:rsid w:val="00B710FC"/>
    <w:rsid w:val="00B711AD"/>
    <w:rsid w:val="00B712B1"/>
    <w:rsid w:val="00B718D2"/>
    <w:rsid w:val="00B71F4D"/>
    <w:rsid w:val="00B72126"/>
    <w:rsid w:val="00B725A3"/>
    <w:rsid w:val="00B72644"/>
    <w:rsid w:val="00B726ED"/>
    <w:rsid w:val="00B72CB2"/>
    <w:rsid w:val="00B72FDD"/>
    <w:rsid w:val="00B735B0"/>
    <w:rsid w:val="00B73786"/>
    <w:rsid w:val="00B73B30"/>
    <w:rsid w:val="00B73BFF"/>
    <w:rsid w:val="00B73F3A"/>
    <w:rsid w:val="00B744A6"/>
    <w:rsid w:val="00B74B24"/>
    <w:rsid w:val="00B754D9"/>
    <w:rsid w:val="00B755AA"/>
    <w:rsid w:val="00B756AA"/>
    <w:rsid w:val="00B756BB"/>
    <w:rsid w:val="00B75929"/>
    <w:rsid w:val="00B75B0B"/>
    <w:rsid w:val="00B75B48"/>
    <w:rsid w:val="00B75B70"/>
    <w:rsid w:val="00B76352"/>
    <w:rsid w:val="00B764FE"/>
    <w:rsid w:val="00B767C9"/>
    <w:rsid w:val="00B76E77"/>
    <w:rsid w:val="00B76FF3"/>
    <w:rsid w:val="00B77519"/>
    <w:rsid w:val="00B775BE"/>
    <w:rsid w:val="00B77717"/>
    <w:rsid w:val="00B77727"/>
    <w:rsid w:val="00B7799B"/>
    <w:rsid w:val="00B77D2F"/>
    <w:rsid w:val="00B77E0B"/>
    <w:rsid w:val="00B80542"/>
    <w:rsid w:val="00B80691"/>
    <w:rsid w:val="00B808FE"/>
    <w:rsid w:val="00B80D82"/>
    <w:rsid w:val="00B80DF3"/>
    <w:rsid w:val="00B80FFF"/>
    <w:rsid w:val="00B8102A"/>
    <w:rsid w:val="00B8111C"/>
    <w:rsid w:val="00B81126"/>
    <w:rsid w:val="00B81404"/>
    <w:rsid w:val="00B81ACE"/>
    <w:rsid w:val="00B81BEA"/>
    <w:rsid w:val="00B81E56"/>
    <w:rsid w:val="00B825EA"/>
    <w:rsid w:val="00B82721"/>
    <w:rsid w:val="00B82B48"/>
    <w:rsid w:val="00B82CA6"/>
    <w:rsid w:val="00B82CAE"/>
    <w:rsid w:val="00B82E22"/>
    <w:rsid w:val="00B82E61"/>
    <w:rsid w:val="00B82E63"/>
    <w:rsid w:val="00B8307B"/>
    <w:rsid w:val="00B831EA"/>
    <w:rsid w:val="00B83333"/>
    <w:rsid w:val="00B83446"/>
    <w:rsid w:val="00B83657"/>
    <w:rsid w:val="00B83A0B"/>
    <w:rsid w:val="00B83B2F"/>
    <w:rsid w:val="00B83BA4"/>
    <w:rsid w:val="00B84C9E"/>
    <w:rsid w:val="00B850BA"/>
    <w:rsid w:val="00B85534"/>
    <w:rsid w:val="00B85605"/>
    <w:rsid w:val="00B85866"/>
    <w:rsid w:val="00B85C7A"/>
    <w:rsid w:val="00B86001"/>
    <w:rsid w:val="00B86123"/>
    <w:rsid w:val="00B86600"/>
    <w:rsid w:val="00B8699A"/>
    <w:rsid w:val="00B86DBC"/>
    <w:rsid w:val="00B86E74"/>
    <w:rsid w:val="00B87164"/>
    <w:rsid w:val="00B8734B"/>
    <w:rsid w:val="00B87768"/>
    <w:rsid w:val="00B8784D"/>
    <w:rsid w:val="00B879DA"/>
    <w:rsid w:val="00B87BB9"/>
    <w:rsid w:val="00B87C31"/>
    <w:rsid w:val="00B87C48"/>
    <w:rsid w:val="00B90271"/>
    <w:rsid w:val="00B90433"/>
    <w:rsid w:val="00B9089D"/>
    <w:rsid w:val="00B90A0B"/>
    <w:rsid w:val="00B92275"/>
    <w:rsid w:val="00B922AD"/>
    <w:rsid w:val="00B92472"/>
    <w:rsid w:val="00B92C5F"/>
    <w:rsid w:val="00B934E0"/>
    <w:rsid w:val="00B93993"/>
    <w:rsid w:val="00B93E47"/>
    <w:rsid w:val="00B944CE"/>
    <w:rsid w:val="00B945F5"/>
    <w:rsid w:val="00B947FE"/>
    <w:rsid w:val="00B94E8A"/>
    <w:rsid w:val="00B94F13"/>
    <w:rsid w:val="00B95251"/>
    <w:rsid w:val="00B956F4"/>
    <w:rsid w:val="00B957DE"/>
    <w:rsid w:val="00B95971"/>
    <w:rsid w:val="00B965C7"/>
    <w:rsid w:val="00B9662B"/>
    <w:rsid w:val="00B967ED"/>
    <w:rsid w:val="00B96998"/>
    <w:rsid w:val="00B96E15"/>
    <w:rsid w:val="00B96F6A"/>
    <w:rsid w:val="00B97BC0"/>
    <w:rsid w:val="00BA0133"/>
    <w:rsid w:val="00BA0149"/>
    <w:rsid w:val="00BA0404"/>
    <w:rsid w:val="00BA06FE"/>
    <w:rsid w:val="00BA08A1"/>
    <w:rsid w:val="00BA08CC"/>
    <w:rsid w:val="00BA0C5B"/>
    <w:rsid w:val="00BA1041"/>
    <w:rsid w:val="00BA18A0"/>
    <w:rsid w:val="00BA1CBE"/>
    <w:rsid w:val="00BA1E41"/>
    <w:rsid w:val="00BA1F22"/>
    <w:rsid w:val="00BA20B9"/>
    <w:rsid w:val="00BA24F7"/>
    <w:rsid w:val="00BA2540"/>
    <w:rsid w:val="00BA261F"/>
    <w:rsid w:val="00BA26E1"/>
    <w:rsid w:val="00BA333C"/>
    <w:rsid w:val="00BA3503"/>
    <w:rsid w:val="00BA366A"/>
    <w:rsid w:val="00BA3A3C"/>
    <w:rsid w:val="00BA3A8D"/>
    <w:rsid w:val="00BA3D5E"/>
    <w:rsid w:val="00BA4782"/>
    <w:rsid w:val="00BA4891"/>
    <w:rsid w:val="00BA4D6F"/>
    <w:rsid w:val="00BA4F58"/>
    <w:rsid w:val="00BA4F5B"/>
    <w:rsid w:val="00BA56AD"/>
    <w:rsid w:val="00BA5EF6"/>
    <w:rsid w:val="00BA61EB"/>
    <w:rsid w:val="00BA64CA"/>
    <w:rsid w:val="00BA6552"/>
    <w:rsid w:val="00BA68A3"/>
    <w:rsid w:val="00BA6957"/>
    <w:rsid w:val="00BA69D9"/>
    <w:rsid w:val="00BA6ABA"/>
    <w:rsid w:val="00BA6D57"/>
    <w:rsid w:val="00BA6E3E"/>
    <w:rsid w:val="00BA7007"/>
    <w:rsid w:val="00BA71AC"/>
    <w:rsid w:val="00BA73A4"/>
    <w:rsid w:val="00BA74CA"/>
    <w:rsid w:val="00BA79B6"/>
    <w:rsid w:val="00BA79DA"/>
    <w:rsid w:val="00BB01DD"/>
    <w:rsid w:val="00BB0294"/>
    <w:rsid w:val="00BB0904"/>
    <w:rsid w:val="00BB0B7E"/>
    <w:rsid w:val="00BB0E64"/>
    <w:rsid w:val="00BB10CB"/>
    <w:rsid w:val="00BB128B"/>
    <w:rsid w:val="00BB12C3"/>
    <w:rsid w:val="00BB1942"/>
    <w:rsid w:val="00BB220D"/>
    <w:rsid w:val="00BB2322"/>
    <w:rsid w:val="00BB255F"/>
    <w:rsid w:val="00BB32A9"/>
    <w:rsid w:val="00BB343C"/>
    <w:rsid w:val="00BB3984"/>
    <w:rsid w:val="00BB3B94"/>
    <w:rsid w:val="00BB3C67"/>
    <w:rsid w:val="00BB3FC5"/>
    <w:rsid w:val="00BB41ED"/>
    <w:rsid w:val="00BB4471"/>
    <w:rsid w:val="00BB46EC"/>
    <w:rsid w:val="00BB4777"/>
    <w:rsid w:val="00BB50FE"/>
    <w:rsid w:val="00BB515C"/>
    <w:rsid w:val="00BB51D1"/>
    <w:rsid w:val="00BB5344"/>
    <w:rsid w:val="00BB55FB"/>
    <w:rsid w:val="00BB5CB2"/>
    <w:rsid w:val="00BB5E4C"/>
    <w:rsid w:val="00BB5ED7"/>
    <w:rsid w:val="00BB5F0A"/>
    <w:rsid w:val="00BB601B"/>
    <w:rsid w:val="00BB6666"/>
    <w:rsid w:val="00BB72A5"/>
    <w:rsid w:val="00BB7406"/>
    <w:rsid w:val="00BB7CFA"/>
    <w:rsid w:val="00BB7E13"/>
    <w:rsid w:val="00BB7EF2"/>
    <w:rsid w:val="00BC0380"/>
    <w:rsid w:val="00BC0A2C"/>
    <w:rsid w:val="00BC0ADF"/>
    <w:rsid w:val="00BC0D8B"/>
    <w:rsid w:val="00BC1661"/>
    <w:rsid w:val="00BC18D0"/>
    <w:rsid w:val="00BC1C6E"/>
    <w:rsid w:val="00BC20EB"/>
    <w:rsid w:val="00BC21E0"/>
    <w:rsid w:val="00BC23C3"/>
    <w:rsid w:val="00BC256E"/>
    <w:rsid w:val="00BC2BA6"/>
    <w:rsid w:val="00BC31B3"/>
    <w:rsid w:val="00BC320D"/>
    <w:rsid w:val="00BC359C"/>
    <w:rsid w:val="00BC35A9"/>
    <w:rsid w:val="00BC3AF1"/>
    <w:rsid w:val="00BC4452"/>
    <w:rsid w:val="00BC4C8B"/>
    <w:rsid w:val="00BC4E8C"/>
    <w:rsid w:val="00BC5297"/>
    <w:rsid w:val="00BC5492"/>
    <w:rsid w:val="00BC5E05"/>
    <w:rsid w:val="00BC5E0A"/>
    <w:rsid w:val="00BC6101"/>
    <w:rsid w:val="00BC6B0A"/>
    <w:rsid w:val="00BC7C53"/>
    <w:rsid w:val="00BC7C90"/>
    <w:rsid w:val="00BD0628"/>
    <w:rsid w:val="00BD07B0"/>
    <w:rsid w:val="00BD0B36"/>
    <w:rsid w:val="00BD13A8"/>
    <w:rsid w:val="00BD1B60"/>
    <w:rsid w:val="00BD1DA1"/>
    <w:rsid w:val="00BD1E80"/>
    <w:rsid w:val="00BD24A8"/>
    <w:rsid w:val="00BD28B4"/>
    <w:rsid w:val="00BD2908"/>
    <w:rsid w:val="00BD2950"/>
    <w:rsid w:val="00BD2980"/>
    <w:rsid w:val="00BD2CA1"/>
    <w:rsid w:val="00BD2E67"/>
    <w:rsid w:val="00BD31E6"/>
    <w:rsid w:val="00BD32FA"/>
    <w:rsid w:val="00BD37BC"/>
    <w:rsid w:val="00BD38E7"/>
    <w:rsid w:val="00BD3984"/>
    <w:rsid w:val="00BD3B8F"/>
    <w:rsid w:val="00BD3D8D"/>
    <w:rsid w:val="00BD40B1"/>
    <w:rsid w:val="00BD438B"/>
    <w:rsid w:val="00BD43B6"/>
    <w:rsid w:val="00BD48FA"/>
    <w:rsid w:val="00BD505B"/>
    <w:rsid w:val="00BD505D"/>
    <w:rsid w:val="00BD5329"/>
    <w:rsid w:val="00BD5934"/>
    <w:rsid w:val="00BD5DC8"/>
    <w:rsid w:val="00BD61DA"/>
    <w:rsid w:val="00BD6C68"/>
    <w:rsid w:val="00BD7016"/>
    <w:rsid w:val="00BD74B8"/>
    <w:rsid w:val="00BD755A"/>
    <w:rsid w:val="00BD7620"/>
    <w:rsid w:val="00BD7A32"/>
    <w:rsid w:val="00BD7C73"/>
    <w:rsid w:val="00BD7D64"/>
    <w:rsid w:val="00BE03AB"/>
    <w:rsid w:val="00BE03DA"/>
    <w:rsid w:val="00BE0473"/>
    <w:rsid w:val="00BE0B98"/>
    <w:rsid w:val="00BE0E9A"/>
    <w:rsid w:val="00BE0EBE"/>
    <w:rsid w:val="00BE1622"/>
    <w:rsid w:val="00BE16D1"/>
    <w:rsid w:val="00BE18D7"/>
    <w:rsid w:val="00BE1A82"/>
    <w:rsid w:val="00BE1C28"/>
    <w:rsid w:val="00BE1DCA"/>
    <w:rsid w:val="00BE1EC6"/>
    <w:rsid w:val="00BE1F73"/>
    <w:rsid w:val="00BE2081"/>
    <w:rsid w:val="00BE2113"/>
    <w:rsid w:val="00BE21C9"/>
    <w:rsid w:val="00BE285C"/>
    <w:rsid w:val="00BE2A7C"/>
    <w:rsid w:val="00BE2EA1"/>
    <w:rsid w:val="00BE2F25"/>
    <w:rsid w:val="00BE307B"/>
    <w:rsid w:val="00BE3135"/>
    <w:rsid w:val="00BE3435"/>
    <w:rsid w:val="00BE348E"/>
    <w:rsid w:val="00BE3784"/>
    <w:rsid w:val="00BE3F05"/>
    <w:rsid w:val="00BE3F20"/>
    <w:rsid w:val="00BE4068"/>
    <w:rsid w:val="00BE4217"/>
    <w:rsid w:val="00BE42EC"/>
    <w:rsid w:val="00BE4312"/>
    <w:rsid w:val="00BE43D7"/>
    <w:rsid w:val="00BE4660"/>
    <w:rsid w:val="00BE498E"/>
    <w:rsid w:val="00BE4AA2"/>
    <w:rsid w:val="00BE5074"/>
    <w:rsid w:val="00BE50A2"/>
    <w:rsid w:val="00BE59E9"/>
    <w:rsid w:val="00BE5BC2"/>
    <w:rsid w:val="00BE5BC8"/>
    <w:rsid w:val="00BE5DE3"/>
    <w:rsid w:val="00BE6074"/>
    <w:rsid w:val="00BE6529"/>
    <w:rsid w:val="00BE67A8"/>
    <w:rsid w:val="00BE6838"/>
    <w:rsid w:val="00BE6934"/>
    <w:rsid w:val="00BE69E0"/>
    <w:rsid w:val="00BE6BEF"/>
    <w:rsid w:val="00BE6E87"/>
    <w:rsid w:val="00BE6F8C"/>
    <w:rsid w:val="00BE6FF0"/>
    <w:rsid w:val="00BE7220"/>
    <w:rsid w:val="00BE7429"/>
    <w:rsid w:val="00BE74F9"/>
    <w:rsid w:val="00BE792D"/>
    <w:rsid w:val="00BE794A"/>
    <w:rsid w:val="00BE7AD8"/>
    <w:rsid w:val="00BF0021"/>
    <w:rsid w:val="00BF00F5"/>
    <w:rsid w:val="00BF0182"/>
    <w:rsid w:val="00BF0345"/>
    <w:rsid w:val="00BF0727"/>
    <w:rsid w:val="00BF072D"/>
    <w:rsid w:val="00BF0ADE"/>
    <w:rsid w:val="00BF0AE6"/>
    <w:rsid w:val="00BF0C83"/>
    <w:rsid w:val="00BF133B"/>
    <w:rsid w:val="00BF140C"/>
    <w:rsid w:val="00BF1524"/>
    <w:rsid w:val="00BF192B"/>
    <w:rsid w:val="00BF20CF"/>
    <w:rsid w:val="00BF2495"/>
    <w:rsid w:val="00BF2983"/>
    <w:rsid w:val="00BF2A87"/>
    <w:rsid w:val="00BF2E65"/>
    <w:rsid w:val="00BF305B"/>
    <w:rsid w:val="00BF35FF"/>
    <w:rsid w:val="00BF373B"/>
    <w:rsid w:val="00BF3761"/>
    <w:rsid w:val="00BF38AA"/>
    <w:rsid w:val="00BF39F6"/>
    <w:rsid w:val="00BF3B88"/>
    <w:rsid w:val="00BF436E"/>
    <w:rsid w:val="00BF45EA"/>
    <w:rsid w:val="00BF4757"/>
    <w:rsid w:val="00BF5254"/>
    <w:rsid w:val="00BF5B22"/>
    <w:rsid w:val="00BF5BD0"/>
    <w:rsid w:val="00BF5CA4"/>
    <w:rsid w:val="00BF6069"/>
    <w:rsid w:val="00BF6342"/>
    <w:rsid w:val="00BF643D"/>
    <w:rsid w:val="00BF645F"/>
    <w:rsid w:val="00BF6725"/>
    <w:rsid w:val="00BF68B5"/>
    <w:rsid w:val="00BF6C33"/>
    <w:rsid w:val="00BF732F"/>
    <w:rsid w:val="00BF7A09"/>
    <w:rsid w:val="00BF7AE9"/>
    <w:rsid w:val="00BF7CC9"/>
    <w:rsid w:val="00BF7EE3"/>
    <w:rsid w:val="00C00044"/>
    <w:rsid w:val="00C001F0"/>
    <w:rsid w:val="00C0068E"/>
    <w:rsid w:val="00C00921"/>
    <w:rsid w:val="00C00995"/>
    <w:rsid w:val="00C00B26"/>
    <w:rsid w:val="00C00D2A"/>
    <w:rsid w:val="00C00DFA"/>
    <w:rsid w:val="00C015D3"/>
    <w:rsid w:val="00C01770"/>
    <w:rsid w:val="00C0204D"/>
    <w:rsid w:val="00C0225E"/>
    <w:rsid w:val="00C023BC"/>
    <w:rsid w:val="00C02A46"/>
    <w:rsid w:val="00C02D10"/>
    <w:rsid w:val="00C034C6"/>
    <w:rsid w:val="00C03540"/>
    <w:rsid w:val="00C03586"/>
    <w:rsid w:val="00C0360C"/>
    <w:rsid w:val="00C03642"/>
    <w:rsid w:val="00C0367E"/>
    <w:rsid w:val="00C03712"/>
    <w:rsid w:val="00C03A98"/>
    <w:rsid w:val="00C03E12"/>
    <w:rsid w:val="00C03E44"/>
    <w:rsid w:val="00C03ECE"/>
    <w:rsid w:val="00C03F8C"/>
    <w:rsid w:val="00C0418A"/>
    <w:rsid w:val="00C0419A"/>
    <w:rsid w:val="00C04742"/>
    <w:rsid w:val="00C048BB"/>
    <w:rsid w:val="00C04B8C"/>
    <w:rsid w:val="00C04C7A"/>
    <w:rsid w:val="00C04E79"/>
    <w:rsid w:val="00C0572A"/>
    <w:rsid w:val="00C05C62"/>
    <w:rsid w:val="00C05C65"/>
    <w:rsid w:val="00C05E57"/>
    <w:rsid w:val="00C0645C"/>
    <w:rsid w:val="00C07195"/>
    <w:rsid w:val="00C072FB"/>
    <w:rsid w:val="00C07726"/>
    <w:rsid w:val="00C07921"/>
    <w:rsid w:val="00C104FB"/>
    <w:rsid w:val="00C1088D"/>
    <w:rsid w:val="00C108D5"/>
    <w:rsid w:val="00C10BC4"/>
    <w:rsid w:val="00C10DED"/>
    <w:rsid w:val="00C10E52"/>
    <w:rsid w:val="00C114E5"/>
    <w:rsid w:val="00C117C1"/>
    <w:rsid w:val="00C117D2"/>
    <w:rsid w:val="00C11AEE"/>
    <w:rsid w:val="00C120B4"/>
    <w:rsid w:val="00C1221B"/>
    <w:rsid w:val="00C12252"/>
    <w:rsid w:val="00C12606"/>
    <w:rsid w:val="00C12829"/>
    <w:rsid w:val="00C12870"/>
    <w:rsid w:val="00C13167"/>
    <w:rsid w:val="00C13425"/>
    <w:rsid w:val="00C136F8"/>
    <w:rsid w:val="00C13946"/>
    <w:rsid w:val="00C13DA6"/>
    <w:rsid w:val="00C14209"/>
    <w:rsid w:val="00C148C5"/>
    <w:rsid w:val="00C14BB2"/>
    <w:rsid w:val="00C14FEE"/>
    <w:rsid w:val="00C15566"/>
    <w:rsid w:val="00C15729"/>
    <w:rsid w:val="00C1620F"/>
    <w:rsid w:val="00C16990"/>
    <w:rsid w:val="00C16C4E"/>
    <w:rsid w:val="00C16CCB"/>
    <w:rsid w:val="00C16D94"/>
    <w:rsid w:val="00C1711F"/>
    <w:rsid w:val="00C178B3"/>
    <w:rsid w:val="00C178B9"/>
    <w:rsid w:val="00C178F9"/>
    <w:rsid w:val="00C179BE"/>
    <w:rsid w:val="00C17C62"/>
    <w:rsid w:val="00C17D06"/>
    <w:rsid w:val="00C17F6C"/>
    <w:rsid w:val="00C20F32"/>
    <w:rsid w:val="00C2131E"/>
    <w:rsid w:val="00C214F1"/>
    <w:rsid w:val="00C21A06"/>
    <w:rsid w:val="00C21BF4"/>
    <w:rsid w:val="00C224BD"/>
    <w:rsid w:val="00C22678"/>
    <w:rsid w:val="00C22A45"/>
    <w:rsid w:val="00C22F4E"/>
    <w:rsid w:val="00C22FB3"/>
    <w:rsid w:val="00C23126"/>
    <w:rsid w:val="00C232FE"/>
    <w:rsid w:val="00C23760"/>
    <w:rsid w:val="00C2380B"/>
    <w:rsid w:val="00C23C64"/>
    <w:rsid w:val="00C23E45"/>
    <w:rsid w:val="00C23FB7"/>
    <w:rsid w:val="00C2406B"/>
    <w:rsid w:val="00C240EB"/>
    <w:rsid w:val="00C245A3"/>
    <w:rsid w:val="00C24852"/>
    <w:rsid w:val="00C249EB"/>
    <w:rsid w:val="00C24FD2"/>
    <w:rsid w:val="00C25060"/>
    <w:rsid w:val="00C25135"/>
    <w:rsid w:val="00C25252"/>
    <w:rsid w:val="00C25EA2"/>
    <w:rsid w:val="00C266EB"/>
    <w:rsid w:val="00C269C2"/>
    <w:rsid w:val="00C26ABD"/>
    <w:rsid w:val="00C275D7"/>
    <w:rsid w:val="00C279BC"/>
    <w:rsid w:val="00C27AE5"/>
    <w:rsid w:val="00C27B18"/>
    <w:rsid w:val="00C27D73"/>
    <w:rsid w:val="00C30693"/>
    <w:rsid w:val="00C30824"/>
    <w:rsid w:val="00C3094C"/>
    <w:rsid w:val="00C30D6B"/>
    <w:rsid w:val="00C30DCD"/>
    <w:rsid w:val="00C30FD0"/>
    <w:rsid w:val="00C31419"/>
    <w:rsid w:val="00C31D7E"/>
    <w:rsid w:val="00C32026"/>
    <w:rsid w:val="00C32423"/>
    <w:rsid w:val="00C3261B"/>
    <w:rsid w:val="00C32F23"/>
    <w:rsid w:val="00C332EA"/>
    <w:rsid w:val="00C332F5"/>
    <w:rsid w:val="00C33619"/>
    <w:rsid w:val="00C3362F"/>
    <w:rsid w:val="00C33659"/>
    <w:rsid w:val="00C33727"/>
    <w:rsid w:val="00C33A74"/>
    <w:rsid w:val="00C34114"/>
    <w:rsid w:val="00C3417F"/>
    <w:rsid w:val="00C34A38"/>
    <w:rsid w:val="00C34EFD"/>
    <w:rsid w:val="00C35086"/>
    <w:rsid w:val="00C35911"/>
    <w:rsid w:val="00C35F53"/>
    <w:rsid w:val="00C35F70"/>
    <w:rsid w:val="00C36153"/>
    <w:rsid w:val="00C361DF"/>
    <w:rsid w:val="00C365CC"/>
    <w:rsid w:val="00C367DC"/>
    <w:rsid w:val="00C36B06"/>
    <w:rsid w:val="00C3735F"/>
    <w:rsid w:val="00C373A1"/>
    <w:rsid w:val="00C376DC"/>
    <w:rsid w:val="00C37803"/>
    <w:rsid w:val="00C406A7"/>
    <w:rsid w:val="00C40FE8"/>
    <w:rsid w:val="00C41066"/>
    <w:rsid w:val="00C410C9"/>
    <w:rsid w:val="00C41132"/>
    <w:rsid w:val="00C4128B"/>
    <w:rsid w:val="00C41379"/>
    <w:rsid w:val="00C41526"/>
    <w:rsid w:val="00C41A19"/>
    <w:rsid w:val="00C41C33"/>
    <w:rsid w:val="00C41E89"/>
    <w:rsid w:val="00C41E8A"/>
    <w:rsid w:val="00C421B5"/>
    <w:rsid w:val="00C42A94"/>
    <w:rsid w:val="00C42AC1"/>
    <w:rsid w:val="00C42BC6"/>
    <w:rsid w:val="00C42CDC"/>
    <w:rsid w:val="00C42FAE"/>
    <w:rsid w:val="00C43059"/>
    <w:rsid w:val="00C43115"/>
    <w:rsid w:val="00C43334"/>
    <w:rsid w:val="00C433AC"/>
    <w:rsid w:val="00C433F9"/>
    <w:rsid w:val="00C435D8"/>
    <w:rsid w:val="00C438AE"/>
    <w:rsid w:val="00C44858"/>
    <w:rsid w:val="00C44A33"/>
    <w:rsid w:val="00C44F38"/>
    <w:rsid w:val="00C45111"/>
    <w:rsid w:val="00C4520F"/>
    <w:rsid w:val="00C4523B"/>
    <w:rsid w:val="00C45403"/>
    <w:rsid w:val="00C45476"/>
    <w:rsid w:val="00C4564B"/>
    <w:rsid w:val="00C457A7"/>
    <w:rsid w:val="00C45A76"/>
    <w:rsid w:val="00C45B2C"/>
    <w:rsid w:val="00C45D54"/>
    <w:rsid w:val="00C464DB"/>
    <w:rsid w:val="00C46508"/>
    <w:rsid w:val="00C4658C"/>
    <w:rsid w:val="00C466E6"/>
    <w:rsid w:val="00C467C3"/>
    <w:rsid w:val="00C46BD0"/>
    <w:rsid w:val="00C46D1D"/>
    <w:rsid w:val="00C46F38"/>
    <w:rsid w:val="00C47202"/>
    <w:rsid w:val="00C474B8"/>
    <w:rsid w:val="00C47606"/>
    <w:rsid w:val="00C479C3"/>
    <w:rsid w:val="00C50367"/>
    <w:rsid w:val="00C503EE"/>
    <w:rsid w:val="00C50407"/>
    <w:rsid w:val="00C506BE"/>
    <w:rsid w:val="00C50921"/>
    <w:rsid w:val="00C50D90"/>
    <w:rsid w:val="00C50DBF"/>
    <w:rsid w:val="00C50F8F"/>
    <w:rsid w:val="00C51377"/>
    <w:rsid w:val="00C5151F"/>
    <w:rsid w:val="00C5194B"/>
    <w:rsid w:val="00C51B58"/>
    <w:rsid w:val="00C51DD4"/>
    <w:rsid w:val="00C522DC"/>
    <w:rsid w:val="00C52781"/>
    <w:rsid w:val="00C52C2C"/>
    <w:rsid w:val="00C52F4B"/>
    <w:rsid w:val="00C532F9"/>
    <w:rsid w:val="00C5357E"/>
    <w:rsid w:val="00C53617"/>
    <w:rsid w:val="00C53833"/>
    <w:rsid w:val="00C53BC3"/>
    <w:rsid w:val="00C54017"/>
    <w:rsid w:val="00C5421E"/>
    <w:rsid w:val="00C54672"/>
    <w:rsid w:val="00C5487D"/>
    <w:rsid w:val="00C54C95"/>
    <w:rsid w:val="00C54CD3"/>
    <w:rsid w:val="00C54D16"/>
    <w:rsid w:val="00C55088"/>
    <w:rsid w:val="00C552B3"/>
    <w:rsid w:val="00C555B9"/>
    <w:rsid w:val="00C55A3F"/>
    <w:rsid w:val="00C55B34"/>
    <w:rsid w:val="00C55E21"/>
    <w:rsid w:val="00C55EB5"/>
    <w:rsid w:val="00C5641F"/>
    <w:rsid w:val="00C564FA"/>
    <w:rsid w:val="00C5752A"/>
    <w:rsid w:val="00C5756E"/>
    <w:rsid w:val="00C5757C"/>
    <w:rsid w:val="00C57E6F"/>
    <w:rsid w:val="00C57ECA"/>
    <w:rsid w:val="00C6079D"/>
    <w:rsid w:val="00C60C77"/>
    <w:rsid w:val="00C60FC4"/>
    <w:rsid w:val="00C61078"/>
    <w:rsid w:val="00C610FA"/>
    <w:rsid w:val="00C612BE"/>
    <w:rsid w:val="00C61383"/>
    <w:rsid w:val="00C614A5"/>
    <w:rsid w:val="00C61642"/>
    <w:rsid w:val="00C61807"/>
    <w:rsid w:val="00C618DF"/>
    <w:rsid w:val="00C61A77"/>
    <w:rsid w:val="00C62447"/>
    <w:rsid w:val="00C6255A"/>
    <w:rsid w:val="00C625D7"/>
    <w:rsid w:val="00C62833"/>
    <w:rsid w:val="00C628DE"/>
    <w:rsid w:val="00C62A7C"/>
    <w:rsid w:val="00C62ACF"/>
    <w:rsid w:val="00C62CA1"/>
    <w:rsid w:val="00C631D5"/>
    <w:rsid w:val="00C63744"/>
    <w:rsid w:val="00C638FA"/>
    <w:rsid w:val="00C63CA7"/>
    <w:rsid w:val="00C64348"/>
    <w:rsid w:val="00C64389"/>
    <w:rsid w:val="00C645F4"/>
    <w:rsid w:val="00C64C34"/>
    <w:rsid w:val="00C64CF6"/>
    <w:rsid w:val="00C64E6F"/>
    <w:rsid w:val="00C64F09"/>
    <w:rsid w:val="00C6541F"/>
    <w:rsid w:val="00C65527"/>
    <w:rsid w:val="00C65589"/>
    <w:rsid w:val="00C65A40"/>
    <w:rsid w:val="00C65EDA"/>
    <w:rsid w:val="00C66440"/>
    <w:rsid w:val="00C665A0"/>
    <w:rsid w:val="00C66897"/>
    <w:rsid w:val="00C668BA"/>
    <w:rsid w:val="00C66C29"/>
    <w:rsid w:val="00C66C7A"/>
    <w:rsid w:val="00C67127"/>
    <w:rsid w:val="00C672DA"/>
    <w:rsid w:val="00C673F9"/>
    <w:rsid w:val="00C675F8"/>
    <w:rsid w:val="00C679C4"/>
    <w:rsid w:val="00C67B24"/>
    <w:rsid w:val="00C67C1B"/>
    <w:rsid w:val="00C67CDC"/>
    <w:rsid w:val="00C701D7"/>
    <w:rsid w:val="00C70327"/>
    <w:rsid w:val="00C703A3"/>
    <w:rsid w:val="00C7075F"/>
    <w:rsid w:val="00C707CE"/>
    <w:rsid w:val="00C70981"/>
    <w:rsid w:val="00C70EBA"/>
    <w:rsid w:val="00C711CB"/>
    <w:rsid w:val="00C71503"/>
    <w:rsid w:val="00C71774"/>
    <w:rsid w:val="00C71A9D"/>
    <w:rsid w:val="00C71C86"/>
    <w:rsid w:val="00C72179"/>
    <w:rsid w:val="00C72284"/>
    <w:rsid w:val="00C72A42"/>
    <w:rsid w:val="00C730A4"/>
    <w:rsid w:val="00C7325C"/>
    <w:rsid w:val="00C732CC"/>
    <w:rsid w:val="00C7380E"/>
    <w:rsid w:val="00C73A71"/>
    <w:rsid w:val="00C73F2B"/>
    <w:rsid w:val="00C740FB"/>
    <w:rsid w:val="00C74159"/>
    <w:rsid w:val="00C74206"/>
    <w:rsid w:val="00C7428D"/>
    <w:rsid w:val="00C7442D"/>
    <w:rsid w:val="00C7453F"/>
    <w:rsid w:val="00C746D8"/>
    <w:rsid w:val="00C74E3B"/>
    <w:rsid w:val="00C751A7"/>
    <w:rsid w:val="00C75391"/>
    <w:rsid w:val="00C7540A"/>
    <w:rsid w:val="00C756D9"/>
    <w:rsid w:val="00C7591E"/>
    <w:rsid w:val="00C759FD"/>
    <w:rsid w:val="00C7617A"/>
    <w:rsid w:val="00C7642B"/>
    <w:rsid w:val="00C764C3"/>
    <w:rsid w:val="00C769C0"/>
    <w:rsid w:val="00C76F89"/>
    <w:rsid w:val="00C770FC"/>
    <w:rsid w:val="00C77C10"/>
    <w:rsid w:val="00C77E9F"/>
    <w:rsid w:val="00C77F0C"/>
    <w:rsid w:val="00C8007D"/>
    <w:rsid w:val="00C805A6"/>
    <w:rsid w:val="00C80A6C"/>
    <w:rsid w:val="00C80C44"/>
    <w:rsid w:val="00C80C9A"/>
    <w:rsid w:val="00C80E1C"/>
    <w:rsid w:val="00C812FD"/>
    <w:rsid w:val="00C81759"/>
    <w:rsid w:val="00C817E5"/>
    <w:rsid w:val="00C81E66"/>
    <w:rsid w:val="00C820D0"/>
    <w:rsid w:val="00C82368"/>
    <w:rsid w:val="00C823E3"/>
    <w:rsid w:val="00C82776"/>
    <w:rsid w:val="00C82DEA"/>
    <w:rsid w:val="00C83376"/>
    <w:rsid w:val="00C836E0"/>
    <w:rsid w:val="00C83898"/>
    <w:rsid w:val="00C84317"/>
    <w:rsid w:val="00C844E2"/>
    <w:rsid w:val="00C84521"/>
    <w:rsid w:val="00C84D26"/>
    <w:rsid w:val="00C84DF2"/>
    <w:rsid w:val="00C850CF"/>
    <w:rsid w:val="00C85AFB"/>
    <w:rsid w:val="00C85B27"/>
    <w:rsid w:val="00C85FB2"/>
    <w:rsid w:val="00C86212"/>
    <w:rsid w:val="00C86565"/>
    <w:rsid w:val="00C8678E"/>
    <w:rsid w:val="00C86935"/>
    <w:rsid w:val="00C86AAE"/>
    <w:rsid w:val="00C86BBB"/>
    <w:rsid w:val="00C86C4E"/>
    <w:rsid w:val="00C86C94"/>
    <w:rsid w:val="00C86E6A"/>
    <w:rsid w:val="00C86EE4"/>
    <w:rsid w:val="00C87647"/>
    <w:rsid w:val="00C87713"/>
    <w:rsid w:val="00C877AA"/>
    <w:rsid w:val="00C87B59"/>
    <w:rsid w:val="00C87DED"/>
    <w:rsid w:val="00C902E7"/>
    <w:rsid w:val="00C904D1"/>
    <w:rsid w:val="00C90912"/>
    <w:rsid w:val="00C90E08"/>
    <w:rsid w:val="00C90E2C"/>
    <w:rsid w:val="00C91627"/>
    <w:rsid w:val="00C91746"/>
    <w:rsid w:val="00C91FCA"/>
    <w:rsid w:val="00C91FFE"/>
    <w:rsid w:val="00C922DC"/>
    <w:rsid w:val="00C92BEB"/>
    <w:rsid w:val="00C92D1D"/>
    <w:rsid w:val="00C93369"/>
    <w:rsid w:val="00C934FB"/>
    <w:rsid w:val="00C93731"/>
    <w:rsid w:val="00C937FD"/>
    <w:rsid w:val="00C9385C"/>
    <w:rsid w:val="00C93919"/>
    <w:rsid w:val="00C94172"/>
    <w:rsid w:val="00C942D5"/>
    <w:rsid w:val="00C943C8"/>
    <w:rsid w:val="00C94634"/>
    <w:rsid w:val="00C947D5"/>
    <w:rsid w:val="00C94A3B"/>
    <w:rsid w:val="00C94F92"/>
    <w:rsid w:val="00C95343"/>
    <w:rsid w:val="00C95835"/>
    <w:rsid w:val="00C95AFC"/>
    <w:rsid w:val="00C95B36"/>
    <w:rsid w:val="00C9638B"/>
    <w:rsid w:val="00C96514"/>
    <w:rsid w:val="00C969A0"/>
    <w:rsid w:val="00C969EC"/>
    <w:rsid w:val="00C9735D"/>
    <w:rsid w:val="00C977EE"/>
    <w:rsid w:val="00C979CC"/>
    <w:rsid w:val="00C97B97"/>
    <w:rsid w:val="00CA0123"/>
    <w:rsid w:val="00CA022C"/>
    <w:rsid w:val="00CA0394"/>
    <w:rsid w:val="00CA03E2"/>
    <w:rsid w:val="00CA04E3"/>
    <w:rsid w:val="00CA091C"/>
    <w:rsid w:val="00CA0BE3"/>
    <w:rsid w:val="00CA0DFA"/>
    <w:rsid w:val="00CA0ED9"/>
    <w:rsid w:val="00CA1180"/>
    <w:rsid w:val="00CA1224"/>
    <w:rsid w:val="00CA145D"/>
    <w:rsid w:val="00CA15BC"/>
    <w:rsid w:val="00CA15BE"/>
    <w:rsid w:val="00CA1DE8"/>
    <w:rsid w:val="00CA2223"/>
    <w:rsid w:val="00CA266C"/>
    <w:rsid w:val="00CA2FCB"/>
    <w:rsid w:val="00CA3340"/>
    <w:rsid w:val="00CA33B5"/>
    <w:rsid w:val="00CA3449"/>
    <w:rsid w:val="00CA392C"/>
    <w:rsid w:val="00CA3941"/>
    <w:rsid w:val="00CA3A22"/>
    <w:rsid w:val="00CA491E"/>
    <w:rsid w:val="00CA4C97"/>
    <w:rsid w:val="00CA5140"/>
    <w:rsid w:val="00CA5A5B"/>
    <w:rsid w:val="00CA5ADC"/>
    <w:rsid w:val="00CA5EDB"/>
    <w:rsid w:val="00CA60CC"/>
    <w:rsid w:val="00CA6A64"/>
    <w:rsid w:val="00CA6DAD"/>
    <w:rsid w:val="00CA7525"/>
    <w:rsid w:val="00CA7644"/>
    <w:rsid w:val="00CB004E"/>
    <w:rsid w:val="00CB0486"/>
    <w:rsid w:val="00CB0527"/>
    <w:rsid w:val="00CB05A8"/>
    <w:rsid w:val="00CB05BB"/>
    <w:rsid w:val="00CB0768"/>
    <w:rsid w:val="00CB0AE0"/>
    <w:rsid w:val="00CB0E4F"/>
    <w:rsid w:val="00CB11AF"/>
    <w:rsid w:val="00CB1294"/>
    <w:rsid w:val="00CB17BB"/>
    <w:rsid w:val="00CB1856"/>
    <w:rsid w:val="00CB18B2"/>
    <w:rsid w:val="00CB1C70"/>
    <w:rsid w:val="00CB1CC8"/>
    <w:rsid w:val="00CB1F5F"/>
    <w:rsid w:val="00CB2001"/>
    <w:rsid w:val="00CB2164"/>
    <w:rsid w:val="00CB23D8"/>
    <w:rsid w:val="00CB24A3"/>
    <w:rsid w:val="00CB2832"/>
    <w:rsid w:val="00CB2B23"/>
    <w:rsid w:val="00CB30AE"/>
    <w:rsid w:val="00CB3280"/>
    <w:rsid w:val="00CB3983"/>
    <w:rsid w:val="00CB3C4E"/>
    <w:rsid w:val="00CB3E2F"/>
    <w:rsid w:val="00CB3E77"/>
    <w:rsid w:val="00CB428E"/>
    <w:rsid w:val="00CB453A"/>
    <w:rsid w:val="00CB47EE"/>
    <w:rsid w:val="00CB483C"/>
    <w:rsid w:val="00CB4A2A"/>
    <w:rsid w:val="00CB4C77"/>
    <w:rsid w:val="00CB4CD0"/>
    <w:rsid w:val="00CB5024"/>
    <w:rsid w:val="00CB5055"/>
    <w:rsid w:val="00CB52EA"/>
    <w:rsid w:val="00CB5454"/>
    <w:rsid w:val="00CB55D6"/>
    <w:rsid w:val="00CB56ED"/>
    <w:rsid w:val="00CB58B6"/>
    <w:rsid w:val="00CB5AAD"/>
    <w:rsid w:val="00CB5B43"/>
    <w:rsid w:val="00CB5B4B"/>
    <w:rsid w:val="00CB5C32"/>
    <w:rsid w:val="00CB5C94"/>
    <w:rsid w:val="00CB5E64"/>
    <w:rsid w:val="00CB6453"/>
    <w:rsid w:val="00CB6AAC"/>
    <w:rsid w:val="00CB6EC2"/>
    <w:rsid w:val="00CB70AD"/>
    <w:rsid w:val="00CB72B4"/>
    <w:rsid w:val="00CB74CA"/>
    <w:rsid w:val="00CB771B"/>
    <w:rsid w:val="00CB7BB4"/>
    <w:rsid w:val="00CB7ED4"/>
    <w:rsid w:val="00CB7FBC"/>
    <w:rsid w:val="00CC01A4"/>
    <w:rsid w:val="00CC0254"/>
    <w:rsid w:val="00CC02BA"/>
    <w:rsid w:val="00CC0342"/>
    <w:rsid w:val="00CC0357"/>
    <w:rsid w:val="00CC0693"/>
    <w:rsid w:val="00CC0BF6"/>
    <w:rsid w:val="00CC0D74"/>
    <w:rsid w:val="00CC1233"/>
    <w:rsid w:val="00CC1276"/>
    <w:rsid w:val="00CC1353"/>
    <w:rsid w:val="00CC1432"/>
    <w:rsid w:val="00CC15AE"/>
    <w:rsid w:val="00CC1930"/>
    <w:rsid w:val="00CC1B13"/>
    <w:rsid w:val="00CC1F2E"/>
    <w:rsid w:val="00CC2609"/>
    <w:rsid w:val="00CC2814"/>
    <w:rsid w:val="00CC2AAD"/>
    <w:rsid w:val="00CC2AF7"/>
    <w:rsid w:val="00CC2B93"/>
    <w:rsid w:val="00CC360B"/>
    <w:rsid w:val="00CC3BAE"/>
    <w:rsid w:val="00CC3BFD"/>
    <w:rsid w:val="00CC3DC1"/>
    <w:rsid w:val="00CC3FF3"/>
    <w:rsid w:val="00CC4EAC"/>
    <w:rsid w:val="00CC5792"/>
    <w:rsid w:val="00CC648B"/>
    <w:rsid w:val="00CC65EA"/>
    <w:rsid w:val="00CC6692"/>
    <w:rsid w:val="00CC6B32"/>
    <w:rsid w:val="00CC6D64"/>
    <w:rsid w:val="00CC6DBF"/>
    <w:rsid w:val="00CC6FCD"/>
    <w:rsid w:val="00CC713B"/>
    <w:rsid w:val="00CC7292"/>
    <w:rsid w:val="00CC75AA"/>
    <w:rsid w:val="00CC7854"/>
    <w:rsid w:val="00CD0200"/>
    <w:rsid w:val="00CD0283"/>
    <w:rsid w:val="00CD0468"/>
    <w:rsid w:val="00CD048B"/>
    <w:rsid w:val="00CD08D7"/>
    <w:rsid w:val="00CD0B4D"/>
    <w:rsid w:val="00CD1021"/>
    <w:rsid w:val="00CD1036"/>
    <w:rsid w:val="00CD122E"/>
    <w:rsid w:val="00CD1581"/>
    <w:rsid w:val="00CD1823"/>
    <w:rsid w:val="00CD1BB2"/>
    <w:rsid w:val="00CD1C32"/>
    <w:rsid w:val="00CD248B"/>
    <w:rsid w:val="00CD2718"/>
    <w:rsid w:val="00CD2762"/>
    <w:rsid w:val="00CD2815"/>
    <w:rsid w:val="00CD2E40"/>
    <w:rsid w:val="00CD30FD"/>
    <w:rsid w:val="00CD313C"/>
    <w:rsid w:val="00CD32B8"/>
    <w:rsid w:val="00CD338F"/>
    <w:rsid w:val="00CD3453"/>
    <w:rsid w:val="00CD34A3"/>
    <w:rsid w:val="00CD3795"/>
    <w:rsid w:val="00CD3B41"/>
    <w:rsid w:val="00CD3DA2"/>
    <w:rsid w:val="00CD3DBB"/>
    <w:rsid w:val="00CD40A2"/>
    <w:rsid w:val="00CD40F0"/>
    <w:rsid w:val="00CD431F"/>
    <w:rsid w:val="00CD442C"/>
    <w:rsid w:val="00CD4BA4"/>
    <w:rsid w:val="00CD4C54"/>
    <w:rsid w:val="00CD4D33"/>
    <w:rsid w:val="00CD50C9"/>
    <w:rsid w:val="00CD528A"/>
    <w:rsid w:val="00CD5513"/>
    <w:rsid w:val="00CD5B50"/>
    <w:rsid w:val="00CD5EE4"/>
    <w:rsid w:val="00CD60FD"/>
    <w:rsid w:val="00CD6155"/>
    <w:rsid w:val="00CD61EF"/>
    <w:rsid w:val="00CD6563"/>
    <w:rsid w:val="00CD6ACB"/>
    <w:rsid w:val="00CD6C88"/>
    <w:rsid w:val="00CD6C9B"/>
    <w:rsid w:val="00CD753C"/>
    <w:rsid w:val="00CD7D2E"/>
    <w:rsid w:val="00CD7EEC"/>
    <w:rsid w:val="00CE0421"/>
    <w:rsid w:val="00CE043F"/>
    <w:rsid w:val="00CE0505"/>
    <w:rsid w:val="00CE0528"/>
    <w:rsid w:val="00CE0569"/>
    <w:rsid w:val="00CE07B9"/>
    <w:rsid w:val="00CE0841"/>
    <w:rsid w:val="00CE0B68"/>
    <w:rsid w:val="00CE0C5B"/>
    <w:rsid w:val="00CE1757"/>
    <w:rsid w:val="00CE1A70"/>
    <w:rsid w:val="00CE1B1B"/>
    <w:rsid w:val="00CE1BDF"/>
    <w:rsid w:val="00CE1BE4"/>
    <w:rsid w:val="00CE1FE9"/>
    <w:rsid w:val="00CE237B"/>
    <w:rsid w:val="00CE2A92"/>
    <w:rsid w:val="00CE2AFE"/>
    <w:rsid w:val="00CE2B30"/>
    <w:rsid w:val="00CE339A"/>
    <w:rsid w:val="00CE35C9"/>
    <w:rsid w:val="00CE40B3"/>
    <w:rsid w:val="00CE4148"/>
    <w:rsid w:val="00CE43B3"/>
    <w:rsid w:val="00CE4505"/>
    <w:rsid w:val="00CE457A"/>
    <w:rsid w:val="00CE4A33"/>
    <w:rsid w:val="00CE4B44"/>
    <w:rsid w:val="00CE52BA"/>
    <w:rsid w:val="00CE5610"/>
    <w:rsid w:val="00CE5874"/>
    <w:rsid w:val="00CE5B35"/>
    <w:rsid w:val="00CE6620"/>
    <w:rsid w:val="00CE67FF"/>
    <w:rsid w:val="00CE6861"/>
    <w:rsid w:val="00CE6947"/>
    <w:rsid w:val="00CE6CD7"/>
    <w:rsid w:val="00CE6DE1"/>
    <w:rsid w:val="00CE708C"/>
    <w:rsid w:val="00CE73DF"/>
    <w:rsid w:val="00CE757E"/>
    <w:rsid w:val="00CE766D"/>
    <w:rsid w:val="00CE7834"/>
    <w:rsid w:val="00CE7BCB"/>
    <w:rsid w:val="00CE7CD7"/>
    <w:rsid w:val="00CE7F6A"/>
    <w:rsid w:val="00CF002F"/>
    <w:rsid w:val="00CF07B2"/>
    <w:rsid w:val="00CF08D1"/>
    <w:rsid w:val="00CF0958"/>
    <w:rsid w:val="00CF0959"/>
    <w:rsid w:val="00CF0BD6"/>
    <w:rsid w:val="00CF1425"/>
    <w:rsid w:val="00CF18D2"/>
    <w:rsid w:val="00CF191F"/>
    <w:rsid w:val="00CF1B85"/>
    <w:rsid w:val="00CF1E4A"/>
    <w:rsid w:val="00CF2621"/>
    <w:rsid w:val="00CF2A46"/>
    <w:rsid w:val="00CF302C"/>
    <w:rsid w:val="00CF31C4"/>
    <w:rsid w:val="00CF3A9D"/>
    <w:rsid w:val="00CF3E03"/>
    <w:rsid w:val="00CF3EAD"/>
    <w:rsid w:val="00CF461E"/>
    <w:rsid w:val="00CF4FBE"/>
    <w:rsid w:val="00CF4FFF"/>
    <w:rsid w:val="00CF5209"/>
    <w:rsid w:val="00CF5311"/>
    <w:rsid w:val="00CF5A45"/>
    <w:rsid w:val="00CF5B33"/>
    <w:rsid w:val="00CF6429"/>
    <w:rsid w:val="00CF6A9A"/>
    <w:rsid w:val="00CF6EEA"/>
    <w:rsid w:val="00CF70C5"/>
    <w:rsid w:val="00CF70DE"/>
    <w:rsid w:val="00CF7250"/>
    <w:rsid w:val="00CF744D"/>
    <w:rsid w:val="00CF7514"/>
    <w:rsid w:val="00CF7581"/>
    <w:rsid w:val="00CF7787"/>
    <w:rsid w:val="00CF79D9"/>
    <w:rsid w:val="00CF7EF2"/>
    <w:rsid w:val="00CF7FAB"/>
    <w:rsid w:val="00D0015C"/>
    <w:rsid w:val="00D004F5"/>
    <w:rsid w:val="00D00A16"/>
    <w:rsid w:val="00D00C02"/>
    <w:rsid w:val="00D00EDF"/>
    <w:rsid w:val="00D00FE3"/>
    <w:rsid w:val="00D01039"/>
    <w:rsid w:val="00D010AA"/>
    <w:rsid w:val="00D01127"/>
    <w:rsid w:val="00D0140A"/>
    <w:rsid w:val="00D01B86"/>
    <w:rsid w:val="00D01BEC"/>
    <w:rsid w:val="00D01DC8"/>
    <w:rsid w:val="00D01DE3"/>
    <w:rsid w:val="00D01E0F"/>
    <w:rsid w:val="00D024D5"/>
    <w:rsid w:val="00D024DC"/>
    <w:rsid w:val="00D02A16"/>
    <w:rsid w:val="00D03266"/>
    <w:rsid w:val="00D03AF9"/>
    <w:rsid w:val="00D040EA"/>
    <w:rsid w:val="00D041D2"/>
    <w:rsid w:val="00D04249"/>
    <w:rsid w:val="00D04404"/>
    <w:rsid w:val="00D0448A"/>
    <w:rsid w:val="00D044B5"/>
    <w:rsid w:val="00D04655"/>
    <w:rsid w:val="00D04CA4"/>
    <w:rsid w:val="00D04FA9"/>
    <w:rsid w:val="00D05130"/>
    <w:rsid w:val="00D0516C"/>
    <w:rsid w:val="00D053A7"/>
    <w:rsid w:val="00D0557A"/>
    <w:rsid w:val="00D05730"/>
    <w:rsid w:val="00D05D21"/>
    <w:rsid w:val="00D05E51"/>
    <w:rsid w:val="00D0657F"/>
    <w:rsid w:val="00D0665A"/>
    <w:rsid w:val="00D06665"/>
    <w:rsid w:val="00D06970"/>
    <w:rsid w:val="00D06B1A"/>
    <w:rsid w:val="00D06C0D"/>
    <w:rsid w:val="00D06CBF"/>
    <w:rsid w:val="00D06D3C"/>
    <w:rsid w:val="00D07167"/>
    <w:rsid w:val="00D072DF"/>
    <w:rsid w:val="00D07BF3"/>
    <w:rsid w:val="00D07C15"/>
    <w:rsid w:val="00D1002D"/>
    <w:rsid w:val="00D1050B"/>
    <w:rsid w:val="00D1079C"/>
    <w:rsid w:val="00D1091D"/>
    <w:rsid w:val="00D10D7C"/>
    <w:rsid w:val="00D10DD9"/>
    <w:rsid w:val="00D11181"/>
    <w:rsid w:val="00D111C1"/>
    <w:rsid w:val="00D115C5"/>
    <w:rsid w:val="00D11802"/>
    <w:rsid w:val="00D118A7"/>
    <w:rsid w:val="00D11AB6"/>
    <w:rsid w:val="00D11E6E"/>
    <w:rsid w:val="00D11F61"/>
    <w:rsid w:val="00D12351"/>
    <w:rsid w:val="00D126E8"/>
    <w:rsid w:val="00D131B7"/>
    <w:rsid w:val="00D132B1"/>
    <w:rsid w:val="00D1346B"/>
    <w:rsid w:val="00D13758"/>
    <w:rsid w:val="00D13794"/>
    <w:rsid w:val="00D13BD2"/>
    <w:rsid w:val="00D13BE4"/>
    <w:rsid w:val="00D14172"/>
    <w:rsid w:val="00D14250"/>
    <w:rsid w:val="00D1437A"/>
    <w:rsid w:val="00D145A3"/>
    <w:rsid w:val="00D147D7"/>
    <w:rsid w:val="00D14BCA"/>
    <w:rsid w:val="00D14C3B"/>
    <w:rsid w:val="00D14D2E"/>
    <w:rsid w:val="00D14E4E"/>
    <w:rsid w:val="00D1536B"/>
    <w:rsid w:val="00D15F64"/>
    <w:rsid w:val="00D160D2"/>
    <w:rsid w:val="00D160F4"/>
    <w:rsid w:val="00D16390"/>
    <w:rsid w:val="00D164D1"/>
    <w:rsid w:val="00D16642"/>
    <w:rsid w:val="00D16B38"/>
    <w:rsid w:val="00D16C6E"/>
    <w:rsid w:val="00D16F35"/>
    <w:rsid w:val="00D170ED"/>
    <w:rsid w:val="00D172B4"/>
    <w:rsid w:val="00D175AC"/>
    <w:rsid w:val="00D17832"/>
    <w:rsid w:val="00D17EFD"/>
    <w:rsid w:val="00D17F3F"/>
    <w:rsid w:val="00D17F8D"/>
    <w:rsid w:val="00D204BB"/>
    <w:rsid w:val="00D205F1"/>
    <w:rsid w:val="00D20802"/>
    <w:rsid w:val="00D2080E"/>
    <w:rsid w:val="00D20C60"/>
    <w:rsid w:val="00D212C5"/>
    <w:rsid w:val="00D21433"/>
    <w:rsid w:val="00D21645"/>
    <w:rsid w:val="00D219A3"/>
    <w:rsid w:val="00D21AB2"/>
    <w:rsid w:val="00D220C3"/>
    <w:rsid w:val="00D223F4"/>
    <w:rsid w:val="00D227CB"/>
    <w:rsid w:val="00D22929"/>
    <w:rsid w:val="00D22B1F"/>
    <w:rsid w:val="00D22D3F"/>
    <w:rsid w:val="00D22E36"/>
    <w:rsid w:val="00D22FBC"/>
    <w:rsid w:val="00D23752"/>
    <w:rsid w:val="00D23B8A"/>
    <w:rsid w:val="00D23DBB"/>
    <w:rsid w:val="00D24148"/>
    <w:rsid w:val="00D2438E"/>
    <w:rsid w:val="00D2469E"/>
    <w:rsid w:val="00D24FFC"/>
    <w:rsid w:val="00D252A3"/>
    <w:rsid w:val="00D253FA"/>
    <w:rsid w:val="00D25D6E"/>
    <w:rsid w:val="00D26168"/>
    <w:rsid w:val="00D2617B"/>
    <w:rsid w:val="00D2697B"/>
    <w:rsid w:val="00D26AB3"/>
    <w:rsid w:val="00D26DA4"/>
    <w:rsid w:val="00D26E70"/>
    <w:rsid w:val="00D2715B"/>
    <w:rsid w:val="00D27260"/>
    <w:rsid w:val="00D27440"/>
    <w:rsid w:val="00D276B5"/>
    <w:rsid w:val="00D276D4"/>
    <w:rsid w:val="00D27704"/>
    <w:rsid w:val="00D27876"/>
    <w:rsid w:val="00D27C51"/>
    <w:rsid w:val="00D27D47"/>
    <w:rsid w:val="00D27DC6"/>
    <w:rsid w:val="00D27F93"/>
    <w:rsid w:val="00D303CB"/>
    <w:rsid w:val="00D30755"/>
    <w:rsid w:val="00D3090A"/>
    <w:rsid w:val="00D30FF9"/>
    <w:rsid w:val="00D3154B"/>
    <w:rsid w:val="00D31EA3"/>
    <w:rsid w:val="00D31EF5"/>
    <w:rsid w:val="00D31FF6"/>
    <w:rsid w:val="00D3250E"/>
    <w:rsid w:val="00D3268D"/>
    <w:rsid w:val="00D3269C"/>
    <w:rsid w:val="00D32788"/>
    <w:rsid w:val="00D327BA"/>
    <w:rsid w:val="00D32990"/>
    <w:rsid w:val="00D32B6F"/>
    <w:rsid w:val="00D33691"/>
    <w:rsid w:val="00D33BD0"/>
    <w:rsid w:val="00D33DBB"/>
    <w:rsid w:val="00D33DC8"/>
    <w:rsid w:val="00D340AE"/>
    <w:rsid w:val="00D342E8"/>
    <w:rsid w:val="00D3439A"/>
    <w:rsid w:val="00D34525"/>
    <w:rsid w:val="00D34B9D"/>
    <w:rsid w:val="00D34E32"/>
    <w:rsid w:val="00D34F3A"/>
    <w:rsid w:val="00D351CA"/>
    <w:rsid w:val="00D359AD"/>
    <w:rsid w:val="00D35B1D"/>
    <w:rsid w:val="00D35B70"/>
    <w:rsid w:val="00D35F36"/>
    <w:rsid w:val="00D35F5B"/>
    <w:rsid w:val="00D36224"/>
    <w:rsid w:val="00D3657B"/>
    <w:rsid w:val="00D36667"/>
    <w:rsid w:val="00D3681A"/>
    <w:rsid w:val="00D368F2"/>
    <w:rsid w:val="00D36A1F"/>
    <w:rsid w:val="00D36C81"/>
    <w:rsid w:val="00D36F64"/>
    <w:rsid w:val="00D37184"/>
    <w:rsid w:val="00D3730B"/>
    <w:rsid w:val="00D3733C"/>
    <w:rsid w:val="00D37340"/>
    <w:rsid w:val="00D373FF"/>
    <w:rsid w:val="00D37486"/>
    <w:rsid w:val="00D375EC"/>
    <w:rsid w:val="00D37A14"/>
    <w:rsid w:val="00D37C38"/>
    <w:rsid w:val="00D37CC3"/>
    <w:rsid w:val="00D37E11"/>
    <w:rsid w:val="00D37F73"/>
    <w:rsid w:val="00D37FF1"/>
    <w:rsid w:val="00D4036D"/>
    <w:rsid w:val="00D40428"/>
    <w:rsid w:val="00D406CD"/>
    <w:rsid w:val="00D406FE"/>
    <w:rsid w:val="00D40FB6"/>
    <w:rsid w:val="00D410A9"/>
    <w:rsid w:val="00D41316"/>
    <w:rsid w:val="00D4145A"/>
    <w:rsid w:val="00D415E7"/>
    <w:rsid w:val="00D41EED"/>
    <w:rsid w:val="00D421D6"/>
    <w:rsid w:val="00D4222D"/>
    <w:rsid w:val="00D425BB"/>
    <w:rsid w:val="00D428A0"/>
    <w:rsid w:val="00D42DB4"/>
    <w:rsid w:val="00D42FCB"/>
    <w:rsid w:val="00D439A5"/>
    <w:rsid w:val="00D43AD5"/>
    <w:rsid w:val="00D43BC6"/>
    <w:rsid w:val="00D43E08"/>
    <w:rsid w:val="00D43EDF"/>
    <w:rsid w:val="00D4404D"/>
    <w:rsid w:val="00D44203"/>
    <w:rsid w:val="00D443D8"/>
    <w:rsid w:val="00D44496"/>
    <w:rsid w:val="00D44596"/>
    <w:rsid w:val="00D44A9F"/>
    <w:rsid w:val="00D44D59"/>
    <w:rsid w:val="00D44FB5"/>
    <w:rsid w:val="00D45499"/>
    <w:rsid w:val="00D457F8"/>
    <w:rsid w:val="00D45C13"/>
    <w:rsid w:val="00D45ECA"/>
    <w:rsid w:val="00D46454"/>
    <w:rsid w:val="00D4653C"/>
    <w:rsid w:val="00D4668B"/>
    <w:rsid w:val="00D467FE"/>
    <w:rsid w:val="00D46910"/>
    <w:rsid w:val="00D46B61"/>
    <w:rsid w:val="00D46BB8"/>
    <w:rsid w:val="00D46C7E"/>
    <w:rsid w:val="00D46E65"/>
    <w:rsid w:val="00D46E9A"/>
    <w:rsid w:val="00D47155"/>
    <w:rsid w:val="00D47867"/>
    <w:rsid w:val="00D47895"/>
    <w:rsid w:val="00D47A50"/>
    <w:rsid w:val="00D47C8E"/>
    <w:rsid w:val="00D47DF2"/>
    <w:rsid w:val="00D504C7"/>
    <w:rsid w:val="00D505F1"/>
    <w:rsid w:val="00D50796"/>
    <w:rsid w:val="00D508AF"/>
    <w:rsid w:val="00D50C22"/>
    <w:rsid w:val="00D50CCF"/>
    <w:rsid w:val="00D513EC"/>
    <w:rsid w:val="00D51555"/>
    <w:rsid w:val="00D5168C"/>
    <w:rsid w:val="00D517C7"/>
    <w:rsid w:val="00D520F5"/>
    <w:rsid w:val="00D52101"/>
    <w:rsid w:val="00D5227B"/>
    <w:rsid w:val="00D523B2"/>
    <w:rsid w:val="00D524CD"/>
    <w:rsid w:val="00D5274E"/>
    <w:rsid w:val="00D527CA"/>
    <w:rsid w:val="00D52A85"/>
    <w:rsid w:val="00D52BE0"/>
    <w:rsid w:val="00D52E36"/>
    <w:rsid w:val="00D5309D"/>
    <w:rsid w:val="00D53C15"/>
    <w:rsid w:val="00D53D71"/>
    <w:rsid w:val="00D54056"/>
    <w:rsid w:val="00D54158"/>
    <w:rsid w:val="00D54265"/>
    <w:rsid w:val="00D544F1"/>
    <w:rsid w:val="00D5465E"/>
    <w:rsid w:val="00D54A1C"/>
    <w:rsid w:val="00D54ECB"/>
    <w:rsid w:val="00D55A2A"/>
    <w:rsid w:val="00D55A70"/>
    <w:rsid w:val="00D55C0B"/>
    <w:rsid w:val="00D55E94"/>
    <w:rsid w:val="00D55EA4"/>
    <w:rsid w:val="00D55F7E"/>
    <w:rsid w:val="00D564CD"/>
    <w:rsid w:val="00D56D7E"/>
    <w:rsid w:val="00D5721A"/>
    <w:rsid w:val="00D5741B"/>
    <w:rsid w:val="00D575DE"/>
    <w:rsid w:val="00D57B9F"/>
    <w:rsid w:val="00D60510"/>
    <w:rsid w:val="00D60BFD"/>
    <w:rsid w:val="00D60E71"/>
    <w:rsid w:val="00D60F94"/>
    <w:rsid w:val="00D61112"/>
    <w:rsid w:val="00D611CB"/>
    <w:rsid w:val="00D61C62"/>
    <w:rsid w:val="00D6243D"/>
    <w:rsid w:val="00D624DE"/>
    <w:rsid w:val="00D62527"/>
    <w:rsid w:val="00D62873"/>
    <w:rsid w:val="00D628A0"/>
    <w:rsid w:val="00D62918"/>
    <w:rsid w:val="00D62AF6"/>
    <w:rsid w:val="00D633AC"/>
    <w:rsid w:val="00D6340B"/>
    <w:rsid w:val="00D63425"/>
    <w:rsid w:val="00D6352B"/>
    <w:rsid w:val="00D63563"/>
    <w:rsid w:val="00D63798"/>
    <w:rsid w:val="00D63CD8"/>
    <w:rsid w:val="00D64060"/>
    <w:rsid w:val="00D64412"/>
    <w:rsid w:val="00D644B0"/>
    <w:rsid w:val="00D6477F"/>
    <w:rsid w:val="00D6499A"/>
    <w:rsid w:val="00D64A88"/>
    <w:rsid w:val="00D64B56"/>
    <w:rsid w:val="00D64BCF"/>
    <w:rsid w:val="00D64CD4"/>
    <w:rsid w:val="00D653D1"/>
    <w:rsid w:val="00D6575E"/>
    <w:rsid w:val="00D65AAA"/>
    <w:rsid w:val="00D65ACA"/>
    <w:rsid w:val="00D6627E"/>
    <w:rsid w:val="00D66913"/>
    <w:rsid w:val="00D66A4A"/>
    <w:rsid w:val="00D66AFD"/>
    <w:rsid w:val="00D66CF9"/>
    <w:rsid w:val="00D6711D"/>
    <w:rsid w:val="00D6747C"/>
    <w:rsid w:val="00D675E6"/>
    <w:rsid w:val="00D67B7A"/>
    <w:rsid w:val="00D67D7F"/>
    <w:rsid w:val="00D70085"/>
    <w:rsid w:val="00D700F7"/>
    <w:rsid w:val="00D7034D"/>
    <w:rsid w:val="00D70C55"/>
    <w:rsid w:val="00D70C73"/>
    <w:rsid w:val="00D71008"/>
    <w:rsid w:val="00D71292"/>
    <w:rsid w:val="00D71E5F"/>
    <w:rsid w:val="00D71FCE"/>
    <w:rsid w:val="00D72037"/>
    <w:rsid w:val="00D72354"/>
    <w:rsid w:val="00D7285D"/>
    <w:rsid w:val="00D72C41"/>
    <w:rsid w:val="00D72C4F"/>
    <w:rsid w:val="00D72FDE"/>
    <w:rsid w:val="00D73AA6"/>
    <w:rsid w:val="00D73BBF"/>
    <w:rsid w:val="00D73E6C"/>
    <w:rsid w:val="00D73E71"/>
    <w:rsid w:val="00D73E93"/>
    <w:rsid w:val="00D7430F"/>
    <w:rsid w:val="00D7445F"/>
    <w:rsid w:val="00D747BF"/>
    <w:rsid w:val="00D749CD"/>
    <w:rsid w:val="00D74B48"/>
    <w:rsid w:val="00D74FB3"/>
    <w:rsid w:val="00D7517F"/>
    <w:rsid w:val="00D75B70"/>
    <w:rsid w:val="00D75CA4"/>
    <w:rsid w:val="00D75DA7"/>
    <w:rsid w:val="00D75F96"/>
    <w:rsid w:val="00D76558"/>
    <w:rsid w:val="00D767AA"/>
    <w:rsid w:val="00D767F6"/>
    <w:rsid w:val="00D76AD9"/>
    <w:rsid w:val="00D77101"/>
    <w:rsid w:val="00D7754D"/>
    <w:rsid w:val="00D7759E"/>
    <w:rsid w:val="00D777B7"/>
    <w:rsid w:val="00D778EC"/>
    <w:rsid w:val="00D8002D"/>
    <w:rsid w:val="00D80555"/>
    <w:rsid w:val="00D8076E"/>
    <w:rsid w:val="00D80945"/>
    <w:rsid w:val="00D80E5B"/>
    <w:rsid w:val="00D813F0"/>
    <w:rsid w:val="00D81551"/>
    <w:rsid w:val="00D8168C"/>
    <w:rsid w:val="00D816D9"/>
    <w:rsid w:val="00D81AC3"/>
    <w:rsid w:val="00D81B33"/>
    <w:rsid w:val="00D81F68"/>
    <w:rsid w:val="00D823B3"/>
    <w:rsid w:val="00D82652"/>
    <w:rsid w:val="00D826B1"/>
    <w:rsid w:val="00D82DCB"/>
    <w:rsid w:val="00D82F89"/>
    <w:rsid w:val="00D833F3"/>
    <w:rsid w:val="00D8350B"/>
    <w:rsid w:val="00D835B1"/>
    <w:rsid w:val="00D838FD"/>
    <w:rsid w:val="00D83A75"/>
    <w:rsid w:val="00D83D0F"/>
    <w:rsid w:val="00D83D7B"/>
    <w:rsid w:val="00D83E91"/>
    <w:rsid w:val="00D84157"/>
    <w:rsid w:val="00D842EA"/>
    <w:rsid w:val="00D84307"/>
    <w:rsid w:val="00D84D20"/>
    <w:rsid w:val="00D85107"/>
    <w:rsid w:val="00D853B6"/>
    <w:rsid w:val="00D85446"/>
    <w:rsid w:val="00D85523"/>
    <w:rsid w:val="00D857BD"/>
    <w:rsid w:val="00D85835"/>
    <w:rsid w:val="00D85861"/>
    <w:rsid w:val="00D859FD"/>
    <w:rsid w:val="00D85ADE"/>
    <w:rsid w:val="00D85FE6"/>
    <w:rsid w:val="00D862C2"/>
    <w:rsid w:val="00D867F7"/>
    <w:rsid w:val="00D87308"/>
    <w:rsid w:val="00D875D0"/>
    <w:rsid w:val="00D876DA"/>
    <w:rsid w:val="00D876E5"/>
    <w:rsid w:val="00D877B6"/>
    <w:rsid w:val="00D87875"/>
    <w:rsid w:val="00D879C5"/>
    <w:rsid w:val="00D87D5B"/>
    <w:rsid w:val="00D87E28"/>
    <w:rsid w:val="00D87FFC"/>
    <w:rsid w:val="00D900D5"/>
    <w:rsid w:val="00D901B0"/>
    <w:rsid w:val="00D90FCC"/>
    <w:rsid w:val="00D91105"/>
    <w:rsid w:val="00D911E8"/>
    <w:rsid w:val="00D916A6"/>
    <w:rsid w:val="00D91D74"/>
    <w:rsid w:val="00D91DDA"/>
    <w:rsid w:val="00D91FDE"/>
    <w:rsid w:val="00D92148"/>
    <w:rsid w:val="00D924C2"/>
    <w:rsid w:val="00D924C7"/>
    <w:rsid w:val="00D92971"/>
    <w:rsid w:val="00D92D04"/>
    <w:rsid w:val="00D935C4"/>
    <w:rsid w:val="00D935C5"/>
    <w:rsid w:val="00D93CEB"/>
    <w:rsid w:val="00D93ED0"/>
    <w:rsid w:val="00D942A7"/>
    <w:rsid w:val="00D946B9"/>
    <w:rsid w:val="00D94757"/>
    <w:rsid w:val="00D94B02"/>
    <w:rsid w:val="00D94D01"/>
    <w:rsid w:val="00D953C2"/>
    <w:rsid w:val="00D95537"/>
    <w:rsid w:val="00D9575B"/>
    <w:rsid w:val="00D95A22"/>
    <w:rsid w:val="00D95C60"/>
    <w:rsid w:val="00D95EC0"/>
    <w:rsid w:val="00D96349"/>
    <w:rsid w:val="00D96CA2"/>
    <w:rsid w:val="00D96DC8"/>
    <w:rsid w:val="00D96F3E"/>
    <w:rsid w:val="00D97238"/>
    <w:rsid w:val="00D974F8"/>
    <w:rsid w:val="00D9754C"/>
    <w:rsid w:val="00D975BB"/>
    <w:rsid w:val="00D97919"/>
    <w:rsid w:val="00D97B3F"/>
    <w:rsid w:val="00D97EF3"/>
    <w:rsid w:val="00DA0294"/>
    <w:rsid w:val="00DA079F"/>
    <w:rsid w:val="00DA0BD1"/>
    <w:rsid w:val="00DA0EAF"/>
    <w:rsid w:val="00DA13A7"/>
    <w:rsid w:val="00DA164F"/>
    <w:rsid w:val="00DA1A2D"/>
    <w:rsid w:val="00DA1AB7"/>
    <w:rsid w:val="00DA1B2C"/>
    <w:rsid w:val="00DA1F48"/>
    <w:rsid w:val="00DA2215"/>
    <w:rsid w:val="00DA240C"/>
    <w:rsid w:val="00DA266E"/>
    <w:rsid w:val="00DA2680"/>
    <w:rsid w:val="00DA27B6"/>
    <w:rsid w:val="00DA2C72"/>
    <w:rsid w:val="00DA2D53"/>
    <w:rsid w:val="00DA2EB7"/>
    <w:rsid w:val="00DA2F77"/>
    <w:rsid w:val="00DA30D5"/>
    <w:rsid w:val="00DA32D8"/>
    <w:rsid w:val="00DA33BD"/>
    <w:rsid w:val="00DA34B7"/>
    <w:rsid w:val="00DA34E2"/>
    <w:rsid w:val="00DA35A8"/>
    <w:rsid w:val="00DA3672"/>
    <w:rsid w:val="00DA369A"/>
    <w:rsid w:val="00DA3919"/>
    <w:rsid w:val="00DA3A26"/>
    <w:rsid w:val="00DA3E7F"/>
    <w:rsid w:val="00DA40A6"/>
    <w:rsid w:val="00DA410C"/>
    <w:rsid w:val="00DA48DF"/>
    <w:rsid w:val="00DA4FF6"/>
    <w:rsid w:val="00DA50D1"/>
    <w:rsid w:val="00DA5A31"/>
    <w:rsid w:val="00DA5C38"/>
    <w:rsid w:val="00DA6407"/>
    <w:rsid w:val="00DA66A7"/>
    <w:rsid w:val="00DA6843"/>
    <w:rsid w:val="00DA6B98"/>
    <w:rsid w:val="00DA6C3E"/>
    <w:rsid w:val="00DA736C"/>
    <w:rsid w:val="00DA76D7"/>
    <w:rsid w:val="00DA773C"/>
    <w:rsid w:val="00DA7A70"/>
    <w:rsid w:val="00DB014E"/>
    <w:rsid w:val="00DB0B35"/>
    <w:rsid w:val="00DB0C57"/>
    <w:rsid w:val="00DB0CD9"/>
    <w:rsid w:val="00DB0CE8"/>
    <w:rsid w:val="00DB0EBB"/>
    <w:rsid w:val="00DB0F54"/>
    <w:rsid w:val="00DB12B8"/>
    <w:rsid w:val="00DB1D62"/>
    <w:rsid w:val="00DB1E09"/>
    <w:rsid w:val="00DB1E68"/>
    <w:rsid w:val="00DB226F"/>
    <w:rsid w:val="00DB336D"/>
    <w:rsid w:val="00DB34E0"/>
    <w:rsid w:val="00DB359E"/>
    <w:rsid w:val="00DB379A"/>
    <w:rsid w:val="00DB3AB8"/>
    <w:rsid w:val="00DB4289"/>
    <w:rsid w:val="00DB4864"/>
    <w:rsid w:val="00DB48BB"/>
    <w:rsid w:val="00DB4C72"/>
    <w:rsid w:val="00DB553F"/>
    <w:rsid w:val="00DB56EF"/>
    <w:rsid w:val="00DB57CC"/>
    <w:rsid w:val="00DB5969"/>
    <w:rsid w:val="00DB5B7B"/>
    <w:rsid w:val="00DB5F1E"/>
    <w:rsid w:val="00DB5FC1"/>
    <w:rsid w:val="00DB6268"/>
    <w:rsid w:val="00DB66E3"/>
    <w:rsid w:val="00DB673B"/>
    <w:rsid w:val="00DB6914"/>
    <w:rsid w:val="00DB699A"/>
    <w:rsid w:val="00DB6E4C"/>
    <w:rsid w:val="00DB76A0"/>
    <w:rsid w:val="00DB76B3"/>
    <w:rsid w:val="00DB7887"/>
    <w:rsid w:val="00DB7935"/>
    <w:rsid w:val="00DB7E0B"/>
    <w:rsid w:val="00DB7E14"/>
    <w:rsid w:val="00DC0546"/>
    <w:rsid w:val="00DC069B"/>
    <w:rsid w:val="00DC06A8"/>
    <w:rsid w:val="00DC06E5"/>
    <w:rsid w:val="00DC09A5"/>
    <w:rsid w:val="00DC0B67"/>
    <w:rsid w:val="00DC0FAB"/>
    <w:rsid w:val="00DC17DB"/>
    <w:rsid w:val="00DC1AFB"/>
    <w:rsid w:val="00DC1BFE"/>
    <w:rsid w:val="00DC1BFF"/>
    <w:rsid w:val="00DC1CCD"/>
    <w:rsid w:val="00DC220B"/>
    <w:rsid w:val="00DC2623"/>
    <w:rsid w:val="00DC27B8"/>
    <w:rsid w:val="00DC33E3"/>
    <w:rsid w:val="00DC344F"/>
    <w:rsid w:val="00DC3694"/>
    <w:rsid w:val="00DC36D1"/>
    <w:rsid w:val="00DC3988"/>
    <w:rsid w:val="00DC41E8"/>
    <w:rsid w:val="00DC467E"/>
    <w:rsid w:val="00DC49B7"/>
    <w:rsid w:val="00DC49F5"/>
    <w:rsid w:val="00DC50D9"/>
    <w:rsid w:val="00DC5468"/>
    <w:rsid w:val="00DC560D"/>
    <w:rsid w:val="00DC60FD"/>
    <w:rsid w:val="00DC610F"/>
    <w:rsid w:val="00DC655C"/>
    <w:rsid w:val="00DC688C"/>
    <w:rsid w:val="00DC6A92"/>
    <w:rsid w:val="00DC6AD2"/>
    <w:rsid w:val="00DC6B1F"/>
    <w:rsid w:val="00DC6EA1"/>
    <w:rsid w:val="00DC7017"/>
    <w:rsid w:val="00DC74E8"/>
    <w:rsid w:val="00DC750E"/>
    <w:rsid w:val="00DC76E3"/>
    <w:rsid w:val="00DC779A"/>
    <w:rsid w:val="00DC78B7"/>
    <w:rsid w:val="00DC7B17"/>
    <w:rsid w:val="00DC7B2C"/>
    <w:rsid w:val="00DD0158"/>
    <w:rsid w:val="00DD0335"/>
    <w:rsid w:val="00DD05FD"/>
    <w:rsid w:val="00DD06F9"/>
    <w:rsid w:val="00DD099D"/>
    <w:rsid w:val="00DD0E81"/>
    <w:rsid w:val="00DD0F13"/>
    <w:rsid w:val="00DD11A9"/>
    <w:rsid w:val="00DD14CA"/>
    <w:rsid w:val="00DD1504"/>
    <w:rsid w:val="00DD1959"/>
    <w:rsid w:val="00DD1A1B"/>
    <w:rsid w:val="00DD1AC6"/>
    <w:rsid w:val="00DD2355"/>
    <w:rsid w:val="00DD239C"/>
    <w:rsid w:val="00DD23D9"/>
    <w:rsid w:val="00DD24C8"/>
    <w:rsid w:val="00DD263F"/>
    <w:rsid w:val="00DD2B17"/>
    <w:rsid w:val="00DD2C1F"/>
    <w:rsid w:val="00DD36DE"/>
    <w:rsid w:val="00DD4A37"/>
    <w:rsid w:val="00DD55BF"/>
    <w:rsid w:val="00DD56E9"/>
    <w:rsid w:val="00DD5AA6"/>
    <w:rsid w:val="00DD5DC5"/>
    <w:rsid w:val="00DD5F3F"/>
    <w:rsid w:val="00DD606B"/>
    <w:rsid w:val="00DD6391"/>
    <w:rsid w:val="00DD7135"/>
    <w:rsid w:val="00DD740A"/>
    <w:rsid w:val="00DD7465"/>
    <w:rsid w:val="00DD771E"/>
    <w:rsid w:val="00DD7770"/>
    <w:rsid w:val="00DD782E"/>
    <w:rsid w:val="00DD783B"/>
    <w:rsid w:val="00DD7DDA"/>
    <w:rsid w:val="00DD7E8E"/>
    <w:rsid w:val="00DD7FA3"/>
    <w:rsid w:val="00DE032C"/>
    <w:rsid w:val="00DE0412"/>
    <w:rsid w:val="00DE0587"/>
    <w:rsid w:val="00DE08CC"/>
    <w:rsid w:val="00DE0DF5"/>
    <w:rsid w:val="00DE0E19"/>
    <w:rsid w:val="00DE106B"/>
    <w:rsid w:val="00DE113C"/>
    <w:rsid w:val="00DE11C3"/>
    <w:rsid w:val="00DE1A95"/>
    <w:rsid w:val="00DE1F54"/>
    <w:rsid w:val="00DE24A7"/>
    <w:rsid w:val="00DE2735"/>
    <w:rsid w:val="00DE2B2B"/>
    <w:rsid w:val="00DE2C8E"/>
    <w:rsid w:val="00DE2F38"/>
    <w:rsid w:val="00DE2F5B"/>
    <w:rsid w:val="00DE3060"/>
    <w:rsid w:val="00DE3588"/>
    <w:rsid w:val="00DE3AAA"/>
    <w:rsid w:val="00DE3DF4"/>
    <w:rsid w:val="00DE4AD6"/>
    <w:rsid w:val="00DE514B"/>
    <w:rsid w:val="00DE5337"/>
    <w:rsid w:val="00DE56B9"/>
    <w:rsid w:val="00DE57BA"/>
    <w:rsid w:val="00DE592F"/>
    <w:rsid w:val="00DE5ADB"/>
    <w:rsid w:val="00DE5DBE"/>
    <w:rsid w:val="00DE5E47"/>
    <w:rsid w:val="00DE6689"/>
    <w:rsid w:val="00DE6710"/>
    <w:rsid w:val="00DE6B4A"/>
    <w:rsid w:val="00DE6B85"/>
    <w:rsid w:val="00DE6BF5"/>
    <w:rsid w:val="00DE6CFC"/>
    <w:rsid w:val="00DE6E3F"/>
    <w:rsid w:val="00DE6FAA"/>
    <w:rsid w:val="00DE74F4"/>
    <w:rsid w:val="00DF0194"/>
    <w:rsid w:val="00DF0281"/>
    <w:rsid w:val="00DF0444"/>
    <w:rsid w:val="00DF0A03"/>
    <w:rsid w:val="00DF0CCC"/>
    <w:rsid w:val="00DF1317"/>
    <w:rsid w:val="00DF1453"/>
    <w:rsid w:val="00DF1BE0"/>
    <w:rsid w:val="00DF1F88"/>
    <w:rsid w:val="00DF21E3"/>
    <w:rsid w:val="00DF2285"/>
    <w:rsid w:val="00DF26F0"/>
    <w:rsid w:val="00DF270E"/>
    <w:rsid w:val="00DF29B0"/>
    <w:rsid w:val="00DF2B77"/>
    <w:rsid w:val="00DF330A"/>
    <w:rsid w:val="00DF343F"/>
    <w:rsid w:val="00DF3CCF"/>
    <w:rsid w:val="00DF3E42"/>
    <w:rsid w:val="00DF3F7D"/>
    <w:rsid w:val="00DF43D8"/>
    <w:rsid w:val="00DF48EB"/>
    <w:rsid w:val="00DF5112"/>
    <w:rsid w:val="00DF51B0"/>
    <w:rsid w:val="00DF5AAA"/>
    <w:rsid w:val="00DF5AC5"/>
    <w:rsid w:val="00DF5F50"/>
    <w:rsid w:val="00DF60DB"/>
    <w:rsid w:val="00DF60E8"/>
    <w:rsid w:val="00DF6180"/>
    <w:rsid w:val="00DF632B"/>
    <w:rsid w:val="00DF6397"/>
    <w:rsid w:val="00DF68D8"/>
    <w:rsid w:val="00DF6906"/>
    <w:rsid w:val="00DF6FCE"/>
    <w:rsid w:val="00DF768D"/>
    <w:rsid w:val="00DF787D"/>
    <w:rsid w:val="00DF795F"/>
    <w:rsid w:val="00DF7C35"/>
    <w:rsid w:val="00DF7DB8"/>
    <w:rsid w:val="00DF7FE4"/>
    <w:rsid w:val="00E001F0"/>
    <w:rsid w:val="00E008E0"/>
    <w:rsid w:val="00E00BA4"/>
    <w:rsid w:val="00E00E3F"/>
    <w:rsid w:val="00E010E5"/>
    <w:rsid w:val="00E01169"/>
    <w:rsid w:val="00E012CE"/>
    <w:rsid w:val="00E014A1"/>
    <w:rsid w:val="00E014A2"/>
    <w:rsid w:val="00E01513"/>
    <w:rsid w:val="00E01938"/>
    <w:rsid w:val="00E01CB5"/>
    <w:rsid w:val="00E01D2C"/>
    <w:rsid w:val="00E01F45"/>
    <w:rsid w:val="00E02165"/>
    <w:rsid w:val="00E022A9"/>
    <w:rsid w:val="00E023C6"/>
    <w:rsid w:val="00E02437"/>
    <w:rsid w:val="00E0248D"/>
    <w:rsid w:val="00E02645"/>
    <w:rsid w:val="00E0264D"/>
    <w:rsid w:val="00E02B3B"/>
    <w:rsid w:val="00E02F0C"/>
    <w:rsid w:val="00E030CC"/>
    <w:rsid w:val="00E0330D"/>
    <w:rsid w:val="00E0345A"/>
    <w:rsid w:val="00E03493"/>
    <w:rsid w:val="00E03ABD"/>
    <w:rsid w:val="00E03C1F"/>
    <w:rsid w:val="00E041A3"/>
    <w:rsid w:val="00E04544"/>
    <w:rsid w:val="00E0465B"/>
    <w:rsid w:val="00E04C01"/>
    <w:rsid w:val="00E04C61"/>
    <w:rsid w:val="00E04D40"/>
    <w:rsid w:val="00E04DD7"/>
    <w:rsid w:val="00E04E91"/>
    <w:rsid w:val="00E05173"/>
    <w:rsid w:val="00E057C2"/>
    <w:rsid w:val="00E05844"/>
    <w:rsid w:val="00E059F3"/>
    <w:rsid w:val="00E05F25"/>
    <w:rsid w:val="00E05F90"/>
    <w:rsid w:val="00E06289"/>
    <w:rsid w:val="00E06450"/>
    <w:rsid w:val="00E06598"/>
    <w:rsid w:val="00E06CED"/>
    <w:rsid w:val="00E06EF3"/>
    <w:rsid w:val="00E06F68"/>
    <w:rsid w:val="00E07281"/>
    <w:rsid w:val="00E073DA"/>
    <w:rsid w:val="00E074CE"/>
    <w:rsid w:val="00E07773"/>
    <w:rsid w:val="00E079DA"/>
    <w:rsid w:val="00E07C49"/>
    <w:rsid w:val="00E07E02"/>
    <w:rsid w:val="00E10539"/>
    <w:rsid w:val="00E1059C"/>
    <w:rsid w:val="00E10705"/>
    <w:rsid w:val="00E10747"/>
    <w:rsid w:val="00E10C2B"/>
    <w:rsid w:val="00E10CB8"/>
    <w:rsid w:val="00E11000"/>
    <w:rsid w:val="00E1132D"/>
    <w:rsid w:val="00E11518"/>
    <w:rsid w:val="00E11652"/>
    <w:rsid w:val="00E1178D"/>
    <w:rsid w:val="00E11AA7"/>
    <w:rsid w:val="00E122BC"/>
    <w:rsid w:val="00E127B5"/>
    <w:rsid w:val="00E12D75"/>
    <w:rsid w:val="00E1363A"/>
    <w:rsid w:val="00E13752"/>
    <w:rsid w:val="00E13985"/>
    <w:rsid w:val="00E1404E"/>
    <w:rsid w:val="00E1419B"/>
    <w:rsid w:val="00E14304"/>
    <w:rsid w:val="00E149B5"/>
    <w:rsid w:val="00E14AD0"/>
    <w:rsid w:val="00E14B59"/>
    <w:rsid w:val="00E14BE3"/>
    <w:rsid w:val="00E14F1E"/>
    <w:rsid w:val="00E1530A"/>
    <w:rsid w:val="00E153FB"/>
    <w:rsid w:val="00E15574"/>
    <w:rsid w:val="00E15804"/>
    <w:rsid w:val="00E16435"/>
    <w:rsid w:val="00E16484"/>
    <w:rsid w:val="00E16899"/>
    <w:rsid w:val="00E16BBE"/>
    <w:rsid w:val="00E17387"/>
    <w:rsid w:val="00E175F9"/>
    <w:rsid w:val="00E17798"/>
    <w:rsid w:val="00E17E64"/>
    <w:rsid w:val="00E20016"/>
    <w:rsid w:val="00E20166"/>
    <w:rsid w:val="00E203D1"/>
    <w:rsid w:val="00E20A95"/>
    <w:rsid w:val="00E2150F"/>
    <w:rsid w:val="00E2158C"/>
    <w:rsid w:val="00E21DE0"/>
    <w:rsid w:val="00E21E7C"/>
    <w:rsid w:val="00E222DE"/>
    <w:rsid w:val="00E223CA"/>
    <w:rsid w:val="00E22549"/>
    <w:rsid w:val="00E225CC"/>
    <w:rsid w:val="00E22683"/>
    <w:rsid w:val="00E227DC"/>
    <w:rsid w:val="00E228B2"/>
    <w:rsid w:val="00E22E46"/>
    <w:rsid w:val="00E22E4A"/>
    <w:rsid w:val="00E22E80"/>
    <w:rsid w:val="00E23255"/>
    <w:rsid w:val="00E2378C"/>
    <w:rsid w:val="00E23ABA"/>
    <w:rsid w:val="00E23B5B"/>
    <w:rsid w:val="00E23FC7"/>
    <w:rsid w:val="00E23FCB"/>
    <w:rsid w:val="00E240F3"/>
    <w:rsid w:val="00E2411C"/>
    <w:rsid w:val="00E24365"/>
    <w:rsid w:val="00E244F6"/>
    <w:rsid w:val="00E24546"/>
    <w:rsid w:val="00E245CD"/>
    <w:rsid w:val="00E24AA9"/>
    <w:rsid w:val="00E2503A"/>
    <w:rsid w:val="00E2504F"/>
    <w:rsid w:val="00E259D2"/>
    <w:rsid w:val="00E25D76"/>
    <w:rsid w:val="00E26698"/>
    <w:rsid w:val="00E26792"/>
    <w:rsid w:val="00E26B32"/>
    <w:rsid w:val="00E2748A"/>
    <w:rsid w:val="00E274F8"/>
    <w:rsid w:val="00E27AEA"/>
    <w:rsid w:val="00E27BC4"/>
    <w:rsid w:val="00E27DC1"/>
    <w:rsid w:val="00E27FE0"/>
    <w:rsid w:val="00E300ED"/>
    <w:rsid w:val="00E30146"/>
    <w:rsid w:val="00E30859"/>
    <w:rsid w:val="00E3105E"/>
    <w:rsid w:val="00E315AB"/>
    <w:rsid w:val="00E319FD"/>
    <w:rsid w:val="00E32311"/>
    <w:rsid w:val="00E323B4"/>
    <w:rsid w:val="00E3284D"/>
    <w:rsid w:val="00E32A5C"/>
    <w:rsid w:val="00E32FCA"/>
    <w:rsid w:val="00E3313F"/>
    <w:rsid w:val="00E33389"/>
    <w:rsid w:val="00E334BD"/>
    <w:rsid w:val="00E337DF"/>
    <w:rsid w:val="00E33803"/>
    <w:rsid w:val="00E339DF"/>
    <w:rsid w:val="00E33B4D"/>
    <w:rsid w:val="00E33D5F"/>
    <w:rsid w:val="00E33EAD"/>
    <w:rsid w:val="00E33EE1"/>
    <w:rsid w:val="00E34035"/>
    <w:rsid w:val="00E34073"/>
    <w:rsid w:val="00E344E6"/>
    <w:rsid w:val="00E34A30"/>
    <w:rsid w:val="00E35179"/>
    <w:rsid w:val="00E3545A"/>
    <w:rsid w:val="00E35D33"/>
    <w:rsid w:val="00E35E11"/>
    <w:rsid w:val="00E35FD5"/>
    <w:rsid w:val="00E3611E"/>
    <w:rsid w:val="00E362A6"/>
    <w:rsid w:val="00E36D3C"/>
    <w:rsid w:val="00E37699"/>
    <w:rsid w:val="00E3783C"/>
    <w:rsid w:val="00E3791D"/>
    <w:rsid w:val="00E37945"/>
    <w:rsid w:val="00E37C47"/>
    <w:rsid w:val="00E37C56"/>
    <w:rsid w:val="00E37EE5"/>
    <w:rsid w:val="00E40079"/>
    <w:rsid w:val="00E4037B"/>
    <w:rsid w:val="00E40ABB"/>
    <w:rsid w:val="00E40AEA"/>
    <w:rsid w:val="00E40FD7"/>
    <w:rsid w:val="00E414BC"/>
    <w:rsid w:val="00E41887"/>
    <w:rsid w:val="00E41A8F"/>
    <w:rsid w:val="00E41B43"/>
    <w:rsid w:val="00E41D26"/>
    <w:rsid w:val="00E42029"/>
    <w:rsid w:val="00E423BA"/>
    <w:rsid w:val="00E42460"/>
    <w:rsid w:val="00E427E9"/>
    <w:rsid w:val="00E42B97"/>
    <w:rsid w:val="00E42E3C"/>
    <w:rsid w:val="00E43824"/>
    <w:rsid w:val="00E43CCF"/>
    <w:rsid w:val="00E43D40"/>
    <w:rsid w:val="00E4494E"/>
    <w:rsid w:val="00E44B16"/>
    <w:rsid w:val="00E4536E"/>
    <w:rsid w:val="00E454E7"/>
    <w:rsid w:val="00E45538"/>
    <w:rsid w:val="00E45619"/>
    <w:rsid w:val="00E45DB1"/>
    <w:rsid w:val="00E45DBB"/>
    <w:rsid w:val="00E460F9"/>
    <w:rsid w:val="00E464CC"/>
    <w:rsid w:val="00E46574"/>
    <w:rsid w:val="00E46932"/>
    <w:rsid w:val="00E46B02"/>
    <w:rsid w:val="00E4743D"/>
    <w:rsid w:val="00E47571"/>
    <w:rsid w:val="00E475C1"/>
    <w:rsid w:val="00E4783C"/>
    <w:rsid w:val="00E501F0"/>
    <w:rsid w:val="00E507B8"/>
    <w:rsid w:val="00E50833"/>
    <w:rsid w:val="00E50D0B"/>
    <w:rsid w:val="00E50EF6"/>
    <w:rsid w:val="00E51194"/>
    <w:rsid w:val="00E51706"/>
    <w:rsid w:val="00E5178C"/>
    <w:rsid w:val="00E51BF4"/>
    <w:rsid w:val="00E520EE"/>
    <w:rsid w:val="00E526B0"/>
    <w:rsid w:val="00E52D20"/>
    <w:rsid w:val="00E52E20"/>
    <w:rsid w:val="00E52F88"/>
    <w:rsid w:val="00E53392"/>
    <w:rsid w:val="00E53408"/>
    <w:rsid w:val="00E537E5"/>
    <w:rsid w:val="00E544DB"/>
    <w:rsid w:val="00E54749"/>
    <w:rsid w:val="00E547F0"/>
    <w:rsid w:val="00E54A6E"/>
    <w:rsid w:val="00E54CCF"/>
    <w:rsid w:val="00E54F79"/>
    <w:rsid w:val="00E551A1"/>
    <w:rsid w:val="00E55452"/>
    <w:rsid w:val="00E5552D"/>
    <w:rsid w:val="00E55CA5"/>
    <w:rsid w:val="00E55D02"/>
    <w:rsid w:val="00E5650E"/>
    <w:rsid w:val="00E569FF"/>
    <w:rsid w:val="00E56D0E"/>
    <w:rsid w:val="00E570A3"/>
    <w:rsid w:val="00E57B17"/>
    <w:rsid w:val="00E60241"/>
    <w:rsid w:val="00E60319"/>
    <w:rsid w:val="00E60DF3"/>
    <w:rsid w:val="00E61119"/>
    <w:rsid w:val="00E615EE"/>
    <w:rsid w:val="00E61A65"/>
    <w:rsid w:val="00E620C6"/>
    <w:rsid w:val="00E620E5"/>
    <w:rsid w:val="00E62B51"/>
    <w:rsid w:val="00E6310B"/>
    <w:rsid w:val="00E6317B"/>
    <w:rsid w:val="00E63990"/>
    <w:rsid w:val="00E63A28"/>
    <w:rsid w:val="00E63D04"/>
    <w:rsid w:val="00E63D95"/>
    <w:rsid w:val="00E643A5"/>
    <w:rsid w:val="00E6478B"/>
    <w:rsid w:val="00E64A9E"/>
    <w:rsid w:val="00E64B0E"/>
    <w:rsid w:val="00E64E19"/>
    <w:rsid w:val="00E652C6"/>
    <w:rsid w:val="00E653BC"/>
    <w:rsid w:val="00E6545D"/>
    <w:rsid w:val="00E65744"/>
    <w:rsid w:val="00E65A9E"/>
    <w:rsid w:val="00E65BC6"/>
    <w:rsid w:val="00E65E71"/>
    <w:rsid w:val="00E6639E"/>
    <w:rsid w:val="00E663BA"/>
    <w:rsid w:val="00E66F59"/>
    <w:rsid w:val="00E67044"/>
    <w:rsid w:val="00E675AD"/>
    <w:rsid w:val="00E6786C"/>
    <w:rsid w:val="00E67B27"/>
    <w:rsid w:val="00E710B8"/>
    <w:rsid w:val="00E712E6"/>
    <w:rsid w:val="00E71B71"/>
    <w:rsid w:val="00E71D0B"/>
    <w:rsid w:val="00E720AA"/>
    <w:rsid w:val="00E72127"/>
    <w:rsid w:val="00E72249"/>
    <w:rsid w:val="00E7227C"/>
    <w:rsid w:val="00E723B1"/>
    <w:rsid w:val="00E7276C"/>
    <w:rsid w:val="00E7286D"/>
    <w:rsid w:val="00E729B3"/>
    <w:rsid w:val="00E72E72"/>
    <w:rsid w:val="00E731B8"/>
    <w:rsid w:val="00E7348A"/>
    <w:rsid w:val="00E7358E"/>
    <w:rsid w:val="00E73D61"/>
    <w:rsid w:val="00E73DD3"/>
    <w:rsid w:val="00E73E15"/>
    <w:rsid w:val="00E7409F"/>
    <w:rsid w:val="00E740FD"/>
    <w:rsid w:val="00E74587"/>
    <w:rsid w:val="00E74834"/>
    <w:rsid w:val="00E74B0E"/>
    <w:rsid w:val="00E74B7D"/>
    <w:rsid w:val="00E750E5"/>
    <w:rsid w:val="00E75C02"/>
    <w:rsid w:val="00E75E35"/>
    <w:rsid w:val="00E75E89"/>
    <w:rsid w:val="00E76479"/>
    <w:rsid w:val="00E769F7"/>
    <w:rsid w:val="00E77C25"/>
    <w:rsid w:val="00E77FF6"/>
    <w:rsid w:val="00E8018A"/>
    <w:rsid w:val="00E80774"/>
    <w:rsid w:val="00E80B36"/>
    <w:rsid w:val="00E81748"/>
    <w:rsid w:val="00E81808"/>
    <w:rsid w:val="00E82359"/>
    <w:rsid w:val="00E82474"/>
    <w:rsid w:val="00E824D8"/>
    <w:rsid w:val="00E82918"/>
    <w:rsid w:val="00E82A30"/>
    <w:rsid w:val="00E82E49"/>
    <w:rsid w:val="00E8373B"/>
    <w:rsid w:val="00E83775"/>
    <w:rsid w:val="00E83BF2"/>
    <w:rsid w:val="00E83C3F"/>
    <w:rsid w:val="00E8406B"/>
    <w:rsid w:val="00E84164"/>
    <w:rsid w:val="00E8457A"/>
    <w:rsid w:val="00E845C0"/>
    <w:rsid w:val="00E848C8"/>
    <w:rsid w:val="00E849FD"/>
    <w:rsid w:val="00E84EE4"/>
    <w:rsid w:val="00E855B2"/>
    <w:rsid w:val="00E85943"/>
    <w:rsid w:val="00E85B3C"/>
    <w:rsid w:val="00E85C77"/>
    <w:rsid w:val="00E8606F"/>
    <w:rsid w:val="00E869D7"/>
    <w:rsid w:val="00E86C68"/>
    <w:rsid w:val="00E86E9E"/>
    <w:rsid w:val="00E870EE"/>
    <w:rsid w:val="00E873FE"/>
    <w:rsid w:val="00E8764E"/>
    <w:rsid w:val="00E87A92"/>
    <w:rsid w:val="00E87EAD"/>
    <w:rsid w:val="00E87FFB"/>
    <w:rsid w:val="00E900B9"/>
    <w:rsid w:val="00E900D1"/>
    <w:rsid w:val="00E90339"/>
    <w:rsid w:val="00E90505"/>
    <w:rsid w:val="00E90A7E"/>
    <w:rsid w:val="00E91329"/>
    <w:rsid w:val="00E91381"/>
    <w:rsid w:val="00E913E9"/>
    <w:rsid w:val="00E913FF"/>
    <w:rsid w:val="00E918BC"/>
    <w:rsid w:val="00E9269C"/>
    <w:rsid w:val="00E92BFE"/>
    <w:rsid w:val="00E9316B"/>
    <w:rsid w:val="00E9322A"/>
    <w:rsid w:val="00E93539"/>
    <w:rsid w:val="00E9371E"/>
    <w:rsid w:val="00E9399D"/>
    <w:rsid w:val="00E93BAB"/>
    <w:rsid w:val="00E93D3E"/>
    <w:rsid w:val="00E93D9A"/>
    <w:rsid w:val="00E94115"/>
    <w:rsid w:val="00E94163"/>
    <w:rsid w:val="00E946BB"/>
    <w:rsid w:val="00E946D3"/>
    <w:rsid w:val="00E94850"/>
    <w:rsid w:val="00E94D27"/>
    <w:rsid w:val="00E94D5C"/>
    <w:rsid w:val="00E94FE7"/>
    <w:rsid w:val="00E95191"/>
    <w:rsid w:val="00E95409"/>
    <w:rsid w:val="00E954A5"/>
    <w:rsid w:val="00E956FF"/>
    <w:rsid w:val="00E95A83"/>
    <w:rsid w:val="00E95BC1"/>
    <w:rsid w:val="00E95BCC"/>
    <w:rsid w:val="00E9678E"/>
    <w:rsid w:val="00E96D7E"/>
    <w:rsid w:val="00E97493"/>
    <w:rsid w:val="00E97697"/>
    <w:rsid w:val="00E977F8"/>
    <w:rsid w:val="00E97821"/>
    <w:rsid w:val="00EA0858"/>
    <w:rsid w:val="00EA11EC"/>
    <w:rsid w:val="00EA14A4"/>
    <w:rsid w:val="00EA15D9"/>
    <w:rsid w:val="00EA1654"/>
    <w:rsid w:val="00EA1675"/>
    <w:rsid w:val="00EA1A8F"/>
    <w:rsid w:val="00EA1C7B"/>
    <w:rsid w:val="00EA21B5"/>
    <w:rsid w:val="00EA25DE"/>
    <w:rsid w:val="00EA268A"/>
    <w:rsid w:val="00EA2959"/>
    <w:rsid w:val="00EA2A1F"/>
    <w:rsid w:val="00EA2B5A"/>
    <w:rsid w:val="00EA34BE"/>
    <w:rsid w:val="00EA3610"/>
    <w:rsid w:val="00EA373F"/>
    <w:rsid w:val="00EA39B3"/>
    <w:rsid w:val="00EA3B1B"/>
    <w:rsid w:val="00EA3E64"/>
    <w:rsid w:val="00EA3F32"/>
    <w:rsid w:val="00EA41AB"/>
    <w:rsid w:val="00EA4315"/>
    <w:rsid w:val="00EA45DB"/>
    <w:rsid w:val="00EA4943"/>
    <w:rsid w:val="00EA4E4D"/>
    <w:rsid w:val="00EA4E5D"/>
    <w:rsid w:val="00EA4FA9"/>
    <w:rsid w:val="00EA5253"/>
    <w:rsid w:val="00EA54E6"/>
    <w:rsid w:val="00EA5559"/>
    <w:rsid w:val="00EA5B80"/>
    <w:rsid w:val="00EA6027"/>
    <w:rsid w:val="00EA609A"/>
    <w:rsid w:val="00EA649C"/>
    <w:rsid w:val="00EA6912"/>
    <w:rsid w:val="00EA6A92"/>
    <w:rsid w:val="00EA6AC6"/>
    <w:rsid w:val="00EA6F40"/>
    <w:rsid w:val="00EA7037"/>
    <w:rsid w:val="00EA7472"/>
    <w:rsid w:val="00EA7730"/>
    <w:rsid w:val="00EB01A5"/>
    <w:rsid w:val="00EB0817"/>
    <w:rsid w:val="00EB0ABD"/>
    <w:rsid w:val="00EB0DBD"/>
    <w:rsid w:val="00EB0FF2"/>
    <w:rsid w:val="00EB140F"/>
    <w:rsid w:val="00EB182F"/>
    <w:rsid w:val="00EB1B1D"/>
    <w:rsid w:val="00EB1C6D"/>
    <w:rsid w:val="00EB1FF4"/>
    <w:rsid w:val="00EB203D"/>
    <w:rsid w:val="00EB206F"/>
    <w:rsid w:val="00EB2445"/>
    <w:rsid w:val="00EB25AD"/>
    <w:rsid w:val="00EB3107"/>
    <w:rsid w:val="00EB35CA"/>
    <w:rsid w:val="00EB39B4"/>
    <w:rsid w:val="00EB3AA7"/>
    <w:rsid w:val="00EB3C4E"/>
    <w:rsid w:val="00EB3C96"/>
    <w:rsid w:val="00EB3DBE"/>
    <w:rsid w:val="00EB3DF2"/>
    <w:rsid w:val="00EB3EF7"/>
    <w:rsid w:val="00EB3FAA"/>
    <w:rsid w:val="00EB4051"/>
    <w:rsid w:val="00EB4211"/>
    <w:rsid w:val="00EB453D"/>
    <w:rsid w:val="00EB4E5B"/>
    <w:rsid w:val="00EB502C"/>
    <w:rsid w:val="00EB5412"/>
    <w:rsid w:val="00EB5785"/>
    <w:rsid w:val="00EB5996"/>
    <w:rsid w:val="00EB59B6"/>
    <w:rsid w:val="00EB5DBE"/>
    <w:rsid w:val="00EB5E62"/>
    <w:rsid w:val="00EB5E95"/>
    <w:rsid w:val="00EB5F3F"/>
    <w:rsid w:val="00EB6539"/>
    <w:rsid w:val="00EB66CA"/>
    <w:rsid w:val="00EB6E17"/>
    <w:rsid w:val="00EB713A"/>
    <w:rsid w:val="00EB73BD"/>
    <w:rsid w:val="00EB75E5"/>
    <w:rsid w:val="00EB7771"/>
    <w:rsid w:val="00EB7807"/>
    <w:rsid w:val="00EB780A"/>
    <w:rsid w:val="00EB7A37"/>
    <w:rsid w:val="00EB7DE1"/>
    <w:rsid w:val="00EB7ED0"/>
    <w:rsid w:val="00EB7F37"/>
    <w:rsid w:val="00EC058B"/>
    <w:rsid w:val="00EC0BEA"/>
    <w:rsid w:val="00EC0E9F"/>
    <w:rsid w:val="00EC1120"/>
    <w:rsid w:val="00EC1ACC"/>
    <w:rsid w:val="00EC1B83"/>
    <w:rsid w:val="00EC1C62"/>
    <w:rsid w:val="00EC1F78"/>
    <w:rsid w:val="00EC203E"/>
    <w:rsid w:val="00EC2691"/>
    <w:rsid w:val="00EC2B86"/>
    <w:rsid w:val="00EC2C3D"/>
    <w:rsid w:val="00EC2CBD"/>
    <w:rsid w:val="00EC2CCC"/>
    <w:rsid w:val="00EC38FB"/>
    <w:rsid w:val="00EC3B9C"/>
    <w:rsid w:val="00EC3C51"/>
    <w:rsid w:val="00EC3DE2"/>
    <w:rsid w:val="00EC4220"/>
    <w:rsid w:val="00EC42C9"/>
    <w:rsid w:val="00EC5173"/>
    <w:rsid w:val="00EC56D4"/>
    <w:rsid w:val="00EC58FD"/>
    <w:rsid w:val="00EC5B9F"/>
    <w:rsid w:val="00EC5C78"/>
    <w:rsid w:val="00EC616C"/>
    <w:rsid w:val="00EC61E4"/>
    <w:rsid w:val="00EC62B6"/>
    <w:rsid w:val="00EC6731"/>
    <w:rsid w:val="00EC6DD3"/>
    <w:rsid w:val="00EC6F56"/>
    <w:rsid w:val="00EC6FC3"/>
    <w:rsid w:val="00EC7161"/>
    <w:rsid w:val="00EC7206"/>
    <w:rsid w:val="00EC732F"/>
    <w:rsid w:val="00EC7A03"/>
    <w:rsid w:val="00EC7A08"/>
    <w:rsid w:val="00EC7D63"/>
    <w:rsid w:val="00EC7EF5"/>
    <w:rsid w:val="00ED018F"/>
    <w:rsid w:val="00ED01B3"/>
    <w:rsid w:val="00ED0211"/>
    <w:rsid w:val="00ED0405"/>
    <w:rsid w:val="00ED05F9"/>
    <w:rsid w:val="00ED0857"/>
    <w:rsid w:val="00ED0DB6"/>
    <w:rsid w:val="00ED15BF"/>
    <w:rsid w:val="00ED1B05"/>
    <w:rsid w:val="00ED1B3F"/>
    <w:rsid w:val="00ED1C5E"/>
    <w:rsid w:val="00ED1EAB"/>
    <w:rsid w:val="00ED2245"/>
    <w:rsid w:val="00ED24B4"/>
    <w:rsid w:val="00ED28A0"/>
    <w:rsid w:val="00ED2F49"/>
    <w:rsid w:val="00ED2F51"/>
    <w:rsid w:val="00ED3139"/>
    <w:rsid w:val="00ED3367"/>
    <w:rsid w:val="00ED3C5E"/>
    <w:rsid w:val="00ED3CD1"/>
    <w:rsid w:val="00ED3CF9"/>
    <w:rsid w:val="00ED3F26"/>
    <w:rsid w:val="00ED42F8"/>
    <w:rsid w:val="00ED4517"/>
    <w:rsid w:val="00ED4562"/>
    <w:rsid w:val="00ED4754"/>
    <w:rsid w:val="00ED47CA"/>
    <w:rsid w:val="00ED4ABA"/>
    <w:rsid w:val="00ED4AEB"/>
    <w:rsid w:val="00ED4B2A"/>
    <w:rsid w:val="00ED4C80"/>
    <w:rsid w:val="00ED5341"/>
    <w:rsid w:val="00ED5A38"/>
    <w:rsid w:val="00ED5B26"/>
    <w:rsid w:val="00ED5D07"/>
    <w:rsid w:val="00ED601A"/>
    <w:rsid w:val="00ED62AE"/>
    <w:rsid w:val="00ED6756"/>
    <w:rsid w:val="00ED67B3"/>
    <w:rsid w:val="00ED6AC0"/>
    <w:rsid w:val="00ED6C34"/>
    <w:rsid w:val="00ED6D68"/>
    <w:rsid w:val="00ED6F13"/>
    <w:rsid w:val="00ED7004"/>
    <w:rsid w:val="00ED7038"/>
    <w:rsid w:val="00ED70AA"/>
    <w:rsid w:val="00ED7211"/>
    <w:rsid w:val="00ED7625"/>
    <w:rsid w:val="00ED76DD"/>
    <w:rsid w:val="00ED7791"/>
    <w:rsid w:val="00ED7B31"/>
    <w:rsid w:val="00ED7BE3"/>
    <w:rsid w:val="00ED7D71"/>
    <w:rsid w:val="00ED7FBF"/>
    <w:rsid w:val="00EE0126"/>
    <w:rsid w:val="00EE0287"/>
    <w:rsid w:val="00EE0352"/>
    <w:rsid w:val="00EE1321"/>
    <w:rsid w:val="00EE13EE"/>
    <w:rsid w:val="00EE146D"/>
    <w:rsid w:val="00EE1500"/>
    <w:rsid w:val="00EE156E"/>
    <w:rsid w:val="00EE17C5"/>
    <w:rsid w:val="00EE1C97"/>
    <w:rsid w:val="00EE1F75"/>
    <w:rsid w:val="00EE25B6"/>
    <w:rsid w:val="00EE2680"/>
    <w:rsid w:val="00EE26D1"/>
    <w:rsid w:val="00EE291C"/>
    <w:rsid w:val="00EE2B10"/>
    <w:rsid w:val="00EE2CAC"/>
    <w:rsid w:val="00EE2E13"/>
    <w:rsid w:val="00EE2FF4"/>
    <w:rsid w:val="00EE305E"/>
    <w:rsid w:val="00EE347A"/>
    <w:rsid w:val="00EE36A2"/>
    <w:rsid w:val="00EE3A85"/>
    <w:rsid w:val="00EE429F"/>
    <w:rsid w:val="00EE42BE"/>
    <w:rsid w:val="00EE42D7"/>
    <w:rsid w:val="00EE4470"/>
    <w:rsid w:val="00EE4A7D"/>
    <w:rsid w:val="00EE4B39"/>
    <w:rsid w:val="00EE4BA7"/>
    <w:rsid w:val="00EE5084"/>
    <w:rsid w:val="00EE5238"/>
    <w:rsid w:val="00EE5652"/>
    <w:rsid w:val="00EE567E"/>
    <w:rsid w:val="00EE5974"/>
    <w:rsid w:val="00EE5B07"/>
    <w:rsid w:val="00EE6729"/>
    <w:rsid w:val="00EE67C1"/>
    <w:rsid w:val="00EE6904"/>
    <w:rsid w:val="00EE6C71"/>
    <w:rsid w:val="00EE6EC8"/>
    <w:rsid w:val="00EE7208"/>
    <w:rsid w:val="00EE7273"/>
    <w:rsid w:val="00EE7558"/>
    <w:rsid w:val="00EE76A8"/>
    <w:rsid w:val="00EE7C67"/>
    <w:rsid w:val="00EE7F27"/>
    <w:rsid w:val="00EF0010"/>
    <w:rsid w:val="00EF0586"/>
    <w:rsid w:val="00EF0F41"/>
    <w:rsid w:val="00EF1066"/>
    <w:rsid w:val="00EF10D4"/>
    <w:rsid w:val="00EF1258"/>
    <w:rsid w:val="00EF16A8"/>
    <w:rsid w:val="00EF176C"/>
    <w:rsid w:val="00EF19A8"/>
    <w:rsid w:val="00EF1B80"/>
    <w:rsid w:val="00EF1FF2"/>
    <w:rsid w:val="00EF269A"/>
    <w:rsid w:val="00EF2AD8"/>
    <w:rsid w:val="00EF3354"/>
    <w:rsid w:val="00EF371D"/>
    <w:rsid w:val="00EF3A1C"/>
    <w:rsid w:val="00EF3B32"/>
    <w:rsid w:val="00EF3DE9"/>
    <w:rsid w:val="00EF40B5"/>
    <w:rsid w:val="00EF4530"/>
    <w:rsid w:val="00EF460B"/>
    <w:rsid w:val="00EF4634"/>
    <w:rsid w:val="00EF4873"/>
    <w:rsid w:val="00EF4944"/>
    <w:rsid w:val="00EF53AC"/>
    <w:rsid w:val="00EF566C"/>
    <w:rsid w:val="00EF5E33"/>
    <w:rsid w:val="00EF6351"/>
    <w:rsid w:val="00EF6486"/>
    <w:rsid w:val="00EF6A05"/>
    <w:rsid w:val="00EF6B19"/>
    <w:rsid w:val="00EF6E3B"/>
    <w:rsid w:val="00EF769A"/>
    <w:rsid w:val="00EF77A6"/>
    <w:rsid w:val="00EF7844"/>
    <w:rsid w:val="00EF79C3"/>
    <w:rsid w:val="00EF7A86"/>
    <w:rsid w:val="00EF7D7B"/>
    <w:rsid w:val="00EF7D91"/>
    <w:rsid w:val="00EF7F62"/>
    <w:rsid w:val="00F002EA"/>
    <w:rsid w:val="00F002F9"/>
    <w:rsid w:val="00F007F7"/>
    <w:rsid w:val="00F00CA9"/>
    <w:rsid w:val="00F00D84"/>
    <w:rsid w:val="00F00FED"/>
    <w:rsid w:val="00F010AB"/>
    <w:rsid w:val="00F01430"/>
    <w:rsid w:val="00F01475"/>
    <w:rsid w:val="00F015BA"/>
    <w:rsid w:val="00F0178A"/>
    <w:rsid w:val="00F018E1"/>
    <w:rsid w:val="00F01F47"/>
    <w:rsid w:val="00F02D62"/>
    <w:rsid w:val="00F02E52"/>
    <w:rsid w:val="00F02F04"/>
    <w:rsid w:val="00F032E4"/>
    <w:rsid w:val="00F03537"/>
    <w:rsid w:val="00F0354F"/>
    <w:rsid w:val="00F038D4"/>
    <w:rsid w:val="00F03900"/>
    <w:rsid w:val="00F039CC"/>
    <w:rsid w:val="00F03D64"/>
    <w:rsid w:val="00F040EE"/>
    <w:rsid w:val="00F048BF"/>
    <w:rsid w:val="00F04AC1"/>
    <w:rsid w:val="00F04B01"/>
    <w:rsid w:val="00F04C98"/>
    <w:rsid w:val="00F05035"/>
    <w:rsid w:val="00F0505C"/>
    <w:rsid w:val="00F0535B"/>
    <w:rsid w:val="00F05ECD"/>
    <w:rsid w:val="00F060E1"/>
    <w:rsid w:val="00F0634E"/>
    <w:rsid w:val="00F063C1"/>
    <w:rsid w:val="00F066F2"/>
    <w:rsid w:val="00F06C1E"/>
    <w:rsid w:val="00F06C67"/>
    <w:rsid w:val="00F072BB"/>
    <w:rsid w:val="00F07452"/>
    <w:rsid w:val="00F07491"/>
    <w:rsid w:val="00F074AD"/>
    <w:rsid w:val="00F07C5A"/>
    <w:rsid w:val="00F10546"/>
    <w:rsid w:val="00F1085C"/>
    <w:rsid w:val="00F10F1A"/>
    <w:rsid w:val="00F10FE3"/>
    <w:rsid w:val="00F1102B"/>
    <w:rsid w:val="00F11128"/>
    <w:rsid w:val="00F11A97"/>
    <w:rsid w:val="00F1229C"/>
    <w:rsid w:val="00F122F3"/>
    <w:rsid w:val="00F1279B"/>
    <w:rsid w:val="00F128F0"/>
    <w:rsid w:val="00F12BD6"/>
    <w:rsid w:val="00F12CAD"/>
    <w:rsid w:val="00F12D9F"/>
    <w:rsid w:val="00F12E31"/>
    <w:rsid w:val="00F1300F"/>
    <w:rsid w:val="00F13028"/>
    <w:rsid w:val="00F131B9"/>
    <w:rsid w:val="00F13A37"/>
    <w:rsid w:val="00F13B59"/>
    <w:rsid w:val="00F13FC9"/>
    <w:rsid w:val="00F147DC"/>
    <w:rsid w:val="00F1480A"/>
    <w:rsid w:val="00F148FA"/>
    <w:rsid w:val="00F14C55"/>
    <w:rsid w:val="00F14C6E"/>
    <w:rsid w:val="00F1503C"/>
    <w:rsid w:val="00F151F6"/>
    <w:rsid w:val="00F15241"/>
    <w:rsid w:val="00F1546F"/>
    <w:rsid w:val="00F1562E"/>
    <w:rsid w:val="00F156C8"/>
    <w:rsid w:val="00F15792"/>
    <w:rsid w:val="00F15C26"/>
    <w:rsid w:val="00F15D2D"/>
    <w:rsid w:val="00F15F3F"/>
    <w:rsid w:val="00F163AB"/>
    <w:rsid w:val="00F1683A"/>
    <w:rsid w:val="00F16CF8"/>
    <w:rsid w:val="00F16DC3"/>
    <w:rsid w:val="00F16DD0"/>
    <w:rsid w:val="00F16F4C"/>
    <w:rsid w:val="00F16F9C"/>
    <w:rsid w:val="00F1730A"/>
    <w:rsid w:val="00F17529"/>
    <w:rsid w:val="00F17602"/>
    <w:rsid w:val="00F20022"/>
    <w:rsid w:val="00F208EC"/>
    <w:rsid w:val="00F20B63"/>
    <w:rsid w:val="00F20BAB"/>
    <w:rsid w:val="00F210F3"/>
    <w:rsid w:val="00F2129E"/>
    <w:rsid w:val="00F213AD"/>
    <w:rsid w:val="00F2176B"/>
    <w:rsid w:val="00F21EEB"/>
    <w:rsid w:val="00F2214A"/>
    <w:rsid w:val="00F2250A"/>
    <w:rsid w:val="00F227A8"/>
    <w:rsid w:val="00F2281A"/>
    <w:rsid w:val="00F22EAA"/>
    <w:rsid w:val="00F23053"/>
    <w:rsid w:val="00F231A6"/>
    <w:rsid w:val="00F233C1"/>
    <w:rsid w:val="00F2349B"/>
    <w:rsid w:val="00F2361D"/>
    <w:rsid w:val="00F23624"/>
    <w:rsid w:val="00F23B0F"/>
    <w:rsid w:val="00F23BAA"/>
    <w:rsid w:val="00F23C84"/>
    <w:rsid w:val="00F23F68"/>
    <w:rsid w:val="00F24041"/>
    <w:rsid w:val="00F24498"/>
    <w:rsid w:val="00F2474E"/>
    <w:rsid w:val="00F247B1"/>
    <w:rsid w:val="00F24D70"/>
    <w:rsid w:val="00F2527A"/>
    <w:rsid w:val="00F252C3"/>
    <w:rsid w:val="00F25332"/>
    <w:rsid w:val="00F253B8"/>
    <w:rsid w:val="00F25663"/>
    <w:rsid w:val="00F2568F"/>
    <w:rsid w:val="00F25848"/>
    <w:rsid w:val="00F2591E"/>
    <w:rsid w:val="00F25A47"/>
    <w:rsid w:val="00F25EBA"/>
    <w:rsid w:val="00F2665D"/>
    <w:rsid w:val="00F26C19"/>
    <w:rsid w:val="00F26D81"/>
    <w:rsid w:val="00F26DD9"/>
    <w:rsid w:val="00F27193"/>
    <w:rsid w:val="00F271AF"/>
    <w:rsid w:val="00F27450"/>
    <w:rsid w:val="00F27620"/>
    <w:rsid w:val="00F276E5"/>
    <w:rsid w:val="00F276EE"/>
    <w:rsid w:val="00F27967"/>
    <w:rsid w:val="00F279DD"/>
    <w:rsid w:val="00F30526"/>
    <w:rsid w:val="00F309E7"/>
    <w:rsid w:val="00F30CDC"/>
    <w:rsid w:val="00F30EC3"/>
    <w:rsid w:val="00F30F2B"/>
    <w:rsid w:val="00F30F32"/>
    <w:rsid w:val="00F30F8A"/>
    <w:rsid w:val="00F30FCF"/>
    <w:rsid w:val="00F312DB"/>
    <w:rsid w:val="00F3180F"/>
    <w:rsid w:val="00F31957"/>
    <w:rsid w:val="00F31A85"/>
    <w:rsid w:val="00F31C36"/>
    <w:rsid w:val="00F31D23"/>
    <w:rsid w:val="00F326A2"/>
    <w:rsid w:val="00F32B51"/>
    <w:rsid w:val="00F333FC"/>
    <w:rsid w:val="00F33A7F"/>
    <w:rsid w:val="00F33C80"/>
    <w:rsid w:val="00F33FC6"/>
    <w:rsid w:val="00F33FD7"/>
    <w:rsid w:val="00F35335"/>
    <w:rsid w:val="00F353AD"/>
    <w:rsid w:val="00F353DA"/>
    <w:rsid w:val="00F35440"/>
    <w:rsid w:val="00F35761"/>
    <w:rsid w:val="00F35C86"/>
    <w:rsid w:val="00F36272"/>
    <w:rsid w:val="00F36CB0"/>
    <w:rsid w:val="00F3705E"/>
    <w:rsid w:val="00F37491"/>
    <w:rsid w:val="00F376BC"/>
    <w:rsid w:val="00F376F9"/>
    <w:rsid w:val="00F37971"/>
    <w:rsid w:val="00F379B1"/>
    <w:rsid w:val="00F37C31"/>
    <w:rsid w:val="00F40325"/>
    <w:rsid w:val="00F40EB1"/>
    <w:rsid w:val="00F41204"/>
    <w:rsid w:val="00F41DA5"/>
    <w:rsid w:val="00F420A8"/>
    <w:rsid w:val="00F4252F"/>
    <w:rsid w:val="00F42798"/>
    <w:rsid w:val="00F42997"/>
    <w:rsid w:val="00F429D3"/>
    <w:rsid w:val="00F429E7"/>
    <w:rsid w:val="00F42B13"/>
    <w:rsid w:val="00F430C8"/>
    <w:rsid w:val="00F4328B"/>
    <w:rsid w:val="00F43296"/>
    <w:rsid w:val="00F43368"/>
    <w:rsid w:val="00F434BA"/>
    <w:rsid w:val="00F4365E"/>
    <w:rsid w:val="00F437C2"/>
    <w:rsid w:val="00F438C0"/>
    <w:rsid w:val="00F439DF"/>
    <w:rsid w:val="00F43DB4"/>
    <w:rsid w:val="00F4443A"/>
    <w:rsid w:val="00F4481B"/>
    <w:rsid w:val="00F44A0F"/>
    <w:rsid w:val="00F44E3A"/>
    <w:rsid w:val="00F45268"/>
    <w:rsid w:val="00F4526A"/>
    <w:rsid w:val="00F455DA"/>
    <w:rsid w:val="00F45C50"/>
    <w:rsid w:val="00F45E1F"/>
    <w:rsid w:val="00F45EB2"/>
    <w:rsid w:val="00F4799B"/>
    <w:rsid w:val="00F47F6D"/>
    <w:rsid w:val="00F47FEB"/>
    <w:rsid w:val="00F500D7"/>
    <w:rsid w:val="00F503B6"/>
    <w:rsid w:val="00F50E17"/>
    <w:rsid w:val="00F50FBF"/>
    <w:rsid w:val="00F51253"/>
    <w:rsid w:val="00F51518"/>
    <w:rsid w:val="00F518A6"/>
    <w:rsid w:val="00F51C1C"/>
    <w:rsid w:val="00F51C1F"/>
    <w:rsid w:val="00F5231A"/>
    <w:rsid w:val="00F52699"/>
    <w:rsid w:val="00F5272B"/>
    <w:rsid w:val="00F52753"/>
    <w:rsid w:val="00F52DAA"/>
    <w:rsid w:val="00F53483"/>
    <w:rsid w:val="00F53522"/>
    <w:rsid w:val="00F53C6B"/>
    <w:rsid w:val="00F53CE7"/>
    <w:rsid w:val="00F53E26"/>
    <w:rsid w:val="00F5448C"/>
    <w:rsid w:val="00F54963"/>
    <w:rsid w:val="00F54A7C"/>
    <w:rsid w:val="00F55334"/>
    <w:rsid w:val="00F55BD0"/>
    <w:rsid w:val="00F55BDA"/>
    <w:rsid w:val="00F55F2E"/>
    <w:rsid w:val="00F56549"/>
    <w:rsid w:val="00F5676F"/>
    <w:rsid w:val="00F56BC1"/>
    <w:rsid w:val="00F571B6"/>
    <w:rsid w:val="00F5733F"/>
    <w:rsid w:val="00F57840"/>
    <w:rsid w:val="00F57942"/>
    <w:rsid w:val="00F57D2E"/>
    <w:rsid w:val="00F60345"/>
    <w:rsid w:val="00F604AE"/>
    <w:rsid w:val="00F6094D"/>
    <w:rsid w:val="00F60957"/>
    <w:rsid w:val="00F610EA"/>
    <w:rsid w:val="00F61217"/>
    <w:rsid w:val="00F61797"/>
    <w:rsid w:val="00F619D0"/>
    <w:rsid w:val="00F61F50"/>
    <w:rsid w:val="00F62522"/>
    <w:rsid w:val="00F627B4"/>
    <w:rsid w:val="00F62F94"/>
    <w:rsid w:val="00F63874"/>
    <w:rsid w:val="00F639BD"/>
    <w:rsid w:val="00F63E5B"/>
    <w:rsid w:val="00F64185"/>
    <w:rsid w:val="00F64282"/>
    <w:rsid w:val="00F6431A"/>
    <w:rsid w:val="00F64545"/>
    <w:rsid w:val="00F646A1"/>
    <w:rsid w:val="00F646E8"/>
    <w:rsid w:val="00F648E9"/>
    <w:rsid w:val="00F64B70"/>
    <w:rsid w:val="00F64CF4"/>
    <w:rsid w:val="00F64FB9"/>
    <w:rsid w:val="00F654E2"/>
    <w:rsid w:val="00F655F3"/>
    <w:rsid w:val="00F65D0F"/>
    <w:rsid w:val="00F65E4D"/>
    <w:rsid w:val="00F65F71"/>
    <w:rsid w:val="00F65FC8"/>
    <w:rsid w:val="00F66520"/>
    <w:rsid w:val="00F666E6"/>
    <w:rsid w:val="00F6695A"/>
    <w:rsid w:val="00F66B4C"/>
    <w:rsid w:val="00F66BE6"/>
    <w:rsid w:val="00F66E34"/>
    <w:rsid w:val="00F67146"/>
    <w:rsid w:val="00F67208"/>
    <w:rsid w:val="00F67388"/>
    <w:rsid w:val="00F673EA"/>
    <w:rsid w:val="00F678A8"/>
    <w:rsid w:val="00F6795D"/>
    <w:rsid w:val="00F67C7C"/>
    <w:rsid w:val="00F67DF1"/>
    <w:rsid w:val="00F701F4"/>
    <w:rsid w:val="00F70677"/>
    <w:rsid w:val="00F70879"/>
    <w:rsid w:val="00F709DB"/>
    <w:rsid w:val="00F70A8D"/>
    <w:rsid w:val="00F71103"/>
    <w:rsid w:val="00F714A1"/>
    <w:rsid w:val="00F7179E"/>
    <w:rsid w:val="00F718BF"/>
    <w:rsid w:val="00F71BEA"/>
    <w:rsid w:val="00F71C55"/>
    <w:rsid w:val="00F71E88"/>
    <w:rsid w:val="00F720F0"/>
    <w:rsid w:val="00F723A9"/>
    <w:rsid w:val="00F724AC"/>
    <w:rsid w:val="00F7254D"/>
    <w:rsid w:val="00F7297E"/>
    <w:rsid w:val="00F72CB1"/>
    <w:rsid w:val="00F72CDF"/>
    <w:rsid w:val="00F72FBE"/>
    <w:rsid w:val="00F73555"/>
    <w:rsid w:val="00F7363B"/>
    <w:rsid w:val="00F73ABB"/>
    <w:rsid w:val="00F73B27"/>
    <w:rsid w:val="00F73E35"/>
    <w:rsid w:val="00F740BE"/>
    <w:rsid w:val="00F7473E"/>
    <w:rsid w:val="00F747D4"/>
    <w:rsid w:val="00F74A22"/>
    <w:rsid w:val="00F74D78"/>
    <w:rsid w:val="00F750B6"/>
    <w:rsid w:val="00F75637"/>
    <w:rsid w:val="00F757B1"/>
    <w:rsid w:val="00F75843"/>
    <w:rsid w:val="00F75AA6"/>
    <w:rsid w:val="00F75C5E"/>
    <w:rsid w:val="00F75F1A"/>
    <w:rsid w:val="00F75F66"/>
    <w:rsid w:val="00F76760"/>
    <w:rsid w:val="00F76D66"/>
    <w:rsid w:val="00F76DCD"/>
    <w:rsid w:val="00F76ECB"/>
    <w:rsid w:val="00F7734F"/>
    <w:rsid w:val="00F77C7F"/>
    <w:rsid w:val="00F80073"/>
    <w:rsid w:val="00F806B5"/>
    <w:rsid w:val="00F806C5"/>
    <w:rsid w:val="00F80A37"/>
    <w:rsid w:val="00F81343"/>
    <w:rsid w:val="00F81439"/>
    <w:rsid w:val="00F814AC"/>
    <w:rsid w:val="00F814C5"/>
    <w:rsid w:val="00F81735"/>
    <w:rsid w:val="00F81A66"/>
    <w:rsid w:val="00F81AAE"/>
    <w:rsid w:val="00F81BB0"/>
    <w:rsid w:val="00F81D8E"/>
    <w:rsid w:val="00F81E6B"/>
    <w:rsid w:val="00F8208A"/>
    <w:rsid w:val="00F8229D"/>
    <w:rsid w:val="00F82303"/>
    <w:rsid w:val="00F823C4"/>
    <w:rsid w:val="00F82871"/>
    <w:rsid w:val="00F82A40"/>
    <w:rsid w:val="00F82A6D"/>
    <w:rsid w:val="00F82C39"/>
    <w:rsid w:val="00F8307F"/>
    <w:rsid w:val="00F83113"/>
    <w:rsid w:val="00F836E9"/>
    <w:rsid w:val="00F83CF8"/>
    <w:rsid w:val="00F843F8"/>
    <w:rsid w:val="00F8455A"/>
    <w:rsid w:val="00F845B8"/>
    <w:rsid w:val="00F8462E"/>
    <w:rsid w:val="00F8470B"/>
    <w:rsid w:val="00F848B0"/>
    <w:rsid w:val="00F84BD3"/>
    <w:rsid w:val="00F85172"/>
    <w:rsid w:val="00F854B5"/>
    <w:rsid w:val="00F856E6"/>
    <w:rsid w:val="00F85A1F"/>
    <w:rsid w:val="00F85D75"/>
    <w:rsid w:val="00F860D6"/>
    <w:rsid w:val="00F8641E"/>
    <w:rsid w:val="00F865A2"/>
    <w:rsid w:val="00F86886"/>
    <w:rsid w:val="00F868A4"/>
    <w:rsid w:val="00F86B2E"/>
    <w:rsid w:val="00F86C26"/>
    <w:rsid w:val="00F86CFC"/>
    <w:rsid w:val="00F86DB7"/>
    <w:rsid w:val="00F86ED4"/>
    <w:rsid w:val="00F86F10"/>
    <w:rsid w:val="00F870FE"/>
    <w:rsid w:val="00F87344"/>
    <w:rsid w:val="00F87E9B"/>
    <w:rsid w:val="00F90BE4"/>
    <w:rsid w:val="00F91100"/>
    <w:rsid w:val="00F91346"/>
    <w:rsid w:val="00F9165F"/>
    <w:rsid w:val="00F91AB4"/>
    <w:rsid w:val="00F91DBE"/>
    <w:rsid w:val="00F91EB9"/>
    <w:rsid w:val="00F9237E"/>
    <w:rsid w:val="00F926F8"/>
    <w:rsid w:val="00F93E42"/>
    <w:rsid w:val="00F9434F"/>
    <w:rsid w:val="00F943B3"/>
    <w:rsid w:val="00F9466B"/>
    <w:rsid w:val="00F94882"/>
    <w:rsid w:val="00F94A10"/>
    <w:rsid w:val="00F94C8A"/>
    <w:rsid w:val="00F94E6A"/>
    <w:rsid w:val="00F95260"/>
    <w:rsid w:val="00F955BA"/>
    <w:rsid w:val="00F9564D"/>
    <w:rsid w:val="00F95AE1"/>
    <w:rsid w:val="00F95B64"/>
    <w:rsid w:val="00F9604F"/>
    <w:rsid w:val="00F969C4"/>
    <w:rsid w:val="00F97169"/>
    <w:rsid w:val="00F9747E"/>
    <w:rsid w:val="00F97CC6"/>
    <w:rsid w:val="00F97F10"/>
    <w:rsid w:val="00FA0106"/>
    <w:rsid w:val="00FA01C7"/>
    <w:rsid w:val="00FA053B"/>
    <w:rsid w:val="00FA0F44"/>
    <w:rsid w:val="00FA0F8A"/>
    <w:rsid w:val="00FA1593"/>
    <w:rsid w:val="00FA186B"/>
    <w:rsid w:val="00FA1930"/>
    <w:rsid w:val="00FA2040"/>
    <w:rsid w:val="00FA23C0"/>
    <w:rsid w:val="00FA26D6"/>
    <w:rsid w:val="00FA28F7"/>
    <w:rsid w:val="00FA2929"/>
    <w:rsid w:val="00FA2A9F"/>
    <w:rsid w:val="00FA3063"/>
    <w:rsid w:val="00FA333C"/>
    <w:rsid w:val="00FA3613"/>
    <w:rsid w:val="00FA37A0"/>
    <w:rsid w:val="00FA3987"/>
    <w:rsid w:val="00FA3AEA"/>
    <w:rsid w:val="00FA4169"/>
    <w:rsid w:val="00FA4287"/>
    <w:rsid w:val="00FA4457"/>
    <w:rsid w:val="00FA49A7"/>
    <w:rsid w:val="00FA49CA"/>
    <w:rsid w:val="00FA5005"/>
    <w:rsid w:val="00FA53F7"/>
    <w:rsid w:val="00FA5691"/>
    <w:rsid w:val="00FA56E8"/>
    <w:rsid w:val="00FA5D72"/>
    <w:rsid w:val="00FA680F"/>
    <w:rsid w:val="00FA6A95"/>
    <w:rsid w:val="00FA6EE8"/>
    <w:rsid w:val="00FA709A"/>
    <w:rsid w:val="00FA76E3"/>
    <w:rsid w:val="00FA78BC"/>
    <w:rsid w:val="00FB03CB"/>
    <w:rsid w:val="00FB0674"/>
    <w:rsid w:val="00FB071D"/>
    <w:rsid w:val="00FB0918"/>
    <w:rsid w:val="00FB0B5A"/>
    <w:rsid w:val="00FB0DA2"/>
    <w:rsid w:val="00FB1252"/>
    <w:rsid w:val="00FB16FF"/>
    <w:rsid w:val="00FB1867"/>
    <w:rsid w:val="00FB199C"/>
    <w:rsid w:val="00FB1ACA"/>
    <w:rsid w:val="00FB1B5C"/>
    <w:rsid w:val="00FB1B5D"/>
    <w:rsid w:val="00FB1C68"/>
    <w:rsid w:val="00FB1DC9"/>
    <w:rsid w:val="00FB1E46"/>
    <w:rsid w:val="00FB26D9"/>
    <w:rsid w:val="00FB2A96"/>
    <w:rsid w:val="00FB2AE4"/>
    <w:rsid w:val="00FB2DA9"/>
    <w:rsid w:val="00FB30C7"/>
    <w:rsid w:val="00FB30E5"/>
    <w:rsid w:val="00FB311C"/>
    <w:rsid w:val="00FB31B0"/>
    <w:rsid w:val="00FB3526"/>
    <w:rsid w:val="00FB3600"/>
    <w:rsid w:val="00FB3B74"/>
    <w:rsid w:val="00FB3BF8"/>
    <w:rsid w:val="00FB3CF9"/>
    <w:rsid w:val="00FB4101"/>
    <w:rsid w:val="00FB426B"/>
    <w:rsid w:val="00FB4607"/>
    <w:rsid w:val="00FB4753"/>
    <w:rsid w:val="00FB4CEC"/>
    <w:rsid w:val="00FB5025"/>
    <w:rsid w:val="00FB5265"/>
    <w:rsid w:val="00FB52E3"/>
    <w:rsid w:val="00FB53E9"/>
    <w:rsid w:val="00FB540C"/>
    <w:rsid w:val="00FB5A6D"/>
    <w:rsid w:val="00FB5ACD"/>
    <w:rsid w:val="00FB5E1F"/>
    <w:rsid w:val="00FB6040"/>
    <w:rsid w:val="00FB63DA"/>
    <w:rsid w:val="00FB6B9F"/>
    <w:rsid w:val="00FB7166"/>
    <w:rsid w:val="00FB7222"/>
    <w:rsid w:val="00FB7542"/>
    <w:rsid w:val="00FB771A"/>
    <w:rsid w:val="00FB78DC"/>
    <w:rsid w:val="00FB7B89"/>
    <w:rsid w:val="00FB7C83"/>
    <w:rsid w:val="00FB7CBE"/>
    <w:rsid w:val="00FB7D12"/>
    <w:rsid w:val="00FB7D87"/>
    <w:rsid w:val="00FB7D8D"/>
    <w:rsid w:val="00FB7E04"/>
    <w:rsid w:val="00FC045D"/>
    <w:rsid w:val="00FC0536"/>
    <w:rsid w:val="00FC09CC"/>
    <w:rsid w:val="00FC0BEA"/>
    <w:rsid w:val="00FC0DCD"/>
    <w:rsid w:val="00FC0EDD"/>
    <w:rsid w:val="00FC0F7E"/>
    <w:rsid w:val="00FC0F8F"/>
    <w:rsid w:val="00FC0FDC"/>
    <w:rsid w:val="00FC12CF"/>
    <w:rsid w:val="00FC1301"/>
    <w:rsid w:val="00FC1414"/>
    <w:rsid w:val="00FC14D7"/>
    <w:rsid w:val="00FC1727"/>
    <w:rsid w:val="00FC17AB"/>
    <w:rsid w:val="00FC18A1"/>
    <w:rsid w:val="00FC1CBB"/>
    <w:rsid w:val="00FC1D02"/>
    <w:rsid w:val="00FC207C"/>
    <w:rsid w:val="00FC2199"/>
    <w:rsid w:val="00FC223B"/>
    <w:rsid w:val="00FC238B"/>
    <w:rsid w:val="00FC2579"/>
    <w:rsid w:val="00FC2772"/>
    <w:rsid w:val="00FC2CBB"/>
    <w:rsid w:val="00FC3012"/>
    <w:rsid w:val="00FC36DE"/>
    <w:rsid w:val="00FC3A12"/>
    <w:rsid w:val="00FC438D"/>
    <w:rsid w:val="00FC45CF"/>
    <w:rsid w:val="00FC4781"/>
    <w:rsid w:val="00FC48C3"/>
    <w:rsid w:val="00FC4A6A"/>
    <w:rsid w:val="00FC4BD1"/>
    <w:rsid w:val="00FC5281"/>
    <w:rsid w:val="00FC56D0"/>
    <w:rsid w:val="00FC575F"/>
    <w:rsid w:val="00FC5A39"/>
    <w:rsid w:val="00FC6063"/>
    <w:rsid w:val="00FC6E2C"/>
    <w:rsid w:val="00FC7234"/>
    <w:rsid w:val="00FC7471"/>
    <w:rsid w:val="00FC755C"/>
    <w:rsid w:val="00FC77E9"/>
    <w:rsid w:val="00FC782E"/>
    <w:rsid w:val="00FC7A3B"/>
    <w:rsid w:val="00FC7C85"/>
    <w:rsid w:val="00FC7CEB"/>
    <w:rsid w:val="00FC7ED0"/>
    <w:rsid w:val="00FC7EE9"/>
    <w:rsid w:val="00FD0B01"/>
    <w:rsid w:val="00FD0C35"/>
    <w:rsid w:val="00FD0D6A"/>
    <w:rsid w:val="00FD155C"/>
    <w:rsid w:val="00FD17CD"/>
    <w:rsid w:val="00FD1EF0"/>
    <w:rsid w:val="00FD229D"/>
    <w:rsid w:val="00FD22DD"/>
    <w:rsid w:val="00FD2839"/>
    <w:rsid w:val="00FD29F6"/>
    <w:rsid w:val="00FD29FB"/>
    <w:rsid w:val="00FD2D18"/>
    <w:rsid w:val="00FD31AA"/>
    <w:rsid w:val="00FD3278"/>
    <w:rsid w:val="00FD32C2"/>
    <w:rsid w:val="00FD3545"/>
    <w:rsid w:val="00FD3645"/>
    <w:rsid w:val="00FD3649"/>
    <w:rsid w:val="00FD3C96"/>
    <w:rsid w:val="00FD3EC0"/>
    <w:rsid w:val="00FD4344"/>
    <w:rsid w:val="00FD4669"/>
    <w:rsid w:val="00FD5774"/>
    <w:rsid w:val="00FD58AC"/>
    <w:rsid w:val="00FD59B5"/>
    <w:rsid w:val="00FD5BAA"/>
    <w:rsid w:val="00FD5C12"/>
    <w:rsid w:val="00FD61A5"/>
    <w:rsid w:val="00FD6433"/>
    <w:rsid w:val="00FD64AE"/>
    <w:rsid w:val="00FD6944"/>
    <w:rsid w:val="00FD6C3C"/>
    <w:rsid w:val="00FD6EDE"/>
    <w:rsid w:val="00FD6F93"/>
    <w:rsid w:val="00FD71C0"/>
    <w:rsid w:val="00FD71E8"/>
    <w:rsid w:val="00FD72ED"/>
    <w:rsid w:val="00FD75C3"/>
    <w:rsid w:val="00FD7689"/>
    <w:rsid w:val="00FD795A"/>
    <w:rsid w:val="00FD798C"/>
    <w:rsid w:val="00FD7B3F"/>
    <w:rsid w:val="00FE0094"/>
    <w:rsid w:val="00FE06FF"/>
    <w:rsid w:val="00FE07C8"/>
    <w:rsid w:val="00FE082D"/>
    <w:rsid w:val="00FE08F2"/>
    <w:rsid w:val="00FE0D05"/>
    <w:rsid w:val="00FE10D0"/>
    <w:rsid w:val="00FE1341"/>
    <w:rsid w:val="00FE150A"/>
    <w:rsid w:val="00FE1CE1"/>
    <w:rsid w:val="00FE1FD7"/>
    <w:rsid w:val="00FE21C1"/>
    <w:rsid w:val="00FE25E6"/>
    <w:rsid w:val="00FE2EBD"/>
    <w:rsid w:val="00FE307F"/>
    <w:rsid w:val="00FE3664"/>
    <w:rsid w:val="00FE42E1"/>
    <w:rsid w:val="00FE434B"/>
    <w:rsid w:val="00FE4B9B"/>
    <w:rsid w:val="00FE502F"/>
    <w:rsid w:val="00FE5365"/>
    <w:rsid w:val="00FE53E9"/>
    <w:rsid w:val="00FE5419"/>
    <w:rsid w:val="00FE552C"/>
    <w:rsid w:val="00FE5889"/>
    <w:rsid w:val="00FE58B9"/>
    <w:rsid w:val="00FE58DE"/>
    <w:rsid w:val="00FE5CC3"/>
    <w:rsid w:val="00FE5EF2"/>
    <w:rsid w:val="00FE6243"/>
    <w:rsid w:val="00FE6326"/>
    <w:rsid w:val="00FE6974"/>
    <w:rsid w:val="00FE6D50"/>
    <w:rsid w:val="00FE6DC0"/>
    <w:rsid w:val="00FE711E"/>
    <w:rsid w:val="00FE791B"/>
    <w:rsid w:val="00FE7BFB"/>
    <w:rsid w:val="00FF0493"/>
    <w:rsid w:val="00FF0C98"/>
    <w:rsid w:val="00FF0EB1"/>
    <w:rsid w:val="00FF10B9"/>
    <w:rsid w:val="00FF1112"/>
    <w:rsid w:val="00FF1345"/>
    <w:rsid w:val="00FF1A43"/>
    <w:rsid w:val="00FF1E98"/>
    <w:rsid w:val="00FF25AA"/>
    <w:rsid w:val="00FF28B4"/>
    <w:rsid w:val="00FF29BA"/>
    <w:rsid w:val="00FF2F9D"/>
    <w:rsid w:val="00FF33B3"/>
    <w:rsid w:val="00FF3C74"/>
    <w:rsid w:val="00FF3DED"/>
    <w:rsid w:val="00FF499A"/>
    <w:rsid w:val="00FF4A18"/>
    <w:rsid w:val="00FF4ACB"/>
    <w:rsid w:val="00FF4CD5"/>
    <w:rsid w:val="00FF505D"/>
    <w:rsid w:val="00FF50E3"/>
    <w:rsid w:val="00FF5767"/>
    <w:rsid w:val="00FF581D"/>
    <w:rsid w:val="00FF5B29"/>
    <w:rsid w:val="00FF5F23"/>
    <w:rsid w:val="00FF63E3"/>
    <w:rsid w:val="00FF64BE"/>
    <w:rsid w:val="00FF64D7"/>
    <w:rsid w:val="00FF6986"/>
    <w:rsid w:val="00FF6D0C"/>
    <w:rsid w:val="00FF6DD9"/>
    <w:rsid w:val="00FF6E24"/>
    <w:rsid w:val="00FF7157"/>
    <w:rsid w:val="00FF715E"/>
    <w:rsid w:val="00FF71BC"/>
    <w:rsid w:val="00FF7267"/>
    <w:rsid w:val="00FF7369"/>
    <w:rsid w:val="00FF73FE"/>
    <w:rsid w:val="00FF7949"/>
    <w:rsid w:val="00FF7CE5"/>
    <w:rsid w:val="00FF7D73"/>
    <w:rsid w:val="2885A63C"/>
    <w:rsid w:val="370DC5CE"/>
    <w:rsid w:val="4CDAA2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0CCD7188-C8FD-4047-853C-ABD600508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paragraph" w:styleId="TOC2">
    <w:name w:val="toc 2"/>
    <w:basedOn w:val="Normal"/>
    <w:next w:val="Normal"/>
    <w:autoRedefine/>
    <w:unhideWhenUsed/>
    <w:rsid w:val="008D09AE"/>
    <w:pPr>
      <w:spacing w:after="100" w:afterAutospacing="1"/>
      <w:ind w:left="220"/>
    </w:pPr>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30152275">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6761099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078133925">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56060410">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34307301">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dfebbb7-aaf6-4620-a24b-d96277968069" xsi:nil="true"/>
    <Reviewer_x0020_Sign_x002d_off xmlns="edfebbb7-aaf6-4620-a24b-d96277968069" xsi:nil="true"/>
    <lcf76f155ced4ddcb4097134ff3c332f xmlns="edfebbb7-aaf6-4620-a24b-d96277968069">
      <Terms xmlns="http://schemas.microsoft.com/office/infopath/2007/PartnerControls"/>
    </lcf76f155ced4ddcb4097134ff3c332f>
    <TaxCatchAll xmlns="52673c9f-e737-4eea-8892-bcda32bbff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15160FF6EB0844B47769348100D5B3" ma:contentTypeVersion="12" ma:contentTypeDescription="Create a new document." ma:contentTypeScope="" ma:versionID="ce76ca7d28ab053c671aacef61924cfd">
  <xsd:schema xmlns:xsd="http://www.w3.org/2001/XMLSchema" xmlns:xs="http://www.w3.org/2001/XMLSchema" xmlns:p="http://schemas.microsoft.com/office/2006/metadata/properties" xmlns:ns2="edfebbb7-aaf6-4620-a24b-d96277968069" xmlns:ns3="52673c9f-e737-4eea-8892-bcda32bbff7f" targetNamespace="http://schemas.microsoft.com/office/2006/metadata/properties" ma:root="true" ma:fieldsID="e7534460f5c6919492e74e32f452f96e" ns2:_="" ns3:_="">
    <xsd:import namespace="edfebbb7-aaf6-4620-a24b-d96277968069"/>
    <xsd:import namespace="52673c9f-e737-4eea-8892-bcda32bbff7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ebbb7-aaf6-4620-a24b-d9627796806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a1e80af-1ade-4ccf-a2ad-cdf70f63d2d7}" ma:internalName="TaxCatchAll"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2.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3.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edfebbb7-aaf6-4620-a24b-d96277968069"/>
    <ds:schemaRef ds:uri="52673c9f-e737-4eea-8892-bcda32bbff7f"/>
  </ds:schemaRefs>
</ds:datastoreItem>
</file>

<file path=customXml/itemProps4.xml><?xml version="1.0" encoding="utf-8"?>
<ds:datastoreItem xmlns:ds="http://schemas.openxmlformats.org/officeDocument/2006/customXml" ds:itemID="{187EC021-6064-4FDD-8C48-38864879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ebbb7-aaf6-4620-a24b-d96277968069"/>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596</TotalTime>
  <Pages>20</Pages>
  <Words>4224</Words>
  <Characters>24080</Characters>
  <Application>Microsoft Office Word</Application>
  <DocSecurity>0</DocSecurity>
  <Lines>200</Lines>
  <Paragraphs>56</Paragraphs>
  <ScaleCrop>false</ScaleCrop>
  <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HANN</dc:title>
  <dc:subject/>
  <dc:creator>DIA</dc:creator>
  <cp:keywords/>
  <cp:lastModifiedBy>User1 Lastname</cp:lastModifiedBy>
  <cp:revision>3932</cp:revision>
  <cp:lastPrinted>2026-05-13T10:13:00Z</cp:lastPrinted>
  <dcterms:created xsi:type="dcterms:W3CDTF">2021-08-11T10:53:00Z</dcterms:created>
  <dcterms:modified xsi:type="dcterms:W3CDTF">2026-05-13T10:13:00Z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0x010100BA15160FF6EB0844B47769348100D5B3</vt:lpwstr>
  </property>
  <property fmtid="{D5CDD505-2E9C-101B-9397-08002B2CF9AE}" pid="3" name="MediaServiceImageTags">
    <vt:lpwstr/>
  </property>
  <property fmtid="{D5CDD505-2E9C-101B-9397-08002B2CF9AE}" pid="4" name="Order">
    <vt:r8>57900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