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D190E" w14:textId="77777777" w:rsidR="00C01743" w:rsidRPr="00010A74" w:rsidRDefault="00C01743" w:rsidP="005021D2">
      <w:pPr>
        <w:pStyle w:val="IndexHeading1"/>
        <w:spacing w:after="0" w:line="240" w:lineRule="atLeas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10A74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="00E75985" w:rsidRPr="00010A7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010A7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CE6EB3A" w14:textId="77777777" w:rsidR="00B67FD9" w:rsidRPr="00DF52DE" w:rsidRDefault="00B67FD9" w:rsidP="005021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578E52D5" w14:textId="660A533B" w:rsidR="002D7821" w:rsidRPr="00DF52DE" w:rsidRDefault="00C968B0" w:rsidP="00C968B0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838EFA5" w14:textId="2079C826" w:rsidR="0001697F" w:rsidRPr="00DF52DE" w:rsidRDefault="00AA1AC6" w:rsidP="0001697F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/>
          <w:sz w:val="30"/>
          <w:szCs w:val="30"/>
          <w:cs/>
        </w:rPr>
        <w:t>นโยบายการบัญชีสำหรับรายการค้าและเหตุการณ์ใหม่</w:t>
      </w:r>
    </w:p>
    <w:p w14:paraId="109F97A6" w14:textId="4FB83D87" w:rsidR="002221D2" w:rsidRPr="00DF52DE" w:rsidRDefault="002221D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B80AA3" w:rsidRPr="00DF52DE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หรือกิจการ</w:t>
      </w: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</w:t>
      </w:r>
    </w:p>
    <w:p w14:paraId="6CDDAECD" w14:textId="4DA2F347" w:rsidR="00E87385" w:rsidRPr="00DF52DE" w:rsidRDefault="00E87385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47446" w:rsidRPr="00DF52DE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2C46D519" w14:textId="4D955BBD" w:rsidR="00250C43" w:rsidRPr="00DF52DE" w:rsidRDefault="001654D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8EA59A1" w14:textId="77777777" w:rsidR="00AA708E" w:rsidRDefault="0001697F" w:rsidP="00AA708E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เงินจ่ายล่วงหน้าค่าสินค้า</w:t>
      </w:r>
    </w:p>
    <w:p w14:paraId="45AE34F5" w14:textId="7547CAFC" w:rsidR="002F68CB" w:rsidRPr="002F68CB" w:rsidRDefault="002F68CB" w:rsidP="002F68CB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  <w:lang w:val="en-US"/>
        </w:rPr>
      </w:pP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  <w:r w:rsidRPr="00DF52D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</w:t>
      </w: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</w:t>
      </w:r>
    </w:p>
    <w:p w14:paraId="02F3EE99" w14:textId="77777777" w:rsidR="003A72E6" w:rsidRPr="00DF52DE" w:rsidRDefault="003A72E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352EF6ED" w14:textId="7FD5453A" w:rsidR="004E4327" w:rsidRDefault="00C968B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76CB8" w:rsidRPr="00DF52D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23A0383" w14:textId="606DDB1F" w:rsidR="00841832" w:rsidRPr="00DF52DE" w:rsidRDefault="0084183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841832">
        <w:rPr>
          <w:rFonts w:asciiTheme="majorBidi" w:hAnsiTheme="majorBidi"/>
          <w:sz w:val="30"/>
          <w:szCs w:val="30"/>
          <w:cs/>
        </w:rPr>
        <w:t>กำไรต่อหุ้นขั้นพื้นฐาน</w:t>
      </w:r>
    </w:p>
    <w:p w14:paraId="4AC098D2" w14:textId="70F7B12B" w:rsidR="00EF12EB" w:rsidRPr="00DF52DE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28CAA91" w14:textId="73F907C7" w:rsidR="00EF12EB" w:rsidRPr="00DF52DE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E63182" w:rsidRPr="00DF52DE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กับบุคคลหรือกิจการที่ไม่เกี่ยวข้องกัน</w:t>
      </w:r>
    </w:p>
    <w:p w14:paraId="2F06D3C6" w14:textId="77777777" w:rsidR="006B4A4F" w:rsidRPr="00DF52DE" w:rsidRDefault="006B4A4F" w:rsidP="006B4A4F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7738047" w14:textId="77777777" w:rsidR="00B25F93" w:rsidRPr="00DF52DE" w:rsidRDefault="00B25F93" w:rsidP="006B4A4F">
      <w:p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</w:p>
    <w:p w14:paraId="3A92E125" w14:textId="271954F0" w:rsidR="00C01743" w:rsidRPr="00A30672" w:rsidRDefault="00360587" w:rsidP="00A3067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br w:type="page"/>
      </w:r>
      <w:r w:rsidR="00A30672" w:rsidRPr="00A3067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D41120" w14:textId="77777777" w:rsidR="00360587" w:rsidRPr="00FB1BC2" w:rsidRDefault="00360587" w:rsidP="005021D2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5A1B371" w14:textId="4476920A" w:rsidR="00C01743" w:rsidRPr="0073439F" w:rsidRDefault="005D3756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D37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FA4E55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7343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439F"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 w:rsidR="0073439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73439F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576DE671" w14:textId="77777777" w:rsidR="00C01743" w:rsidRPr="00FB1BC2" w:rsidRDefault="00C01743" w:rsidP="00441AD9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967A21A" w14:textId="4031CA88" w:rsidR="00D7244F" w:rsidRPr="00010A74" w:rsidRDefault="005D3756" w:rsidP="0005308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D37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C2A233" w14:textId="77777777" w:rsidR="00E4551B" w:rsidRPr="00FB1BC2" w:rsidRDefault="00E4551B" w:rsidP="00BC47BF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712AD9B" w14:textId="1B732FDF" w:rsidR="004E36B9" w:rsidRPr="003E572F" w:rsidRDefault="004E36B9" w:rsidP="004E36B9">
      <w:pPr>
        <w:spacing w:line="240" w:lineRule="auto"/>
        <w:ind w:left="504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bookmarkStart w:id="0" w:name="_Hlk66464858"/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34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เรื่อง</w:t>
      </w:r>
      <w:r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br/>
      </w:r>
      <w:r w:rsidRPr="00491D52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  <w:lang w:val="th-TH"/>
        </w:rPr>
        <w:t>การรายงานทางการเงินระหว่างกาล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</w:t>
      </w:r>
      <w:bookmarkEnd w:id="0"/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รวมถึงแนวปฏิบัติทางการบัญชีที่ประกาศใช้โดยสภาวิชาชีพบัญชีฯ 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โ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ๆ เพื่อไม่ให้ซ้ำซ้อนกับข้อมูลที่ได้นำเสนอไปแล้วใน</w:t>
      </w:r>
      <w:r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br/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งบการเงินประจำปี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ธันวาคม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2568</w:t>
      </w:r>
    </w:p>
    <w:p w14:paraId="2E38F078" w14:textId="77777777" w:rsidR="005D3756" w:rsidRPr="00FB1BC2" w:rsidRDefault="005D3756" w:rsidP="005D3756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14:paraId="4D65D36C" w14:textId="3DAF9A0B" w:rsidR="00491D52" w:rsidRDefault="004E36B9" w:rsidP="00C85DDF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283CE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กลุ่ม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ที่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อาจมีความไม่แน่นอนนั้นไม่แตกต่างจากที่ได้อธิบาย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ไว้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ในงบการเงินสำหรับปีสิ้นสุดวันที่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ธันวาคม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2568</w:t>
      </w:r>
      <w:r w:rsidR="004B697E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เว้นแต่ที่ได้อธิบายไว้ในหมายเหตุข้อ </w:t>
      </w:r>
      <w:r w:rsidR="001152A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</w:p>
    <w:p w14:paraId="57A53C5C" w14:textId="6F03B3A8" w:rsidR="00283CE8" w:rsidRPr="00FB1BC2" w:rsidRDefault="00283CE8" w:rsidP="00441AD9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FF87C7A" w14:textId="126B4428" w:rsidR="00CA0C33" w:rsidRPr="00740C5B" w:rsidRDefault="000C0E88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นโยบายการบัญชีสำหรับรายการค้าและเหตุการณ์ใหม่</w:t>
      </w:r>
    </w:p>
    <w:p w14:paraId="3883710D" w14:textId="77777777" w:rsidR="00546E6F" w:rsidRPr="00FB1BC2" w:rsidRDefault="00546E6F" w:rsidP="00283CE8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6D41DE1" w14:textId="77777777" w:rsidR="00E72973" w:rsidRPr="006F3A68" w:rsidRDefault="00E72973" w:rsidP="00E72973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87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18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F3A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28AF4D0" w14:textId="77777777" w:rsidR="00E72973" w:rsidRPr="00FB1BC2" w:rsidRDefault="00E72973" w:rsidP="00E7297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7DEB29F" w14:textId="77777777" w:rsidR="00E72973" w:rsidRPr="00D57BA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05773630" w14:textId="77777777" w:rsidR="00E72973" w:rsidRPr="00FB1BC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667A4C" w14:textId="1D84FD8C" w:rsidR="00E72973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49D06D38" w14:textId="77777777" w:rsidR="00FB1BC2" w:rsidRPr="00D57BA2" w:rsidRDefault="00FB1BC2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C872C" w14:textId="0D22F717" w:rsidR="00E72973" w:rsidRPr="00D57BA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18E12B4" w14:textId="77777777" w:rsidR="00FB1BC2" w:rsidRDefault="00FB1BC2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3B6560C" w14:textId="5BFADA1B" w:rsidR="00E72973" w:rsidRPr="00D57BA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B2E4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550FC52D" w14:textId="77777777" w:rsidR="00E72973" w:rsidRPr="00232892" w:rsidRDefault="00E72973" w:rsidP="00E7297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590C3FBD" w14:textId="77777777" w:rsidR="00E72973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E59C286" w14:textId="77777777" w:rsidR="00E72973" w:rsidRPr="0023289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5F6212F" w14:textId="77777777" w:rsidR="00E72973" w:rsidRPr="00D57BA2" w:rsidRDefault="00E72973" w:rsidP="00E72973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87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18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 และบริษัทร่วม</w:t>
      </w:r>
    </w:p>
    <w:p w14:paraId="0E63D4A7" w14:textId="77777777" w:rsidR="00E72973" w:rsidRPr="0023289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26E1D692" w14:textId="77777777" w:rsidR="00E72973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  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กำไรหรือขาดทุนจากการขาย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เงินลงทุนบันทึกในกำไรหรือขาดทุน</w:t>
      </w:r>
    </w:p>
    <w:p w14:paraId="4F06E53B" w14:textId="3E2C2A80" w:rsidR="00E72973" w:rsidRPr="00232892" w:rsidRDefault="00E72973" w:rsidP="00441AD9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632FAF53" w14:textId="53827672" w:rsidR="002221D2" w:rsidRPr="00740C5B" w:rsidRDefault="002221D2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</w:t>
      </w:r>
      <w:r w:rsidR="00B80AA3"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หรือกิจการ</w:t>
      </w: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ที่เกี่ยวข้องกัน</w:t>
      </w:r>
    </w:p>
    <w:p w14:paraId="62EEDB25" w14:textId="77777777" w:rsidR="00F75EE4" w:rsidRPr="00232892" w:rsidRDefault="00F75EE4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16A3F854" w14:textId="1C7F8928" w:rsidR="00F75EE4" w:rsidRPr="008E5BF4" w:rsidRDefault="00F75EE4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5BF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Pr="008E5BF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8E5BF4">
        <w:rPr>
          <w:rFonts w:asciiTheme="majorBidi" w:hAnsiTheme="majorBidi" w:cstheme="majorBidi"/>
          <w:b/>
          <w:sz w:val="30"/>
          <w:szCs w:val="30"/>
          <w:cs/>
        </w:rPr>
        <w:t>บริษัทร่วมที่มีการเปลี่ยนแปลงอย่างมีสาระสำคัญได้เปิดเผยในหมายเหตุข้อ</w:t>
      </w:r>
      <w:r w:rsidRPr="008E5B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92983">
        <w:rPr>
          <w:rFonts w:asciiTheme="majorBidi" w:hAnsiTheme="majorBidi" w:cstheme="majorBidi"/>
          <w:bCs/>
          <w:sz w:val="30"/>
          <w:szCs w:val="30"/>
        </w:rPr>
        <w:t xml:space="preserve">7 </w:t>
      </w:r>
      <w:r w:rsidRPr="008E5BF4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824D43" w:rsidRPr="00824D43">
        <w:rPr>
          <w:rFonts w:asciiTheme="majorBidi" w:hAnsiTheme="majorBidi"/>
          <w:b/>
          <w:sz w:val="30"/>
          <w:szCs w:val="30"/>
          <w:cs/>
        </w:rPr>
        <w:t>ความสัมพันธ์เปลี่ยนแปลงอย่างมีสาระสำคัญและ</w:t>
      </w:r>
      <w:r w:rsidRPr="008E5BF4">
        <w:rPr>
          <w:rFonts w:asciiTheme="majorBidi" w:hAnsiTheme="majorBidi" w:cs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2258785C" w14:textId="370E1965" w:rsidR="00E93A51" w:rsidRPr="00232892" w:rsidRDefault="00E93A51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4770"/>
      </w:tblGrid>
      <w:tr w:rsidR="00E93A51" w:rsidRPr="00010A74" w14:paraId="7988FBF9" w14:textId="77777777" w:rsidTr="00B740D9">
        <w:trPr>
          <w:trHeight w:val="20"/>
          <w:tblHeader/>
        </w:trPr>
        <w:tc>
          <w:tcPr>
            <w:tcW w:w="3330" w:type="dxa"/>
          </w:tcPr>
          <w:p w14:paraId="636B94E6" w14:textId="77777777" w:rsidR="00E93A51" w:rsidRPr="00010A74" w:rsidRDefault="00E93A51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</w:tcPr>
          <w:p w14:paraId="6AAE629C" w14:textId="3DE4E9AF" w:rsidR="00E93A51" w:rsidRPr="00010A74" w:rsidRDefault="00E93A51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3F09E452" w14:textId="77777777" w:rsidR="00E93A51" w:rsidRPr="00010A74" w:rsidRDefault="00E93A51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EE4" w:rsidRPr="00010A74" w14:paraId="3AB2E6F4" w14:textId="77777777" w:rsidTr="00B740D9">
        <w:trPr>
          <w:trHeight w:val="20"/>
        </w:trPr>
        <w:tc>
          <w:tcPr>
            <w:tcW w:w="3330" w:type="dxa"/>
          </w:tcPr>
          <w:p w14:paraId="173EA9AF" w14:textId="01286729" w:rsidR="00F75EE4" w:rsidRPr="008E5BF4" w:rsidRDefault="008E5BF4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เอ็นทีเอฟ โฮลดิ้ง จำกัด</w:t>
            </w:r>
          </w:p>
        </w:tc>
        <w:tc>
          <w:tcPr>
            <w:tcW w:w="990" w:type="dxa"/>
          </w:tcPr>
          <w:p w14:paraId="5A0068C1" w14:textId="3BFE53B6" w:rsidR="00F75EE4" w:rsidRPr="008E5BF4" w:rsidRDefault="008E5BF4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5CBF8735" w14:textId="2C25EE6E" w:rsidR="00F75EE4" w:rsidRPr="00010A74" w:rsidRDefault="008E5BF4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 xml:space="preserve">ถือหุ้นในบริษัทตั้งแต่ร้อยละ </w:t>
            </w:r>
            <w:r w:rsidRPr="005038C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>ขึ้นไป และมีผู้แทนเป็นกรรมการของบริษัท</w:t>
            </w:r>
          </w:p>
        </w:tc>
      </w:tr>
      <w:tr w:rsidR="00F75EE4" w:rsidRPr="00010A74" w14:paraId="4A8CFE6D" w14:textId="77777777" w:rsidTr="00B740D9">
        <w:trPr>
          <w:trHeight w:val="20"/>
        </w:trPr>
        <w:tc>
          <w:tcPr>
            <w:tcW w:w="3330" w:type="dxa"/>
          </w:tcPr>
          <w:p w14:paraId="40C5F335" w14:textId="4DD682F0" w:rsidR="00F75EE4" w:rsidRPr="00620321" w:rsidRDefault="008E5BF4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ศักดิ์สยาม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ฟรุ๊ตส์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0510012A" w14:textId="1107DE6D" w:rsidR="00F75EE4" w:rsidRPr="008E5BF4" w:rsidRDefault="008E5BF4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5209519E" w14:textId="02B05A30" w:rsidR="00F75EE4" w:rsidRPr="00010A74" w:rsidRDefault="008E5BF4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 xml:space="preserve">ถือหุ้นในบริษัทตั้งแต่ร้อยละ </w:t>
            </w:r>
            <w:r w:rsidRPr="005038C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>ขึ้นไป และมีผู้แทนเป็นกรรมการของบริษัท</w:t>
            </w:r>
          </w:p>
        </w:tc>
      </w:tr>
      <w:tr w:rsidR="00F75EE4" w:rsidRPr="00010A74" w14:paraId="17E26C25" w14:textId="77777777" w:rsidTr="00B740D9">
        <w:trPr>
          <w:trHeight w:val="20"/>
        </w:trPr>
        <w:tc>
          <w:tcPr>
            <w:tcW w:w="3330" w:type="dxa"/>
          </w:tcPr>
          <w:p w14:paraId="3D06B8F5" w14:textId="7AB7CCAA" w:rsidR="00F75EE4" w:rsidRPr="008E5BF4" w:rsidRDefault="008E5BF4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เอ็นทีเอฟ ทุเรียนไทย จำกัด</w:t>
            </w:r>
          </w:p>
        </w:tc>
        <w:tc>
          <w:tcPr>
            <w:tcW w:w="990" w:type="dxa"/>
          </w:tcPr>
          <w:p w14:paraId="45F274D5" w14:textId="5CC857C4" w:rsidR="00F75EE4" w:rsidRPr="008E5BF4" w:rsidRDefault="008E5BF4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0178F1D7" w14:textId="5AAF2A49" w:rsidR="00B740D9" w:rsidRPr="00620321" w:rsidRDefault="008E5BF4" w:rsidP="00446183">
            <w:pPr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 xml:space="preserve">ถือหุ้นในบริษัทตั้งแต่ร้อยละ </w:t>
            </w:r>
            <w:r w:rsidRPr="005038C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>ขึ้นไป และมีผู้แทนเป็นกรรมการของบริษัท</w:t>
            </w:r>
          </w:p>
        </w:tc>
      </w:tr>
      <w:tr w:rsidR="00E93A51" w:rsidRPr="00010A74" w14:paraId="512448DC" w14:textId="77777777" w:rsidTr="008E5BF4">
        <w:trPr>
          <w:trHeight w:val="20"/>
        </w:trPr>
        <w:tc>
          <w:tcPr>
            <w:tcW w:w="3330" w:type="dxa"/>
          </w:tcPr>
          <w:p w14:paraId="782590C4" w14:textId="77777777" w:rsidR="00E93A51" w:rsidRPr="00010A74" w:rsidRDefault="00E93A51" w:rsidP="0062032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542FB3FA" w14:textId="44313513" w:rsidR="00E93A51" w:rsidRPr="00010A74" w:rsidRDefault="00E93A51" w:rsidP="008E5BF4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45185290" w14:textId="79A1E794" w:rsidR="00E93A51" w:rsidRPr="00620321" w:rsidRDefault="00E93A51" w:rsidP="00620321">
            <w:pPr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20321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8E5BF4" w:rsidRPr="006203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0321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2F10578" w14:textId="77777777" w:rsidR="00E93A51" w:rsidRPr="00664F0C" w:rsidRDefault="00E93A51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1"/>
        <w:gridCol w:w="1350"/>
        <w:gridCol w:w="267"/>
        <w:gridCol w:w="1077"/>
        <w:gridCol w:w="249"/>
        <w:gridCol w:w="1094"/>
        <w:gridCol w:w="7"/>
      </w:tblGrid>
      <w:tr w:rsidR="00BC48B7" w:rsidRPr="002879F8" w14:paraId="4DEE1E05" w14:textId="77777777" w:rsidTr="00BC48B7">
        <w:trPr>
          <w:tblHeader/>
        </w:trPr>
        <w:tc>
          <w:tcPr>
            <w:tcW w:w="2774" w:type="pct"/>
          </w:tcPr>
          <w:p w14:paraId="527624CD" w14:textId="77777777" w:rsidR="00BC48B7" w:rsidRPr="002879F8" w:rsidRDefault="00BC48B7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3" w:type="pct"/>
          </w:tcPr>
          <w:p w14:paraId="70EE51CA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FA70B5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4"/>
          </w:tcPr>
          <w:p w14:paraId="33C2A985" w14:textId="11951EA5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8B7" w:rsidRPr="002879F8" w14:paraId="1823A0B2" w14:textId="77777777" w:rsidTr="00BC48B7">
        <w:trPr>
          <w:tblHeader/>
        </w:trPr>
        <w:tc>
          <w:tcPr>
            <w:tcW w:w="2774" w:type="pct"/>
          </w:tcPr>
          <w:p w14:paraId="43028354" w14:textId="7EE30875" w:rsidR="00BC48B7" w:rsidRPr="002879F8" w:rsidRDefault="00BC48B7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43" w:type="pct"/>
          </w:tcPr>
          <w:p w14:paraId="5274FB5E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24845803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3131D3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6E51311C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BD5E79F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C48B7" w:rsidRPr="002879F8" w14:paraId="01375C83" w14:textId="77777777" w:rsidTr="00DC5849">
        <w:trPr>
          <w:gridAfter w:val="1"/>
          <w:wAfter w:w="4" w:type="pct"/>
          <w:trHeight w:hRule="exact" w:val="374"/>
          <w:tblHeader/>
        </w:trPr>
        <w:tc>
          <w:tcPr>
            <w:tcW w:w="2774" w:type="pct"/>
          </w:tcPr>
          <w:p w14:paraId="29D88FA7" w14:textId="4F3943FF" w:rsidR="00BC48B7" w:rsidRPr="00DC5849" w:rsidRDefault="00BC48B7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2" w:type="pct"/>
            <w:gridSpan w:val="5"/>
          </w:tcPr>
          <w:p w14:paraId="740BBBFA" w14:textId="0D0AB748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8B7" w:rsidRPr="002879F8" w14:paraId="48A6EE62" w14:textId="77777777" w:rsidTr="00BC48B7">
        <w:tc>
          <w:tcPr>
            <w:tcW w:w="2774" w:type="pct"/>
            <w:shd w:val="clear" w:color="auto" w:fill="FFFFFF"/>
          </w:tcPr>
          <w:p w14:paraId="2C4EC974" w14:textId="77777777" w:rsidR="00BC48B7" w:rsidRPr="002879F8" w:rsidRDefault="00BC48B7" w:rsidP="007F3FF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43" w:type="pct"/>
          </w:tcPr>
          <w:p w14:paraId="65934386" w14:textId="77777777" w:rsidR="00BC48B7" w:rsidRPr="002879F8" w:rsidRDefault="00BC48B7" w:rsidP="00BC48B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D53F66" w14:textId="77777777" w:rsidR="00BC48B7" w:rsidRPr="002879F8" w:rsidRDefault="00BC48B7" w:rsidP="007F3FF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EDF329" w14:textId="77777777" w:rsidR="00BC48B7" w:rsidRPr="002879F8" w:rsidRDefault="00BC48B7" w:rsidP="007F3FFB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D965433" w14:textId="77777777" w:rsidR="00BC48B7" w:rsidRPr="002879F8" w:rsidRDefault="00BC48B7" w:rsidP="007F3FF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B28D602" w14:textId="77777777" w:rsidR="00BC48B7" w:rsidRPr="002879F8" w:rsidRDefault="00BC48B7" w:rsidP="007F3FFB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8B7" w:rsidRPr="002879F8" w14:paraId="042F42D7" w14:textId="77777777" w:rsidTr="00BC48B7">
        <w:tc>
          <w:tcPr>
            <w:tcW w:w="2774" w:type="pct"/>
            <w:shd w:val="clear" w:color="auto" w:fill="FFFFFF"/>
          </w:tcPr>
          <w:p w14:paraId="070C107D" w14:textId="41EC7907" w:rsidR="00BC48B7" w:rsidRPr="002879F8" w:rsidRDefault="00BC48B7" w:rsidP="007F3FFB">
            <w:pPr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43" w:type="pct"/>
          </w:tcPr>
          <w:p w14:paraId="74E12EC6" w14:textId="77777777" w:rsidR="00BC48B7" w:rsidRPr="002879F8" w:rsidRDefault="00BC48B7" w:rsidP="00BC48B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B95262" w14:textId="77777777" w:rsidR="00BC48B7" w:rsidRPr="002879F8" w:rsidRDefault="00BC48B7" w:rsidP="007F3FF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9A6474" w14:textId="77777777" w:rsidR="00BC48B7" w:rsidRPr="002879F8" w:rsidRDefault="00BC48B7" w:rsidP="007F3FFB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0C6A5F" w14:textId="77777777" w:rsidR="00BC48B7" w:rsidRPr="002879F8" w:rsidRDefault="00BC48B7" w:rsidP="007F3FFB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45962C7" w14:textId="77777777" w:rsidR="00BC48B7" w:rsidRPr="002879F8" w:rsidRDefault="00BC48B7" w:rsidP="007F3FFB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48B7" w:rsidRPr="002879F8" w14:paraId="572BC63C" w14:textId="77777777" w:rsidTr="00BC48B7">
        <w:tc>
          <w:tcPr>
            <w:tcW w:w="2774" w:type="pct"/>
            <w:shd w:val="clear" w:color="auto" w:fill="FFFFFF"/>
          </w:tcPr>
          <w:p w14:paraId="10B55099" w14:textId="7127177B" w:rsidR="00BC48B7" w:rsidRPr="002879F8" w:rsidRDefault="00BC48B7" w:rsidP="002879F8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</w:tc>
        <w:tc>
          <w:tcPr>
            <w:tcW w:w="743" w:type="pct"/>
          </w:tcPr>
          <w:p w14:paraId="6A5B293E" w14:textId="24CB6159" w:rsidR="00BC48B7" w:rsidRPr="002879F8" w:rsidRDefault="00BC48B7" w:rsidP="00BC48B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5,247</w:t>
            </w:r>
          </w:p>
        </w:tc>
        <w:tc>
          <w:tcPr>
            <w:tcW w:w="147" w:type="pct"/>
          </w:tcPr>
          <w:p w14:paraId="1F2B69F1" w14:textId="77777777" w:rsidR="00BC48B7" w:rsidRPr="005C7C89" w:rsidRDefault="00BC48B7" w:rsidP="002879F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533D41" w14:textId="052E9834" w:rsidR="00BC48B7" w:rsidRPr="005C7C89" w:rsidRDefault="00BC48B7" w:rsidP="002879F8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7C89">
              <w:rPr>
                <w:rFonts w:asciiTheme="majorBidi" w:hAnsiTheme="majorBidi" w:cstheme="majorBidi"/>
                <w:sz w:val="30"/>
                <w:szCs w:val="30"/>
              </w:rPr>
              <w:t>5,247</w:t>
            </w:r>
          </w:p>
        </w:tc>
        <w:tc>
          <w:tcPr>
            <w:tcW w:w="137" w:type="pct"/>
          </w:tcPr>
          <w:p w14:paraId="6F61943E" w14:textId="77777777" w:rsidR="00BC48B7" w:rsidRPr="005C7C89" w:rsidRDefault="00BC48B7" w:rsidP="002879F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8EE4076" w14:textId="418F469E" w:rsidR="00BC48B7" w:rsidRPr="005C7C89" w:rsidRDefault="00BC48B7" w:rsidP="002879F8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7C89">
              <w:rPr>
                <w:rFonts w:asciiTheme="majorBidi" w:hAnsiTheme="majorBidi" w:cstheme="majorBidi"/>
                <w:sz w:val="30"/>
                <w:szCs w:val="30"/>
              </w:rPr>
              <w:t>3,939</w:t>
            </w:r>
          </w:p>
        </w:tc>
      </w:tr>
      <w:tr w:rsidR="00BC48B7" w:rsidRPr="002879F8" w14:paraId="1628C192" w14:textId="77777777" w:rsidTr="00BC48B7">
        <w:tc>
          <w:tcPr>
            <w:tcW w:w="2774" w:type="pct"/>
            <w:shd w:val="clear" w:color="auto" w:fill="FFFFFF"/>
          </w:tcPr>
          <w:p w14:paraId="4560BDB2" w14:textId="77777777" w:rsidR="00BC48B7" w:rsidRPr="002879F8" w:rsidRDefault="00BC48B7" w:rsidP="002879F8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3" w:type="pct"/>
          </w:tcPr>
          <w:p w14:paraId="2B5A1D99" w14:textId="3A828207" w:rsidR="00BC48B7" w:rsidRPr="002879F8" w:rsidRDefault="00BC48B7" w:rsidP="00BC48B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7" w:type="pct"/>
          </w:tcPr>
          <w:p w14:paraId="432110A9" w14:textId="77777777" w:rsidR="00BC48B7" w:rsidRPr="005C7C89" w:rsidRDefault="00BC48B7" w:rsidP="002879F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88ECE6" w14:textId="0AF45D78" w:rsidR="00BC48B7" w:rsidRPr="005C7C89" w:rsidRDefault="00BC48B7" w:rsidP="002879F8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7C8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7" w:type="pct"/>
          </w:tcPr>
          <w:p w14:paraId="2DF514AA" w14:textId="77777777" w:rsidR="00BC48B7" w:rsidRPr="005C7C89" w:rsidRDefault="00BC48B7" w:rsidP="002879F8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E2680D2" w14:textId="67172ED5" w:rsidR="00BC48B7" w:rsidRPr="005C7C89" w:rsidRDefault="00BC48B7" w:rsidP="002879F8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7C8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</w:tbl>
    <w:p w14:paraId="7420F99B" w14:textId="77777777" w:rsidR="002879F8" w:rsidRPr="001340FA" w:rsidRDefault="002879F8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349"/>
        <w:gridCol w:w="271"/>
        <w:gridCol w:w="1078"/>
        <w:gridCol w:w="255"/>
        <w:gridCol w:w="1100"/>
      </w:tblGrid>
      <w:tr w:rsidR="00BE0AF3" w:rsidRPr="002879F8" w14:paraId="7CDC79B3" w14:textId="77777777" w:rsidTr="00BE0AF3">
        <w:trPr>
          <w:trHeight w:hRule="exact" w:val="418"/>
          <w:tblHeader/>
        </w:trPr>
        <w:tc>
          <w:tcPr>
            <w:tcW w:w="2771" w:type="pct"/>
          </w:tcPr>
          <w:p w14:paraId="3014B79B" w14:textId="46A8067E" w:rsidR="00BE0AF3" w:rsidRPr="002879F8" w:rsidRDefault="00BE0AF3" w:rsidP="002879F8">
            <w:pPr>
              <w:pStyle w:val="Heading2"/>
              <w:numPr>
                <w:ilvl w:val="0"/>
                <w:numId w:val="0"/>
              </w:num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0"/>
                <w:szCs w:val="30"/>
              </w:rPr>
            </w:pPr>
          </w:p>
        </w:tc>
        <w:tc>
          <w:tcPr>
            <w:tcW w:w="742" w:type="pct"/>
          </w:tcPr>
          <w:p w14:paraId="60B765E8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31A9DCA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F2440F4" w14:textId="5EBEE930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F3" w:rsidRPr="002879F8" w14:paraId="01DE619B" w14:textId="77777777" w:rsidTr="00BE0AF3">
        <w:trPr>
          <w:tblHeader/>
        </w:trPr>
        <w:tc>
          <w:tcPr>
            <w:tcW w:w="2771" w:type="pct"/>
          </w:tcPr>
          <w:p w14:paraId="3135B68C" w14:textId="77777777" w:rsidR="00BE0AF3" w:rsidRPr="002879F8" w:rsidRDefault="00BE0AF3" w:rsidP="002879F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2" w:type="pct"/>
          </w:tcPr>
          <w:p w14:paraId="74A8EFB3" w14:textId="595921C5" w:rsidR="00BE0AF3" w:rsidRPr="002879F8" w:rsidRDefault="00BE0AF3" w:rsidP="002879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87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04B808BB" w14:textId="77777777" w:rsidR="00BE0AF3" w:rsidRPr="002879F8" w:rsidRDefault="00BE0AF3" w:rsidP="002879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33A4DC" w14:textId="318F34F4" w:rsidR="00BE0AF3" w:rsidRPr="002879F8" w:rsidRDefault="00BE0AF3" w:rsidP="002879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87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0F48505E" w14:textId="77777777" w:rsidR="00BE0AF3" w:rsidRPr="002879F8" w:rsidRDefault="00BE0AF3" w:rsidP="002879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3FE26D" w14:textId="77777777" w:rsidR="00BE0AF3" w:rsidRPr="002879F8" w:rsidRDefault="00BE0AF3" w:rsidP="002879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0AF3" w:rsidRPr="002879F8" w14:paraId="736F4B43" w14:textId="77777777" w:rsidTr="00BE0AF3">
        <w:trPr>
          <w:tblHeader/>
        </w:trPr>
        <w:tc>
          <w:tcPr>
            <w:tcW w:w="2771" w:type="pct"/>
          </w:tcPr>
          <w:p w14:paraId="4B53259D" w14:textId="77777777" w:rsidR="00BE0AF3" w:rsidRPr="002879F8" w:rsidRDefault="00BE0AF3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42" w:type="pct"/>
          </w:tcPr>
          <w:p w14:paraId="4FD6DB9E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20280BC6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B585E4B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48263DA6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17D5BA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E0AF3" w:rsidRPr="002879F8" w14:paraId="692B559D" w14:textId="77777777" w:rsidTr="00DC5849">
        <w:trPr>
          <w:trHeight w:hRule="exact" w:val="374"/>
          <w:tblHeader/>
        </w:trPr>
        <w:tc>
          <w:tcPr>
            <w:tcW w:w="2771" w:type="pct"/>
          </w:tcPr>
          <w:p w14:paraId="0FA72B93" w14:textId="77777777" w:rsidR="00BE0AF3" w:rsidRPr="002879F8" w:rsidRDefault="00BE0AF3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9" w:type="pct"/>
            <w:gridSpan w:val="5"/>
          </w:tcPr>
          <w:p w14:paraId="1B3F5EFA" w14:textId="61704402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AF3" w:rsidRPr="002879F8" w14:paraId="4A2B5FB0" w14:textId="77777777" w:rsidTr="00BE0AF3">
        <w:trPr>
          <w:trHeight w:val="49"/>
        </w:trPr>
        <w:tc>
          <w:tcPr>
            <w:tcW w:w="2771" w:type="pct"/>
          </w:tcPr>
          <w:p w14:paraId="3E805C19" w14:textId="38562264" w:rsidR="00BE0AF3" w:rsidRPr="002879F8" w:rsidRDefault="00BE0AF3" w:rsidP="007F3FF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ลูกหนี้อื่น</w:t>
            </w:r>
          </w:p>
        </w:tc>
        <w:tc>
          <w:tcPr>
            <w:tcW w:w="742" w:type="pct"/>
          </w:tcPr>
          <w:p w14:paraId="5D5A12C8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D71A9B8" w14:textId="77777777" w:rsidR="00BE0AF3" w:rsidRPr="002879F8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88EAA3" w14:textId="77777777" w:rsidR="00BE0AF3" w:rsidRPr="002879F8" w:rsidRDefault="00BE0AF3" w:rsidP="007F3FFB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E2D2D" w14:textId="77777777" w:rsidR="00BE0AF3" w:rsidRPr="002879F8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381FDD" w14:textId="77777777" w:rsidR="00BE0AF3" w:rsidRPr="002879F8" w:rsidRDefault="00BE0AF3" w:rsidP="007F3FF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AF3" w:rsidRPr="002879F8" w14:paraId="719BE23F" w14:textId="77777777" w:rsidTr="00BE0AF3">
        <w:tc>
          <w:tcPr>
            <w:tcW w:w="2771" w:type="pct"/>
          </w:tcPr>
          <w:p w14:paraId="2E51C2B8" w14:textId="77777777" w:rsidR="00BE0AF3" w:rsidRPr="002879F8" w:rsidRDefault="00BE0AF3" w:rsidP="007F3FF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2" w:type="pct"/>
          </w:tcPr>
          <w:p w14:paraId="11A7CF9C" w14:textId="77777777" w:rsidR="00BE0AF3" w:rsidRPr="002879F8" w:rsidRDefault="00BE0AF3" w:rsidP="00BE0AF3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19F6A4" w14:textId="77777777" w:rsidR="00BE0AF3" w:rsidRPr="002879F8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17CECB" w14:textId="6C3ABBE2" w:rsidR="00BE0AF3" w:rsidRPr="008112B4" w:rsidRDefault="00BE0AF3" w:rsidP="002879F8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12B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112B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112B4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40" w:type="pct"/>
          </w:tcPr>
          <w:p w14:paraId="10650ABB" w14:textId="77777777" w:rsidR="00BE0AF3" w:rsidRPr="008112B4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F595844" w14:textId="6DF35BAD" w:rsidR="00BE0AF3" w:rsidRPr="008112B4" w:rsidRDefault="00BE0AF3" w:rsidP="00BE0AF3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2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439291" w14:textId="76B60111" w:rsidR="00727B7B" w:rsidRPr="001340FA" w:rsidRDefault="00727B7B" w:rsidP="00441AD9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p w14:paraId="0B1C58DA" w14:textId="487AC19F" w:rsidR="007B29D0" w:rsidRPr="00740C5B" w:rsidRDefault="007B29D0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3871D1"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129D656E" w14:textId="77777777" w:rsidR="00CA0C33" w:rsidRPr="001340FA" w:rsidRDefault="00CA0C33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tbl>
      <w:tblPr>
        <w:tblW w:w="909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039"/>
        <w:gridCol w:w="1350"/>
        <w:gridCol w:w="275"/>
        <w:gridCol w:w="6"/>
        <w:gridCol w:w="1077"/>
        <w:gridCol w:w="267"/>
        <w:gridCol w:w="1082"/>
      </w:tblGrid>
      <w:tr w:rsidR="00DF588D" w:rsidRPr="00AE4D5B" w14:paraId="4660F84C" w14:textId="77777777" w:rsidTr="00DF588D">
        <w:trPr>
          <w:tblHeader/>
        </w:trPr>
        <w:tc>
          <w:tcPr>
            <w:tcW w:w="2770" w:type="pct"/>
          </w:tcPr>
          <w:p w14:paraId="09667188" w14:textId="2E68F65B" w:rsidR="00DF588D" w:rsidRPr="008E74C8" w:rsidRDefault="00DF588D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</w:tcPr>
          <w:p w14:paraId="5E21CBB2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32FAD646" w14:textId="77777777" w:rsidR="00DF588D" w:rsidRPr="008E74C8" w:rsidRDefault="00DF588D" w:rsidP="00336AA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pct"/>
            <w:gridSpan w:val="3"/>
          </w:tcPr>
          <w:p w14:paraId="5BFAFA4B" w14:textId="77777777" w:rsidR="00DF588D" w:rsidRPr="008E74C8" w:rsidRDefault="00DF588D" w:rsidP="00336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88D" w:rsidRPr="00AE4D5B" w14:paraId="07F89BD6" w14:textId="77777777" w:rsidTr="00DF588D">
        <w:trPr>
          <w:tblHeader/>
        </w:trPr>
        <w:tc>
          <w:tcPr>
            <w:tcW w:w="2770" w:type="pct"/>
          </w:tcPr>
          <w:p w14:paraId="1122486A" w14:textId="77777777" w:rsidR="00DF588D" w:rsidRPr="008E74C8" w:rsidRDefault="00DF588D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</w:tcPr>
          <w:p w14:paraId="6B40C4F3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4C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" w:type="pct"/>
          </w:tcPr>
          <w:p w14:paraId="1C4DD441" w14:textId="77777777" w:rsidR="00DF588D" w:rsidRPr="008E74C8" w:rsidRDefault="00DF588D" w:rsidP="00336AA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</w:tcPr>
          <w:p w14:paraId="70D474A3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4C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218B85CE" w14:textId="77777777" w:rsidR="00DF588D" w:rsidRPr="008E74C8" w:rsidRDefault="00DF588D" w:rsidP="00336AA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0098FB98" w14:textId="77777777" w:rsidR="00DF588D" w:rsidRPr="008E74C8" w:rsidRDefault="00DF588D" w:rsidP="00EB1125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4C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F588D" w:rsidRPr="00AE4D5B" w14:paraId="03F5EC43" w14:textId="77777777" w:rsidTr="00DF588D">
        <w:trPr>
          <w:tblHeader/>
        </w:trPr>
        <w:tc>
          <w:tcPr>
            <w:tcW w:w="2770" w:type="pct"/>
          </w:tcPr>
          <w:p w14:paraId="677F1B43" w14:textId="77777777" w:rsidR="00DF588D" w:rsidRPr="008E74C8" w:rsidRDefault="00DF588D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</w:tcPr>
          <w:p w14:paraId="1245B95D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1" w:type="pct"/>
          </w:tcPr>
          <w:p w14:paraId="15644F49" w14:textId="77777777" w:rsidR="00DF588D" w:rsidRPr="008E74C8" w:rsidRDefault="00DF588D" w:rsidP="00336AA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</w:tcPr>
          <w:p w14:paraId="44425918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4060C2B0" w14:textId="77777777" w:rsidR="00DF588D" w:rsidRPr="008E74C8" w:rsidRDefault="00DF588D" w:rsidP="00336AA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5B19B307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3662C" w:rsidRPr="00AE4D5B" w14:paraId="19BCBB7A" w14:textId="77777777" w:rsidTr="0063662C">
        <w:trPr>
          <w:tblHeader/>
        </w:trPr>
        <w:tc>
          <w:tcPr>
            <w:tcW w:w="2770" w:type="pct"/>
          </w:tcPr>
          <w:p w14:paraId="0C757C37" w14:textId="77777777" w:rsidR="0063662C" w:rsidRPr="008E74C8" w:rsidRDefault="0063662C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0" w:type="pct"/>
            <w:gridSpan w:val="6"/>
          </w:tcPr>
          <w:p w14:paraId="122B1476" w14:textId="62103D9B" w:rsidR="0063662C" w:rsidRPr="008E74C8" w:rsidRDefault="0063662C" w:rsidP="00336AAB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588D" w:rsidRPr="00AE4D5B" w14:paraId="3CFBCBDE" w14:textId="77777777" w:rsidTr="00DF588D">
        <w:tc>
          <w:tcPr>
            <w:tcW w:w="2770" w:type="pct"/>
          </w:tcPr>
          <w:p w14:paraId="7870EB2B" w14:textId="6B5731A5" w:rsidR="00DF588D" w:rsidRPr="008E74C8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742" w:type="pct"/>
          </w:tcPr>
          <w:p w14:paraId="1EFAC523" w14:textId="1E94C714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 w:rsidRPr="00860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637</w:t>
            </w:r>
          </w:p>
        </w:tc>
        <w:tc>
          <w:tcPr>
            <w:tcW w:w="151" w:type="pct"/>
          </w:tcPr>
          <w:p w14:paraId="51E6B1FB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</w:tcPr>
          <w:p w14:paraId="1A46C29A" w14:textId="2D5650C6" w:rsidR="00DF588D" w:rsidRPr="00EC6484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C64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637</w:t>
            </w:r>
          </w:p>
        </w:tc>
        <w:tc>
          <w:tcPr>
            <w:tcW w:w="147" w:type="pct"/>
          </w:tcPr>
          <w:p w14:paraId="27A44E4F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655D07A9" w14:textId="45D27D0E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381,129</w:t>
            </w:r>
          </w:p>
        </w:tc>
      </w:tr>
      <w:tr w:rsidR="00DF588D" w:rsidRPr="00AE4D5B" w14:paraId="6F315CE8" w14:textId="77777777" w:rsidTr="00DF588D">
        <w:tc>
          <w:tcPr>
            <w:tcW w:w="2770" w:type="pct"/>
          </w:tcPr>
          <w:p w14:paraId="06FDAF9C" w14:textId="53C623D2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4D46AAAB" w14:textId="0287BD10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459,637</w:t>
            </w:r>
          </w:p>
        </w:tc>
        <w:tc>
          <w:tcPr>
            <w:tcW w:w="151" w:type="pct"/>
          </w:tcPr>
          <w:p w14:paraId="3278E8E0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14:paraId="638A9910" w14:textId="76870F40" w:rsidR="00DF588D" w:rsidRPr="00EC6484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459,637</w:t>
            </w:r>
          </w:p>
        </w:tc>
        <w:tc>
          <w:tcPr>
            <w:tcW w:w="147" w:type="pct"/>
          </w:tcPr>
          <w:p w14:paraId="571EE3C9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7158237" w14:textId="225C8D2E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381,129</w:t>
            </w:r>
          </w:p>
        </w:tc>
      </w:tr>
      <w:tr w:rsidR="00DF588D" w:rsidRPr="00AE4D5B" w14:paraId="5F1A8F51" w14:textId="77777777" w:rsidTr="00DF588D">
        <w:tc>
          <w:tcPr>
            <w:tcW w:w="2770" w:type="pct"/>
          </w:tcPr>
          <w:p w14:paraId="4BCAF0EF" w14:textId="18F90180" w:rsidR="00DF588D" w:rsidRPr="005B2FA9" w:rsidRDefault="00DF588D" w:rsidP="00F36CAB">
            <w:pPr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389D232" w14:textId="2C6CB8C7" w:rsidR="00DF588D" w:rsidRPr="00904118" w:rsidRDefault="00DF588D" w:rsidP="00DF588D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041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21EA03" w14:textId="77777777" w:rsidR="00DF588D" w:rsidRPr="0090411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681B28DD" w14:textId="366103C9" w:rsidR="00DF588D" w:rsidRPr="00904118" w:rsidRDefault="00DF588D" w:rsidP="00904118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041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FB93D4" w14:textId="77777777" w:rsidR="00DF588D" w:rsidRPr="0090411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2631B48" w14:textId="53A0D010" w:rsidR="00DF588D" w:rsidRPr="00904118" w:rsidRDefault="00DF588D" w:rsidP="0090411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041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F588D" w:rsidRPr="00AE4D5B" w14:paraId="7AE4BC61" w14:textId="77777777" w:rsidTr="00DF588D">
        <w:tc>
          <w:tcPr>
            <w:tcW w:w="2770" w:type="pct"/>
          </w:tcPr>
          <w:p w14:paraId="165D7277" w14:textId="07914F0C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19FD06F1" w14:textId="45A8211B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459,637</w:t>
            </w:r>
          </w:p>
        </w:tc>
        <w:tc>
          <w:tcPr>
            <w:tcW w:w="151" w:type="pct"/>
          </w:tcPr>
          <w:p w14:paraId="7766F7E1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06D19" w14:textId="6DD63712" w:rsidR="00DF588D" w:rsidRPr="00EC6484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459,637</w:t>
            </w:r>
          </w:p>
        </w:tc>
        <w:tc>
          <w:tcPr>
            <w:tcW w:w="147" w:type="pct"/>
          </w:tcPr>
          <w:p w14:paraId="76A62362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EA8557E" w14:textId="5B5AD20C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381,129</w:t>
            </w:r>
          </w:p>
        </w:tc>
      </w:tr>
      <w:tr w:rsidR="00DF588D" w:rsidRPr="008E74C8" w14:paraId="5E2370A6" w14:textId="77777777" w:rsidTr="00DF588D">
        <w:trPr>
          <w:trHeight w:val="323"/>
        </w:trPr>
        <w:tc>
          <w:tcPr>
            <w:tcW w:w="2770" w:type="pct"/>
          </w:tcPr>
          <w:p w14:paraId="1B0DC46F" w14:textId="77777777" w:rsidR="00DF588D" w:rsidRPr="008E74C8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7A359483" w14:textId="77777777" w:rsidR="00DF588D" w:rsidRPr="008E74C8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</w:tcPr>
          <w:p w14:paraId="147BC18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14:paraId="6ABCE196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6B272D80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9098AE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F588D" w:rsidRPr="00AE4D5B" w14:paraId="23548725" w14:textId="77777777" w:rsidTr="00DF588D">
        <w:tc>
          <w:tcPr>
            <w:tcW w:w="2770" w:type="pct"/>
          </w:tcPr>
          <w:p w14:paraId="13808374" w14:textId="7CD163FD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42" w:type="pct"/>
          </w:tcPr>
          <w:p w14:paraId="443FC14C" w14:textId="77777777" w:rsidR="00DF588D" w:rsidRPr="008E74C8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26C782A7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</w:tcPr>
          <w:p w14:paraId="4EEBFF88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EB6ED75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5AC06E4E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88D" w:rsidRPr="00AE4D5B" w14:paraId="22F9517B" w14:textId="77777777" w:rsidTr="00DF588D">
        <w:tc>
          <w:tcPr>
            <w:tcW w:w="2770" w:type="pct"/>
          </w:tcPr>
          <w:p w14:paraId="2888336B" w14:textId="51B79647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742" w:type="pct"/>
          </w:tcPr>
          <w:p w14:paraId="0C294779" w14:textId="6184BCC4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sz w:val="30"/>
                <w:szCs w:val="30"/>
              </w:rPr>
              <w:t>8,333</w:t>
            </w:r>
          </w:p>
        </w:tc>
        <w:tc>
          <w:tcPr>
            <w:tcW w:w="151" w:type="pct"/>
          </w:tcPr>
          <w:p w14:paraId="33594F7E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</w:tcPr>
          <w:p w14:paraId="044B5EA8" w14:textId="5A298693" w:rsidR="00DF588D" w:rsidRPr="00EC6484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C6484">
              <w:rPr>
                <w:rFonts w:asciiTheme="majorBidi" w:hAnsiTheme="majorBidi" w:cstheme="majorBidi"/>
                <w:sz w:val="30"/>
                <w:szCs w:val="30"/>
              </w:rPr>
              <w:t>8,333</w:t>
            </w:r>
          </w:p>
        </w:tc>
        <w:tc>
          <w:tcPr>
            <w:tcW w:w="147" w:type="pct"/>
          </w:tcPr>
          <w:p w14:paraId="5A7B0A41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3D45346F" w14:textId="46390734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250</w:t>
            </w:r>
          </w:p>
        </w:tc>
      </w:tr>
      <w:tr w:rsidR="00DF588D" w:rsidRPr="00AE4D5B" w14:paraId="6D590C1E" w14:textId="77777777" w:rsidTr="00DF588D">
        <w:tc>
          <w:tcPr>
            <w:tcW w:w="2770" w:type="pct"/>
          </w:tcPr>
          <w:p w14:paraId="176173CE" w14:textId="0C32BA36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0A4526C" w14:textId="407B0ED3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51" w:type="pct"/>
          </w:tcPr>
          <w:p w14:paraId="3CACA782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46A30310" w14:textId="5648FC7E" w:rsidR="00DF588D" w:rsidRPr="005F5386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5,161</w:t>
            </w:r>
          </w:p>
        </w:tc>
        <w:tc>
          <w:tcPr>
            <w:tcW w:w="147" w:type="pct"/>
          </w:tcPr>
          <w:p w14:paraId="76B958A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8BB2D9" w14:textId="14D61E80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2,419</w:t>
            </w:r>
          </w:p>
        </w:tc>
      </w:tr>
      <w:tr w:rsidR="00DF588D" w:rsidRPr="00AE4D5B" w14:paraId="7BF85F44" w14:textId="77777777" w:rsidTr="00DF588D">
        <w:tc>
          <w:tcPr>
            <w:tcW w:w="2770" w:type="pct"/>
          </w:tcPr>
          <w:p w14:paraId="5EBD1BAA" w14:textId="026BBF86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17DB34CF" w14:textId="726825BF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60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151" w:type="pct"/>
          </w:tcPr>
          <w:p w14:paraId="520791D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38B47" w14:textId="127F704B" w:rsidR="00DF588D" w:rsidRPr="00EC6484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3,494</w:t>
            </w:r>
          </w:p>
        </w:tc>
        <w:tc>
          <w:tcPr>
            <w:tcW w:w="147" w:type="pct"/>
          </w:tcPr>
          <w:p w14:paraId="76B2DAE9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6851EB8" w14:textId="755CC859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6,669</w:t>
            </w:r>
          </w:p>
        </w:tc>
      </w:tr>
      <w:tr w:rsidR="00DF588D" w:rsidRPr="00AE4D5B" w14:paraId="35F775A5" w14:textId="77777777" w:rsidTr="00DF588D">
        <w:tc>
          <w:tcPr>
            <w:tcW w:w="2770" w:type="pct"/>
          </w:tcPr>
          <w:p w14:paraId="78D18998" w14:textId="7168FD2D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1998769F" w14:textId="6BAE3D07" w:rsidR="00DF588D" w:rsidRPr="008602B7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0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2,964</w:t>
            </w:r>
          </w:p>
        </w:tc>
        <w:tc>
          <w:tcPr>
            <w:tcW w:w="151" w:type="pct"/>
          </w:tcPr>
          <w:p w14:paraId="11212EB5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9967E" w14:textId="7142F9C1" w:rsidR="00DF588D" w:rsidRPr="00EC6484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3,131</w:t>
            </w:r>
          </w:p>
        </w:tc>
        <w:tc>
          <w:tcPr>
            <w:tcW w:w="147" w:type="pct"/>
          </w:tcPr>
          <w:p w14:paraId="27DF3737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95611D9" w14:textId="037EF2D9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387,798</w:t>
            </w:r>
          </w:p>
        </w:tc>
      </w:tr>
    </w:tbl>
    <w:p w14:paraId="2AC8CD5B" w14:textId="77777777" w:rsidR="001340FA" w:rsidRPr="001340FA" w:rsidRDefault="001340FA" w:rsidP="001340FA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p w14:paraId="227C31EF" w14:textId="07C9CB29" w:rsidR="003F5A0B" w:rsidRDefault="001340FA" w:rsidP="001340FA">
      <w:pPr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โดยปกติระยะเวลาการให้สินเชื่อแก่ลูกค้าของบริษัท มีระยะเวลา</w:t>
      </w:r>
      <w:r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shd w:val="clear" w:color="auto" w:fill="FFFFFF"/>
        </w:rPr>
        <w:t>90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</w:t>
      </w:r>
      <w:r w:rsidR="003F5A0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C770480" w14:textId="783F26B0" w:rsidR="001654D0" w:rsidRPr="00740C5B" w:rsidRDefault="001654D0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CF45261" w14:textId="77777777" w:rsidR="001654D0" w:rsidRPr="00664F0C" w:rsidRDefault="001654D0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tbl>
      <w:tblPr>
        <w:tblW w:w="90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50"/>
        <w:gridCol w:w="1262"/>
        <w:gridCol w:w="269"/>
        <w:gridCol w:w="1172"/>
        <w:gridCol w:w="236"/>
        <w:gridCol w:w="1200"/>
      </w:tblGrid>
      <w:tr w:rsidR="00B91010" w:rsidRPr="00C76353" w14:paraId="4B144ABC" w14:textId="77777777" w:rsidTr="00B91010">
        <w:trPr>
          <w:tblHeader/>
        </w:trPr>
        <w:tc>
          <w:tcPr>
            <w:tcW w:w="2723" w:type="pct"/>
          </w:tcPr>
          <w:p w14:paraId="2FE71625" w14:textId="77777777" w:rsidR="00B91010" w:rsidRPr="00C76353" w:rsidRDefault="00B91010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2F67C262" w14:textId="63ABA1FB" w:rsidR="00B91010" w:rsidRPr="00C76353" w:rsidRDefault="00B9101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ABA507" w14:textId="2DB5B830" w:rsidR="00B91010" w:rsidRPr="00C76353" w:rsidRDefault="00B9101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3"/>
          </w:tcPr>
          <w:p w14:paraId="12A124FA" w14:textId="4A7200E9" w:rsidR="00B91010" w:rsidRPr="00C76353" w:rsidRDefault="00B9101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010" w:rsidRPr="00C76353" w14:paraId="6EC876B3" w14:textId="77777777" w:rsidTr="00B91010">
        <w:trPr>
          <w:tblHeader/>
        </w:trPr>
        <w:tc>
          <w:tcPr>
            <w:tcW w:w="2723" w:type="pct"/>
          </w:tcPr>
          <w:p w14:paraId="6483E5D0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1B6AD49F" w14:textId="71AE47A5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E23E4CF" w14:textId="3A99053D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05B774F" w14:textId="7CE6D26F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3FFCDEE0" w14:textId="77777777" w:rsidR="00B91010" w:rsidRPr="00C76353" w:rsidRDefault="00B91010" w:rsidP="00B9101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2FF14A9" w14:textId="77777777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1010" w:rsidRPr="00C76353" w14:paraId="62D0A47D" w14:textId="77777777" w:rsidTr="00B91010">
        <w:trPr>
          <w:tblHeader/>
        </w:trPr>
        <w:tc>
          <w:tcPr>
            <w:tcW w:w="2723" w:type="pct"/>
          </w:tcPr>
          <w:p w14:paraId="1B7EB308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772519AC" w14:textId="45FF83A5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630D5321" w14:textId="6C6B9AF8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D1E79C0" w14:textId="020DB60A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" w:type="pct"/>
          </w:tcPr>
          <w:p w14:paraId="35318DB2" w14:textId="77777777" w:rsidR="00B91010" w:rsidRPr="00C76353" w:rsidRDefault="00B91010" w:rsidP="00B9101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915C26D" w14:textId="77777777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91010" w:rsidRPr="00C76353" w14:paraId="56435D7B" w14:textId="77777777" w:rsidTr="00B91010">
        <w:trPr>
          <w:tblHeader/>
        </w:trPr>
        <w:tc>
          <w:tcPr>
            <w:tcW w:w="2723" w:type="pct"/>
          </w:tcPr>
          <w:p w14:paraId="794347E4" w14:textId="77777777" w:rsidR="00B91010" w:rsidRPr="00C76353" w:rsidRDefault="00B91010" w:rsidP="00BA6F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7" w:type="pct"/>
            <w:gridSpan w:val="5"/>
          </w:tcPr>
          <w:p w14:paraId="2529F908" w14:textId="113B0D5C" w:rsidR="00B91010" w:rsidRPr="00C76353" w:rsidRDefault="00B91010" w:rsidP="00BA6F50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010" w:rsidRPr="00C76353" w14:paraId="4A205B45" w14:textId="77777777" w:rsidTr="00B91010">
        <w:tc>
          <w:tcPr>
            <w:tcW w:w="2723" w:type="pct"/>
          </w:tcPr>
          <w:p w14:paraId="71660CA6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694" w:type="pct"/>
          </w:tcPr>
          <w:p w14:paraId="29CBF4B9" w14:textId="6C9039B2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32,303</w:t>
            </w:r>
          </w:p>
        </w:tc>
        <w:tc>
          <w:tcPr>
            <w:tcW w:w="148" w:type="pct"/>
          </w:tcPr>
          <w:p w14:paraId="1CBD7DF5" w14:textId="173A11DC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C6B331B" w14:textId="33609EEB" w:rsidR="00B91010" w:rsidRPr="00C76353" w:rsidRDefault="00B91010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32,303</w:t>
            </w:r>
          </w:p>
        </w:tc>
        <w:tc>
          <w:tcPr>
            <w:tcW w:w="130" w:type="pct"/>
          </w:tcPr>
          <w:p w14:paraId="479465C1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231079E0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33,088</w:t>
            </w:r>
          </w:p>
        </w:tc>
      </w:tr>
      <w:tr w:rsidR="00B91010" w:rsidRPr="00C76353" w14:paraId="5346AA32" w14:textId="77777777" w:rsidTr="00B91010">
        <w:tc>
          <w:tcPr>
            <w:tcW w:w="2723" w:type="pct"/>
          </w:tcPr>
          <w:p w14:paraId="565A3830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6BB71DA1" w14:textId="74024790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10,778</w:t>
            </w:r>
          </w:p>
        </w:tc>
        <w:tc>
          <w:tcPr>
            <w:tcW w:w="148" w:type="pct"/>
          </w:tcPr>
          <w:p w14:paraId="0BA53E6F" w14:textId="107821D8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C62936C" w14:textId="2C95D8A7" w:rsidR="00B91010" w:rsidRPr="00C76353" w:rsidRDefault="00B91010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10,778</w:t>
            </w:r>
          </w:p>
        </w:tc>
        <w:tc>
          <w:tcPr>
            <w:tcW w:w="130" w:type="pct"/>
          </w:tcPr>
          <w:p w14:paraId="7CBE7610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1C4503B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7,751</w:t>
            </w:r>
          </w:p>
        </w:tc>
      </w:tr>
      <w:tr w:rsidR="00B91010" w:rsidRPr="00C76353" w14:paraId="035B4BBB" w14:textId="77777777" w:rsidTr="00B91010">
        <w:tc>
          <w:tcPr>
            <w:tcW w:w="2723" w:type="pct"/>
          </w:tcPr>
          <w:p w14:paraId="58FC13EF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5D0F059A" w14:textId="168060B7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43,081</w:t>
            </w:r>
          </w:p>
        </w:tc>
        <w:tc>
          <w:tcPr>
            <w:tcW w:w="148" w:type="pct"/>
          </w:tcPr>
          <w:p w14:paraId="384512FF" w14:textId="6AF8923C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672B98A8" w14:textId="5D58F1E7" w:rsidR="00B91010" w:rsidRPr="00C76353" w:rsidRDefault="00B91010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43,081</w:t>
            </w:r>
          </w:p>
        </w:tc>
        <w:tc>
          <w:tcPr>
            <w:tcW w:w="130" w:type="pct"/>
          </w:tcPr>
          <w:p w14:paraId="0E8C55A7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38BE9B5F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40,839</w:t>
            </w:r>
          </w:p>
        </w:tc>
      </w:tr>
      <w:tr w:rsidR="00B91010" w:rsidRPr="00C76353" w14:paraId="1016CA3D" w14:textId="77777777" w:rsidTr="00B91010">
        <w:tc>
          <w:tcPr>
            <w:tcW w:w="2723" w:type="pct"/>
          </w:tcPr>
          <w:p w14:paraId="6074EB98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6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2EBF783F" w14:textId="560B1AA1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(599)</w:t>
            </w:r>
          </w:p>
        </w:tc>
        <w:tc>
          <w:tcPr>
            <w:tcW w:w="148" w:type="pct"/>
          </w:tcPr>
          <w:p w14:paraId="27891A6C" w14:textId="2456BDE3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5DB955C" w14:textId="4CF67F93" w:rsidR="00B91010" w:rsidRPr="00C76353" w:rsidRDefault="00B91010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(599)</w:t>
            </w:r>
          </w:p>
        </w:tc>
        <w:tc>
          <w:tcPr>
            <w:tcW w:w="130" w:type="pct"/>
          </w:tcPr>
          <w:p w14:paraId="43FDBE4E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87A8A41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(561)</w:t>
            </w:r>
          </w:p>
        </w:tc>
      </w:tr>
      <w:tr w:rsidR="00B91010" w:rsidRPr="00C76353" w14:paraId="708C3D49" w14:textId="77777777" w:rsidTr="00B91010">
        <w:tc>
          <w:tcPr>
            <w:tcW w:w="2723" w:type="pct"/>
          </w:tcPr>
          <w:p w14:paraId="55594BEB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55033B17" w14:textId="03097DA4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42,482</w:t>
            </w:r>
          </w:p>
        </w:tc>
        <w:tc>
          <w:tcPr>
            <w:tcW w:w="148" w:type="pct"/>
          </w:tcPr>
          <w:p w14:paraId="6A371730" w14:textId="0274C702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88BE113" w14:textId="51C769EA" w:rsidR="00B91010" w:rsidRPr="00C76353" w:rsidRDefault="00B91010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42,482</w:t>
            </w:r>
          </w:p>
        </w:tc>
        <w:tc>
          <w:tcPr>
            <w:tcW w:w="130" w:type="pct"/>
          </w:tcPr>
          <w:p w14:paraId="29467FDA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0A3A20B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40,278</w:t>
            </w:r>
          </w:p>
        </w:tc>
      </w:tr>
      <w:tr w:rsidR="00B91010" w:rsidRPr="00C76353" w14:paraId="479F9DF6" w14:textId="77777777" w:rsidTr="00680A5A">
        <w:trPr>
          <w:trHeight w:val="269"/>
        </w:trPr>
        <w:tc>
          <w:tcPr>
            <w:tcW w:w="2723" w:type="pct"/>
          </w:tcPr>
          <w:p w14:paraId="4F1809B0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06992537" w14:textId="77777777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89EBC8A" w14:textId="77FED75E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3F728AAA" w14:textId="5E817CD4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83E7D2B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00549332" w14:textId="77777777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010" w:rsidRPr="00C76353" w14:paraId="0C573358" w14:textId="77777777" w:rsidTr="00B91010">
        <w:tc>
          <w:tcPr>
            <w:tcW w:w="2723" w:type="pct"/>
          </w:tcPr>
          <w:p w14:paraId="2F8A031D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94" w:type="pct"/>
          </w:tcPr>
          <w:p w14:paraId="69259C1E" w14:textId="1E25A651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47DB0005" w14:textId="3C357065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CA63AE9" w14:textId="6CB3C6B5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702EF281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660" w:type="pct"/>
          </w:tcPr>
          <w:p w14:paraId="541A345A" w14:textId="3BE9F6F4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91010" w:rsidRPr="00C76353" w14:paraId="00F09636" w14:textId="77777777" w:rsidTr="00B91010">
        <w:tc>
          <w:tcPr>
            <w:tcW w:w="2723" w:type="pct"/>
          </w:tcPr>
          <w:p w14:paraId="53DF5647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94" w:type="pct"/>
          </w:tcPr>
          <w:p w14:paraId="4004D59A" w14:textId="256A2B93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0DC55373" w14:textId="62E32B66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9FDC79F" w14:textId="379C99CE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" w:type="pct"/>
          </w:tcPr>
          <w:p w14:paraId="57DFF2D5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660" w:type="pct"/>
          </w:tcPr>
          <w:p w14:paraId="4573A793" w14:textId="2C548055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91010" w:rsidRPr="00C76353" w14:paraId="3573839E" w14:textId="77777777" w:rsidTr="00B91010">
        <w:tc>
          <w:tcPr>
            <w:tcW w:w="2723" w:type="pct"/>
          </w:tcPr>
          <w:p w14:paraId="517BB412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94" w:type="pct"/>
          </w:tcPr>
          <w:p w14:paraId="09E8A3EC" w14:textId="77777777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0581C49" w14:textId="14833DDB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6F050212" w14:textId="661F0D8F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E2D7270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208BFCF2" w14:textId="77777777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010" w:rsidRPr="00C76353" w14:paraId="3D684215" w14:textId="77777777" w:rsidTr="00B91010">
        <w:tc>
          <w:tcPr>
            <w:tcW w:w="2723" w:type="pct"/>
          </w:tcPr>
          <w:p w14:paraId="2B8D049D" w14:textId="7D463F71" w:rsidR="00B91010" w:rsidRPr="00C76353" w:rsidRDefault="00B91010" w:rsidP="00B91010">
            <w:pPr>
              <w:pStyle w:val="ListParagraph"/>
              <w:numPr>
                <w:ilvl w:val="0"/>
                <w:numId w:val="47"/>
              </w:num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94" w:type="pct"/>
          </w:tcPr>
          <w:p w14:paraId="4496FFB3" w14:textId="75166F14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392,955</w:t>
            </w:r>
          </w:p>
        </w:tc>
        <w:tc>
          <w:tcPr>
            <w:tcW w:w="148" w:type="pct"/>
          </w:tcPr>
          <w:p w14:paraId="032A1B5A" w14:textId="3CE55267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30E5D7A" w14:textId="5F420797" w:rsidR="00B91010" w:rsidRPr="00C76353" w:rsidRDefault="00B91010" w:rsidP="00680A5A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392,955</w:t>
            </w:r>
          </w:p>
        </w:tc>
        <w:tc>
          <w:tcPr>
            <w:tcW w:w="130" w:type="pct"/>
          </w:tcPr>
          <w:p w14:paraId="7924D760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56777B6" w14:textId="032A032F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200,375</w:t>
            </w:r>
          </w:p>
        </w:tc>
      </w:tr>
      <w:tr w:rsidR="00B91010" w:rsidRPr="00C76353" w14:paraId="412D12EA" w14:textId="77777777" w:rsidTr="00B91010">
        <w:tc>
          <w:tcPr>
            <w:tcW w:w="2723" w:type="pct"/>
          </w:tcPr>
          <w:p w14:paraId="63BBE59C" w14:textId="6380FDB9" w:rsidR="00B91010" w:rsidRPr="00C76353" w:rsidRDefault="00B91010" w:rsidP="00B91010">
            <w:pPr>
              <w:pStyle w:val="ListParagraph"/>
              <w:numPr>
                <w:ilvl w:val="0"/>
                <w:numId w:val="47"/>
              </w:num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741E703A" w14:textId="78B059CF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0F52FA0A" w14:textId="6FDC5E66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34AC70A" w14:textId="016809F7" w:rsidR="00B91010" w:rsidRPr="00C76353" w:rsidRDefault="00B91010" w:rsidP="00680A5A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0" w:type="pct"/>
          </w:tcPr>
          <w:p w14:paraId="76C2BBD9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7AD5F48" w14:textId="220AC3D9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B91010" w:rsidRPr="00C76353" w14:paraId="3CE7BAEA" w14:textId="77777777" w:rsidTr="00B91010">
        <w:tc>
          <w:tcPr>
            <w:tcW w:w="2723" w:type="pct"/>
          </w:tcPr>
          <w:p w14:paraId="793B78F7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5FAF0259" w14:textId="20724AAB" w:rsidR="00B91010" w:rsidRPr="00C76353" w:rsidRDefault="00B91010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392,993</w:t>
            </w:r>
          </w:p>
        </w:tc>
        <w:tc>
          <w:tcPr>
            <w:tcW w:w="148" w:type="pct"/>
          </w:tcPr>
          <w:p w14:paraId="5C32F377" w14:textId="4EC466F7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73F97D9" w14:textId="7D4F09AB" w:rsidR="00B91010" w:rsidRPr="00C76353" w:rsidRDefault="00B91010" w:rsidP="00680A5A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392,993</w:t>
            </w:r>
          </w:p>
        </w:tc>
        <w:tc>
          <w:tcPr>
            <w:tcW w:w="130" w:type="pct"/>
          </w:tcPr>
          <w:p w14:paraId="6DB13180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1C4FB41" w14:textId="076606D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200,368</w:t>
            </w:r>
          </w:p>
        </w:tc>
      </w:tr>
    </w:tbl>
    <w:p w14:paraId="40C09714" w14:textId="77777777" w:rsidR="00BB7CFF" w:rsidRPr="00664F0C" w:rsidRDefault="00BB7CFF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2C27FF2A" w14:textId="3E49610D" w:rsidR="00CA0C33" w:rsidRPr="00740C5B" w:rsidRDefault="00CA0C33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เงินจ่ายล่วงหน้าค่าสินค้า</w:t>
      </w:r>
    </w:p>
    <w:p w14:paraId="1574B046" w14:textId="77777777" w:rsidR="00CA0C33" w:rsidRPr="00664F0C" w:rsidRDefault="00CA0C33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664F0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ab/>
      </w:r>
    </w:p>
    <w:tbl>
      <w:tblPr>
        <w:tblW w:w="909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50"/>
        <w:gridCol w:w="1256"/>
        <w:gridCol w:w="273"/>
        <w:gridCol w:w="1173"/>
        <w:gridCol w:w="238"/>
        <w:gridCol w:w="1200"/>
      </w:tblGrid>
      <w:tr w:rsidR="00D44F90" w:rsidRPr="007C5FBF" w14:paraId="0B1CE6E1" w14:textId="77777777" w:rsidTr="00D44F90">
        <w:trPr>
          <w:tblHeader/>
        </w:trPr>
        <w:tc>
          <w:tcPr>
            <w:tcW w:w="2723" w:type="pct"/>
          </w:tcPr>
          <w:p w14:paraId="5B24BCF1" w14:textId="77777777" w:rsidR="00D44F90" w:rsidRPr="007C5FBF" w:rsidRDefault="00D44F90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6705C58E" w14:textId="71D26817" w:rsidR="00D44F90" w:rsidRPr="007C5FBF" w:rsidRDefault="00D44F9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977BF2" w14:textId="6BFD146F" w:rsidR="00D44F90" w:rsidRPr="007C5FBF" w:rsidRDefault="00D44F9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14:paraId="3C6BB574" w14:textId="2FF0347D" w:rsidR="00D44F90" w:rsidRPr="007C5FBF" w:rsidRDefault="00D44F9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F90" w:rsidRPr="007C5FBF" w14:paraId="7367A33D" w14:textId="77777777" w:rsidTr="00D44F90">
        <w:trPr>
          <w:tblHeader/>
        </w:trPr>
        <w:tc>
          <w:tcPr>
            <w:tcW w:w="2723" w:type="pct"/>
          </w:tcPr>
          <w:p w14:paraId="6ED20101" w14:textId="77777777" w:rsidR="00D44F90" w:rsidRPr="007C5FBF" w:rsidRDefault="00D44F90" w:rsidP="00D44F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2D5E17DA" w14:textId="0A2BAED6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C5FB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18DA47A0" w14:textId="6378D3B1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49DF98" w14:textId="787AC4BC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C5FB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7413CD6A" w14:textId="77777777" w:rsidR="00D44F90" w:rsidRPr="007C5FBF" w:rsidRDefault="00D44F90" w:rsidP="00D44F9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36BC5DCF" w14:textId="77777777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C5FB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44F90" w:rsidRPr="007C5FBF" w14:paraId="3F214EFA" w14:textId="77777777" w:rsidTr="00D44F90">
        <w:trPr>
          <w:tblHeader/>
        </w:trPr>
        <w:tc>
          <w:tcPr>
            <w:tcW w:w="2723" w:type="pct"/>
          </w:tcPr>
          <w:p w14:paraId="69EE6194" w14:textId="77777777" w:rsidR="00D44F90" w:rsidRPr="007C5FBF" w:rsidRDefault="00D44F90" w:rsidP="00D44F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771FF9C1" w14:textId="48DEF4D9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0" w:type="pct"/>
          </w:tcPr>
          <w:p w14:paraId="0EBA5D8C" w14:textId="0DC5C4EA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34B09DC" w14:textId="08FA8B30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40C5F75E" w14:textId="77777777" w:rsidR="00D44F90" w:rsidRPr="007C5FBF" w:rsidRDefault="00D44F90" w:rsidP="00D44F9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05AFAA34" w14:textId="77777777" w:rsidR="00D44F90" w:rsidRPr="007C5FBF" w:rsidRDefault="00D44F90" w:rsidP="00D44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44F90" w:rsidRPr="007C5FBF" w14:paraId="04B804FB" w14:textId="77777777" w:rsidTr="00D44F90">
        <w:trPr>
          <w:tblHeader/>
        </w:trPr>
        <w:tc>
          <w:tcPr>
            <w:tcW w:w="2723" w:type="pct"/>
          </w:tcPr>
          <w:p w14:paraId="7BDFAE99" w14:textId="77777777" w:rsidR="00D44F90" w:rsidRPr="007C5FBF" w:rsidRDefault="00D44F90" w:rsidP="00BA6F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7" w:type="pct"/>
            <w:gridSpan w:val="5"/>
          </w:tcPr>
          <w:p w14:paraId="4F3A255B" w14:textId="1EA384AD" w:rsidR="00D44F90" w:rsidRPr="007C5FBF" w:rsidRDefault="00D44F90" w:rsidP="00BA6F50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F90" w:rsidRPr="007C5FBF" w14:paraId="3B150417" w14:textId="77777777" w:rsidTr="00D44F90">
        <w:tc>
          <w:tcPr>
            <w:tcW w:w="2723" w:type="pct"/>
          </w:tcPr>
          <w:p w14:paraId="22A3BA65" w14:textId="0ABDA04B" w:rsidR="00D44F90" w:rsidRPr="007C5FBF" w:rsidRDefault="00D44F90" w:rsidP="00D44F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FB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0ADCC719" w14:textId="70D5E073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73,260</w:t>
            </w:r>
          </w:p>
        </w:tc>
        <w:tc>
          <w:tcPr>
            <w:tcW w:w="150" w:type="pct"/>
          </w:tcPr>
          <w:p w14:paraId="538B8460" w14:textId="7A362956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88C3327" w14:textId="77675DEF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73,260</w:t>
            </w:r>
          </w:p>
        </w:tc>
        <w:tc>
          <w:tcPr>
            <w:tcW w:w="131" w:type="pct"/>
          </w:tcPr>
          <w:p w14:paraId="0593217C" w14:textId="77777777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87852FF" w14:textId="5534BD4D" w:rsidR="00D44F90" w:rsidRPr="007C5FBF" w:rsidRDefault="00D44F90" w:rsidP="00D44F9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53,812</w:t>
            </w:r>
          </w:p>
        </w:tc>
      </w:tr>
      <w:tr w:rsidR="00D44F90" w:rsidRPr="007C5FBF" w14:paraId="7C5348A5" w14:textId="77777777" w:rsidTr="00D44F90">
        <w:tc>
          <w:tcPr>
            <w:tcW w:w="2723" w:type="pct"/>
          </w:tcPr>
          <w:p w14:paraId="65CD6493" w14:textId="02D7C8D3" w:rsidR="00D44F90" w:rsidRPr="007C5FBF" w:rsidRDefault="00D44F90" w:rsidP="00D44F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5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63478638" w14:textId="5810977C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73,260</w:t>
            </w:r>
          </w:p>
        </w:tc>
        <w:tc>
          <w:tcPr>
            <w:tcW w:w="150" w:type="pct"/>
          </w:tcPr>
          <w:p w14:paraId="13587524" w14:textId="52CED17D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FCCD7F" w14:textId="2A622CAB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73,260</w:t>
            </w:r>
          </w:p>
        </w:tc>
        <w:tc>
          <w:tcPr>
            <w:tcW w:w="131" w:type="pct"/>
          </w:tcPr>
          <w:p w14:paraId="6E6446D1" w14:textId="77777777" w:rsidR="00D44F90" w:rsidRPr="007C5FBF" w:rsidRDefault="00D44F90" w:rsidP="00D44F9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7FDBD49" w14:textId="0AAA446B" w:rsidR="00D44F90" w:rsidRPr="007C5FBF" w:rsidRDefault="00D44F90" w:rsidP="00D44F9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53,812</w:t>
            </w:r>
          </w:p>
        </w:tc>
      </w:tr>
    </w:tbl>
    <w:p w14:paraId="57B37045" w14:textId="77777777" w:rsidR="00CA0C33" w:rsidRPr="00664F0C" w:rsidRDefault="00CA0C33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05FF1A9C" w14:textId="5CC1BF53" w:rsidR="003F5A0B" w:rsidRDefault="00CA0C33" w:rsidP="00C7635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4E65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994E6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5778F" w:rsidRPr="00994E65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05778F" w:rsidRPr="00994E6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994E6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5778F" w:rsidRPr="00994E6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994E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94E65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บริษัทมีสัญญาซื้อขายผลไม้เพื่อการส่งออกหลายฉบับกับผู้จำหน่ายสินค้าหลายราย (“ล้ง”) เพื่อซื้อทุเรียนและลำไย</w:t>
      </w:r>
      <w:r w:rsidRPr="00994E6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จ่ายเงินล่วงหน้าค่าสินค้าให้ผู้จัดจำหน่ายสินค้าและตกลงที่จะรับซื้อผลไม้ตามเงื่อนไขที่ระบุในสัญญา </w:t>
      </w:r>
      <w:r w:rsidR="00C76353">
        <w:rPr>
          <w:rFonts w:asciiTheme="majorBidi" w:hAnsiTheme="majorBidi" w:cstheme="majorBidi" w:hint="cs"/>
          <w:sz w:val="30"/>
          <w:szCs w:val="30"/>
          <w:cs/>
          <w:lang w:val="en-US"/>
        </w:rPr>
        <w:t>โดยสัญญาจะ</w:t>
      </w:r>
      <w:r w:rsidRPr="00994E65">
        <w:rPr>
          <w:rFonts w:asciiTheme="majorBidi" w:hAnsiTheme="majorBidi" w:cstheme="majorBidi"/>
          <w:sz w:val="30"/>
          <w:szCs w:val="30"/>
          <w:cs/>
          <w:lang w:val="en-US"/>
        </w:rPr>
        <w:t>สิ้นสุดในเดือน</w:t>
      </w:r>
      <w:r w:rsidR="00994E65" w:rsidRPr="00994E65">
        <w:rPr>
          <w:rFonts w:asciiTheme="majorBidi" w:hAnsiTheme="majorBidi" w:cstheme="majorBidi" w:hint="cs"/>
          <w:sz w:val="30"/>
          <w:szCs w:val="30"/>
          <w:cs/>
          <w:lang w:val="en-US"/>
        </w:rPr>
        <w:t>กรกฎาคม</w:t>
      </w:r>
      <w:r w:rsidRPr="00994E6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994E65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3F5A0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11CD78E" w14:textId="77777777" w:rsidR="00092983" w:rsidRPr="00740C5B" w:rsidRDefault="00092983" w:rsidP="0009298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  <w:r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และ</w:t>
      </w: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บริษัทร่วม</w:t>
      </w:r>
    </w:p>
    <w:p w14:paraId="6A8634DB" w14:textId="77777777" w:rsidR="00092983" w:rsidRPr="00664F0C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36"/>
        <w:gridCol w:w="1564"/>
      </w:tblGrid>
      <w:tr w:rsidR="00092983" w:rsidRPr="00CA6075" w14:paraId="11EC6BFD" w14:textId="77777777" w:rsidTr="001C0A3D">
        <w:trPr>
          <w:tblHeader/>
        </w:trPr>
        <w:tc>
          <w:tcPr>
            <w:tcW w:w="5760" w:type="dxa"/>
            <w:vAlign w:val="bottom"/>
          </w:tcPr>
          <w:p w14:paraId="39A6A055" w14:textId="77777777" w:rsidR="00092983" w:rsidRPr="00CA6075" w:rsidRDefault="00092983" w:rsidP="001C0A3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861B080" w14:textId="77777777" w:rsidR="00092983" w:rsidRPr="00CA6075" w:rsidRDefault="00092983" w:rsidP="001C0A3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66BCED3F" w14:textId="77777777" w:rsidR="00092983" w:rsidRPr="00CA6075" w:rsidRDefault="00092983" w:rsidP="001C0A3D">
            <w:pPr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78E6866A" w14:textId="77777777" w:rsidR="00092983" w:rsidRPr="00CA6075" w:rsidRDefault="00092983" w:rsidP="001C0A3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EBF8C5D" w14:textId="77777777" w:rsidR="00092983" w:rsidRPr="00CA6075" w:rsidRDefault="00092983" w:rsidP="001C0A3D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578AF5D" w14:textId="77777777" w:rsidR="00092983" w:rsidRPr="00CA6075" w:rsidRDefault="00092983" w:rsidP="001C0A3D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2983" w:rsidRPr="00CA6075" w14:paraId="5424444B" w14:textId="77777777" w:rsidTr="001C0A3D">
        <w:trPr>
          <w:tblHeader/>
        </w:trPr>
        <w:tc>
          <w:tcPr>
            <w:tcW w:w="5760" w:type="dxa"/>
            <w:vAlign w:val="bottom"/>
          </w:tcPr>
          <w:p w14:paraId="35F77D49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30" w:type="dxa"/>
            <w:gridSpan w:val="3"/>
          </w:tcPr>
          <w:p w14:paraId="728E3215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60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60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2983" w:rsidRPr="00CA6075" w14:paraId="3E7CE0F9" w14:textId="77777777" w:rsidTr="001C0A3D">
        <w:tc>
          <w:tcPr>
            <w:tcW w:w="5760" w:type="dxa"/>
            <w:vAlign w:val="bottom"/>
          </w:tcPr>
          <w:p w14:paraId="0E5CC40C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7D9A8D3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E5D6E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1C2EFF8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983" w:rsidRPr="00CA6075" w14:paraId="0FBF79BC" w14:textId="77777777" w:rsidTr="001C0A3D">
        <w:tc>
          <w:tcPr>
            <w:tcW w:w="5760" w:type="dxa"/>
            <w:vAlign w:val="bottom"/>
          </w:tcPr>
          <w:p w14:paraId="57CF8F2A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A607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</w:t>
            </w: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เอ็นทีเอฟ โฮลดิ้ง จำกัด</w:t>
            </w:r>
          </w:p>
        </w:tc>
        <w:tc>
          <w:tcPr>
            <w:tcW w:w="1530" w:type="dxa"/>
          </w:tcPr>
          <w:p w14:paraId="50B42EE0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607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772171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144AAC44" w14:textId="77777777" w:rsidR="00092983" w:rsidRPr="0001067A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092983" w:rsidRPr="0001067A" w14:paraId="79A4E6AF" w14:textId="77777777" w:rsidTr="001C0A3D">
        <w:tc>
          <w:tcPr>
            <w:tcW w:w="5760" w:type="dxa"/>
            <w:vAlign w:val="bottom"/>
          </w:tcPr>
          <w:p w14:paraId="3FADCA48" w14:textId="77777777" w:rsidR="00092983" w:rsidRPr="0001067A" w:rsidRDefault="00092983" w:rsidP="001C0A3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093613B6" w14:textId="77777777" w:rsidR="00092983" w:rsidRPr="0001067A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9EE1A4" w14:textId="77777777" w:rsidR="00092983" w:rsidRPr="0001067A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3C433715" w14:textId="77777777" w:rsidR="00092983" w:rsidRPr="0001067A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92983" w:rsidRPr="00CA6075" w14:paraId="35BB9734" w14:textId="77777777" w:rsidTr="001C0A3D">
        <w:tc>
          <w:tcPr>
            <w:tcW w:w="5760" w:type="dxa"/>
            <w:vAlign w:val="bottom"/>
          </w:tcPr>
          <w:p w14:paraId="4632C168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24329A1C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4EEA28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279CD09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092983" w:rsidRPr="00CA6075" w14:paraId="7AA0C3CF" w14:textId="77777777" w:rsidTr="001C0A3D">
        <w:tc>
          <w:tcPr>
            <w:tcW w:w="5760" w:type="dxa"/>
            <w:vAlign w:val="bottom"/>
          </w:tcPr>
          <w:p w14:paraId="78A483EC" w14:textId="77777777" w:rsidR="00092983" w:rsidRPr="0001067A" w:rsidRDefault="00092983" w:rsidP="001C0A3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D0D0D" w:themeColor="text1" w:themeTint="F2"/>
                <w:sz w:val="30"/>
                <w:szCs w:val="30"/>
                <w:cs/>
              </w:rPr>
            </w:pP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ลงทุนในบริษัท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ศักดิ์สยาม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อินเตอร์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ฟรุ๊ตส์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A65F35D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12,500</w:t>
            </w:r>
          </w:p>
        </w:tc>
        <w:tc>
          <w:tcPr>
            <w:tcW w:w="236" w:type="dxa"/>
            <w:vAlign w:val="bottom"/>
          </w:tcPr>
          <w:p w14:paraId="14360FBA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9061D58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92983" w:rsidRPr="00CA6075" w14:paraId="26B1F707" w14:textId="77777777" w:rsidTr="001C0A3D">
        <w:tc>
          <w:tcPr>
            <w:tcW w:w="5760" w:type="dxa"/>
            <w:vAlign w:val="bottom"/>
          </w:tcPr>
          <w:p w14:paraId="0484CC5F" w14:textId="77777777" w:rsidR="00092983" w:rsidRPr="0001067A" w:rsidRDefault="00092983" w:rsidP="001C0A3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D0D0D" w:themeColor="text1" w:themeTint="F2"/>
                <w:sz w:val="30"/>
                <w:szCs w:val="30"/>
                <w:cs/>
              </w:rPr>
            </w:pP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ลงทุนใน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>บริษัท เอ็นทีเอฟ ทุเรียนไทย จำกัด</w:t>
            </w:r>
          </w:p>
        </w:tc>
        <w:tc>
          <w:tcPr>
            <w:tcW w:w="1530" w:type="dxa"/>
            <w:vAlign w:val="bottom"/>
          </w:tcPr>
          <w:p w14:paraId="75A108D6" w14:textId="77777777" w:rsidR="00092983" w:rsidRPr="00CA6075" w:rsidRDefault="00092983" w:rsidP="001C0A3D">
            <w:pPr>
              <w:pStyle w:val="acctfourfigures"/>
              <w:tabs>
                <w:tab w:val="clear" w:pos="765"/>
                <w:tab w:val="left" w:pos="124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2,700</w:t>
            </w:r>
          </w:p>
        </w:tc>
        <w:tc>
          <w:tcPr>
            <w:tcW w:w="236" w:type="dxa"/>
            <w:vAlign w:val="bottom"/>
          </w:tcPr>
          <w:p w14:paraId="3DDD0004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256601C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92983" w:rsidRPr="00CA6075" w14:paraId="19281308" w14:textId="77777777" w:rsidTr="001C0A3D">
        <w:tc>
          <w:tcPr>
            <w:tcW w:w="5760" w:type="dxa"/>
            <w:vAlign w:val="bottom"/>
          </w:tcPr>
          <w:p w14:paraId="145E8DC1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30" w:type="dxa"/>
            <w:vAlign w:val="bottom"/>
          </w:tcPr>
          <w:p w14:paraId="0A70E029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(34)</w:t>
            </w:r>
          </w:p>
        </w:tc>
        <w:tc>
          <w:tcPr>
            <w:tcW w:w="236" w:type="dxa"/>
            <w:vAlign w:val="bottom"/>
          </w:tcPr>
          <w:p w14:paraId="27543D78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5C6DD63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16EDB3F" w14:textId="77777777" w:rsidR="00092983" w:rsidRPr="00664F0C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04DDC25A" w14:textId="77777777" w:rsidR="00092983" w:rsidRDefault="00092983" w:rsidP="0009298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F0B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363F0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>19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63F0B">
        <w:rPr>
          <w:rFonts w:asciiTheme="majorBidi" w:hAnsiTheme="majorBidi" w:cstheme="majorBidi"/>
          <w:sz w:val="30"/>
          <w:szCs w:val="30"/>
        </w:rPr>
        <w:t xml:space="preserve"> 256</w:t>
      </w:r>
      <w:r w:rsidRPr="00363F0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Pr="00363F0B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จัดตั้งบริษัท เอ็นทีเอฟ </w:t>
      </w:r>
      <w:r w:rsidRPr="00363F0B">
        <w:rPr>
          <w:rFonts w:asciiTheme="majorBidi" w:hAnsiTheme="majorBidi" w:cstheme="majorBidi"/>
          <w:sz w:val="30"/>
          <w:szCs w:val="30"/>
          <w:cs/>
        </w:rPr>
        <w:br/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โฮลดิ้ง จำกัด </w:t>
      </w:r>
      <w:r w:rsidRPr="00363F0B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3F0B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 </w:t>
      </w:r>
      <w:r w:rsidRPr="00363F0B">
        <w:rPr>
          <w:rFonts w:asciiTheme="majorBidi" w:hAnsiTheme="majorBidi" w:cstheme="majorBidi"/>
          <w:sz w:val="30"/>
          <w:szCs w:val="30"/>
        </w:rPr>
        <w:t xml:space="preserve">70 </w:t>
      </w:r>
      <w:r w:rsidRPr="00363F0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 และจดทะเบียนจัดตั้งวันที่ </w:t>
      </w:r>
      <w:r w:rsidRPr="00363F0B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363F0B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63F0B">
        <w:rPr>
          <w:rFonts w:asciiTheme="majorBidi" w:hAnsiTheme="majorBidi" w:cstheme="majorBidi"/>
          <w:sz w:val="30"/>
          <w:szCs w:val="30"/>
          <w:cs/>
          <w:lang w:val="en-US"/>
        </w:rPr>
        <w:t>เพื่อประกอบกิจการการลงทุนหรือร่วมลงทุนในกิจการที่เกี่ยวข้องกับเกษตรกรรม การนำเข้า ส่งออกผลไม้ ผลไม้แช่แข็ง และผลไม้แปรรูป</w:t>
      </w:r>
    </w:p>
    <w:p w14:paraId="4A75AE97" w14:textId="77777777" w:rsidR="00092983" w:rsidRPr="00664F0C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1FB7C407" w14:textId="77777777" w:rsidR="00092983" w:rsidRDefault="00092983" w:rsidP="0009298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F0B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363F0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>19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363F0B">
        <w:rPr>
          <w:rFonts w:asciiTheme="majorBidi" w:hAnsiTheme="majorBidi" w:cstheme="majorBidi"/>
          <w:sz w:val="30"/>
          <w:szCs w:val="30"/>
        </w:rPr>
        <w:t xml:space="preserve"> 256</w:t>
      </w:r>
      <w:r w:rsidRPr="00363F0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Pr="00363F0B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C7633">
        <w:rPr>
          <w:rFonts w:asciiTheme="majorBidi" w:hAnsiTheme="majorBidi"/>
          <w:sz w:val="30"/>
          <w:szCs w:val="30"/>
          <w:cs/>
        </w:rPr>
        <w:t xml:space="preserve">บริษัท เอ็นทีเอฟ </w:t>
      </w:r>
      <w:r>
        <w:rPr>
          <w:rFonts w:asciiTheme="majorBidi" w:hAnsiTheme="majorBidi"/>
          <w:sz w:val="30"/>
          <w:szCs w:val="30"/>
          <w:cs/>
        </w:rPr>
        <w:br/>
      </w:r>
      <w:r w:rsidRPr="006C7633">
        <w:rPr>
          <w:rFonts w:asciiTheme="majorBidi" w:hAnsiTheme="majorBidi"/>
          <w:sz w:val="30"/>
          <w:szCs w:val="30"/>
          <w:cs/>
        </w:rPr>
        <w:t>โฮลดิ้ง จำกัด (“บริษัทย่อย”) เข้าทำสัญญาร่วมลงทุนและจัดตั้งบริษัทร่วมทุนใหม่</w:t>
      </w:r>
      <w:r>
        <w:rPr>
          <w:rFonts w:asciiTheme="majorBidi" w:hAnsiTheme="majorBidi"/>
          <w:sz w:val="30"/>
          <w:szCs w:val="30"/>
        </w:rPr>
        <w:t xml:space="preserve"> </w:t>
      </w:r>
      <w:r w:rsidRPr="00947A29">
        <w:rPr>
          <w:rFonts w:asciiTheme="majorBidi" w:hAnsiTheme="majorBidi"/>
          <w:sz w:val="30"/>
          <w:szCs w:val="30"/>
          <w:cs/>
        </w:rPr>
        <w:t>บริษัท ศักดิ์สยาม อินเตอร์ ฟรุ๊ตส์จำกัด</w:t>
      </w:r>
      <w:r w:rsidRPr="006C7633">
        <w:rPr>
          <w:rFonts w:asciiTheme="majorBidi" w:hAnsiTheme="majorBidi"/>
          <w:sz w:val="30"/>
          <w:szCs w:val="30"/>
          <w:cs/>
        </w:rPr>
        <w:t xml:space="preserve"> ร่วมกับ บริษัท ศักดิ์สยามลิสซิ่ง จำกัด (มหาชน) ผู้ให้บริการสินเชื่อส่วนบุคคลชั้นนำภายใต้การกำกับดูแลของธนาคารแห่งประเทศไทย และ บริษัท คัดเป๊ะ แพ็คปัง จำกัดผู้เชี่ยวชาญด้านการบริหารจัดการพืชผลทางการเกษตร</w:t>
      </w:r>
      <w:r>
        <w:rPr>
          <w:rFonts w:asciiTheme="majorBidi" w:hAnsiTheme="majorBidi" w:hint="cs"/>
          <w:sz w:val="30"/>
          <w:szCs w:val="30"/>
          <w:cs/>
        </w:rPr>
        <w:t xml:space="preserve"> โดย</w:t>
      </w:r>
      <w:r w:rsidRPr="006C7633">
        <w:rPr>
          <w:rFonts w:asciiTheme="majorBidi" w:hAnsiTheme="majorBidi"/>
          <w:sz w:val="30"/>
          <w:szCs w:val="30"/>
          <w:cs/>
        </w:rPr>
        <w:t>บริษัทร่วมทุน</w:t>
      </w:r>
      <w:r>
        <w:rPr>
          <w:rFonts w:asciiTheme="majorBidi" w:hAnsiTheme="majorBidi" w:hint="cs"/>
          <w:sz w:val="30"/>
          <w:szCs w:val="30"/>
          <w:cs/>
        </w:rPr>
        <w:t>ดังกล่าว</w:t>
      </w:r>
      <w:r w:rsidRPr="006C7633">
        <w:rPr>
          <w:rFonts w:asciiTheme="majorBidi" w:hAnsiTheme="majorBidi"/>
          <w:sz w:val="30"/>
          <w:szCs w:val="30"/>
          <w:cs/>
        </w:rPr>
        <w:t>ดำเนินธุรกิจหลักเพื่อดำเนินธุรกิจจัดซื้อและจำหน่ายสินค้าทางการเกษตร</w:t>
      </w:r>
    </w:p>
    <w:p w14:paraId="67E80CF8" w14:textId="77777777" w:rsidR="00092983" w:rsidRPr="00664F0C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4C466A6C" w14:textId="77777777" w:rsidR="00092983" w:rsidRDefault="00092983" w:rsidP="00092983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ในเดือนมีนาคม 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บริษัทย่อยได้จ่ายชำระค่าหุ้นสามัญเพิ่มทุนจดทะเบียนของ</w:t>
      </w:r>
      <w:r w:rsidRPr="00947A29">
        <w:rPr>
          <w:rFonts w:asciiTheme="majorBidi" w:hAnsiTheme="majorBidi"/>
          <w:spacing w:val="-4"/>
          <w:sz w:val="30"/>
          <w:szCs w:val="30"/>
          <w:cs/>
        </w:rPr>
        <w:t>บริษัท ศักดิ์สยาม อินเตอร์ ฟรุ๊ตส์จำกัด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ร้อยละ </w:t>
      </w:r>
      <w:r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 w:rsidRPr="004E161E">
        <w:rPr>
          <w:rFonts w:asciiTheme="majorBidi" w:hAnsiTheme="majorBidi" w:cstheme="majorBidi"/>
          <w:spacing w:val="-2"/>
          <w:sz w:val="30"/>
          <w:szCs w:val="30"/>
        </w:rPr>
        <w:t>12</w:t>
      </w:r>
      <w:r>
        <w:rPr>
          <w:rFonts w:asciiTheme="majorBidi" w:hAnsiTheme="majorBidi" w:cstheme="majorBidi"/>
          <w:spacing w:val="-2"/>
          <w:sz w:val="30"/>
          <w:szCs w:val="30"/>
        </w:rPr>
        <w:t>.5</w:t>
      </w:r>
      <w:r w:rsidRPr="004E16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4E16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446D9364" w14:textId="6A361F24" w:rsidR="00092983" w:rsidRPr="008A4B38" w:rsidRDefault="00092983" w:rsidP="008A4B38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3ABC3B38" w14:textId="77777777" w:rsidR="00092983" w:rsidRPr="008A4B38" w:rsidRDefault="00092983" w:rsidP="0009298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A4B38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ในการประชุม</w:t>
      </w:r>
      <w:r w:rsidRPr="008A4B3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คณะกรรมการบริษัท </w:t>
      </w:r>
      <w:r w:rsidRPr="008A4B38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8A4B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4B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19</w:t>
      </w:r>
      <w:r w:rsidRPr="008A4B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4B38">
        <w:rPr>
          <w:rFonts w:asciiTheme="majorBidi" w:hAnsiTheme="majorBidi" w:cstheme="majorBidi" w:hint="cs"/>
          <w:spacing w:val="-2"/>
          <w:sz w:val="30"/>
          <w:szCs w:val="30"/>
          <w:cs/>
        </w:rPr>
        <w:t>กุมภาพันธ์</w:t>
      </w:r>
      <w:r w:rsidRPr="008A4B38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Pr="008A4B38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8A4B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4B38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คณะกรรมการมีมติอนุมัติ</w:t>
      </w:r>
      <w:r w:rsidRPr="008A4B38">
        <w:rPr>
          <w:rFonts w:asciiTheme="majorBidi" w:hAnsiTheme="majorBidi" w:cstheme="majorBidi" w:hint="cs"/>
          <w:spacing w:val="-2"/>
          <w:sz w:val="30"/>
          <w:szCs w:val="30"/>
          <w:cs/>
        </w:rPr>
        <w:t>ให้</w:t>
      </w:r>
      <w:r w:rsidRPr="008A4B38">
        <w:rPr>
          <w:rFonts w:asciiTheme="majorBidi" w:hAnsiTheme="majorBidi"/>
          <w:spacing w:val="-2"/>
          <w:sz w:val="30"/>
          <w:szCs w:val="30"/>
          <w:cs/>
        </w:rPr>
        <w:t xml:space="preserve">บริษัท เอ็นทีเอฟ </w:t>
      </w:r>
      <w:r w:rsidRPr="008A4B38">
        <w:rPr>
          <w:rFonts w:asciiTheme="majorBidi" w:hAnsiTheme="majorBidi"/>
          <w:spacing w:val="-2"/>
          <w:sz w:val="30"/>
          <w:szCs w:val="30"/>
          <w:cs/>
        </w:rPr>
        <w:br/>
        <w:t>โฮลดิ้ง จำกัด (“บริษัทย่อย”) เข้าทำสัญญาร่วมลงทุนและจัดตั้งบริษัทร่วมทุนใหม่</w:t>
      </w:r>
      <w:r w:rsidRPr="008A4B3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A4B38">
        <w:rPr>
          <w:rFonts w:asciiTheme="majorBidi" w:hAnsiTheme="majorBidi"/>
          <w:spacing w:val="-2"/>
          <w:sz w:val="30"/>
          <w:szCs w:val="30"/>
          <w:cs/>
        </w:rPr>
        <w:t>บริษัท เอ็นทีเอฟ ทุเรียนไทย จำกัด</w:t>
      </w:r>
      <w:r w:rsidRPr="008A4B3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A4B38">
        <w:rPr>
          <w:rFonts w:asciiTheme="majorBidi" w:hAnsiTheme="majorBidi"/>
          <w:spacing w:val="-2"/>
          <w:sz w:val="30"/>
          <w:szCs w:val="30"/>
          <w:cs/>
        </w:rPr>
        <w:t>ร่วมกับ บริษัท เพื่อนชาวสวนไทยจำกัดซึ่งเป็นผู้เชี่ยวชาญในธุรกิจโรงคัดบรรจุผลไม้</w:t>
      </w:r>
      <w:r w:rsidRPr="008A4B3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A4B38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Pr="008A4B38">
        <w:rPr>
          <w:rFonts w:asciiTheme="majorBidi" w:hAnsiTheme="majorBidi"/>
          <w:spacing w:val="-2"/>
          <w:sz w:val="30"/>
          <w:szCs w:val="30"/>
          <w:cs/>
        </w:rPr>
        <w:t>บริษัทร่วมทุน</w:t>
      </w:r>
      <w:r w:rsidRPr="008A4B38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  <w:r w:rsidRPr="008A4B38">
        <w:rPr>
          <w:rFonts w:asciiTheme="majorBidi" w:hAnsiTheme="majorBidi"/>
          <w:spacing w:val="-2"/>
          <w:sz w:val="30"/>
          <w:szCs w:val="30"/>
          <w:cs/>
        </w:rPr>
        <w:t>ดำเนินธุรกิจหลักเพื่อดำเนินธุรกิจขายส่งและขายปลีกผักและผลไม้ รวมถึง การปลูก แปรรูป และถนอมผลไม้</w:t>
      </w:r>
    </w:p>
    <w:p w14:paraId="68D42193" w14:textId="77777777" w:rsidR="008A4B38" w:rsidRDefault="008A4B38">
      <w:pPr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br w:type="page"/>
      </w:r>
    </w:p>
    <w:p w14:paraId="33B7917B" w14:textId="747287E4" w:rsidR="00092983" w:rsidRDefault="00092983" w:rsidP="00092983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ในเดือนมีนาคม 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บริษัทย่อยได้จ่ายชำระค่าหุ้นสามัญเพิ่มทุนจดทะเบียนของ</w:t>
      </w:r>
      <w:r w:rsidRPr="00153994">
        <w:rPr>
          <w:rFonts w:asciiTheme="majorBidi" w:hAnsiTheme="majorBidi"/>
          <w:spacing w:val="-4"/>
          <w:sz w:val="30"/>
          <w:szCs w:val="30"/>
          <w:cs/>
        </w:rPr>
        <w:t>บริษัท เอ็นทีเอฟ ทุเรียนไทย จำกัด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ร้อยละ </w:t>
      </w:r>
      <w:r>
        <w:rPr>
          <w:rFonts w:asciiTheme="majorBidi" w:hAnsiTheme="majorBidi" w:cstheme="majorBidi"/>
          <w:spacing w:val="-4"/>
          <w:sz w:val="30"/>
          <w:szCs w:val="30"/>
        </w:rPr>
        <w:t>45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>
        <w:rPr>
          <w:rFonts w:asciiTheme="majorBidi" w:hAnsiTheme="majorBidi" w:cstheme="majorBidi"/>
          <w:spacing w:val="-2"/>
          <w:sz w:val="30"/>
          <w:szCs w:val="30"/>
        </w:rPr>
        <w:t>2.7</w:t>
      </w:r>
      <w:r w:rsidRPr="004E16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4E16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0A27DF56" w14:textId="77777777" w:rsidR="00092983" w:rsidRPr="00092983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681470E2" w14:textId="57F68370" w:rsidR="00AA708E" w:rsidRPr="00740C5B" w:rsidRDefault="00DE4AF5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1BDBE9E" w14:textId="77777777" w:rsidR="00DE4AF5" w:rsidRPr="00FE2463" w:rsidRDefault="00DE4AF5" w:rsidP="00FE24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63F0E" w14:textId="77777777" w:rsidR="00DE4AF5" w:rsidRPr="00D01A0B" w:rsidRDefault="00DE4AF5" w:rsidP="00DE1B7F">
      <w:pPr>
        <w:ind w:right="200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10A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เงินกู้ยืมจากสถาบันการเงิน </w:t>
      </w:r>
    </w:p>
    <w:p w14:paraId="23DDB5DC" w14:textId="77777777" w:rsidR="00DE4AF5" w:rsidRPr="00DE1B7F" w:rsidRDefault="00DE4AF5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6E20" w14:textId="1F545A84" w:rsidR="00DE4AF5" w:rsidRPr="00DE1B7F" w:rsidRDefault="00DE4AF5" w:rsidP="00DE1B7F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1B7F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2E22EC" w:rsidRPr="00DE1B7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2E22EC" w:rsidRPr="00DE1B7F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2E22EC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2E22EC" w:rsidRPr="00DE1B7F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DE1B7F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มีเงิน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กู้ยืมระยะสั้น</w:t>
      </w:r>
      <w:r w:rsidR="00DE1B7F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จาก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EA7F67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1</w:t>
      </w:r>
      <w:r w:rsidR="002E22EC" w:rsidRPr="00DE1B7F">
        <w:rPr>
          <w:rFonts w:asciiTheme="majorBidi" w:hAnsiTheme="majorBidi" w:cstheme="majorBidi"/>
          <w:sz w:val="30"/>
          <w:szCs w:val="30"/>
          <w:lang w:val="en-US"/>
        </w:rPr>
        <w:t>39.82</w:t>
      </w:r>
      <w:r w:rsidR="00B47D50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านบาท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(31 </w:t>
      </w:r>
      <w:r w:rsidRPr="00DE1B7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A76EA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D78F3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EA7F67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16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EA7F67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04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โดยมีอัตราดอกเบี้ย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6C3F" w:rsidRPr="00DE1B7F">
        <w:rPr>
          <w:rFonts w:asciiTheme="majorBidi" w:hAnsiTheme="majorBidi" w:cstheme="majorBidi"/>
          <w:sz w:val="30"/>
          <w:szCs w:val="30"/>
          <w:lang w:val="en-US"/>
        </w:rPr>
        <w:t>5.27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D78F3" w:rsidRPr="00DE1B7F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2253E2" w:rsidRPr="00DE1B7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B6C3F" w:rsidRPr="00DE1B7F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(31 </w:t>
      </w:r>
      <w:r w:rsidR="002E22EC" w:rsidRPr="00DE1B7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2568:</w:t>
      </w:r>
      <w:r w:rsidR="002E22EC" w:rsidRPr="00DE1B7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ร้อยละ </w:t>
      </w:r>
      <w:r w:rsidR="005E77E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3.99 </w:t>
      </w:r>
      <w:r w:rsidR="00C655BE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="005E77E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8.30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2E22EC" w:rsidRPr="00DE1B7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ต่อปี</w:t>
      </w:r>
      <w:r w:rsidR="002E22EC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2E22EC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 และมีหลักประกันเป็นสินทรัพย์ของกรรมการ เงินฝากสถาบันการเงินของบริษัท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และหนังสือค้ำประกันของบรรษัทประกันสินเชื่ออุตสาหกรรมขนาดย่อม</w:t>
      </w:r>
    </w:p>
    <w:p w14:paraId="11488E4A" w14:textId="77777777" w:rsidR="008B6C3F" w:rsidRPr="00DE1B7F" w:rsidRDefault="008B6C3F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0B73C1" w14:textId="38D63E34" w:rsidR="00DE4AF5" w:rsidRPr="00DE1B7F" w:rsidRDefault="008B6C3F" w:rsidP="00DE1B7F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DE1B7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DE1B7F">
        <w:rPr>
          <w:rFonts w:asciiTheme="majorBidi" w:hAnsiTheme="majorBidi" w:cstheme="majorBidi"/>
          <w:sz w:val="30"/>
          <w:szCs w:val="30"/>
        </w:rPr>
        <w:t xml:space="preserve">31 </w:t>
      </w:r>
      <w:r w:rsidRPr="00DE1B7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DE1B7F">
        <w:rPr>
          <w:rFonts w:asciiTheme="majorBidi" w:hAnsiTheme="majorBidi" w:cstheme="majorBidi"/>
          <w:sz w:val="30"/>
          <w:szCs w:val="30"/>
        </w:rPr>
        <w:t>2569</w:t>
      </w:r>
      <w:r w:rsidR="00583711" w:rsidRPr="00DE1B7F">
        <w:rPr>
          <w:rFonts w:asciiTheme="majorBidi" w:hAnsiTheme="majorBidi" w:cstheme="majorBidi"/>
          <w:sz w:val="30"/>
          <w:szCs w:val="30"/>
        </w:rPr>
        <w:t xml:space="preserve"> 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83711" w:rsidRPr="00DE1B7F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DE1B7F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มีเงินกู้ยืม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ระยะยาว</w:t>
      </w:r>
      <w:r w:rsidR="00DE1B7F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จาก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="00583711" w:rsidRPr="00DE1B7F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14.63 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="00583711" w:rsidRPr="00DE1B7F">
        <w:rPr>
          <w:rFonts w:asciiTheme="majorBidi" w:hAnsiTheme="majorBidi" w:cstheme="majorBidi"/>
          <w:sz w:val="30"/>
          <w:szCs w:val="30"/>
          <w:cs/>
          <w:lang w:val="en-US"/>
        </w:rPr>
        <w:t>านบาทโดยมีอัตราดอกเบี้ย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5.</w:t>
      </w:r>
      <w:r w:rsidR="000E7D1B" w:rsidRPr="00DE1B7F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0E7D1B" w:rsidRPr="00DE1B7F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0E7D1B" w:rsidRPr="00DE1B7F">
        <w:rPr>
          <w:rFonts w:asciiTheme="majorBidi" w:hAnsiTheme="majorBidi" w:cstheme="majorBidi"/>
          <w:sz w:val="30"/>
          <w:szCs w:val="30"/>
          <w:lang w:val="en-US"/>
        </w:rPr>
        <w:t>94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583711" w:rsidRPr="00DE1B7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 และมีหลักประกันเป็นสินทรัพย์ของกรรมการ เงินฝากสถาบันการเงินของบริษัท</w:t>
      </w:r>
      <w:r w:rsidR="00583711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3711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และหนังสือค้ำประกันของบรรษัทประกันสินเชื่ออุตสาหกรรมขนาดย่อม</w:t>
      </w:r>
    </w:p>
    <w:p w14:paraId="29DBABB3" w14:textId="77777777" w:rsidR="008B6C3F" w:rsidRPr="00DE1B7F" w:rsidRDefault="008B6C3F" w:rsidP="00DE1B7F">
      <w:pPr>
        <w:tabs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47A72" w14:textId="4627B22D" w:rsidR="00DE4AF5" w:rsidRPr="00DE1B7F" w:rsidRDefault="00DE4AF5" w:rsidP="00DE1B7F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1B7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E1B7F">
        <w:rPr>
          <w:rFonts w:asciiTheme="majorBidi" w:hAnsiTheme="majorBidi" w:cstheme="majorBidi"/>
          <w:sz w:val="30"/>
          <w:szCs w:val="30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A76EA" w:rsidRPr="00DE1B7F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AA76EA"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A76EA" w:rsidRPr="00DE1B7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DE1B7F">
        <w:rPr>
          <w:rFonts w:asciiTheme="majorBidi" w:hAnsiTheme="majorBidi" w:cstheme="majorBidi"/>
          <w:sz w:val="30"/>
          <w:szCs w:val="30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DE1B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7F67" w:rsidRPr="00DE1B7F">
        <w:rPr>
          <w:rFonts w:asciiTheme="majorBidi" w:hAnsiTheme="majorBidi" w:cstheme="majorBidi"/>
          <w:sz w:val="30"/>
          <w:szCs w:val="30"/>
        </w:rPr>
        <w:t>23</w:t>
      </w:r>
      <w:r w:rsidR="00CB12B9" w:rsidRPr="00DE1B7F">
        <w:rPr>
          <w:rFonts w:asciiTheme="majorBidi" w:hAnsiTheme="majorBidi" w:cstheme="majorBidi" w:hint="cs"/>
          <w:sz w:val="30"/>
          <w:szCs w:val="30"/>
          <w:cs/>
        </w:rPr>
        <w:t>7</w:t>
      </w:r>
      <w:r w:rsidR="00EA7F67" w:rsidRPr="00DE1B7F">
        <w:rPr>
          <w:rFonts w:asciiTheme="majorBidi" w:hAnsiTheme="majorBidi" w:cstheme="majorBidi"/>
          <w:sz w:val="30"/>
          <w:szCs w:val="30"/>
        </w:rPr>
        <w:t>.68</w:t>
      </w:r>
      <w:r w:rsidR="00B47D50"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Pr="00DE1B7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A76EA"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7F67" w:rsidRPr="00DE1B7F">
        <w:rPr>
          <w:rFonts w:asciiTheme="majorBidi" w:hAnsiTheme="majorBidi" w:cstheme="majorBidi"/>
          <w:i/>
          <w:iCs/>
          <w:sz w:val="30"/>
          <w:szCs w:val="30"/>
        </w:rPr>
        <w:t>208.96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1B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30E7276" w14:textId="77777777" w:rsidR="005931C0" w:rsidRDefault="005931C0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D8441" w14:textId="4810F281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B578874" w14:textId="77777777" w:rsidR="00E74B79" w:rsidRPr="00FE2463" w:rsidRDefault="00E74B79" w:rsidP="00FE24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AB7FB" w14:textId="77777777" w:rsidR="00E74B79" w:rsidRPr="00C317E0" w:rsidRDefault="00E74B79" w:rsidP="00E96459">
      <w:pPr>
        <w:pStyle w:val="ListParagraph"/>
        <w:widowControl w:val="0"/>
        <w:numPr>
          <w:ilvl w:val="1"/>
          <w:numId w:val="49"/>
        </w:numPr>
        <w:tabs>
          <w:tab w:val="left" w:pos="630"/>
        </w:tabs>
        <w:spacing w:line="240" w:lineRule="auto"/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17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ส่วนงานดำเนินงาน</w:t>
      </w:r>
    </w:p>
    <w:p w14:paraId="34112354" w14:textId="77777777" w:rsidR="00E74B79" w:rsidRPr="00FE2463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50CD5" w14:textId="77777777" w:rsidR="00E74B79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 ได้แก่ ธุรกิจจัดจำหน่ายผลไม้ส่งออก อีกทั้งผู้บริหารพิจารณาว่ามี ส่วนงานภูมิศาสตร์เดียว ซึ่งเป็นการรับรู้รายได้ ณ เวลาใดเวลาหนึ่งทั้งหมด</w:t>
      </w:r>
    </w:p>
    <w:p w14:paraId="5B4A0D83" w14:textId="77777777" w:rsidR="00E74B79" w:rsidRPr="00C317E0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53507" w14:textId="77777777" w:rsidR="00E74B79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ผู้มีอ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C317E0">
        <w:rPr>
          <w:rFonts w:asciiTheme="majorBidi" w:hAnsiTheme="majorBidi" w:cstheme="majorBidi"/>
          <w:sz w:val="30"/>
          <w:szCs w:val="30"/>
          <w:cs/>
        </w:rPr>
        <w:t>นาจตัดสินใจสูงสุดด้านการด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C317E0">
        <w:rPr>
          <w:rFonts w:asciiTheme="majorBidi" w:hAnsiTheme="majorBidi" w:cstheme="majorBidi"/>
          <w:sz w:val="30"/>
          <w:szCs w:val="30"/>
          <w:cs/>
        </w:rPr>
        <w:t>เนินงานของบริษัทมีการสอบทานรายงานการจัดการภายใน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317E0">
        <w:rPr>
          <w:rFonts w:asciiTheme="majorBidi" w:hAnsiTheme="majorBidi" w:cstheme="majorBidi"/>
          <w:sz w:val="30"/>
          <w:szCs w:val="30"/>
          <w:cs/>
        </w:rPr>
        <w:br/>
        <w:t>อย่างน้อยทุกไตรมาส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 xml:space="preserve"> โดยพิจารณาผลการดำเนินงานตามที่แสดงในงบกำไรขาดทุนเบ็ดเสร็จ</w:t>
      </w:r>
    </w:p>
    <w:p w14:paraId="2F3DB4BF" w14:textId="77777777" w:rsidR="008A4B38" w:rsidRDefault="008A4B3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553C5E" w14:textId="2D18E609" w:rsidR="00E74B79" w:rsidRPr="00C317E0" w:rsidRDefault="00E74B79" w:rsidP="00E96459">
      <w:pPr>
        <w:pStyle w:val="ListParagraph"/>
        <w:numPr>
          <w:ilvl w:val="1"/>
          <w:numId w:val="49"/>
        </w:numPr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17E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 </w:t>
      </w:r>
      <w:r w:rsidRPr="00C317E0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EF9B35F" w14:textId="77777777" w:rsidR="00E74B79" w:rsidRPr="00322E5B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1974" w14:textId="6E8EA403" w:rsidR="00E74B79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</w:t>
      </w:r>
      <w:r w:rsidRPr="006B5901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รายหนึ่ง</w:t>
      </w:r>
      <w:r w:rsidRPr="006B5901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ระหว่างงวดไตรมาส </w:t>
      </w:r>
      <w:r w:rsidR="005A1238" w:rsidRPr="006B5901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1</w:t>
      </w:r>
      <w:r w:rsidRPr="006B5901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5A1238" w:rsidRPr="006B5901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9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ของบริษัทเป็นเงินประมาณ</w:t>
      </w:r>
      <w:r w:rsidR="00994E6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21</w:t>
      </w:r>
      <w:r w:rsidR="00CB12B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9</w:t>
      </w:r>
      <w:r w:rsidR="00994E65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.</w:t>
      </w:r>
      <w:r w:rsidR="00CB12B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88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6B590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6B5901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ไตรมาส </w:t>
      </w:r>
      <w:r w:rsidR="005A1238" w:rsidRPr="006B5901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1</w:t>
      </w:r>
      <w:r w:rsidRPr="006B590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6B5901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ปี </w:t>
      </w:r>
      <w:r w:rsidRPr="006B590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5A1238" w:rsidRPr="006B5901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8</w:t>
      </w:r>
      <w:r w:rsidRPr="006B590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994E65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63.55</w:t>
      </w:r>
      <w:r w:rsidR="008963AE" w:rsidRPr="006B590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6B590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6B5901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7A7E19C6" w14:textId="6D4BD62E" w:rsidR="00841832" w:rsidRPr="008A4B38" w:rsidRDefault="00841832" w:rsidP="008A4B3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A883A" w14:textId="37029E42" w:rsidR="00E74B79" w:rsidRPr="00C317E0" w:rsidRDefault="00E74B79" w:rsidP="00E96459">
      <w:pPr>
        <w:pStyle w:val="ListParagraph"/>
        <w:numPr>
          <w:ilvl w:val="1"/>
          <w:numId w:val="49"/>
        </w:numPr>
        <w:tabs>
          <w:tab w:val="left" w:pos="720"/>
        </w:tabs>
        <w:ind w:hanging="338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C317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ยอดคงเหลือของสัญญา</w:t>
      </w:r>
    </w:p>
    <w:p w14:paraId="30B8D3D1" w14:textId="77777777" w:rsidR="00E74B79" w:rsidRPr="00322E5B" w:rsidRDefault="00E74B79" w:rsidP="006E15F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387B5" w14:textId="14CEABF0" w:rsidR="00981A3C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หนี้สินที่เกิดจากสัญญาได้แก่ เงินรับล่วงหน้าค่าสินค้า</w:t>
      </w:r>
      <w:r w:rsidRPr="00C317E0">
        <w:rPr>
          <w:rFonts w:asciiTheme="majorBidi" w:hAnsiTheme="majorBidi" w:cstheme="majorBidi"/>
          <w:sz w:val="30"/>
          <w:szCs w:val="30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ส่วนใหญ่เกิดจากการขายสินค้าซึ่งบริษัทจะรับรู้เป็นรายได้จากการขาย ณ วันที่มีการส่งมอบสินค้าให้กับลูกค้า</w:t>
      </w:r>
    </w:p>
    <w:p w14:paraId="3E34DF9D" w14:textId="66976181" w:rsidR="00E412C7" w:rsidRPr="00322E5B" w:rsidRDefault="00E412C7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24CF8" w14:textId="109C7E60" w:rsidR="00322E5B" w:rsidRPr="00740C5B" w:rsidRDefault="00322E5B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0DCFBEE2" w14:textId="77777777" w:rsidR="00322E5B" w:rsidRPr="00322E5B" w:rsidRDefault="00322E5B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A9015" w14:textId="48B7A4A8" w:rsidR="00322E5B" w:rsidRPr="00C317E0" w:rsidRDefault="00322E5B" w:rsidP="00322E5B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C317E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317E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>1</w:t>
      </w:r>
      <w:r w:rsidRPr="00C317E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317E0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317E0">
        <w:rPr>
          <w:rFonts w:asciiTheme="majorBidi" w:hAnsiTheme="majorBidi" w:cstheme="majorBidi"/>
          <w:sz w:val="30"/>
          <w:szCs w:val="30"/>
          <w:cs/>
        </w:rPr>
        <w:t>ส่วนที่เป็นของ</w:t>
      </w:r>
      <w:r w:rsidR="00953B2E">
        <w:rPr>
          <w:rFonts w:asciiTheme="majorBidi" w:hAnsiTheme="majorBidi" w:cstheme="majorBidi"/>
          <w:sz w:val="30"/>
          <w:szCs w:val="30"/>
        </w:rPr>
        <w:br/>
      </w:r>
      <w:r w:rsidRPr="00C317E0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 และจำนวนหุ้นสามัญถัวเฉลี่ยถ่วงน้ำหนักที่ออกจำหน่ายแล้วระหว่าง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317E0">
        <w:rPr>
          <w:rFonts w:asciiTheme="majorBidi" w:hAnsiTheme="majorBidi" w:cstheme="majorBidi"/>
          <w:sz w:val="30"/>
          <w:szCs w:val="30"/>
          <w:cs/>
        </w:rPr>
        <w:t xml:space="preserve"> ซึ่งปรับปรุงด้วยจำนวนหุ้นสามัญที่เปลี่ยนแปลงจากการเปลี่ยนแปลงมูลค่าที่ตราไว้ของหุ้นสามัญ</w:t>
      </w:r>
      <w:r w:rsidRPr="00C317E0">
        <w:rPr>
          <w:rFonts w:asciiTheme="majorBidi" w:hAnsiTheme="majorBidi" w:cstheme="majorBidi"/>
          <w:sz w:val="30"/>
          <w:szCs w:val="30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จำนวนหุ้นสามัญถัวเฉลี่ยถ่วงน้ำหนักที่นำมาใช้ในการคำนวณกำไรต่อหุ้นสำหรับ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งวดสามเดือนสิ้นสุดวันที่</w:t>
      </w:r>
      <w:r w:rsidR="00953B2E">
        <w:rPr>
          <w:rFonts w:asciiTheme="majorBidi" w:hAnsiTheme="majorBidi" w:cstheme="majorBidi"/>
          <w:sz w:val="30"/>
          <w:szCs w:val="30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317E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C317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C317E0">
        <w:rPr>
          <w:rFonts w:asciiTheme="majorBidi" w:hAnsiTheme="majorBidi" w:cstheme="majorBidi"/>
          <w:sz w:val="30"/>
          <w:szCs w:val="30"/>
          <w:cs/>
        </w:rPr>
        <w:t>ได้ถูกปรับปรุงเสมือนว่าการเปลี่ยนแปลงนั้นได้เกิดขึ้นตั้งแต่วันต้น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317E0">
        <w:rPr>
          <w:rFonts w:asciiTheme="majorBidi" w:hAnsiTheme="majorBidi" w:cstheme="majorBidi"/>
          <w:sz w:val="30"/>
          <w:szCs w:val="30"/>
          <w:cs/>
        </w:rPr>
        <w:t>ของงวดบัญชีดังกล่าว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โดยแสดงการคำนวณ ดังนี้</w:t>
      </w:r>
    </w:p>
    <w:p w14:paraId="5CD6675E" w14:textId="77777777" w:rsidR="00322E5B" w:rsidRPr="00322E5B" w:rsidRDefault="00322E5B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862"/>
        <w:gridCol w:w="1439"/>
        <w:gridCol w:w="270"/>
        <w:gridCol w:w="1173"/>
        <w:gridCol w:w="266"/>
        <w:gridCol w:w="1170"/>
      </w:tblGrid>
      <w:tr w:rsidR="00945736" w:rsidRPr="00AE4D5B" w14:paraId="726194DC" w14:textId="77777777" w:rsidTr="00847B64">
        <w:trPr>
          <w:tblHeader/>
        </w:trPr>
        <w:tc>
          <w:tcPr>
            <w:tcW w:w="2648" w:type="pct"/>
          </w:tcPr>
          <w:p w14:paraId="2848772A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2A34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784" w:type="pct"/>
          </w:tcPr>
          <w:p w14:paraId="318E99AA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CFF4D69" w14:textId="77777777" w:rsidR="00945736" w:rsidRPr="002A3411" w:rsidRDefault="00945736" w:rsidP="00B8598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94976DB" w14:textId="77777777" w:rsidR="00945736" w:rsidRPr="002A3411" w:rsidRDefault="00945736" w:rsidP="00B859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736" w:rsidRPr="00AE4D5B" w14:paraId="42E84709" w14:textId="77777777" w:rsidTr="00847B64">
        <w:trPr>
          <w:tblHeader/>
        </w:trPr>
        <w:tc>
          <w:tcPr>
            <w:tcW w:w="2648" w:type="pct"/>
          </w:tcPr>
          <w:p w14:paraId="2498ABF1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1009054F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44D5D52" w14:textId="77777777" w:rsidR="00945736" w:rsidRPr="002A3411" w:rsidRDefault="00945736" w:rsidP="00B8598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7020235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031B88FE" w14:textId="77777777" w:rsidR="00945736" w:rsidRPr="002A3411" w:rsidRDefault="00945736" w:rsidP="00B859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26334AA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47B64" w:rsidRPr="00AE4D5B" w14:paraId="751A5FCA" w14:textId="77777777" w:rsidTr="00847B64">
        <w:trPr>
          <w:tblHeader/>
        </w:trPr>
        <w:tc>
          <w:tcPr>
            <w:tcW w:w="2648" w:type="pct"/>
          </w:tcPr>
          <w:p w14:paraId="63F9F69D" w14:textId="77777777" w:rsidR="00847B64" w:rsidRPr="002A3411" w:rsidRDefault="00847B64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2" w:type="pct"/>
            <w:gridSpan w:val="5"/>
          </w:tcPr>
          <w:p w14:paraId="0776D6C8" w14:textId="44549F5D" w:rsidR="00847B64" w:rsidRPr="002A3411" w:rsidRDefault="00847B64" w:rsidP="00B85981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A34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A34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45736" w:rsidRPr="00AE4D5B" w14:paraId="7187DD69" w14:textId="77777777" w:rsidTr="00847B64">
        <w:tc>
          <w:tcPr>
            <w:tcW w:w="2648" w:type="pct"/>
          </w:tcPr>
          <w:p w14:paraId="0FD9BDE0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784" w:type="pct"/>
          </w:tcPr>
          <w:p w14:paraId="2F55E6A9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BD1D6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41D703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6828C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EF253D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736" w:rsidRPr="00AE4D5B" w14:paraId="3184B75D" w14:textId="77777777" w:rsidTr="00847B64">
        <w:tc>
          <w:tcPr>
            <w:tcW w:w="2648" w:type="pct"/>
          </w:tcPr>
          <w:p w14:paraId="0445F1B8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784" w:type="pct"/>
          </w:tcPr>
          <w:p w14:paraId="0A56DAF7" w14:textId="77777777" w:rsidR="00945736" w:rsidRPr="005A1238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A1238">
              <w:rPr>
                <w:rFonts w:asciiTheme="majorBidi" w:hAnsiTheme="majorBidi" w:cstheme="majorBidi"/>
                <w:sz w:val="30"/>
                <w:szCs w:val="30"/>
              </w:rPr>
              <w:t>32,208</w:t>
            </w:r>
          </w:p>
        </w:tc>
        <w:tc>
          <w:tcPr>
            <w:tcW w:w="147" w:type="pct"/>
          </w:tcPr>
          <w:p w14:paraId="33F560E3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792A247" w14:textId="77777777" w:rsidR="00945736" w:rsidRPr="007A6AFE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A6AFE">
              <w:rPr>
                <w:rFonts w:asciiTheme="majorBidi" w:hAnsiTheme="majorBidi" w:cstheme="majorBidi"/>
                <w:sz w:val="30"/>
                <w:szCs w:val="30"/>
              </w:rPr>
              <w:t>32,400</w:t>
            </w:r>
          </w:p>
        </w:tc>
        <w:tc>
          <w:tcPr>
            <w:tcW w:w="145" w:type="pct"/>
          </w:tcPr>
          <w:p w14:paraId="7F68785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5DEDB02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13,025</w:t>
            </w:r>
          </w:p>
        </w:tc>
      </w:tr>
      <w:tr w:rsidR="00945736" w:rsidRPr="002A3411" w14:paraId="474F3FE3" w14:textId="77777777" w:rsidTr="00847B64">
        <w:tc>
          <w:tcPr>
            <w:tcW w:w="2648" w:type="pct"/>
          </w:tcPr>
          <w:p w14:paraId="4B7B4A3E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4" w:type="pct"/>
          </w:tcPr>
          <w:p w14:paraId="53DC1619" w14:textId="77777777" w:rsidR="00945736" w:rsidRPr="002A341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DB2CE00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9" w:type="pct"/>
          </w:tcPr>
          <w:p w14:paraId="3F95971D" w14:textId="77777777" w:rsidR="00945736" w:rsidRPr="007A6AFE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8D3077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</w:tcPr>
          <w:p w14:paraId="02D1D7C5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45736" w:rsidRPr="00AE4D5B" w14:paraId="06663935" w14:textId="77777777" w:rsidTr="00847B64">
        <w:tc>
          <w:tcPr>
            <w:tcW w:w="2648" w:type="pct"/>
          </w:tcPr>
          <w:p w14:paraId="4652BE75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784" w:type="pct"/>
          </w:tcPr>
          <w:p w14:paraId="6F617AEC" w14:textId="77777777" w:rsidR="00945736" w:rsidRPr="002A341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147758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F335DD5" w14:textId="77777777" w:rsidR="00945736" w:rsidRPr="007A6AFE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A39FC0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0346DD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736" w:rsidRPr="00AE4D5B" w14:paraId="124F032B" w14:textId="77777777" w:rsidTr="00847B64">
        <w:tc>
          <w:tcPr>
            <w:tcW w:w="2648" w:type="pct"/>
            <w:vAlign w:val="bottom"/>
          </w:tcPr>
          <w:p w14:paraId="1AAD5BE8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A34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341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784" w:type="pct"/>
            <w:tcBorders>
              <w:bottom w:val="nil"/>
            </w:tcBorders>
          </w:tcPr>
          <w:p w14:paraId="07AB88DC" w14:textId="77777777" w:rsidR="00945736" w:rsidRPr="005A1238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A123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14:paraId="040D3312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</w:tcPr>
          <w:p w14:paraId="096CEF6B" w14:textId="77777777" w:rsidR="00945736" w:rsidRPr="007A6AFE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A6AFE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33297FFD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</w:tcPr>
          <w:p w14:paraId="5A1FD58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945736" w:rsidRPr="00AE4D5B" w14:paraId="1BC8B87C" w14:textId="77777777" w:rsidTr="00847B64">
        <w:tc>
          <w:tcPr>
            <w:tcW w:w="2648" w:type="pct"/>
            <w:vAlign w:val="bottom"/>
          </w:tcPr>
          <w:p w14:paraId="7C3956C5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ผลกระทบจากการลดมูลค่าหุ้นที่ตราไว้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EC2AEB7" w14:textId="77777777" w:rsidR="00945736" w:rsidRPr="005A1238" w:rsidRDefault="00945736" w:rsidP="00945736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A1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14C141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D469F3F" w14:textId="77777777" w:rsidR="00945736" w:rsidRPr="007A6AFE" w:rsidRDefault="00945736" w:rsidP="00B8598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A6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581C6A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446D0E5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126,000</w:t>
            </w:r>
          </w:p>
        </w:tc>
      </w:tr>
      <w:tr w:rsidR="00945736" w:rsidRPr="00AE4D5B" w14:paraId="3D69FFB9" w14:textId="77777777" w:rsidTr="00847B64">
        <w:tc>
          <w:tcPr>
            <w:tcW w:w="2648" w:type="pct"/>
          </w:tcPr>
          <w:p w14:paraId="7E5A37F9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6223DDF" w14:textId="77777777" w:rsidR="00945736" w:rsidRPr="005A1238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AC827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01696F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AADD0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4EEEE23C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736" w:rsidRPr="00AE4D5B" w14:paraId="4EFD42A4" w14:textId="77777777" w:rsidTr="00847B64">
        <w:tc>
          <w:tcPr>
            <w:tcW w:w="2648" w:type="pct"/>
          </w:tcPr>
          <w:p w14:paraId="26843393" w14:textId="3B26FF31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="00506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06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5067A2" w:rsidRPr="005067A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วันที่ 31 มีนาคม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38BB604D" w14:textId="77777777" w:rsidR="00945736" w:rsidRPr="0082539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14:paraId="50C77F51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06C2E3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21354A53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47105EE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140,000</w:t>
            </w:r>
          </w:p>
        </w:tc>
      </w:tr>
      <w:tr w:rsidR="00945736" w:rsidRPr="002A3411" w14:paraId="4CFDE80F" w14:textId="77777777" w:rsidTr="00847B64">
        <w:tc>
          <w:tcPr>
            <w:tcW w:w="2648" w:type="pct"/>
            <w:tcBorders>
              <w:bottom w:val="nil"/>
            </w:tcBorders>
          </w:tcPr>
          <w:p w14:paraId="64F27CD8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45AC608E" w14:textId="77777777" w:rsidR="00945736" w:rsidRPr="002A341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4676597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nil"/>
            </w:tcBorders>
          </w:tcPr>
          <w:p w14:paraId="2DB111C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7D04FA0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</w:tcPr>
          <w:p w14:paraId="42F85C68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45736" w:rsidRPr="00AE4D5B" w14:paraId="4F14904E" w14:textId="77777777" w:rsidTr="00847B64">
        <w:tc>
          <w:tcPr>
            <w:tcW w:w="2648" w:type="pct"/>
            <w:tcBorders>
              <w:bottom w:val="nil"/>
            </w:tcBorders>
          </w:tcPr>
          <w:p w14:paraId="43BC5EF7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2C940991" w14:textId="77777777" w:rsidR="00945736" w:rsidRPr="002A3411" w:rsidRDefault="00945736" w:rsidP="00945736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0.16</w:t>
            </w:r>
          </w:p>
        </w:tc>
        <w:tc>
          <w:tcPr>
            <w:tcW w:w="147" w:type="pct"/>
            <w:tcBorders>
              <w:bottom w:val="nil"/>
            </w:tcBorders>
          </w:tcPr>
          <w:p w14:paraId="290A6DAD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01E446B" w14:textId="77777777" w:rsidR="00945736" w:rsidRPr="002A3411" w:rsidRDefault="00945736" w:rsidP="00B85981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145" w:type="pct"/>
            <w:tcBorders>
              <w:bottom w:val="nil"/>
            </w:tcBorders>
          </w:tcPr>
          <w:p w14:paraId="743363AE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2840DDB" w14:textId="77777777" w:rsidR="00945736" w:rsidRPr="002A3411" w:rsidRDefault="00945736" w:rsidP="00B85981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0.09</w:t>
            </w:r>
          </w:p>
        </w:tc>
      </w:tr>
    </w:tbl>
    <w:p w14:paraId="7B4B96EF" w14:textId="77777777" w:rsidR="00322E5B" w:rsidRDefault="00322E5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312771E" w14:textId="512E60FC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6707DDB" w14:textId="77777777" w:rsidR="00E74B79" w:rsidRPr="00322E5B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93119" w14:textId="77777777" w:rsidR="00E74B79" w:rsidRPr="00C17D83" w:rsidRDefault="00E74B79" w:rsidP="00E74B79">
      <w:pPr>
        <w:tabs>
          <w:tab w:val="left" w:pos="810"/>
        </w:tabs>
        <w:spacing w:line="240" w:lineRule="atLeast"/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17D8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17D8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FD6447" w14:textId="77777777" w:rsidR="00E74B79" w:rsidRPr="00322E5B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CA340" w14:textId="77777777" w:rsidR="00E74B79" w:rsidRPr="00C17D83" w:rsidRDefault="00E74B79" w:rsidP="00E74B79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17D8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Pr="00C17D83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</w:t>
      </w:r>
      <w:r w:rsidRPr="00C17D83">
        <w:rPr>
          <w:rFonts w:asciiTheme="majorBidi" w:hAnsiTheme="majorBidi" w:cstheme="majorBidi"/>
          <w:sz w:val="30"/>
          <w:szCs w:val="30"/>
          <w:cs/>
        </w:rPr>
        <w:t>หนี้สินทางการเงินรวมถึง</w:t>
      </w:r>
      <w:r w:rsidRPr="00C17D83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</w:t>
      </w:r>
      <w:r w:rsidRPr="00C17D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83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Pr="00C17D83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สินทรัพย์ทางการเงินและ</w:t>
      </w:r>
      <w:r w:rsidRPr="00C17D83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</w:t>
      </w:r>
      <w:r w:rsidRPr="00C17D83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4191D0" w14:textId="77777777" w:rsidR="00E412C7" w:rsidRPr="00322E5B" w:rsidRDefault="00E412C7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250"/>
        <w:gridCol w:w="270"/>
        <w:gridCol w:w="1890"/>
        <w:gridCol w:w="360"/>
        <w:gridCol w:w="1710"/>
      </w:tblGrid>
      <w:tr w:rsidR="008E4FCA" w:rsidRPr="009C661D" w14:paraId="0FC3B038" w14:textId="77777777" w:rsidTr="00994E65">
        <w:trPr>
          <w:trHeight w:val="261"/>
          <w:tblHeader/>
        </w:trPr>
        <w:tc>
          <w:tcPr>
            <w:tcW w:w="2700" w:type="dxa"/>
            <w:vAlign w:val="bottom"/>
          </w:tcPr>
          <w:p w14:paraId="001E8AAB" w14:textId="77777777" w:rsidR="008E4FCA" w:rsidRPr="009C661D" w:rsidRDefault="008E4FCA" w:rsidP="00C17D83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5"/>
          </w:tcPr>
          <w:p w14:paraId="0936A0CE" w14:textId="090853CF" w:rsidR="008E4FCA" w:rsidRPr="008E4FCA" w:rsidRDefault="008E4FCA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F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F23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8E4F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A3411" w:rsidRPr="009C661D" w14:paraId="0511892D" w14:textId="77777777" w:rsidTr="00994E65">
        <w:trPr>
          <w:trHeight w:val="261"/>
          <w:tblHeader/>
        </w:trPr>
        <w:tc>
          <w:tcPr>
            <w:tcW w:w="2700" w:type="dxa"/>
            <w:vAlign w:val="bottom"/>
          </w:tcPr>
          <w:p w14:paraId="4D9F6D32" w14:textId="77777777" w:rsidR="002A3411" w:rsidRPr="009C661D" w:rsidRDefault="002A3411" w:rsidP="00C17D83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782CF13A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6F2F24A5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E9DC167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A3411" w:rsidRPr="009C661D" w14:paraId="722071A0" w14:textId="77777777" w:rsidTr="00994E65">
        <w:trPr>
          <w:trHeight w:val="261"/>
          <w:tblHeader/>
        </w:trPr>
        <w:tc>
          <w:tcPr>
            <w:tcW w:w="2700" w:type="dxa"/>
            <w:vAlign w:val="bottom"/>
            <w:hideMark/>
          </w:tcPr>
          <w:p w14:paraId="0CC84776" w14:textId="77777777" w:rsidR="002A3411" w:rsidRPr="009C661D" w:rsidRDefault="002A3411" w:rsidP="00C17D83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0" w:type="dxa"/>
          </w:tcPr>
          <w:p w14:paraId="7A6A319C" w14:textId="77777777" w:rsidR="002A3411" w:rsidRPr="00EA14D9" w:rsidRDefault="002A3411" w:rsidP="00C17D83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56FE3345" w14:textId="77777777" w:rsidR="002A3411" w:rsidRPr="009C661D" w:rsidRDefault="002A3411" w:rsidP="00C17D83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01B2CF" w14:textId="77777777" w:rsidR="002A3411" w:rsidRPr="009C661D" w:rsidRDefault="002A3411" w:rsidP="00C17D83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693599BF" w14:textId="77777777" w:rsidR="002A3411" w:rsidRPr="009C661D" w:rsidRDefault="002A3411" w:rsidP="00C17D83">
            <w:pPr>
              <w:tabs>
                <w:tab w:val="left" w:pos="72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360" w:type="dxa"/>
            <w:vAlign w:val="bottom"/>
          </w:tcPr>
          <w:p w14:paraId="4858199D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76DB8515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8D69CB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C66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A3411" w:rsidRPr="009C661D" w14:paraId="7BBBF396" w14:textId="77777777" w:rsidTr="00994E65">
        <w:trPr>
          <w:trHeight w:val="261"/>
          <w:tblHeader/>
        </w:trPr>
        <w:tc>
          <w:tcPr>
            <w:tcW w:w="2700" w:type="dxa"/>
          </w:tcPr>
          <w:p w14:paraId="61B40201" w14:textId="77777777" w:rsidR="002A3411" w:rsidRPr="009C661D" w:rsidRDefault="002A3411" w:rsidP="00C17D83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80" w:type="dxa"/>
            <w:gridSpan w:val="5"/>
          </w:tcPr>
          <w:p w14:paraId="51BDDC5E" w14:textId="77777777" w:rsidR="002A3411" w:rsidRPr="009C661D" w:rsidRDefault="002A3411" w:rsidP="00C17D83">
            <w:pPr>
              <w:pStyle w:val="acctfourfigures"/>
              <w:tabs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3411" w:rsidRPr="009C661D" w14:paraId="2B597D6B" w14:textId="77777777" w:rsidTr="00AF01DA">
        <w:trPr>
          <w:trHeight w:val="261"/>
        </w:trPr>
        <w:tc>
          <w:tcPr>
            <w:tcW w:w="2700" w:type="dxa"/>
          </w:tcPr>
          <w:p w14:paraId="747CC1D7" w14:textId="7439E566" w:rsidR="002A3411" w:rsidRPr="009C661D" w:rsidRDefault="002A3411" w:rsidP="00AF01D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8E4F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E4F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E4F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2250" w:type="dxa"/>
          </w:tcPr>
          <w:p w14:paraId="71255B26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6BF5C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687FE53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3457B9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161612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A3411" w:rsidRPr="009C661D" w14:paraId="0D5712F8" w14:textId="77777777" w:rsidTr="00AF01DA">
        <w:trPr>
          <w:trHeight w:val="261"/>
        </w:trPr>
        <w:tc>
          <w:tcPr>
            <w:tcW w:w="2700" w:type="dxa"/>
            <w:hideMark/>
          </w:tcPr>
          <w:p w14:paraId="232D3349" w14:textId="77777777" w:rsidR="002A3411" w:rsidRPr="009C661D" w:rsidRDefault="002A3411" w:rsidP="00AF01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181540F4" w14:textId="77777777" w:rsidR="002A3411" w:rsidRPr="009C661D" w:rsidRDefault="002A3411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9846C" w14:textId="77777777" w:rsidR="002A3411" w:rsidRPr="009C661D" w:rsidRDefault="002A3411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09C40E" w14:textId="77777777" w:rsidR="002A3411" w:rsidRPr="009C661D" w:rsidRDefault="002A3411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B315FF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5F9800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411" w:rsidRPr="009C661D" w14:paraId="2AE38E4F" w14:textId="77777777" w:rsidTr="00AF01DA">
        <w:trPr>
          <w:trHeight w:val="261"/>
        </w:trPr>
        <w:tc>
          <w:tcPr>
            <w:tcW w:w="2700" w:type="dxa"/>
            <w:hideMark/>
          </w:tcPr>
          <w:p w14:paraId="607F6BD7" w14:textId="77777777" w:rsidR="002A3411" w:rsidRPr="009C661D" w:rsidRDefault="002A3411" w:rsidP="00AF01DA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1358F658" w14:textId="115B897E" w:rsidR="002A3411" w:rsidRDefault="00994E65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EF3C46" w14:textId="77777777" w:rsidR="002A3411" w:rsidRDefault="002A3411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2E82D03" w14:textId="23D6AC6F" w:rsidR="002A3411" w:rsidRPr="009C661D" w:rsidRDefault="00994E65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154,444</w:t>
            </w:r>
          </w:p>
        </w:tc>
        <w:tc>
          <w:tcPr>
            <w:tcW w:w="360" w:type="dxa"/>
          </w:tcPr>
          <w:p w14:paraId="10138EEE" w14:textId="77777777" w:rsidR="002A3411" w:rsidRPr="009C661D" w:rsidRDefault="002A3411" w:rsidP="00AF01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5EF4D6" w14:textId="7148A423" w:rsidR="002A3411" w:rsidRPr="009C661D" w:rsidRDefault="00994E65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154,444</w:t>
            </w:r>
          </w:p>
        </w:tc>
      </w:tr>
      <w:tr w:rsidR="002A3411" w:rsidRPr="009C661D" w14:paraId="436253CE" w14:textId="77777777" w:rsidTr="00AF01DA">
        <w:trPr>
          <w:trHeight w:val="261"/>
        </w:trPr>
        <w:tc>
          <w:tcPr>
            <w:tcW w:w="2700" w:type="dxa"/>
          </w:tcPr>
          <w:p w14:paraId="76D73AFF" w14:textId="77777777" w:rsidR="002A3411" w:rsidRPr="009C661D" w:rsidRDefault="002A3411" w:rsidP="00AF01DA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250" w:type="dxa"/>
          </w:tcPr>
          <w:p w14:paraId="39FF41B9" w14:textId="6508B1FE" w:rsidR="002A3411" w:rsidRDefault="00994E65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24,500</w:t>
            </w:r>
          </w:p>
        </w:tc>
        <w:tc>
          <w:tcPr>
            <w:tcW w:w="270" w:type="dxa"/>
          </w:tcPr>
          <w:p w14:paraId="10891E11" w14:textId="77777777" w:rsidR="002A3411" w:rsidRDefault="002A3411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77532D11" w14:textId="7DA1DAB7" w:rsidR="002A3411" w:rsidRPr="009C661D" w:rsidRDefault="00994E65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CF4DC89" w14:textId="77777777" w:rsidR="002A3411" w:rsidRPr="009C661D" w:rsidRDefault="002A3411" w:rsidP="00AF01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BD5B3E" w14:textId="63C63B4C" w:rsidR="002A3411" w:rsidRPr="009C661D" w:rsidRDefault="00994E65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24,500</w:t>
            </w:r>
          </w:p>
        </w:tc>
      </w:tr>
    </w:tbl>
    <w:p w14:paraId="38220CDA" w14:textId="77777777" w:rsidR="0007739A" w:rsidRPr="0007739A" w:rsidRDefault="0007739A" w:rsidP="000773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250"/>
        <w:gridCol w:w="270"/>
        <w:gridCol w:w="1890"/>
        <w:gridCol w:w="360"/>
        <w:gridCol w:w="1710"/>
      </w:tblGrid>
      <w:tr w:rsidR="0007739A" w:rsidRPr="009C661D" w14:paraId="6A0ABC50" w14:textId="77777777" w:rsidTr="001C0A3D">
        <w:trPr>
          <w:trHeight w:val="261"/>
          <w:tblHeader/>
        </w:trPr>
        <w:tc>
          <w:tcPr>
            <w:tcW w:w="2700" w:type="dxa"/>
            <w:vAlign w:val="bottom"/>
          </w:tcPr>
          <w:p w14:paraId="550B46BD" w14:textId="77777777" w:rsidR="0007739A" w:rsidRPr="009C661D" w:rsidRDefault="0007739A" w:rsidP="001C0A3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5"/>
          </w:tcPr>
          <w:p w14:paraId="2CA5A72A" w14:textId="3307CFFD" w:rsidR="0007739A" w:rsidRPr="008E4FCA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F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7739A" w:rsidRPr="009C661D" w14:paraId="1AB9F8DA" w14:textId="77777777" w:rsidTr="001C0A3D">
        <w:trPr>
          <w:trHeight w:val="261"/>
          <w:tblHeader/>
        </w:trPr>
        <w:tc>
          <w:tcPr>
            <w:tcW w:w="2700" w:type="dxa"/>
            <w:vAlign w:val="bottom"/>
          </w:tcPr>
          <w:p w14:paraId="38E742E6" w14:textId="77777777" w:rsidR="0007739A" w:rsidRPr="009C661D" w:rsidRDefault="0007739A" w:rsidP="001C0A3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1AFE325F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24DF1E8F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1EA428B2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7739A" w:rsidRPr="009C661D" w14:paraId="024B2B4A" w14:textId="77777777" w:rsidTr="001C0A3D">
        <w:trPr>
          <w:trHeight w:val="261"/>
          <w:tblHeader/>
        </w:trPr>
        <w:tc>
          <w:tcPr>
            <w:tcW w:w="2700" w:type="dxa"/>
            <w:vAlign w:val="bottom"/>
            <w:hideMark/>
          </w:tcPr>
          <w:p w14:paraId="6B8C81E8" w14:textId="77777777" w:rsidR="0007739A" w:rsidRPr="009C661D" w:rsidRDefault="0007739A" w:rsidP="001C0A3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0" w:type="dxa"/>
          </w:tcPr>
          <w:p w14:paraId="0860A2C3" w14:textId="77777777" w:rsidR="0007739A" w:rsidRPr="00EA14D9" w:rsidRDefault="0007739A" w:rsidP="001C0A3D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7E50C184" w14:textId="77777777" w:rsidR="0007739A" w:rsidRPr="009C661D" w:rsidRDefault="0007739A" w:rsidP="001C0A3D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B1CEB5F" w14:textId="77777777" w:rsidR="0007739A" w:rsidRPr="009C661D" w:rsidRDefault="0007739A" w:rsidP="001C0A3D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1F7E969F" w14:textId="77777777" w:rsidR="0007739A" w:rsidRPr="009C661D" w:rsidRDefault="0007739A" w:rsidP="001C0A3D">
            <w:pPr>
              <w:tabs>
                <w:tab w:val="left" w:pos="72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360" w:type="dxa"/>
            <w:vAlign w:val="bottom"/>
          </w:tcPr>
          <w:p w14:paraId="56651605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7F0AA9DC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35A47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C66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7739A" w:rsidRPr="009C661D" w14:paraId="3A17A502" w14:textId="77777777" w:rsidTr="001C0A3D">
        <w:trPr>
          <w:trHeight w:val="261"/>
          <w:tblHeader/>
        </w:trPr>
        <w:tc>
          <w:tcPr>
            <w:tcW w:w="2700" w:type="dxa"/>
          </w:tcPr>
          <w:p w14:paraId="18C87307" w14:textId="77777777" w:rsidR="0007739A" w:rsidRPr="009C661D" w:rsidRDefault="0007739A" w:rsidP="001C0A3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80" w:type="dxa"/>
            <w:gridSpan w:val="5"/>
          </w:tcPr>
          <w:p w14:paraId="5CF18F69" w14:textId="77777777" w:rsidR="0007739A" w:rsidRPr="009C661D" w:rsidRDefault="0007739A" w:rsidP="001C0A3D">
            <w:pPr>
              <w:pStyle w:val="acctfourfigures"/>
              <w:tabs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4FCA" w:rsidRPr="009C661D" w14:paraId="57CE9B6B" w14:textId="77777777" w:rsidTr="00AF01DA">
        <w:trPr>
          <w:trHeight w:val="261"/>
        </w:trPr>
        <w:tc>
          <w:tcPr>
            <w:tcW w:w="2700" w:type="dxa"/>
          </w:tcPr>
          <w:p w14:paraId="7B6BEA3B" w14:textId="77777777" w:rsidR="008E4FCA" w:rsidRPr="009C661D" w:rsidRDefault="008E4FCA" w:rsidP="00AF01D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250" w:type="dxa"/>
          </w:tcPr>
          <w:p w14:paraId="7605D12B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642A6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A7C707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38B2086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6B8B60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E4FCA" w:rsidRPr="009C661D" w14:paraId="24EEEA90" w14:textId="77777777" w:rsidTr="00AF01DA">
        <w:trPr>
          <w:trHeight w:val="261"/>
        </w:trPr>
        <w:tc>
          <w:tcPr>
            <w:tcW w:w="2700" w:type="dxa"/>
            <w:hideMark/>
          </w:tcPr>
          <w:p w14:paraId="2C2D44E5" w14:textId="77777777" w:rsidR="008E4FCA" w:rsidRPr="009C661D" w:rsidRDefault="008E4FCA" w:rsidP="00AF01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5FB8C3AE" w14:textId="77777777" w:rsidR="008E4FCA" w:rsidRPr="009C661D" w:rsidRDefault="008E4FCA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7D6C8" w14:textId="77777777" w:rsidR="008E4FCA" w:rsidRPr="009C661D" w:rsidRDefault="008E4FCA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F379810" w14:textId="77777777" w:rsidR="008E4FCA" w:rsidRPr="009C661D" w:rsidRDefault="008E4FCA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D17CC0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9AB8A8B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FCA" w:rsidRPr="009C661D" w14:paraId="2AE110EB" w14:textId="77777777" w:rsidTr="00AF01DA">
        <w:trPr>
          <w:trHeight w:val="261"/>
        </w:trPr>
        <w:tc>
          <w:tcPr>
            <w:tcW w:w="2700" w:type="dxa"/>
            <w:hideMark/>
          </w:tcPr>
          <w:p w14:paraId="7CA957A6" w14:textId="77777777" w:rsidR="008E4FCA" w:rsidRPr="009C661D" w:rsidRDefault="008E4FCA" w:rsidP="00AF01DA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07946422" w14:textId="77777777" w:rsidR="008E4FCA" w:rsidRDefault="008E4FCA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D22452" w14:textId="77777777" w:rsidR="008E4FCA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2C851EE" w14:textId="77777777" w:rsidR="008E4FCA" w:rsidRPr="009C661D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162,044</w:t>
            </w:r>
          </w:p>
        </w:tc>
        <w:tc>
          <w:tcPr>
            <w:tcW w:w="360" w:type="dxa"/>
          </w:tcPr>
          <w:p w14:paraId="49FBDFC4" w14:textId="77777777" w:rsidR="008E4FCA" w:rsidRPr="009C661D" w:rsidRDefault="008E4FCA" w:rsidP="00AF01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C446E8" w14:textId="77777777" w:rsidR="008E4FCA" w:rsidRPr="009C661D" w:rsidRDefault="008E4FCA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162,044</w:t>
            </w:r>
          </w:p>
        </w:tc>
      </w:tr>
      <w:tr w:rsidR="008E4FCA" w:rsidRPr="009C661D" w14:paraId="1B8EF808" w14:textId="77777777" w:rsidTr="00AF01DA">
        <w:trPr>
          <w:trHeight w:val="261"/>
        </w:trPr>
        <w:tc>
          <w:tcPr>
            <w:tcW w:w="2700" w:type="dxa"/>
          </w:tcPr>
          <w:p w14:paraId="1752CAA9" w14:textId="77777777" w:rsidR="008E4FCA" w:rsidRPr="009C661D" w:rsidRDefault="008E4FCA" w:rsidP="00AF01DA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250" w:type="dxa"/>
          </w:tcPr>
          <w:p w14:paraId="5E356D37" w14:textId="77777777" w:rsidR="008E4FCA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2,611</w:t>
            </w:r>
          </w:p>
        </w:tc>
        <w:tc>
          <w:tcPr>
            <w:tcW w:w="270" w:type="dxa"/>
          </w:tcPr>
          <w:p w14:paraId="42ABBD2F" w14:textId="77777777" w:rsidR="008E4FCA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185849F" w14:textId="77777777" w:rsidR="008E4FCA" w:rsidRPr="009C661D" w:rsidRDefault="008E4FCA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A3DABB8" w14:textId="77777777" w:rsidR="008E4FCA" w:rsidRPr="009C661D" w:rsidRDefault="008E4FCA" w:rsidP="00AF01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F17128" w14:textId="77777777" w:rsidR="008E4FCA" w:rsidRPr="009C661D" w:rsidRDefault="008E4FCA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2,611</w:t>
            </w:r>
          </w:p>
        </w:tc>
      </w:tr>
    </w:tbl>
    <w:p w14:paraId="3AEF79FB" w14:textId="12DC1346" w:rsidR="00DE1B7F" w:rsidRDefault="00DE1B7F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953AB2" w14:textId="77777777" w:rsidR="008A18DB" w:rsidRDefault="008A18D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5EF39B" w14:textId="0C05FBB0" w:rsidR="00E74B79" w:rsidRPr="00010A74" w:rsidRDefault="00E74B79" w:rsidP="00E74B79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010A74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010A74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p w14:paraId="07B46D36" w14:textId="77777777" w:rsidR="00E74B79" w:rsidRPr="00B9299A" w:rsidRDefault="00E74B79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E74B79" w:rsidRPr="00010A74" w14:paraId="4069C2A6" w14:textId="77777777" w:rsidTr="00460D30">
        <w:trPr>
          <w:tblHeader/>
        </w:trPr>
        <w:tc>
          <w:tcPr>
            <w:tcW w:w="2250" w:type="dxa"/>
            <w:hideMark/>
          </w:tcPr>
          <w:p w14:paraId="2FCE534F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95EDB5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67123435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74B79" w:rsidRPr="00010A74" w14:paraId="2D0A7CAD" w14:textId="77777777" w:rsidTr="00460D30">
        <w:trPr>
          <w:trHeight w:val="236"/>
        </w:trPr>
        <w:tc>
          <w:tcPr>
            <w:tcW w:w="2250" w:type="dxa"/>
            <w:hideMark/>
          </w:tcPr>
          <w:p w14:paraId="345D3BA3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36" w:type="dxa"/>
          </w:tcPr>
          <w:p w14:paraId="77C5B42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769E2BF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CB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วัดมูลค่าด้วยกระแสเงินสดในอนาคตและคิดลดเป็นมูลค่าปัจจุบัน</w:t>
            </w:r>
          </w:p>
        </w:tc>
      </w:tr>
      <w:tr w:rsidR="00E74B79" w:rsidRPr="00010A74" w14:paraId="44399353" w14:textId="77777777" w:rsidTr="00460D30">
        <w:trPr>
          <w:trHeight w:val="236"/>
        </w:trPr>
        <w:tc>
          <w:tcPr>
            <w:tcW w:w="2250" w:type="dxa"/>
          </w:tcPr>
          <w:p w14:paraId="065DC4C1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5651D3AA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</w:tcPr>
          <w:p w14:paraId="1C31F967" w14:textId="52FE9CF4" w:rsidR="00E74B79" w:rsidRPr="00595CB5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br/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</w:t>
            </w:r>
          </w:p>
        </w:tc>
      </w:tr>
    </w:tbl>
    <w:p w14:paraId="2A961802" w14:textId="63F99B80" w:rsidR="00322E5B" w:rsidRPr="00B9299A" w:rsidRDefault="00322E5B" w:rsidP="008A18D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574F9E" w14:textId="6F299DC2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396434F" w14:textId="77777777" w:rsidR="00E74B79" w:rsidRPr="00B9299A" w:rsidRDefault="00E74B79" w:rsidP="00C17D8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7021"/>
        <w:gridCol w:w="2159"/>
      </w:tblGrid>
      <w:tr w:rsidR="00CD6FAF" w:rsidRPr="00AE4D5B" w14:paraId="0039B3FD" w14:textId="77777777" w:rsidTr="00853BBC">
        <w:trPr>
          <w:tblHeader/>
        </w:trPr>
        <w:tc>
          <w:tcPr>
            <w:tcW w:w="3824" w:type="pct"/>
          </w:tcPr>
          <w:p w14:paraId="2A7AAC93" w14:textId="4DDAFA3D" w:rsidR="00CD6FAF" w:rsidRPr="002A3411" w:rsidRDefault="00CD6FAF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6" w:type="pct"/>
            <w:vMerge w:val="restart"/>
          </w:tcPr>
          <w:p w14:paraId="1A64478C" w14:textId="57DC17FB" w:rsidR="00CD6FAF" w:rsidRPr="002A3411" w:rsidRDefault="00CD6FAF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FAF" w:rsidRPr="00AE4D5B" w14:paraId="5BE3CCE6" w14:textId="77777777" w:rsidTr="00853BBC">
        <w:trPr>
          <w:tblHeader/>
        </w:trPr>
        <w:tc>
          <w:tcPr>
            <w:tcW w:w="3824" w:type="pct"/>
          </w:tcPr>
          <w:p w14:paraId="38721045" w14:textId="64BEC608" w:rsidR="00CD6FAF" w:rsidRPr="00972739" w:rsidRDefault="00CD6FAF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B61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61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B61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3B61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2569</w:t>
            </w:r>
          </w:p>
        </w:tc>
        <w:tc>
          <w:tcPr>
            <w:tcW w:w="1176" w:type="pct"/>
            <w:vMerge/>
          </w:tcPr>
          <w:p w14:paraId="0AE70627" w14:textId="6EF96815" w:rsidR="00CD6FAF" w:rsidRPr="002A3411" w:rsidRDefault="00CD6FAF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1691E" w:rsidRPr="00AE4D5B" w14:paraId="5CBA4BB4" w14:textId="77777777" w:rsidTr="00B9299A">
        <w:trPr>
          <w:trHeight w:hRule="exact" w:val="360"/>
          <w:tblHeader/>
        </w:trPr>
        <w:tc>
          <w:tcPr>
            <w:tcW w:w="3824" w:type="pct"/>
          </w:tcPr>
          <w:p w14:paraId="7127F3EF" w14:textId="3AD1CF2C" w:rsidR="0061691E" w:rsidRPr="004E36B6" w:rsidRDefault="0061691E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7C2E8BC6" w14:textId="68B550FE" w:rsidR="0061691E" w:rsidRPr="00853BBC" w:rsidRDefault="00853BBC" w:rsidP="00AF01DA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53B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53B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1691E" w:rsidRPr="003F5A0B" w14:paraId="1B1A9995" w14:textId="77777777" w:rsidTr="00853BBC">
        <w:tc>
          <w:tcPr>
            <w:tcW w:w="3824" w:type="pct"/>
          </w:tcPr>
          <w:p w14:paraId="71F71526" w14:textId="0BA01323" w:rsidR="0061691E" w:rsidRPr="003F5A0B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6" w:type="pct"/>
          </w:tcPr>
          <w:p w14:paraId="0CA9074C" w14:textId="77777777" w:rsidR="0061691E" w:rsidRPr="003F5A0B" w:rsidRDefault="0061691E" w:rsidP="003F5A0B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91E" w:rsidRPr="003F5A0B" w14:paraId="078CDAD9" w14:textId="77777777" w:rsidTr="00853BBC">
        <w:tc>
          <w:tcPr>
            <w:tcW w:w="3824" w:type="pct"/>
          </w:tcPr>
          <w:p w14:paraId="616EA6BB" w14:textId="41B466F0" w:rsidR="0061691E" w:rsidRPr="00010A74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6" w:type="pct"/>
          </w:tcPr>
          <w:p w14:paraId="2FC2949F" w14:textId="447C1A43" w:rsidR="0061691E" w:rsidRPr="00AC72E0" w:rsidRDefault="00602F60" w:rsidP="0096225F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2E0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61691E" w:rsidRPr="003F5A0B" w14:paraId="48860470" w14:textId="77777777" w:rsidTr="00853BBC">
        <w:tc>
          <w:tcPr>
            <w:tcW w:w="3824" w:type="pct"/>
          </w:tcPr>
          <w:p w14:paraId="785733DA" w14:textId="5865262F" w:rsidR="0061691E" w:rsidRPr="00010A74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สัญญาแต่งตั้งบริการวิชาชีพ</w:t>
            </w:r>
          </w:p>
        </w:tc>
        <w:tc>
          <w:tcPr>
            <w:tcW w:w="1176" w:type="pct"/>
          </w:tcPr>
          <w:p w14:paraId="097AF79A" w14:textId="77777777" w:rsidR="0061691E" w:rsidRPr="00AC72E0" w:rsidRDefault="0061691E" w:rsidP="0096225F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2E0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61691E" w:rsidRPr="003F5A0B" w14:paraId="2EB7BD06" w14:textId="77777777" w:rsidTr="00853BBC">
        <w:tc>
          <w:tcPr>
            <w:tcW w:w="3824" w:type="pct"/>
          </w:tcPr>
          <w:p w14:paraId="0F596BF5" w14:textId="59DB5F20" w:rsidR="0061691E" w:rsidRPr="005B2FA9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773EE5AB" w14:textId="77777777" w:rsidR="0061691E" w:rsidRPr="00AC72E0" w:rsidRDefault="0061691E" w:rsidP="0096225F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2E0">
              <w:rPr>
                <w:rFonts w:asciiTheme="majorBidi" w:hAnsiTheme="majorBidi" w:cstheme="majorBidi"/>
                <w:sz w:val="30"/>
                <w:szCs w:val="30"/>
              </w:rPr>
              <w:t>7,240</w:t>
            </w:r>
          </w:p>
        </w:tc>
      </w:tr>
      <w:tr w:rsidR="0061691E" w:rsidRPr="003F5A0B" w14:paraId="345368F3" w14:textId="77777777" w:rsidTr="00853BBC">
        <w:tc>
          <w:tcPr>
            <w:tcW w:w="3824" w:type="pct"/>
          </w:tcPr>
          <w:p w14:paraId="43FDACF0" w14:textId="7EEDF110" w:rsidR="0061691E" w:rsidRPr="00010A74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</w:tcPr>
          <w:p w14:paraId="6C93ADCF" w14:textId="00CBBEF6" w:rsidR="0061691E" w:rsidRPr="007B5F6B" w:rsidRDefault="0061691E" w:rsidP="0096225F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7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</w:t>
            </w:r>
            <w:r w:rsidR="00602F60" w:rsidRPr="00AC7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0C93CC33" w14:textId="3B0489A9" w:rsidR="009A44B3" w:rsidRPr="00B9299A" w:rsidRDefault="009A44B3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AA3B4" w14:textId="4ED3D8D5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046EB4E" w14:textId="77777777" w:rsidR="00B73FE7" w:rsidRDefault="00B73FE7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BDF8D" w14:textId="1D838B99" w:rsidR="00C670D9" w:rsidRPr="004A58D0" w:rsidRDefault="00C670D9" w:rsidP="00C670D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ในเดือนเมษายน </w:t>
      </w:r>
      <w:r w:rsidR="007B7137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มีเงินกู้ยืมระยะสั้นจาก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กิจการที่เกี่ยวข้องกันและบุคคลอื่น 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25.8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านบาท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90.0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ตามลำดับ 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โดยมีอัตราดอกเบี้ย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ตามที่ระบุในสัญญา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ซึ่งจะครบกำหนดภายในเดือนสิงหาคม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="007B7137">
        <w:rPr>
          <w:rFonts w:asciiTheme="majorBidi" w:hAnsiTheme="majorBidi" w:cstheme="majorBidi"/>
          <w:sz w:val="30"/>
          <w:szCs w:val="30"/>
          <w:lang w:val="en-US"/>
        </w:rPr>
        <w:br/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</w:t>
      </w:r>
    </w:p>
    <w:p w14:paraId="167A729E" w14:textId="77777777" w:rsidR="00C670D9" w:rsidRPr="00B9299A" w:rsidRDefault="00C670D9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14446C" w14:textId="6D913184" w:rsidR="001A3661" w:rsidRPr="007B5F6B" w:rsidRDefault="00E74B79" w:rsidP="00F96BA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1177A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7B5F6B" w:rsidRPr="0011177A">
        <w:rPr>
          <w:rFonts w:asciiTheme="majorBidi" w:hAnsiTheme="majorBidi" w:cstheme="majorBidi" w:hint="cs"/>
          <w:sz w:val="30"/>
          <w:szCs w:val="30"/>
          <w:cs/>
        </w:rPr>
        <w:t>สามัญผู้ถือหุ้นของ</w:t>
      </w:r>
      <w:r w:rsidRPr="0011177A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11177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1177A">
        <w:rPr>
          <w:rFonts w:asciiTheme="majorBidi" w:hAnsiTheme="majorBidi" w:cstheme="majorBidi"/>
          <w:sz w:val="30"/>
          <w:szCs w:val="30"/>
        </w:rPr>
        <w:t> </w:t>
      </w:r>
      <w:r w:rsidR="007B5F6B" w:rsidRPr="0011177A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="007B5F6B" w:rsidRPr="00111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7B5F6B" w:rsidRPr="0011177A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11177A">
        <w:rPr>
          <w:rFonts w:asciiTheme="majorBidi" w:hAnsiTheme="majorBidi" w:cstheme="majorBidi"/>
          <w:sz w:val="30"/>
          <w:szCs w:val="30"/>
        </w:rPr>
        <w:t xml:space="preserve"> </w:t>
      </w:r>
      <w:r w:rsidR="007B5F6B" w:rsidRPr="0011177A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11177A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11177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11177A">
        <w:rPr>
          <w:rFonts w:asciiTheme="majorBidi" w:hAnsiTheme="majorBidi" w:cstheme="majorBidi"/>
          <w:sz w:val="30"/>
          <w:szCs w:val="30"/>
          <w:cs/>
        </w:rPr>
        <w:t>จ่าย</w:t>
      </w:r>
      <w:r w:rsidRPr="0011177A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  <w:r w:rsidRPr="0011177A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1177A">
        <w:rPr>
          <w:rFonts w:asciiTheme="majorBidi" w:hAnsiTheme="majorBidi" w:cstheme="majorBidi"/>
          <w:sz w:val="30"/>
          <w:szCs w:val="30"/>
        </w:rPr>
        <w:br/>
      </w:r>
      <w:r w:rsidRPr="0011177A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7B5F6B" w:rsidRPr="0011177A"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Pr="00111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7B5F6B" w:rsidRPr="0011177A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B5F6B" w:rsidRPr="00111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7B5F6B" w:rsidRPr="0011177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1177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1177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11177A">
        <w:rPr>
          <w:rFonts w:asciiTheme="majorBidi" w:hAnsiTheme="majorBidi" w:cstheme="majorBidi"/>
          <w:sz w:val="30"/>
          <w:szCs w:val="30"/>
        </w:rPr>
        <w:t xml:space="preserve"> </w:t>
      </w:r>
      <w:r w:rsidR="0071067C" w:rsidRPr="0011177A">
        <w:rPr>
          <w:rFonts w:asciiTheme="majorBidi" w:hAnsiTheme="majorBidi" w:cstheme="majorBidi"/>
          <w:sz w:val="30"/>
          <w:szCs w:val="30"/>
        </w:rPr>
        <w:t>0.</w:t>
      </w:r>
      <w:r w:rsidR="007B5F6B" w:rsidRPr="0011177A">
        <w:rPr>
          <w:rFonts w:asciiTheme="majorBidi" w:hAnsiTheme="majorBidi" w:cstheme="majorBidi"/>
          <w:sz w:val="30"/>
          <w:szCs w:val="30"/>
        </w:rPr>
        <w:t>11</w:t>
      </w:r>
      <w:r w:rsidR="004D06AD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E333B8" w:rsidRPr="00111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177A">
        <w:rPr>
          <w:rFonts w:asciiTheme="majorBidi" w:hAnsiTheme="majorBidi" w:cstheme="majorBidi"/>
          <w:sz w:val="30"/>
          <w:szCs w:val="30"/>
          <w:cs/>
        </w:rPr>
        <w:t>บาทต่อหุ้น เป็นจำนวนเงินทั้งสิ้น</w:t>
      </w:r>
      <w:r w:rsidRPr="0011177A">
        <w:rPr>
          <w:rFonts w:asciiTheme="majorBidi" w:hAnsiTheme="majorBidi" w:cstheme="majorBidi"/>
          <w:sz w:val="30"/>
          <w:szCs w:val="30"/>
        </w:rPr>
        <w:t xml:space="preserve"> </w:t>
      </w:r>
      <w:r w:rsidR="007B5F6B" w:rsidRPr="0011177A">
        <w:rPr>
          <w:rFonts w:asciiTheme="majorBidi" w:hAnsiTheme="majorBidi" w:cstheme="majorBidi"/>
          <w:sz w:val="30"/>
          <w:szCs w:val="30"/>
        </w:rPr>
        <w:t>22.9</w:t>
      </w:r>
      <w:r w:rsidR="00E333B8" w:rsidRPr="00111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177A">
        <w:rPr>
          <w:rFonts w:asciiTheme="majorBidi" w:hAnsiTheme="majorBidi" w:cstheme="majorBidi"/>
          <w:sz w:val="30"/>
          <w:szCs w:val="30"/>
        </w:rPr>
        <w:br/>
      </w:r>
      <w:r w:rsidRPr="0011177A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</w:t>
      </w:r>
      <w:r w:rsidRPr="0011177A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11177A">
        <w:rPr>
          <w:rFonts w:asciiTheme="majorBidi" w:hAnsiTheme="majorBidi" w:cstheme="majorBidi"/>
          <w:sz w:val="30"/>
          <w:szCs w:val="30"/>
          <w:cs/>
        </w:rPr>
        <w:t>ใน</w:t>
      </w:r>
      <w:r w:rsidRPr="0011177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7B5F6B" w:rsidRPr="0011177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B5F6B" w:rsidRPr="0011177A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62D77054" w14:textId="13405678" w:rsidR="00001316" w:rsidRPr="00B9299A" w:rsidRDefault="00001316" w:rsidP="00F96BA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D0C4D04" w14:textId="2546278B" w:rsidR="00A42A4C" w:rsidRPr="008A4B38" w:rsidRDefault="006D02B5" w:rsidP="00D142A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 เมื่อวันที่ </w:t>
      </w:r>
      <w:r w:rsidR="00B56B1D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8A4B3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8A4B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พฤษภาคม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 </w:t>
      </w:r>
      <w:r w:rsidRPr="008A4B38">
        <w:rPr>
          <w:rFonts w:asciiTheme="majorBidi" w:hAnsiTheme="majorBidi" w:cstheme="majorBidi"/>
          <w:spacing w:val="-2"/>
          <w:sz w:val="30"/>
          <w:szCs w:val="30"/>
          <w:lang w:val="en-US"/>
        </w:rPr>
        <w:t>2569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 คณะกรรมการมีมติอนุมัติ</w:t>
      </w:r>
      <w:r w:rsidR="00E61A88" w:rsidRPr="008A4B38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การออกและเสนอขายหุ้นกู้ของบริษัท</w:t>
      </w:r>
      <w:r w:rsidR="00D142AF" w:rsidRPr="008A4B38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="00D142AF"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ในวงเงินรวมไม่เกิน </w:t>
      </w:r>
      <w:r w:rsidR="00D142AF" w:rsidRPr="008A4B38">
        <w:rPr>
          <w:rFonts w:asciiTheme="majorBidi" w:hAnsiTheme="majorBidi"/>
          <w:spacing w:val="-2"/>
          <w:sz w:val="30"/>
          <w:szCs w:val="30"/>
          <w:lang w:val="en-US"/>
        </w:rPr>
        <w:t xml:space="preserve">900 </w:t>
      </w:r>
      <w:r w:rsidR="00D142AF" w:rsidRPr="008A4B38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ล้าน</w:t>
      </w:r>
      <w:r w:rsidR="00D142AF"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>บาท</w:t>
      </w:r>
      <w:r w:rsidR="00D142AF" w:rsidRPr="008A4B38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 </w:t>
      </w:r>
      <w:r w:rsidR="00D142AF"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>เพื่อเพิ่มความยืดหยุ่นในการบริหารสภาพคล่องทางการเงิน รองรับ</w:t>
      </w:r>
      <w:r w:rsidR="008A4B38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="00D142AF"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>การดำเนินธุรกิจ และเสริมความสามารถในการบริหารจัดการแหล่งเงินทุนให้สอดคล้องกับแผนธุรกิจของบริษัท</w:t>
      </w:r>
    </w:p>
    <w:p w14:paraId="1717EDC5" w14:textId="77777777" w:rsidR="00A42A4C" w:rsidRPr="00B9299A" w:rsidRDefault="00A42A4C" w:rsidP="00F96BA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sectPr w:rsidR="00A42A4C" w:rsidRPr="00B9299A" w:rsidSect="00B66C78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197E" w14:textId="77777777" w:rsidR="00C97E0D" w:rsidRDefault="00C97E0D">
      <w:r>
        <w:separator/>
      </w:r>
    </w:p>
  </w:endnote>
  <w:endnote w:type="continuationSeparator" w:id="0">
    <w:p w14:paraId="40DE3D9A" w14:textId="77777777" w:rsidR="00C97E0D" w:rsidRDefault="00C97E0D">
      <w:r>
        <w:continuationSeparator/>
      </w:r>
    </w:p>
  </w:endnote>
  <w:endnote w:type="continuationNotice" w:id="1">
    <w:p w14:paraId="507FB39B" w14:textId="77777777" w:rsidR="00C97E0D" w:rsidRDefault="00C97E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236" w14:textId="77777777" w:rsidR="00DF1F30" w:rsidRPr="00AA2509" w:rsidRDefault="00DF1F3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A2509">
      <w:rPr>
        <w:rFonts w:asciiTheme="majorBidi" w:hAnsiTheme="majorBidi" w:cstheme="majorBidi"/>
        <w:caps/>
        <w:sz w:val="30"/>
        <w:szCs w:val="30"/>
      </w:rPr>
      <w:fldChar w:fldCharType="begin"/>
    </w:r>
    <w:r w:rsidRPr="00AA250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A2509">
      <w:rPr>
        <w:rFonts w:asciiTheme="majorBidi" w:hAnsiTheme="majorBidi" w:cstheme="majorBidi"/>
        <w:caps/>
        <w:sz w:val="30"/>
        <w:szCs w:val="30"/>
      </w:rPr>
      <w:fldChar w:fldCharType="separate"/>
    </w:r>
    <w:r w:rsidRPr="00AA2509">
      <w:rPr>
        <w:rFonts w:asciiTheme="majorBidi" w:hAnsiTheme="majorBidi" w:cstheme="majorBidi"/>
        <w:caps/>
        <w:noProof/>
        <w:sz w:val="30"/>
        <w:szCs w:val="30"/>
      </w:rPr>
      <w:t>2</w:t>
    </w:r>
    <w:r w:rsidRPr="00AA2509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E5A0" w14:textId="77777777" w:rsidR="00C97E0D" w:rsidRDefault="00C97E0D">
      <w:r>
        <w:separator/>
      </w:r>
    </w:p>
  </w:footnote>
  <w:footnote w:type="continuationSeparator" w:id="0">
    <w:p w14:paraId="5A7B9855" w14:textId="77777777" w:rsidR="00C97E0D" w:rsidRDefault="00C97E0D">
      <w:r>
        <w:continuationSeparator/>
      </w:r>
    </w:p>
  </w:footnote>
  <w:footnote w:type="continuationNotice" w:id="1">
    <w:p w14:paraId="73FCC35D" w14:textId="77777777" w:rsidR="00C97E0D" w:rsidRDefault="00C97E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8269" w14:textId="7E303175" w:rsidR="00546E6F" w:rsidRDefault="00546E6F" w:rsidP="00546E6F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cs/>
      </w:rPr>
    </w:pPr>
    <w:r w:rsidRPr="0051299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เอ็นทีเอฟ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อินเตอร์กรุ๊ป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512999">
      <w:rPr>
        <w:rFonts w:ascii="Angsana New" w:hAnsi="Angsana New"/>
        <w:b/>
        <w:bCs/>
        <w:sz w:val="32"/>
        <w:szCs w:val="32"/>
        <w:cs/>
      </w:rPr>
      <w:t xml:space="preserve">) </w:t>
    </w:r>
    <w:r w:rsidRPr="00512999">
      <w:rPr>
        <w:rFonts w:ascii="Angsana New" w:hAnsi="Angsana New" w:hint="cs"/>
        <w:b/>
        <w:bCs/>
        <w:sz w:val="32"/>
        <w:szCs w:val="32"/>
        <w:cs/>
      </w:rPr>
      <w:t>จำกัด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มหาชน</w:t>
    </w:r>
    <w:r w:rsidRPr="00512999">
      <w:rPr>
        <w:rFonts w:ascii="Angsana New" w:hAnsi="Angsana New"/>
        <w:b/>
        <w:bCs/>
        <w:sz w:val="32"/>
        <w:szCs w:val="32"/>
        <w:cs/>
      </w:rPr>
      <w:t>)</w:t>
    </w:r>
    <w:r w:rsidR="0073439F">
      <w:rPr>
        <w:rFonts w:ascii="Angsana New" w:hAnsi="Angsana New"/>
        <w:b/>
        <w:bCs/>
        <w:sz w:val="32"/>
        <w:szCs w:val="32"/>
      </w:rPr>
      <w:t xml:space="preserve"> </w:t>
    </w:r>
    <w:r w:rsidR="0073439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F2A256" w14:textId="77777777" w:rsidR="001654D0" w:rsidRPr="001654D0" w:rsidRDefault="001654D0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1654D0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1654D0">
      <w:rPr>
        <w:rFonts w:ascii="Angsana New" w:hAnsi="Angsana New" w:hint="cs"/>
        <w:b/>
        <w:bCs/>
        <w:sz w:val="32"/>
        <w:szCs w:val="32"/>
        <w:cs/>
      </w:rPr>
      <w:t>งบ</w:t>
    </w:r>
    <w:r w:rsidRPr="001654D0">
      <w:rPr>
        <w:rFonts w:ascii="Angsana New" w:hAnsi="Angsana New"/>
        <w:b/>
        <w:bCs/>
        <w:sz w:val="32"/>
        <w:szCs w:val="32"/>
        <w:cs/>
      </w:rPr>
      <w:t>การเงินระหว่างกาลแบบย่อ</w:t>
    </w:r>
  </w:p>
  <w:p w14:paraId="37B9803B" w14:textId="014A0C52" w:rsidR="009B109F" w:rsidRPr="004C3FDA" w:rsidRDefault="00A30672" w:rsidP="0071683B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A30672">
      <w:rPr>
        <w:rFonts w:ascii="Angsana New" w:hAnsi="Angsana New"/>
        <w:b/>
        <w:bCs/>
        <w:sz w:val="32"/>
        <w:szCs w:val="32"/>
        <w:cs/>
      </w:rPr>
      <w:t>สำหรับงวด</w:t>
    </w:r>
    <w:r w:rsidR="0014329C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A3067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A30672">
      <w:rPr>
        <w:rFonts w:ascii="Angsana New" w:hAnsi="Angsana New"/>
        <w:b/>
        <w:bCs/>
        <w:sz w:val="32"/>
        <w:szCs w:val="32"/>
      </w:rPr>
      <w:t>3</w:t>
    </w:r>
    <w:r w:rsidR="004C3FDA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C3FDA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A30672">
      <w:rPr>
        <w:rFonts w:ascii="Angsana New" w:hAnsi="Angsana New"/>
        <w:b/>
        <w:bCs/>
        <w:sz w:val="32"/>
        <w:szCs w:val="32"/>
      </w:rPr>
      <w:t>256</w:t>
    </w:r>
    <w:r w:rsidR="004C3FDA">
      <w:rPr>
        <w:rFonts w:ascii="Angsana New" w:hAnsi="Angsana New"/>
        <w:b/>
        <w:bCs/>
        <w:sz w:val="32"/>
        <w:szCs w:val="32"/>
        <w:lang w:val="en-US"/>
      </w:rPr>
      <w:t>9</w:t>
    </w:r>
    <w:r w:rsidR="00EF35D8">
      <w:rPr>
        <w:rFonts w:ascii="Angsana New" w:hAnsi="Angsana New"/>
        <w:b/>
        <w:bCs/>
        <w:sz w:val="32"/>
        <w:szCs w:val="32"/>
      </w:rPr>
      <w:t xml:space="preserve"> </w:t>
    </w:r>
    <w:r w:rsidR="00DC382E" w:rsidRPr="006655DF">
      <w:rPr>
        <w:rFonts w:ascii="Angsana New" w:hAnsi="Angsana New"/>
        <w:b/>
        <w:bCs/>
        <w:sz w:val="32"/>
        <w:szCs w:val="32"/>
        <w:cs/>
      </w:rPr>
      <w:t>(</w:t>
    </w:r>
    <w:r w:rsidR="00EF35D8" w:rsidRPr="00666D8C">
      <w:rPr>
        <w:rFonts w:ascii="Angsana New" w:hAnsi="Angsana New"/>
        <w:bCs/>
        <w:sz w:val="30"/>
        <w:szCs w:val="30"/>
        <w:cs/>
      </w:rPr>
      <w:t>ไม่ได้ตรวจสอบ</w:t>
    </w:r>
    <w:r w:rsidR="00DC382E" w:rsidRPr="006655DF">
      <w:rPr>
        <w:rFonts w:ascii="Angsana New" w:hAnsi="Angsana New"/>
        <w:b/>
        <w:bCs/>
        <w:sz w:val="32"/>
        <w:szCs w:val="32"/>
        <w:cs/>
      </w:rPr>
      <w:t>)</w:t>
    </w:r>
  </w:p>
  <w:p w14:paraId="62791B64" w14:textId="77777777" w:rsidR="009B109F" w:rsidRPr="00DD3E61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788"/>
        </w:tabs>
        <w:ind w:left="78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791D"/>
    <w:multiLevelType w:val="hybridMultilevel"/>
    <w:tmpl w:val="6BD40518"/>
    <w:lvl w:ilvl="0" w:tplc="DD14FD20">
      <w:start w:val="3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E71C2"/>
    <w:multiLevelType w:val="hybridMultilevel"/>
    <w:tmpl w:val="A10261D6"/>
    <w:lvl w:ilvl="0" w:tplc="01C65D7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E4F04A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25465"/>
    <w:multiLevelType w:val="multilevel"/>
    <w:tmpl w:val="EDDC98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906D34"/>
    <w:multiLevelType w:val="hybridMultilevel"/>
    <w:tmpl w:val="5AACCD64"/>
    <w:lvl w:ilvl="0" w:tplc="ACEC865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12254"/>
    <w:multiLevelType w:val="multilevel"/>
    <w:tmpl w:val="F82C68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9D231C9"/>
    <w:multiLevelType w:val="hybridMultilevel"/>
    <w:tmpl w:val="4F98D3EC"/>
    <w:lvl w:ilvl="0" w:tplc="9976B36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784B27"/>
    <w:multiLevelType w:val="hybridMultilevel"/>
    <w:tmpl w:val="703669EC"/>
    <w:lvl w:ilvl="0" w:tplc="F3FA406E">
      <w:start w:val="1"/>
      <w:numFmt w:val="decimal"/>
      <w:lvlText w:val="%1"/>
      <w:lvlJc w:val="left"/>
      <w:pPr>
        <w:ind w:left="1440" w:hanging="108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5CA7905"/>
    <w:multiLevelType w:val="hybridMultilevel"/>
    <w:tmpl w:val="58E850E6"/>
    <w:lvl w:ilvl="0" w:tplc="D496FA34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07CF3"/>
    <w:multiLevelType w:val="hybridMultilevel"/>
    <w:tmpl w:val="31FC0D8C"/>
    <w:lvl w:ilvl="0" w:tplc="FFFFFFF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701518F"/>
    <w:multiLevelType w:val="hybridMultilevel"/>
    <w:tmpl w:val="8D48B022"/>
    <w:lvl w:ilvl="0" w:tplc="A0B82E5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4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9"/>
  </w:num>
  <w:num w:numId="2" w16cid:durableId="1062096752">
    <w:abstractNumId w:val="23"/>
  </w:num>
  <w:num w:numId="3" w16cid:durableId="2046253735">
    <w:abstractNumId w:val="11"/>
  </w:num>
  <w:num w:numId="4" w16cid:durableId="1302154899">
    <w:abstractNumId w:val="31"/>
  </w:num>
  <w:num w:numId="5" w16cid:durableId="1330258306">
    <w:abstractNumId w:val="0"/>
  </w:num>
  <w:num w:numId="6" w16cid:durableId="2080050631">
    <w:abstractNumId w:val="22"/>
  </w:num>
  <w:num w:numId="7" w16cid:durableId="1326518363">
    <w:abstractNumId w:val="5"/>
  </w:num>
  <w:num w:numId="8" w16cid:durableId="1408843558">
    <w:abstractNumId w:val="33"/>
  </w:num>
  <w:num w:numId="9" w16cid:durableId="340816848">
    <w:abstractNumId w:val="14"/>
  </w:num>
  <w:num w:numId="10" w16cid:durableId="1957053579">
    <w:abstractNumId w:val="30"/>
  </w:num>
  <w:num w:numId="11" w16cid:durableId="1893035457">
    <w:abstractNumId w:val="24"/>
  </w:num>
  <w:num w:numId="12" w16cid:durableId="1009406055">
    <w:abstractNumId w:val="32"/>
  </w:num>
  <w:num w:numId="13" w16cid:durableId="1155335063">
    <w:abstractNumId w:val="17"/>
  </w:num>
  <w:num w:numId="14" w16cid:durableId="1162772049">
    <w:abstractNumId w:val="16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6"/>
  </w:num>
  <w:num w:numId="18" w16cid:durableId="466122047">
    <w:abstractNumId w:val="21"/>
  </w:num>
  <w:num w:numId="19" w16cid:durableId="1988970903">
    <w:abstractNumId w:val="10"/>
  </w:num>
  <w:num w:numId="20" w16cid:durableId="1268849219">
    <w:abstractNumId w:val="13"/>
  </w:num>
  <w:num w:numId="21" w16cid:durableId="1510369478">
    <w:abstractNumId w:val="3"/>
  </w:num>
  <w:num w:numId="22" w16cid:durableId="1502548107">
    <w:abstractNumId w:val="12"/>
  </w:num>
  <w:num w:numId="23" w16cid:durableId="1586455357">
    <w:abstractNumId w:val="34"/>
  </w:num>
  <w:num w:numId="24" w16cid:durableId="1131052976">
    <w:abstractNumId w:val="29"/>
  </w:num>
  <w:num w:numId="25" w16cid:durableId="639193244">
    <w:abstractNumId w:val="9"/>
  </w:num>
  <w:num w:numId="26" w16cid:durableId="1693915949">
    <w:abstractNumId w:val="19"/>
  </w:num>
  <w:num w:numId="27" w16cid:durableId="247277047">
    <w:abstractNumId w:val="8"/>
  </w:num>
  <w:num w:numId="28" w16cid:durableId="358437135">
    <w:abstractNumId w:val="7"/>
  </w:num>
  <w:num w:numId="29" w16cid:durableId="1646739455">
    <w:abstractNumId w:val="28"/>
  </w:num>
  <w:num w:numId="30" w16cid:durableId="111099339">
    <w:abstractNumId w:val="18"/>
  </w:num>
  <w:num w:numId="31" w16cid:durableId="1019236072">
    <w:abstractNumId w:val="27"/>
  </w:num>
  <w:num w:numId="32" w16cid:durableId="1387728085">
    <w:abstractNumId w:val="26"/>
  </w:num>
  <w:num w:numId="33" w16cid:durableId="1893543226">
    <w:abstractNumId w:val="20"/>
  </w:num>
  <w:num w:numId="34" w16cid:durableId="1950578648">
    <w:abstractNumId w:val="25"/>
  </w:num>
  <w:num w:numId="35" w16cid:durableId="953635173">
    <w:abstractNumId w:val="9"/>
  </w:num>
  <w:num w:numId="36" w16cid:durableId="740369764">
    <w:abstractNumId w:val="9"/>
  </w:num>
  <w:num w:numId="37" w16cid:durableId="170459398">
    <w:abstractNumId w:val="9"/>
  </w:num>
  <w:num w:numId="38" w16cid:durableId="39864804">
    <w:abstractNumId w:val="9"/>
  </w:num>
  <w:num w:numId="39" w16cid:durableId="1053654641">
    <w:abstractNumId w:val="9"/>
  </w:num>
  <w:num w:numId="40" w16cid:durableId="533004655">
    <w:abstractNumId w:val="9"/>
  </w:num>
  <w:num w:numId="41" w16cid:durableId="989988737">
    <w:abstractNumId w:val="9"/>
  </w:num>
  <w:num w:numId="42" w16cid:durableId="2102951048">
    <w:abstractNumId w:val="9"/>
  </w:num>
  <w:num w:numId="43" w16cid:durableId="52773434">
    <w:abstractNumId w:val="9"/>
  </w:num>
  <w:num w:numId="44" w16cid:durableId="124590319">
    <w:abstractNumId w:val="9"/>
  </w:num>
  <w:num w:numId="45" w16cid:durableId="1525703783">
    <w:abstractNumId w:val="9"/>
  </w:num>
  <w:num w:numId="46" w16cid:durableId="1036614847">
    <w:abstractNumId w:val="9"/>
  </w:num>
  <w:num w:numId="47" w16cid:durableId="1945503049">
    <w:abstractNumId w:val="4"/>
  </w:num>
  <w:num w:numId="48" w16cid:durableId="1522937238">
    <w:abstractNumId w:val="9"/>
  </w:num>
  <w:num w:numId="49" w16cid:durableId="93324707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316"/>
    <w:rsid w:val="000015A5"/>
    <w:rsid w:val="000016E3"/>
    <w:rsid w:val="00001716"/>
    <w:rsid w:val="00001C47"/>
    <w:rsid w:val="0000219C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4D8"/>
    <w:rsid w:val="0000455C"/>
    <w:rsid w:val="00004588"/>
    <w:rsid w:val="00004A2E"/>
    <w:rsid w:val="00004B5A"/>
    <w:rsid w:val="000053AE"/>
    <w:rsid w:val="00005528"/>
    <w:rsid w:val="00005B84"/>
    <w:rsid w:val="00005EC3"/>
    <w:rsid w:val="000062F6"/>
    <w:rsid w:val="00006F96"/>
    <w:rsid w:val="0000746F"/>
    <w:rsid w:val="000074CE"/>
    <w:rsid w:val="00010599"/>
    <w:rsid w:val="0001067A"/>
    <w:rsid w:val="00010922"/>
    <w:rsid w:val="00010A74"/>
    <w:rsid w:val="00010B54"/>
    <w:rsid w:val="00010CFC"/>
    <w:rsid w:val="0001113D"/>
    <w:rsid w:val="00011945"/>
    <w:rsid w:val="00011ADA"/>
    <w:rsid w:val="00012042"/>
    <w:rsid w:val="0001239C"/>
    <w:rsid w:val="00012585"/>
    <w:rsid w:val="0001259E"/>
    <w:rsid w:val="00012CE6"/>
    <w:rsid w:val="00012FDB"/>
    <w:rsid w:val="000134CD"/>
    <w:rsid w:val="0001350A"/>
    <w:rsid w:val="000136A6"/>
    <w:rsid w:val="00013F82"/>
    <w:rsid w:val="000140E3"/>
    <w:rsid w:val="00014C24"/>
    <w:rsid w:val="00014C4C"/>
    <w:rsid w:val="00014E85"/>
    <w:rsid w:val="0001580D"/>
    <w:rsid w:val="00015855"/>
    <w:rsid w:val="000159B9"/>
    <w:rsid w:val="00015A1A"/>
    <w:rsid w:val="00015E94"/>
    <w:rsid w:val="000165F9"/>
    <w:rsid w:val="0001697F"/>
    <w:rsid w:val="00017FD4"/>
    <w:rsid w:val="0002078E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DB0"/>
    <w:rsid w:val="0002540F"/>
    <w:rsid w:val="000257BB"/>
    <w:rsid w:val="000267B9"/>
    <w:rsid w:val="00026E71"/>
    <w:rsid w:val="00027000"/>
    <w:rsid w:val="00027BC8"/>
    <w:rsid w:val="00027E7A"/>
    <w:rsid w:val="00027FEA"/>
    <w:rsid w:val="0003030F"/>
    <w:rsid w:val="00030397"/>
    <w:rsid w:val="000304B8"/>
    <w:rsid w:val="00030FD8"/>
    <w:rsid w:val="0003115A"/>
    <w:rsid w:val="00031489"/>
    <w:rsid w:val="0003192C"/>
    <w:rsid w:val="00031D1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18F0"/>
    <w:rsid w:val="00042ED2"/>
    <w:rsid w:val="000435A1"/>
    <w:rsid w:val="00043BCD"/>
    <w:rsid w:val="00044014"/>
    <w:rsid w:val="00044572"/>
    <w:rsid w:val="00044771"/>
    <w:rsid w:val="0004482F"/>
    <w:rsid w:val="00044ABE"/>
    <w:rsid w:val="00044E62"/>
    <w:rsid w:val="0004552A"/>
    <w:rsid w:val="0004557C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8D4"/>
    <w:rsid w:val="00051BE4"/>
    <w:rsid w:val="000526B1"/>
    <w:rsid w:val="000526EC"/>
    <w:rsid w:val="000529D3"/>
    <w:rsid w:val="00052B46"/>
    <w:rsid w:val="00052D2F"/>
    <w:rsid w:val="00052ED9"/>
    <w:rsid w:val="00053080"/>
    <w:rsid w:val="00053A1A"/>
    <w:rsid w:val="0005458B"/>
    <w:rsid w:val="00054A08"/>
    <w:rsid w:val="00054A86"/>
    <w:rsid w:val="00054B8A"/>
    <w:rsid w:val="00054C73"/>
    <w:rsid w:val="00054D6D"/>
    <w:rsid w:val="00054DA3"/>
    <w:rsid w:val="000550F3"/>
    <w:rsid w:val="00055A3B"/>
    <w:rsid w:val="00055C51"/>
    <w:rsid w:val="00055EF0"/>
    <w:rsid w:val="00055F94"/>
    <w:rsid w:val="000568AD"/>
    <w:rsid w:val="00056A27"/>
    <w:rsid w:val="00056D1F"/>
    <w:rsid w:val="00056EC1"/>
    <w:rsid w:val="00057143"/>
    <w:rsid w:val="00057206"/>
    <w:rsid w:val="00057408"/>
    <w:rsid w:val="00057590"/>
    <w:rsid w:val="0005761F"/>
    <w:rsid w:val="0005778F"/>
    <w:rsid w:val="00057913"/>
    <w:rsid w:val="00057C01"/>
    <w:rsid w:val="00057D33"/>
    <w:rsid w:val="00057FAA"/>
    <w:rsid w:val="0006038E"/>
    <w:rsid w:val="00060444"/>
    <w:rsid w:val="00060C29"/>
    <w:rsid w:val="00060C94"/>
    <w:rsid w:val="00061425"/>
    <w:rsid w:val="00061982"/>
    <w:rsid w:val="00061AFD"/>
    <w:rsid w:val="00061EA9"/>
    <w:rsid w:val="00061EEF"/>
    <w:rsid w:val="0006239F"/>
    <w:rsid w:val="00062884"/>
    <w:rsid w:val="00062A2E"/>
    <w:rsid w:val="000632F5"/>
    <w:rsid w:val="00063F67"/>
    <w:rsid w:val="00064105"/>
    <w:rsid w:val="000643B5"/>
    <w:rsid w:val="00064879"/>
    <w:rsid w:val="00064882"/>
    <w:rsid w:val="00064AAB"/>
    <w:rsid w:val="00064C3E"/>
    <w:rsid w:val="00064E57"/>
    <w:rsid w:val="00065071"/>
    <w:rsid w:val="00065195"/>
    <w:rsid w:val="0006535F"/>
    <w:rsid w:val="00065443"/>
    <w:rsid w:val="00065532"/>
    <w:rsid w:val="000657DE"/>
    <w:rsid w:val="00065B89"/>
    <w:rsid w:val="00065DF6"/>
    <w:rsid w:val="0006625A"/>
    <w:rsid w:val="00066349"/>
    <w:rsid w:val="00066F57"/>
    <w:rsid w:val="00067414"/>
    <w:rsid w:val="00067787"/>
    <w:rsid w:val="00067D9F"/>
    <w:rsid w:val="00067F56"/>
    <w:rsid w:val="000707CE"/>
    <w:rsid w:val="00070CCB"/>
    <w:rsid w:val="00070F88"/>
    <w:rsid w:val="0007128F"/>
    <w:rsid w:val="00071FAD"/>
    <w:rsid w:val="000724BB"/>
    <w:rsid w:val="0007279C"/>
    <w:rsid w:val="00072855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999"/>
    <w:rsid w:val="00075A68"/>
    <w:rsid w:val="00075B59"/>
    <w:rsid w:val="000760DE"/>
    <w:rsid w:val="00076349"/>
    <w:rsid w:val="0007639D"/>
    <w:rsid w:val="00076E57"/>
    <w:rsid w:val="0007739A"/>
    <w:rsid w:val="00077850"/>
    <w:rsid w:val="00077AA4"/>
    <w:rsid w:val="00077AB0"/>
    <w:rsid w:val="00077D1A"/>
    <w:rsid w:val="000801AB"/>
    <w:rsid w:val="0008058A"/>
    <w:rsid w:val="000809AC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444"/>
    <w:rsid w:val="000829B1"/>
    <w:rsid w:val="00082A38"/>
    <w:rsid w:val="0008308C"/>
    <w:rsid w:val="00084379"/>
    <w:rsid w:val="0008446F"/>
    <w:rsid w:val="000847DD"/>
    <w:rsid w:val="00084C4C"/>
    <w:rsid w:val="00084E7B"/>
    <w:rsid w:val="0008515E"/>
    <w:rsid w:val="000851AC"/>
    <w:rsid w:val="000852FA"/>
    <w:rsid w:val="000858D7"/>
    <w:rsid w:val="00085A41"/>
    <w:rsid w:val="00085A4A"/>
    <w:rsid w:val="00085B3A"/>
    <w:rsid w:val="00085B92"/>
    <w:rsid w:val="00085D76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49A"/>
    <w:rsid w:val="00092983"/>
    <w:rsid w:val="00092AE4"/>
    <w:rsid w:val="00092C2A"/>
    <w:rsid w:val="00093026"/>
    <w:rsid w:val="000933B8"/>
    <w:rsid w:val="0009347A"/>
    <w:rsid w:val="000934D1"/>
    <w:rsid w:val="0009366C"/>
    <w:rsid w:val="00093701"/>
    <w:rsid w:val="0009370E"/>
    <w:rsid w:val="000945FF"/>
    <w:rsid w:val="000947DF"/>
    <w:rsid w:val="000949E1"/>
    <w:rsid w:val="00094BDC"/>
    <w:rsid w:val="0009512E"/>
    <w:rsid w:val="0009562C"/>
    <w:rsid w:val="00095BC3"/>
    <w:rsid w:val="00095BD6"/>
    <w:rsid w:val="0009634E"/>
    <w:rsid w:val="000964E8"/>
    <w:rsid w:val="0009654D"/>
    <w:rsid w:val="00096706"/>
    <w:rsid w:val="00096E53"/>
    <w:rsid w:val="00097863"/>
    <w:rsid w:val="00097D02"/>
    <w:rsid w:val="00097DFE"/>
    <w:rsid w:val="00097F64"/>
    <w:rsid w:val="000A0D6B"/>
    <w:rsid w:val="000A1525"/>
    <w:rsid w:val="000A1575"/>
    <w:rsid w:val="000A1A28"/>
    <w:rsid w:val="000A1B6F"/>
    <w:rsid w:val="000A1FAE"/>
    <w:rsid w:val="000A2223"/>
    <w:rsid w:val="000A29FA"/>
    <w:rsid w:val="000A2D43"/>
    <w:rsid w:val="000A338E"/>
    <w:rsid w:val="000A3FF3"/>
    <w:rsid w:val="000A4138"/>
    <w:rsid w:val="000A4275"/>
    <w:rsid w:val="000A4C93"/>
    <w:rsid w:val="000A51A8"/>
    <w:rsid w:val="000A51E2"/>
    <w:rsid w:val="000A5D67"/>
    <w:rsid w:val="000A6222"/>
    <w:rsid w:val="000A62D5"/>
    <w:rsid w:val="000A6D34"/>
    <w:rsid w:val="000A6E65"/>
    <w:rsid w:val="000A718E"/>
    <w:rsid w:val="000B03D2"/>
    <w:rsid w:val="000B066A"/>
    <w:rsid w:val="000B0CFD"/>
    <w:rsid w:val="000B0F15"/>
    <w:rsid w:val="000B10AE"/>
    <w:rsid w:val="000B1211"/>
    <w:rsid w:val="000B12D8"/>
    <w:rsid w:val="000B1413"/>
    <w:rsid w:val="000B16B1"/>
    <w:rsid w:val="000B1BB4"/>
    <w:rsid w:val="000B2219"/>
    <w:rsid w:val="000B225D"/>
    <w:rsid w:val="000B226E"/>
    <w:rsid w:val="000B2426"/>
    <w:rsid w:val="000B2629"/>
    <w:rsid w:val="000B275C"/>
    <w:rsid w:val="000B329F"/>
    <w:rsid w:val="000B356A"/>
    <w:rsid w:val="000B399D"/>
    <w:rsid w:val="000B3AF9"/>
    <w:rsid w:val="000B4107"/>
    <w:rsid w:val="000B4381"/>
    <w:rsid w:val="000B462E"/>
    <w:rsid w:val="000B4D39"/>
    <w:rsid w:val="000B570F"/>
    <w:rsid w:val="000B57C7"/>
    <w:rsid w:val="000B5B15"/>
    <w:rsid w:val="000B61DA"/>
    <w:rsid w:val="000B6282"/>
    <w:rsid w:val="000B62CC"/>
    <w:rsid w:val="000B636F"/>
    <w:rsid w:val="000B6998"/>
    <w:rsid w:val="000B6AEB"/>
    <w:rsid w:val="000B6BA7"/>
    <w:rsid w:val="000B73C6"/>
    <w:rsid w:val="000B7ADF"/>
    <w:rsid w:val="000B7AF3"/>
    <w:rsid w:val="000C0051"/>
    <w:rsid w:val="000C0160"/>
    <w:rsid w:val="000C04EE"/>
    <w:rsid w:val="000C07E8"/>
    <w:rsid w:val="000C093E"/>
    <w:rsid w:val="000C0D59"/>
    <w:rsid w:val="000C0E88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5DF"/>
    <w:rsid w:val="000C3681"/>
    <w:rsid w:val="000C3743"/>
    <w:rsid w:val="000C3D49"/>
    <w:rsid w:val="000C40F8"/>
    <w:rsid w:val="000C434A"/>
    <w:rsid w:val="000C43CD"/>
    <w:rsid w:val="000C463A"/>
    <w:rsid w:val="000C4B41"/>
    <w:rsid w:val="000C5498"/>
    <w:rsid w:val="000C5825"/>
    <w:rsid w:val="000C598C"/>
    <w:rsid w:val="000C5E9F"/>
    <w:rsid w:val="000C6923"/>
    <w:rsid w:val="000C6CE2"/>
    <w:rsid w:val="000C7790"/>
    <w:rsid w:val="000C79EA"/>
    <w:rsid w:val="000D028C"/>
    <w:rsid w:val="000D02E1"/>
    <w:rsid w:val="000D03FF"/>
    <w:rsid w:val="000D0D1E"/>
    <w:rsid w:val="000D0EF9"/>
    <w:rsid w:val="000D10C2"/>
    <w:rsid w:val="000D1135"/>
    <w:rsid w:val="000D136F"/>
    <w:rsid w:val="000D16EE"/>
    <w:rsid w:val="000D1715"/>
    <w:rsid w:val="000D214C"/>
    <w:rsid w:val="000D2202"/>
    <w:rsid w:val="000D2392"/>
    <w:rsid w:val="000D25BE"/>
    <w:rsid w:val="000D2CBF"/>
    <w:rsid w:val="000D2F5B"/>
    <w:rsid w:val="000D3B07"/>
    <w:rsid w:val="000D3E13"/>
    <w:rsid w:val="000D49AA"/>
    <w:rsid w:val="000D4A0F"/>
    <w:rsid w:val="000D4A7E"/>
    <w:rsid w:val="000D4A8E"/>
    <w:rsid w:val="000D4AC3"/>
    <w:rsid w:val="000D4ADB"/>
    <w:rsid w:val="000D4F88"/>
    <w:rsid w:val="000D607A"/>
    <w:rsid w:val="000D628E"/>
    <w:rsid w:val="000D6C5F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6FC"/>
    <w:rsid w:val="000E1813"/>
    <w:rsid w:val="000E1975"/>
    <w:rsid w:val="000E1A81"/>
    <w:rsid w:val="000E1B29"/>
    <w:rsid w:val="000E1FC8"/>
    <w:rsid w:val="000E27D9"/>
    <w:rsid w:val="000E2BF6"/>
    <w:rsid w:val="000E3135"/>
    <w:rsid w:val="000E322D"/>
    <w:rsid w:val="000E3802"/>
    <w:rsid w:val="000E3BB4"/>
    <w:rsid w:val="000E483A"/>
    <w:rsid w:val="000E48C5"/>
    <w:rsid w:val="000E4DF0"/>
    <w:rsid w:val="000E561B"/>
    <w:rsid w:val="000E65B6"/>
    <w:rsid w:val="000E697E"/>
    <w:rsid w:val="000E69EB"/>
    <w:rsid w:val="000E6E85"/>
    <w:rsid w:val="000E6E9D"/>
    <w:rsid w:val="000E7D1B"/>
    <w:rsid w:val="000E7FF8"/>
    <w:rsid w:val="000F01FB"/>
    <w:rsid w:val="000F090F"/>
    <w:rsid w:val="000F0A15"/>
    <w:rsid w:val="000F0A88"/>
    <w:rsid w:val="000F1624"/>
    <w:rsid w:val="000F163E"/>
    <w:rsid w:val="000F181A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797"/>
    <w:rsid w:val="000F49A8"/>
    <w:rsid w:val="000F4A0F"/>
    <w:rsid w:val="000F4E31"/>
    <w:rsid w:val="000F4F69"/>
    <w:rsid w:val="000F58C8"/>
    <w:rsid w:val="000F66A9"/>
    <w:rsid w:val="000F66C3"/>
    <w:rsid w:val="000F6DCA"/>
    <w:rsid w:val="000F6EC6"/>
    <w:rsid w:val="00100071"/>
    <w:rsid w:val="0010020F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B37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A5B"/>
    <w:rsid w:val="00106C24"/>
    <w:rsid w:val="00106EC4"/>
    <w:rsid w:val="00106F5E"/>
    <w:rsid w:val="0010707A"/>
    <w:rsid w:val="0010728F"/>
    <w:rsid w:val="00107310"/>
    <w:rsid w:val="0010774F"/>
    <w:rsid w:val="00107835"/>
    <w:rsid w:val="00110434"/>
    <w:rsid w:val="001105FF"/>
    <w:rsid w:val="00110A36"/>
    <w:rsid w:val="00110A86"/>
    <w:rsid w:val="00110E48"/>
    <w:rsid w:val="00111261"/>
    <w:rsid w:val="001114C6"/>
    <w:rsid w:val="0011177A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18E"/>
    <w:rsid w:val="001152AF"/>
    <w:rsid w:val="0011596F"/>
    <w:rsid w:val="00115CD7"/>
    <w:rsid w:val="001161E4"/>
    <w:rsid w:val="0011633B"/>
    <w:rsid w:val="001164EE"/>
    <w:rsid w:val="0011687C"/>
    <w:rsid w:val="00116A87"/>
    <w:rsid w:val="00116BAE"/>
    <w:rsid w:val="00116C12"/>
    <w:rsid w:val="00116D7C"/>
    <w:rsid w:val="00116F6B"/>
    <w:rsid w:val="00117087"/>
    <w:rsid w:val="00117753"/>
    <w:rsid w:val="0011793F"/>
    <w:rsid w:val="00117A1A"/>
    <w:rsid w:val="00120181"/>
    <w:rsid w:val="001206B6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320"/>
    <w:rsid w:val="0012541F"/>
    <w:rsid w:val="001254DA"/>
    <w:rsid w:val="0012556C"/>
    <w:rsid w:val="00125BD2"/>
    <w:rsid w:val="001261C8"/>
    <w:rsid w:val="001263A8"/>
    <w:rsid w:val="001265BA"/>
    <w:rsid w:val="00126741"/>
    <w:rsid w:val="001267DD"/>
    <w:rsid w:val="00127397"/>
    <w:rsid w:val="001276C9"/>
    <w:rsid w:val="00127950"/>
    <w:rsid w:val="00127D90"/>
    <w:rsid w:val="00130B3A"/>
    <w:rsid w:val="00130CBF"/>
    <w:rsid w:val="00130F7B"/>
    <w:rsid w:val="0013108A"/>
    <w:rsid w:val="0013158B"/>
    <w:rsid w:val="001317E5"/>
    <w:rsid w:val="00131AA2"/>
    <w:rsid w:val="0013259A"/>
    <w:rsid w:val="00132653"/>
    <w:rsid w:val="001326DB"/>
    <w:rsid w:val="00133CBE"/>
    <w:rsid w:val="001340FA"/>
    <w:rsid w:val="00135865"/>
    <w:rsid w:val="0013639C"/>
    <w:rsid w:val="001364D3"/>
    <w:rsid w:val="00137148"/>
    <w:rsid w:val="00137E55"/>
    <w:rsid w:val="00137E8B"/>
    <w:rsid w:val="001400DC"/>
    <w:rsid w:val="00140489"/>
    <w:rsid w:val="00140E56"/>
    <w:rsid w:val="0014149B"/>
    <w:rsid w:val="001416D8"/>
    <w:rsid w:val="0014177C"/>
    <w:rsid w:val="00141CD6"/>
    <w:rsid w:val="001424CF"/>
    <w:rsid w:val="00142A4C"/>
    <w:rsid w:val="00142BD6"/>
    <w:rsid w:val="00142E35"/>
    <w:rsid w:val="0014329C"/>
    <w:rsid w:val="00143569"/>
    <w:rsid w:val="00143D20"/>
    <w:rsid w:val="00144132"/>
    <w:rsid w:val="00146416"/>
    <w:rsid w:val="0014654B"/>
    <w:rsid w:val="00146C22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8C7"/>
    <w:rsid w:val="001536DA"/>
    <w:rsid w:val="001536F7"/>
    <w:rsid w:val="00153994"/>
    <w:rsid w:val="00153AAA"/>
    <w:rsid w:val="00153E28"/>
    <w:rsid w:val="00153E61"/>
    <w:rsid w:val="00154087"/>
    <w:rsid w:val="001542A4"/>
    <w:rsid w:val="001557B6"/>
    <w:rsid w:val="00156306"/>
    <w:rsid w:val="0015689C"/>
    <w:rsid w:val="00156AD5"/>
    <w:rsid w:val="00156B54"/>
    <w:rsid w:val="00156C19"/>
    <w:rsid w:val="00156C7A"/>
    <w:rsid w:val="00157123"/>
    <w:rsid w:val="00157486"/>
    <w:rsid w:val="001575D6"/>
    <w:rsid w:val="00157A4D"/>
    <w:rsid w:val="00157BE5"/>
    <w:rsid w:val="00157CAF"/>
    <w:rsid w:val="001603BA"/>
    <w:rsid w:val="00160611"/>
    <w:rsid w:val="001609D7"/>
    <w:rsid w:val="00161216"/>
    <w:rsid w:val="00161DC2"/>
    <w:rsid w:val="001620F8"/>
    <w:rsid w:val="0016236F"/>
    <w:rsid w:val="001625C6"/>
    <w:rsid w:val="001625CA"/>
    <w:rsid w:val="00162E55"/>
    <w:rsid w:val="00163DB6"/>
    <w:rsid w:val="0016423E"/>
    <w:rsid w:val="001647C3"/>
    <w:rsid w:val="0016482C"/>
    <w:rsid w:val="001654D0"/>
    <w:rsid w:val="0016587B"/>
    <w:rsid w:val="00165C14"/>
    <w:rsid w:val="00165E9D"/>
    <w:rsid w:val="00166203"/>
    <w:rsid w:val="00166245"/>
    <w:rsid w:val="00166511"/>
    <w:rsid w:val="0016659A"/>
    <w:rsid w:val="00166748"/>
    <w:rsid w:val="001667C1"/>
    <w:rsid w:val="0016779E"/>
    <w:rsid w:val="0016788D"/>
    <w:rsid w:val="00167BF4"/>
    <w:rsid w:val="00167DCE"/>
    <w:rsid w:val="00171046"/>
    <w:rsid w:val="0017140B"/>
    <w:rsid w:val="00171532"/>
    <w:rsid w:val="00171A56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B28"/>
    <w:rsid w:val="00173E4E"/>
    <w:rsid w:val="00174331"/>
    <w:rsid w:val="0017441B"/>
    <w:rsid w:val="001746F1"/>
    <w:rsid w:val="001748A2"/>
    <w:rsid w:val="00175062"/>
    <w:rsid w:val="00175640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37B3"/>
    <w:rsid w:val="00184255"/>
    <w:rsid w:val="001845E2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0B"/>
    <w:rsid w:val="00190EEA"/>
    <w:rsid w:val="00191362"/>
    <w:rsid w:val="00191CD4"/>
    <w:rsid w:val="001922C8"/>
    <w:rsid w:val="001924AC"/>
    <w:rsid w:val="00192B7D"/>
    <w:rsid w:val="00192E1F"/>
    <w:rsid w:val="001933E7"/>
    <w:rsid w:val="00193B6D"/>
    <w:rsid w:val="00193DAD"/>
    <w:rsid w:val="001943C4"/>
    <w:rsid w:val="0019444D"/>
    <w:rsid w:val="001951AB"/>
    <w:rsid w:val="00195C32"/>
    <w:rsid w:val="00195F77"/>
    <w:rsid w:val="0019631C"/>
    <w:rsid w:val="001965D8"/>
    <w:rsid w:val="001967CE"/>
    <w:rsid w:val="0019704D"/>
    <w:rsid w:val="001971F7"/>
    <w:rsid w:val="00197B77"/>
    <w:rsid w:val="00197E0E"/>
    <w:rsid w:val="00197E87"/>
    <w:rsid w:val="001A01D4"/>
    <w:rsid w:val="001A0643"/>
    <w:rsid w:val="001A0AB1"/>
    <w:rsid w:val="001A0AFE"/>
    <w:rsid w:val="001A130E"/>
    <w:rsid w:val="001A1453"/>
    <w:rsid w:val="001A1530"/>
    <w:rsid w:val="001A3661"/>
    <w:rsid w:val="001A381E"/>
    <w:rsid w:val="001A3C25"/>
    <w:rsid w:val="001A3C32"/>
    <w:rsid w:val="001A3D2A"/>
    <w:rsid w:val="001A4067"/>
    <w:rsid w:val="001A4195"/>
    <w:rsid w:val="001A4821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849"/>
    <w:rsid w:val="001B0990"/>
    <w:rsid w:val="001B0B7B"/>
    <w:rsid w:val="001B0BF7"/>
    <w:rsid w:val="001B0CC6"/>
    <w:rsid w:val="001B1162"/>
    <w:rsid w:val="001B1C0E"/>
    <w:rsid w:val="001B1D67"/>
    <w:rsid w:val="001B239B"/>
    <w:rsid w:val="001B2BB9"/>
    <w:rsid w:val="001B2F09"/>
    <w:rsid w:val="001B4910"/>
    <w:rsid w:val="001B49B3"/>
    <w:rsid w:val="001B4A27"/>
    <w:rsid w:val="001B4C00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7031"/>
    <w:rsid w:val="001B7B58"/>
    <w:rsid w:val="001B7DA6"/>
    <w:rsid w:val="001C04AD"/>
    <w:rsid w:val="001C0609"/>
    <w:rsid w:val="001C0F99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DD1"/>
    <w:rsid w:val="001C515F"/>
    <w:rsid w:val="001C5397"/>
    <w:rsid w:val="001C5B5E"/>
    <w:rsid w:val="001C6650"/>
    <w:rsid w:val="001C7334"/>
    <w:rsid w:val="001C7BB2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B6"/>
    <w:rsid w:val="001D1BCD"/>
    <w:rsid w:val="001D1F00"/>
    <w:rsid w:val="001D255D"/>
    <w:rsid w:val="001D31C4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8F3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0AE"/>
    <w:rsid w:val="001E3386"/>
    <w:rsid w:val="001E36BE"/>
    <w:rsid w:val="001E37E8"/>
    <w:rsid w:val="001E3DD9"/>
    <w:rsid w:val="001E411A"/>
    <w:rsid w:val="001E4171"/>
    <w:rsid w:val="001E468C"/>
    <w:rsid w:val="001E4A71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95"/>
    <w:rsid w:val="001E79C0"/>
    <w:rsid w:val="001E7A56"/>
    <w:rsid w:val="001E7AF8"/>
    <w:rsid w:val="001E7D74"/>
    <w:rsid w:val="001F0769"/>
    <w:rsid w:val="001F1197"/>
    <w:rsid w:val="001F1466"/>
    <w:rsid w:val="001F17AE"/>
    <w:rsid w:val="001F1A4E"/>
    <w:rsid w:val="001F21B0"/>
    <w:rsid w:val="001F2307"/>
    <w:rsid w:val="001F231A"/>
    <w:rsid w:val="001F2341"/>
    <w:rsid w:val="001F2FAE"/>
    <w:rsid w:val="001F3308"/>
    <w:rsid w:val="001F369A"/>
    <w:rsid w:val="001F4808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200329"/>
    <w:rsid w:val="002003A5"/>
    <w:rsid w:val="00200593"/>
    <w:rsid w:val="002007D7"/>
    <w:rsid w:val="00200BD1"/>
    <w:rsid w:val="00201485"/>
    <w:rsid w:val="00201845"/>
    <w:rsid w:val="00201857"/>
    <w:rsid w:val="00201FA2"/>
    <w:rsid w:val="00202237"/>
    <w:rsid w:val="002022B5"/>
    <w:rsid w:val="00202704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CEE"/>
    <w:rsid w:val="00206ECE"/>
    <w:rsid w:val="002070BD"/>
    <w:rsid w:val="00207244"/>
    <w:rsid w:val="00207629"/>
    <w:rsid w:val="00207C78"/>
    <w:rsid w:val="00210205"/>
    <w:rsid w:val="00210333"/>
    <w:rsid w:val="002105F7"/>
    <w:rsid w:val="0021076A"/>
    <w:rsid w:val="00210B33"/>
    <w:rsid w:val="00211254"/>
    <w:rsid w:val="0021259B"/>
    <w:rsid w:val="00212BAF"/>
    <w:rsid w:val="00212D58"/>
    <w:rsid w:val="00212ED5"/>
    <w:rsid w:val="00213101"/>
    <w:rsid w:val="0021359C"/>
    <w:rsid w:val="002137DA"/>
    <w:rsid w:val="002140AF"/>
    <w:rsid w:val="00214181"/>
    <w:rsid w:val="00214230"/>
    <w:rsid w:val="002146E1"/>
    <w:rsid w:val="00214BD8"/>
    <w:rsid w:val="00214D04"/>
    <w:rsid w:val="00214F5C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17F1E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3E94"/>
    <w:rsid w:val="002240C7"/>
    <w:rsid w:val="00224894"/>
    <w:rsid w:val="00224EF4"/>
    <w:rsid w:val="00225118"/>
    <w:rsid w:val="002253AE"/>
    <w:rsid w:val="002253E2"/>
    <w:rsid w:val="0022545F"/>
    <w:rsid w:val="00225542"/>
    <w:rsid w:val="00225765"/>
    <w:rsid w:val="002260D2"/>
    <w:rsid w:val="0022628B"/>
    <w:rsid w:val="0022629D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12B"/>
    <w:rsid w:val="0023166E"/>
    <w:rsid w:val="00231956"/>
    <w:rsid w:val="00231B27"/>
    <w:rsid w:val="00232098"/>
    <w:rsid w:val="002327CC"/>
    <w:rsid w:val="00232892"/>
    <w:rsid w:val="00232B9E"/>
    <w:rsid w:val="0023351C"/>
    <w:rsid w:val="00233541"/>
    <w:rsid w:val="00233658"/>
    <w:rsid w:val="0023368D"/>
    <w:rsid w:val="0023377E"/>
    <w:rsid w:val="00234091"/>
    <w:rsid w:val="0023446E"/>
    <w:rsid w:val="00234ED2"/>
    <w:rsid w:val="002351B6"/>
    <w:rsid w:val="00235680"/>
    <w:rsid w:val="00235720"/>
    <w:rsid w:val="002359CE"/>
    <w:rsid w:val="00235FF2"/>
    <w:rsid w:val="00236029"/>
    <w:rsid w:val="00236311"/>
    <w:rsid w:val="00236313"/>
    <w:rsid w:val="0023654C"/>
    <w:rsid w:val="0023699D"/>
    <w:rsid w:val="00237A02"/>
    <w:rsid w:val="00237F92"/>
    <w:rsid w:val="002400AC"/>
    <w:rsid w:val="002406F0"/>
    <w:rsid w:val="002409E3"/>
    <w:rsid w:val="00240F73"/>
    <w:rsid w:val="002411B5"/>
    <w:rsid w:val="00241375"/>
    <w:rsid w:val="0024143C"/>
    <w:rsid w:val="0024159E"/>
    <w:rsid w:val="00241753"/>
    <w:rsid w:val="00241CD8"/>
    <w:rsid w:val="00242458"/>
    <w:rsid w:val="002425C4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172"/>
    <w:rsid w:val="0024423D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A8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4B"/>
    <w:rsid w:val="00252D41"/>
    <w:rsid w:val="00252E44"/>
    <w:rsid w:val="00254133"/>
    <w:rsid w:val="0025487A"/>
    <w:rsid w:val="00254E3D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236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3F7D"/>
    <w:rsid w:val="002744AB"/>
    <w:rsid w:val="002746E8"/>
    <w:rsid w:val="00274DE3"/>
    <w:rsid w:val="0027573A"/>
    <w:rsid w:val="00275CC6"/>
    <w:rsid w:val="00275F89"/>
    <w:rsid w:val="002761B2"/>
    <w:rsid w:val="00276AAF"/>
    <w:rsid w:val="00276F7B"/>
    <w:rsid w:val="0028017A"/>
    <w:rsid w:val="00280286"/>
    <w:rsid w:val="0028096E"/>
    <w:rsid w:val="00281269"/>
    <w:rsid w:val="0028130A"/>
    <w:rsid w:val="00281E20"/>
    <w:rsid w:val="00282AE9"/>
    <w:rsid w:val="00282E56"/>
    <w:rsid w:val="00283630"/>
    <w:rsid w:val="00283CE8"/>
    <w:rsid w:val="002841E0"/>
    <w:rsid w:val="0028490D"/>
    <w:rsid w:val="002849B0"/>
    <w:rsid w:val="00284AB2"/>
    <w:rsid w:val="00284D18"/>
    <w:rsid w:val="002850D7"/>
    <w:rsid w:val="0028512C"/>
    <w:rsid w:val="0028559B"/>
    <w:rsid w:val="00285919"/>
    <w:rsid w:val="0028596E"/>
    <w:rsid w:val="00285C77"/>
    <w:rsid w:val="00286809"/>
    <w:rsid w:val="00286A28"/>
    <w:rsid w:val="00286CD4"/>
    <w:rsid w:val="00286FB9"/>
    <w:rsid w:val="002873EF"/>
    <w:rsid w:val="002877E6"/>
    <w:rsid w:val="0028796C"/>
    <w:rsid w:val="002879F8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C14"/>
    <w:rsid w:val="00296E78"/>
    <w:rsid w:val="00296ED5"/>
    <w:rsid w:val="00296F83"/>
    <w:rsid w:val="00297178"/>
    <w:rsid w:val="00297283"/>
    <w:rsid w:val="0029799B"/>
    <w:rsid w:val="00297C88"/>
    <w:rsid w:val="00297E2E"/>
    <w:rsid w:val="002A07EB"/>
    <w:rsid w:val="002A1376"/>
    <w:rsid w:val="002A1CDA"/>
    <w:rsid w:val="002A1F99"/>
    <w:rsid w:val="002A23DD"/>
    <w:rsid w:val="002A25CF"/>
    <w:rsid w:val="002A2B3B"/>
    <w:rsid w:val="002A2B57"/>
    <w:rsid w:val="002A3237"/>
    <w:rsid w:val="002A3356"/>
    <w:rsid w:val="002A3411"/>
    <w:rsid w:val="002A3440"/>
    <w:rsid w:val="002A354A"/>
    <w:rsid w:val="002A3BD2"/>
    <w:rsid w:val="002A3CC2"/>
    <w:rsid w:val="002A4836"/>
    <w:rsid w:val="002A4866"/>
    <w:rsid w:val="002A4A49"/>
    <w:rsid w:val="002A4B00"/>
    <w:rsid w:val="002A4E81"/>
    <w:rsid w:val="002A5350"/>
    <w:rsid w:val="002A53CD"/>
    <w:rsid w:val="002A5A77"/>
    <w:rsid w:val="002A5C93"/>
    <w:rsid w:val="002A5F5B"/>
    <w:rsid w:val="002A6C7C"/>
    <w:rsid w:val="002A70B6"/>
    <w:rsid w:val="002A7289"/>
    <w:rsid w:val="002A7E70"/>
    <w:rsid w:val="002A7F2C"/>
    <w:rsid w:val="002B05FA"/>
    <w:rsid w:val="002B0683"/>
    <w:rsid w:val="002B0EA3"/>
    <w:rsid w:val="002B18B8"/>
    <w:rsid w:val="002B23A8"/>
    <w:rsid w:val="002B2404"/>
    <w:rsid w:val="002B2443"/>
    <w:rsid w:val="002B2572"/>
    <w:rsid w:val="002B2EFD"/>
    <w:rsid w:val="002B2F41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699"/>
    <w:rsid w:val="002B710A"/>
    <w:rsid w:val="002B71C5"/>
    <w:rsid w:val="002B7372"/>
    <w:rsid w:val="002B7529"/>
    <w:rsid w:val="002B75CD"/>
    <w:rsid w:val="002B7C01"/>
    <w:rsid w:val="002C006A"/>
    <w:rsid w:val="002C0E15"/>
    <w:rsid w:val="002C0E91"/>
    <w:rsid w:val="002C14B8"/>
    <w:rsid w:val="002C1B28"/>
    <w:rsid w:val="002C1B77"/>
    <w:rsid w:val="002C1B78"/>
    <w:rsid w:val="002C2603"/>
    <w:rsid w:val="002C26C5"/>
    <w:rsid w:val="002C2C85"/>
    <w:rsid w:val="002C2D0F"/>
    <w:rsid w:val="002C2EB7"/>
    <w:rsid w:val="002C3034"/>
    <w:rsid w:val="002C3204"/>
    <w:rsid w:val="002C49CB"/>
    <w:rsid w:val="002C4EC5"/>
    <w:rsid w:val="002C4F55"/>
    <w:rsid w:val="002C5154"/>
    <w:rsid w:val="002C58B3"/>
    <w:rsid w:val="002C5998"/>
    <w:rsid w:val="002C6323"/>
    <w:rsid w:val="002C6521"/>
    <w:rsid w:val="002C6D2F"/>
    <w:rsid w:val="002C6DC5"/>
    <w:rsid w:val="002C7C52"/>
    <w:rsid w:val="002C7D10"/>
    <w:rsid w:val="002C7ED0"/>
    <w:rsid w:val="002D0164"/>
    <w:rsid w:val="002D01C2"/>
    <w:rsid w:val="002D02F5"/>
    <w:rsid w:val="002D03FE"/>
    <w:rsid w:val="002D127F"/>
    <w:rsid w:val="002D150A"/>
    <w:rsid w:val="002D1DF4"/>
    <w:rsid w:val="002D2030"/>
    <w:rsid w:val="002D2ADB"/>
    <w:rsid w:val="002D2F1E"/>
    <w:rsid w:val="002D2FB0"/>
    <w:rsid w:val="002D3103"/>
    <w:rsid w:val="002D343F"/>
    <w:rsid w:val="002D35AE"/>
    <w:rsid w:val="002D3C13"/>
    <w:rsid w:val="002D3C7D"/>
    <w:rsid w:val="002D43C0"/>
    <w:rsid w:val="002D4656"/>
    <w:rsid w:val="002D477F"/>
    <w:rsid w:val="002D47F1"/>
    <w:rsid w:val="002D49A3"/>
    <w:rsid w:val="002D4D34"/>
    <w:rsid w:val="002D51A2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2EC"/>
    <w:rsid w:val="002E247C"/>
    <w:rsid w:val="002E2858"/>
    <w:rsid w:val="002E291F"/>
    <w:rsid w:val="002E29E8"/>
    <w:rsid w:val="002E2C07"/>
    <w:rsid w:val="002E2FC3"/>
    <w:rsid w:val="002E2FE4"/>
    <w:rsid w:val="002E3015"/>
    <w:rsid w:val="002E41F4"/>
    <w:rsid w:val="002E420E"/>
    <w:rsid w:val="002E4653"/>
    <w:rsid w:val="002E476D"/>
    <w:rsid w:val="002E4C2D"/>
    <w:rsid w:val="002E52C0"/>
    <w:rsid w:val="002E540B"/>
    <w:rsid w:val="002E5552"/>
    <w:rsid w:val="002E5F1D"/>
    <w:rsid w:val="002E621D"/>
    <w:rsid w:val="002E6323"/>
    <w:rsid w:val="002E72CB"/>
    <w:rsid w:val="002E7B9F"/>
    <w:rsid w:val="002F009C"/>
    <w:rsid w:val="002F0929"/>
    <w:rsid w:val="002F11FB"/>
    <w:rsid w:val="002F1244"/>
    <w:rsid w:val="002F16CD"/>
    <w:rsid w:val="002F1B1E"/>
    <w:rsid w:val="002F1D78"/>
    <w:rsid w:val="002F2028"/>
    <w:rsid w:val="002F2C3B"/>
    <w:rsid w:val="002F2E4B"/>
    <w:rsid w:val="002F336A"/>
    <w:rsid w:val="002F4045"/>
    <w:rsid w:val="002F4089"/>
    <w:rsid w:val="002F437C"/>
    <w:rsid w:val="002F4550"/>
    <w:rsid w:val="002F4ABA"/>
    <w:rsid w:val="002F504E"/>
    <w:rsid w:val="002F5169"/>
    <w:rsid w:val="002F53A3"/>
    <w:rsid w:val="002F57FD"/>
    <w:rsid w:val="002F5891"/>
    <w:rsid w:val="002F5B71"/>
    <w:rsid w:val="002F5FD6"/>
    <w:rsid w:val="002F614C"/>
    <w:rsid w:val="002F64E4"/>
    <w:rsid w:val="002F655F"/>
    <w:rsid w:val="002F68BE"/>
    <w:rsid w:val="002F68CB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B2"/>
    <w:rsid w:val="00306326"/>
    <w:rsid w:val="003066A6"/>
    <w:rsid w:val="003066BE"/>
    <w:rsid w:val="00306C0E"/>
    <w:rsid w:val="00306C88"/>
    <w:rsid w:val="0030706F"/>
    <w:rsid w:val="00307382"/>
    <w:rsid w:val="00307A67"/>
    <w:rsid w:val="00307BD7"/>
    <w:rsid w:val="00307DA4"/>
    <w:rsid w:val="003106A4"/>
    <w:rsid w:val="003109A0"/>
    <w:rsid w:val="00310AB6"/>
    <w:rsid w:val="00310DA9"/>
    <w:rsid w:val="00310ED2"/>
    <w:rsid w:val="0031143E"/>
    <w:rsid w:val="003116BB"/>
    <w:rsid w:val="00311A48"/>
    <w:rsid w:val="00311A92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F5F"/>
    <w:rsid w:val="003160D4"/>
    <w:rsid w:val="00316112"/>
    <w:rsid w:val="00316341"/>
    <w:rsid w:val="003163A1"/>
    <w:rsid w:val="003165DD"/>
    <w:rsid w:val="00316828"/>
    <w:rsid w:val="00316CEE"/>
    <w:rsid w:val="00316FF4"/>
    <w:rsid w:val="00317204"/>
    <w:rsid w:val="00317C32"/>
    <w:rsid w:val="00317FFB"/>
    <w:rsid w:val="003202CF"/>
    <w:rsid w:val="00320506"/>
    <w:rsid w:val="00320EEA"/>
    <w:rsid w:val="00321216"/>
    <w:rsid w:val="00321630"/>
    <w:rsid w:val="0032187F"/>
    <w:rsid w:val="00321F16"/>
    <w:rsid w:val="003228D9"/>
    <w:rsid w:val="00322A6B"/>
    <w:rsid w:val="00322CF6"/>
    <w:rsid w:val="00322E5B"/>
    <w:rsid w:val="00322E86"/>
    <w:rsid w:val="00322F5C"/>
    <w:rsid w:val="0032310F"/>
    <w:rsid w:val="003246CB"/>
    <w:rsid w:val="00324C02"/>
    <w:rsid w:val="00324C4C"/>
    <w:rsid w:val="00324F11"/>
    <w:rsid w:val="00325127"/>
    <w:rsid w:val="003253F8"/>
    <w:rsid w:val="00325667"/>
    <w:rsid w:val="00325BDF"/>
    <w:rsid w:val="00325C2D"/>
    <w:rsid w:val="00325CE8"/>
    <w:rsid w:val="00325D39"/>
    <w:rsid w:val="00325EDA"/>
    <w:rsid w:val="003266A8"/>
    <w:rsid w:val="003268B9"/>
    <w:rsid w:val="00326C68"/>
    <w:rsid w:val="00327AC3"/>
    <w:rsid w:val="00327B69"/>
    <w:rsid w:val="003303EA"/>
    <w:rsid w:val="003309EB"/>
    <w:rsid w:val="00330D8D"/>
    <w:rsid w:val="0033105A"/>
    <w:rsid w:val="003310C8"/>
    <w:rsid w:val="00331152"/>
    <w:rsid w:val="00331AEC"/>
    <w:rsid w:val="00331FD4"/>
    <w:rsid w:val="003320A8"/>
    <w:rsid w:val="00332243"/>
    <w:rsid w:val="003332B8"/>
    <w:rsid w:val="003334B2"/>
    <w:rsid w:val="00333507"/>
    <w:rsid w:val="00333A0F"/>
    <w:rsid w:val="00335250"/>
    <w:rsid w:val="00336AAB"/>
    <w:rsid w:val="00336D2F"/>
    <w:rsid w:val="00336E9A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A7E"/>
    <w:rsid w:val="00342D6C"/>
    <w:rsid w:val="003433DF"/>
    <w:rsid w:val="00343961"/>
    <w:rsid w:val="00343DEC"/>
    <w:rsid w:val="003447E1"/>
    <w:rsid w:val="00344F0C"/>
    <w:rsid w:val="0034502D"/>
    <w:rsid w:val="003453F0"/>
    <w:rsid w:val="003454BA"/>
    <w:rsid w:val="0034594F"/>
    <w:rsid w:val="00345C91"/>
    <w:rsid w:val="003461B9"/>
    <w:rsid w:val="00346763"/>
    <w:rsid w:val="003468E6"/>
    <w:rsid w:val="00346F71"/>
    <w:rsid w:val="003477D3"/>
    <w:rsid w:val="00347C0C"/>
    <w:rsid w:val="00347CAE"/>
    <w:rsid w:val="00347E52"/>
    <w:rsid w:val="0035026C"/>
    <w:rsid w:val="00350667"/>
    <w:rsid w:val="003506BE"/>
    <w:rsid w:val="00350989"/>
    <w:rsid w:val="00350B72"/>
    <w:rsid w:val="00351805"/>
    <w:rsid w:val="00351ADD"/>
    <w:rsid w:val="00352041"/>
    <w:rsid w:val="00352050"/>
    <w:rsid w:val="00352343"/>
    <w:rsid w:val="00352C29"/>
    <w:rsid w:val="00352E3F"/>
    <w:rsid w:val="00352F06"/>
    <w:rsid w:val="00353662"/>
    <w:rsid w:val="00353731"/>
    <w:rsid w:val="00353C8D"/>
    <w:rsid w:val="00353E25"/>
    <w:rsid w:val="0035428D"/>
    <w:rsid w:val="003546F3"/>
    <w:rsid w:val="00354AAB"/>
    <w:rsid w:val="00354C06"/>
    <w:rsid w:val="003552F4"/>
    <w:rsid w:val="00355661"/>
    <w:rsid w:val="0035623E"/>
    <w:rsid w:val="0035635C"/>
    <w:rsid w:val="003563D3"/>
    <w:rsid w:val="00356C32"/>
    <w:rsid w:val="00356F65"/>
    <w:rsid w:val="0035701D"/>
    <w:rsid w:val="003570D9"/>
    <w:rsid w:val="003601E3"/>
    <w:rsid w:val="0036038B"/>
    <w:rsid w:val="00360587"/>
    <w:rsid w:val="00360838"/>
    <w:rsid w:val="0036123C"/>
    <w:rsid w:val="00361CC4"/>
    <w:rsid w:val="003628E4"/>
    <w:rsid w:val="00362A09"/>
    <w:rsid w:val="00362B99"/>
    <w:rsid w:val="00362B9E"/>
    <w:rsid w:val="003643B3"/>
    <w:rsid w:val="00364562"/>
    <w:rsid w:val="00364788"/>
    <w:rsid w:val="00364B46"/>
    <w:rsid w:val="00364C69"/>
    <w:rsid w:val="00365281"/>
    <w:rsid w:val="003652F8"/>
    <w:rsid w:val="00365AB3"/>
    <w:rsid w:val="00365B03"/>
    <w:rsid w:val="00365FF1"/>
    <w:rsid w:val="003661A8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3BDD"/>
    <w:rsid w:val="0037450E"/>
    <w:rsid w:val="003750BC"/>
    <w:rsid w:val="00375937"/>
    <w:rsid w:val="00375D85"/>
    <w:rsid w:val="00376704"/>
    <w:rsid w:val="003767D1"/>
    <w:rsid w:val="003778C1"/>
    <w:rsid w:val="00380212"/>
    <w:rsid w:val="00380454"/>
    <w:rsid w:val="00380EE4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61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87E9E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F6E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0B8E"/>
    <w:rsid w:val="003A16B0"/>
    <w:rsid w:val="003A1AA3"/>
    <w:rsid w:val="003A1C70"/>
    <w:rsid w:val="003A1E66"/>
    <w:rsid w:val="003A1FEC"/>
    <w:rsid w:val="003A271A"/>
    <w:rsid w:val="003A29A9"/>
    <w:rsid w:val="003A3043"/>
    <w:rsid w:val="003A30F9"/>
    <w:rsid w:val="003A3916"/>
    <w:rsid w:val="003A39D2"/>
    <w:rsid w:val="003A3C16"/>
    <w:rsid w:val="003A3D05"/>
    <w:rsid w:val="003A40E2"/>
    <w:rsid w:val="003A4417"/>
    <w:rsid w:val="003A46B5"/>
    <w:rsid w:val="003A48EA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7F1"/>
    <w:rsid w:val="003B2860"/>
    <w:rsid w:val="003B28D8"/>
    <w:rsid w:val="003B2B93"/>
    <w:rsid w:val="003B301D"/>
    <w:rsid w:val="003B3260"/>
    <w:rsid w:val="003B3A0B"/>
    <w:rsid w:val="003B3D8D"/>
    <w:rsid w:val="003B4498"/>
    <w:rsid w:val="003B4B41"/>
    <w:rsid w:val="003B56E6"/>
    <w:rsid w:val="003B5913"/>
    <w:rsid w:val="003B5E56"/>
    <w:rsid w:val="003B5F62"/>
    <w:rsid w:val="003B615D"/>
    <w:rsid w:val="003B6461"/>
    <w:rsid w:val="003B68B3"/>
    <w:rsid w:val="003B6AF4"/>
    <w:rsid w:val="003B6D58"/>
    <w:rsid w:val="003B7478"/>
    <w:rsid w:val="003B748D"/>
    <w:rsid w:val="003B7980"/>
    <w:rsid w:val="003B7DCD"/>
    <w:rsid w:val="003B7FD3"/>
    <w:rsid w:val="003C070F"/>
    <w:rsid w:val="003C0B8F"/>
    <w:rsid w:val="003C0DA2"/>
    <w:rsid w:val="003C115B"/>
    <w:rsid w:val="003C1A4B"/>
    <w:rsid w:val="003C27EE"/>
    <w:rsid w:val="003C2D9E"/>
    <w:rsid w:val="003C3302"/>
    <w:rsid w:val="003C38EA"/>
    <w:rsid w:val="003C39AB"/>
    <w:rsid w:val="003C39F3"/>
    <w:rsid w:val="003C3A44"/>
    <w:rsid w:val="003C4527"/>
    <w:rsid w:val="003C4B5C"/>
    <w:rsid w:val="003C59A3"/>
    <w:rsid w:val="003C5CB1"/>
    <w:rsid w:val="003C6076"/>
    <w:rsid w:val="003C63FB"/>
    <w:rsid w:val="003C661F"/>
    <w:rsid w:val="003C67DE"/>
    <w:rsid w:val="003C75DD"/>
    <w:rsid w:val="003C7F8E"/>
    <w:rsid w:val="003D0198"/>
    <w:rsid w:val="003D01FA"/>
    <w:rsid w:val="003D0A3B"/>
    <w:rsid w:val="003D1670"/>
    <w:rsid w:val="003D2697"/>
    <w:rsid w:val="003D300D"/>
    <w:rsid w:val="003D303B"/>
    <w:rsid w:val="003D3133"/>
    <w:rsid w:val="003D4BEA"/>
    <w:rsid w:val="003D4D3A"/>
    <w:rsid w:val="003D4D79"/>
    <w:rsid w:val="003D5726"/>
    <w:rsid w:val="003D68A7"/>
    <w:rsid w:val="003D692C"/>
    <w:rsid w:val="003D695C"/>
    <w:rsid w:val="003D723D"/>
    <w:rsid w:val="003D7382"/>
    <w:rsid w:val="003D752A"/>
    <w:rsid w:val="003D77B5"/>
    <w:rsid w:val="003D7C6C"/>
    <w:rsid w:val="003E03CE"/>
    <w:rsid w:val="003E071F"/>
    <w:rsid w:val="003E072D"/>
    <w:rsid w:val="003E07FD"/>
    <w:rsid w:val="003E13A2"/>
    <w:rsid w:val="003E1436"/>
    <w:rsid w:val="003E1B15"/>
    <w:rsid w:val="003E1D73"/>
    <w:rsid w:val="003E2064"/>
    <w:rsid w:val="003E21FB"/>
    <w:rsid w:val="003E2441"/>
    <w:rsid w:val="003E282B"/>
    <w:rsid w:val="003E2AE1"/>
    <w:rsid w:val="003E33E7"/>
    <w:rsid w:val="003E350B"/>
    <w:rsid w:val="003E3556"/>
    <w:rsid w:val="003E37DF"/>
    <w:rsid w:val="003E3A7E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BD3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AFA"/>
    <w:rsid w:val="003F1E03"/>
    <w:rsid w:val="003F1F0E"/>
    <w:rsid w:val="003F2051"/>
    <w:rsid w:val="003F209F"/>
    <w:rsid w:val="003F22B7"/>
    <w:rsid w:val="003F3721"/>
    <w:rsid w:val="003F4A6E"/>
    <w:rsid w:val="003F516D"/>
    <w:rsid w:val="003F5567"/>
    <w:rsid w:val="003F5A0B"/>
    <w:rsid w:val="003F5E87"/>
    <w:rsid w:val="003F642B"/>
    <w:rsid w:val="003F67FC"/>
    <w:rsid w:val="003F68E8"/>
    <w:rsid w:val="003F6A73"/>
    <w:rsid w:val="003F6B09"/>
    <w:rsid w:val="003F6F06"/>
    <w:rsid w:val="003F7355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9D3"/>
    <w:rsid w:val="00404BD3"/>
    <w:rsid w:val="00404FFA"/>
    <w:rsid w:val="00405000"/>
    <w:rsid w:val="00405501"/>
    <w:rsid w:val="004057B4"/>
    <w:rsid w:val="004059C1"/>
    <w:rsid w:val="00405C47"/>
    <w:rsid w:val="004065FD"/>
    <w:rsid w:val="00406656"/>
    <w:rsid w:val="0040684D"/>
    <w:rsid w:val="00407188"/>
    <w:rsid w:val="00407740"/>
    <w:rsid w:val="00407CD9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3902"/>
    <w:rsid w:val="0041408F"/>
    <w:rsid w:val="004140D3"/>
    <w:rsid w:val="0041429E"/>
    <w:rsid w:val="00414519"/>
    <w:rsid w:val="00414687"/>
    <w:rsid w:val="004149FE"/>
    <w:rsid w:val="0041510A"/>
    <w:rsid w:val="0041601A"/>
    <w:rsid w:val="004168BD"/>
    <w:rsid w:val="00416BC0"/>
    <w:rsid w:val="00417725"/>
    <w:rsid w:val="0041777E"/>
    <w:rsid w:val="00420137"/>
    <w:rsid w:val="004201B7"/>
    <w:rsid w:val="004205CC"/>
    <w:rsid w:val="00420A89"/>
    <w:rsid w:val="00420B93"/>
    <w:rsid w:val="00421076"/>
    <w:rsid w:val="0042186E"/>
    <w:rsid w:val="004222D1"/>
    <w:rsid w:val="004229CC"/>
    <w:rsid w:val="00422C7D"/>
    <w:rsid w:val="00422DBC"/>
    <w:rsid w:val="004231CB"/>
    <w:rsid w:val="004241BF"/>
    <w:rsid w:val="00424733"/>
    <w:rsid w:val="0042475C"/>
    <w:rsid w:val="00424C44"/>
    <w:rsid w:val="00425015"/>
    <w:rsid w:val="00425387"/>
    <w:rsid w:val="00425716"/>
    <w:rsid w:val="00425EF1"/>
    <w:rsid w:val="00426583"/>
    <w:rsid w:val="0042662B"/>
    <w:rsid w:val="00426BF5"/>
    <w:rsid w:val="00426E4B"/>
    <w:rsid w:val="0042712E"/>
    <w:rsid w:val="0042747F"/>
    <w:rsid w:val="00427A5E"/>
    <w:rsid w:val="00427B49"/>
    <w:rsid w:val="00427D14"/>
    <w:rsid w:val="00427ECF"/>
    <w:rsid w:val="00430441"/>
    <w:rsid w:val="00430486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1D5F"/>
    <w:rsid w:val="00432222"/>
    <w:rsid w:val="00432A48"/>
    <w:rsid w:val="00432E36"/>
    <w:rsid w:val="00433108"/>
    <w:rsid w:val="0043346B"/>
    <w:rsid w:val="004334D4"/>
    <w:rsid w:val="00433521"/>
    <w:rsid w:val="004339AD"/>
    <w:rsid w:val="00433A2A"/>
    <w:rsid w:val="00433C0B"/>
    <w:rsid w:val="00433E7F"/>
    <w:rsid w:val="00433EF9"/>
    <w:rsid w:val="00434307"/>
    <w:rsid w:val="00435B76"/>
    <w:rsid w:val="00435D05"/>
    <w:rsid w:val="0043604E"/>
    <w:rsid w:val="0043627A"/>
    <w:rsid w:val="004363ED"/>
    <w:rsid w:val="0043665E"/>
    <w:rsid w:val="004366C4"/>
    <w:rsid w:val="004366EF"/>
    <w:rsid w:val="00436D99"/>
    <w:rsid w:val="00436E3E"/>
    <w:rsid w:val="0043709E"/>
    <w:rsid w:val="004405B7"/>
    <w:rsid w:val="004408E6"/>
    <w:rsid w:val="00440953"/>
    <w:rsid w:val="00440DE1"/>
    <w:rsid w:val="00441991"/>
    <w:rsid w:val="00441AD9"/>
    <w:rsid w:val="00441C65"/>
    <w:rsid w:val="00442065"/>
    <w:rsid w:val="00442C27"/>
    <w:rsid w:val="00443458"/>
    <w:rsid w:val="00443E2B"/>
    <w:rsid w:val="00443E98"/>
    <w:rsid w:val="004444CA"/>
    <w:rsid w:val="004444E0"/>
    <w:rsid w:val="00445627"/>
    <w:rsid w:val="0044563A"/>
    <w:rsid w:val="00446183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35"/>
    <w:rsid w:val="00450F67"/>
    <w:rsid w:val="00450FBC"/>
    <w:rsid w:val="004515E5"/>
    <w:rsid w:val="00451836"/>
    <w:rsid w:val="004523BD"/>
    <w:rsid w:val="00452870"/>
    <w:rsid w:val="00452AE1"/>
    <w:rsid w:val="00452AF5"/>
    <w:rsid w:val="00452B30"/>
    <w:rsid w:val="00453AFD"/>
    <w:rsid w:val="00453CEE"/>
    <w:rsid w:val="00453DBB"/>
    <w:rsid w:val="00453E81"/>
    <w:rsid w:val="0045450F"/>
    <w:rsid w:val="0045476F"/>
    <w:rsid w:val="00454A79"/>
    <w:rsid w:val="00454BE5"/>
    <w:rsid w:val="004552F5"/>
    <w:rsid w:val="00455834"/>
    <w:rsid w:val="00456367"/>
    <w:rsid w:val="00456DFF"/>
    <w:rsid w:val="00457145"/>
    <w:rsid w:val="00460122"/>
    <w:rsid w:val="00460B5C"/>
    <w:rsid w:val="00461184"/>
    <w:rsid w:val="00461487"/>
    <w:rsid w:val="0046187F"/>
    <w:rsid w:val="00461ACC"/>
    <w:rsid w:val="00461F1F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4CFA"/>
    <w:rsid w:val="004653ED"/>
    <w:rsid w:val="00465468"/>
    <w:rsid w:val="0046554F"/>
    <w:rsid w:val="00465AA4"/>
    <w:rsid w:val="00465F6F"/>
    <w:rsid w:val="00466969"/>
    <w:rsid w:val="00466C34"/>
    <w:rsid w:val="0046757F"/>
    <w:rsid w:val="004676CB"/>
    <w:rsid w:val="0046771E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4AF"/>
    <w:rsid w:val="0047164D"/>
    <w:rsid w:val="0047167D"/>
    <w:rsid w:val="00471992"/>
    <w:rsid w:val="00471C60"/>
    <w:rsid w:val="0047221F"/>
    <w:rsid w:val="00472358"/>
    <w:rsid w:val="004727FE"/>
    <w:rsid w:val="00472DFA"/>
    <w:rsid w:val="004739BD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60D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748"/>
    <w:rsid w:val="00481D5B"/>
    <w:rsid w:val="00481EF0"/>
    <w:rsid w:val="00482EAD"/>
    <w:rsid w:val="00483118"/>
    <w:rsid w:val="0048393A"/>
    <w:rsid w:val="00483EBE"/>
    <w:rsid w:val="00484143"/>
    <w:rsid w:val="00484396"/>
    <w:rsid w:val="0048465C"/>
    <w:rsid w:val="00484B2D"/>
    <w:rsid w:val="00484BFB"/>
    <w:rsid w:val="004850E0"/>
    <w:rsid w:val="004852CD"/>
    <w:rsid w:val="00485E3E"/>
    <w:rsid w:val="00487579"/>
    <w:rsid w:val="004879D0"/>
    <w:rsid w:val="00490331"/>
    <w:rsid w:val="004903FE"/>
    <w:rsid w:val="004904DB"/>
    <w:rsid w:val="00490873"/>
    <w:rsid w:val="004909B3"/>
    <w:rsid w:val="004909CE"/>
    <w:rsid w:val="004909FE"/>
    <w:rsid w:val="00490D4A"/>
    <w:rsid w:val="00490D4F"/>
    <w:rsid w:val="00490F42"/>
    <w:rsid w:val="00491A59"/>
    <w:rsid w:val="00491B00"/>
    <w:rsid w:val="00491D52"/>
    <w:rsid w:val="00491F70"/>
    <w:rsid w:val="004922EA"/>
    <w:rsid w:val="004924BE"/>
    <w:rsid w:val="00492C5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7EA"/>
    <w:rsid w:val="00496A27"/>
    <w:rsid w:val="00496A82"/>
    <w:rsid w:val="00496CB3"/>
    <w:rsid w:val="0049702B"/>
    <w:rsid w:val="00497082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8D0"/>
    <w:rsid w:val="004A5BA7"/>
    <w:rsid w:val="004A6313"/>
    <w:rsid w:val="004A64D1"/>
    <w:rsid w:val="004A67AE"/>
    <w:rsid w:val="004A68C6"/>
    <w:rsid w:val="004A6990"/>
    <w:rsid w:val="004A6991"/>
    <w:rsid w:val="004A739A"/>
    <w:rsid w:val="004A7D71"/>
    <w:rsid w:val="004B03B9"/>
    <w:rsid w:val="004B05B9"/>
    <w:rsid w:val="004B0723"/>
    <w:rsid w:val="004B0ADB"/>
    <w:rsid w:val="004B1454"/>
    <w:rsid w:val="004B1979"/>
    <w:rsid w:val="004B19EC"/>
    <w:rsid w:val="004B1C7F"/>
    <w:rsid w:val="004B1D12"/>
    <w:rsid w:val="004B1DEE"/>
    <w:rsid w:val="004B246F"/>
    <w:rsid w:val="004B32E2"/>
    <w:rsid w:val="004B3781"/>
    <w:rsid w:val="004B3F26"/>
    <w:rsid w:val="004B4327"/>
    <w:rsid w:val="004B49FA"/>
    <w:rsid w:val="004B4ED3"/>
    <w:rsid w:val="004B52F7"/>
    <w:rsid w:val="004B5495"/>
    <w:rsid w:val="004B5833"/>
    <w:rsid w:val="004B5A9A"/>
    <w:rsid w:val="004B675F"/>
    <w:rsid w:val="004B6830"/>
    <w:rsid w:val="004B6918"/>
    <w:rsid w:val="004B697E"/>
    <w:rsid w:val="004B6B5A"/>
    <w:rsid w:val="004B6F60"/>
    <w:rsid w:val="004B709D"/>
    <w:rsid w:val="004B7515"/>
    <w:rsid w:val="004B7B8B"/>
    <w:rsid w:val="004B7BA7"/>
    <w:rsid w:val="004C021D"/>
    <w:rsid w:val="004C052D"/>
    <w:rsid w:val="004C0C29"/>
    <w:rsid w:val="004C0DDB"/>
    <w:rsid w:val="004C0E52"/>
    <w:rsid w:val="004C0F4D"/>
    <w:rsid w:val="004C11E8"/>
    <w:rsid w:val="004C1CDC"/>
    <w:rsid w:val="004C1D02"/>
    <w:rsid w:val="004C2190"/>
    <w:rsid w:val="004C21F1"/>
    <w:rsid w:val="004C2346"/>
    <w:rsid w:val="004C2591"/>
    <w:rsid w:val="004C25DF"/>
    <w:rsid w:val="004C2A81"/>
    <w:rsid w:val="004C2BAE"/>
    <w:rsid w:val="004C2D3B"/>
    <w:rsid w:val="004C3356"/>
    <w:rsid w:val="004C34DE"/>
    <w:rsid w:val="004C3AEF"/>
    <w:rsid w:val="004C3CFB"/>
    <w:rsid w:val="004C3FDA"/>
    <w:rsid w:val="004C4045"/>
    <w:rsid w:val="004C42F9"/>
    <w:rsid w:val="004C481F"/>
    <w:rsid w:val="004C48E8"/>
    <w:rsid w:val="004C4B36"/>
    <w:rsid w:val="004C51FF"/>
    <w:rsid w:val="004C5E72"/>
    <w:rsid w:val="004C626C"/>
    <w:rsid w:val="004C6772"/>
    <w:rsid w:val="004C6C41"/>
    <w:rsid w:val="004C7033"/>
    <w:rsid w:val="004C709E"/>
    <w:rsid w:val="004C729B"/>
    <w:rsid w:val="004C788F"/>
    <w:rsid w:val="004C78F7"/>
    <w:rsid w:val="004C7A59"/>
    <w:rsid w:val="004D0453"/>
    <w:rsid w:val="004D06AD"/>
    <w:rsid w:val="004D0C1E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4FF8"/>
    <w:rsid w:val="004D50D5"/>
    <w:rsid w:val="004D550C"/>
    <w:rsid w:val="004D57C6"/>
    <w:rsid w:val="004D5AFA"/>
    <w:rsid w:val="004D5E0D"/>
    <w:rsid w:val="004D666E"/>
    <w:rsid w:val="004D672C"/>
    <w:rsid w:val="004D6A34"/>
    <w:rsid w:val="004D6C48"/>
    <w:rsid w:val="004D6C7D"/>
    <w:rsid w:val="004D6EF6"/>
    <w:rsid w:val="004D707F"/>
    <w:rsid w:val="004D71DC"/>
    <w:rsid w:val="004D73CE"/>
    <w:rsid w:val="004D7AEB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A09"/>
    <w:rsid w:val="004E2B6B"/>
    <w:rsid w:val="004E2C04"/>
    <w:rsid w:val="004E2E88"/>
    <w:rsid w:val="004E3069"/>
    <w:rsid w:val="004E3441"/>
    <w:rsid w:val="004E365D"/>
    <w:rsid w:val="004E36B6"/>
    <w:rsid w:val="004E36B9"/>
    <w:rsid w:val="004E38F5"/>
    <w:rsid w:val="004E4327"/>
    <w:rsid w:val="004E4403"/>
    <w:rsid w:val="004E4C2E"/>
    <w:rsid w:val="004E4D8C"/>
    <w:rsid w:val="004E51FF"/>
    <w:rsid w:val="004E5674"/>
    <w:rsid w:val="004E576C"/>
    <w:rsid w:val="004E5A7E"/>
    <w:rsid w:val="004E5CA8"/>
    <w:rsid w:val="004E64F3"/>
    <w:rsid w:val="004E6938"/>
    <w:rsid w:val="004E7B43"/>
    <w:rsid w:val="004F00C3"/>
    <w:rsid w:val="004F0119"/>
    <w:rsid w:val="004F037F"/>
    <w:rsid w:val="004F0A49"/>
    <w:rsid w:val="004F129B"/>
    <w:rsid w:val="004F191A"/>
    <w:rsid w:val="004F2A5D"/>
    <w:rsid w:val="004F318A"/>
    <w:rsid w:val="004F4298"/>
    <w:rsid w:val="004F4838"/>
    <w:rsid w:val="004F4A09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A32"/>
    <w:rsid w:val="004F7E7A"/>
    <w:rsid w:val="0050086E"/>
    <w:rsid w:val="005009B9"/>
    <w:rsid w:val="00500ED3"/>
    <w:rsid w:val="00500EF1"/>
    <w:rsid w:val="00501022"/>
    <w:rsid w:val="0050134F"/>
    <w:rsid w:val="005014A6"/>
    <w:rsid w:val="005021D2"/>
    <w:rsid w:val="005023CD"/>
    <w:rsid w:val="0050356C"/>
    <w:rsid w:val="00503D8E"/>
    <w:rsid w:val="005047BA"/>
    <w:rsid w:val="00504908"/>
    <w:rsid w:val="00504988"/>
    <w:rsid w:val="005049F3"/>
    <w:rsid w:val="00504E52"/>
    <w:rsid w:val="00505C1E"/>
    <w:rsid w:val="00505EB6"/>
    <w:rsid w:val="00505FD8"/>
    <w:rsid w:val="00506092"/>
    <w:rsid w:val="005067A2"/>
    <w:rsid w:val="0050686E"/>
    <w:rsid w:val="0050689E"/>
    <w:rsid w:val="00506A89"/>
    <w:rsid w:val="00506CC6"/>
    <w:rsid w:val="0050705F"/>
    <w:rsid w:val="0050720C"/>
    <w:rsid w:val="0050736B"/>
    <w:rsid w:val="00507A29"/>
    <w:rsid w:val="00507A51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1F22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3E49"/>
    <w:rsid w:val="005147C7"/>
    <w:rsid w:val="00514DE5"/>
    <w:rsid w:val="005157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89B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50CD"/>
    <w:rsid w:val="005256C7"/>
    <w:rsid w:val="005257AB"/>
    <w:rsid w:val="00525891"/>
    <w:rsid w:val="00526008"/>
    <w:rsid w:val="005263A8"/>
    <w:rsid w:val="00526B03"/>
    <w:rsid w:val="00526F20"/>
    <w:rsid w:val="005274ED"/>
    <w:rsid w:val="00527551"/>
    <w:rsid w:val="005277E2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6A2"/>
    <w:rsid w:val="00535966"/>
    <w:rsid w:val="00535BEE"/>
    <w:rsid w:val="00535DF7"/>
    <w:rsid w:val="00536045"/>
    <w:rsid w:val="0053726A"/>
    <w:rsid w:val="005372E4"/>
    <w:rsid w:val="00540050"/>
    <w:rsid w:val="0054021C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2807"/>
    <w:rsid w:val="005429B4"/>
    <w:rsid w:val="005432A1"/>
    <w:rsid w:val="005434BA"/>
    <w:rsid w:val="00543AEE"/>
    <w:rsid w:val="00543C6E"/>
    <w:rsid w:val="005445FF"/>
    <w:rsid w:val="005449F7"/>
    <w:rsid w:val="00544C4D"/>
    <w:rsid w:val="00544E15"/>
    <w:rsid w:val="005455B0"/>
    <w:rsid w:val="00545D9C"/>
    <w:rsid w:val="00546389"/>
    <w:rsid w:val="005464A1"/>
    <w:rsid w:val="00546E6F"/>
    <w:rsid w:val="00546FB6"/>
    <w:rsid w:val="005473A4"/>
    <w:rsid w:val="00547536"/>
    <w:rsid w:val="005475B3"/>
    <w:rsid w:val="005478D0"/>
    <w:rsid w:val="00547C58"/>
    <w:rsid w:val="00547CA7"/>
    <w:rsid w:val="00547CB4"/>
    <w:rsid w:val="00550419"/>
    <w:rsid w:val="005507E3"/>
    <w:rsid w:val="00551B66"/>
    <w:rsid w:val="005520E3"/>
    <w:rsid w:val="00552428"/>
    <w:rsid w:val="00552869"/>
    <w:rsid w:val="00552A92"/>
    <w:rsid w:val="00552B50"/>
    <w:rsid w:val="00552E5E"/>
    <w:rsid w:val="0055363F"/>
    <w:rsid w:val="0055368A"/>
    <w:rsid w:val="00553C41"/>
    <w:rsid w:val="00553F69"/>
    <w:rsid w:val="0055417E"/>
    <w:rsid w:val="005541B6"/>
    <w:rsid w:val="00554785"/>
    <w:rsid w:val="00554C88"/>
    <w:rsid w:val="00554FEC"/>
    <w:rsid w:val="00554FF9"/>
    <w:rsid w:val="005555D9"/>
    <w:rsid w:val="00555D3E"/>
    <w:rsid w:val="00555FF6"/>
    <w:rsid w:val="005560DD"/>
    <w:rsid w:val="0055614E"/>
    <w:rsid w:val="00556BE2"/>
    <w:rsid w:val="00557038"/>
    <w:rsid w:val="0055763D"/>
    <w:rsid w:val="0055788F"/>
    <w:rsid w:val="00560EE7"/>
    <w:rsid w:val="0056118A"/>
    <w:rsid w:val="00561293"/>
    <w:rsid w:val="00561870"/>
    <w:rsid w:val="005618BF"/>
    <w:rsid w:val="00561B47"/>
    <w:rsid w:val="00561D5E"/>
    <w:rsid w:val="00561E7C"/>
    <w:rsid w:val="00561FF6"/>
    <w:rsid w:val="00562298"/>
    <w:rsid w:val="005623BB"/>
    <w:rsid w:val="00562CC8"/>
    <w:rsid w:val="00562EF5"/>
    <w:rsid w:val="00563BF3"/>
    <w:rsid w:val="00563CAA"/>
    <w:rsid w:val="00563D11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7958"/>
    <w:rsid w:val="00567CD7"/>
    <w:rsid w:val="00567FAD"/>
    <w:rsid w:val="005700BD"/>
    <w:rsid w:val="0057071D"/>
    <w:rsid w:val="00570769"/>
    <w:rsid w:val="00570DB5"/>
    <w:rsid w:val="00570E28"/>
    <w:rsid w:val="00570FC6"/>
    <w:rsid w:val="00571242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537"/>
    <w:rsid w:val="00574684"/>
    <w:rsid w:val="005749B0"/>
    <w:rsid w:val="0057533E"/>
    <w:rsid w:val="00575A6E"/>
    <w:rsid w:val="00575AA8"/>
    <w:rsid w:val="005760DA"/>
    <w:rsid w:val="0057659E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2C4"/>
    <w:rsid w:val="0058068F"/>
    <w:rsid w:val="00580997"/>
    <w:rsid w:val="0058101F"/>
    <w:rsid w:val="005817FB"/>
    <w:rsid w:val="00581A86"/>
    <w:rsid w:val="00581D16"/>
    <w:rsid w:val="005821DB"/>
    <w:rsid w:val="00582322"/>
    <w:rsid w:val="00582AC6"/>
    <w:rsid w:val="00583711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5B6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1C0"/>
    <w:rsid w:val="00593569"/>
    <w:rsid w:val="0059394E"/>
    <w:rsid w:val="00593CD4"/>
    <w:rsid w:val="00593F22"/>
    <w:rsid w:val="0059482B"/>
    <w:rsid w:val="005948A2"/>
    <w:rsid w:val="00594AD9"/>
    <w:rsid w:val="00594CA8"/>
    <w:rsid w:val="00594CEB"/>
    <w:rsid w:val="00594F22"/>
    <w:rsid w:val="005956A5"/>
    <w:rsid w:val="00595CB5"/>
    <w:rsid w:val="00595D0A"/>
    <w:rsid w:val="005960EC"/>
    <w:rsid w:val="0059681D"/>
    <w:rsid w:val="00596833"/>
    <w:rsid w:val="00596E26"/>
    <w:rsid w:val="00596EC2"/>
    <w:rsid w:val="00597815"/>
    <w:rsid w:val="00597C1B"/>
    <w:rsid w:val="005A005D"/>
    <w:rsid w:val="005A09DA"/>
    <w:rsid w:val="005A0A8D"/>
    <w:rsid w:val="005A0C0B"/>
    <w:rsid w:val="005A1238"/>
    <w:rsid w:val="005A1F68"/>
    <w:rsid w:val="005A2099"/>
    <w:rsid w:val="005A298F"/>
    <w:rsid w:val="005A2EB7"/>
    <w:rsid w:val="005A3276"/>
    <w:rsid w:val="005A3763"/>
    <w:rsid w:val="005A3911"/>
    <w:rsid w:val="005A3F5B"/>
    <w:rsid w:val="005A4578"/>
    <w:rsid w:val="005A4841"/>
    <w:rsid w:val="005A49C6"/>
    <w:rsid w:val="005A4D77"/>
    <w:rsid w:val="005A5071"/>
    <w:rsid w:val="005A5914"/>
    <w:rsid w:val="005A59EC"/>
    <w:rsid w:val="005A6017"/>
    <w:rsid w:val="005A6333"/>
    <w:rsid w:val="005A6A19"/>
    <w:rsid w:val="005A6B29"/>
    <w:rsid w:val="005A6E90"/>
    <w:rsid w:val="005A7DDB"/>
    <w:rsid w:val="005B0F1F"/>
    <w:rsid w:val="005B1341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3B3A"/>
    <w:rsid w:val="005B3B6A"/>
    <w:rsid w:val="005B3BA9"/>
    <w:rsid w:val="005B4047"/>
    <w:rsid w:val="005B46D6"/>
    <w:rsid w:val="005B4E2E"/>
    <w:rsid w:val="005B5028"/>
    <w:rsid w:val="005B5037"/>
    <w:rsid w:val="005B586B"/>
    <w:rsid w:val="005B5C11"/>
    <w:rsid w:val="005B5F0B"/>
    <w:rsid w:val="005B6FDD"/>
    <w:rsid w:val="005B7250"/>
    <w:rsid w:val="005B729C"/>
    <w:rsid w:val="005B773A"/>
    <w:rsid w:val="005B79D4"/>
    <w:rsid w:val="005C0145"/>
    <w:rsid w:val="005C021C"/>
    <w:rsid w:val="005C03DD"/>
    <w:rsid w:val="005C0605"/>
    <w:rsid w:val="005C0A60"/>
    <w:rsid w:val="005C1B05"/>
    <w:rsid w:val="005C1DB4"/>
    <w:rsid w:val="005C2713"/>
    <w:rsid w:val="005C2812"/>
    <w:rsid w:val="005C362F"/>
    <w:rsid w:val="005C3C8A"/>
    <w:rsid w:val="005C5830"/>
    <w:rsid w:val="005C5FCD"/>
    <w:rsid w:val="005C60CB"/>
    <w:rsid w:val="005C63CF"/>
    <w:rsid w:val="005C65D4"/>
    <w:rsid w:val="005C683F"/>
    <w:rsid w:val="005C6ADE"/>
    <w:rsid w:val="005C6B8C"/>
    <w:rsid w:val="005C75E7"/>
    <w:rsid w:val="005C7AB8"/>
    <w:rsid w:val="005C7C89"/>
    <w:rsid w:val="005D0220"/>
    <w:rsid w:val="005D0424"/>
    <w:rsid w:val="005D04E1"/>
    <w:rsid w:val="005D051E"/>
    <w:rsid w:val="005D0AA0"/>
    <w:rsid w:val="005D0F42"/>
    <w:rsid w:val="005D1ADB"/>
    <w:rsid w:val="005D2069"/>
    <w:rsid w:val="005D21E5"/>
    <w:rsid w:val="005D2393"/>
    <w:rsid w:val="005D25C2"/>
    <w:rsid w:val="005D2D9C"/>
    <w:rsid w:val="005D2F72"/>
    <w:rsid w:val="005D3055"/>
    <w:rsid w:val="005D324D"/>
    <w:rsid w:val="005D3450"/>
    <w:rsid w:val="005D346C"/>
    <w:rsid w:val="005D3756"/>
    <w:rsid w:val="005D3808"/>
    <w:rsid w:val="005D3ABB"/>
    <w:rsid w:val="005D4376"/>
    <w:rsid w:val="005D5326"/>
    <w:rsid w:val="005D53D0"/>
    <w:rsid w:val="005D5B63"/>
    <w:rsid w:val="005D5D45"/>
    <w:rsid w:val="005D5EB1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7B0"/>
    <w:rsid w:val="005E49E1"/>
    <w:rsid w:val="005E49F2"/>
    <w:rsid w:val="005E5AF8"/>
    <w:rsid w:val="005E5D37"/>
    <w:rsid w:val="005E624B"/>
    <w:rsid w:val="005E6444"/>
    <w:rsid w:val="005E77E3"/>
    <w:rsid w:val="005E7869"/>
    <w:rsid w:val="005E797A"/>
    <w:rsid w:val="005E7A8F"/>
    <w:rsid w:val="005E7CD6"/>
    <w:rsid w:val="005F07F3"/>
    <w:rsid w:val="005F124C"/>
    <w:rsid w:val="005F13F3"/>
    <w:rsid w:val="005F1B33"/>
    <w:rsid w:val="005F1CBB"/>
    <w:rsid w:val="005F1E6D"/>
    <w:rsid w:val="005F2002"/>
    <w:rsid w:val="005F2859"/>
    <w:rsid w:val="005F299E"/>
    <w:rsid w:val="005F412D"/>
    <w:rsid w:val="005F4158"/>
    <w:rsid w:val="005F4973"/>
    <w:rsid w:val="005F4CF1"/>
    <w:rsid w:val="005F4E1F"/>
    <w:rsid w:val="005F4E94"/>
    <w:rsid w:val="005F52E6"/>
    <w:rsid w:val="005F5386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428"/>
    <w:rsid w:val="00601C3E"/>
    <w:rsid w:val="00602826"/>
    <w:rsid w:val="00602C00"/>
    <w:rsid w:val="00602C8A"/>
    <w:rsid w:val="00602F60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E1B"/>
    <w:rsid w:val="00606F27"/>
    <w:rsid w:val="006075A1"/>
    <w:rsid w:val="006075E5"/>
    <w:rsid w:val="00607620"/>
    <w:rsid w:val="00607698"/>
    <w:rsid w:val="00607790"/>
    <w:rsid w:val="00607860"/>
    <w:rsid w:val="00607BCA"/>
    <w:rsid w:val="00610357"/>
    <w:rsid w:val="0061039E"/>
    <w:rsid w:val="00610536"/>
    <w:rsid w:val="006107A6"/>
    <w:rsid w:val="00610DDF"/>
    <w:rsid w:val="00611870"/>
    <w:rsid w:val="00611C94"/>
    <w:rsid w:val="00612089"/>
    <w:rsid w:val="00612209"/>
    <w:rsid w:val="00612357"/>
    <w:rsid w:val="00612C1D"/>
    <w:rsid w:val="00612C2D"/>
    <w:rsid w:val="00612D0F"/>
    <w:rsid w:val="006131E6"/>
    <w:rsid w:val="00613284"/>
    <w:rsid w:val="006132BD"/>
    <w:rsid w:val="0061395A"/>
    <w:rsid w:val="006139F8"/>
    <w:rsid w:val="0061405A"/>
    <w:rsid w:val="00614323"/>
    <w:rsid w:val="0061447F"/>
    <w:rsid w:val="0061463C"/>
    <w:rsid w:val="00614BE9"/>
    <w:rsid w:val="00614C38"/>
    <w:rsid w:val="006154AB"/>
    <w:rsid w:val="006156FF"/>
    <w:rsid w:val="006158CF"/>
    <w:rsid w:val="00615960"/>
    <w:rsid w:val="00616610"/>
    <w:rsid w:val="0061691E"/>
    <w:rsid w:val="00616ADA"/>
    <w:rsid w:val="006171DA"/>
    <w:rsid w:val="00617A82"/>
    <w:rsid w:val="00617CBE"/>
    <w:rsid w:val="00620321"/>
    <w:rsid w:val="00620468"/>
    <w:rsid w:val="00620724"/>
    <w:rsid w:val="00620BDF"/>
    <w:rsid w:val="00620CC4"/>
    <w:rsid w:val="00620FA7"/>
    <w:rsid w:val="00621114"/>
    <w:rsid w:val="00621601"/>
    <w:rsid w:val="00621EF5"/>
    <w:rsid w:val="00622A7B"/>
    <w:rsid w:val="00622DEB"/>
    <w:rsid w:val="00622F3F"/>
    <w:rsid w:val="00623108"/>
    <w:rsid w:val="00623668"/>
    <w:rsid w:val="00623DE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FE5"/>
    <w:rsid w:val="0062704F"/>
    <w:rsid w:val="006278B1"/>
    <w:rsid w:val="00627B20"/>
    <w:rsid w:val="00627C6F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AE3"/>
    <w:rsid w:val="00632F83"/>
    <w:rsid w:val="00633196"/>
    <w:rsid w:val="0063493C"/>
    <w:rsid w:val="00634DAD"/>
    <w:rsid w:val="0063662C"/>
    <w:rsid w:val="00636850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9E1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6E2"/>
    <w:rsid w:val="00647989"/>
    <w:rsid w:val="00647B68"/>
    <w:rsid w:val="00650743"/>
    <w:rsid w:val="00650A04"/>
    <w:rsid w:val="00650AFA"/>
    <w:rsid w:val="00650CF7"/>
    <w:rsid w:val="00650EDC"/>
    <w:rsid w:val="006512C9"/>
    <w:rsid w:val="00651887"/>
    <w:rsid w:val="00651AD5"/>
    <w:rsid w:val="00651D93"/>
    <w:rsid w:val="00651FFA"/>
    <w:rsid w:val="0065260D"/>
    <w:rsid w:val="006526AC"/>
    <w:rsid w:val="006528B0"/>
    <w:rsid w:val="006528E2"/>
    <w:rsid w:val="00652B49"/>
    <w:rsid w:val="00652CEB"/>
    <w:rsid w:val="0065310C"/>
    <w:rsid w:val="00653118"/>
    <w:rsid w:val="00653409"/>
    <w:rsid w:val="00653E9A"/>
    <w:rsid w:val="00654089"/>
    <w:rsid w:val="006540BD"/>
    <w:rsid w:val="00654196"/>
    <w:rsid w:val="00654759"/>
    <w:rsid w:val="006547F9"/>
    <w:rsid w:val="00654C2F"/>
    <w:rsid w:val="0065537A"/>
    <w:rsid w:val="006553A6"/>
    <w:rsid w:val="00655512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637"/>
    <w:rsid w:val="00660945"/>
    <w:rsid w:val="006609E8"/>
    <w:rsid w:val="006615F2"/>
    <w:rsid w:val="00661923"/>
    <w:rsid w:val="006619B7"/>
    <w:rsid w:val="00661AAF"/>
    <w:rsid w:val="00663281"/>
    <w:rsid w:val="00663285"/>
    <w:rsid w:val="006638D0"/>
    <w:rsid w:val="00663A85"/>
    <w:rsid w:val="00663D07"/>
    <w:rsid w:val="0066468B"/>
    <w:rsid w:val="0066492D"/>
    <w:rsid w:val="00664C89"/>
    <w:rsid w:val="00664DAA"/>
    <w:rsid w:val="00664F0C"/>
    <w:rsid w:val="00664FCF"/>
    <w:rsid w:val="00665280"/>
    <w:rsid w:val="00665398"/>
    <w:rsid w:val="006655DF"/>
    <w:rsid w:val="006655E3"/>
    <w:rsid w:val="006656B9"/>
    <w:rsid w:val="0066581F"/>
    <w:rsid w:val="006658AC"/>
    <w:rsid w:val="00665B54"/>
    <w:rsid w:val="006661A4"/>
    <w:rsid w:val="00666868"/>
    <w:rsid w:val="0066690D"/>
    <w:rsid w:val="00666E66"/>
    <w:rsid w:val="00666E7F"/>
    <w:rsid w:val="00667031"/>
    <w:rsid w:val="00667117"/>
    <w:rsid w:val="00667442"/>
    <w:rsid w:val="0066769E"/>
    <w:rsid w:val="00670466"/>
    <w:rsid w:val="006706C1"/>
    <w:rsid w:val="0067071C"/>
    <w:rsid w:val="00670A16"/>
    <w:rsid w:val="00671031"/>
    <w:rsid w:val="006712A9"/>
    <w:rsid w:val="00671785"/>
    <w:rsid w:val="006719A2"/>
    <w:rsid w:val="00671E66"/>
    <w:rsid w:val="00672474"/>
    <w:rsid w:val="00672689"/>
    <w:rsid w:val="00672A21"/>
    <w:rsid w:val="00672BA3"/>
    <w:rsid w:val="00672C71"/>
    <w:rsid w:val="006731A1"/>
    <w:rsid w:val="006731A8"/>
    <w:rsid w:val="00673814"/>
    <w:rsid w:val="0067394B"/>
    <w:rsid w:val="006742C7"/>
    <w:rsid w:val="00674456"/>
    <w:rsid w:val="00674540"/>
    <w:rsid w:val="0067457D"/>
    <w:rsid w:val="00674722"/>
    <w:rsid w:val="00675055"/>
    <w:rsid w:val="0067597A"/>
    <w:rsid w:val="00675CF2"/>
    <w:rsid w:val="0067665B"/>
    <w:rsid w:val="006768DF"/>
    <w:rsid w:val="006769D7"/>
    <w:rsid w:val="0067762C"/>
    <w:rsid w:val="00680263"/>
    <w:rsid w:val="00680A5A"/>
    <w:rsid w:val="00681047"/>
    <w:rsid w:val="006811E5"/>
    <w:rsid w:val="006812A6"/>
    <w:rsid w:val="0068176C"/>
    <w:rsid w:val="006819AA"/>
    <w:rsid w:val="006825C6"/>
    <w:rsid w:val="00682B2C"/>
    <w:rsid w:val="00683CE2"/>
    <w:rsid w:val="00684321"/>
    <w:rsid w:val="006850BF"/>
    <w:rsid w:val="006852E5"/>
    <w:rsid w:val="00685CAF"/>
    <w:rsid w:val="00685F4F"/>
    <w:rsid w:val="006864D5"/>
    <w:rsid w:val="0068676A"/>
    <w:rsid w:val="006869DA"/>
    <w:rsid w:val="00686FE8"/>
    <w:rsid w:val="0068712A"/>
    <w:rsid w:val="00687341"/>
    <w:rsid w:val="006873C5"/>
    <w:rsid w:val="00687C52"/>
    <w:rsid w:val="0069039B"/>
    <w:rsid w:val="00690D2B"/>
    <w:rsid w:val="006910D7"/>
    <w:rsid w:val="00691112"/>
    <w:rsid w:val="0069158E"/>
    <w:rsid w:val="00692942"/>
    <w:rsid w:val="00692B63"/>
    <w:rsid w:val="00692C93"/>
    <w:rsid w:val="00692CB6"/>
    <w:rsid w:val="00693811"/>
    <w:rsid w:val="00693E46"/>
    <w:rsid w:val="00694186"/>
    <w:rsid w:val="00694247"/>
    <w:rsid w:val="00694D82"/>
    <w:rsid w:val="00694EBD"/>
    <w:rsid w:val="006958BC"/>
    <w:rsid w:val="00695B8B"/>
    <w:rsid w:val="00695F48"/>
    <w:rsid w:val="00696905"/>
    <w:rsid w:val="00696C8D"/>
    <w:rsid w:val="00697089"/>
    <w:rsid w:val="00697091"/>
    <w:rsid w:val="0069765D"/>
    <w:rsid w:val="0069798F"/>
    <w:rsid w:val="006A062B"/>
    <w:rsid w:val="006A075E"/>
    <w:rsid w:val="006A13C0"/>
    <w:rsid w:val="006A149D"/>
    <w:rsid w:val="006A1DE9"/>
    <w:rsid w:val="006A21D2"/>
    <w:rsid w:val="006A228F"/>
    <w:rsid w:val="006A24BA"/>
    <w:rsid w:val="006A2722"/>
    <w:rsid w:val="006A28BE"/>
    <w:rsid w:val="006A3A56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6C3E"/>
    <w:rsid w:val="006A70E5"/>
    <w:rsid w:val="006A71B8"/>
    <w:rsid w:val="006A73EC"/>
    <w:rsid w:val="006B0347"/>
    <w:rsid w:val="006B0BCD"/>
    <w:rsid w:val="006B12BF"/>
    <w:rsid w:val="006B14E0"/>
    <w:rsid w:val="006B157D"/>
    <w:rsid w:val="006B18D6"/>
    <w:rsid w:val="006B1963"/>
    <w:rsid w:val="006B2035"/>
    <w:rsid w:val="006B24F2"/>
    <w:rsid w:val="006B2908"/>
    <w:rsid w:val="006B2D16"/>
    <w:rsid w:val="006B3B00"/>
    <w:rsid w:val="006B47BD"/>
    <w:rsid w:val="006B4A4F"/>
    <w:rsid w:val="006B4C02"/>
    <w:rsid w:val="006B4DBD"/>
    <w:rsid w:val="006B5195"/>
    <w:rsid w:val="006B52A9"/>
    <w:rsid w:val="006B533A"/>
    <w:rsid w:val="006B54E4"/>
    <w:rsid w:val="006B5901"/>
    <w:rsid w:val="006B5BAD"/>
    <w:rsid w:val="006B60B0"/>
    <w:rsid w:val="006B6428"/>
    <w:rsid w:val="006B6563"/>
    <w:rsid w:val="006B66A0"/>
    <w:rsid w:val="006B68EF"/>
    <w:rsid w:val="006B6C30"/>
    <w:rsid w:val="006B6D97"/>
    <w:rsid w:val="006B6DA2"/>
    <w:rsid w:val="006B738B"/>
    <w:rsid w:val="006B789F"/>
    <w:rsid w:val="006B79E2"/>
    <w:rsid w:val="006B7A91"/>
    <w:rsid w:val="006B7BF4"/>
    <w:rsid w:val="006C0671"/>
    <w:rsid w:val="006C1583"/>
    <w:rsid w:val="006C16D3"/>
    <w:rsid w:val="006C1992"/>
    <w:rsid w:val="006C1B30"/>
    <w:rsid w:val="006C1CD0"/>
    <w:rsid w:val="006C22FB"/>
    <w:rsid w:val="006C28EC"/>
    <w:rsid w:val="006C296F"/>
    <w:rsid w:val="006C2DA3"/>
    <w:rsid w:val="006C2FB1"/>
    <w:rsid w:val="006C32A5"/>
    <w:rsid w:val="006C3585"/>
    <w:rsid w:val="006C4A8E"/>
    <w:rsid w:val="006C4BD0"/>
    <w:rsid w:val="006C52F1"/>
    <w:rsid w:val="006C5735"/>
    <w:rsid w:val="006C5F76"/>
    <w:rsid w:val="006C6001"/>
    <w:rsid w:val="006C62FC"/>
    <w:rsid w:val="006C64C8"/>
    <w:rsid w:val="006C6B2B"/>
    <w:rsid w:val="006C6B81"/>
    <w:rsid w:val="006C6D0C"/>
    <w:rsid w:val="006C7060"/>
    <w:rsid w:val="006C7492"/>
    <w:rsid w:val="006C7633"/>
    <w:rsid w:val="006C793B"/>
    <w:rsid w:val="006C7AE1"/>
    <w:rsid w:val="006C7B6D"/>
    <w:rsid w:val="006D02B5"/>
    <w:rsid w:val="006D02E9"/>
    <w:rsid w:val="006D034C"/>
    <w:rsid w:val="006D03A0"/>
    <w:rsid w:val="006D0424"/>
    <w:rsid w:val="006D0544"/>
    <w:rsid w:val="006D08E2"/>
    <w:rsid w:val="006D0D69"/>
    <w:rsid w:val="006D10C6"/>
    <w:rsid w:val="006D1AB8"/>
    <w:rsid w:val="006D1ACE"/>
    <w:rsid w:val="006D1C40"/>
    <w:rsid w:val="006D1F23"/>
    <w:rsid w:val="006D279C"/>
    <w:rsid w:val="006D2873"/>
    <w:rsid w:val="006D2D52"/>
    <w:rsid w:val="006D38D0"/>
    <w:rsid w:val="006D3967"/>
    <w:rsid w:val="006D3A98"/>
    <w:rsid w:val="006D4729"/>
    <w:rsid w:val="006D5902"/>
    <w:rsid w:val="006D5FBF"/>
    <w:rsid w:val="006D6139"/>
    <w:rsid w:val="006D636D"/>
    <w:rsid w:val="006D6A19"/>
    <w:rsid w:val="006D712C"/>
    <w:rsid w:val="006D74E1"/>
    <w:rsid w:val="006D7DD4"/>
    <w:rsid w:val="006E006C"/>
    <w:rsid w:val="006E014E"/>
    <w:rsid w:val="006E0778"/>
    <w:rsid w:val="006E0BD5"/>
    <w:rsid w:val="006E0E89"/>
    <w:rsid w:val="006E1075"/>
    <w:rsid w:val="006E1202"/>
    <w:rsid w:val="006E15FC"/>
    <w:rsid w:val="006E263D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4DA1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0E47"/>
    <w:rsid w:val="006F1C21"/>
    <w:rsid w:val="006F1FD7"/>
    <w:rsid w:val="006F242A"/>
    <w:rsid w:val="006F29ED"/>
    <w:rsid w:val="006F2CF4"/>
    <w:rsid w:val="006F3853"/>
    <w:rsid w:val="006F3A68"/>
    <w:rsid w:val="006F3F3E"/>
    <w:rsid w:val="006F3FEB"/>
    <w:rsid w:val="006F4358"/>
    <w:rsid w:val="006F458F"/>
    <w:rsid w:val="006F46C5"/>
    <w:rsid w:val="006F4ACB"/>
    <w:rsid w:val="006F4B16"/>
    <w:rsid w:val="006F4E8B"/>
    <w:rsid w:val="006F5135"/>
    <w:rsid w:val="006F51DD"/>
    <w:rsid w:val="006F52E5"/>
    <w:rsid w:val="006F5465"/>
    <w:rsid w:val="006F58BC"/>
    <w:rsid w:val="006F591B"/>
    <w:rsid w:val="006F5DE8"/>
    <w:rsid w:val="006F5E77"/>
    <w:rsid w:val="006F624C"/>
    <w:rsid w:val="006F6615"/>
    <w:rsid w:val="006F72D1"/>
    <w:rsid w:val="006F74C8"/>
    <w:rsid w:val="006F76DD"/>
    <w:rsid w:val="006F7748"/>
    <w:rsid w:val="006F7A28"/>
    <w:rsid w:val="006F7A60"/>
    <w:rsid w:val="006F7B10"/>
    <w:rsid w:val="007015A1"/>
    <w:rsid w:val="0070187C"/>
    <w:rsid w:val="00701AA6"/>
    <w:rsid w:val="00701C20"/>
    <w:rsid w:val="00701CC5"/>
    <w:rsid w:val="00702371"/>
    <w:rsid w:val="00702388"/>
    <w:rsid w:val="00702410"/>
    <w:rsid w:val="00702C0D"/>
    <w:rsid w:val="00702D13"/>
    <w:rsid w:val="007031E9"/>
    <w:rsid w:val="00703D59"/>
    <w:rsid w:val="0070536E"/>
    <w:rsid w:val="007055C3"/>
    <w:rsid w:val="00705DA1"/>
    <w:rsid w:val="007063BA"/>
    <w:rsid w:val="007068A2"/>
    <w:rsid w:val="00706C9D"/>
    <w:rsid w:val="00706D98"/>
    <w:rsid w:val="00706F89"/>
    <w:rsid w:val="007071C3"/>
    <w:rsid w:val="00707B10"/>
    <w:rsid w:val="0071067C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8B9"/>
    <w:rsid w:val="00715E59"/>
    <w:rsid w:val="0071683B"/>
    <w:rsid w:val="00716985"/>
    <w:rsid w:val="00716A57"/>
    <w:rsid w:val="00717339"/>
    <w:rsid w:val="0071784B"/>
    <w:rsid w:val="007179D2"/>
    <w:rsid w:val="00717B05"/>
    <w:rsid w:val="00717C86"/>
    <w:rsid w:val="00717CB1"/>
    <w:rsid w:val="00720230"/>
    <w:rsid w:val="00720A24"/>
    <w:rsid w:val="00720D74"/>
    <w:rsid w:val="00721E42"/>
    <w:rsid w:val="007226AF"/>
    <w:rsid w:val="00723069"/>
    <w:rsid w:val="0072307D"/>
    <w:rsid w:val="00723352"/>
    <w:rsid w:val="007236CF"/>
    <w:rsid w:val="0072390F"/>
    <w:rsid w:val="007240FE"/>
    <w:rsid w:val="0072410C"/>
    <w:rsid w:val="00724926"/>
    <w:rsid w:val="00724DF3"/>
    <w:rsid w:val="00725408"/>
    <w:rsid w:val="007254D7"/>
    <w:rsid w:val="00725A55"/>
    <w:rsid w:val="00725E1D"/>
    <w:rsid w:val="00725F2C"/>
    <w:rsid w:val="007263B8"/>
    <w:rsid w:val="00726E90"/>
    <w:rsid w:val="00726EE1"/>
    <w:rsid w:val="00726FDF"/>
    <w:rsid w:val="007275E2"/>
    <w:rsid w:val="00727A17"/>
    <w:rsid w:val="00727B7B"/>
    <w:rsid w:val="00730397"/>
    <w:rsid w:val="00730724"/>
    <w:rsid w:val="0073076A"/>
    <w:rsid w:val="00730814"/>
    <w:rsid w:val="00730B84"/>
    <w:rsid w:val="00730F26"/>
    <w:rsid w:val="00730F38"/>
    <w:rsid w:val="007323E1"/>
    <w:rsid w:val="00732B94"/>
    <w:rsid w:val="007331BC"/>
    <w:rsid w:val="0073360D"/>
    <w:rsid w:val="0073397C"/>
    <w:rsid w:val="00733A8E"/>
    <w:rsid w:val="00733B2C"/>
    <w:rsid w:val="00734197"/>
    <w:rsid w:val="0073439F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223"/>
    <w:rsid w:val="007404DE"/>
    <w:rsid w:val="00740A63"/>
    <w:rsid w:val="00740BEB"/>
    <w:rsid w:val="00740C5B"/>
    <w:rsid w:val="0074132B"/>
    <w:rsid w:val="007414D5"/>
    <w:rsid w:val="007414DA"/>
    <w:rsid w:val="007421CE"/>
    <w:rsid w:val="0074233E"/>
    <w:rsid w:val="00742670"/>
    <w:rsid w:val="007428AC"/>
    <w:rsid w:val="00742A9A"/>
    <w:rsid w:val="00742FAF"/>
    <w:rsid w:val="0074347D"/>
    <w:rsid w:val="00743639"/>
    <w:rsid w:val="00743ACB"/>
    <w:rsid w:val="007445D0"/>
    <w:rsid w:val="0074499E"/>
    <w:rsid w:val="00744E16"/>
    <w:rsid w:val="00745198"/>
    <w:rsid w:val="007453FC"/>
    <w:rsid w:val="00745B5A"/>
    <w:rsid w:val="00746431"/>
    <w:rsid w:val="007465D0"/>
    <w:rsid w:val="00746683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880"/>
    <w:rsid w:val="00751F36"/>
    <w:rsid w:val="007520B8"/>
    <w:rsid w:val="00752132"/>
    <w:rsid w:val="0075214C"/>
    <w:rsid w:val="00752787"/>
    <w:rsid w:val="00752875"/>
    <w:rsid w:val="00753093"/>
    <w:rsid w:val="007534CC"/>
    <w:rsid w:val="007535A1"/>
    <w:rsid w:val="00753D12"/>
    <w:rsid w:val="00753D29"/>
    <w:rsid w:val="00753DD5"/>
    <w:rsid w:val="00754D48"/>
    <w:rsid w:val="00754EB8"/>
    <w:rsid w:val="007550CC"/>
    <w:rsid w:val="00755438"/>
    <w:rsid w:val="00755513"/>
    <w:rsid w:val="00755BDC"/>
    <w:rsid w:val="00755CAA"/>
    <w:rsid w:val="00755FA4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6E3"/>
    <w:rsid w:val="00764CD1"/>
    <w:rsid w:val="00764D99"/>
    <w:rsid w:val="00765182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0"/>
    <w:rsid w:val="00766E56"/>
    <w:rsid w:val="00767D74"/>
    <w:rsid w:val="007702FC"/>
    <w:rsid w:val="00770A23"/>
    <w:rsid w:val="007710AD"/>
    <w:rsid w:val="00771416"/>
    <w:rsid w:val="0077197B"/>
    <w:rsid w:val="00771AE0"/>
    <w:rsid w:val="0077302F"/>
    <w:rsid w:val="00773445"/>
    <w:rsid w:val="0077382F"/>
    <w:rsid w:val="00773971"/>
    <w:rsid w:val="00773B4A"/>
    <w:rsid w:val="00773C53"/>
    <w:rsid w:val="00773D71"/>
    <w:rsid w:val="00774717"/>
    <w:rsid w:val="00774EA7"/>
    <w:rsid w:val="00775219"/>
    <w:rsid w:val="00775DC2"/>
    <w:rsid w:val="007761DA"/>
    <w:rsid w:val="00776549"/>
    <w:rsid w:val="007772AF"/>
    <w:rsid w:val="007772B9"/>
    <w:rsid w:val="007776EF"/>
    <w:rsid w:val="00777BF0"/>
    <w:rsid w:val="00777CC4"/>
    <w:rsid w:val="00777EDD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CF3"/>
    <w:rsid w:val="00783D5B"/>
    <w:rsid w:val="007843AF"/>
    <w:rsid w:val="00784545"/>
    <w:rsid w:val="00784716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7197"/>
    <w:rsid w:val="007873A5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2EF1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198"/>
    <w:rsid w:val="007A43D1"/>
    <w:rsid w:val="007A46FF"/>
    <w:rsid w:val="007A4798"/>
    <w:rsid w:val="007A5606"/>
    <w:rsid w:val="007A5BC0"/>
    <w:rsid w:val="007A5CE5"/>
    <w:rsid w:val="007A5EC7"/>
    <w:rsid w:val="007A6715"/>
    <w:rsid w:val="007A69F7"/>
    <w:rsid w:val="007A6AA6"/>
    <w:rsid w:val="007A6AFE"/>
    <w:rsid w:val="007A6E1E"/>
    <w:rsid w:val="007A734A"/>
    <w:rsid w:val="007A7B48"/>
    <w:rsid w:val="007B02E4"/>
    <w:rsid w:val="007B035A"/>
    <w:rsid w:val="007B0561"/>
    <w:rsid w:val="007B06E8"/>
    <w:rsid w:val="007B084D"/>
    <w:rsid w:val="007B15FE"/>
    <w:rsid w:val="007B1637"/>
    <w:rsid w:val="007B16DD"/>
    <w:rsid w:val="007B1995"/>
    <w:rsid w:val="007B234E"/>
    <w:rsid w:val="007B255F"/>
    <w:rsid w:val="007B29D0"/>
    <w:rsid w:val="007B2AD0"/>
    <w:rsid w:val="007B2BD5"/>
    <w:rsid w:val="007B2F7C"/>
    <w:rsid w:val="007B3425"/>
    <w:rsid w:val="007B5478"/>
    <w:rsid w:val="007B5709"/>
    <w:rsid w:val="007B581F"/>
    <w:rsid w:val="007B59DE"/>
    <w:rsid w:val="007B5A08"/>
    <w:rsid w:val="007B5F4A"/>
    <w:rsid w:val="007B5F6B"/>
    <w:rsid w:val="007B7137"/>
    <w:rsid w:val="007B7650"/>
    <w:rsid w:val="007B7771"/>
    <w:rsid w:val="007B79FC"/>
    <w:rsid w:val="007B7CC8"/>
    <w:rsid w:val="007B7DAC"/>
    <w:rsid w:val="007C00C7"/>
    <w:rsid w:val="007C0613"/>
    <w:rsid w:val="007C0CDE"/>
    <w:rsid w:val="007C0F04"/>
    <w:rsid w:val="007C11D6"/>
    <w:rsid w:val="007C122D"/>
    <w:rsid w:val="007C12B3"/>
    <w:rsid w:val="007C1424"/>
    <w:rsid w:val="007C277D"/>
    <w:rsid w:val="007C34B9"/>
    <w:rsid w:val="007C37C1"/>
    <w:rsid w:val="007C3C61"/>
    <w:rsid w:val="007C4354"/>
    <w:rsid w:val="007C461E"/>
    <w:rsid w:val="007C4728"/>
    <w:rsid w:val="007C4735"/>
    <w:rsid w:val="007C485F"/>
    <w:rsid w:val="007C5157"/>
    <w:rsid w:val="007C54D7"/>
    <w:rsid w:val="007C5759"/>
    <w:rsid w:val="007C5CBB"/>
    <w:rsid w:val="007C5F74"/>
    <w:rsid w:val="007C5FBF"/>
    <w:rsid w:val="007C6081"/>
    <w:rsid w:val="007C63F4"/>
    <w:rsid w:val="007C6867"/>
    <w:rsid w:val="007C6A3E"/>
    <w:rsid w:val="007C6AEE"/>
    <w:rsid w:val="007C6E7B"/>
    <w:rsid w:val="007C72A9"/>
    <w:rsid w:val="007C7623"/>
    <w:rsid w:val="007C7665"/>
    <w:rsid w:val="007C7B17"/>
    <w:rsid w:val="007C7EEC"/>
    <w:rsid w:val="007D00A1"/>
    <w:rsid w:val="007D024A"/>
    <w:rsid w:val="007D0A3B"/>
    <w:rsid w:val="007D0C6C"/>
    <w:rsid w:val="007D0CC3"/>
    <w:rsid w:val="007D0F43"/>
    <w:rsid w:val="007D0F71"/>
    <w:rsid w:val="007D15ED"/>
    <w:rsid w:val="007D1D2B"/>
    <w:rsid w:val="007D1DB1"/>
    <w:rsid w:val="007D2368"/>
    <w:rsid w:val="007D316F"/>
    <w:rsid w:val="007D35E1"/>
    <w:rsid w:val="007D35EC"/>
    <w:rsid w:val="007D375F"/>
    <w:rsid w:val="007D40D7"/>
    <w:rsid w:val="007D413E"/>
    <w:rsid w:val="007D422E"/>
    <w:rsid w:val="007D4292"/>
    <w:rsid w:val="007D46AD"/>
    <w:rsid w:val="007D481C"/>
    <w:rsid w:val="007D48C3"/>
    <w:rsid w:val="007D4F6B"/>
    <w:rsid w:val="007D53D4"/>
    <w:rsid w:val="007D57B7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1DDE"/>
    <w:rsid w:val="007E205D"/>
    <w:rsid w:val="007E2478"/>
    <w:rsid w:val="007E24A1"/>
    <w:rsid w:val="007E258E"/>
    <w:rsid w:val="007E25F8"/>
    <w:rsid w:val="007E29FD"/>
    <w:rsid w:val="007E2F0C"/>
    <w:rsid w:val="007E3497"/>
    <w:rsid w:val="007E372F"/>
    <w:rsid w:val="007E3E65"/>
    <w:rsid w:val="007E5DB1"/>
    <w:rsid w:val="007E6336"/>
    <w:rsid w:val="007E6F6B"/>
    <w:rsid w:val="007E726C"/>
    <w:rsid w:val="007E73DB"/>
    <w:rsid w:val="007E7694"/>
    <w:rsid w:val="007E7779"/>
    <w:rsid w:val="007F0274"/>
    <w:rsid w:val="007F1850"/>
    <w:rsid w:val="007F19B3"/>
    <w:rsid w:val="007F19FA"/>
    <w:rsid w:val="007F1B90"/>
    <w:rsid w:val="007F2224"/>
    <w:rsid w:val="007F22F1"/>
    <w:rsid w:val="007F282C"/>
    <w:rsid w:val="007F2888"/>
    <w:rsid w:val="007F2A47"/>
    <w:rsid w:val="007F3095"/>
    <w:rsid w:val="007F35B0"/>
    <w:rsid w:val="007F3661"/>
    <w:rsid w:val="007F3CFA"/>
    <w:rsid w:val="007F3FCE"/>
    <w:rsid w:val="007F41A4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6E7C"/>
    <w:rsid w:val="007F728F"/>
    <w:rsid w:val="007F7513"/>
    <w:rsid w:val="007F770E"/>
    <w:rsid w:val="007F79BF"/>
    <w:rsid w:val="007F7AEB"/>
    <w:rsid w:val="008003F8"/>
    <w:rsid w:val="008006A3"/>
    <w:rsid w:val="008008B6"/>
    <w:rsid w:val="00800EA5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C0"/>
    <w:rsid w:val="008046C7"/>
    <w:rsid w:val="00804A3D"/>
    <w:rsid w:val="00804B43"/>
    <w:rsid w:val="00804B52"/>
    <w:rsid w:val="00804C5C"/>
    <w:rsid w:val="008052B3"/>
    <w:rsid w:val="00805C21"/>
    <w:rsid w:val="0080683F"/>
    <w:rsid w:val="0080754A"/>
    <w:rsid w:val="00807AC7"/>
    <w:rsid w:val="00807F5D"/>
    <w:rsid w:val="008107A3"/>
    <w:rsid w:val="008109A9"/>
    <w:rsid w:val="00810C52"/>
    <w:rsid w:val="008112B4"/>
    <w:rsid w:val="00811A1F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567E"/>
    <w:rsid w:val="00815826"/>
    <w:rsid w:val="00816928"/>
    <w:rsid w:val="00816A4F"/>
    <w:rsid w:val="00817CD3"/>
    <w:rsid w:val="00817DF3"/>
    <w:rsid w:val="008203CF"/>
    <w:rsid w:val="00820757"/>
    <w:rsid w:val="00820D97"/>
    <w:rsid w:val="00820DC2"/>
    <w:rsid w:val="00820E41"/>
    <w:rsid w:val="008211B3"/>
    <w:rsid w:val="00821279"/>
    <w:rsid w:val="00821697"/>
    <w:rsid w:val="008219A9"/>
    <w:rsid w:val="00821A8A"/>
    <w:rsid w:val="00821BF6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D43"/>
    <w:rsid w:val="00824E2C"/>
    <w:rsid w:val="00824F50"/>
    <w:rsid w:val="0082527F"/>
    <w:rsid w:val="00825391"/>
    <w:rsid w:val="00825AA4"/>
    <w:rsid w:val="008263EC"/>
    <w:rsid w:val="00826635"/>
    <w:rsid w:val="00826A97"/>
    <w:rsid w:val="00826AF7"/>
    <w:rsid w:val="00826B29"/>
    <w:rsid w:val="00826F3F"/>
    <w:rsid w:val="00826FE8"/>
    <w:rsid w:val="00827393"/>
    <w:rsid w:val="00827394"/>
    <w:rsid w:val="0082763B"/>
    <w:rsid w:val="00827CAC"/>
    <w:rsid w:val="00827F06"/>
    <w:rsid w:val="00830648"/>
    <w:rsid w:val="008309F5"/>
    <w:rsid w:val="00830C5E"/>
    <w:rsid w:val="00830E37"/>
    <w:rsid w:val="00831A6F"/>
    <w:rsid w:val="00831BE2"/>
    <w:rsid w:val="00832294"/>
    <w:rsid w:val="0083267C"/>
    <w:rsid w:val="00832B94"/>
    <w:rsid w:val="0083348D"/>
    <w:rsid w:val="00833583"/>
    <w:rsid w:val="008342C1"/>
    <w:rsid w:val="00834D83"/>
    <w:rsid w:val="0083595C"/>
    <w:rsid w:val="008359D4"/>
    <w:rsid w:val="00835CFF"/>
    <w:rsid w:val="00835F32"/>
    <w:rsid w:val="008367D1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832"/>
    <w:rsid w:val="00841CD8"/>
    <w:rsid w:val="00841F71"/>
    <w:rsid w:val="00842229"/>
    <w:rsid w:val="00842684"/>
    <w:rsid w:val="008438EE"/>
    <w:rsid w:val="00843E58"/>
    <w:rsid w:val="00843FA0"/>
    <w:rsid w:val="00844D7E"/>
    <w:rsid w:val="008450A7"/>
    <w:rsid w:val="008450C7"/>
    <w:rsid w:val="008456BF"/>
    <w:rsid w:val="00845C50"/>
    <w:rsid w:val="00846A20"/>
    <w:rsid w:val="00847446"/>
    <w:rsid w:val="0084778B"/>
    <w:rsid w:val="0084795C"/>
    <w:rsid w:val="00847B64"/>
    <w:rsid w:val="00847ECE"/>
    <w:rsid w:val="00847F23"/>
    <w:rsid w:val="0085073B"/>
    <w:rsid w:val="00850848"/>
    <w:rsid w:val="008508F7"/>
    <w:rsid w:val="00851ACB"/>
    <w:rsid w:val="00851CC8"/>
    <w:rsid w:val="0085204A"/>
    <w:rsid w:val="008521F5"/>
    <w:rsid w:val="00852254"/>
    <w:rsid w:val="008523D8"/>
    <w:rsid w:val="008533D0"/>
    <w:rsid w:val="008533F2"/>
    <w:rsid w:val="008534A1"/>
    <w:rsid w:val="008538C8"/>
    <w:rsid w:val="00853955"/>
    <w:rsid w:val="00853BBC"/>
    <w:rsid w:val="00853C58"/>
    <w:rsid w:val="0085455A"/>
    <w:rsid w:val="008547DD"/>
    <w:rsid w:val="0085495C"/>
    <w:rsid w:val="00854A0B"/>
    <w:rsid w:val="00854B43"/>
    <w:rsid w:val="00854EBB"/>
    <w:rsid w:val="00854F62"/>
    <w:rsid w:val="00855EBF"/>
    <w:rsid w:val="00855F34"/>
    <w:rsid w:val="0085613A"/>
    <w:rsid w:val="008561E6"/>
    <w:rsid w:val="00856A63"/>
    <w:rsid w:val="00856C62"/>
    <w:rsid w:val="00856E5A"/>
    <w:rsid w:val="00857FE9"/>
    <w:rsid w:val="008602B7"/>
    <w:rsid w:val="00860727"/>
    <w:rsid w:val="0086075E"/>
    <w:rsid w:val="00860DE0"/>
    <w:rsid w:val="00860FBA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1F"/>
    <w:rsid w:val="00867C75"/>
    <w:rsid w:val="00867FCB"/>
    <w:rsid w:val="0087014C"/>
    <w:rsid w:val="00870876"/>
    <w:rsid w:val="008715BB"/>
    <w:rsid w:val="00871701"/>
    <w:rsid w:val="00871B1B"/>
    <w:rsid w:val="00872A60"/>
    <w:rsid w:val="00872FF3"/>
    <w:rsid w:val="00873143"/>
    <w:rsid w:val="008731E5"/>
    <w:rsid w:val="008732E2"/>
    <w:rsid w:val="00873786"/>
    <w:rsid w:val="00873992"/>
    <w:rsid w:val="0087499E"/>
    <w:rsid w:val="00874A43"/>
    <w:rsid w:val="00874C5C"/>
    <w:rsid w:val="0087511A"/>
    <w:rsid w:val="008755F4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511"/>
    <w:rsid w:val="00880E1B"/>
    <w:rsid w:val="008816FD"/>
    <w:rsid w:val="00881957"/>
    <w:rsid w:val="008822AC"/>
    <w:rsid w:val="00882407"/>
    <w:rsid w:val="00882680"/>
    <w:rsid w:val="00882D45"/>
    <w:rsid w:val="0088343C"/>
    <w:rsid w:val="00883E90"/>
    <w:rsid w:val="0088425B"/>
    <w:rsid w:val="00884D26"/>
    <w:rsid w:val="00885599"/>
    <w:rsid w:val="00885C6C"/>
    <w:rsid w:val="00887245"/>
    <w:rsid w:val="008877F9"/>
    <w:rsid w:val="0088780C"/>
    <w:rsid w:val="008878B7"/>
    <w:rsid w:val="00887D3A"/>
    <w:rsid w:val="008906CF"/>
    <w:rsid w:val="00890B9F"/>
    <w:rsid w:val="00890DD3"/>
    <w:rsid w:val="008912B6"/>
    <w:rsid w:val="008919FA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DA2"/>
    <w:rsid w:val="00894E2F"/>
    <w:rsid w:val="00894E87"/>
    <w:rsid w:val="008958ED"/>
    <w:rsid w:val="00896102"/>
    <w:rsid w:val="008963AE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28"/>
    <w:rsid w:val="008977B5"/>
    <w:rsid w:val="008A0200"/>
    <w:rsid w:val="008A0847"/>
    <w:rsid w:val="008A0C27"/>
    <w:rsid w:val="008A0CDE"/>
    <w:rsid w:val="008A0DE2"/>
    <w:rsid w:val="008A125C"/>
    <w:rsid w:val="008A16F9"/>
    <w:rsid w:val="008A18DB"/>
    <w:rsid w:val="008A1D95"/>
    <w:rsid w:val="008A1E8D"/>
    <w:rsid w:val="008A21E7"/>
    <w:rsid w:val="008A26FF"/>
    <w:rsid w:val="008A2DCF"/>
    <w:rsid w:val="008A354E"/>
    <w:rsid w:val="008A35C2"/>
    <w:rsid w:val="008A3965"/>
    <w:rsid w:val="008A3ED1"/>
    <w:rsid w:val="008A40FF"/>
    <w:rsid w:val="008A4743"/>
    <w:rsid w:val="008A4863"/>
    <w:rsid w:val="008A48F6"/>
    <w:rsid w:val="008A4B38"/>
    <w:rsid w:val="008A4D5E"/>
    <w:rsid w:val="008A4FB3"/>
    <w:rsid w:val="008A6280"/>
    <w:rsid w:val="008A654D"/>
    <w:rsid w:val="008A6AFC"/>
    <w:rsid w:val="008A760E"/>
    <w:rsid w:val="008A7AD9"/>
    <w:rsid w:val="008A7C86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3DE"/>
    <w:rsid w:val="008B48E3"/>
    <w:rsid w:val="008B4CFB"/>
    <w:rsid w:val="008B4FC8"/>
    <w:rsid w:val="008B4FF0"/>
    <w:rsid w:val="008B51ED"/>
    <w:rsid w:val="008B58A8"/>
    <w:rsid w:val="008B5ECD"/>
    <w:rsid w:val="008B6091"/>
    <w:rsid w:val="008B66D2"/>
    <w:rsid w:val="008B6BDD"/>
    <w:rsid w:val="008B6C3F"/>
    <w:rsid w:val="008B72EC"/>
    <w:rsid w:val="008B7BFE"/>
    <w:rsid w:val="008B7C10"/>
    <w:rsid w:val="008C0236"/>
    <w:rsid w:val="008C08C2"/>
    <w:rsid w:val="008C09F0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A76"/>
    <w:rsid w:val="008C3782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7038"/>
    <w:rsid w:val="008D0019"/>
    <w:rsid w:val="008D03CE"/>
    <w:rsid w:val="008D04CA"/>
    <w:rsid w:val="008D0A48"/>
    <w:rsid w:val="008D1812"/>
    <w:rsid w:val="008D1963"/>
    <w:rsid w:val="008D1CDC"/>
    <w:rsid w:val="008D2734"/>
    <w:rsid w:val="008D2838"/>
    <w:rsid w:val="008D296E"/>
    <w:rsid w:val="008D2DA5"/>
    <w:rsid w:val="008D2DAA"/>
    <w:rsid w:val="008D32DF"/>
    <w:rsid w:val="008D3C29"/>
    <w:rsid w:val="008D3D50"/>
    <w:rsid w:val="008D3FF5"/>
    <w:rsid w:val="008D407A"/>
    <w:rsid w:val="008D430C"/>
    <w:rsid w:val="008D4978"/>
    <w:rsid w:val="008D52F5"/>
    <w:rsid w:val="008D571E"/>
    <w:rsid w:val="008D586D"/>
    <w:rsid w:val="008D59FA"/>
    <w:rsid w:val="008D6075"/>
    <w:rsid w:val="008D6140"/>
    <w:rsid w:val="008D64BD"/>
    <w:rsid w:val="008D6549"/>
    <w:rsid w:val="008D674C"/>
    <w:rsid w:val="008D6856"/>
    <w:rsid w:val="008D6B65"/>
    <w:rsid w:val="008D6EA5"/>
    <w:rsid w:val="008D7406"/>
    <w:rsid w:val="008D7907"/>
    <w:rsid w:val="008E0169"/>
    <w:rsid w:val="008E06CB"/>
    <w:rsid w:val="008E1128"/>
    <w:rsid w:val="008E15C0"/>
    <w:rsid w:val="008E1781"/>
    <w:rsid w:val="008E1C5E"/>
    <w:rsid w:val="008E1DE5"/>
    <w:rsid w:val="008E20D8"/>
    <w:rsid w:val="008E25C1"/>
    <w:rsid w:val="008E2630"/>
    <w:rsid w:val="008E2C8E"/>
    <w:rsid w:val="008E2D31"/>
    <w:rsid w:val="008E3114"/>
    <w:rsid w:val="008E322E"/>
    <w:rsid w:val="008E370E"/>
    <w:rsid w:val="008E3956"/>
    <w:rsid w:val="008E3E35"/>
    <w:rsid w:val="008E4423"/>
    <w:rsid w:val="008E4521"/>
    <w:rsid w:val="008E4751"/>
    <w:rsid w:val="008E492B"/>
    <w:rsid w:val="008E4F8D"/>
    <w:rsid w:val="008E4FCA"/>
    <w:rsid w:val="008E594F"/>
    <w:rsid w:val="008E5BF4"/>
    <w:rsid w:val="008E5F6E"/>
    <w:rsid w:val="008E605D"/>
    <w:rsid w:val="008E636B"/>
    <w:rsid w:val="008E63F4"/>
    <w:rsid w:val="008E660E"/>
    <w:rsid w:val="008E7305"/>
    <w:rsid w:val="008E7461"/>
    <w:rsid w:val="008E74C8"/>
    <w:rsid w:val="008E7B85"/>
    <w:rsid w:val="008E7EEE"/>
    <w:rsid w:val="008F007B"/>
    <w:rsid w:val="008F00B1"/>
    <w:rsid w:val="008F0802"/>
    <w:rsid w:val="008F158E"/>
    <w:rsid w:val="008F17C5"/>
    <w:rsid w:val="008F2530"/>
    <w:rsid w:val="008F2912"/>
    <w:rsid w:val="008F2B90"/>
    <w:rsid w:val="008F2BBA"/>
    <w:rsid w:val="008F309C"/>
    <w:rsid w:val="008F3187"/>
    <w:rsid w:val="008F321B"/>
    <w:rsid w:val="008F34B1"/>
    <w:rsid w:val="008F4571"/>
    <w:rsid w:val="008F4B47"/>
    <w:rsid w:val="008F4C25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15"/>
    <w:rsid w:val="00900ABF"/>
    <w:rsid w:val="00900BEB"/>
    <w:rsid w:val="00900C02"/>
    <w:rsid w:val="0090152E"/>
    <w:rsid w:val="00901924"/>
    <w:rsid w:val="00901FA2"/>
    <w:rsid w:val="009020F2"/>
    <w:rsid w:val="009021EA"/>
    <w:rsid w:val="00902C66"/>
    <w:rsid w:val="009035F8"/>
    <w:rsid w:val="00903CD6"/>
    <w:rsid w:val="0090409B"/>
    <w:rsid w:val="00904118"/>
    <w:rsid w:val="0090497A"/>
    <w:rsid w:val="00904A98"/>
    <w:rsid w:val="00905231"/>
    <w:rsid w:val="0090575D"/>
    <w:rsid w:val="009059FF"/>
    <w:rsid w:val="00906E2D"/>
    <w:rsid w:val="00907604"/>
    <w:rsid w:val="00907A0B"/>
    <w:rsid w:val="00910B94"/>
    <w:rsid w:val="00910D89"/>
    <w:rsid w:val="00910FE8"/>
    <w:rsid w:val="00911394"/>
    <w:rsid w:val="009113F8"/>
    <w:rsid w:val="009113FE"/>
    <w:rsid w:val="00911A87"/>
    <w:rsid w:val="00911FE0"/>
    <w:rsid w:val="009127B5"/>
    <w:rsid w:val="00912958"/>
    <w:rsid w:val="00912E8A"/>
    <w:rsid w:val="0091340C"/>
    <w:rsid w:val="00913C07"/>
    <w:rsid w:val="009145A5"/>
    <w:rsid w:val="00914895"/>
    <w:rsid w:val="00914EF2"/>
    <w:rsid w:val="009154B4"/>
    <w:rsid w:val="009158A0"/>
    <w:rsid w:val="009158F8"/>
    <w:rsid w:val="00915DC3"/>
    <w:rsid w:val="00915F50"/>
    <w:rsid w:val="009178A9"/>
    <w:rsid w:val="00920364"/>
    <w:rsid w:val="00920776"/>
    <w:rsid w:val="00920DCD"/>
    <w:rsid w:val="00921AEF"/>
    <w:rsid w:val="009228D1"/>
    <w:rsid w:val="00922FED"/>
    <w:rsid w:val="00923B3B"/>
    <w:rsid w:val="00923F3A"/>
    <w:rsid w:val="00923FB9"/>
    <w:rsid w:val="009249A9"/>
    <w:rsid w:val="00925608"/>
    <w:rsid w:val="00925758"/>
    <w:rsid w:val="009259DE"/>
    <w:rsid w:val="00925B24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3C"/>
    <w:rsid w:val="0093237A"/>
    <w:rsid w:val="00932882"/>
    <w:rsid w:val="0093296E"/>
    <w:rsid w:val="00932B0E"/>
    <w:rsid w:val="00932F6F"/>
    <w:rsid w:val="009331F4"/>
    <w:rsid w:val="00933245"/>
    <w:rsid w:val="009341AE"/>
    <w:rsid w:val="009352FB"/>
    <w:rsid w:val="00935688"/>
    <w:rsid w:val="0093619A"/>
    <w:rsid w:val="0093651A"/>
    <w:rsid w:val="00936770"/>
    <w:rsid w:val="009369FB"/>
    <w:rsid w:val="00936B3E"/>
    <w:rsid w:val="00937499"/>
    <w:rsid w:val="00937A20"/>
    <w:rsid w:val="00937D5B"/>
    <w:rsid w:val="009404E6"/>
    <w:rsid w:val="009408E1"/>
    <w:rsid w:val="00941034"/>
    <w:rsid w:val="00941219"/>
    <w:rsid w:val="009416AD"/>
    <w:rsid w:val="009418C2"/>
    <w:rsid w:val="00941BF8"/>
    <w:rsid w:val="009424E2"/>
    <w:rsid w:val="009427A1"/>
    <w:rsid w:val="00942CA0"/>
    <w:rsid w:val="0094324F"/>
    <w:rsid w:val="00943335"/>
    <w:rsid w:val="00943BBE"/>
    <w:rsid w:val="009442D0"/>
    <w:rsid w:val="00944462"/>
    <w:rsid w:val="00944779"/>
    <w:rsid w:val="00944926"/>
    <w:rsid w:val="00944944"/>
    <w:rsid w:val="0094499B"/>
    <w:rsid w:val="00945736"/>
    <w:rsid w:val="0094585F"/>
    <w:rsid w:val="00945989"/>
    <w:rsid w:val="00946593"/>
    <w:rsid w:val="009469AC"/>
    <w:rsid w:val="00946B5A"/>
    <w:rsid w:val="00946E0E"/>
    <w:rsid w:val="009477D3"/>
    <w:rsid w:val="00947A29"/>
    <w:rsid w:val="00947AF2"/>
    <w:rsid w:val="00947B8A"/>
    <w:rsid w:val="00947E4D"/>
    <w:rsid w:val="00950790"/>
    <w:rsid w:val="00950A82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9E4"/>
    <w:rsid w:val="00953A5F"/>
    <w:rsid w:val="00953B22"/>
    <w:rsid w:val="00953B2E"/>
    <w:rsid w:val="00953CD8"/>
    <w:rsid w:val="00953E6D"/>
    <w:rsid w:val="0095465A"/>
    <w:rsid w:val="00954907"/>
    <w:rsid w:val="00954CDF"/>
    <w:rsid w:val="00955156"/>
    <w:rsid w:val="009559A2"/>
    <w:rsid w:val="00955D92"/>
    <w:rsid w:val="009563C7"/>
    <w:rsid w:val="00956966"/>
    <w:rsid w:val="00956A7E"/>
    <w:rsid w:val="009573A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1F3A"/>
    <w:rsid w:val="00962176"/>
    <w:rsid w:val="0096225F"/>
    <w:rsid w:val="0096226E"/>
    <w:rsid w:val="00962D8B"/>
    <w:rsid w:val="00962EA2"/>
    <w:rsid w:val="00962F47"/>
    <w:rsid w:val="009632A8"/>
    <w:rsid w:val="009632D4"/>
    <w:rsid w:val="00963736"/>
    <w:rsid w:val="00963B70"/>
    <w:rsid w:val="00964D42"/>
    <w:rsid w:val="00964E12"/>
    <w:rsid w:val="0096509B"/>
    <w:rsid w:val="00965164"/>
    <w:rsid w:val="00965391"/>
    <w:rsid w:val="009653A7"/>
    <w:rsid w:val="0096570C"/>
    <w:rsid w:val="009659EC"/>
    <w:rsid w:val="00965CA0"/>
    <w:rsid w:val="009664BA"/>
    <w:rsid w:val="009667B0"/>
    <w:rsid w:val="00966B95"/>
    <w:rsid w:val="00966BBD"/>
    <w:rsid w:val="00966BE5"/>
    <w:rsid w:val="009674B9"/>
    <w:rsid w:val="009678B6"/>
    <w:rsid w:val="00967A73"/>
    <w:rsid w:val="00967EDF"/>
    <w:rsid w:val="00967FA4"/>
    <w:rsid w:val="00970C58"/>
    <w:rsid w:val="00970DD7"/>
    <w:rsid w:val="00970F01"/>
    <w:rsid w:val="00971AA6"/>
    <w:rsid w:val="00971B1E"/>
    <w:rsid w:val="00972739"/>
    <w:rsid w:val="00972D72"/>
    <w:rsid w:val="00972DD3"/>
    <w:rsid w:val="0097330E"/>
    <w:rsid w:val="0097390F"/>
    <w:rsid w:val="00973EA1"/>
    <w:rsid w:val="00973ED4"/>
    <w:rsid w:val="009740CD"/>
    <w:rsid w:val="00974229"/>
    <w:rsid w:val="00974263"/>
    <w:rsid w:val="00974767"/>
    <w:rsid w:val="00975394"/>
    <w:rsid w:val="00975814"/>
    <w:rsid w:val="00975D16"/>
    <w:rsid w:val="009768EB"/>
    <w:rsid w:val="00976B61"/>
    <w:rsid w:val="00976C1E"/>
    <w:rsid w:val="00976CA6"/>
    <w:rsid w:val="00976CB6"/>
    <w:rsid w:val="00976DA9"/>
    <w:rsid w:val="00976F64"/>
    <w:rsid w:val="00977104"/>
    <w:rsid w:val="00977966"/>
    <w:rsid w:val="00977980"/>
    <w:rsid w:val="00977D58"/>
    <w:rsid w:val="00980191"/>
    <w:rsid w:val="00980266"/>
    <w:rsid w:val="00980860"/>
    <w:rsid w:val="00981137"/>
    <w:rsid w:val="00981705"/>
    <w:rsid w:val="00981A3C"/>
    <w:rsid w:val="009822E1"/>
    <w:rsid w:val="009823A4"/>
    <w:rsid w:val="00982802"/>
    <w:rsid w:val="00982C58"/>
    <w:rsid w:val="0098336D"/>
    <w:rsid w:val="009834B3"/>
    <w:rsid w:val="0098385E"/>
    <w:rsid w:val="00983D01"/>
    <w:rsid w:val="009842B5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40F"/>
    <w:rsid w:val="0099381D"/>
    <w:rsid w:val="00994E65"/>
    <w:rsid w:val="00994F9E"/>
    <w:rsid w:val="00995172"/>
    <w:rsid w:val="009952ED"/>
    <w:rsid w:val="00995DB2"/>
    <w:rsid w:val="00995EA5"/>
    <w:rsid w:val="00996E31"/>
    <w:rsid w:val="009970FE"/>
    <w:rsid w:val="0099764B"/>
    <w:rsid w:val="00997D9B"/>
    <w:rsid w:val="00997DAC"/>
    <w:rsid w:val="009A03DD"/>
    <w:rsid w:val="009A1B0A"/>
    <w:rsid w:val="009A2030"/>
    <w:rsid w:val="009A20A1"/>
    <w:rsid w:val="009A20F2"/>
    <w:rsid w:val="009A2159"/>
    <w:rsid w:val="009A225B"/>
    <w:rsid w:val="009A2295"/>
    <w:rsid w:val="009A276C"/>
    <w:rsid w:val="009A2BBC"/>
    <w:rsid w:val="009A2C13"/>
    <w:rsid w:val="009A2F31"/>
    <w:rsid w:val="009A36A8"/>
    <w:rsid w:val="009A395D"/>
    <w:rsid w:val="009A3ADC"/>
    <w:rsid w:val="009A3E02"/>
    <w:rsid w:val="009A4002"/>
    <w:rsid w:val="009A44B3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58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CB1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C63"/>
    <w:rsid w:val="009C2637"/>
    <w:rsid w:val="009C2E6F"/>
    <w:rsid w:val="009C32FD"/>
    <w:rsid w:val="009C3CC0"/>
    <w:rsid w:val="009C452A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45C"/>
    <w:rsid w:val="009C7850"/>
    <w:rsid w:val="009C78AA"/>
    <w:rsid w:val="009C7B23"/>
    <w:rsid w:val="009D0DC8"/>
    <w:rsid w:val="009D0F2E"/>
    <w:rsid w:val="009D0FA3"/>
    <w:rsid w:val="009D1611"/>
    <w:rsid w:val="009D187E"/>
    <w:rsid w:val="009D1B60"/>
    <w:rsid w:val="009D2234"/>
    <w:rsid w:val="009D263B"/>
    <w:rsid w:val="009D2886"/>
    <w:rsid w:val="009D2A6B"/>
    <w:rsid w:val="009D2C18"/>
    <w:rsid w:val="009D2C22"/>
    <w:rsid w:val="009D2F23"/>
    <w:rsid w:val="009D3936"/>
    <w:rsid w:val="009D3AE7"/>
    <w:rsid w:val="009D3DBB"/>
    <w:rsid w:val="009D3F20"/>
    <w:rsid w:val="009D4398"/>
    <w:rsid w:val="009D461D"/>
    <w:rsid w:val="009D5048"/>
    <w:rsid w:val="009D50DE"/>
    <w:rsid w:val="009D5479"/>
    <w:rsid w:val="009D5A3E"/>
    <w:rsid w:val="009D5CFF"/>
    <w:rsid w:val="009D5E12"/>
    <w:rsid w:val="009D6634"/>
    <w:rsid w:val="009D66BF"/>
    <w:rsid w:val="009D66C1"/>
    <w:rsid w:val="009D6F62"/>
    <w:rsid w:val="009D74D3"/>
    <w:rsid w:val="009D765A"/>
    <w:rsid w:val="009D7B12"/>
    <w:rsid w:val="009D7BA5"/>
    <w:rsid w:val="009E0256"/>
    <w:rsid w:val="009E0B51"/>
    <w:rsid w:val="009E0DED"/>
    <w:rsid w:val="009E0FDA"/>
    <w:rsid w:val="009E2011"/>
    <w:rsid w:val="009E209E"/>
    <w:rsid w:val="009E23DF"/>
    <w:rsid w:val="009E28B7"/>
    <w:rsid w:val="009E2FF6"/>
    <w:rsid w:val="009E351C"/>
    <w:rsid w:val="009E36FA"/>
    <w:rsid w:val="009E37D5"/>
    <w:rsid w:val="009E3BCD"/>
    <w:rsid w:val="009E3E9A"/>
    <w:rsid w:val="009E3EF9"/>
    <w:rsid w:val="009E40F5"/>
    <w:rsid w:val="009E41FF"/>
    <w:rsid w:val="009E4293"/>
    <w:rsid w:val="009E4401"/>
    <w:rsid w:val="009E4DC9"/>
    <w:rsid w:val="009E506A"/>
    <w:rsid w:val="009E52CB"/>
    <w:rsid w:val="009E5A73"/>
    <w:rsid w:val="009E5CB8"/>
    <w:rsid w:val="009E61D2"/>
    <w:rsid w:val="009E6356"/>
    <w:rsid w:val="009E65DA"/>
    <w:rsid w:val="009E67F7"/>
    <w:rsid w:val="009E6BE4"/>
    <w:rsid w:val="009E7215"/>
    <w:rsid w:val="009E7C52"/>
    <w:rsid w:val="009E7CB5"/>
    <w:rsid w:val="009F04A9"/>
    <w:rsid w:val="009F0CFE"/>
    <w:rsid w:val="009F110F"/>
    <w:rsid w:val="009F1304"/>
    <w:rsid w:val="009F1410"/>
    <w:rsid w:val="009F18AD"/>
    <w:rsid w:val="009F2289"/>
    <w:rsid w:val="009F2C6C"/>
    <w:rsid w:val="009F2F8D"/>
    <w:rsid w:val="009F3364"/>
    <w:rsid w:val="009F440C"/>
    <w:rsid w:val="009F45FE"/>
    <w:rsid w:val="009F4D9F"/>
    <w:rsid w:val="009F50FC"/>
    <w:rsid w:val="009F51F7"/>
    <w:rsid w:val="009F5271"/>
    <w:rsid w:val="009F5467"/>
    <w:rsid w:val="009F5537"/>
    <w:rsid w:val="009F5895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1B1F"/>
    <w:rsid w:val="00A1229B"/>
    <w:rsid w:val="00A1258F"/>
    <w:rsid w:val="00A129AA"/>
    <w:rsid w:val="00A12BAD"/>
    <w:rsid w:val="00A12D93"/>
    <w:rsid w:val="00A1306A"/>
    <w:rsid w:val="00A1359B"/>
    <w:rsid w:val="00A136DB"/>
    <w:rsid w:val="00A13C8E"/>
    <w:rsid w:val="00A14B47"/>
    <w:rsid w:val="00A15459"/>
    <w:rsid w:val="00A15D4D"/>
    <w:rsid w:val="00A15FC2"/>
    <w:rsid w:val="00A16046"/>
    <w:rsid w:val="00A164BF"/>
    <w:rsid w:val="00A170BD"/>
    <w:rsid w:val="00A172BA"/>
    <w:rsid w:val="00A172D6"/>
    <w:rsid w:val="00A174EB"/>
    <w:rsid w:val="00A17A2B"/>
    <w:rsid w:val="00A20A4E"/>
    <w:rsid w:val="00A20EFC"/>
    <w:rsid w:val="00A2145C"/>
    <w:rsid w:val="00A21620"/>
    <w:rsid w:val="00A21A72"/>
    <w:rsid w:val="00A21B95"/>
    <w:rsid w:val="00A21F9D"/>
    <w:rsid w:val="00A21FAA"/>
    <w:rsid w:val="00A22961"/>
    <w:rsid w:val="00A22BC1"/>
    <w:rsid w:val="00A22E16"/>
    <w:rsid w:val="00A2334D"/>
    <w:rsid w:val="00A24B23"/>
    <w:rsid w:val="00A24BA0"/>
    <w:rsid w:val="00A24BE3"/>
    <w:rsid w:val="00A24DFC"/>
    <w:rsid w:val="00A2520B"/>
    <w:rsid w:val="00A254D6"/>
    <w:rsid w:val="00A254DD"/>
    <w:rsid w:val="00A25544"/>
    <w:rsid w:val="00A25C9A"/>
    <w:rsid w:val="00A26F6D"/>
    <w:rsid w:val="00A27222"/>
    <w:rsid w:val="00A30672"/>
    <w:rsid w:val="00A30968"/>
    <w:rsid w:val="00A30AF3"/>
    <w:rsid w:val="00A30F87"/>
    <w:rsid w:val="00A30FBF"/>
    <w:rsid w:val="00A317B7"/>
    <w:rsid w:val="00A319C2"/>
    <w:rsid w:val="00A31AA6"/>
    <w:rsid w:val="00A324E9"/>
    <w:rsid w:val="00A32D22"/>
    <w:rsid w:val="00A32EE1"/>
    <w:rsid w:val="00A32EE6"/>
    <w:rsid w:val="00A3301F"/>
    <w:rsid w:val="00A336E0"/>
    <w:rsid w:val="00A34018"/>
    <w:rsid w:val="00A34B43"/>
    <w:rsid w:val="00A34DF9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0AEC"/>
    <w:rsid w:val="00A42229"/>
    <w:rsid w:val="00A426EB"/>
    <w:rsid w:val="00A42A4C"/>
    <w:rsid w:val="00A430AA"/>
    <w:rsid w:val="00A43249"/>
    <w:rsid w:val="00A43346"/>
    <w:rsid w:val="00A4357E"/>
    <w:rsid w:val="00A43638"/>
    <w:rsid w:val="00A43DF9"/>
    <w:rsid w:val="00A4429F"/>
    <w:rsid w:val="00A44702"/>
    <w:rsid w:val="00A44A3B"/>
    <w:rsid w:val="00A44DD3"/>
    <w:rsid w:val="00A45BF0"/>
    <w:rsid w:val="00A45E03"/>
    <w:rsid w:val="00A46385"/>
    <w:rsid w:val="00A46758"/>
    <w:rsid w:val="00A4682D"/>
    <w:rsid w:val="00A46A00"/>
    <w:rsid w:val="00A46F59"/>
    <w:rsid w:val="00A47032"/>
    <w:rsid w:val="00A4751C"/>
    <w:rsid w:val="00A47609"/>
    <w:rsid w:val="00A477C3"/>
    <w:rsid w:val="00A47902"/>
    <w:rsid w:val="00A47E80"/>
    <w:rsid w:val="00A50F78"/>
    <w:rsid w:val="00A51229"/>
    <w:rsid w:val="00A51339"/>
    <w:rsid w:val="00A516B9"/>
    <w:rsid w:val="00A5185A"/>
    <w:rsid w:val="00A51C8F"/>
    <w:rsid w:val="00A51F55"/>
    <w:rsid w:val="00A521EA"/>
    <w:rsid w:val="00A52250"/>
    <w:rsid w:val="00A52637"/>
    <w:rsid w:val="00A52AAE"/>
    <w:rsid w:val="00A52CD6"/>
    <w:rsid w:val="00A52D6B"/>
    <w:rsid w:val="00A53481"/>
    <w:rsid w:val="00A5366E"/>
    <w:rsid w:val="00A536A8"/>
    <w:rsid w:val="00A53994"/>
    <w:rsid w:val="00A53B68"/>
    <w:rsid w:val="00A53F76"/>
    <w:rsid w:val="00A548C5"/>
    <w:rsid w:val="00A54EAC"/>
    <w:rsid w:val="00A554DC"/>
    <w:rsid w:val="00A55A1A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1E48"/>
    <w:rsid w:val="00A620A1"/>
    <w:rsid w:val="00A62FDD"/>
    <w:rsid w:val="00A638D7"/>
    <w:rsid w:val="00A64169"/>
    <w:rsid w:val="00A642FC"/>
    <w:rsid w:val="00A647E7"/>
    <w:rsid w:val="00A64B15"/>
    <w:rsid w:val="00A65407"/>
    <w:rsid w:val="00A658F1"/>
    <w:rsid w:val="00A659F5"/>
    <w:rsid w:val="00A666F5"/>
    <w:rsid w:val="00A66978"/>
    <w:rsid w:val="00A66BFE"/>
    <w:rsid w:val="00A670EC"/>
    <w:rsid w:val="00A67C80"/>
    <w:rsid w:val="00A70060"/>
    <w:rsid w:val="00A7013E"/>
    <w:rsid w:val="00A706F1"/>
    <w:rsid w:val="00A708DA"/>
    <w:rsid w:val="00A70B66"/>
    <w:rsid w:val="00A71055"/>
    <w:rsid w:val="00A71553"/>
    <w:rsid w:val="00A7162E"/>
    <w:rsid w:val="00A71C22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292"/>
    <w:rsid w:val="00A76400"/>
    <w:rsid w:val="00A7648B"/>
    <w:rsid w:val="00A76881"/>
    <w:rsid w:val="00A76983"/>
    <w:rsid w:val="00A76B71"/>
    <w:rsid w:val="00A76CC9"/>
    <w:rsid w:val="00A77413"/>
    <w:rsid w:val="00A777AD"/>
    <w:rsid w:val="00A77A23"/>
    <w:rsid w:val="00A77C89"/>
    <w:rsid w:val="00A77CAB"/>
    <w:rsid w:val="00A77D8A"/>
    <w:rsid w:val="00A77E7D"/>
    <w:rsid w:val="00A77EA9"/>
    <w:rsid w:val="00A805FF"/>
    <w:rsid w:val="00A80611"/>
    <w:rsid w:val="00A81567"/>
    <w:rsid w:val="00A815E4"/>
    <w:rsid w:val="00A81776"/>
    <w:rsid w:val="00A81B83"/>
    <w:rsid w:val="00A81C51"/>
    <w:rsid w:val="00A82ACC"/>
    <w:rsid w:val="00A82ADA"/>
    <w:rsid w:val="00A82C84"/>
    <w:rsid w:val="00A82CEA"/>
    <w:rsid w:val="00A831E2"/>
    <w:rsid w:val="00A83B22"/>
    <w:rsid w:val="00A83F66"/>
    <w:rsid w:val="00A84957"/>
    <w:rsid w:val="00A85578"/>
    <w:rsid w:val="00A86241"/>
    <w:rsid w:val="00A862E9"/>
    <w:rsid w:val="00A86953"/>
    <w:rsid w:val="00A86CB7"/>
    <w:rsid w:val="00A870A1"/>
    <w:rsid w:val="00A8760B"/>
    <w:rsid w:val="00A87872"/>
    <w:rsid w:val="00A8799C"/>
    <w:rsid w:val="00A87BC2"/>
    <w:rsid w:val="00A87D0A"/>
    <w:rsid w:val="00A87E25"/>
    <w:rsid w:val="00A90958"/>
    <w:rsid w:val="00A90A17"/>
    <w:rsid w:val="00A90BFD"/>
    <w:rsid w:val="00A91E58"/>
    <w:rsid w:val="00A9341C"/>
    <w:rsid w:val="00A93793"/>
    <w:rsid w:val="00A944FB"/>
    <w:rsid w:val="00A94784"/>
    <w:rsid w:val="00A94996"/>
    <w:rsid w:val="00A9538F"/>
    <w:rsid w:val="00A954B5"/>
    <w:rsid w:val="00A95A8C"/>
    <w:rsid w:val="00A95DA1"/>
    <w:rsid w:val="00A95FBC"/>
    <w:rsid w:val="00A962E0"/>
    <w:rsid w:val="00A971B9"/>
    <w:rsid w:val="00A971E8"/>
    <w:rsid w:val="00A97B39"/>
    <w:rsid w:val="00AA065D"/>
    <w:rsid w:val="00AA08BE"/>
    <w:rsid w:val="00AA09AD"/>
    <w:rsid w:val="00AA1081"/>
    <w:rsid w:val="00AA116C"/>
    <w:rsid w:val="00AA1A15"/>
    <w:rsid w:val="00AA1A6F"/>
    <w:rsid w:val="00AA1AC6"/>
    <w:rsid w:val="00AA1E9D"/>
    <w:rsid w:val="00AA2176"/>
    <w:rsid w:val="00AA21ED"/>
    <w:rsid w:val="00AA2509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08E"/>
    <w:rsid w:val="00AA71E0"/>
    <w:rsid w:val="00AA76EA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2C7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111"/>
    <w:rsid w:val="00AC0B12"/>
    <w:rsid w:val="00AC0DE7"/>
    <w:rsid w:val="00AC1D82"/>
    <w:rsid w:val="00AC1DFC"/>
    <w:rsid w:val="00AC1F59"/>
    <w:rsid w:val="00AC2E83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2E0"/>
    <w:rsid w:val="00AC7347"/>
    <w:rsid w:val="00AC73CA"/>
    <w:rsid w:val="00AC74A9"/>
    <w:rsid w:val="00AC75D9"/>
    <w:rsid w:val="00AC7765"/>
    <w:rsid w:val="00AD0005"/>
    <w:rsid w:val="00AD00E7"/>
    <w:rsid w:val="00AD0509"/>
    <w:rsid w:val="00AD06C1"/>
    <w:rsid w:val="00AD088B"/>
    <w:rsid w:val="00AD09FC"/>
    <w:rsid w:val="00AD0BCB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9C9"/>
    <w:rsid w:val="00AD4A46"/>
    <w:rsid w:val="00AD4A56"/>
    <w:rsid w:val="00AD4EF0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950"/>
    <w:rsid w:val="00AD6CFB"/>
    <w:rsid w:val="00AD7478"/>
    <w:rsid w:val="00AE0190"/>
    <w:rsid w:val="00AE084B"/>
    <w:rsid w:val="00AE096C"/>
    <w:rsid w:val="00AE0D78"/>
    <w:rsid w:val="00AE101E"/>
    <w:rsid w:val="00AE1062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B7"/>
    <w:rsid w:val="00AE4A4E"/>
    <w:rsid w:val="00AE4ABE"/>
    <w:rsid w:val="00AE5B3F"/>
    <w:rsid w:val="00AE5B93"/>
    <w:rsid w:val="00AE642E"/>
    <w:rsid w:val="00AE64FE"/>
    <w:rsid w:val="00AE66E3"/>
    <w:rsid w:val="00AE6BF5"/>
    <w:rsid w:val="00AE7E2B"/>
    <w:rsid w:val="00AF0070"/>
    <w:rsid w:val="00AF04A7"/>
    <w:rsid w:val="00AF0A5E"/>
    <w:rsid w:val="00AF101F"/>
    <w:rsid w:val="00AF11E8"/>
    <w:rsid w:val="00AF1530"/>
    <w:rsid w:val="00AF1B0D"/>
    <w:rsid w:val="00AF1CAA"/>
    <w:rsid w:val="00AF1F79"/>
    <w:rsid w:val="00AF2659"/>
    <w:rsid w:val="00AF2703"/>
    <w:rsid w:val="00AF28FF"/>
    <w:rsid w:val="00AF2B5D"/>
    <w:rsid w:val="00AF4007"/>
    <w:rsid w:val="00AF41BF"/>
    <w:rsid w:val="00AF4779"/>
    <w:rsid w:val="00AF4814"/>
    <w:rsid w:val="00AF4F55"/>
    <w:rsid w:val="00AF5890"/>
    <w:rsid w:val="00AF652C"/>
    <w:rsid w:val="00AF6576"/>
    <w:rsid w:val="00AF6647"/>
    <w:rsid w:val="00AF66E8"/>
    <w:rsid w:val="00AF6D52"/>
    <w:rsid w:val="00AF6E79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75E"/>
    <w:rsid w:val="00B04D7F"/>
    <w:rsid w:val="00B04E37"/>
    <w:rsid w:val="00B0523D"/>
    <w:rsid w:val="00B053EE"/>
    <w:rsid w:val="00B0568C"/>
    <w:rsid w:val="00B05937"/>
    <w:rsid w:val="00B05BE7"/>
    <w:rsid w:val="00B05DED"/>
    <w:rsid w:val="00B06099"/>
    <w:rsid w:val="00B06F4F"/>
    <w:rsid w:val="00B0737E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F85"/>
    <w:rsid w:val="00B113C6"/>
    <w:rsid w:val="00B116BB"/>
    <w:rsid w:val="00B11BAD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30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71FE"/>
    <w:rsid w:val="00B17FBB"/>
    <w:rsid w:val="00B201E2"/>
    <w:rsid w:val="00B2064E"/>
    <w:rsid w:val="00B20BDD"/>
    <w:rsid w:val="00B20D68"/>
    <w:rsid w:val="00B20DA8"/>
    <w:rsid w:val="00B20FE3"/>
    <w:rsid w:val="00B2148A"/>
    <w:rsid w:val="00B214C9"/>
    <w:rsid w:val="00B21ABD"/>
    <w:rsid w:val="00B21FFA"/>
    <w:rsid w:val="00B22841"/>
    <w:rsid w:val="00B22C20"/>
    <w:rsid w:val="00B22F3A"/>
    <w:rsid w:val="00B23625"/>
    <w:rsid w:val="00B238BF"/>
    <w:rsid w:val="00B23B07"/>
    <w:rsid w:val="00B23B68"/>
    <w:rsid w:val="00B243F5"/>
    <w:rsid w:val="00B244DB"/>
    <w:rsid w:val="00B24753"/>
    <w:rsid w:val="00B2476D"/>
    <w:rsid w:val="00B247BA"/>
    <w:rsid w:val="00B24AF3"/>
    <w:rsid w:val="00B24C0B"/>
    <w:rsid w:val="00B24DB1"/>
    <w:rsid w:val="00B24F55"/>
    <w:rsid w:val="00B25314"/>
    <w:rsid w:val="00B255DA"/>
    <w:rsid w:val="00B257B6"/>
    <w:rsid w:val="00B25F93"/>
    <w:rsid w:val="00B2715E"/>
    <w:rsid w:val="00B2735A"/>
    <w:rsid w:val="00B2783D"/>
    <w:rsid w:val="00B27A29"/>
    <w:rsid w:val="00B30052"/>
    <w:rsid w:val="00B300E3"/>
    <w:rsid w:val="00B305CF"/>
    <w:rsid w:val="00B30C7D"/>
    <w:rsid w:val="00B313D9"/>
    <w:rsid w:val="00B318B6"/>
    <w:rsid w:val="00B31D8F"/>
    <w:rsid w:val="00B3281D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74C9"/>
    <w:rsid w:val="00B376ED"/>
    <w:rsid w:val="00B37A73"/>
    <w:rsid w:val="00B37B62"/>
    <w:rsid w:val="00B402D2"/>
    <w:rsid w:val="00B4036F"/>
    <w:rsid w:val="00B4066E"/>
    <w:rsid w:val="00B40EA1"/>
    <w:rsid w:val="00B41486"/>
    <w:rsid w:val="00B41585"/>
    <w:rsid w:val="00B416DB"/>
    <w:rsid w:val="00B41C6E"/>
    <w:rsid w:val="00B4224B"/>
    <w:rsid w:val="00B42269"/>
    <w:rsid w:val="00B42952"/>
    <w:rsid w:val="00B42A52"/>
    <w:rsid w:val="00B434F6"/>
    <w:rsid w:val="00B44389"/>
    <w:rsid w:val="00B444B4"/>
    <w:rsid w:val="00B44EFB"/>
    <w:rsid w:val="00B44FAF"/>
    <w:rsid w:val="00B450F6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D50"/>
    <w:rsid w:val="00B47E08"/>
    <w:rsid w:val="00B47E51"/>
    <w:rsid w:val="00B47EC6"/>
    <w:rsid w:val="00B503FF"/>
    <w:rsid w:val="00B511C0"/>
    <w:rsid w:val="00B515AC"/>
    <w:rsid w:val="00B519DE"/>
    <w:rsid w:val="00B5218F"/>
    <w:rsid w:val="00B5255F"/>
    <w:rsid w:val="00B52C67"/>
    <w:rsid w:val="00B52CAD"/>
    <w:rsid w:val="00B52DDF"/>
    <w:rsid w:val="00B5303A"/>
    <w:rsid w:val="00B543BF"/>
    <w:rsid w:val="00B54A33"/>
    <w:rsid w:val="00B55275"/>
    <w:rsid w:val="00B5561D"/>
    <w:rsid w:val="00B55675"/>
    <w:rsid w:val="00B55980"/>
    <w:rsid w:val="00B567A4"/>
    <w:rsid w:val="00B56B1D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1A7"/>
    <w:rsid w:val="00B6155C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5AB"/>
    <w:rsid w:val="00B667E6"/>
    <w:rsid w:val="00B66B75"/>
    <w:rsid w:val="00B66BFA"/>
    <w:rsid w:val="00B66C78"/>
    <w:rsid w:val="00B6700E"/>
    <w:rsid w:val="00B67314"/>
    <w:rsid w:val="00B673B3"/>
    <w:rsid w:val="00B67442"/>
    <w:rsid w:val="00B67779"/>
    <w:rsid w:val="00B67904"/>
    <w:rsid w:val="00B67AF2"/>
    <w:rsid w:val="00B67BA5"/>
    <w:rsid w:val="00B67FD9"/>
    <w:rsid w:val="00B70096"/>
    <w:rsid w:val="00B703B6"/>
    <w:rsid w:val="00B70BAA"/>
    <w:rsid w:val="00B713FD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3FE7"/>
    <w:rsid w:val="00B740D9"/>
    <w:rsid w:val="00B74436"/>
    <w:rsid w:val="00B74506"/>
    <w:rsid w:val="00B74BE6"/>
    <w:rsid w:val="00B74FA1"/>
    <w:rsid w:val="00B74FA4"/>
    <w:rsid w:val="00B753ED"/>
    <w:rsid w:val="00B75609"/>
    <w:rsid w:val="00B76603"/>
    <w:rsid w:val="00B767F6"/>
    <w:rsid w:val="00B7684F"/>
    <w:rsid w:val="00B7687F"/>
    <w:rsid w:val="00B76912"/>
    <w:rsid w:val="00B76999"/>
    <w:rsid w:val="00B76A15"/>
    <w:rsid w:val="00B76DB4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F26"/>
    <w:rsid w:val="00B83732"/>
    <w:rsid w:val="00B83A13"/>
    <w:rsid w:val="00B845BF"/>
    <w:rsid w:val="00B84E5D"/>
    <w:rsid w:val="00B8550F"/>
    <w:rsid w:val="00B8581E"/>
    <w:rsid w:val="00B85D94"/>
    <w:rsid w:val="00B86562"/>
    <w:rsid w:val="00B867B6"/>
    <w:rsid w:val="00B86C04"/>
    <w:rsid w:val="00B86C0F"/>
    <w:rsid w:val="00B86CF8"/>
    <w:rsid w:val="00B871DB"/>
    <w:rsid w:val="00B876D6"/>
    <w:rsid w:val="00B8770D"/>
    <w:rsid w:val="00B87F32"/>
    <w:rsid w:val="00B902AA"/>
    <w:rsid w:val="00B90C34"/>
    <w:rsid w:val="00B91010"/>
    <w:rsid w:val="00B9128F"/>
    <w:rsid w:val="00B91E54"/>
    <w:rsid w:val="00B92338"/>
    <w:rsid w:val="00B924CC"/>
    <w:rsid w:val="00B9299A"/>
    <w:rsid w:val="00B93381"/>
    <w:rsid w:val="00B934E6"/>
    <w:rsid w:val="00B9370F"/>
    <w:rsid w:val="00B93820"/>
    <w:rsid w:val="00B9382A"/>
    <w:rsid w:val="00B941F7"/>
    <w:rsid w:val="00B9481F"/>
    <w:rsid w:val="00B94F4C"/>
    <w:rsid w:val="00B95038"/>
    <w:rsid w:val="00B95209"/>
    <w:rsid w:val="00B9578C"/>
    <w:rsid w:val="00B95DF1"/>
    <w:rsid w:val="00B95F7A"/>
    <w:rsid w:val="00B963FC"/>
    <w:rsid w:val="00B964B3"/>
    <w:rsid w:val="00B96970"/>
    <w:rsid w:val="00B96AAA"/>
    <w:rsid w:val="00B96D2D"/>
    <w:rsid w:val="00B97452"/>
    <w:rsid w:val="00BA00D8"/>
    <w:rsid w:val="00BA06BA"/>
    <w:rsid w:val="00BA1462"/>
    <w:rsid w:val="00BA1945"/>
    <w:rsid w:val="00BA1CBC"/>
    <w:rsid w:val="00BA2647"/>
    <w:rsid w:val="00BA2946"/>
    <w:rsid w:val="00BA2A57"/>
    <w:rsid w:val="00BA2AF5"/>
    <w:rsid w:val="00BA2D81"/>
    <w:rsid w:val="00BA3541"/>
    <w:rsid w:val="00BA3659"/>
    <w:rsid w:val="00BA3C28"/>
    <w:rsid w:val="00BA3CCE"/>
    <w:rsid w:val="00BA4603"/>
    <w:rsid w:val="00BA47AE"/>
    <w:rsid w:val="00BA4BD2"/>
    <w:rsid w:val="00BA4D76"/>
    <w:rsid w:val="00BA53C6"/>
    <w:rsid w:val="00BA5FFD"/>
    <w:rsid w:val="00BA657B"/>
    <w:rsid w:val="00BA67B5"/>
    <w:rsid w:val="00BA6E50"/>
    <w:rsid w:val="00BA6F50"/>
    <w:rsid w:val="00BA7341"/>
    <w:rsid w:val="00BA75BC"/>
    <w:rsid w:val="00BA7661"/>
    <w:rsid w:val="00BA779C"/>
    <w:rsid w:val="00BB052A"/>
    <w:rsid w:val="00BB080C"/>
    <w:rsid w:val="00BB0986"/>
    <w:rsid w:val="00BB0A2A"/>
    <w:rsid w:val="00BB0DF1"/>
    <w:rsid w:val="00BB1B3A"/>
    <w:rsid w:val="00BB1CE9"/>
    <w:rsid w:val="00BB234D"/>
    <w:rsid w:val="00BB28F0"/>
    <w:rsid w:val="00BB2ACB"/>
    <w:rsid w:val="00BB2B12"/>
    <w:rsid w:val="00BB336B"/>
    <w:rsid w:val="00BB3408"/>
    <w:rsid w:val="00BB39F0"/>
    <w:rsid w:val="00BB3ABA"/>
    <w:rsid w:val="00BB41AA"/>
    <w:rsid w:val="00BB4538"/>
    <w:rsid w:val="00BB4940"/>
    <w:rsid w:val="00BB4DEC"/>
    <w:rsid w:val="00BB539D"/>
    <w:rsid w:val="00BB541F"/>
    <w:rsid w:val="00BB5FDF"/>
    <w:rsid w:val="00BB6713"/>
    <w:rsid w:val="00BB6FE0"/>
    <w:rsid w:val="00BB7230"/>
    <w:rsid w:val="00BB7329"/>
    <w:rsid w:val="00BB7C05"/>
    <w:rsid w:val="00BB7CFF"/>
    <w:rsid w:val="00BC0150"/>
    <w:rsid w:val="00BC1E81"/>
    <w:rsid w:val="00BC20F9"/>
    <w:rsid w:val="00BC218E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47BF"/>
    <w:rsid w:val="00BC48B7"/>
    <w:rsid w:val="00BC52AB"/>
    <w:rsid w:val="00BC54D7"/>
    <w:rsid w:val="00BC567A"/>
    <w:rsid w:val="00BC58B3"/>
    <w:rsid w:val="00BC6CCC"/>
    <w:rsid w:val="00BC7260"/>
    <w:rsid w:val="00BC78A7"/>
    <w:rsid w:val="00BC7920"/>
    <w:rsid w:val="00BC7D8A"/>
    <w:rsid w:val="00BD087F"/>
    <w:rsid w:val="00BD0E64"/>
    <w:rsid w:val="00BD17CF"/>
    <w:rsid w:val="00BD1A45"/>
    <w:rsid w:val="00BD1CF9"/>
    <w:rsid w:val="00BD1FE2"/>
    <w:rsid w:val="00BD23CB"/>
    <w:rsid w:val="00BD27A3"/>
    <w:rsid w:val="00BD27B9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5AE1"/>
    <w:rsid w:val="00BD6501"/>
    <w:rsid w:val="00BD659A"/>
    <w:rsid w:val="00BD65B7"/>
    <w:rsid w:val="00BD65E8"/>
    <w:rsid w:val="00BD6749"/>
    <w:rsid w:val="00BD6D19"/>
    <w:rsid w:val="00BD6E87"/>
    <w:rsid w:val="00BD6F8B"/>
    <w:rsid w:val="00BD73C4"/>
    <w:rsid w:val="00BD73CE"/>
    <w:rsid w:val="00BD7467"/>
    <w:rsid w:val="00BE0AF3"/>
    <w:rsid w:val="00BE0F01"/>
    <w:rsid w:val="00BE0FBC"/>
    <w:rsid w:val="00BE1B7C"/>
    <w:rsid w:val="00BE2934"/>
    <w:rsid w:val="00BE2A26"/>
    <w:rsid w:val="00BE2BBB"/>
    <w:rsid w:val="00BE343D"/>
    <w:rsid w:val="00BE35FF"/>
    <w:rsid w:val="00BE3898"/>
    <w:rsid w:val="00BE3B02"/>
    <w:rsid w:val="00BE4675"/>
    <w:rsid w:val="00BE5024"/>
    <w:rsid w:val="00BE5239"/>
    <w:rsid w:val="00BE55ED"/>
    <w:rsid w:val="00BE5E54"/>
    <w:rsid w:val="00BE63A2"/>
    <w:rsid w:val="00BF0786"/>
    <w:rsid w:val="00BF0A38"/>
    <w:rsid w:val="00BF0CD4"/>
    <w:rsid w:val="00BF16CF"/>
    <w:rsid w:val="00BF2380"/>
    <w:rsid w:val="00BF28C8"/>
    <w:rsid w:val="00BF2C03"/>
    <w:rsid w:val="00BF2FFC"/>
    <w:rsid w:val="00BF32DD"/>
    <w:rsid w:val="00BF32F1"/>
    <w:rsid w:val="00BF3E97"/>
    <w:rsid w:val="00BF482A"/>
    <w:rsid w:val="00BF4B03"/>
    <w:rsid w:val="00BF4E00"/>
    <w:rsid w:val="00BF4EF0"/>
    <w:rsid w:val="00BF5162"/>
    <w:rsid w:val="00BF5538"/>
    <w:rsid w:val="00BF656B"/>
    <w:rsid w:val="00BF6F61"/>
    <w:rsid w:val="00BF7168"/>
    <w:rsid w:val="00BF719F"/>
    <w:rsid w:val="00BF734A"/>
    <w:rsid w:val="00BF7741"/>
    <w:rsid w:val="00BF7AE0"/>
    <w:rsid w:val="00C00A3C"/>
    <w:rsid w:val="00C00DFC"/>
    <w:rsid w:val="00C015F2"/>
    <w:rsid w:val="00C01743"/>
    <w:rsid w:val="00C01973"/>
    <w:rsid w:val="00C01B2B"/>
    <w:rsid w:val="00C02184"/>
    <w:rsid w:val="00C02994"/>
    <w:rsid w:val="00C02AE4"/>
    <w:rsid w:val="00C031B6"/>
    <w:rsid w:val="00C03776"/>
    <w:rsid w:val="00C03C9D"/>
    <w:rsid w:val="00C04277"/>
    <w:rsid w:val="00C04477"/>
    <w:rsid w:val="00C04619"/>
    <w:rsid w:val="00C049D9"/>
    <w:rsid w:val="00C04F60"/>
    <w:rsid w:val="00C05721"/>
    <w:rsid w:val="00C057A4"/>
    <w:rsid w:val="00C05C75"/>
    <w:rsid w:val="00C05D27"/>
    <w:rsid w:val="00C05EC7"/>
    <w:rsid w:val="00C05F08"/>
    <w:rsid w:val="00C060B3"/>
    <w:rsid w:val="00C06F7B"/>
    <w:rsid w:val="00C06FC6"/>
    <w:rsid w:val="00C0769E"/>
    <w:rsid w:val="00C10092"/>
    <w:rsid w:val="00C118DE"/>
    <w:rsid w:val="00C11C56"/>
    <w:rsid w:val="00C11D4A"/>
    <w:rsid w:val="00C11ED2"/>
    <w:rsid w:val="00C12434"/>
    <w:rsid w:val="00C128AE"/>
    <w:rsid w:val="00C12F93"/>
    <w:rsid w:val="00C12F98"/>
    <w:rsid w:val="00C139FC"/>
    <w:rsid w:val="00C13B8D"/>
    <w:rsid w:val="00C13BBE"/>
    <w:rsid w:val="00C14227"/>
    <w:rsid w:val="00C14AE7"/>
    <w:rsid w:val="00C15397"/>
    <w:rsid w:val="00C15A3D"/>
    <w:rsid w:val="00C15FD8"/>
    <w:rsid w:val="00C1668C"/>
    <w:rsid w:val="00C16FA1"/>
    <w:rsid w:val="00C17550"/>
    <w:rsid w:val="00C17581"/>
    <w:rsid w:val="00C17709"/>
    <w:rsid w:val="00C17D83"/>
    <w:rsid w:val="00C2023A"/>
    <w:rsid w:val="00C205B6"/>
    <w:rsid w:val="00C206E0"/>
    <w:rsid w:val="00C206E6"/>
    <w:rsid w:val="00C20C26"/>
    <w:rsid w:val="00C20DBF"/>
    <w:rsid w:val="00C20E58"/>
    <w:rsid w:val="00C2111F"/>
    <w:rsid w:val="00C21170"/>
    <w:rsid w:val="00C2191B"/>
    <w:rsid w:val="00C219F2"/>
    <w:rsid w:val="00C21A40"/>
    <w:rsid w:val="00C21D5E"/>
    <w:rsid w:val="00C22064"/>
    <w:rsid w:val="00C22421"/>
    <w:rsid w:val="00C22594"/>
    <w:rsid w:val="00C22735"/>
    <w:rsid w:val="00C22B18"/>
    <w:rsid w:val="00C22FF1"/>
    <w:rsid w:val="00C2317F"/>
    <w:rsid w:val="00C23560"/>
    <w:rsid w:val="00C2370B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C22"/>
    <w:rsid w:val="00C25E84"/>
    <w:rsid w:val="00C25EBA"/>
    <w:rsid w:val="00C26127"/>
    <w:rsid w:val="00C26790"/>
    <w:rsid w:val="00C267BA"/>
    <w:rsid w:val="00C26A00"/>
    <w:rsid w:val="00C26CCF"/>
    <w:rsid w:val="00C26D25"/>
    <w:rsid w:val="00C2718F"/>
    <w:rsid w:val="00C27794"/>
    <w:rsid w:val="00C27D2D"/>
    <w:rsid w:val="00C27F5F"/>
    <w:rsid w:val="00C30494"/>
    <w:rsid w:val="00C30924"/>
    <w:rsid w:val="00C30B34"/>
    <w:rsid w:val="00C30D3E"/>
    <w:rsid w:val="00C30FC9"/>
    <w:rsid w:val="00C31250"/>
    <w:rsid w:val="00C31310"/>
    <w:rsid w:val="00C317E0"/>
    <w:rsid w:val="00C3264E"/>
    <w:rsid w:val="00C32757"/>
    <w:rsid w:val="00C32F89"/>
    <w:rsid w:val="00C33242"/>
    <w:rsid w:val="00C33AC2"/>
    <w:rsid w:val="00C33D6A"/>
    <w:rsid w:val="00C33FB0"/>
    <w:rsid w:val="00C3414C"/>
    <w:rsid w:val="00C348A8"/>
    <w:rsid w:val="00C348C0"/>
    <w:rsid w:val="00C34C1F"/>
    <w:rsid w:val="00C34FF5"/>
    <w:rsid w:val="00C35FB0"/>
    <w:rsid w:val="00C3607A"/>
    <w:rsid w:val="00C3639F"/>
    <w:rsid w:val="00C3663D"/>
    <w:rsid w:val="00C36646"/>
    <w:rsid w:val="00C3666E"/>
    <w:rsid w:val="00C36761"/>
    <w:rsid w:val="00C36DA7"/>
    <w:rsid w:val="00C36EF1"/>
    <w:rsid w:val="00C36F01"/>
    <w:rsid w:val="00C370AB"/>
    <w:rsid w:val="00C374EC"/>
    <w:rsid w:val="00C40260"/>
    <w:rsid w:val="00C40293"/>
    <w:rsid w:val="00C41287"/>
    <w:rsid w:val="00C421F3"/>
    <w:rsid w:val="00C4223A"/>
    <w:rsid w:val="00C42380"/>
    <w:rsid w:val="00C4242A"/>
    <w:rsid w:val="00C429D6"/>
    <w:rsid w:val="00C42B03"/>
    <w:rsid w:val="00C42B6A"/>
    <w:rsid w:val="00C42BD0"/>
    <w:rsid w:val="00C42E82"/>
    <w:rsid w:val="00C43428"/>
    <w:rsid w:val="00C43FBC"/>
    <w:rsid w:val="00C44787"/>
    <w:rsid w:val="00C44D86"/>
    <w:rsid w:val="00C450C1"/>
    <w:rsid w:val="00C4535B"/>
    <w:rsid w:val="00C45A5B"/>
    <w:rsid w:val="00C4628F"/>
    <w:rsid w:val="00C46AF0"/>
    <w:rsid w:val="00C46E7E"/>
    <w:rsid w:val="00C46F4A"/>
    <w:rsid w:val="00C47228"/>
    <w:rsid w:val="00C47229"/>
    <w:rsid w:val="00C47241"/>
    <w:rsid w:val="00C47595"/>
    <w:rsid w:val="00C47902"/>
    <w:rsid w:val="00C479AD"/>
    <w:rsid w:val="00C47BBE"/>
    <w:rsid w:val="00C500EC"/>
    <w:rsid w:val="00C502DD"/>
    <w:rsid w:val="00C504A3"/>
    <w:rsid w:val="00C50510"/>
    <w:rsid w:val="00C50819"/>
    <w:rsid w:val="00C51E94"/>
    <w:rsid w:val="00C523AE"/>
    <w:rsid w:val="00C5321B"/>
    <w:rsid w:val="00C53593"/>
    <w:rsid w:val="00C5370B"/>
    <w:rsid w:val="00C53C8A"/>
    <w:rsid w:val="00C53C9E"/>
    <w:rsid w:val="00C53D0D"/>
    <w:rsid w:val="00C54183"/>
    <w:rsid w:val="00C545A8"/>
    <w:rsid w:val="00C553D3"/>
    <w:rsid w:val="00C555B4"/>
    <w:rsid w:val="00C558B4"/>
    <w:rsid w:val="00C55F39"/>
    <w:rsid w:val="00C56368"/>
    <w:rsid w:val="00C564B1"/>
    <w:rsid w:val="00C565A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1DB2"/>
    <w:rsid w:val="00C624D5"/>
    <w:rsid w:val="00C62578"/>
    <w:rsid w:val="00C625D3"/>
    <w:rsid w:val="00C62DBA"/>
    <w:rsid w:val="00C630C9"/>
    <w:rsid w:val="00C633B3"/>
    <w:rsid w:val="00C636D9"/>
    <w:rsid w:val="00C64418"/>
    <w:rsid w:val="00C655BE"/>
    <w:rsid w:val="00C65C73"/>
    <w:rsid w:val="00C65D43"/>
    <w:rsid w:val="00C66AFB"/>
    <w:rsid w:val="00C66CB7"/>
    <w:rsid w:val="00C66FD8"/>
    <w:rsid w:val="00C670D9"/>
    <w:rsid w:val="00C67909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7D4"/>
    <w:rsid w:val="00C73ACB"/>
    <w:rsid w:val="00C73AE8"/>
    <w:rsid w:val="00C74507"/>
    <w:rsid w:val="00C74E43"/>
    <w:rsid w:val="00C753C1"/>
    <w:rsid w:val="00C75AAC"/>
    <w:rsid w:val="00C76264"/>
    <w:rsid w:val="00C76353"/>
    <w:rsid w:val="00C7651A"/>
    <w:rsid w:val="00C76844"/>
    <w:rsid w:val="00C76E7D"/>
    <w:rsid w:val="00C7768D"/>
    <w:rsid w:val="00C77A8B"/>
    <w:rsid w:val="00C77D33"/>
    <w:rsid w:val="00C80679"/>
    <w:rsid w:val="00C80BF2"/>
    <w:rsid w:val="00C80C05"/>
    <w:rsid w:val="00C80DEB"/>
    <w:rsid w:val="00C818EA"/>
    <w:rsid w:val="00C81EF3"/>
    <w:rsid w:val="00C825F8"/>
    <w:rsid w:val="00C82CD4"/>
    <w:rsid w:val="00C830DA"/>
    <w:rsid w:val="00C831C6"/>
    <w:rsid w:val="00C8333C"/>
    <w:rsid w:val="00C83608"/>
    <w:rsid w:val="00C838FB"/>
    <w:rsid w:val="00C83CE8"/>
    <w:rsid w:val="00C84103"/>
    <w:rsid w:val="00C84148"/>
    <w:rsid w:val="00C842A1"/>
    <w:rsid w:val="00C84BB2"/>
    <w:rsid w:val="00C85A9F"/>
    <w:rsid w:val="00C85B92"/>
    <w:rsid w:val="00C85DDF"/>
    <w:rsid w:val="00C85FC2"/>
    <w:rsid w:val="00C8662A"/>
    <w:rsid w:val="00C868AF"/>
    <w:rsid w:val="00C86EC8"/>
    <w:rsid w:val="00C8703B"/>
    <w:rsid w:val="00C9078D"/>
    <w:rsid w:val="00C907CC"/>
    <w:rsid w:val="00C90820"/>
    <w:rsid w:val="00C90B55"/>
    <w:rsid w:val="00C90DE3"/>
    <w:rsid w:val="00C90F6C"/>
    <w:rsid w:val="00C9147B"/>
    <w:rsid w:val="00C91742"/>
    <w:rsid w:val="00C918CA"/>
    <w:rsid w:val="00C91FFF"/>
    <w:rsid w:val="00C92162"/>
    <w:rsid w:val="00C92273"/>
    <w:rsid w:val="00C92B1F"/>
    <w:rsid w:val="00C92DFD"/>
    <w:rsid w:val="00C93D6D"/>
    <w:rsid w:val="00C93F54"/>
    <w:rsid w:val="00C94311"/>
    <w:rsid w:val="00C94637"/>
    <w:rsid w:val="00C94786"/>
    <w:rsid w:val="00C9494C"/>
    <w:rsid w:val="00C94FB4"/>
    <w:rsid w:val="00C9504A"/>
    <w:rsid w:val="00C95073"/>
    <w:rsid w:val="00C951FE"/>
    <w:rsid w:val="00C9539B"/>
    <w:rsid w:val="00C95912"/>
    <w:rsid w:val="00C95CB9"/>
    <w:rsid w:val="00C95F4D"/>
    <w:rsid w:val="00C968B0"/>
    <w:rsid w:val="00C96C78"/>
    <w:rsid w:val="00C96F2D"/>
    <w:rsid w:val="00C96FEB"/>
    <w:rsid w:val="00C973DB"/>
    <w:rsid w:val="00C9771A"/>
    <w:rsid w:val="00C9782A"/>
    <w:rsid w:val="00C979C1"/>
    <w:rsid w:val="00C97E0D"/>
    <w:rsid w:val="00CA015C"/>
    <w:rsid w:val="00CA09A3"/>
    <w:rsid w:val="00CA0C3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632"/>
    <w:rsid w:val="00CA58B6"/>
    <w:rsid w:val="00CA5C7B"/>
    <w:rsid w:val="00CA6075"/>
    <w:rsid w:val="00CA6091"/>
    <w:rsid w:val="00CA625B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149"/>
    <w:rsid w:val="00CB12B9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CD9"/>
    <w:rsid w:val="00CB4D0E"/>
    <w:rsid w:val="00CB5667"/>
    <w:rsid w:val="00CB56D6"/>
    <w:rsid w:val="00CB584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B33"/>
    <w:rsid w:val="00CB7CA4"/>
    <w:rsid w:val="00CB7D67"/>
    <w:rsid w:val="00CB7F3A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2F3"/>
    <w:rsid w:val="00CC55BF"/>
    <w:rsid w:val="00CC5F83"/>
    <w:rsid w:val="00CC60C1"/>
    <w:rsid w:val="00CC6A9F"/>
    <w:rsid w:val="00CC790F"/>
    <w:rsid w:val="00CC7DC8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74B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5CE7"/>
    <w:rsid w:val="00CD5F73"/>
    <w:rsid w:val="00CD6016"/>
    <w:rsid w:val="00CD60A7"/>
    <w:rsid w:val="00CD61AC"/>
    <w:rsid w:val="00CD6DA9"/>
    <w:rsid w:val="00CD6FAF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DEB"/>
    <w:rsid w:val="00CE0EA9"/>
    <w:rsid w:val="00CE0FFF"/>
    <w:rsid w:val="00CE102A"/>
    <w:rsid w:val="00CE15FB"/>
    <w:rsid w:val="00CE1DEF"/>
    <w:rsid w:val="00CE2A13"/>
    <w:rsid w:val="00CE2B5A"/>
    <w:rsid w:val="00CE2D89"/>
    <w:rsid w:val="00CE2DE9"/>
    <w:rsid w:val="00CE2E80"/>
    <w:rsid w:val="00CE39FA"/>
    <w:rsid w:val="00CE3C14"/>
    <w:rsid w:val="00CE41F4"/>
    <w:rsid w:val="00CE46FE"/>
    <w:rsid w:val="00CE4977"/>
    <w:rsid w:val="00CE4B26"/>
    <w:rsid w:val="00CE4BD6"/>
    <w:rsid w:val="00CE53B4"/>
    <w:rsid w:val="00CE6062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217"/>
    <w:rsid w:val="00CF123F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4B3"/>
    <w:rsid w:val="00CF554B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0F"/>
    <w:rsid w:val="00D026F5"/>
    <w:rsid w:val="00D02E2A"/>
    <w:rsid w:val="00D02E6F"/>
    <w:rsid w:val="00D03267"/>
    <w:rsid w:val="00D03554"/>
    <w:rsid w:val="00D03566"/>
    <w:rsid w:val="00D04117"/>
    <w:rsid w:val="00D0483C"/>
    <w:rsid w:val="00D04A3A"/>
    <w:rsid w:val="00D04D08"/>
    <w:rsid w:val="00D04F5E"/>
    <w:rsid w:val="00D053BC"/>
    <w:rsid w:val="00D0557D"/>
    <w:rsid w:val="00D05687"/>
    <w:rsid w:val="00D062B3"/>
    <w:rsid w:val="00D06BC2"/>
    <w:rsid w:val="00D07050"/>
    <w:rsid w:val="00D07147"/>
    <w:rsid w:val="00D07177"/>
    <w:rsid w:val="00D109C4"/>
    <w:rsid w:val="00D111D5"/>
    <w:rsid w:val="00D1123B"/>
    <w:rsid w:val="00D113EA"/>
    <w:rsid w:val="00D115F3"/>
    <w:rsid w:val="00D129C1"/>
    <w:rsid w:val="00D14112"/>
    <w:rsid w:val="00D142AF"/>
    <w:rsid w:val="00D1570E"/>
    <w:rsid w:val="00D15A6E"/>
    <w:rsid w:val="00D15C63"/>
    <w:rsid w:val="00D1689B"/>
    <w:rsid w:val="00D168EB"/>
    <w:rsid w:val="00D17188"/>
    <w:rsid w:val="00D1734B"/>
    <w:rsid w:val="00D179FF"/>
    <w:rsid w:val="00D2006A"/>
    <w:rsid w:val="00D2048D"/>
    <w:rsid w:val="00D20570"/>
    <w:rsid w:val="00D20DD7"/>
    <w:rsid w:val="00D20E90"/>
    <w:rsid w:val="00D21080"/>
    <w:rsid w:val="00D21199"/>
    <w:rsid w:val="00D212DD"/>
    <w:rsid w:val="00D21703"/>
    <w:rsid w:val="00D21B0E"/>
    <w:rsid w:val="00D21DE4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975"/>
    <w:rsid w:val="00D26580"/>
    <w:rsid w:val="00D27106"/>
    <w:rsid w:val="00D276A6"/>
    <w:rsid w:val="00D279AE"/>
    <w:rsid w:val="00D27DC7"/>
    <w:rsid w:val="00D27F13"/>
    <w:rsid w:val="00D3100E"/>
    <w:rsid w:val="00D31589"/>
    <w:rsid w:val="00D315D2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CF0"/>
    <w:rsid w:val="00D37FD6"/>
    <w:rsid w:val="00D40498"/>
    <w:rsid w:val="00D404CE"/>
    <w:rsid w:val="00D4095D"/>
    <w:rsid w:val="00D40969"/>
    <w:rsid w:val="00D40C72"/>
    <w:rsid w:val="00D411B0"/>
    <w:rsid w:val="00D41AC9"/>
    <w:rsid w:val="00D41F70"/>
    <w:rsid w:val="00D423FD"/>
    <w:rsid w:val="00D42928"/>
    <w:rsid w:val="00D4297D"/>
    <w:rsid w:val="00D429DE"/>
    <w:rsid w:val="00D43988"/>
    <w:rsid w:val="00D43A2B"/>
    <w:rsid w:val="00D43B4E"/>
    <w:rsid w:val="00D43C14"/>
    <w:rsid w:val="00D44077"/>
    <w:rsid w:val="00D440AB"/>
    <w:rsid w:val="00D4415E"/>
    <w:rsid w:val="00D44E6E"/>
    <w:rsid w:val="00D44EA2"/>
    <w:rsid w:val="00D44F82"/>
    <w:rsid w:val="00D44F90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47550"/>
    <w:rsid w:val="00D50706"/>
    <w:rsid w:val="00D508AA"/>
    <w:rsid w:val="00D509C1"/>
    <w:rsid w:val="00D50F10"/>
    <w:rsid w:val="00D5164D"/>
    <w:rsid w:val="00D5172C"/>
    <w:rsid w:val="00D517E0"/>
    <w:rsid w:val="00D51C53"/>
    <w:rsid w:val="00D527C3"/>
    <w:rsid w:val="00D52AA4"/>
    <w:rsid w:val="00D52FD0"/>
    <w:rsid w:val="00D5317E"/>
    <w:rsid w:val="00D532C9"/>
    <w:rsid w:val="00D53701"/>
    <w:rsid w:val="00D53794"/>
    <w:rsid w:val="00D54BAA"/>
    <w:rsid w:val="00D55539"/>
    <w:rsid w:val="00D556E3"/>
    <w:rsid w:val="00D556F3"/>
    <w:rsid w:val="00D557C9"/>
    <w:rsid w:val="00D56338"/>
    <w:rsid w:val="00D56F72"/>
    <w:rsid w:val="00D576A4"/>
    <w:rsid w:val="00D57AD3"/>
    <w:rsid w:val="00D57D25"/>
    <w:rsid w:val="00D603BE"/>
    <w:rsid w:val="00D603DC"/>
    <w:rsid w:val="00D605F5"/>
    <w:rsid w:val="00D60C32"/>
    <w:rsid w:val="00D61023"/>
    <w:rsid w:val="00D6146E"/>
    <w:rsid w:val="00D61EDB"/>
    <w:rsid w:val="00D62596"/>
    <w:rsid w:val="00D6283B"/>
    <w:rsid w:val="00D62D54"/>
    <w:rsid w:val="00D6306F"/>
    <w:rsid w:val="00D63293"/>
    <w:rsid w:val="00D632A3"/>
    <w:rsid w:val="00D633F5"/>
    <w:rsid w:val="00D63519"/>
    <w:rsid w:val="00D636FB"/>
    <w:rsid w:val="00D6385A"/>
    <w:rsid w:val="00D63EB6"/>
    <w:rsid w:val="00D64398"/>
    <w:rsid w:val="00D648B8"/>
    <w:rsid w:val="00D64B48"/>
    <w:rsid w:val="00D64D55"/>
    <w:rsid w:val="00D65578"/>
    <w:rsid w:val="00D65A12"/>
    <w:rsid w:val="00D664B4"/>
    <w:rsid w:val="00D6680D"/>
    <w:rsid w:val="00D66B89"/>
    <w:rsid w:val="00D67195"/>
    <w:rsid w:val="00D67583"/>
    <w:rsid w:val="00D67E1F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2F34"/>
    <w:rsid w:val="00D73259"/>
    <w:rsid w:val="00D73B06"/>
    <w:rsid w:val="00D73B1E"/>
    <w:rsid w:val="00D740F5"/>
    <w:rsid w:val="00D742CB"/>
    <w:rsid w:val="00D74784"/>
    <w:rsid w:val="00D74A67"/>
    <w:rsid w:val="00D74F07"/>
    <w:rsid w:val="00D751D3"/>
    <w:rsid w:val="00D7604A"/>
    <w:rsid w:val="00D76286"/>
    <w:rsid w:val="00D762CF"/>
    <w:rsid w:val="00D76377"/>
    <w:rsid w:val="00D76615"/>
    <w:rsid w:val="00D76716"/>
    <w:rsid w:val="00D767CB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91"/>
    <w:rsid w:val="00D82DBE"/>
    <w:rsid w:val="00D82DDD"/>
    <w:rsid w:val="00D82EC5"/>
    <w:rsid w:val="00D831CC"/>
    <w:rsid w:val="00D8326E"/>
    <w:rsid w:val="00D83EDA"/>
    <w:rsid w:val="00D84078"/>
    <w:rsid w:val="00D84268"/>
    <w:rsid w:val="00D855CC"/>
    <w:rsid w:val="00D85661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87B78"/>
    <w:rsid w:val="00D90272"/>
    <w:rsid w:val="00D902A8"/>
    <w:rsid w:val="00D9043B"/>
    <w:rsid w:val="00D90522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1F"/>
    <w:rsid w:val="00D9368F"/>
    <w:rsid w:val="00D93759"/>
    <w:rsid w:val="00D940E9"/>
    <w:rsid w:val="00D941AE"/>
    <w:rsid w:val="00D94783"/>
    <w:rsid w:val="00D954B2"/>
    <w:rsid w:val="00D954E2"/>
    <w:rsid w:val="00D967D3"/>
    <w:rsid w:val="00D96812"/>
    <w:rsid w:val="00D96862"/>
    <w:rsid w:val="00D96AD2"/>
    <w:rsid w:val="00D96E8E"/>
    <w:rsid w:val="00D96EAC"/>
    <w:rsid w:val="00D975D7"/>
    <w:rsid w:val="00D97C56"/>
    <w:rsid w:val="00D97DEF"/>
    <w:rsid w:val="00DA0B2C"/>
    <w:rsid w:val="00DA169C"/>
    <w:rsid w:val="00DA17EB"/>
    <w:rsid w:val="00DA2332"/>
    <w:rsid w:val="00DA258F"/>
    <w:rsid w:val="00DA2680"/>
    <w:rsid w:val="00DA2ACE"/>
    <w:rsid w:val="00DA2DF6"/>
    <w:rsid w:val="00DA301E"/>
    <w:rsid w:val="00DA31CE"/>
    <w:rsid w:val="00DA3666"/>
    <w:rsid w:val="00DA3B99"/>
    <w:rsid w:val="00DA3EB7"/>
    <w:rsid w:val="00DA447F"/>
    <w:rsid w:val="00DA4B59"/>
    <w:rsid w:val="00DA54B0"/>
    <w:rsid w:val="00DA54C6"/>
    <w:rsid w:val="00DA55EC"/>
    <w:rsid w:val="00DA627F"/>
    <w:rsid w:val="00DA62BA"/>
    <w:rsid w:val="00DA6666"/>
    <w:rsid w:val="00DA6C35"/>
    <w:rsid w:val="00DA767E"/>
    <w:rsid w:val="00DA77A1"/>
    <w:rsid w:val="00DA7BD9"/>
    <w:rsid w:val="00DA7DF2"/>
    <w:rsid w:val="00DB0421"/>
    <w:rsid w:val="00DB0775"/>
    <w:rsid w:val="00DB0E48"/>
    <w:rsid w:val="00DB120C"/>
    <w:rsid w:val="00DB1599"/>
    <w:rsid w:val="00DB1629"/>
    <w:rsid w:val="00DB1A6A"/>
    <w:rsid w:val="00DB1A81"/>
    <w:rsid w:val="00DB1A91"/>
    <w:rsid w:val="00DB1AEA"/>
    <w:rsid w:val="00DB2969"/>
    <w:rsid w:val="00DB335F"/>
    <w:rsid w:val="00DB3553"/>
    <w:rsid w:val="00DB377B"/>
    <w:rsid w:val="00DB37E2"/>
    <w:rsid w:val="00DB3816"/>
    <w:rsid w:val="00DB42E0"/>
    <w:rsid w:val="00DB4415"/>
    <w:rsid w:val="00DB4597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9AD"/>
    <w:rsid w:val="00DB6E37"/>
    <w:rsid w:val="00DB78EC"/>
    <w:rsid w:val="00DB7C63"/>
    <w:rsid w:val="00DB7FC5"/>
    <w:rsid w:val="00DC018B"/>
    <w:rsid w:val="00DC08A6"/>
    <w:rsid w:val="00DC0A8A"/>
    <w:rsid w:val="00DC0FED"/>
    <w:rsid w:val="00DC1BB1"/>
    <w:rsid w:val="00DC1C6E"/>
    <w:rsid w:val="00DC209E"/>
    <w:rsid w:val="00DC2762"/>
    <w:rsid w:val="00DC2DB3"/>
    <w:rsid w:val="00DC33B1"/>
    <w:rsid w:val="00DC3415"/>
    <w:rsid w:val="00DC382E"/>
    <w:rsid w:val="00DC3AEE"/>
    <w:rsid w:val="00DC3C25"/>
    <w:rsid w:val="00DC3E01"/>
    <w:rsid w:val="00DC419D"/>
    <w:rsid w:val="00DC4710"/>
    <w:rsid w:val="00DC5849"/>
    <w:rsid w:val="00DC5C5C"/>
    <w:rsid w:val="00DC5F38"/>
    <w:rsid w:val="00DC62FE"/>
    <w:rsid w:val="00DC64B1"/>
    <w:rsid w:val="00DC67AD"/>
    <w:rsid w:val="00DC6890"/>
    <w:rsid w:val="00DC68D9"/>
    <w:rsid w:val="00DC6931"/>
    <w:rsid w:val="00DC6AD5"/>
    <w:rsid w:val="00DC72BD"/>
    <w:rsid w:val="00DC7593"/>
    <w:rsid w:val="00DD0297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246F"/>
    <w:rsid w:val="00DD304F"/>
    <w:rsid w:val="00DD356F"/>
    <w:rsid w:val="00DD3632"/>
    <w:rsid w:val="00DD3A3E"/>
    <w:rsid w:val="00DD3E61"/>
    <w:rsid w:val="00DD4002"/>
    <w:rsid w:val="00DD4871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95E"/>
    <w:rsid w:val="00DE0C36"/>
    <w:rsid w:val="00DE10DD"/>
    <w:rsid w:val="00DE1600"/>
    <w:rsid w:val="00DE1683"/>
    <w:rsid w:val="00DE1736"/>
    <w:rsid w:val="00DE1875"/>
    <w:rsid w:val="00DE1B7F"/>
    <w:rsid w:val="00DE1F07"/>
    <w:rsid w:val="00DE21A1"/>
    <w:rsid w:val="00DE22A4"/>
    <w:rsid w:val="00DE2695"/>
    <w:rsid w:val="00DE2A65"/>
    <w:rsid w:val="00DE2A91"/>
    <w:rsid w:val="00DE2ADC"/>
    <w:rsid w:val="00DE2D32"/>
    <w:rsid w:val="00DE2FA0"/>
    <w:rsid w:val="00DE4176"/>
    <w:rsid w:val="00DE44AC"/>
    <w:rsid w:val="00DE47FB"/>
    <w:rsid w:val="00DE4AF5"/>
    <w:rsid w:val="00DE4E7E"/>
    <w:rsid w:val="00DE4FA2"/>
    <w:rsid w:val="00DE524F"/>
    <w:rsid w:val="00DE5457"/>
    <w:rsid w:val="00DE551D"/>
    <w:rsid w:val="00DE55AB"/>
    <w:rsid w:val="00DE5650"/>
    <w:rsid w:val="00DE5996"/>
    <w:rsid w:val="00DE5B19"/>
    <w:rsid w:val="00DE5E4D"/>
    <w:rsid w:val="00DE61CB"/>
    <w:rsid w:val="00DE61D0"/>
    <w:rsid w:val="00DE68F6"/>
    <w:rsid w:val="00DE6F0B"/>
    <w:rsid w:val="00DE7701"/>
    <w:rsid w:val="00DE7C0C"/>
    <w:rsid w:val="00DE7C9C"/>
    <w:rsid w:val="00DF008E"/>
    <w:rsid w:val="00DF016F"/>
    <w:rsid w:val="00DF019C"/>
    <w:rsid w:val="00DF15D2"/>
    <w:rsid w:val="00DF1F30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2DE"/>
    <w:rsid w:val="00DF588D"/>
    <w:rsid w:val="00DF59AC"/>
    <w:rsid w:val="00DF5FE3"/>
    <w:rsid w:val="00DF6643"/>
    <w:rsid w:val="00DF68A2"/>
    <w:rsid w:val="00DF6947"/>
    <w:rsid w:val="00DF6E29"/>
    <w:rsid w:val="00DF6EA1"/>
    <w:rsid w:val="00DF727C"/>
    <w:rsid w:val="00DF73FB"/>
    <w:rsid w:val="00DF752A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9A"/>
    <w:rsid w:val="00E0610F"/>
    <w:rsid w:val="00E0618C"/>
    <w:rsid w:val="00E062BD"/>
    <w:rsid w:val="00E063F8"/>
    <w:rsid w:val="00E06A1B"/>
    <w:rsid w:val="00E06B5F"/>
    <w:rsid w:val="00E071BA"/>
    <w:rsid w:val="00E07BDB"/>
    <w:rsid w:val="00E10138"/>
    <w:rsid w:val="00E1016F"/>
    <w:rsid w:val="00E101AA"/>
    <w:rsid w:val="00E10408"/>
    <w:rsid w:val="00E10667"/>
    <w:rsid w:val="00E10B77"/>
    <w:rsid w:val="00E10C8B"/>
    <w:rsid w:val="00E11189"/>
    <w:rsid w:val="00E1163E"/>
    <w:rsid w:val="00E11B86"/>
    <w:rsid w:val="00E12153"/>
    <w:rsid w:val="00E122E2"/>
    <w:rsid w:val="00E12587"/>
    <w:rsid w:val="00E12ECA"/>
    <w:rsid w:val="00E130AC"/>
    <w:rsid w:val="00E13810"/>
    <w:rsid w:val="00E13ECB"/>
    <w:rsid w:val="00E1501F"/>
    <w:rsid w:val="00E1514F"/>
    <w:rsid w:val="00E15477"/>
    <w:rsid w:val="00E16023"/>
    <w:rsid w:val="00E16389"/>
    <w:rsid w:val="00E166B1"/>
    <w:rsid w:val="00E167E9"/>
    <w:rsid w:val="00E16BB2"/>
    <w:rsid w:val="00E16F60"/>
    <w:rsid w:val="00E17058"/>
    <w:rsid w:val="00E17194"/>
    <w:rsid w:val="00E171E3"/>
    <w:rsid w:val="00E17F71"/>
    <w:rsid w:val="00E2000D"/>
    <w:rsid w:val="00E20369"/>
    <w:rsid w:val="00E204B1"/>
    <w:rsid w:val="00E20AF8"/>
    <w:rsid w:val="00E2110A"/>
    <w:rsid w:val="00E211E9"/>
    <w:rsid w:val="00E21303"/>
    <w:rsid w:val="00E21374"/>
    <w:rsid w:val="00E213E3"/>
    <w:rsid w:val="00E2147D"/>
    <w:rsid w:val="00E216EF"/>
    <w:rsid w:val="00E2187A"/>
    <w:rsid w:val="00E21CA5"/>
    <w:rsid w:val="00E21E6C"/>
    <w:rsid w:val="00E21F23"/>
    <w:rsid w:val="00E21F65"/>
    <w:rsid w:val="00E222A1"/>
    <w:rsid w:val="00E222FA"/>
    <w:rsid w:val="00E22611"/>
    <w:rsid w:val="00E226E9"/>
    <w:rsid w:val="00E22884"/>
    <w:rsid w:val="00E22C1D"/>
    <w:rsid w:val="00E22F05"/>
    <w:rsid w:val="00E2349D"/>
    <w:rsid w:val="00E236E7"/>
    <w:rsid w:val="00E23A4A"/>
    <w:rsid w:val="00E23B78"/>
    <w:rsid w:val="00E23D6C"/>
    <w:rsid w:val="00E23FA7"/>
    <w:rsid w:val="00E24494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EDE"/>
    <w:rsid w:val="00E31F26"/>
    <w:rsid w:val="00E32521"/>
    <w:rsid w:val="00E32535"/>
    <w:rsid w:val="00E32685"/>
    <w:rsid w:val="00E3272F"/>
    <w:rsid w:val="00E333B8"/>
    <w:rsid w:val="00E3358B"/>
    <w:rsid w:val="00E33809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2C7"/>
    <w:rsid w:val="00E41475"/>
    <w:rsid w:val="00E41C53"/>
    <w:rsid w:val="00E41F01"/>
    <w:rsid w:val="00E420CF"/>
    <w:rsid w:val="00E4214D"/>
    <w:rsid w:val="00E4224E"/>
    <w:rsid w:val="00E423D0"/>
    <w:rsid w:val="00E42513"/>
    <w:rsid w:val="00E425DC"/>
    <w:rsid w:val="00E42EBD"/>
    <w:rsid w:val="00E432BC"/>
    <w:rsid w:val="00E44002"/>
    <w:rsid w:val="00E449C5"/>
    <w:rsid w:val="00E4551B"/>
    <w:rsid w:val="00E45EA8"/>
    <w:rsid w:val="00E462F8"/>
    <w:rsid w:val="00E4667C"/>
    <w:rsid w:val="00E475DF"/>
    <w:rsid w:val="00E47AB1"/>
    <w:rsid w:val="00E47DC2"/>
    <w:rsid w:val="00E5016D"/>
    <w:rsid w:val="00E50537"/>
    <w:rsid w:val="00E50980"/>
    <w:rsid w:val="00E50CAF"/>
    <w:rsid w:val="00E51F3A"/>
    <w:rsid w:val="00E51FA9"/>
    <w:rsid w:val="00E526C8"/>
    <w:rsid w:val="00E527C7"/>
    <w:rsid w:val="00E52DC9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60C31"/>
    <w:rsid w:val="00E61A88"/>
    <w:rsid w:val="00E61E31"/>
    <w:rsid w:val="00E61F49"/>
    <w:rsid w:val="00E6256F"/>
    <w:rsid w:val="00E627C4"/>
    <w:rsid w:val="00E63182"/>
    <w:rsid w:val="00E63CB4"/>
    <w:rsid w:val="00E63CF4"/>
    <w:rsid w:val="00E63FAE"/>
    <w:rsid w:val="00E64416"/>
    <w:rsid w:val="00E64442"/>
    <w:rsid w:val="00E644B1"/>
    <w:rsid w:val="00E6457C"/>
    <w:rsid w:val="00E6458F"/>
    <w:rsid w:val="00E64618"/>
    <w:rsid w:val="00E65475"/>
    <w:rsid w:val="00E658C0"/>
    <w:rsid w:val="00E658E4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973"/>
    <w:rsid w:val="00E72FA2"/>
    <w:rsid w:val="00E730D8"/>
    <w:rsid w:val="00E731FC"/>
    <w:rsid w:val="00E733DD"/>
    <w:rsid w:val="00E733FE"/>
    <w:rsid w:val="00E73812"/>
    <w:rsid w:val="00E73A1B"/>
    <w:rsid w:val="00E7409C"/>
    <w:rsid w:val="00E7438C"/>
    <w:rsid w:val="00E743A0"/>
    <w:rsid w:val="00E74B79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E2E"/>
    <w:rsid w:val="00E80500"/>
    <w:rsid w:val="00E80AA4"/>
    <w:rsid w:val="00E813ED"/>
    <w:rsid w:val="00E818BD"/>
    <w:rsid w:val="00E83286"/>
    <w:rsid w:val="00E8371F"/>
    <w:rsid w:val="00E84421"/>
    <w:rsid w:val="00E8448A"/>
    <w:rsid w:val="00E85839"/>
    <w:rsid w:val="00E85EF1"/>
    <w:rsid w:val="00E863A0"/>
    <w:rsid w:val="00E868DD"/>
    <w:rsid w:val="00E86DBB"/>
    <w:rsid w:val="00E86EE6"/>
    <w:rsid w:val="00E8716C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CD8"/>
    <w:rsid w:val="00E91D81"/>
    <w:rsid w:val="00E9241D"/>
    <w:rsid w:val="00E92D95"/>
    <w:rsid w:val="00E93168"/>
    <w:rsid w:val="00E93571"/>
    <w:rsid w:val="00E935B1"/>
    <w:rsid w:val="00E936A7"/>
    <w:rsid w:val="00E9397C"/>
    <w:rsid w:val="00E93A51"/>
    <w:rsid w:val="00E93A6D"/>
    <w:rsid w:val="00E93F04"/>
    <w:rsid w:val="00E94471"/>
    <w:rsid w:val="00E945B0"/>
    <w:rsid w:val="00E94833"/>
    <w:rsid w:val="00E952DB"/>
    <w:rsid w:val="00E95A7E"/>
    <w:rsid w:val="00E95D9C"/>
    <w:rsid w:val="00E96459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7C7"/>
    <w:rsid w:val="00EA0FC3"/>
    <w:rsid w:val="00EA1272"/>
    <w:rsid w:val="00EA1716"/>
    <w:rsid w:val="00EA192E"/>
    <w:rsid w:val="00EA1CA1"/>
    <w:rsid w:val="00EA1D8A"/>
    <w:rsid w:val="00EA2329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6CB"/>
    <w:rsid w:val="00EA4C54"/>
    <w:rsid w:val="00EA4EAB"/>
    <w:rsid w:val="00EA64A0"/>
    <w:rsid w:val="00EA6529"/>
    <w:rsid w:val="00EA6BFE"/>
    <w:rsid w:val="00EA7BB8"/>
    <w:rsid w:val="00EA7BEF"/>
    <w:rsid w:val="00EA7F67"/>
    <w:rsid w:val="00EB0254"/>
    <w:rsid w:val="00EB05F9"/>
    <w:rsid w:val="00EB0706"/>
    <w:rsid w:val="00EB087D"/>
    <w:rsid w:val="00EB0B90"/>
    <w:rsid w:val="00EB0BA7"/>
    <w:rsid w:val="00EB0DA1"/>
    <w:rsid w:val="00EB1125"/>
    <w:rsid w:val="00EB117E"/>
    <w:rsid w:val="00EB12AD"/>
    <w:rsid w:val="00EB1603"/>
    <w:rsid w:val="00EB168D"/>
    <w:rsid w:val="00EB1B37"/>
    <w:rsid w:val="00EB1DC2"/>
    <w:rsid w:val="00EB203F"/>
    <w:rsid w:val="00EB2284"/>
    <w:rsid w:val="00EB2C51"/>
    <w:rsid w:val="00EB2E18"/>
    <w:rsid w:val="00EB33D2"/>
    <w:rsid w:val="00EB3627"/>
    <w:rsid w:val="00EB4507"/>
    <w:rsid w:val="00EB4A05"/>
    <w:rsid w:val="00EB4C53"/>
    <w:rsid w:val="00EB5096"/>
    <w:rsid w:val="00EB5108"/>
    <w:rsid w:val="00EB5190"/>
    <w:rsid w:val="00EB535A"/>
    <w:rsid w:val="00EB6342"/>
    <w:rsid w:val="00EB6FB3"/>
    <w:rsid w:val="00EB749D"/>
    <w:rsid w:val="00EB7940"/>
    <w:rsid w:val="00EC010A"/>
    <w:rsid w:val="00EC03C1"/>
    <w:rsid w:val="00EC0982"/>
    <w:rsid w:val="00EC14DC"/>
    <w:rsid w:val="00EC1575"/>
    <w:rsid w:val="00EC1579"/>
    <w:rsid w:val="00EC1796"/>
    <w:rsid w:val="00EC1AC3"/>
    <w:rsid w:val="00EC1BE1"/>
    <w:rsid w:val="00EC1E4D"/>
    <w:rsid w:val="00EC2CFC"/>
    <w:rsid w:val="00EC32E2"/>
    <w:rsid w:val="00EC34B8"/>
    <w:rsid w:val="00EC35B2"/>
    <w:rsid w:val="00EC3C34"/>
    <w:rsid w:val="00EC40BD"/>
    <w:rsid w:val="00EC40F8"/>
    <w:rsid w:val="00EC432D"/>
    <w:rsid w:val="00EC43AF"/>
    <w:rsid w:val="00EC4ADE"/>
    <w:rsid w:val="00EC52B9"/>
    <w:rsid w:val="00EC5AC9"/>
    <w:rsid w:val="00EC5D0F"/>
    <w:rsid w:val="00EC5DDC"/>
    <w:rsid w:val="00EC619A"/>
    <w:rsid w:val="00EC6484"/>
    <w:rsid w:val="00EC6F43"/>
    <w:rsid w:val="00EC720C"/>
    <w:rsid w:val="00EC76A4"/>
    <w:rsid w:val="00EC77A5"/>
    <w:rsid w:val="00EC7F8A"/>
    <w:rsid w:val="00ED0104"/>
    <w:rsid w:val="00ED067F"/>
    <w:rsid w:val="00ED0976"/>
    <w:rsid w:val="00ED0BA7"/>
    <w:rsid w:val="00ED0E0C"/>
    <w:rsid w:val="00ED0E45"/>
    <w:rsid w:val="00ED1147"/>
    <w:rsid w:val="00ED1391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F7B"/>
    <w:rsid w:val="00ED626B"/>
    <w:rsid w:val="00ED688C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D45"/>
    <w:rsid w:val="00EE1ECE"/>
    <w:rsid w:val="00EE22C1"/>
    <w:rsid w:val="00EE2D04"/>
    <w:rsid w:val="00EE3336"/>
    <w:rsid w:val="00EE3F76"/>
    <w:rsid w:val="00EE4148"/>
    <w:rsid w:val="00EE4597"/>
    <w:rsid w:val="00EE4A39"/>
    <w:rsid w:val="00EE4C48"/>
    <w:rsid w:val="00EE538B"/>
    <w:rsid w:val="00EE572B"/>
    <w:rsid w:val="00EE5D41"/>
    <w:rsid w:val="00EE5E96"/>
    <w:rsid w:val="00EE621E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033"/>
    <w:rsid w:val="00EF12EB"/>
    <w:rsid w:val="00EF15CB"/>
    <w:rsid w:val="00EF1A59"/>
    <w:rsid w:val="00EF1CFC"/>
    <w:rsid w:val="00EF1ED1"/>
    <w:rsid w:val="00EF29F6"/>
    <w:rsid w:val="00EF2CCB"/>
    <w:rsid w:val="00EF31A6"/>
    <w:rsid w:val="00EF3209"/>
    <w:rsid w:val="00EF35D8"/>
    <w:rsid w:val="00EF40A7"/>
    <w:rsid w:val="00EF4A1C"/>
    <w:rsid w:val="00EF4AEE"/>
    <w:rsid w:val="00EF51DA"/>
    <w:rsid w:val="00EF5B87"/>
    <w:rsid w:val="00EF61B7"/>
    <w:rsid w:val="00EF6E8A"/>
    <w:rsid w:val="00EF7557"/>
    <w:rsid w:val="00EF7594"/>
    <w:rsid w:val="00EF76DB"/>
    <w:rsid w:val="00EF7E9B"/>
    <w:rsid w:val="00EF7EDD"/>
    <w:rsid w:val="00EF7FF6"/>
    <w:rsid w:val="00F0004B"/>
    <w:rsid w:val="00F00ABB"/>
    <w:rsid w:val="00F00C8D"/>
    <w:rsid w:val="00F00F94"/>
    <w:rsid w:val="00F020D7"/>
    <w:rsid w:val="00F020F9"/>
    <w:rsid w:val="00F022E3"/>
    <w:rsid w:val="00F022F1"/>
    <w:rsid w:val="00F0260A"/>
    <w:rsid w:val="00F02843"/>
    <w:rsid w:val="00F029C7"/>
    <w:rsid w:val="00F02B8A"/>
    <w:rsid w:val="00F03229"/>
    <w:rsid w:val="00F03739"/>
    <w:rsid w:val="00F03807"/>
    <w:rsid w:val="00F03D95"/>
    <w:rsid w:val="00F044AF"/>
    <w:rsid w:val="00F05152"/>
    <w:rsid w:val="00F053F2"/>
    <w:rsid w:val="00F05A82"/>
    <w:rsid w:val="00F05F6B"/>
    <w:rsid w:val="00F06B62"/>
    <w:rsid w:val="00F06B86"/>
    <w:rsid w:val="00F06F83"/>
    <w:rsid w:val="00F06F98"/>
    <w:rsid w:val="00F07C56"/>
    <w:rsid w:val="00F1003C"/>
    <w:rsid w:val="00F101A0"/>
    <w:rsid w:val="00F10492"/>
    <w:rsid w:val="00F108BC"/>
    <w:rsid w:val="00F108DA"/>
    <w:rsid w:val="00F11092"/>
    <w:rsid w:val="00F110E1"/>
    <w:rsid w:val="00F1189D"/>
    <w:rsid w:val="00F11C7C"/>
    <w:rsid w:val="00F11FD8"/>
    <w:rsid w:val="00F11FDE"/>
    <w:rsid w:val="00F12830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E38"/>
    <w:rsid w:val="00F21038"/>
    <w:rsid w:val="00F22697"/>
    <w:rsid w:val="00F22C81"/>
    <w:rsid w:val="00F2351B"/>
    <w:rsid w:val="00F23D64"/>
    <w:rsid w:val="00F246D6"/>
    <w:rsid w:val="00F24B69"/>
    <w:rsid w:val="00F24F1C"/>
    <w:rsid w:val="00F2557B"/>
    <w:rsid w:val="00F256ED"/>
    <w:rsid w:val="00F25C08"/>
    <w:rsid w:val="00F25E59"/>
    <w:rsid w:val="00F261DD"/>
    <w:rsid w:val="00F266A4"/>
    <w:rsid w:val="00F2716C"/>
    <w:rsid w:val="00F271C0"/>
    <w:rsid w:val="00F27235"/>
    <w:rsid w:val="00F27A07"/>
    <w:rsid w:val="00F3052B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2CF7"/>
    <w:rsid w:val="00F333C4"/>
    <w:rsid w:val="00F3343A"/>
    <w:rsid w:val="00F335DB"/>
    <w:rsid w:val="00F339E5"/>
    <w:rsid w:val="00F33B37"/>
    <w:rsid w:val="00F33DA6"/>
    <w:rsid w:val="00F3482C"/>
    <w:rsid w:val="00F34B0C"/>
    <w:rsid w:val="00F352E8"/>
    <w:rsid w:val="00F35ED9"/>
    <w:rsid w:val="00F3636B"/>
    <w:rsid w:val="00F36575"/>
    <w:rsid w:val="00F36CAB"/>
    <w:rsid w:val="00F36D96"/>
    <w:rsid w:val="00F36F27"/>
    <w:rsid w:val="00F37BE8"/>
    <w:rsid w:val="00F37C96"/>
    <w:rsid w:val="00F37E4F"/>
    <w:rsid w:val="00F4046C"/>
    <w:rsid w:val="00F406BC"/>
    <w:rsid w:val="00F408E1"/>
    <w:rsid w:val="00F4104C"/>
    <w:rsid w:val="00F41105"/>
    <w:rsid w:val="00F4117E"/>
    <w:rsid w:val="00F41318"/>
    <w:rsid w:val="00F413BE"/>
    <w:rsid w:val="00F41912"/>
    <w:rsid w:val="00F420DF"/>
    <w:rsid w:val="00F420E1"/>
    <w:rsid w:val="00F422EF"/>
    <w:rsid w:val="00F423BF"/>
    <w:rsid w:val="00F42B34"/>
    <w:rsid w:val="00F42C0B"/>
    <w:rsid w:val="00F42D5A"/>
    <w:rsid w:val="00F42D71"/>
    <w:rsid w:val="00F42F01"/>
    <w:rsid w:val="00F43AFF"/>
    <w:rsid w:val="00F43B0C"/>
    <w:rsid w:val="00F43B2B"/>
    <w:rsid w:val="00F43B4A"/>
    <w:rsid w:val="00F44BA0"/>
    <w:rsid w:val="00F451C8"/>
    <w:rsid w:val="00F453C4"/>
    <w:rsid w:val="00F456AE"/>
    <w:rsid w:val="00F459F4"/>
    <w:rsid w:val="00F46757"/>
    <w:rsid w:val="00F46E37"/>
    <w:rsid w:val="00F475E3"/>
    <w:rsid w:val="00F47665"/>
    <w:rsid w:val="00F477BA"/>
    <w:rsid w:val="00F4782D"/>
    <w:rsid w:val="00F47955"/>
    <w:rsid w:val="00F47B1A"/>
    <w:rsid w:val="00F503C7"/>
    <w:rsid w:val="00F50490"/>
    <w:rsid w:val="00F50493"/>
    <w:rsid w:val="00F507AB"/>
    <w:rsid w:val="00F50C4E"/>
    <w:rsid w:val="00F50F74"/>
    <w:rsid w:val="00F51A8D"/>
    <w:rsid w:val="00F51F20"/>
    <w:rsid w:val="00F52943"/>
    <w:rsid w:val="00F52BAF"/>
    <w:rsid w:val="00F52CD2"/>
    <w:rsid w:val="00F52DC5"/>
    <w:rsid w:val="00F53156"/>
    <w:rsid w:val="00F53329"/>
    <w:rsid w:val="00F53648"/>
    <w:rsid w:val="00F54241"/>
    <w:rsid w:val="00F54460"/>
    <w:rsid w:val="00F54837"/>
    <w:rsid w:val="00F54DD1"/>
    <w:rsid w:val="00F55E4D"/>
    <w:rsid w:val="00F562FB"/>
    <w:rsid w:val="00F567FF"/>
    <w:rsid w:val="00F56904"/>
    <w:rsid w:val="00F5714D"/>
    <w:rsid w:val="00F57268"/>
    <w:rsid w:val="00F57995"/>
    <w:rsid w:val="00F57A10"/>
    <w:rsid w:val="00F57ACA"/>
    <w:rsid w:val="00F57CE9"/>
    <w:rsid w:val="00F6019C"/>
    <w:rsid w:val="00F6034B"/>
    <w:rsid w:val="00F603D0"/>
    <w:rsid w:val="00F627C9"/>
    <w:rsid w:val="00F62C90"/>
    <w:rsid w:val="00F62D40"/>
    <w:rsid w:val="00F63191"/>
    <w:rsid w:val="00F631FA"/>
    <w:rsid w:val="00F639C8"/>
    <w:rsid w:val="00F63D8A"/>
    <w:rsid w:val="00F63FFC"/>
    <w:rsid w:val="00F640FE"/>
    <w:rsid w:val="00F642F9"/>
    <w:rsid w:val="00F647BF"/>
    <w:rsid w:val="00F64944"/>
    <w:rsid w:val="00F64C6C"/>
    <w:rsid w:val="00F64E02"/>
    <w:rsid w:val="00F64E37"/>
    <w:rsid w:val="00F64F4E"/>
    <w:rsid w:val="00F651C0"/>
    <w:rsid w:val="00F656D4"/>
    <w:rsid w:val="00F65B1F"/>
    <w:rsid w:val="00F65BD5"/>
    <w:rsid w:val="00F6634E"/>
    <w:rsid w:val="00F66FC9"/>
    <w:rsid w:val="00F672D2"/>
    <w:rsid w:val="00F67770"/>
    <w:rsid w:val="00F677BD"/>
    <w:rsid w:val="00F67C43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A6F"/>
    <w:rsid w:val="00F75CE5"/>
    <w:rsid w:val="00F75EE4"/>
    <w:rsid w:val="00F75F1A"/>
    <w:rsid w:val="00F76A7E"/>
    <w:rsid w:val="00F76CB8"/>
    <w:rsid w:val="00F7772E"/>
    <w:rsid w:val="00F777EB"/>
    <w:rsid w:val="00F80720"/>
    <w:rsid w:val="00F80925"/>
    <w:rsid w:val="00F80B93"/>
    <w:rsid w:val="00F80BEC"/>
    <w:rsid w:val="00F8172F"/>
    <w:rsid w:val="00F81781"/>
    <w:rsid w:val="00F8186C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2C"/>
    <w:rsid w:val="00F846EF"/>
    <w:rsid w:val="00F84EED"/>
    <w:rsid w:val="00F85879"/>
    <w:rsid w:val="00F85BE6"/>
    <w:rsid w:val="00F861C3"/>
    <w:rsid w:val="00F864E1"/>
    <w:rsid w:val="00F8695B"/>
    <w:rsid w:val="00F8697D"/>
    <w:rsid w:val="00F87389"/>
    <w:rsid w:val="00F87880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BAF"/>
    <w:rsid w:val="00F975D0"/>
    <w:rsid w:val="00F9765A"/>
    <w:rsid w:val="00F97B2E"/>
    <w:rsid w:val="00FA04F8"/>
    <w:rsid w:val="00FA054B"/>
    <w:rsid w:val="00FA07AB"/>
    <w:rsid w:val="00FA0C77"/>
    <w:rsid w:val="00FA114D"/>
    <w:rsid w:val="00FA153A"/>
    <w:rsid w:val="00FA1D30"/>
    <w:rsid w:val="00FA1DCD"/>
    <w:rsid w:val="00FA22BB"/>
    <w:rsid w:val="00FA2A35"/>
    <w:rsid w:val="00FA2E71"/>
    <w:rsid w:val="00FA3550"/>
    <w:rsid w:val="00FA3C2F"/>
    <w:rsid w:val="00FA4356"/>
    <w:rsid w:val="00FA4369"/>
    <w:rsid w:val="00FA4549"/>
    <w:rsid w:val="00FA4842"/>
    <w:rsid w:val="00FA48F9"/>
    <w:rsid w:val="00FA49F5"/>
    <w:rsid w:val="00FA4E55"/>
    <w:rsid w:val="00FA5174"/>
    <w:rsid w:val="00FA532D"/>
    <w:rsid w:val="00FA5389"/>
    <w:rsid w:val="00FA53F1"/>
    <w:rsid w:val="00FA5A2D"/>
    <w:rsid w:val="00FA5AB8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ADC"/>
    <w:rsid w:val="00FB1BC2"/>
    <w:rsid w:val="00FB1D36"/>
    <w:rsid w:val="00FB2474"/>
    <w:rsid w:val="00FB251A"/>
    <w:rsid w:val="00FB35AB"/>
    <w:rsid w:val="00FB37B1"/>
    <w:rsid w:val="00FB38BE"/>
    <w:rsid w:val="00FB3977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881"/>
    <w:rsid w:val="00FB7B06"/>
    <w:rsid w:val="00FC01DB"/>
    <w:rsid w:val="00FC07E5"/>
    <w:rsid w:val="00FC0D6F"/>
    <w:rsid w:val="00FC0FDA"/>
    <w:rsid w:val="00FC1C6A"/>
    <w:rsid w:val="00FC1C7E"/>
    <w:rsid w:val="00FC1DFC"/>
    <w:rsid w:val="00FC2257"/>
    <w:rsid w:val="00FC240D"/>
    <w:rsid w:val="00FC2731"/>
    <w:rsid w:val="00FC2A98"/>
    <w:rsid w:val="00FC41CB"/>
    <w:rsid w:val="00FC515D"/>
    <w:rsid w:val="00FC6280"/>
    <w:rsid w:val="00FC6986"/>
    <w:rsid w:val="00FC7CCA"/>
    <w:rsid w:val="00FD00A6"/>
    <w:rsid w:val="00FD04AD"/>
    <w:rsid w:val="00FD17A4"/>
    <w:rsid w:val="00FD1B96"/>
    <w:rsid w:val="00FD22D7"/>
    <w:rsid w:val="00FD287A"/>
    <w:rsid w:val="00FD29F4"/>
    <w:rsid w:val="00FD2C51"/>
    <w:rsid w:val="00FD2CDA"/>
    <w:rsid w:val="00FD3741"/>
    <w:rsid w:val="00FD4186"/>
    <w:rsid w:val="00FD43EB"/>
    <w:rsid w:val="00FD46E4"/>
    <w:rsid w:val="00FD4CD4"/>
    <w:rsid w:val="00FD4D82"/>
    <w:rsid w:val="00FD5289"/>
    <w:rsid w:val="00FD54F7"/>
    <w:rsid w:val="00FD55E3"/>
    <w:rsid w:val="00FD5A94"/>
    <w:rsid w:val="00FD5AFE"/>
    <w:rsid w:val="00FD66C2"/>
    <w:rsid w:val="00FD6FFB"/>
    <w:rsid w:val="00FD719A"/>
    <w:rsid w:val="00FD7432"/>
    <w:rsid w:val="00FD7F00"/>
    <w:rsid w:val="00FE0330"/>
    <w:rsid w:val="00FE0472"/>
    <w:rsid w:val="00FE053C"/>
    <w:rsid w:val="00FE0600"/>
    <w:rsid w:val="00FE0973"/>
    <w:rsid w:val="00FE0A2D"/>
    <w:rsid w:val="00FE0A5E"/>
    <w:rsid w:val="00FE1289"/>
    <w:rsid w:val="00FE1670"/>
    <w:rsid w:val="00FE183D"/>
    <w:rsid w:val="00FE190A"/>
    <w:rsid w:val="00FE1ACE"/>
    <w:rsid w:val="00FE1B34"/>
    <w:rsid w:val="00FE2463"/>
    <w:rsid w:val="00FE2692"/>
    <w:rsid w:val="00FE27C2"/>
    <w:rsid w:val="00FE2D45"/>
    <w:rsid w:val="00FE376A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58B"/>
    <w:rsid w:val="00FE56CB"/>
    <w:rsid w:val="00FE58FA"/>
    <w:rsid w:val="00FE59CA"/>
    <w:rsid w:val="00FE5C29"/>
    <w:rsid w:val="00FE664D"/>
    <w:rsid w:val="00FE6708"/>
    <w:rsid w:val="00FE6B7C"/>
    <w:rsid w:val="00FE6D7F"/>
    <w:rsid w:val="00FF0243"/>
    <w:rsid w:val="00FF0838"/>
    <w:rsid w:val="00FF1641"/>
    <w:rsid w:val="00FF2065"/>
    <w:rsid w:val="00FF246B"/>
    <w:rsid w:val="00FF2B39"/>
    <w:rsid w:val="00FF2C56"/>
    <w:rsid w:val="00FF2E1F"/>
    <w:rsid w:val="00FF33F1"/>
    <w:rsid w:val="00FF34D8"/>
    <w:rsid w:val="00FF3D82"/>
    <w:rsid w:val="00FF426A"/>
    <w:rsid w:val="00FF4B0E"/>
    <w:rsid w:val="00FF501F"/>
    <w:rsid w:val="00FF5101"/>
    <w:rsid w:val="00FF5710"/>
    <w:rsid w:val="00FF5E16"/>
    <w:rsid w:val="00FF5E80"/>
    <w:rsid w:val="00FF66C5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8D452C64-802E-4915-883E-1865D191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DBF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743AC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4865</TotalTime>
  <Pages>10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Suwimon, Saetiw</cp:lastModifiedBy>
  <cp:revision>262</cp:revision>
  <cp:lastPrinted>2026-04-29T02:39:00Z</cp:lastPrinted>
  <dcterms:created xsi:type="dcterms:W3CDTF">2025-10-14T09:49:00Z</dcterms:created>
  <dcterms:modified xsi:type="dcterms:W3CDTF">2026-05-14T07:52:00Z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ca05a913f4c88d6babd86a95322dd89a83228b28c327d4a7d061b86bb525a617</vt:lpwstr>
  </property>
</Properties>
</file>