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4D60" w14:textId="03008F13" w:rsidR="00804175" w:rsidRPr="00491E35" w:rsidRDefault="00804175" w:rsidP="00D2581A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91E3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0838C3"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182B45F8" w14:textId="77777777" w:rsidR="00081F88" w:rsidRPr="00491E35" w:rsidRDefault="00081F88" w:rsidP="00D2581A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7DB65E8" w14:textId="77777777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8D8B5A5" w14:textId="7AA6FC2B" w:rsidR="00804175" w:rsidRDefault="0080417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4C8D1AA7" w14:textId="2CFBC13F" w:rsidR="00973136" w:rsidRPr="00491E35" w:rsidRDefault="00973136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E5416">
        <w:rPr>
          <w:rFonts w:cs="Angsana New"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14:paraId="7324F5F4" w14:textId="0B659AB2" w:rsidR="00491E35" w:rsidRP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</w:t>
      </w:r>
      <w:r w:rsidR="006D05EF" w:rsidRPr="00F06051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7C36C4" w:rsidRPr="007C36C4">
        <w:rPr>
          <w:rFonts w:asciiTheme="majorBidi" w:hAnsiTheme="majorBidi" w:cs="Angsana New" w:hint="cs"/>
          <w:sz w:val="30"/>
          <w:szCs w:val="30"/>
          <w:cs/>
          <w:lang w:val="th-TH" w:bidi="th-TH"/>
        </w:rPr>
        <w:t>มีสาระสำคัญ</w:t>
      </w:r>
    </w:p>
    <w:p w14:paraId="6EB787C9" w14:textId="019BD860" w:rsid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ประมาณการทางบัญชีที่สำคัญ ข้อสมมติ และการใช้ดุลยพินิจ</w:t>
      </w:r>
    </w:p>
    <w:p w14:paraId="4805AFD2" w14:textId="77777777" w:rsidR="00CC38D8" w:rsidRPr="00491E35" w:rsidRDefault="00CC38D8" w:rsidP="00CC38D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8241D7C" w14:textId="1227CD02" w:rsidR="003C6B5B" w:rsidRPr="00B4062D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491E3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0706E6F7" w14:textId="39AE852F" w:rsidR="00B4062D" w:rsidRPr="00491E35" w:rsidRDefault="00B4062D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288645C7" w14:textId="49CA13B8" w:rsidR="003C6B5B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</w:t>
      </w:r>
      <w:r w:rsidR="000E481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  <w:r w:rsidR="003A6D53" w:rsidRPr="00491E3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สุทธิ</w:t>
      </w:r>
    </w:p>
    <w:p w14:paraId="2B19F40E" w14:textId="78DED36D" w:rsidR="00EE6CC9" w:rsidRPr="00491E35" w:rsidRDefault="00EE6CC9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6A69B1A5" w14:textId="6F85EBA3" w:rsidR="003C6B5B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246D8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="00504D64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04D64"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และสินทรัพย์ไม่มีตัวตน</w:t>
      </w:r>
      <w:r w:rsidR="00491E35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สุทธิ</w:t>
      </w:r>
    </w:p>
    <w:p w14:paraId="6E95D4D2" w14:textId="77777777" w:rsidR="00CC38D8" w:rsidRPr="00491E35" w:rsidRDefault="00CC38D8" w:rsidP="00CC38D8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6F19354" w14:textId="1952D6DB" w:rsidR="00491E35" w:rsidRDefault="00E73C5F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สั้นและ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3B11CC54" w14:textId="16FE1BE5" w:rsidR="00832E8C" w:rsidRDefault="005E2DC2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E2DC2">
        <w:rPr>
          <w:rFonts w:asciiTheme="majorBidi" w:hAnsiTheme="majorBidi" w:cs="Angsana New"/>
          <w:sz w:val="30"/>
          <w:szCs w:val="30"/>
          <w:cs/>
          <w:lang w:bidi="th-TH"/>
        </w:rPr>
        <w:t>เงินปันผ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ล</w:t>
      </w:r>
    </w:p>
    <w:p w14:paraId="3B6A5B6F" w14:textId="4B63A41D" w:rsidR="00926EBD" w:rsidRDefault="00926EBD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กำไรต่อหุ้นขั้นพื้นฐาน</w:t>
      </w:r>
    </w:p>
    <w:p w14:paraId="2CDCC792" w14:textId="2D709417" w:rsidR="00563BA7" w:rsidRDefault="00563BA7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B097383" w14:textId="1D8AFB7A" w:rsidR="00473F12" w:rsidRDefault="002946E6" w:rsidP="00473F12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</w:t>
      </w:r>
    </w:p>
    <w:p w14:paraId="28003CB6" w14:textId="475CDAEE" w:rsidR="00473F12" w:rsidRPr="001E3B0E" w:rsidRDefault="00473F12" w:rsidP="00473F12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3F12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C074257" w14:textId="18A49B86" w:rsidR="00804175" w:rsidRPr="00491E35" w:rsidRDefault="00804175" w:rsidP="0097705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DF2516A" w14:textId="77777777" w:rsidR="00750F14" w:rsidRPr="00372A7E" w:rsidRDefault="00750F14" w:rsidP="00D2581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  <w:sectPr w:rsidR="00750F14" w:rsidRPr="00372A7E" w:rsidSect="00EA313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108301CD" w14:textId="78BF1338" w:rsidR="00563BA7" w:rsidRPr="00491E35" w:rsidRDefault="00563BA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2AFFB589" w14:textId="77777777" w:rsidR="00563BA7" w:rsidRPr="004D68DF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right="-43" w:hanging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599688B0" w14:textId="7754BD4C" w:rsidR="004D68DF" w:rsidRPr="004D68DF" w:rsidRDefault="004D68DF" w:rsidP="00166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D68DF">
        <w:rPr>
          <w:rFonts w:asciiTheme="majorBidi" w:hAnsiTheme="majorBidi" w:hint="cs"/>
          <w:sz w:val="30"/>
          <w:szCs w:val="30"/>
          <w:cs/>
        </w:rPr>
        <w:t>บริษัท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ไทยยูเนี่ยน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ฟีดมิลล์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จำกัด</w:t>
      </w:r>
      <w:r w:rsidRPr="004D68DF">
        <w:rPr>
          <w:rFonts w:asciiTheme="majorBidi" w:hAnsiTheme="majorBidi"/>
          <w:sz w:val="30"/>
          <w:szCs w:val="30"/>
          <w:cs/>
        </w:rPr>
        <w:t xml:space="preserve"> (</w:t>
      </w:r>
      <w:r w:rsidRPr="004D68DF">
        <w:rPr>
          <w:rFonts w:asciiTheme="majorBidi" w:hAnsiTheme="majorBidi" w:hint="cs"/>
          <w:sz w:val="30"/>
          <w:szCs w:val="30"/>
          <w:cs/>
        </w:rPr>
        <w:t>มหาชน</w:t>
      </w:r>
      <w:r w:rsidRPr="004D68DF">
        <w:rPr>
          <w:rFonts w:asciiTheme="majorBidi" w:hAnsiTheme="majorBidi"/>
          <w:sz w:val="30"/>
          <w:szCs w:val="30"/>
          <w:cs/>
        </w:rPr>
        <w:t>) (“</w:t>
      </w:r>
      <w:r w:rsidRPr="004D68DF">
        <w:rPr>
          <w:rFonts w:asciiTheme="majorBidi" w:hAnsiTheme="majorBidi" w:hint="cs"/>
          <w:sz w:val="30"/>
          <w:szCs w:val="30"/>
          <w:cs/>
        </w:rPr>
        <w:t>บริษัท</w:t>
      </w:r>
      <w:r w:rsidRPr="004D68DF">
        <w:rPr>
          <w:rFonts w:asciiTheme="majorBidi" w:hAnsiTheme="majorBidi" w:hint="eastAsia"/>
          <w:sz w:val="30"/>
          <w:szCs w:val="30"/>
          <w:cs/>
        </w:rPr>
        <w:t>”</w:t>
      </w:r>
      <w:r w:rsidRPr="004D68DF">
        <w:rPr>
          <w:rFonts w:asciiTheme="majorBidi" w:hAnsiTheme="majorBidi"/>
          <w:sz w:val="30"/>
          <w:szCs w:val="30"/>
          <w:cs/>
        </w:rPr>
        <w:t xml:space="preserve">) </w:t>
      </w:r>
      <w:r w:rsidRPr="004D68DF">
        <w:rPr>
          <w:rFonts w:asciiTheme="majorBidi" w:hAnsiTheme="majorBidi" w:hint="cs"/>
          <w:sz w:val="30"/>
          <w:szCs w:val="30"/>
          <w:cs/>
        </w:rPr>
        <w:t>เป็นนิติบุคคลที่จัดตั้งขึ้นในประเทศไทยและจดทะเบียน</w:t>
      </w:r>
      <w:r w:rsidR="0031281E">
        <w:rPr>
          <w:rFonts w:asciiTheme="majorBidi" w:hAnsiTheme="majorBidi"/>
          <w:sz w:val="30"/>
          <w:szCs w:val="30"/>
        </w:rPr>
        <w:br/>
      </w:r>
      <w:r w:rsidRPr="004D68DF">
        <w:rPr>
          <w:rFonts w:asciiTheme="majorBidi" w:hAnsiTheme="majorBidi" w:hint="cs"/>
          <w:sz w:val="30"/>
          <w:szCs w:val="30"/>
          <w:cs/>
        </w:rPr>
        <w:t>ใน</w:t>
      </w:r>
      <w:r w:rsidRPr="00166019">
        <w:rPr>
          <w:rFonts w:asciiTheme="majorBidi" w:hAnsiTheme="majorBidi" w:hint="cs"/>
          <w:spacing w:val="-4"/>
          <w:sz w:val="30"/>
          <w:szCs w:val="30"/>
          <w:cs/>
        </w:rPr>
        <w:t>ตลาดหลักทรัพย์แห่งประเทศไทยเมื่อวันที่</w:t>
      </w:r>
      <w:r w:rsidRPr="0016601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73136">
        <w:rPr>
          <w:rFonts w:asciiTheme="majorBidi" w:hAnsiTheme="majorBidi"/>
          <w:spacing w:val="-4"/>
          <w:sz w:val="30"/>
          <w:szCs w:val="30"/>
        </w:rPr>
        <w:t>29</w:t>
      </w:r>
      <w:r w:rsidRPr="0016601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66019">
        <w:rPr>
          <w:rFonts w:asciiTheme="majorBidi" w:hAnsiTheme="majorBidi" w:hint="cs"/>
          <w:spacing w:val="-4"/>
          <w:sz w:val="30"/>
          <w:szCs w:val="30"/>
          <w:cs/>
        </w:rPr>
        <w:t>ตุลาคม</w:t>
      </w:r>
      <w:r w:rsidRPr="0016601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73136">
        <w:rPr>
          <w:rFonts w:asciiTheme="majorBidi" w:hAnsiTheme="majorBidi"/>
          <w:spacing w:val="-4"/>
          <w:sz w:val="30"/>
          <w:szCs w:val="30"/>
        </w:rPr>
        <w:t>2564</w:t>
      </w:r>
      <w:r w:rsidRPr="0016601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66019">
        <w:rPr>
          <w:rFonts w:asciiTheme="majorBidi" w:hAnsiTheme="majorBidi" w:hint="cs"/>
          <w:spacing w:val="-4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Pr="0016601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73136">
        <w:rPr>
          <w:rFonts w:asciiTheme="majorBidi" w:hAnsiTheme="majorBidi"/>
          <w:spacing w:val="-4"/>
          <w:sz w:val="30"/>
          <w:szCs w:val="30"/>
        </w:rPr>
        <w:t>89/1</w:t>
      </w:r>
      <w:r w:rsidRPr="0016601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66019">
        <w:rPr>
          <w:rFonts w:asciiTheme="majorBidi" w:hAnsiTheme="majorBidi" w:hint="cs"/>
          <w:spacing w:val="-4"/>
          <w:sz w:val="30"/>
          <w:szCs w:val="30"/>
          <w:cs/>
        </w:rPr>
        <w:t>หมู่ที่</w:t>
      </w:r>
      <w:r w:rsidRPr="0016601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973136">
        <w:rPr>
          <w:rFonts w:asciiTheme="majorBidi" w:hAnsiTheme="majorBidi"/>
          <w:spacing w:val="-4"/>
          <w:sz w:val="30"/>
          <w:szCs w:val="30"/>
        </w:rPr>
        <w:t>2</w:t>
      </w:r>
      <w:r w:rsidRPr="004D68DF">
        <w:rPr>
          <w:rFonts w:asciiTheme="majorBidi" w:hAnsiTheme="majorBidi" w:hint="cs"/>
          <w:sz w:val="30"/>
          <w:szCs w:val="30"/>
          <w:cs/>
        </w:rPr>
        <w:t>ถนนพระราม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="00973136">
        <w:rPr>
          <w:rFonts w:asciiTheme="majorBidi" w:hAnsiTheme="majorBidi"/>
          <w:sz w:val="30"/>
          <w:szCs w:val="30"/>
        </w:rPr>
        <w:t>2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ตำบลกาหลง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อำเภอเมืองสมุทรสาคร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จังหวัดสมุทรสาคร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บริษัทมีสำนักงานสาขา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="00973136">
        <w:rPr>
          <w:rFonts w:asciiTheme="majorBidi" w:hAnsiTheme="majorBidi"/>
          <w:sz w:val="30"/>
          <w:szCs w:val="30"/>
        </w:rPr>
        <w:t>3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แห่งในจังหวัดสมุทรสาคร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และจังหวัดสงขลา</w:t>
      </w:r>
    </w:p>
    <w:p w14:paraId="7F06B51B" w14:textId="77777777" w:rsidR="004D68DF" w:rsidRPr="004D68DF" w:rsidRDefault="004D68DF" w:rsidP="004D6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24"/>
          <w:szCs w:val="24"/>
        </w:rPr>
      </w:pPr>
    </w:p>
    <w:p w14:paraId="3F5EBF99" w14:textId="77777777" w:rsidR="004D68DF" w:rsidRPr="004D68DF" w:rsidRDefault="004D68DF" w:rsidP="004D6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30"/>
          <w:szCs w:val="30"/>
        </w:rPr>
      </w:pPr>
      <w:r w:rsidRPr="004D68DF">
        <w:rPr>
          <w:rFonts w:asciiTheme="majorBidi" w:hAnsiTheme="majorBidi" w:hint="cs"/>
          <w:sz w:val="30"/>
          <w:szCs w:val="30"/>
          <w:cs/>
        </w:rPr>
        <w:t>เพื่อวัตถุประสงค์ในการรายงานข้อมูล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จึงรวมเรียกบริษัทและบริษัทย่อยว่า</w:t>
      </w:r>
      <w:r w:rsidRPr="004D68DF">
        <w:rPr>
          <w:rFonts w:asciiTheme="majorBidi" w:hAnsiTheme="majorBidi"/>
          <w:sz w:val="30"/>
          <w:szCs w:val="30"/>
          <w:cs/>
        </w:rPr>
        <w:t xml:space="preserve"> “</w:t>
      </w:r>
      <w:r w:rsidRPr="004D68DF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4D68DF">
        <w:rPr>
          <w:rFonts w:asciiTheme="majorBidi" w:hAnsiTheme="majorBidi" w:hint="eastAsia"/>
          <w:sz w:val="30"/>
          <w:szCs w:val="30"/>
          <w:cs/>
        </w:rPr>
        <w:t>”</w:t>
      </w:r>
    </w:p>
    <w:p w14:paraId="30E934EA" w14:textId="77777777" w:rsidR="004D68DF" w:rsidRPr="004D68DF" w:rsidRDefault="004D68DF" w:rsidP="004D6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24"/>
          <w:szCs w:val="24"/>
        </w:rPr>
      </w:pPr>
    </w:p>
    <w:p w14:paraId="7D9FB0CC" w14:textId="0A461B83" w:rsidR="004D68DF" w:rsidRPr="004D68DF" w:rsidRDefault="004D68DF" w:rsidP="00166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D68DF">
        <w:rPr>
          <w:rFonts w:asciiTheme="majorBidi" w:hAnsiTheme="majorBidi" w:hint="cs"/>
          <w:sz w:val="30"/>
          <w:szCs w:val="30"/>
          <w:cs/>
        </w:rPr>
        <w:t>บริษัทถูกควบคุมโดยบริษัท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ไทยยูเนี่ยน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กรุ๊ป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จำกัด</w:t>
      </w:r>
      <w:r w:rsidRPr="004D68DF">
        <w:rPr>
          <w:rFonts w:asciiTheme="majorBidi" w:hAnsiTheme="majorBidi"/>
          <w:sz w:val="30"/>
          <w:szCs w:val="30"/>
          <w:cs/>
        </w:rPr>
        <w:t xml:space="preserve"> (</w:t>
      </w:r>
      <w:r w:rsidRPr="004D68DF">
        <w:rPr>
          <w:rFonts w:asciiTheme="majorBidi" w:hAnsiTheme="majorBidi" w:hint="cs"/>
          <w:sz w:val="30"/>
          <w:szCs w:val="30"/>
          <w:cs/>
        </w:rPr>
        <w:t>มหาชน</w:t>
      </w:r>
      <w:r w:rsidRPr="004D68DF">
        <w:rPr>
          <w:rFonts w:asciiTheme="majorBidi" w:hAnsiTheme="majorBidi"/>
          <w:sz w:val="30"/>
          <w:szCs w:val="30"/>
          <w:cs/>
        </w:rPr>
        <w:t xml:space="preserve">) </w:t>
      </w:r>
      <w:r w:rsidRPr="004D68DF">
        <w:rPr>
          <w:rFonts w:asciiTheme="majorBidi" w:hAnsiTheme="majorBidi" w:hint="cs"/>
          <w:sz w:val="30"/>
          <w:szCs w:val="30"/>
          <w:cs/>
        </w:rPr>
        <w:t>ซึ่งเป็นบริษัทใหญ่ของบริษัท</w:t>
      </w:r>
      <w:r w:rsidRPr="004D68DF">
        <w:rPr>
          <w:rFonts w:asciiTheme="majorBidi" w:hAnsiTheme="majorBidi"/>
          <w:sz w:val="30"/>
          <w:szCs w:val="30"/>
          <w:cs/>
        </w:rPr>
        <w:t xml:space="preserve"> (“</w:t>
      </w:r>
      <w:r w:rsidRPr="004D68DF">
        <w:rPr>
          <w:rFonts w:asciiTheme="majorBidi" w:hAnsiTheme="majorBidi" w:hint="cs"/>
          <w:sz w:val="30"/>
          <w:szCs w:val="30"/>
          <w:cs/>
        </w:rPr>
        <w:t>บริษัทใหญ่</w:t>
      </w:r>
      <w:r w:rsidRPr="004D68DF">
        <w:rPr>
          <w:rFonts w:asciiTheme="majorBidi" w:hAnsiTheme="majorBidi" w:hint="eastAsia"/>
          <w:sz w:val="30"/>
          <w:szCs w:val="30"/>
          <w:cs/>
        </w:rPr>
        <w:t>”</w:t>
      </w:r>
      <w:r w:rsidRPr="004D68DF">
        <w:rPr>
          <w:rFonts w:asciiTheme="majorBidi" w:hAnsiTheme="majorBidi"/>
          <w:sz w:val="30"/>
          <w:szCs w:val="30"/>
          <w:cs/>
        </w:rPr>
        <w:t xml:space="preserve">) </w:t>
      </w:r>
      <w:r w:rsidRPr="004D68DF">
        <w:rPr>
          <w:rFonts w:asciiTheme="majorBidi" w:hAnsiTheme="majorBidi" w:hint="cs"/>
          <w:sz w:val="30"/>
          <w:szCs w:val="30"/>
          <w:cs/>
        </w:rPr>
        <w:t>และ</w:t>
      </w:r>
      <w:r w:rsidR="00166019">
        <w:rPr>
          <w:rFonts w:asciiTheme="majorBidi" w:hAnsiTheme="majorBidi"/>
          <w:sz w:val="30"/>
          <w:szCs w:val="30"/>
          <w:cs/>
        </w:rPr>
        <w:br/>
      </w:r>
      <w:r w:rsidRPr="004D68DF">
        <w:rPr>
          <w:rFonts w:asciiTheme="majorBidi" w:hAnsiTheme="majorBidi" w:hint="cs"/>
          <w:sz w:val="30"/>
          <w:szCs w:val="30"/>
          <w:cs/>
        </w:rPr>
        <w:t>ถือหุ้นในบริษัทคิดเป็นร้อยละ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="00973136" w:rsidRPr="00586F39">
        <w:rPr>
          <w:rFonts w:asciiTheme="majorBidi" w:hAnsiTheme="majorBidi"/>
          <w:sz w:val="30"/>
          <w:szCs w:val="30"/>
        </w:rPr>
        <w:t>51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ของจำนวนหุ้นของบริษัท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บริษัทใหญ่เป็นบริษัทที่จัดตั้งอยู่ในประเทศไทย</w:t>
      </w:r>
      <w:r w:rsidRPr="004D68DF">
        <w:rPr>
          <w:rFonts w:asciiTheme="majorBidi" w:hAnsiTheme="majorBidi"/>
          <w:sz w:val="30"/>
          <w:szCs w:val="30"/>
          <w:cs/>
        </w:rPr>
        <w:t xml:space="preserve"> </w:t>
      </w:r>
      <w:r w:rsidRPr="004D68DF">
        <w:rPr>
          <w:rFonts w:asciiTheme="majorBidi" w:hAnsiTheme="majorBidi" w:hint="cs"/>
          <w:sz w:val="30"/>
          <w:szCs w:val="30"/>
          <w:cs/>
        </w:rPr>
        <w:t>และจดทะเบียนในตลาดหลักทรัพย์แห่งประเทศไทย</w:t>
      </w:r>
    </w:p>
    <w:p w14:paraId="724E805C" w14:textId="77777777" w:rsidR="004D68DF" w:rsidRPr="004D68DF" w:rsidRDefault="004D68DF" w:rsidP="004D6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24"/>
          <w:szCs w:val="24"/>
        </w:rPr>
      </w:pPr>
    </w:p>
    <w:p w14:paraId="70E49580" w14:textId="484BEED6" w:rsidR="00491E35" w:rsidRPr="00491E35" w:rsidRDefault="00491E35" w:rsidP="00166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491E35">
        <w:rPr>
          <w:rFonts w:asciiTheme="majorBidi" w:hAnsiTheme="majorBidi" w:hint="cs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491E35">
        <w:rPr>
          <w:rFonts w:asciiTheme="majorBidi" w:hAnsiTheme="majorBidi" w:cstheme="majorBidi"/>
          <w:sz w:val="30"/>
          <w:szCs w:val="30"/>
          <w:cs/>
        </w:rPr>
        <w:t>ผลิตและจำหน่ายอาหารสัตว์</w:t>
      </w:r>
    </w:p>
    <w:p w14:paraId="0C484571" w14:textId="77777777" w:rsidR="00491E35" w:rsidRPr="004D68DF" w:rsidRDefault="00491E35" w:rsidP="00166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24"/>
          <w:szCs w:val="24"/>
        </w:rPr>
      </w:pPr>
    </w:p>
    <w:p w14:paraId="31F5265B" w14:textId="6C65D641" w:rsidR="006D05EF" w:rsidRPr="00D453F8" w:rsidRDefault="006D05EF" w:rsidP="00166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</w:t>
      </w:r>
      <w:r w:rsidR="001D0DB4">
        <w:rPr>
          <w:rFonts w:asciiTheme="majorBidi" w:hAnsiTheme="majorBidi" w:cs="Angsana New" w:hint="cs"/>
          <w:sz w:val="30"/>
          <w:szCs w:val="30"/>
          <w:cs/>
        </w:rPr>
        <w:t>กิจการ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ระหว่างกาลที่นําเสนอนี้ได้มีการสอบทานแต่ยังไม่ได้ตรวจสอบ</w:t>
      </w:r>
    </w:p>
    <w:p w14:paraId="24CD44D5" w14:textId="77777777" w:rsidR="006D05EF" w:rsidRPr="004D68DF" w:rsidRDefault="006D05EF" w:rsidP="00166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71D655B3" w14:textId="69E6FB04" w:rsidR="006D05EF" w:rsidRDefault="006D05EF" w:rsidP="00166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/>
          <w:sz w:val="30"/>
          <w:szCs w:val="30"/>
          <w:cs/>
        </w:rPr>
        <w:t>การเงิน</w:t>
      </w:r>
      <w:r w:rsidRPr="00D453F8">
        <w:rPr>
          <w:rFonts w:asciiTheme="majorBidi" w:hAnsiTheme="majorBidi" w:cs="Angsana New"/>
          <w:sz w:val="30"/>
          <w:szCs w:val="30"/>
          <w:cs/>
        </w:rPr>
        <w:t>เฉพาะกิจการระหว่างกาล</w:t>
      </w:r>
      <w:r w:rsidRPr="008F2F17">
        <w:rPr>
          <w:rFonts w:asciiTheme="majorBidi" w:hAnsiTheme="majorBidi" w:cs="Angsana New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/>
          <w:sz w:val="30"/>
          <w:szCs w:val="30"/>
          <w:cs/>
        </w:rPr>
        <w:t>บริษัท</w:t>
      </w:r>
      <w:r w:rsidRPr="008F2F17">
        <w:rPr>
          <w:rFonts w:asciiTheme="majorBidi" w:hAnsiTheme="majorBidi" w:cs="Angsana New"/>
          <w:sz w:val="30"/>
          <w:szCs w:val="30"/>
          <w:cs/>
        </w:rPr>
        <w:t>เมื่อ</w:t>
      </w:r>
      <w:r w:rsidRPr="00936AAB">
        <w:rPr>
          <w:rFonts w:asciiTheme="majorBidi" w:hAnsiTheme="majorBidi" w:cs="Angsana New"/>
          <w:sz w:val="30"/>
          <w:szCs w:val="30"/>
          <w:cs/>
        </w:rPr>
        <w:t>วั</w:t>
      </w:r>
      <w:r w:rsidRPr="00973136">
        <w:rPr>
          <w:rFonts w:asciiTheme="majorBidi" w:hAnsiTheme="majorBidi" w:cs="Angsana New"/>
          <w:sz w:val="30"/>
          <w:szCs w:val="30"/>
          <w:cs/>
        </w:rPr>
        <w:t xml:space="preserve">นที่ </w:t>
      </w:r>
      <w:r w:rsidR="00973136" w:rsidRPr="00973136">
        <w:rPr>
          <w:rFonts w:asciiTheme="majorBidi" w:hAnsiTheme="majorBidi" w:cs="Angsana New"/>
          <w:sz w:val="30"/>
          <w:szCs w:val="30"/>
        </w:rPr>
        <w:t>31</w:t>
      </w:r>
      <w:r w:rsidR="009E6113" w:rsidRPr="00973136">
        <w:rPr>
          <w:rFonts w:asciiTheme="majorBidi" w:hAnsiTheme="majorBidi" w:cs="Angsana New"/>
          <w:sz w:val="30"/>
          <w:szCs w:val="30"/>
        </w:rPr>
        <w:t xml:space="preserve"> </w:t>
      </w:r>
      <w:r w:rsidR="00973136" w:rsidRPr="00973136">
        <w:rPr>
          <w:rFonts w:asciiTheme="majorBidi" w:hAnsiTheme="majorBidi" w:cs="Angsana New" w:hint="cs"/>
          <w:sz w:val="30"/>
          <w:szCs w:val="30"/>
          <w:cs/>
        </w:rPr>
        <w:t>กรกฎา</w:t>
      </w:r>
      <w:r w:rsidR="009E6113" w:rsidRPr="00973136">
        <w:rPr>
          <w:rFonts w:asciiTheme="majorBidi" w:hAnsiTheme="majorBidi" w:cs="Angsana New" w:hint="cs"/>
          <w:sz w:val="30"/>
          <w:szCs w:val="30"/>
          <w:cs/>
        </w:rPr>
        <w:t>คม</w:t>
      </w:r>
      <w:r w:rsidR="009E6113" w:rsidRPr="009731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3136" w:rsidRPr="00973136">
        <w:rPr>
          <w:rFonts w:asciiTheme="majorBidi" w:hAnsiTheme="majorBidi" w:cs="Angsana New"/>
          <w:sz w:val="30"/>
          <w:szCs w:val="30"/>
        </w:rPr>
        <w:t>2569</w:t>
      </w:r>
    </w:p>
    <w:p w14:paraId="02E9FEBD" w14:textId="77777777" w:rsidR="00563BA7" w:rsidRPr="004D68DF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24"/>
          <w:szCs w:val="24"/>
        </w:rPr>
      </w:pPr>
    </w:p>
    <w:p w14:paraId="55ACD1FC" w14:textId="75782063" w:rsidR="00804175" w:rsidRPr="00491E35" w:rsidRDefault="0080417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4D68DF" w:rsidRDefault="00C11916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811B01A" w14:textId="08EF0CBE" w:rsidR="00804175" w:rsidRDefault="00D25073" w:rsidP="009C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4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491E35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</w:t>
      </w:r>
      <w:r w:rsidR="002D0BAE" w:rsidRPr="00491E35">
        <w:rPr>
          <w:rFonts w:asciiTheme="majorBidi" w:hAnsiTheme="majorBidi" w:cstheme="majorBidi"/>
          <w:sz w:val="30"/>
          <w:szCs w:val="30"/>
          <w:cs/>
        </w:rPr>
        <w:t>ในรูปแบบเดียวกับ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งบการเงินประจำปีและ</w:t>
      </w:r>
      <w:r w:rsidR="0046260A" w:rsidRPr="00491E35">
        <w:rPr>
          <w:rFonts w:asciiTheme="majorBidi" w:hAnsiTheme="majorBidi" w:cstheme="majorBidi"/>
          <w:sz w:val="30"/>
          <w:szCs w:val="30"/>
          <w:cs/>
        </w:rPr>
        <w:t>จัดทำ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FB346D" w:rsidRPr="00491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19A4" w:rsidRPr="00491E35">
        <w:rPr>
          <w:rFonts w:asciiTheme="majorBidi" w:hAnsiTheme="majorBidi" w:cstheme="majorBidi"/>
          <w:sz w:val="30"/>
          <w:szCs w:val="30"/>
          <w:cs/>
        </w:rPr>
        <w:t>ในรูป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F72C71" w:rsidRPr="00491E35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ตามมาตรฐานการบัญชีฉบับที่ </w:t>
      </w:r>
      <w:r w:rsidR="00804175" w:rsidRPr="00491E35">
        <w:rPr>
          <w:rFonts w:asciiTheme="majorBidi" w:hAnsiTheme="majorBidi" w:cstheme="majorBidi"/>
          <w:sz w:val="30"/>
          <w:szCs w:val="30"/>
        </w:rPr>
        <w:t>3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="009C393D">
        <w:rPr>
          <w:rFonts w:asciiTheme="majorBidi" w:hAnsiTheme="majorBidi" w:cstheme="majorBidi"/>
          <w:sz w:val="30"/>
          <w:szCs w:val="30"/>
        </w:rPr>
        <w:br/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F7010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A671A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804175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="00804175" w:rsidRPr="00491E3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965493" w:rsidRPr="00491E35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934CC9" w:rsidRPr="00491E35">
        <w:rPr>
          <w:rFonts w:asciiTheme="majorBidi" w:hAnsiTheme="majorBidi" w:cstheme="majorBidi"/>
          <w:sz w:val="30"/>
          <w:szCs w:val="30"/>
          <w:cs/>
        </w:rPr>
        <w:t>โดย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F5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8C1541" w:rsidRPr="0031281E">
        <w:rPr>
          <w:rFonts w:asciiTheme="majorBidi" w:hAnsiTheme="majorBidi" w:cstheme="majorBidi"/>
          <w:spacing w:val="-20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2F7AD5" w:rsidRPr="0031281E">
        <w:rPr>
          <w:rFonts w:asciiTheme="majorBidi" w:hAnsiTheme="majorBidi" w:cstheme="majorBidi" w:hint="cs"/>
          <w:spacing w:val="-20"/>
          <w:sz w:val="30"/>
          <w:szCs w:val="30"/>
          <w:cs/>
        </w:rPr>
        <w:t>และบริษัทย่อย</w:t>
      </w:r>
      <w:r w:rsidR="0031281E">
        <w:rPr>
          <w:rFonts w:asciiTheme="majorBidi" w:hAnsiTheme="majorBidi" w:cstheme="majorBidi"/>
          <w:sz w:val="30"/>
          <w:szCs w:val="30"/>
          <w:cs/>
        </w:rPr>
        <w:br/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491E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</w:rPr>
        <w:t>31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563BA7" w:rsidRPr="00491E35">
        <w:rPr>
          <w:rFonts w:asciiTheme="majorBidi" w:hAnsiTheme="majorBidi" w:cstheme="majorBidi"/>
          <w:sz w:val="30"/>
          <w:szCs w:val="30"/>
        </w:rPr>
        <w:t>2</w:t>
      </w:r>
      <w:r w:rsidR="00CD40F4" w:rsidRPr="00CD40F4">
        <w:rPr>
          <w:rFonts w:asciiTheme="majorBidi" w:hAnsiTheme="majorBidi" w:cstheme="majorBidi"/>
          <w:sz w:val="30"/>
          <w:szCs w:val="30"/>
        </w:rPr>
        <w:t>56</w:t>
      </w:r>
      <w:r w:rsidR="007F216D">
        <w:rPr>
          <w:rFonts w:asciiTheme="majorBidi" w:hAnsiTheme="majorBidi" w:cstheme="majorBidi"/>
          <w:sz w:val="30"/>
          <w:szCs w:val="30"/>
        </w:rPr>
        <w:t>8</w:t>
      </w:r>
    </w:p>
    <w:p w14:paraId="68C157CD" w14:textId="5C524C2E" w:rsidR="006D05EF" w:rsidRPr="004D68D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5D09BA3" w14:textId="082596F9" w:rsidR="006D05EF" w:rsidRPr="00EA5366" w:rsidRDefault="006D05EF" w:rsidP="00F2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575F4373" w14:textId="031F50A4" w:rsidR="006D05EF" w:rsidRPr="00EC75F5" w:rsidRDefault="00EC75F5" w:rsidP="00EC75F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EC75F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7CAB71B5" w14:textId="77777777" w:rsidR="006D05EF" w:rsidRPr="003856FB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3A142208" w14:textId="135C9A8A" w:rsidR="00EC75F5" w:rsidRPr="000E198E" w:rsidRDefault="00EC75F5" w:rsidP="00EC75F5">
      <w:pPr>
        <w:tabs>
          <w:tab w:val="clear" w:pos="227"/>
          <w:tab w:val="clear" w:pos="454"/>
          <w:tab w:val="clear" w:pos="6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E198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0E198E">
        <w:rPr>
          <w:rFonts w:asciiTheme="majorBidi" w:hAnsiTheme="majorBidi" w:cstheme="majorBidi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sz w:val="30"/>
          <w:szCs w:val="30"/>
          <w:cs/>
        </w:rPr>
        <w:t>และจะมี</w:t>
      </w:r>
      <w:r>
        <w:rPr>
          <w:rFonts w:asciiTheme="majorBidi" w:hAnsiTheme="majorBidi" w:cstheme="majorBidi"/>
          <w:sz w:val="30"/>
          <w:szCs w:val="30"/>
        </w:rPr>
        <w:br/>
      </w:r>
      <w:r w:rsidRPr="000E198E">
        <w:rPr>
          <w:rFonts w:asciiTheme="majorBidi" w:hAnsiTheme="majorBidi" w:cstheme="majorBidi"/>
          <w:sz w:val="30"/>
          <w:szCs w:val="30"/>
          <w:cs/>
        </w:rPr>
        <w:t xml:space="preserve">ผลบังคับใช้กับงบการเงินสำหรับรอบระยะเวลาบัญชีที่เริ่มในหรือหลังวันที่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0E198E">
        <w:rPr>
          <w:rFonts w:asciiTheme="majorBidi" w:hAnsiTheme="majorBidi" w:cstheme="majorBidi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316A5A02" w14:textId="77777777" w:rsidR="00EC75F5" w:rsidRPr="000E198E" w:rsidRDefault="00EC75F5" w:rsidP="00EC75F5">
      <w:pPr>
        <w:tabs>
          <w:tab w:val="clear" w:pos="227"/>
          <w:tab w:val="clear" w:pos="454"/>
          <w:tab w:val="clear" w:pos="6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EC75F5" w:rsidRPr="000E198E" w14:paraId="001A04E8" w14:textId="77777777" w:rsidTr="003919BE">
        <w:trPr>
          <w:tblHeader/>
        </w:trPr>
        <w:tc>
          <w:tcPr>
            <w:tcW w:w="3690" w:type="dxa"/>
            <w:vAlign w:val="bottom"/>
          </w:tcPr>
          <w:p w14:paraId="580BD50B" w14:textId="77777777" w:rsidR="00EC75F5" w:rsidRPr="000E198E" w:rsidRDefault="00EC75F5" w:rsidP="004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58F8EA6D" w14:textId="77777777" w:rsidR="00EC75F5" w:rsidRPr="000E198E" w:rsidRDefault="00EC75F5" w:rsidP="004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604632DC" w14:textId="77777777" w:rsidR="00EC75F5" w:rsidRPr="000E198E" w:rsidRDefault="00EC75F5" w:rsidP="004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EC75F5" w:rsidRPr="000E198E" w14:paraId="7684599A" w14:textId="77777777" w:rsidTr="003919BE">
        <w:tc>
          <w:tcPr>
            <w:tcW w:w="3690" w:type="dxa"/>
          </w:tcPr>
          <w:p w14:paraId="013AE9BD" w14:textId="77777777" w:rsidR="00EC75F5" w:rsidRPr="000E198E" w:rsidRDefault="00EC75F5" w:rsidP="004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4C25A6A4" w14:textId="77777777" w:rsidR="00EC75F5" w:rsidRPr="000E198E" w:rsidRDefault="00EC75F5" w:rsidP="004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5B76C585" w14:textId="77777777" w:rsidR="00EC75F5" w:rsidRPr="000E198E" w:rsidRDefault="00EC75F5" w:rsidP="004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EC75F5" w:rsidRPr="000E198E" w14:paraId="43053CB8" w14:textId="77777777" w:rsidTr="003919BE">
        <w:tc>
          <w:tcPr>
            <w:tcW w:w="3690" w:type="dxa"/>
          </w:tcPr>
          <w:p w14:paraId="4E6E646D" w14:textId="77777777" w:rsidR="00EC75F5" w:rsidRPr="000E198E" w:rsidRDefault="00EC75F5" w:rsidP="004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7C0F909F" w14:textId="77777777" w:rsidR="00EC75F5" w:rsidRPr="000E198E" w:rsidRDefault="00EC75F5" w:rsidP="004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7C2C1A98" w14:textId="77777777" w:rsidR="00EC75F5" w:rsidRPr="000E198E" w:rsidRDefault="00EC75F5" w:rsidP="00434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3AF7304B" w14:textId="77777777" w:rsidR="00EC75F5" w:rsidRPr="000E198E" w:rsidRDefault="00EC75F5" w:rsidP="00EC75F5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471BB" w14:textId="77777777" w:rsidR="00EC75F5" w:rsidRPr="000E198E" w:rsidRDefault="00EC75F5" w:rsidP="00642CE3">
      <w:pPr>
        <w:numPr>
          <w:ilvl w:val="0"/>
          <w:numId w:val="19"/>
        </w:numPr>
        <w:tabs>
          <w:tab w:val="clear" w:pos="907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1D8BED86" w14:textId="77777777" w:rsidR="00EC75F5" w:rsidRPr="000E198E" w:rsidRDefault="00EC75F5" w:rsidP="00EC75F5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AF9C53E" w14:textId="1FBF0ACF" w:rsidR="00EC75F5" w:rsidRPr="00642CE3" w:rsidRDefault="00EC75F5" w:rsidP="00BB56B4">
      <w:pPr>
        <w:autoSpaceDE w:val="0"/>
        <w:autoSpaceDN w:val="0"/>
        <w:adjustRightInd w:val="0"/>
        <w:spacing w:line="240" w:lineRule="auto"/>
        <w:ind w:left="900" w:firstLine="9"/>
        <w:contextualSpacing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B56B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Pr="00BB56B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18 </w:t>
      </w:r>
      <w:r w:rsidRPr="00BB56B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จะมาแทนมาตรฐานการบัญชี ฉบับที่ </w:t>
      </w:r>
      <w:r w:rsidRPr="00BB56B4">
        <w:rPr>
          <w:rFonts w:asciiTheme="majorBidi" w:hAnsiTheme="majorBidi" w:cstheme="majorBidi"/>
          <w:color w:val="000000"/>
          <w:spacing w:val="-4"/>
          <w:sz w:val="30"/>
          <w:szCs w:val="30"/>
        </w:rPr>
        <w:t>1</w:t>
      </w:r>
      <w:r w:rsidRPr="00BB56B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เรื่อง</w:t>
      </w:r>
      <w:r w:rsidRPr="00BB56B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BB56B4">
        <w:rPr>
          <w:rFonts w:asciiTheme="majorBidi" w:hAnsiTheme="majorBidi" w:cstheme="majorBidi"/>
          <w:i/>
          <w:iCs/>
          <w:color w:val="000000"/>
          <w:spacing w:val="-4"/>
          <w:sz w:val="30"/>
          <w:szCs w:val="30"/>
          <w:cs/>
        </w:rPr>
        <w:t>การนำเสนองบการเงิน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4B10AD7F" w14:textId="77777777" w:rsidR="00EC75F5" w:rsidRPr="000E198E" w:rsidRDefault="00EC75F5" w:rsidP="00EC75F5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DCB009" w14:textId="567A4087" w:rsidR="00EC75F5" w:rsidRPr="00BB56B4" w:rsidRDefault="00EC75F5" w:rsidP="00642CE3">
      <w:pPr>
        <w:numPr>
          <w:ilvl w:val="0"/>
          <w:numId w:val="20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60" w:hanging="360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</w:t>
      </w:r>
      <w:r w:rsidRPr="00BB56B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การดำเนินงาน หมวดการลงทุน หมวดการจัดหาเงินทุน หมวดการดำเนินงานที่ยกเลิก และหมวดภาษีเงินได้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B56B4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BB56B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B56B4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025A2D61" w14:textId="77777777" w:rsidR="00EC75F5" w:rsidRPr="000E198E" w:rsidRDefault="00EC75F5" w:rsidP="00642CE3">
      <w:pPr>
        <w:numPr>
          <w:ilvl w:val="0"/>
          <w:numId w:val="20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60" w:hanging="36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งบการเงินข้อเดียว</w:t>
      </w:r>
    </w:p>
    <w:p w14:paraId="588B8920" w14:textId="77777777" w:rsidR="00EC75F5" w:rsidRPr="000E198E" w:rsidRDefault="00EC75F5" w:rsidP="00642CE3">
      <w:pPr>
        <w:numPr>
          <w:ilvl w:val="0"/>
          <w:numId w:val="20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260" w:hanging="36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7C1874E1" w14:textId="77777777" w:rsidR="00EC75F5" w:rsidRPr="000E198E" w:rsidRDefault="00EC75F5" w:rsidP="00EC75F5">
      <w:pPr>
        <w:spacing w:line="240" w:lineRule="auto"/>
        <w:ind w:left="108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48CDEE" w14:textId="6EF5E332" w:rsidR="00EC75F5" w:rsidRPr="00D041CF" w:rsidRDefault="00EC75F5" w:rsidP="00D041CF">
      <w:pPr>
        <w:autoSpaceDE w:val="0"/>
        <w:autoSpaceDN w:val="0"/>
        <w:adjustRightInd w:val="0"/>
        <w:spacing w:line="240" w:lineRule="auto"/>
        <w:ind w:left="900" w:firstLine="9"/>
        <w:contextualSpacing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D041C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642CE3" w:rsidRPr="00D041C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Pr="00D041CF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7110F667" w14:textId="77777777" w:rsidR="00EC75F5" w:rsidRPr="000E198E" w:rsidRDefault="00EC75F5" w:rsidP="00EC75F5">
      <w:pPr>
        <w:spacing w:line="240" w:lineRule="auto"/>
        <w:ind w:left="729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EE1906" w14:textId="77777777" w:rsidR="00184002" w:rsidRDefault="0018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32C9D08B" w14:textId="5543E57D" w:rsidR="00EC75F5" w:rsidRPr="000E198E" w:rsidRDefault="00EC75F5" w:rsidP="00786143">
      <w:pPr>
        <w:numPr>
          <w:ilvl w:val="0"/>
          <w:numId w:val="19"/>
        </w:numPr>
        <w:tabs>
          <w:tab w:val="clear" w:pos="907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การปรับปรุงมาตรฐานการบัญชี ฉบับที่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7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งบกระแสเงินสด อันเป็นผลสืบเนื่องมาจากการออกมาตรฐานกา</w:t>
      </w:r>
      <w:r w:rsidR="00DF2493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ร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รายงานทางการเงิน ฉบับที่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18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0352398B" w14:textId="77777777" w:rsidR="00EC75F5" w:rsidRPr="000E198E" w:rsidRDefault="00EC75F5" w:rsidP="00EC75F5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04764332" w14:textId="54840E0B" w:rsidR="00EC75F5" w:rsidRPr="0057337A" w:rsidRDefault="00EC75F5" w:rsidP="00251E8B">
      <w:pPr>
        <w:tabs>
          <w:tab w:val="clear" w:pos="680"/>
          <w:tab w:val="clear" w:pos="907"/>
          <w:tab w:val="left" w:pos="909"/>
        </w:tabs>
        <w:spacing w:line="240" w:lineRule="auto"/>
        <w:ind w:left="90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7337A">
        <w:rPr>
          <w:rFonts w:asciiTheme="majorBidi" w:hAnsiTheme="majorBidi" w:cstheme="majorBidi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Pr="0057337A">
        <w:rPr>
          <w:rFonts w:asciiTheme="majorBidi" w:hAnsiTheme="majorBidi" w:cstheme="majorBidi"/>
          <w:sz w:val="30"/>
          <w:szCs w:val="30"/>
        </w:rPr>
        <w:t>18</w:t>
      </w:r>
      <w:r w:rsidR="0057337A" w:rsidRPr="0057337A">
        <w:rPr>
          <w:rFonts w:asciiTheme="majorBidi" w:hAnsiTheme="majorBidi" w:cstheme="majorBidi"/>
          <w:sz w:val="30"/>
          <w:szCs w:val="30"/>
        </w:rPr>
        <w:t xml:space="preserve"> </w:t>
      </w:r>
      <w:r w:rsidR="0057337A">
        <w:rPr>
          <w:rFonts w:asciiTheme="majorBidi" w:hAnsiTheme="majorBidi" w:cstheme="majorBidi"/>
          <w:sz w:val="30"/>
          <w:szCs w:val="30"/>
        </w:rPr>
        <w:br/>
      </w:r>
      <w:r w:rsidRPr="0057337A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F2493" w:rsidRPr="005733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7337A">
        <w:rPr>
          <w:rFonts w:asciiTheme="majorBidi" w:hAnsiTheme="majorBidi" w:cstheme="majorBidi"/>
          <w:sz w:val="30"/>
          <w:szCs w:val="30"/>
          <w:cs/>
        </w:rPr>
        <w:t>การแสด</w:t>
      </w:r>
      <w:r w:rsidR="00251E8B" w:rsidRPr="0057337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57337A">
        <w:rPr>
          <w:rFonts w:asciiTheme="majorBidi" w:hAnsiTheme="majorBidi" w:cstheme="majorBidi"/>
          <w:sz w:val="30"/>
          <w:szCs w:val="30"/>
          <w:cs/>
        </w:rPr>
        <w:t xml:space="preserve">รายการและการเปิดเผยข้อมูลในงบการเงิน </w:t>
      </w:r>
      <w:r w:rsidRPr="0057337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57337A">
        <w:rPr>
          <w:rFonts w:asciiTheme="majorBidi" w:hAnsiTheme="majorBidi" w:cstheme="majorBidi"/>
          <w:sz w:val="30"/>
          <w:szCs w:val="30"/>
          <w:cs/>
        </w:rPr>
        <w:t>กำหนดให้มีการปรับปรุงที่เป็นผลสืบเนื่องต่อมาตรฐานการบัญชีฉบับนี้ โดยกำหนดให้กิจการนำยอดรวมย่อย “กำไรหรือขาดทุนจากการดำเนินงาน”</w:t>
      </w:r>
      <w:r w:rsidR="0057337A">
        <w:rPr>
          <w:rFonts w:asciiTheme="majorBidi" w:hAnsiTheme="majorBidi" w:cstheme="majorBidi"/>
          <w:sz w:val="30"/>
          <w:szCs w:val="30"/>
        </w:rPr>
        <w:br/>
      </w:r>
      <w:r w:rsidRPr="0057337A">
        <w:rPr>
          <w:rFonts w:asciiTheme="majorBidi" w:hAnsiTheme="majorBidi" w:cstheme="majorBidi"/>
          <w:sz w:val="30"/>
          <w:szCs w:val="30"/>
          <w:cs/>
        </w:rPr>
        <w:t>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</w:t>
      </w:r>
      <w:r w:rsidRPr="0057337A">
        <w:rPr>
          <w:rFonts w:asciiTheme="majorBidi" w:hAnsiTheme="majorBidi" w:cstheme="majorBidi"/>
          <w:sz w:val="30"/>
          <w:szCs w:val="30"/>
        </w:rPr>
        <w:t xml:space="preserve"> </w:t>
      </w:r>
      <w:r w:rsidRPr="0057337A">
        <w:rPr>
          <w:rFonts w:asciiTheme="majorBidi" w:hAnsiTheme="majorBidi" w:cstheme="majorBidi"/>
          <w:sz w:val="30"/>
          <w:szCs w:val="30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47FC8366" w14:textId="77777777" w:rsidR="00EC75F5" w:rsidRPr="000E198E" w:rsidRDefault="00EC75F5" w:rsidP="00EC75F5">
      <w:pPr>
        <w:spacing w:line="240" w:lineRule="auto"/>
        <w:ind w:left="729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9AD4C" w14:textId="511DA532" w:rsidR="00EC75F5" w:rsidRPr="000E198E" w:rsidRDefault="00EC75F5" w:rsidP="00251E8B">
      <w:pPr>
        <w:tabs>
          <w:tab w:val="clear" w:pos="680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E198E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251E8B">
        <w:rPr>
          <w:rFonts w:asciiTheme="majorBidi" w:hAnsiTheme="majorBidi" w:cstheme="majorBidi"/>
          <w:sz w:val="30"/>
          <w:szCs w:val="30"/>
          <w:cs/>
        </w:rPr>
        <w:br/>
      </w:r>
      <w:r w:rsidRPr="000E198E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การรายงานทางการเงินที่ออกและปรับปรุงใหม่ดังกล่าวข้างต้น  </w:t>
      </w:r>
    </w:p>
    <w:p w14:paraId="21FC12E3" w14:textId="77777777" w:rsidR="00EC75F5" w:rsidRPr="00491E35" w:rsidRDefault="00EC75F5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DC90B" w14:textId="77777777" w:rsidR="00EC75F5" w:rsidRPr="006D05EF" w:rsidRDefault="00EC75F5" w:rsidP="00EC75F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6D05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นโยบายการบัญชีที่</w:t>
      </w:r>
      <w:r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มีสาระสำคัญ</w:t>
      </w:r>
    </w:p>
    <w:p w14:paraId="39A82123" w14:textId="68F5B99E" w:rsidR="008A0959" w:rsidRDefault="008A0959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</w:rPr>
      </w:pPr>
    </w:p>
    <w:p w14:paraId="46C24853" w14:textId="77777777" w:rsidR="00EC75F5" w:rsidRPr="00491E35" w:rsidRDefault="00EC75F5" w:rsidP="00EC75F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002">
        <w:rPr>
          <w:rFonts w:asciiTheme="majorBidi" w:hAnsiTheme="majorBidi" w:cs="Angsana New" w:hint="cs"/>
          <w:sz w:val="30"/>
          <w:szCs w:val="30"/>
          <w:cs/>
        </w:rPr>
        <w:t>นโยบายบัญชีที่ใช้ในการจัดทำงบการเงินระหว่างกาลเป็นนโยบายเดียวกันกับนโนบายบัญชีที่ใช้ในการจัดทำ</w:t>
      </w:r>
      <w:r w:rsidRPr="00184002">
        <w:rPr>
          <w:rFonts w:asciiTheme="majorBidi" w:hAnsiTheme="majorBidi" w:cs="Angsana New"/>
          <w:sz w:val="30"/>
          <w:szCs w:val="30"/>
          <w:cs/>
        </w:rPr>
        <w:br/>
      </w:r>
      <w:r w:rsidRPr="00184002">
        <w:rPr>
          <w:rFonts w:asciiTheme="majorBidi" w:hAnsiTheme="majorBidi" w:cs="Angsana New" w:hint="cs"/>
          <w:sz w:val="30"/>
          <w:szCs w:val="30"/>
          <w:cs/>
        </w:rPr>
        <w:t>งบการเงินสําหรับปีสิ้นสุดวันที่</w:t>
      </w:r>
      <w:r w:rsidRPr="0018400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4002">
        <w:rPr>
          <w:rFonts w:asciiTheme="majorBidi" w:hAnsiTheme="majorBidi" w:cs="Angsana New"/>
          <w:sz w:val="30"/>
          <w:szCs w:val="30"/>
        </w:rPr>
        <w:t>31</w:t>
      </w:r>
      <w:r w:rsidRPr="0018400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4002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184002">
        <w:rPr>
          <w:rFonts w:asciiTheme="majorBidi" w:hAnsiTheme="majorBidi" w:cs="Angsana New"/>
          <w:sz w:val="30"/>
          <w:szCs w:val="30"/>
        </w:rPr>
        <w:t xml:space="preserve"> 2568</w:t>
      </w:r>
    </w:p>
    <w:p w14:paraId="01D440B0" w14:textId="77777777" w:rsidR="00EC75F5" w:rsidRPr="003856FB" w:rsidRDefault="00EC75F5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</w:rPr>
      </w:pPr>
    </w:p>
    <w:p w14:paraId="3FF61EA8" w14:textId="77382640" w:rsidR="00491E35" w:rsidRPr="00491E35" w:rsidRDefault="00491E3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ประมาณการทางบัญชีที่สำคัญ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ข้อสมมติ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และการใช้ดุลยพินิจ</w:t>
      </w:r>
    </w:p>
    <w:p w14:paraId="1EB202BA" w14:textId="2E1F4E79" w:rsidR="00491E35" w:rsidRPr="003856FB" w:rsidRDefault="00491E35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  <w:cs/>
        </w:rPr>
      </w:pPr>
    </w:p>
    <w:p w14:paraId="1BB6DEB9" w14:textId="40205EB6" w:rsidR="006D05EF" w:rsidRPr="006D05EF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ๆ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18B118F" w14:textId="77777777" w:rsidR="006D05EF" w:rsidRPr="003856FB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BDF55B8" w14:textId="2E7D89FC" w:rsidR="008A0959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ในการจัดทํางบการเงินระหว่างกาลนี้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ประมาณการทางบัญชีที่สําคัญ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และการใช้ดุลยพินิจเป็น</w:t>
      </w:r>
      <w:r w:rsidR="00EC75F5">
        <w:rPr>
          <w:rFonts w:asciiTheme="majorBidi" w:hAnsiTheme="majorBidi" w:cs="Angsana New"/>
          <w:sz w:val="30"/>
          <w:szCs w:val="30"/>
        </w:rPr>
        <w:br/>
      </w:r>
      <w:r w:rsidRPr="006D05EF">
        <w:rPr>
          <w:rFonts w:asciiTheme="majorBidi" w:hAnsiTheme="majorBidi" w:cs="Angsana New" w:hint="cs"/>
          <w:sz w:val="30"/>
          <w:szCs w:val="30"/>
          <w:cs/>
        </w:rPr>
        <w:t>การประมาณการเดียวกันกับการประมาณการที่ใช้ในการจัดทํางบการเงินสําหรับปีสิ้นสุด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</w:t>
      </w:r>
      <w:r w:rsidR="007F216D">
        <w:rPr>
          <w:rFonts w:asciiTheme="majorBidi" w:hAnsiTheme="majorBidi" w:cs="Angsana New"/>
          <w:sz w:val="30"/>
          <w:szCs w:val="30"/>
        </w:rPr>
        <w:t>8</w:t>
      </w:r>
    </w:p>
    <w:p w14:paraId="535D17DA" w14:textId="77777777" w:rsidR="00125A54" w:rsidRDefault="00125A54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  <w:sectPr w:rsidR="00125A54" w:rsidSect="00563BA7">
          <w:headerReference w:type="even" r:id="rId13"/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5CB651A" w14:textId="77777777" w:rsidR="00BB2134" w:rsidRPr="00217A16" w:rsidRDefault="00BB2134" w:rsidP="00CD18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17A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46F275AE" w14:textId="77777777" w:rsidR="00BB2134" w:rsidRPr="003771EF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5E997FE2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217A16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1CBDB9D" w14:textId="77777777" w:rsidR="00BB2134" w:rsidRPr="003771EF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44B5000F" w14:textId="372DAC4A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217A16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</w:t>
      </w:r>
      <w:r w:rsidR="00217A16">
        <w:rPr>
          <w:rFonts w:asciiTheme="majorBidi" w:hAnsiTheme="majorBidi" w:cstheme="majorBidi"/>
          <w:sz w:val="28"/>
          <w:szCs w:val="28"/>
        </w:rPr>
        <w:br/>
      </w:r>
      <w:r w:rsidRPr="00217A16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1E7717" w14:textId="77777777" w:rsidR="00BB2134" w:rsidRPr="003771EF" w:rsidRDefault="00BB2134" w:rsidP="00D2581A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144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0"/>
        <w:gridCol w:w="450"/>
        <w:gridCol w:w="1170"/>
        <w:gridCol w:w="360"/>
        <w:gridCol w:w="1170"/>
        <w:gridCol w:w="360"/>
        <w:gridCol w:w="1170"/>
        <w:gridCol w:w="270"/>
        <w:gridCol w:w="1170"/>
      </w:tblGrid>
      <w:tr w:rsidR="00BB2134" w:rsidRPr="00217A16" w14:paraId="6B341AA2" w14:textId="77777777" w:rsidTr="00A7191B">
        <w:tc>
          <w:tcPr>
            <w:tcW w:w="8370" w:type="dxa"/>
            <w:vAlign w:val="bottom"/>
          </w:tcPr>
          <w:p w14:paraId="165A4B62" w14:textId="77777777" w:rsidR="00BB2134" w:rsidRPr="00F42607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210ABC1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3DE1E1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2134" w:rsidRPr="00217A16" w14:paraId="7FFBE637" w14:textId="77777777" w:rsidTr="00A7191B">
        <w:tc>
          <w:tcPr>
            <w:tcW w:w="8370" w:type="dxa"/>
            <w:vAlign w:val="bottom"/>
          </w:tcPr>
          <w:p w14:paraId="48EEBC5A" w14:textId="77777777" w:rsidR="00BB2134" w:rsidRPr="00F42607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09BC9A25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37241EE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7157FBAF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75F599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ระดับ 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E6113" w:rsidRPr="00217A16" w14:paraId="3AF48A3A" w14:textId="77777777" w:rsidTr="00A7191B">
        <w:tc>
          <w:tcPr>
            <w:tcW w:w="8370" w:type="dxa"/>
            <w:vAlign w:val="bottom"/>
          </w:tcPr>
          <w:p w14:paraId="7DBBC450" w14:textId="77777777" w:rsidR="009E6113" w:rsidRPr="00F42607" w:rsidRDefault="009E6113" w:rsidP="009E611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2767267A" w14:textId="77777777" w:rsidR="009E6113" w:rsidRPr="00217A16" w:rsidRDefault="009E6113" w:rsidP="009E611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3BE213" w14:textId="629A2B02" w:rsidR="009E6113" w:rsidRPr="00217A16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06E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706E0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  <w:vAlign w:val="bottom"/>
          </w:tcPr>
          <w:p w14:paraId="035CBEE2" w14:textId="77777777" w:rsidR="009E6113" w:rsidRPr="00217A16" w:rsidRDefault="009E6113" w:rsidP="009E611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139EA0" w14:textId="77777777" w:rsidR="009E6113" w:rsidRPr="00217A16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43B90E48" w14:textId="77777777" w:rsidR="009E6113" w:rsidRPr="00217A16" w:rsidRDefault="009E6113" w:rsidP="009E6113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65B5CD" w14:textId="2FDD82A2" w:rsidR="009E6113" w:rsidRPr="00217A16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06E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706E0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1FC448D" w14:textId="77777777" w:rsidR="009E6113" w:rsidRPr="00217A16" w:rsidRDefault="009E6113" w:rsidP="009E6113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DEAF36" w14:textId="77777777" w:rsidR="009E6113" w:rsidRPr="00217A16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17A16" w:rsidRPr="00217A16" w14:paraId="32A73374" w14:textId="77777777" w:rsidTr="00A7191B">
        <w:tc>
          <w:tcPr>
            <w:tcW w:w="8370" w:type="dxa"/>
            <w:vAlign w:val="bottom"/>
          </w:tcPr>
          <w:p w14:paraId="5267A438" w14:textId="77777777" w:rsidR="00BB2134" w:rsidRPr="00F42607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6D13C751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D25980" w14:textId="77727AFB" w:rsidR="00BB2134" w:rsidRPr="00217A16" w:rsidRDefault="00BB2134" w:rsidP="00A7191B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216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60" w:type="dxa"/>
            <w:vAlign w:val="bottom"/>
          </w:tcPr>
          <w:p w14:paraId="62C04CB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4B80FE" w14:textId="4F9B9EEC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21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60" w:type="dxa"/>
          </w:tcPr>
          <w:p w14:paraId="19A03D75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627949" w14:textId="6C15D185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216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63D3BFCE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723D51" w14:textId="3C784180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216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B2134" w:rsidRPr="00217A16" w14:paraId="1443F929" w14:textId="77777777" w:rsidTr="00A7191B">
        <w:tc>
          <w:tcPr>
            <w:tcW w:w="8370" w:type="dxa"/>
            <w:vAlign w:val="bottom"/>
          </w:tcPr>
          <w:p w14:paraId="536DB99D" w14:textId="77777777" w:rsidR="00BB2134" w:rsidRPr="00F42607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33769906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7D93E9D" w14:textId="77777777" w:rsidR="00BB2134" w:rsidRPr="00217A16" w:rsidRDefault="00BB2134" w:rsidP="00A7191B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17A16" w:rsidRPr="00217A16" w14:paraId="32947236" w14:textId="77777777" w:rsidTr="00A7191B">
        <w:tc>
          <w:tcPr>
            <w:tcW w:w="8370" w:type="dxa"/>
            <w:vAlign w:val="bottom"/>
          </w:tcPr>
          <w:p w14:paraId="0EBA517F" w14:textId="77777777" w:rsidR="00BB2134" w:rsidRPr="00F42607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450" w:type="dxa"/>
            <w:vAlign w:val="bottom"/>
          </w:tcPr>
          <w:p w14:paraId="1CD52013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3C2F7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AF5319C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7CF78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431B9D0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B20F04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F6FDF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79F40E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29941C3D" w14:textId="77777777" w:rsidTr="00A7191B">
        <w:tc>
          <w:tcPr>
            <w:tcW w:w="8370" w:type="dxa"/>
            <w:vAlign w:val="bottom"/>
          </w:tcPr>
          <w:p w14:paraId="03EE5325" w14:textId="77777777" w:rsidR="00BB2134" w:rsidRPr="00F42607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68F85787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2D2E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0A0A66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1BAA4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65F89B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B59B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6DAE6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C8C75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750BB194" w14:textId="77777777" w:rsidTr="00A7191B">
        <w:tc>
          <w:tcPr>
            <w:tcW w:w="8370" w:type="dxa"/>
            <w:vAlign w:val="bottom"/>
          </w:tcPr>
          <w:p w14:paraId="320C1C83" w14:textId="77777777" w:rsidR="00BB2134" w:rsidRPr="00F42607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15AEAAF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E1128D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D91A91B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112A4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58FCBD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8C069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E5C8FC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5C6E9A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0DE" w:rsidRPr="00217A16" w14:paraId="0BC8ECFF" w14:textId="77777777" w:rsidTr="00A7191B">
        <w:tc>
          <w:tcPr>
            <w:tcW w:w="8370" w:type="dxa"/>
            <w:vAlign w:val="bottom"/>
          </w:tcPr>
          <w:p w14:paraId="5CA87E57" w14:textId="77777777" w:rsidR="00A430DE" w:rsidRPr="00F42607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สัญญาแลกเปลี่ยนเงินตราต่างประเทศล่วงหน้า (แสดงไว้เป็นส่วนหนึ่งของสินทรัพย์หมุนเวียนอื่น)</w:t>
            </w:r>
          </w:p>
        </w:tc>
        <w:tc>
          <w:tcPr>
            <w:tcW w:w="450" w:type="dxa"/>
            <w:vAlign w:val="bottom"/>
          </w:tcPr>
          <w:p w14:paraId="4703B655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6B5D7" w14:textId="6D74AB35" w:rsidR="00A430DE" w:rsidRPr="00217A16" w:rsidRDefault="00B50857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30,155</w:t>
            </w:r>
          </w:p>
        </w:tc>
        <w:tc>
          <w:tcPr>
            <w:tcW w:w="360" w:type="dxa"/>
            <w:vAlign w:val="bottom"/>
          </w:tcPr>
          <w:p w14:paraId="092AE694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C7DC7" w14:textId="3DAD5453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360" w:type="dxa"/>
          </w:tcPr>
          <w:p w14:paraId="1ED2161C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A6E957" w14:textId="1FE5A71E" w:rsidR="00A430DE" w:rsidRPr="00217A16" w:rsidRDefault="00B50857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30,155</w:t>
            </w:r>
          </w:p>
        </w:tc>
        <w:tc>
          <w:tcPr>
            <w:tcW w:w="270" w:type="dxa"/>
            <w:vAlign w:val="bottom"/>
          </w:tcPr>
          <w:p w14:paraId="2A529F26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B0480D" w14:textId="5711F243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  <w:tr w:rsidR="00A430DE" w:rsidRPr="00217A16" w14:paraId="20722C48" w14:textId="77777777" w:rsidTr="003771EF">
        <w:trPr>
          <w:trHeight w:hRule="exact" w:val="216"/>
        </w:trPr>
        <w:tc>
          <w:tcPr>
            <w:tcW w:w="8370" w:type="dxa"/>
            <w:vAlign w:val="bottom"/>
          </w:tcPr>
          <w:p w14:paraId="3638B70C" w14:textId="77777777" w:rsidR="00A430DE" w:rsidRPr="003771EF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450" w:type="dxa"/>
            <w:vAlign w:val="bottom"/>
          </w:tcPr>
          <w:p w14:paraId="38D31AFB" w14:textId="77777777" w:rsidR="00A430DE" w:rsidRPr="003771EF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14:paraId="15BEDDF0" w14:textId="77777777" w:rsidR="00A430DE" w:rsidRPr="003771EF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14:paraId="5654EFFE" w14:textId="77777777" w:rsidR="00A430DE" w:rsidRPr="003771EF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14:paraId="1387B8C5" w14:textId="77777777" w:rsidR="00A430DE" w:rsidRPr="003771EF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360" w:type="dxa"/>
          </w:tcPr>
          <w:p w14:paraId="58C81AB5" w14:textId="77777777" w:rsidR="00A430DE" w:rsidRPr="003771EF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14:paraId="0FB573FD" w14:textId="77777777" w:rsidR="00A430DE" w:rsidRPr="003771EF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3F2F6968" w14:textId="77777777" w:rsidR="00A430DE" w:rsidRPr="003771EF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14:paraId="18EB92F9" w14:textId="77777777" w:rsidR="00A430DE" w:rsidRPr="003771EF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A430DE" w:rsidRPr="00217A16" w14:paraId="000F183F" w14:textId="77777777" w:rsidTr="00A7191B">
        <w:tc>
          <w:tcPr>
            <w:tcW w:w="8370" w:type="dxa"/>
            <w:vAlign w:val="bottom"/>
          </w:tcPr>
          <w:p w14:paraId="5719871E" w14:textId="77777777" w:rsidR="00A430DE" w:rsidRPr="00F42607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450" w:type="dxa"/>
            <w:vAlign w:val="bottom"/>
          </w:tcPr>
          <w:p w14:paraId="09617640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021B63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AE19044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683860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B479323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E4A4DF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95BBED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5766CA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0DE" w:rsidRPr="00217A16" w14:paraId="63E9D8B4" w14:textId="77777777" w:rsidTr="00A7191B">
        <w:tc>
          <w:tcPr>
            <w:tcW w:w="8370" w:type="dxa"/>
            <w:vAlign w:val="bottom"/>
          </w:tcPr>
          <w:p w14:paraId="5E21D997" w14:textId="77777777" w:rsidR="00A430DE" w:rsidRPr="00F42607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450" w:type="dxa"/>
            <w:vAlign w:val="bottom"/>
          </w:tcPr>
          <w:p w14:paraId="53A5523E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50FA94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5A9C261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2C911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6389C78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D774D8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AA66B9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33A264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0DE" w:rsidRPr="00217A16" w14:paraId="57C075CB" w14:textId="77777777" w:rsidTr="004D26F5">
        <w:tc>
          <w:tcPr>
            <w:tcW w:w="8370" w:type="dxa"/>
            <w:vAlign w:val="bottom"/>
          </w:tcPr>
          <w:p w14:paraId="1D2B4D55" w14:textId="77777777" w:rsidR="00A430DE" w:rsidRPr="00F42607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450" w:type="dxa"/>
            <w:vAlign w:val="bottom"/>
          </w:tcPr>
          <w:p w14:paraId="2142647D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15C224" w14:textId="4D9A04BA" w:rsidR="00A430DE" w:rsidRPr="00217A16" w:rsidRDefault="003F0F16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28,54</w:t>
            </w:r>
            <w:r w:rsidR="004D26F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360" w:type="dxa"/>
            <w:vAlign w:val="bottom"/>
          </w:tcPr>
          <w:p w14:paraId="5CC5916E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690533" w14:textId="2E495E4B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37,056</w:t>
            </w:r>
          </w:p>
        </w:tc>
        <w:tc>
          <w:tcPr>
            <w:tcW w:w="360" w:type="dxa"/>
          </w:tcPr>
          <w:p w14:paraId="31F94002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195555" w14:textId="5AB3EE6B" w:rsidR="00A430DE" w:rsidRPr="004D26F5" w:rsidRDefault="00BB49FD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4D26F5">
              <w:rPr>
                <w:rFonts w:asciiTheme="majorBidi" w:hAnsiTheme="majorBidi" w:cstheme="majorBidi"/>
                <w:sz w:val="28"/>
                <w:szCs w:val="28"/>
              </w:rPr>
              <w:t>26,197</w:t>
            </w:r>
          </w:p>
        </w:tc>
        <w:tc>
          <w:tcPr>
            <w:tcW w:w="270" w:type="dxa"/>
            <w:vAlign w:val="bottom"/>
          </w:tcPr>
          <w:p w14:paraId="60EB7817" w14:textId="77777777" w:rsidR="00A430DE" w:rsidRPr="00406841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6AFEDE" w14:textId="38EE6D65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33,209</w:t>
            </w:r>
          </w:p>
        </w:tc>
      </w:tr>
      <w:tr w:rsidR="00A430DE" w:rsidRPr="00217A16" w14:paraId="4CC2E36B" w14:textId="77777777" w:rsidTr="00A7191B">
        <w:tc>
          <w:tcPr>
            <w:tcW w:w="8370" w:type="dxa"/>
            <w:vAlign w:val="bottom"/>
          </w:tcPr>
          <w:p w14:paraId="0D73E336" w14:textId="77777777" w:rsidR="00A430DE" w:rsidRPr="00F42607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31E048C3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5438E2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E16F9FD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81281E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FECCC21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6007E5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1BCA6A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30FF67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0DE" w:rsidRPr="00217A16" w14:paraId="0C99D31C" w14:textId="77777777" w:rsidTr="00A7191B">
        <w:tc>
          <w:tcPr>
            <w:tcW w:w="8370" w:type="dxa"/>
            <w:vAlign w:val="bottom"/>
          </w:tcPr>
          <w:p w14:paraId="6B9B4C68" w14:textId="77777777" w:rsidR="00A430DE" w:rsidRPr="00F42607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3FCF33B5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FF7F66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6C71AF7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621DF8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2247B54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9BFCE4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417339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EE149F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0DE" w:rsidRPr="00217A16" w14:paraId="5EEA0F80" w14:textId="77777777" w:rsidTr="00A7191B">
        <w:tc>
          <w:tcPr>
            <w:tcW w:w="8370" w:type="dxa"/>
            <w:vAlign w:val="bottom"/>
          </w:tcPr>
          <w:p w14:paraId="04448742" w14:textId="77777777" w:rsidR="00A430DE" w:rsidRPr="00F42607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F426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4260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  <w:r w:rsidRPr="00F4260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42607">
              <w:rPr>
                <w:rFonts w:asciiTheme="majorBidi" w:hAnsiTheme="majorBidi" w:cstheme="majorBidi"/>
                <w:sz w:val="28"/>
                <w:szCs w:val="28"/>
                <w:cs/>
              </w:rPr>
              <w:t>แสดงไว้เป็นส่วนหนึ่งของหนี้สินหมุนเวียนอื่น</w:t>
            </w:r>
            <w:r w:rsidRPr="00F426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vAlign w:val="bottom"/>
          </w:tcPr>
          <w:p w14:paraId="54059749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89C114" w14:textId="4927B8BA" w:rsidR="00A430DE" w:rsidRPr="00217A16" w:rsidRDefault="008321FB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3,204</w:t>
            </w:r>
          </w:p>
        </w:tc>
        <w:tc>
          <w:tcPr>
            <w:tcW w:w="360" w:type="dxa"/>
            <w:vAlign w:val="bottom"/>
          </w:tcPr>
          <w:p w14:paraId="40C11C3E" w14:textId="77777777" w:rsidR="00A430DE" w:rsidRPr="00217A16" w:rsidRDefault="00A430DE" w:rsidP="00A430DE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6559A7" w14:textId="690A4ECC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360" w:type="dxa"/>
          </w:tcPr>
          <w:p w14:paraId="0A2D416D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39957" w14:textId="0314FF85" w:rsidR="00A430DE" w:rsidRPr="00217A16" w:rsidRDefault="008321FB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3,204</w:t>
            </w:r>
          </w:p>
        </w:tc>
        <w:tc>
          <w:tcPr>
            <w:tcW w:w="270" w:type="dxa"/>
            <w:vAlign w:val="bottom"/>
          </w:tcPr>
          <w:p w14:paraId="278E4E90" w14:textId="77777777" w:rsidR="00A430DE" w:rsidRPr="00217A16" w:rsidRDefault="00A430DE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8A762" w14:textId="71FC1F9F" w:rsidR="00A430DE" w:rsidRPr="00217A16" w:rsidRDefault="00676395" w:rsidP="00A4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</w:tr>
      <w:tr w:rsidR="00BB2134" w:rsidRPr="00D71364" w14:paraId="7383D509" w14:textId="77777777" w:rsidTr="00A7191B">
        <w:tc>
          <w:tcPr>
            <w:tcW w:w="8370" w:type="dxa"/>
            <w:vAlign w:val="bottom"/>
          </w:tcPr>
          <w:p w14:paraId="5461847B" w14:textId="77777777" w:rsidR="00BB2134" w:rsidRPr="00F42607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3C243A80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4E515D8" w14:textId="77777777" w:rsidR="00BB2134" w:rsidRPr="00D164CA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2134" w:rsidRPr="00D71364" w14:paraId="0D507F87" w14:textId="77777777" w:rsidTr="00A7191B">
        <w:tc>
          <w:tcPr>
            <w:tcW w:w="8370" w:type="dxa"/>
            <w:vAlign w:val="bottom"/>
          </w:tcPr>
          <w:p w14:paraId="2390A4BF" w14:textId="77777777" w:rsidR="00BB2134" w:rsidRPr="00F42607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F0CEB34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DA8367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3DF70E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93B91AD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E6113" w:rsidRPr="00D71364" w14:paraId="58CD3D4D" w14:textId="77777777" w:rsidTr="00A7191B">
        <w:tc>
          <w:tcPr>
            <w:tcW w:w="8370" w:type="dxa"/>
            <w:vAlign w:val="bottom"/>
          </w:tcPr>
          <w:p w14:paraId="6439242D" w14:textId="77777777" w:rsidR="009E6113" w:rsidRPr="00F42607" w:rsidRDefault="009E6113" w:rsidP="009E611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F2DACC8" w14:textId="77777777" w:rsidR="009E6113" w:rsidRPr="00D71364" w:rsidRDefault="009E6113" w:rsidP="009E611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4A7E14" w14:textId="0F2FBDA7" w:rsidR="009E6113" w:rsidRPr="00D71364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06E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706E0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  <w:vAlign w:val="bottom"/>
          </w:tcPr>
          <w:p w14:paraId="42D37DD6" w14:textId="77777777" w:rsidR="009E6113" w:rsidRPr="00D71364" w:rsidRDefault="009E6113" w:rsidP="009E611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F59E7" w14:textId="77777777" w:rsidR="009E6113" w:rsidRPr="00D71364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0478C09F" w14:textId="77777777" w:rsidR="009E6113" w:rsidRPr="00D71364" w:rsidRDefault="009E6113" w:rsidP="009E6113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2551A" w14:textId="38A356D0" w:rsidR="009E6113" w:rsidRPr="00D71364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06E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706E0">
              <w:rPr>
                <w:rFonts w:asciiTheme="majorBidi" w:hAnsiTheme="majorBidi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E0788E8" w14:textId="77777777" w:rsidR="009E6113" w:rsidRPr="00D71364" w:rsidRDefault="009E6113" w:rsidP="009E6113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1C0A8B" w14:textId="77777777" w:rsidR="009E6113" w:rsidRPr="00D71364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7A16" w:rsidRPr="00D71364" w14:paraId="468BFB07" w14:textId="77777777" w:rsidTr="00A7191B">
        <w:tc>
          <w:tcPr>
            <w:tcW w:w="8370" w:type="dxa"/>
            <w:vAlign w:val="bottom"/>
          </w:tcPr>
          <w:p w14:paraId="54B5A5C3" w14:textId="77777777" w:rsidR="00BB2134" w:rsidRPr="00F42607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7A50E2B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1D69C6" w14:textId="35888374" w:rsidR="00BB2134" w:rsidRPr="00D71364" w:rsidRDefault="00BB2134" w:rsidP="009B0765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216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60" w:type="dxa"/>
            <w:vAlign w:val="bottom"/>
          </w:tcPr>
          <w:p w14:paraId="6D6FCF2E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6C1A75" w14:textId="504EEDA3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216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4F3FF95B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4E05D4" w14:textId="263A2914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216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04273D4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624F61" w14:textId="2961DBDB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216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B2134" w:rsidRPr="00D71364" w14:paraId="6944C3D1" w14:textId="77777777" w:rsidTr="00A7191B">
        <w:tc>
          <w:tcPr>
            <w:tcW w:w="8370" w:type="dxa"/>
            <w:vAlign w:val="bottom"/>
          </w:tcPr>
          <w:p w14:paraId="032A1DA1" w14:textId="77777777" w:rsidR="00BB2134" w:rsidRPr="00F42607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01BF540D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40830CC" w14:textId="77777777" w:rsidR="00BB2134" w:rsidRPr="00D164CA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4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A16" w:rsidRPr="00D71364" w14:paraId="642ECAC6" w14:textId="77777777" w:rsidTr="00A7191B">
        <w:tc>
          <w:tcPr>
            <w:tcW w:w="8370" w:type="dxa"/>
            <w:vAlign w:val="bottom"/>
          </w:tcPr>
          <w:p w14:paraId="0E190697" w14:textId="77777777" w:rsidR="00BB2134" w:rsidRPr="00F42607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ทรัพย์</w:t>
            </w:r>
          </w:p>
        </w:tc>
        <w:tc>
          <w:tcPr>
            <w:tcW w:w="450" w:type="dxa"/>
            <w:vAlign w:val="bottom"/>
          </w:tcPr>
          <w:p w14:paraId="711E8447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5853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69363C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6754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A22C8A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9D544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F7568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0A96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1F186B7A" w14:textId="77777777" w:rsidTr="00A7191B">
        <w:tc>
          <w:tcPr>
            <w:tcW w:w="8370" w:type="dxa"/>
            <w:vAlign w:val="bottom"/>
          </w:tcPr>
          <w:p w14:paraId="7225F45B" w14:textId="77777777" w:rsidR="00BB2134" w:rsidRPr="00F42607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351C2C83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E4755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B760C42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C0F34E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42BB1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0F832B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27FC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0FED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2DBE27D3" w14:textId="77777777" w:rsidTr="00A7191B">
        <w:tc>
          <w:tcPr>
            <w:tcW w:w="8370" w:type="dxa"/>
            <w:vAlign w:val="bottom"/>
          </w:tcPr>
          <w:p w14:paraId="06DFDE79" w14:textId="77777777" w:rsidR="00BB2134" w:rsidRPr="00F42607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55666F71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CE37B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33B3B8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673C5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822247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69EDD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D50D5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6CC49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291" w:rsidRPr="00D71364" w14:paraId="655B1053" w14:textId="77777777" w:rsidTr="00A7191B">
        <w:tc>
          <w:tcPr>
            <w:tcW w:w="8370" w:type="dxa"/>
            <w:vAlign w:val="bottom"/>
          </w:tcPr>
          <w:p w14:paraId="730A9D32" w14:textId="77777777" w:rsidR="00E32291" w:rsidRPr="00F42607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42607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F4260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F42607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แสดงไว้เป็นส่วนหนึ่งของสินทรัพย์หมุนเวียนอื่น</w:t>
            </w:r>
            <w:r w:rsidRPr="00F42607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50" w:type="dxa"/>
            <w:vAlign w:val="bottom"/>
          </w:tcPr>
          <w:p w14:paraId="793D754E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CA3223" w14:textId="171FDA30" w:rsidR="00E32291" w:rsidRPr="00D71364" w:rsidRDefault="00D64214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30,155</w:t>
            </w:r>
          </w:p>
        </w:tc>
        <w:tc>
          <w:tcPr>
            <w:tcW w:w="360" w:type="dxa"/>
            <w:vAlign w:val="bottom"/>
          </w:tcPr>
          <w:p w14:paraId="78F24BD8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4833A" w14:textId="705ECF30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360" w:type="dxa"/>
          </w:tcPr>
          <w:p w14:paraId="7F3AEEF4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EE1143" w14:textId="03757589" w:rsidR="00E32291" w:rsidRPr="00D71364" w:rsidRDefault="00D64214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30,155</w:t>
            </w:r>
          </w:p>
        </w:tc>
        <w:tc>
          <w:tcPr>
            <w:tcW w:w="270" w:type="dxa"/>
            <w:vAlign w:val="bottom"/>
          </w:tcPr>
          <w:p w14:paraId="5219033E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E3B70" w14:textId="73F046BF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E32291" w:rsidRPr="00D71364" w14:paraId="79445F5A" w14:textId="77777777" w:rsidTr="00A7191B">
        <w:tc>
          <w:tcPr>
            <w:tcW w:w="8370" w:type="dxa"/>
            <w:vAlign w:val="bottom"/>
          </w:tcPr>
          <w:p w14:paraId="718E3BC8" w14:textId="77777777" w:rsidR="00E32291" w:rsidRPr="00F42607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8985C9E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260812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1058F5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316E3F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F5F260C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439F49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26FFD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CF06CB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291" w:rsidRPr="00D71364" w14:paraId="094144D7" w14:textId="77777777" w:rsidTr="00A7191B">
        <w:tc>
          <w:tcPr>
            <w:tcW w:w="8370" w:type="dxa"/>
            <w:vAlign w:val="bottom"/>
          </w:tcPr>
          <w:p w14:paraId="4F0AF615" w14:textId="77777777" w:rsidR="00E32291" w:rsidRPr="00F42607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50" w:type="dxa"/>
            <w:vAlign w:val="bottom"/>
          </w:tcPr>
          <w:p w14:paraId="728F5D2A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F616C9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BD4E0AD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BC4DE0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046783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03DDF7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670A3E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00F198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291" w:rsidRPr="00D71364" w14:paraId="333ACC98" w14:textId="77777777" w:rsidTr="00A7191B">
        <w:tc>
          <w:tcPr>
            <w:tcW w:w="8370" w:type="dxa"/>
            <w:vAlign w:val="bottom"/>
          </w:tcPr>
          <w:p w14:paraId="27FA9FCF" w14:textId="77777777" w:rsidR="00E32291" w:rsidRPr="00F42607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54D18869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6B178A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872B21E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81073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30BE6D1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A2AE00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FA1A2D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B2AEE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291" w:rsidRPr="00D71364" w14:paraId="2487C06E" w14:textId="77777777" w:rsidTr="00A7191B">
        <w:tc>
          <w:tcPr>
            <w:tcW w:w="8370" w:type="dxa"/>
            <w:vAlign w:val="bottom"/>
          </w:tcPr>
          <w:p w14:paraId="71C7BEC7" w14:textId="77777777" w:rsidR="00E32291" w:rsidRPr="00F42607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6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16EED726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C09436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E02B96D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907451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CB5305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3CA994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426689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47275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291" w:rsidRPr="00D71364" w14:paraId="1DBE1B1C" w14:textId="77777777" w:rsidTr="00A7191B">
        <w:tc>
          <w:tcPr>
            <w:tcW w:w="8370" w:type="dxa"/>
            <w:vAlign w:val="bottom"/>
          </w:tcPr>
          <w:p w14:paraId="06EE1235" w14:textId="77777777" w:rsidR="00E32291" w:rsidRPr="00F42607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F426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2607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F42607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F426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2607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F426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  <w:vAlign w:val="bottom"/>
          </w:tcPr>
          <w:p w14:paraId="763D3159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B2915" w14:textId="2FB96818" w:rsidR="00E32291" w:rsidRPr="00D71364" w:rsidRDefault="00D64214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3,204</w:t>
            </w:r>
          </w:p>
        </w:tc>
        <w:tc>
          <w:tcPr>
            <w:tcW w:w="360" w:type="dxa"/>
            <w:vAlign w:val="bottom"/>
          </w:tcPr>
          <w:p w14:paraId="6F83C6F2" w14:textId="77777777" w:rsidR="00E32291" w:rsidRPr="00D71364" w:rsidRDefault="00E32291" w:rsidP="00E32291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741439" w14:textId="1B15F88D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360" w:type="dxa"/>
          </w:tcPr>
          <w:p w14:paraId="59388E2C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B3020D" w14:textId="73BD7C7A" w:rsidR="00E32291" w:rsidRPr="00D71364" w:rsidRDefault="00D64214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3,204</w:t>
            </w:r>
          </w:p>
        </w:tc>
        <w:tc>
          <w:tcPr>
            <w:tcW w:w="270" w:type="dxa"/>
            <w:vAlign w:val="bottom"/>
          </w:tcPr>
          <w:p w14:paraId="1362A549" w14:textId="77777777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6B9EF6" w14:textId="49097004" w:rsidR="00E32291" w:rsidRPr="00D71364" w:rsidRDefault="00E32291" w:rsidP="00E3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</w:tbl>
    <w:p w14:paraId="75E1E065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BB2134" w:rsidSect="00A7191B"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4F81078C" w14:textId="16A9CC7E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666998">
        <w:rPr>
          <w:rFonts w:asciiTheme="majorBidi" w:hAnsiTheme="majorBidi" w:cs="Angsana New" w:hint="cs"/>
          <w:sz w:val="30"/>
          <w:szCs w:val="30"/>
          <w:cs/>
        </w:rPr>
        <w:lastRenderedPageBreak/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</w:rPr>
        <w:t>งวด</w:t>
      </w:r>
    </w:p>
    <w:p w14:paraId="240B6FF6" w14:textId="77777777" w:rsidR="00BB2134" w:rsidRPr="00666998" w:rsidRDefault="00BB2134" w:rsidP="00BB2134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5D2EBA2" w14:textId="77777777" w:rsidR="00BB2134" w:rsidRPr="00666998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67A699B0" w14:textId="77777777" w:rsidR="00BB2134" w:rsidRPr="00666998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D62EE18" w14:textId="77777777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666998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575503E8" w14:textId="77777777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เงินลงทุนระยะสั้น</w:t>
      </w:r>
    </w:p>
    <w:p w14:paraId="7383B86A" w14:textId="4564B135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ลูกหนี้การค้าและลูกหนี้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1F46B23F" w14:textId="18B6412B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สินทรัพย์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="00B4062D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7630D88D" w14:textId="77777777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 </w:t>
      </w:r>
    </w:p>
    <w:p w14:paraId="4AF085DE" w14:textId="2D6D12C9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เจ้าหนี้การค้าและเจ้าหนี้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084C7E2D" w14:textId="5E6A9FF8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หนี้สินหมุนเวียน</w:t>
      </w:r>
      <w:r w:rsidR="00B4062D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799146BB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5FEE5" w14:textId="16E8288A" w:rsidR="007E2E59" w:rsidRDefault="007E2E59" w:rsidP="007E2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มูลค่ายุติธรรมของสัญญาอนุพันธ์อ้างอิงจากเทคนิคการประเมินมูลค่า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โดยเทคนิคการประเมินมูลค่านี้ใช้ประโยชน์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สูงสุดจากข้อมูลในตลาดที่สังเกตได้ที่มีอยู่</w:t>
      </w:r>
      <w:r w:rsidRPr="002F256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โดยการพิจารณามูลค่ายุติธรรมของสัญญาแลกเปลี่ยนเงินตราต่างประเทศ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ล่วงหน้ากำหนดโดยอ้างอิงจากอัตราแลกเปลี่ยนเงินตราต่างประเทศล่วงหน้า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ณ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52A0C">
        <w:rPr>
          <w:rFonts w:asciiTheme="majorBidi" w:hAnsiTheme="majorBidi" w:cs="Angsana New"/>
          <w:sz w:val="30"/>
          <w:szCs w:val="30"/>
          <w:cs/>
        </w:rPr>
        <w:br/>
      </w:r>
      <w:r w:rsidRPr="00127721">
        <w:rPr>
          <w:rFonts w:asciiTheme="majorBidi" w:hAnsiTheme="majorBidi" w:cs="Angsana New" w:hint="cs"/>
          <w:sz w:val="30"/>
          <w:szCs w:val="30"/>
          <w:cs/>
        </w:rPr>
        <w:t>คิดลดมูลค่าที่ได้กลับมาเป็นมูลค่าปัจจุบันซึ่งเป็นมูลค่ายุติธรรมอยู่ในระดับ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/>
          <w:sz w:val="30"/>
          <w:szCs w:val="30"/>
        </w:rPr>
        <w:t>2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ของลำดับชั้นมูลค่ายุติธรรม</w:t>
      </w:r>
    </w:p>
    <w:p w14:paraId="0E494197" w14:textId="77777777" w:rsidR="007E2E59" w:rsidRDefault="007E2E59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5537196" w14:textId="5A7E1B4E" w:rsidR="00BB2134" w:rsidRPr="001277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มูลค่ายุติธรรมของเงินกู้ยืมระยะยาว</w:t>
      </w:r>
      <w:r>
        <w:rPr>
          <w:rFonts w:asciiTheme="majorBidi" w:hAnsiTheme="majorBidi" w:cs="Angsana New" w:hint="cs"/>
          <w:sz w:val="30"/>
          <w:szCs w:val="30"/>
          <w:cs/>
        </w:rPr>
        <w:t>จากสถาบันการเงินที่วัดมูลค่าด้วยราคาทุนตัดจำหน่ายคำนวณโดยวิธี</w:t>
      </w:r>
      <w:r>
        <w:rPr>
          <w:rFonts w:asciiTheme="majorBidi" w:hAnsiTheme="majorBidi" w:cs="Angsana New"/>
          <w:sz w:val="30"/>
          <w:szCs w:val="30"/>
          <w:cs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คิดลดกระแสเงินสด</w:t>
      </w:r>
    </w:p>
    <w:p w14:paraId="7D3978DB" w14:textId="77777777" w:rsidR="00BB2134" w:rsidRPr="001277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5CFFE9ED" w14:textId="77777777" w:rsidR="00BB2134" w:rsidRPr="00D532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60BE21F5" w14:textId="77777777" w:rsidR="00BB2134" w:rsidRPr="00D532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79298D51" w14:textId="2A2101E8" w:rsidR="00BB2134" w:rsidRPr="00D53221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1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มูลค่ายุติธรรมของเครื่องมือทางการเงินอ้างอิงจากราคาเสนอซื้อขาย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="Angsana New" w:hint="cs"/>
          <w:sz w:val="30"/>
          <w:szCs w:val="30"/>
          <w:cs/>
        </w:rPr>
        <w:t>ณ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วันที่ในงบฐานะการเงินที่อ้างอิงจากในตลาดที่มีสภาพคล่อง</w:t>
      </w:r>
    </w:p>
    <w:p w14:paraId="1CC26F46" w14:textId="01C1B4B4" w:rsidR="00BB2134" w:rsidRPr="00D53221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2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64F61D4" w14:textId="29E75280" w:rsidR="00BB2134" w:rsidRPr="00BB2134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3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6F55C48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1ADA5C7" w14:textId="77777777" w:rsidR="00BB2134" w:rsidRDefault="00BB2134" w:rsidP="00BB213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393AC311" w14:textId="77777777" w:rsidR="00BB2134" w:rsidRPr="00BB2134" w:rsidRDefault="00BB2134" w:rsidP="00BB2134">
      <w:pPr>
        <w:rPr>
          <w:rFonts w:cstheme="minorBidi"/>
          <w:lang w:val="th-TH"/>
        </w:rPr>
      </w:pPr>
    </w:p>
    <w:p w14:paraId="186263C8" w14:textId="2CA99B0A" w:rsidR="008A0959" w:rsidRPr="00491E35" w:rsidRDefault="008A0959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778FBC83" w14:textId="2BD345F2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  <w:lang w:val="th-TH"/>
        </w:rPr>
      </w:pPr>
    </w:p>
    <w:p w14:paraId="7E69E683" w14:textId="4B488B34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FBD2EE5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1D2DB73" w14:textId="4C72D5A9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11396A07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53834" w14:textId="001E9553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ผลิตภัณฑ์อาหารกุ้ง</w:t>
      </w:r>
    </w:p>
    <w:p w14:paraId="776A136E" w14:textId="5046DAFE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ผลิตภัณฑ์อาหารปลา</w:t>
      </w:r>
    </w:p>
    <w:p w14:paraId="3B785C6C" w14:textId="028C9C16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ผลิตภัณฑ์อาหารสัตว์บก</w:t>
      </w:r>
    </w:p>
    <w:p w14:paraId="137E5FA6" w14:textId="0C592830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ผลิตภัณฑ์อื่น ๆ</w:t>
      </w:r>
    </w:p>
    <w:p w14:paraId="7228108F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3C30E" w14:textId="238DC308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</w:t>
      </w:r>
      <w:r w:rsidR="00026E3B" w:rsidRPr="009874D5">
        <w:rPr>
          <w:rFonts w:asciiTheme="majorBidi" w:hAnsiTheme="majorBidi" w:cstheme="majorBidi"/>
          <w:sz w:val="30"/>
          <w:szCs w:val="30"/>
          <w:cs/>
        </w:rPr>
        <w:t>ในงบกำไรขาดทุน</w:t>
      </w:r>
    </w:p>
    <w:p w14:paraId="77DECC8B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BD34D" w14:textId="337787F0" w:rsidR="00251738" w:rsidRDefault="004F55D2" w:rsidP="004F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3C6FED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251738" w:rsidSect="00BB2134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EDC2FEC" w14:textId="4C3E8E69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251738">
        <w:rPr>
          <w:rFonts w:asciiTheme="majorBidi" w:hAnsiTheme="majorBidi" w:cs="Angsana New" w:hint="cs"/>
          <w:sz w:val="30"/>
          <w:szCs w:val="30"/>
          <w:cs/>
        </w:rPr>
        <w:lastRenderedPageBreak/>
        <w:t>ข้อมูล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ผลการดำเนินงาน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จำแนก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ตามส่วนงานของกลุ่มบริษัทมีดังต่อไปนี้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77"/>
        <w:gridCol w:w="243"/>
        <w:gridCol w:w="1350"/>
        <w:gridCol w:w="270"/>
        <w:gridCol w:w="1440"/>
        <w:gridCol w:w="270"/>
        <w:gridCol w:w="1350"/>
      </w:tblGrid>
      <w:tr w:rsidR="00066735" w:rsidRPr="006D05EF" w14:paraId="192F4D84" w14:textId="77777777" w:rsidTr="00214C55">
        <w:tc>
          <w:tcPr>
            <w:tcW w:w="6210" w:type="dxa"/>
            <w:vAlign w:val="bottom"/>
          </w:tcPr>
          <w:p w14:paraId="6F95D022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43E73D81" w14:textId="064224E4" w:rsidR="00066735" w:rsidRPr="006D05EF" w:rsidRDefault="00066735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D6A" w:rsidRPr="006D05EF" w14:paraId="26160AFE" w14:textId="77777777" w:rsidTr="00214C55">
        <w:tc>
          <w:tcPr>
            <w:tcW w:w="6210" w:type="dxa"/>
            <w:vAlign w:val="bottom"/>
          </w:tcPr>
          <w:p w14:paraId="045124F9" w14:textId="67DBB623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C0C161" w14:textId="20552891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39953A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2C000530" w14:textId="03F25AFD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3E4B349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3589D1" w14:textId="6C6BF00A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4AE3C3C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EB41BA" w14:textId="0D605BCB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64B71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E37BEE" w14:textId="42D1A2F0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E6113" w:rsidRPr="006D05EF" w14:paraId="163B3607" w14:textId="77777777" w:rsidTr="00214C55">
        <w:tc>
          <w:tcPr>
            <w:tcW w:w="6210" w:type="dxa"/>
            <w:vAlign w:val="bottom"/>
          </w:tcPr>
          <w:p w14:paraId="36B06839" w14:textId="27953866" w:rsidR="009E6113" w:rsidRPr="006D05EF" w:rsidRDefault="009E6113" w:rsidP="009E6113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A18FE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A18FE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CA18FE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706E0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706E0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CA18FE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62C6D704" w14:textId="0CB29F6E" w:rsidR="009E6113" w:rsidRPr="006D05EF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105A8C60" w14:textId="77777777" w:rsidR="009E6113" w:rsidRPr="006D05EF" w:rsidRDefault="009E6113" w:rsidP="009E6113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320363A0" w14:textId="2C2B3344" w:rsidR="009E6113" w:rsidRPr="006D05EF" w:rsidRDefault="009E6113" w:rsidP="009E6113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698780BC" w14:textId="77777777" w:rsidR="009E6113" w:rsidRPr="006D05EF" w:rsidRDefault="009E6113" w:rsidP="009E6113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025C899" w14:textId="77BEB089" w:rsidR="009E6113" w:rsidRPr="006D05EF" w:rsidRDefault="009E6113" w:rsidP="009E6113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01AD4630" w14:textId="77777777" w:rsidR="009E6113" w:rsidRPr="006D05EF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C56FCA" w14:textId="6B499A31" w:rsidR="009E6113" w:rsidRPr="006D05EF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45A498D7" w14:textId="77777777" w:rsidR="009E6113" w:rsidRPr="006D05EF" w:rsidRDefault="009E6113" w:rsidP="009E6113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AFBBAD5" w14:textId="55D0C864" w:rsidR="009E6113" w:rsidRPr="006D05EF" w:rsidRDefault="009E6113" w:rsidP="009E6113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6735" w:rsidRPr="006D05EF" w14:paraId="40BD64F1" w14:textId="77777777" w:rsidTr="00214C55">
        <w:trPr>
          <w:trHeight w:val="75"/>
        </w:trPr>
        <w:tc>
          <w:tcPr>
            <w:tcW w:w="6210" w:type="dxa"/>
            <w:vAlign w:val="bottom"/>
          </w:tcPr>
          <w:p w14:paraId="5EA76CCE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5AE2900F" w14:textId="5FF69707" w:rsidR="00066735" w:rsidRPr="00066735" w:rsidRDefault="00066735" w:rsidP="00D2581A">
            <w:pPr>
              <w:jc w:val="center"/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</w:pP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="Angsana New" w:eastAsia="Arial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4070D2" w:rsidRPr="006D05EF" w14:paraId="678B0C64" w14:textId="77777777" w:rsidTr="00214C55">
        <w:tc>
          <w:tcPr>
            <w:tcW w:w="6210" w:type="dxa"/>
            <w:vAlign w:val="bottom"/>
          </w:tcPr>
          <w:p w14:paraId="64960021" w14:textId="0A075B3D" w:rsidR="004070D2" w:rsidRPr="006D05EF" w:rsidRDefault="004070D2" w:rsidP="004070D2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B5F138" w14:textId="1F766393" w:rsidR="004070D2" w:rsidRPr="006D05EF" w:rsidRDefault="00873B20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1,811,253</w:t>
            </w:r>
          </w:p>
        </w:tc>
        <w:tc>
          <w:tcPr>
            <w:tcW w:w="270" w:type="dxa"/>
          </w:tcPr>
          <w:p w14:paraId="1F1EE78F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F062FEC" w14:textId="065E1F89" w:rsidR="004070D2" w:rsidRPr="006D05EF" w:rsidRDefault="00873B20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776,160</w:t>
            </w:r>
          </w:p>
        </w:tc>
        <w:tc>
          <w:tcPr>
            <w:tcW w:w="243" w:type="dxa"/>
          </w:tcPr>
          <w:p w14:paraId="7AB9F995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E90BE3" w14:textId="64B557D8" w:rsidR="004070D2" w:rsidRPr="006D05EF" w:rsidRDefault="00873B20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152,833</w:t>
            </w:r>
          </w:p>
        </w:tc>
        <w:tc>
          <w:tcPr>
            <w:tcW w:w="270" w:type="dxa"/>
          </w:tcPr>
          <w:p w14:paraId="5A3E4C3C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6CE1C" w14:textId="0F9F81A9" w:rsidR="004070D2" w:rsidRPr="006D05EF" w:rsidRDefault="00873B20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39,521</w:t>
            </w:r>
          </w:p>
        </w:tc>
        <w:tc>
          <w:tcPr>
            <w:tcW w:w="270" w:type="dxa"/>
          </w:tcPr>
          <w:p w14:paraId="48219CB6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95F954" w14:textId="3C28E723" w:rsidR="004070D2" w:rsidRPr="006D05EF" w:rsidRDefault="00A63DD9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2,779,767</w:t>
            </w:r>
          </w:p>
        </w:tc>
      </w:tr>
      <w:tr w:rsidR="00A63DD9" w:rsidRPr="006D05EF" w14:paraId="3A95E268" w14:textId="77777777" w:rsidTr="00214C55">
        <w:tc>
          <w:tcPr>
            <w:tcW w:w="6210" w:type="dxa"/>
            <w:vAlign w:val="bottom"/>
          </w:tcPr>
          <w:p w14:paraId="5C67425A" w14:textId="4D17A503" w:rsidR="00A63DD9" w:rsidRPr="006D05EF" w:rsidRDefault="00A63DD9" w:rsidP="00A63DD9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30804" w14:textId="612970A5" w:rsidR="00A63DD9" w:rsidRPr="00872D9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872D95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1,811,253</w:t>
            </w:r>
          </w:p>
        </w:tc>
        <w:tc>
          <w:tcPr>
            <w:tcW w:w="270" w:type="dxa"/>
          </w:tcPr>
          <w:p w14:paraId="205A01B8" w14:textId="77777777" w:rsidR="00A63DD9" w:rsidRPr="00B35407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956E5" w14:textId="0DD34AFA" w:rsidR="00A63DD9" w:rsidRPr="00872D9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872D95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776,160</w:t>
            </w:r>
          </w:p>
        </w:tc>
        <w:tc>
          <w:tcPr>
            <w:tcW w:w="243" w:type="dxa"/>
          </w:tcPr>
          <w:p w14:paraId="2454DE3B" w14:textId="77777777" w:rsidR="00A63DD9" w:rsidRPr="00B35407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26AD0" w14:textId="7DF014E9" w:rsidR="00A63DD9" w:rsidRPr="00872D9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872D95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152,833</w:t>
            </w:r>
          </w:p>
        </w:tc>
        <w:tc>
          <w:tcPr>
            <w:tcW w:w="270" w:type="dxa"/>
          </w:tcPr>
          <w:p w14:paraId="419E90DD" w14:textId="77777777" w:rsidR="00A63DD9" w:rsidRPr="00B35407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C04A5" w14:textId="7E5F2268" w:rsidR="00A63DD9" w:rsidRPr="00872D9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872D95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39,521</w:t>
            </w:r>
          </w:p>
        </w:tc>
        <w:tc>
          <w:tcPr>
            <w:tcW w:w="270" w:type="dxa"/>
          </w:tcPr>
          <w:p w14:paraId="44EE1C2A" w14:textId="77777777" w:rsidR="00A63DD9" w:rsidRPr="00B35407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E675" w14:textId="22B7E20D" w:rsidR="00A63DD9" w:rsidRPr="00872D9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872D95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2,779,767</w:t>
            </w:r>
          </w:p>
        </w:tc>
      </w:tr>
      <w:tr w:rsidR="00A63DD9" w:rsidRPr="009174C0" w14:paraId="435C5E52" w14:textId="77777777" w:rsidTr="004A5330">
        <w:trPr>
          <w:trHeight w:hRule="exact" w:val="216"/>
        </w:trPr>
        <w:tc>
          <w:tcPr>
            <w:tcW w:w="6210" w:type="dxa"/>
            <w:vAlign w:val="bottom"/>
          </w:tcPr>
          <w:p w14:paraId="231B89B3" w14:textId="77777777" w:rsidR="00A63DD9" w:rsidRPr="00214C55" w:rsidRDefault="00A63DD9" w:rsidP="00A63DD9">
            <w:pPr>
              <w:rPr>
                <w:rFonts w:ascii="Angsana New" w:eastAsia="Arial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1F5679A" w14:textId="77777777" w:rsidR="00A63DD9" w:rsidRPr="00EC75F5" w:rsidRDefault="00A63DD9" w:rsidP="00A63DD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9123E8" w14:textId="77777777" w:rsidR="00A63DD9" w:rsidRPr="00EC75F5" w:rsidRDefault="00A63DD9" w:rsidP="00A63DD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503539B1" w14:textId="3800BE4B" w:rsidR="00A63DD9" w:rsidRPr="00EC75F5" w:rsidRDefault="00A63DD9" w:rsidP="00A63DD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7AA74B85" w14:textId="77777777" w:rsidR="00A63DD9" w:rsidRPr="00EC75F5" w:rsidRDefault="00A63DD9" w:rsidP="00A63DD9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CE65319" w14:textId="66DE5672" w:rsidR="00A63DD9" w:rsidRPr="00EC75F5" w:rsidRDefault="00A63DD9" w:rsidP="00A63DD9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1348EB" w14:textId="77777777" w:rsidR="00A63DD9" w:rsidRPr="00EC75F5" w:rsidRDefault="00A63DD9" w:rsidP="00A63DD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AD80C9B" w14:textId="7B284606" w:rsidR="00A63DD9" w:rsidRPr="00EC75F5" w:rsidRDefault="00A63DD9" w:rsidP="00A63DD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98816F" w14:textId="77777777" w:rsidR="00A63DD9" w:rsidRPr="00EC75F5" w:rsidRDefault="00A63DD9" w:rsidP="00A63DD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C65FF7" w14:textId="7DBB6181" w:rsidR="00A63DD9" w:rsidRPr="00EC75F5" w:rsidRDefault="00A63DD9" w:rsidP="00A63DD9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16"/>
                <w:szCs w:val="16"/>
              </w:rPr>
            </w:pPr>
          </w:p>
        </w:tc>
      </w:tr>
      <w:tr w:rsidR="00A63DD9" w:rsidRPr="006D05EF" w14:paraId="0E768E83" w14:textId="77777777" w:rsidTr="00214C55">
        <w:tc>
          <w:tcPr>
            <w:tcW w:w="6210" w:type="dxa"/>
            <w:vAlign w:val="bottom"/>
          </w:tcPr>
          <w:p w14:paraId="499B5697" w14:textId="52C06892" w:rsidR="00A63DD9" w:rsidRPr="006D05EF" w:rsidRDefault="00A63DD9" w:rsidP="00A63DD9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FD1C85E" w14:textId="1D592089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F4534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A0CBCFA" w14:textId="0A87F89C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1E2DE4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7AE3B1" w14:textId="3F1E5AA3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C9E4A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9435B4" w14:textId="7AF25E73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jc w:val="right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7D55D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8376EF" w14:textId="61EDCD85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A63DD9" w:rsidRPr="006D05EF" w14:paraId="43317E24" w14:textId="77777777" w:rsidTr="00214C55">
        <w:tc>
          <w:tcPr>
            <w:tcW w:w="6210" w:type="dxa"/>
            <w:vAlign w:val="bottom"/>
          </w:tcPr>
          <w:p w14:paraId="7545E957" w14:textId="30C2EAC9" w:rsidR="00A63DD9" w:rsidRPr="006D05EF" w:rsidRDefault="00A63DD9" w:rsidP="00A63DD9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</w:t>
            </w: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ร</w:t>
            </w:r>
            <w:r w:rsidR="008E2BC8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8E2BC8"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ข</w:t>
            </w: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ั้น</w:t>
            </w: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ต้นของส่วนงาน</w:t>
            </w:r>
          </w:p>
        </w:tc>
        <w:tc>
          <w:tcPr>
            <w:tcW w:w="1350" w:type="dxa"/>
            <w:vAlign w:val="bottom"/>
          </w:tcPr>
          <w:p w14:paraId="56A126CF" w14:textId="58035BAE" w:rsidR="00A63DD9" w:rsidRPr="006D05EF" w:rsidRDefault="00CF1B9D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386,892</w:t>
            </w:r>
          </w:p>
        </w:tc>
        <w:tc>
          <w:tcPr>
            <w:tcW w:w="270" w:type="dxa"/>
          </w:tcPr>
          <w:p w14:paraId="516D763D" w14:textId="77DBB8E2" w:rsidR="00A63DD9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8701EFB" w14:textId="734C2675" w:rsidR="00A63DD9" w:rsidRPr="006D05EF" w:rsidRDefault="00CF1B9D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115,978</w:t>
            </w:r>
          </w:p>
        </w:tc>
        <w:tc>
          <w:tcPr>
            <w:tcW w:w="243" w:type="dxa"/>
          </w:tcPr>
          <w:p w14:paraId="3908FC7E" w14:textId="4350B627" w:rsidR="00A63DD9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04099" w14:textId="46ECBDA6" w:rsidR="00A63DD9" w:rsidRPr="006D05EF" w:rsidRDefault="00CF1B9D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21,153</w:t>
            </w:r>
          </w:p>
        </w:tc>
        <w:tc>
          <w:tcPr>
            <w:tcW w:w="270" w:type="dxa"/>
          </w:tcPr>
          <w:p w14:paraId="37C789A8" w14:textId="0A68E058" w:rsidR="00A63DD9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4B5D1F" w14:textId="105489C7" w:rsidR="00A63DD9" w:rsidRPr="006D05EF" w:rsidRDefault="00CF1B9D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(2,000)</w:t>
            </w:r>
          </w:p>
        </w:tc>
        <w:tc>
          <w:tcPr>
            <w:tcW w:w="270" w:type="dxa"/>
          </w:tcPr>
          <w:p w14:paraId="3E19F1F0" w14:textId="77777777" w:rsidR="00A63DD9" w:rsidRPr="00CD40F4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B0015F" w14:textId="7591CC40" w:rsidR="00A63DD9" w:rsidRPr="006D05EF" w:rsidRDefault="00CF1B9D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522,023</w:t>
            </w:r>
          </w:p>
        </w:tc>
      </w:tr>
      <w:tr w:rsidR="00A63DD9" w:rsidRPr="006D05EF" w14:paraId="7DCB8109" w14:textId="77777777" w:rsidTr="00214C55">
        <w:tc>
          <w:tcPr>
            <w:tcW w:w="6210" w:type="dxa"/>
            <w:vAlign w:val="bottom"/>
          </w:tcPr>
          <w:p w14:paraId="5CC102BE" w14:textId="4486A221" w:rsidR="00A63DD9" w:rsidRPr="006D05EF" w:rsidRDefault="00A63DD9" w:rsidP="00A63DD9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5DE98E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F0D72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8B79ED" w14:textId="6F5DD2DB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6FD80F0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AF189B" w14:textId="28CB36AE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593FF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62F374" w14:textId="7CF8BDC8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A2669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50B34" w14:textId="04635CC2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A63DD9" w:rsidRPr="006D05EF" w14:paraId="53CAB3B6" w14:textId="77777777" w:rsidTr="00214C55">
        <w:tc>
          <w:tcPr>
            <w:tcW w:w="6210" w:type="dxa"/>
            <w:vAlign w:val="bottom"/>
          </w:tcPr>
          <w:p w14:paraId="0C77AA60" w14:textId="6BAF5D9E" w:rsidR="00A63DD9" w:rsidRPr="006D05EF" w:rsidRDefault="00A63DD9" w:rsidP="00A63DD9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6FC5FC38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44EF1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10FD318" w14:textId="2863D23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B207BD7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32D23" w14:textId="164834DB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748A7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678AC8" w14:textId="1E5B7EAC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7364B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546C47" w14:textId="1BD0833B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A63DD9" w:rsidRPr="00871E3F" w14:paraId="5D30DCF0" w14:textId="77777777" w:rsidTr="00214C55">
        <w:tc>
          <w:tcPr>
            <w:tcW w:w="6210" w:type="dxa"/>
            <w:vAlign w:val="bottom"/>
          </w:tcPr>
          <w:p w14:paraId="213EAA91" w14:textId="41E28299" w:rsidR="00A63DD9" w:rsidRPr="00871E3F" w:rsidRDefault="00A63DD9" w:rsidP="00A63DD9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หมุนเวียน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อื่น)</w:t>
            </w:r>
          </w:p>
        </w:tc>
        <w:tc>
          <w:tcPr>
            <w:tcW w:w="1350" w:type="dxa"/>
            <w:vAlign w:val="bottom"/>
          </w:tcPr>
          <w:p w14:paraId="47EB8AD6" w14:textId="77777777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B284F" w14:textId="77777777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B35BB9F" w14:textId="26D5278E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937C93" w14:textId="77777777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D01EBD" w14:textId="583BCF7B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05E57" w14:textId="77777777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477463" w14:textId="134B030A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5EB413" w14:textId="77777777" w:rsidR="00A63DD9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FB7F4" w14:textId="7800EAC5" w:rsidR="00A63DD9" w:rsidRPr="00871E3F" w:rsidRDefault="00AB2690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(241,203)</w:t>
            </w:r>
          </w:p>
        </w:tc>
      </w:tr>
      <w:tr w:rsidR="00A63DD9" w:rsidRPr="006D05EF" w14:paraId="3FA29E05" w14:textId="77777777" w:rsidTr="00214C55">
        <w:tc>
          <w:tcPr>
            <w:tcW w:w="6210" w:type="dxa"/>
            <w:vAlign w:val="bottom"/>
          </w:tcPr>
          <w:p w14:paraId="3698C019" w14:textId="578A9514" w:rsidR="00A63DD9" w:rsidRPr="00871E3F" w:rsidRDefault="00A63DD9" w:rsidP="00A63DD9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รายได้อื่น ๆ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4BCF17E3" w14:textId="77777777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FA828" w14:textId="77777777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336F08C" w14:textId="7626419A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BA6418F" w14:textId="77777777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48F444" w14:textId="7A1ED38A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D1755" w14:textId="77777777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5CB3B5" w14:textId="51F002ED" w:rsidR="00A63DD9" w:rsidRPr="00871E3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0914B" w14:textId="77777777" w:rsidR="00A63DD9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E8376A" w14:textId="432528E0" w:rsidR="00A63DD9" w:rsidRPr="006D05EF" w:rsidRDefault="00AB2690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48,11</w:t>
            </w:r>
            <w:r w:rsidR="00EA6613">
              <w:rPr>
                <w:rFonts w:ascii="Angsana New" w:eastAsia="Arial" w:hAnsi="Angsana New" w:cs="Angsana New"/>
                <w:sz w:val="28"/>
                <w:szCs w:val="28"/>
              </w:rPr>
              <w:t>6</w:t>
            </w:r>
          </w:p>
        </w:tc>
      </w:tr>
      <w:tr w:rsidR="00A63DD9" w:rsidRPr="006D05EF" w14:paraId="7D0CD32C" w14:textId="77777777" w:rsidTr="00214C55">
        <w:tc>
          <w:tcPr>
            <w:tcW w:w="6210" w:type="dxa"/>
            <w:vAlign w:val="bottom"/>
          </w:tcPr>
          <w:p w14:paraId="26596981" w14:textId="646F5515" w:rsidR="00A63DD9" w:rsidRPr="006D05EF" w:rsidRDefault="00A63DD9" w:rsidP="00A63DD9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vAlign w:val="bottom"/>
          </w:tcPr>
          <w:p w14:paraId="2F87F30B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EAEEB4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09A6A" w14:textId="51D2E012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FDB821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F9FD80" w14:textId="042DB823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53955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3357C7" w14:textId="2E6524E5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BD204" w14:textId="77777777" w:rsidR="00A63DD9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B26656" w14:textId="5D09DC57" w:rsidR="00A63DD9" w:rsidRPr="004F55D2" w:rsidRDefault="002B1110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328,93</w:t>
            </w:r>
            <w:r w:rsidR="00EA6613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A63DD9" w:rsidRPr="006D05EF" w14:paraId="17CF3A4E" w14:textId="77777777" w:rsidTr="00214C55">
        <w:tc>
          <w:tcPr>
            <w:tcW w:w="6210" w:type="dxa"/>
            <w:vAlign w:val="bottom"/>
          </w:tcPr>
          <w:p w14:paraId="700E2855" w14:textId="6F0272D3" w:rsidR="00A63DD9" w:rsidRPr="006D05EF" w:rsidRDefault="00A63DD9" w:rsidP="00A63DD9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89C30BB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194A6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4A0A7A3" w14:textId="4CD432E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A3CAB3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3581E1" w14:textId="688DCAA3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C829E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D3BA7B" w14:textId="6FB5716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BB8D7" w14:textId="77777777" w:rsidR="00A63DD9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B7589C" w14:textId="16E6AFF9" w:rsidR="00A63DD9" w:rsidRPr="006D05EF" w:rsidRDefault="002B1110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(8,902)</w:t>
            </w:r>
          </w:p>
        </w:tc>
      </w:tr>
      <w:tr w:rsidR="00A63DD9" w:rsidRPr="006D05EF" w14:paraId="09E44BD6" w14:textId="77777777" w:rsidTr="00214C55">
        <w:tc>
          <w:tcPr>
            <w:tcW w:w="6210" w:type="dxa"/>
            <w:vAlign w:val="bottom"/>
          </w:tcPr>
          <w:p w14:paraId="63B04A71" w14:textId="196F520F" w:rsidR="00A63DD9" w:rsidRPr="006D05EF" w:rsidRDefault="00A63DD9" w:rsidP="00A63DD9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3FBD026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46553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56C586E" w14:textId="4EA057C8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1557C6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68ECE7" w14:textId="00A3F5B2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08BFD7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E0CB7B" w14:textId="26BBA72A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34047" w14:textId="77777777" w:rsidR="00A63DD9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A67BB3" w14:textId="477D2AC1" w:rsidR="00A63DD9" w:rsidRPr="00787451" w:rsidRDefault="002B1110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320,03</w:t>
            </w:r>
            <w:r w:rsidR="00EA6613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4</w:t>
            </w:r>
          </w:p>
        </w:tc>
      </w:tr>
      <w:tr w:rsidR="00A63DD9" w:rsidRPr="009E0A5A" w14:paraId="0FB9CC75" w14:textId="77777777" w:rsidTr="00214C55">
        <w:tc>
          <w:tcPr>
            <w:tcW w:w="6210" w:type="dxa"/>
            <w:vAlign w:val="bottom"/>
          </w:tcPr>
          <w:p w14:paraId="163E0100" w14:textId="67779DA7" w:rsidR="00A63DD9" w:rsidRPr="006D05EF" w:rsidRDefault="00A63DD9" w:rsidP="00A63DD9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4D976B8B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B3294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2A41B8E" w14:textId="58C020E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CFBD4F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EAAB13" w14:textId="26D523EB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9A33A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ED6A80" w14:textId="52B45CD1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151467" w14:textId="77777777" w:rsidR="00A63DD9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84B8FE" w14:textId="6F51B0D7" w:rsidR="00A63DD9" w:rsidRPr="006D05EF" w:rsidRDefault="002D1CFF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</w:t>
            </w:r>
            <w:r w:rsidR="00EA6613">
              <w:rPr>
                <w:rFonts w:ascii="Angsana New" w:eastAsia="Arial" w:hAnsi="Angsana New" w:cs="Angsana New"/>
                <w:sz w:val="28"/>
                <w:szCs w:val="28"/>
              </w:rPr>
              <w:t>23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="00EA6613">
              <w:rPr>
                <w:rFonts w:ascii="Angsana New" w:eastAsia="Arial" w:hAnsi="Angsana New" w:cs="Angsana New"/>
                <w:sz w:val="28"/>
                <w:szCs w:val="28"/>
              </w:rPr>
              <w:t>381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)</w:t>
            </w:r>
          </w:p>
        </w:tc>
      </w:tr>
      <w:tr w:rsidR="00A63DD9" w:rsidRPr="006D05EF" w14:paraId="0EA216F4" w14:textId="77777777" w:rsidTr="00214C55">
        <w:tc>
          <w:tcPr>
            <w:tcW w:w="6210" w:type="dxa"/>
            <w:vAlign w:val="bottom"/>
          </w:tcPr>
          <w:p w14:paraId="76719B7F" w14:textId="009BE987" w:rsidR="00A63DD9" w:rsidRPr="006D05EF" w:rsidRDefault="00A63DD9" w:rsidP="00A63DD9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7301D27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7A830D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0FE353B" w14:textId="719050D9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20D6E39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647430" w14:textId="119E541C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B31D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FA8EAD" w14:textId="45D7D81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0C23C" w14:textId="77777777" w:rsidR="00A63DD9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E459641" w14:textId="2CEE0467" w:rsidR="00A63DD9" w:rsidRPr="00787451" w:rsidRDefault="00A8412E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296</w:t>
            </w:r>
            <w:r w:rsidR="002D1CFF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653</w:t>
            </w:r>
          </w:p>
        </w:tc>
      </w:tr>
      <w:tr w:rsidR="00A63DD9" w:rsidRPr="009174C0" w14:paraId="60468265" w14:textId="77777777" w:rsidTr="004A5330">
        <w:trPr>
          <w:trHeight w:hRule="exact" w:val="216"/>
        </w:trPr>
        <w:tc>
          <w:tcPr>
            <w:tcW w:w="6210" w:type="dxa"/>
            <w:vAlign w:val="bottom"/>
          </w:tcPr>
          <w:p w14:paraId="7B575239" w14:textId="77777777" w:rsidR="00A63DD9" w:rsidRPr="00EC75F5" w:rsidRDefault="00A63DD9" w:rsidP="00A63DD9">
            <w:pPr>
              <w:rPr>
                <w:rFonts w:ascii="Angsana New" w:eastAsia="Arial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20AC8B00" w14:textId="77777777" w:rsidR="00A63DD9" w:rsidRPr="00EC75F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</w:rPr>
            </w:pPr>
          </w:p>
        </w:tc>
        <w:tc>
          <w:tcPr>
            <w:tcW w:w="270" w:type="dxa"/>
          </w:tcPr>
          <w:p w14:paraId="3AD1D00D" w14:textId="77777777" w:rsidR="00A63DD9" w:rsidRPr="00EC75F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</w:rPr>
            </w:pPr>
          </w:p>
        </w:tc>
        <w:tc>
          <w:tcPr>
            <w:tcW w:w="1377" w:type="dxa"/>
            <w:vAlign w:val="bottom"/>
          </w:tcPr>
          <w:p w14:paraId="1046A56B" w14:textId="1F026B0F" w:rsidR="00A63DD9" w:rsidRPr="00EC75F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</w:rPr>
            </w:pPr>
          </w:p>
        </w:tc>
        <w:tc>
          <w:tcPr>
            <w:tcW w:w="243" w:type="dxa"/>
          </w:tcPr>
          <w:p w14:paraId="30FD498B" w14:textId="77777777" w:rsidR="00A63DD9" w:rsidRPr="00EC75F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43B515C1" w14:textId="584A2F16" w:rsidR="00A63DD9" w:rsidRPr="00EC75F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</w:rPr>
            </w:pPr>
          </w:p>
        </w:tc>
        <w:tc>
          <w:tcPr>
            <w:tcW w:w="270" w:type="dxa"/>
          </w:tcPr>
          <w:p w14:paraId="40703310" w14:textId="77777777" w:rsidR="00A63DD9" w:rsidRPr="00EC75F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F3C7372" w14:textId="31A92153" w:rsidR="00A63DD9" w:rsidRPr="00EC75F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</w:rPr>
            </w:pPr>
          </w:p>
        </w:tc>
        <w:tc>
          <w:tcPr>
            <w:tcW w:w="270" w:type="dxa"/>
          </w:tcPr>
          <w:p w14:paraId="786FBD87" w14:textId="77777777" w:rsidR="00A63DD9" w:rsidRPr="00EC75F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791D287" w14:textId="410859F4" w:rsidR="00A63DD9" w:rsidRPr="00EC75F5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</w:rPr>
            </w:pPr>
          </w:p>
        </w:tc>
      </w:tr>
      <w:tr w:rsidR="00A63DD9" w:rsidRPr="006D05EF" w14:paraId="3A84519A" w14:textId="77777777" w:rsidTr="00214C55">
        <w:tc>
          <w:tcPr>
            <w:tcW w:w="6210" w:type="dxa"/>
            <w:vAlign w:val="bottom"/>
          </w:tcPr>
          <w:p w14:paraId="0C05587A" w14:textId="09EA3A06" w:rsidR="00A63DD9" w:rsidRPr="006D05EF" w:rsidRDefault="00A63DD9" w:rsidP="00A63DD9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vAlign w:val="bottom"/>
          </w:tcPr>
          <w:p w14:paraId="19402621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101B0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923A5E3" w14:textId="1E276601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24F2306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3E180" w14:textId="7FFB2F36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DC964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FF725F" w14:textId="2B63B259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DF24A" w14:textId="7777777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26407A" w14:textId="71C6E6B7" w:rsidR="00A63DD9" w:rsidRPr="006D05EF" w:rsidRDefault="00A63DD9" w:rsidP="00A6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91598F" w:rsidRPr="006D05EF" w14:paraId="7B6E2881" w14:textId="77777777" w:rsidTr="00214C55">
        <w:tc>
          <w:tcPr>
            <w:tcW w:w="6210" w:type="dxa"/>
          </w:tcPr>
          <w:p w14:paraId="013B4D27" w14:textId="55996A98" w:rsidR="0091598F" w:rsidRPr="006D05EF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25CF197" w14:textId="6147B7BA" w:rsidR="0091598F" w:rsidRPr="00D15FA2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1,811,253</w:t>
            </w:r>
          </w:p>
        </w:tc>
        <w:tc>
          <w:tcPr>
            <w:tcW w:w="270" w:type="dxa"/>
          </w:tcPr>
          <w:p w14:paraId="578203F6" w14:textId="77777777" w:rsidR="0091598F" w:rsidRPr="00CD40F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644EFAD9" w14:textId="17604559" w:rsidR="0091598F" w:rsidRPr="00D15FA2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776,160</w:t>
            </w:r>
          </w:p>
        </w:tc>
        <w:tc>
          <w:tcPr>
            <w:tcW w:w="243" w:type="dxa"/>
          </w:tcPr>
          <w:p w14:paraId="38B01100" w14:textId="77777777" w:rsidR="0091598F" w:rsidRPr="00D15FA2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AA88C9" w14:textId="63511496" w:rsidR="0091598F" w:rsidRPr="00D15FA2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152,833</w:t>
            </w:r>
          </w:p>
        </w:tc>
        <w:tc>
          <w:tcPr>
            <w:tcW w:w="270" w:type="dxa"/>
          </w:tcPr>
          <w:p w14:paraId="342EADEA" w14:textId="77777777" w:rsidR="0091598F" w:rsidRPr="00D15FA2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2EC1251" w14:textId="388FB39B" w:rsidR="0091598F" w:rsidRPr="00D15FA2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39,521</w:t>
            </w:r>
          </w:p>
        </w:tc>
        <w:tc>
          <w:tcPr>
            <w:tcW w:w="270" w:type="dxa"/>
          </w:tcPr>
          <w:p w14:paraId="72271F77" w14:textId="77777777" w:rsidR="0091598F" w:rsidRPr="00D15FA2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632423" w14:textId="7BEA1779" w:rsidR="0091598F" w:rsidRPr="00D15FA2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2,779,767</w:t>
            </w:r>
          </w:p>
        </w:tc>
      </w:tr>
      <w:tr w:rsidR="0091598F" w:rsidRPr="006D05EF" w14:paraId="2302156C" w14:textId="77777777" w:rsidTr="00214C55">
        <w:trPr>
          <w:tblHeader/>
        </w:trPr>
        <w:tc>
          <w:tcPr>
            <w:tcW w:w="6210" w:type="dxa"/>
            <w:vAlign w:val="bottom"/>
          </w:tcPr>
          <w:p w14:paraId="49D90B6F" w14:textId="77777777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0AA97BE1" w14:textId="5B6B565F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598F" w:rsidRPr="006D05EF" w14:paraId="75B74F29" w14:textId="77777777" w:rsidTr="00214C55">
        <w:trPr>
          <w:tblHeader/>
        </w:trPr>
        <w:tc>
          <w:tcPr>
            <w:tcW w:w="6210" w:type="dxa"/>
            <w:vAlign w:val="bottom"/>
          </w:tcPr>
          <w:p w14:paraId="3E148F03" w14:textId="77777777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ABC5AD" w14:textId="77777777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BFB5487" w14:textId="77777777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4F300ED3" w14:textId="31DED0C1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26593F9" w14:textId="77777777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898285" w14:textId="5588F681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16DEADF8" w14:textId="77777777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9FD818" w14:textId="7DD2B109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EE17C" w14:textId="77777777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670EFF" w14:textId="61EF0C11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598F" w:rsidRPr="006D05EF" w14:paraId="64ACA83A" w14:textId="77777777" w:rsidTr="00214C55">
        <w:trPr>
          <w:tblHeader/>
        </w:trPr>
        <w:tc>
          <w:tcPr>
            <w:tcW w:w="6210" w:type="dxa"/>
            <w:vAlign w:val="bottom"/>
          </w:tcPr>
          <w:p w14:paraId="1464C1EC" w14:textId="4FEA366C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C1AA4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C1AA4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C1AA4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C1AA4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FC1AA4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C1AA4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2CC1DBE" w14:textId="77777777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42725188" w14:textId="77777777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1A93D4D6" w14:textId="03E6A5C6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776B0998" w14:textId="77777777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B38072" w14:textId="0DEA7A85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5057D3D0" w14:textId="77777777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BFC12E" w14:textId="77C4B4C5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1EC99018" w14:textId="77777777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9C63C8" w14:textId="120D2ED0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1598F" w:rsidRPr="006D05EF" w14:paraId="1F100672" w14:textId="77777777" w:rsidTr="00214C55">
        <w:trPr>
          <w:tblHeader/>
        </w:trPr>
        <w:tc>
          <w:tcPr>
            <w:tcW w:w="6210" w:type="dxa"/>
            <w:vAlign w:val="bottom"/>
          </w:tcPr>
          <w:p w14:paraId="3DD72AC0" w14:textId="77777777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39DE4529" w14:textId="5AF48A3A" w:rsidR="0091598F" w:rsidRPr="00FC1AA4" w:rsidRDefault="0091598F" w:rsidP="0091598F">
            <w:pPr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(</w:t>
            </w:r>
            <w:r w:rsidRPr="00FC1AA4">
              <w:rPr>
                <w:rFonts w:asciiTheme="majorBidi" w:eastAsia="Arial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C1AA4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1598F" w:rsidRPr="006D05EF" w14:paraId="433F47D0" w14:textId="77777777" w:rsidTr="00214C55">
        <w:tc>
          <w:tcPr>
            <w:tcW w:w="6210" w:type="dxa"/>
            <w:vAlign w:val="bottom"/>
          </w:tcPr>
          <w:p w14:paraId="0A23FF68" w14:textId="77777777" w:rsidR="0091598F" w:rsidRPr="00FC1AA4" w:rsidRDefault="0091598F" w:rsidP="0091598F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7D6B62" w14:textId="6F0681D1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1,706,425</w:t>
            </w:r>
          </w:p>
        </w:tc>
        <w:tc>
          <w:tcPr>
            <w:tcW w:w="270" w:type="dxa"/>
          </w:tcPr>
          <w:p w14:paraId="62AAAAE3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30610B1" w14:textId="725DEC10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811,245</w:t>
            </w:r>
          </w:p>
        </w:tc>
        <w:tc>
          <w:tcPr>
            <w:tcW w:w="243" w:type="dxa"/>
          </w:tcPr>
          <w:p w14:paraId="47BCACBE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F6F783" w14:textId="230584F3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159,899</w:t>
            </w:r>
          </w:p>
        </w:tc>
        <w:tc>
          <w:tcPr>
            <w:tcW w:w="270" w:type="dxa"/>
          </w:tcPr>
          <w:p w14:paraId="5EDB1753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DA829" w14:textId="6FB88869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29,391</w:t>
            </w:r>
          </w:p>
        </w:tc>
        <w:tc>
          <w:tcPr>
            <w:tcW w:w="270" w:type="dxa"/>
          </w:tcPr>
          <w:p w14:paraId="4B71A6F1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659CDB" w14:textId="65109170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2,706,960</w:t>
            </w:r>
          </w:p>
        </w:tc>
      </w:tr>
      <w:tr w:rsidR="0091598F" w:rsidRPr="006D05EF" w14:paraId="6C02F878" w14:textId="77777777" w:rsidTr="00214C55">
        <w:tc>
          <w:tcPr>
            <w:tcW w:w="6210" w:type="dxa"/>
            <w:vAlign w:val="bottom"/>
          </w:tcPr>
          <w:p w14:paraId="6DB2D0A0" w14:textId="77777777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2767E" w14:textId="480B753A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1,706,425</w:t>
            </w:r>
          </w:p>
        </w:tc>
        <w:tc>
          <w:tcPr>
            <w:tcW w:w="270" w:type="dxa"/>
          </w:tcPr>
          <w:p w14:paraId="426E6A24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5B3A9" w14:textId="13CCFDAC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811,245</w:t>
            </w:r>
          </w:p>
        </w:tc>
        <w:tc>
          <w:tcPr>
            <w:tcW w:w="243" w:type="dxa"/>
          </w:tcPr>
          <w:p w14:paraId="0AF5030F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B7A58" w14:textId="17316842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159,899</w:t>
            </w:r>
          </w:p>
        </w:tc>
        <w:tc>
          <w:tcPr>
            <w:tcW w:w="270" w:type="dxa"/>
          </w:tcPr>
          <w:p w14:paraId="1ACA8CD2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771A8" w14:textId="0772A6AA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29,391</w:t>
            </w:r>
          </w:p>
        </w:tc>
        <w:tc>
          <w:tcPr>
            <w:tcW w:w="270" w:type="dxa"/>
          </w:tcPr>
          <w:p w14:paraId="3EA67B82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0EFE" w14:textId="74F5D63F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2,706,960</w:t>
            </w:r>
          </w:p>
        </w:tc>
      </w:tr>
      <w:tr w:rsidR="0091598F" w:rsidRPr="00AD1F54" w14:paraId="71099D96" w14:textId="77777777" w:rsidTr="004A5330">
        <w:trPr>
          <w:trHeight w:hRule="exact" w:val="216"/>
        </w:trPr>
        <w:tc>
          <w:tcPr>
            <w:tcW w:w="6210" w:type="dxa"/>
            <w:vAlign w:val="center"/>
          </w:tcPr>
          <w:p w14:paraId="4902F766" w14:textId="77777777" w:rsidR="0091598F" w:rsidRPr="00FC1AA4" w:rsidRDefault="0091598F" w:rsidP="0091598F">
            <w:pPr>
              <w:jc w:val="right"/>
              <w:rPr>
                <w:rFonts w:asciiTheme="majorBidi" w:eastAsia="Arial" w:hAnsiTheme="majorBidi" w:cstheme="majorBidi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DD1EF7B" w14:textId="77777777" w:rsidR="0091598F" w:rsidRPr="00FC1AA4" w:rsidRDefault="0091598F" w:rsidP="0091598F">
            <w:pPr>
              <w:tabs>
                <w:tab w:val="decimal" w:pos="1063"/>
              </w:tabs>
              <w:jc w:val="right"/>
              <w:rPr>
                <w:rFonts w:asciiTheme="majorBidi" w:eastAsia="Arial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6690A4B7" w14:textId="77777777" w:rsidR="0091598F" w:rsidRPr="00FC1AA4" w:rsidRDefault="0091598F" w:rsidP="0091598F">
            <w:pPr>
              <w:tabs>
                <w:tab w:val="decimal" w:pos="1063"/>
              </w:tabs>
              <w:jc w:val="right"/>
              <w:rPr>
                <w:rFonts w:asciiTheme="majorBidi" w:eastAsia="Arial" w:hAnsiTheme="majorBidi" w:cstheme="majorBidi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center"/>
          </w:tcPr>
          <w:p w14:paraId="282FB379" w14:textId="20EAB0E2" w:rsidR="0091598F" w:rsidRPr="00FC1AA4" w:rsidRDefault="0091598F" w:rsidP="0091598F">
            <w:pPr>
              <w:tabs>
                <w:tab w:val="decimal" w:pos="1063"/>
              </w:tabs>
              <w:jc w:val="right"/>
              <w:rPr>
                <w:rFonts w:asciiTheme="majorBidi" w:eastAsia="Arial" w:hAnsiTheme="majorBidi" w:cstheme="majorBidi"/>
              </w:rPr>
            </w:pPr>
          </w:p>
        </w:tc>
        <w:tc>
          <w:tcPr>
            <w:tcW w:w="243" w:type="dxa"/>
            <w:vAlign w:val="center"/>
          </w:tcPr>
          <w:p w14:paraId="6309704B" w14:textId="77777777" w:rsidR="0091598F" w:rsidRPr="00FC1AA4" w:rsidRDefault="0091598F" w:rsidP="0091598F">
            <w:pPr>
              <w:tabs>
                <w:tab w:val="decimal" w:pos="1076"/>
              </w:tabs>
              <w:jc w:val="right"/>
              <w:rPr>
                <w:rFonts w:asciiTheme="majorBidi" w:eastAsia="Arial" w:hAnsiTheme="majorBidi" w:cstheme="majorBidi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CBFA684" w14:textId="74830FFE" w:rsidR="0091598F" w:rsidRPr="00FC1AA4" w:rsidRDefault="0091598F" w:rsidP="0091598F">
            <w:pPr>
              <w:tabs>
                <w:tab w:val="decimal" w:pos="1076"/>
              </w:tabs>
              <w:jc w:val="right"/>
              <w:rPr>
                <w:rFonts w:asciiTheme="majorBidi" w:eastAsia="Arial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13BE850B" w14:textId="77777777" w:rsidR="0091598F" w:rsidRPr="00FC1AA4" w:rsidRDefault="0091598F" w:rsidP="0091598F">
            <w:pPr>
              <w:tabs>
                <w:tab w:val="decimal" w:pos="1063"/>
              </w:tabs>
              <w:jc w:val="right"/>
              <w:rPr>
                <w:rFonts w:asciiTheme="majorBidi" w:eastAsia="Arial" w:hAnsiTheme="majorBidi" w:cstheme="majorBidi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7CB2F9B6" w14:textId="67892788" w:rsidR="0091598F" w:rsidRPr="00FC1AA4" w:rsidRDefault="0091598F" w:rsidP="0091598F">
            <w:pPr>
              <w:tabs>
                <w:tab w:val="decimal" w:pos="1063"/>
              </w:tabs>
              <w:jc w:val="right"/>
              <w:rPr>
                <w:rFonts w:asciiTheme="majorBidi" w:eastAsia="Arial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21732C08" w14:textId="77777777" w:rsidR="0091598F" w:rsidRPr="00FC1AA4" w:rsidRDefault="0091598F" w:rsidP="0091598F">
            <w:pPr>
              <w:tabs>
                <w:tab w:val="decimal" w:pos="1063"/>
              </w:tabs>
              <w:jc w:val="right"/>
              <w:rPr>
                <w:rFonts w:asciiTheme="majorBidi" w:eastAsia="Arial" w:hAnsiTheme="majorBidi" w:cstheme="majorBidi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41E10856" w14:textId="13DD0771" w:rsidR="0091598F" w:rsidRPr="00FC1AA4" w:rsidRDefault="0091598F" w:rsidP="0091598F">
            <w:pPr>
              <w:tabs>
                <w:tab w:val="decimal" w:pos="1063"/>
              </w:tabs>
              <w:jc w:val="right"/>
              <w:rPr>
                <w:rFonts w:asciiTheme="majorBidi" w:eastAsia="Arial" w:hAnsiTheme="majorBidi" w:cstheme="majorBidi"/>
              </w:rPr>
            </w:pPr>
          </w:p>
        </w:tc>
      </w:tr>
      <w:tr w:rsidR="0091598F" w:rsidRPr="006D05EF" w14:paraId="31C415DC" w14:textId="77777777" w:rsidTr="00214C55">
        <w:tc>
          <w:tcPr>
            <w:tcW w:w="6210" w:type="dxa"/>
            <w:vAlign w:val="bottom"/>
          </w:tcPr>
          <w:p w14:paraId="18EF753C" w14:textId="77777777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6DB4879" w14:textId="12C19436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08CCD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071B335" w14:textId="1EB7F869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1FCD586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D92CA2" w14:textId="28FA205A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C5866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C2E23C" w14:textId="040AAF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8B10F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93C39D" w14:textId="671AA3CC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91598F" w:rsidRPr="006D05EF" w14:paraId="410F07D0" w14:textId="77777777" w:rsidTr="00214C55">
        <w:tc>
          <w:tcPr>
            <w:tcW w:w="6210" w:type="dxa"/>
            <w:vAlign w:val="bottom"/>
          </w:tcPr>
          <w:p w14:paraId="4A8758C3" w14:textId="4C3411D3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FC1AA4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1350" w:type="dxa"/>
            <w:vAlign w:val="bottom"/>
          </w:tcPr>
          <w:p w14:paraId="4EF316EB" w14:textId="3977252F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404,558</w:t>
            </w:r>
          </w:p>
        </w:tc>
        <w:tc>
          <w:tcPr>
            <w:tcW w:w="270" w:type="dxa"/>
          </w:tcPr>
          <w:p w14:paraId="019B3497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F187DA" w14:textId="2ADA4116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182,128</w:t>
            </w:r>
          </w:p>
        </w:tc>
        <w:tc>
          <w:tcPr>
            <w:tcW w:w="243" w:type="dxa"/>
          </w:tcPr>
          <w:p w14:paraId="4DB96CC8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7A37C5" w14:textId="11FFA7A3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21,233</w:t>
            </w:r>
          </w:p>
        </w:tc>
        <w:tc>
          <w:tcPr>
            <w:tcW w:w="270" w:type="dxa"/>
          </w:tcPr>
          <w:p w14:paraId="4D82E5DD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34671C" w14:textId="17CEC600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(2,754)</w:t>
            </w:r>
          </w:p>
        </w:tc>
        <w:tc>
          <w:tcPr>
            <w:tcW w:w="270" w:type="dxa"/>
          </w:tcPr>
          <w:p w14:paraId="5E7CF788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EFA80E" w14:textId="728EA0CC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605,165</w:t>
            </w:r>
          </w:p>
        </w:tc>
      </w:tr>
      <w:tr w:rsidR="0091598F" w:rsidRPr="00871E3F" w14:paraId="5E6EA126" w14:textId="77777777" w:rsidTr="00214C55">
        <w:tc>
          <w:tcPr>
            <w:tcW w:w="6210" w:type="dxa"/>
            <w:vAlign w:val="bottom"/>
          </w:tcPr>
          <w:p w14:paraId="7D9F6381" w14:textId="34F0FC37" w:rsidR="0091598F" w:rsidRPr="00FC1AA4" w:rsidRDefault="0091598F" w:rsidP="0091598F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FC1AA4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 w:rsidRPr="00FC1AA4"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FC1AA4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 w:rsidRPr="00FC1AA4"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79B082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FF824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428DDFB" w14:textId="3A3D2E24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33A7AAC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F76DB6" w14:textId="5D8F0833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2FDA5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66F1CE" w14:textId="31B92BD3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42758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F47B3" w14:textId="7B3104DA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91598F" w:rsidRPr="00871E3F" w14:paraId="705FBB00" w14:textId="77777777" w:rsidTr="00214C55">
        <w:tc>
          <w:tcPr>
            <w:tcW w:w="6210" w:type="dxa"/>
            <w:vAlign w:val="bottom"/>
          </w:tcPr>
          <w:p w14:paraId="5361A478" w14:textId="0F0F08AB" w:rsidR="0091598F" w:rsidRPr="00FC1AA4" w:rsidRDefault="0091598F" w:rsidP="0091598F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FC1AA4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 w:rsidRPr="00FC1AA4"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FC1AA4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75AC1677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DEDE5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F4DA8E8" w14:textId="5D7F52F2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EEE6B0C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87DCCA" w14:textId="0580F2C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075086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F66EFB" w14:textId="64595B10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43A3D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E1FACF" w14:textId="28B61018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91598F" w:rsidRPr="00871E3F" w14:paraId="0DFB506A" w14:textId="77777777" w:rsidTr="00214C55">
        <w:tc>
          <w:tcPr>
            <w:tcW w:w="6210" w:type="dxa"/>
            <w:vAlign w:val="bottom"/>
          </w:tcPr>
          <w:p w14:paraId="55292A36" w14:textId="65C9B4D7" w:rsidR="0091598F" w:rsidRPr="00FC1AA4" w:rsidRDefault="0091598F" w:rsidP="0091598F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FC1AA4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</w:t>
            </w:r>
            <w:r w:rsidRPr="00FC1AA4"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หมุนเวียน</w:t>
            </w:r>
            <w:r w:rsidRPr="00FC1AA4">
              <w:rPr>
                <w:rFonts w:ascii="Angsana New" w:eastAsia="Arial" w:hAnsi="Angsana New" w:cs="Angsana New"/>
                <w:sz w:val="28"/>
                <w:szCs w:val="28"/>
                <w:cs/>
              </w:rPr>
              <w:t>อื่น)</w:t>
            </w:r>
          </w:p>
        </w:tc>
        <w:tc>
          <w:tcPr>
            <w:tcW w:w="1350" w:type="dxa"/>
            <w:vAlign w:val="bottom"/>
          </w:tcPr>
          <w:p w14:paraId="25C27672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5EB72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7A5B8" w14:textId="5DBC5E2E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35B070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E4358F" w14:textId="5B8D9262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BF043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3919F" w14:textId="5AA90B1B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785C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803843" w14:textId="501743E6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(263,654)</w:t>
            </w:r>
          </w:p>
        </w:tc>
      </w:tr>
      <w:tr w:rsidR="0091598F" w:rsidRPr="006D05EF" w14:paraId="13B5F37E" w14:textId="77777777" w:rsidTr="00214C55">
        <w:tc>
          <w:tcPr>
            <w:tcW w:w="6210" w:type="dxa"/>
            <w:vAlign w:val="bottom"/>
          </w:tcPr>
          <w:p w14:paraId="7D489F89" w14:textId="7B46CF37" w:rsidR="0091598F" w:rsidRPr="00FC1AA4" w:rsidRDefault="0091598F" w:rsidP="0091598F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รายได้อื่น ๆ</w:t>
            </w:r>
            <w:r w:rsidRPr="00FC1AA4"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DC65924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22686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6E3DBB3" w14:textId="2CD63AFF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80D149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BB7093" w14:textId="63BE95AC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5BE43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2E954C" w14:textId="24DD11EF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3661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DACAB" w14:textId="1746863C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36,796</w:t>
            </w:r>
          </w:p>
        </w:tc>
      </w:tr>
      <w:tr w:rsidR="0091598F" w:rsidRPr="006D05EF" w14:paraId="4390715D" w14:textId="77777777" w:rsidTr="00214C55">
        <w:tc>
          <w:tcPr>
            <w:tcW w:w="6210" w:type="dxa"/>
            <w:vAlign w:val="bottom"/>
          </w:tcPr>
          <w:p w14:paraId="4666E9F8" w14:textId="729F1827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350" w:type="dxa"/>
            <w:vAlign w:val="bottom"/>
          </w:tcPr>
          <w:p w14:paraId="02F86F79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06C2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64A9A86" w14:textId="34ACAD02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F29B8C1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974636" w14:textId="65E9A34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B2A6B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C86818" w14:textId="0760F246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E3E6F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E991F0" w14:textId="5F72B69B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378,307</w:t>
            </w:r>
          </w:p>
        </w:tc>
      </w:tr>
      <w:tr w:rsidR="0091598F" w:rsidRPr="006D05EF" w14:paraId="26913B2E" w14:textId="77777777" w:rsidTr="00214C55">
        <w:tc>
          <w:tcPr>
            <w:tcW w:w="6210" w:type="dxa"/>
            <w:vAlign w:val="bottom"/>
          </w:tcPr>
          <w:p w14:paraId="1759DA13" w14:textId="77777777" w:rsidR="0091598F" w:rsidRPr="00FC1AA4" w:rsidRDefault="0091598F" w:rsidP="0091598F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0D93779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EF83A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F07A2B" w14:textId="4DEE22EF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EDBA0E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2794EC" w14:textId="0EA1956A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19466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F1ED10" w14:textId="51D70D2F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5706C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C637A" w14:textId="0A8AE370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(8,364)</w:t>
            </w:r>
          </w:p>
        </w:tc>
      </w:tr>
      <w:tr w:rsidR="0091598F" w:rsidRPr="006D05EF" w14:paraId="52B03193" w14:textId="77777777" w:rsidTr="00214C55">
        <w:tc>
          <w:tcPr>
            <w:tcW w:w="6210" w:type="dxa"/>
            <w:vAlign w:val="bottom"/>
          </w:tcPr>
          <w:p w14:paraId="72B5D894" w14:textId="1CB8AF63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50" w:type="dxa"/>
            <w:vAlign w:val="bottom"/>
          </w:tcPr>
          <w:p w14:paraId="29058B7F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6E0E80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E607F75" w14:textId="104594E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DC3A41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284A4E" w14:textId="26078DEB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6C37D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754136" w14:textId="1D46DC1B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6EBE0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83399" w14:textId="0DD972C8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369,943</w:t>
            </w:r>
          </w:p>
        </w:tc>
      </w:tr>
      <w:tr w:rsidR="0091598F" w:rsidRPr="006D05EF" w14:paraId="52667E92" w14:textId="77777777" w:rsidTr="00214C55">
        <w:tc>
          <w:tcPr>
            <w:tcW w:w="6210" w:type="dxa"/>
            <w:vAlign w:val="bottom"/>
          </w:tcPr>
          <w:p w14:paraId="4C6AA8B2" w14:textId="3844C342" w:rsidR="0091598F" w:rsidRPr="00FC1AA4" w:rsidRDefault="0091598F" w:rsidP="0091598F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FC1AA4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E2285A4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BDC3C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C94029" w14:textId="112F2144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489490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93B4A8" w14:textId="3DB386D6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488DF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1BEB1E" w14:textId="6136576B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DD969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EE41FD" w14:textId="0840AF46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(52,283)</w:t>
            </w:r>
          </w:p>
        </w:tc>
      </w:tr>
      <w:tr w:rsidR="0091598F" w:rsidRPr="006D05EF" w14:paraId="3ACADBCA" w14:textId="77777777" w:rsidTr="00214C55">
        <w:tc>
          <w:tcPr>
            <w:tcW w:w="6210" w:type="dxa"/>
            <w:vAlign w:val="bottom"/>
          </w:tcPr>
          <w:p w14:paraId="4B673E2D" w14:textId="07DCB91D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09474139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20336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E6F6EE7" w14:textId="3FDCBBEB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DF56D31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B618BD" w14:textId="1A782378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0408E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7CABA7" w14:textId="1AC3CD86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6176D6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B12AFC" w14:textId="5EFCFBBD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317,660</w:t>
            </w:r>
          </w:p>
        </w:tc>
      </w:tr>
      <w:tr w:rsidR="0091598F" w:rsidRPr="00AD1F54" w14:paraId="441FF6A4" w14:textId="77777777" w:rsidTr="00214C55">
        <w:tc>
          <w:tcPr>
            <w:tcW w:w="6210" w:type="dxa"/>
            <w:vAlign w:val="bottom"/>
          </w:tcPr>
          <w:p w14:paraId="1DCD8D5A" w14:textId="77777777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336F94EC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F920E7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vAlign w:val="bottom"/>
          </w:tcPr>
          <w:p w14:paraId="5076E1AE" w14:textId="3DE1E41E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56C469E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114FF554" w14:textId="1B6AA5ED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F6EE27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DCCD05D" w14:textId="58A96E3D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875B7C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5100F19" w14:textId="0018BFEB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1598F" w:rsidRPr="006D05EF" w14:paraId="35DCD0AC" w14:textId="77777777" w:rsidTr="00214C55">
        <w:tc>
          <w:tcPr>
            <w:tcW w:w="6210" w:type="dxa"/>
            <w:vAlign w:val="bottom"/>
          </w:tcPr>
          <w:p w14:paraId="45D2953F" w14:textId="77777777" w:rsidR="0091598F" w:rsidRPr="00FC1AA4" w:rsidRDefault="0091598F" w:rsidP="0091598F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37368900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DDB8B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DC3197" w14:textId="796FF4C3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ADCD73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4AEAF5" w14:textId="05DE0D38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9DD68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693D6E" w14:textId="7A1B3FC2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036FE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68303" w14:textId="73CD77F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91598F" w:rsidRPr="006D05EF" w14:paraId="247B6F7B" w14:textId="77777777" w:rsidTr="00214C55">
        <w:tc>
          <w:tcPr>
            <w:tcW w:w="6210" w:type="dxa"/>
          </w:tcPr>
          <w:p w14:paraId="733E345E" w14:textId="29F0CD40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FC1AA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 w:rsidRPr="00FC1AA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FC1AA4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1D1B24" w14:textId="714EE95C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1,706,425</w:t>
            </w:r>
          </w:p>
        </w:tc>
        <w:tc>
          <w:tcPr>
            <w:tcW w:w="270" w:type="dxa"/>
          </w:tcPr>
          <w:p w14:paraId="709FD391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1D589563" w14:textId="2A03E23A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811,245</w:t>
            </w:r>
          </w:p>
        </w:tc>
        <w:tc>
          <w:tcPr>
            <w:tcW w:w="243" w:type="dxa"/>
          </w:tcPr>
          <w:p w14:paraId="77C5EEAC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A8B8B2" w14:textId="1ECFDF3D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159,899</w:t>
            </w:r>
          </w:p>
        </w:tc>
        <w:tc>
          <w:tcPr>
            <w:tcW w:w="270" w:type="dxa"/>
          </w:tcPr>
          <w:p w14:paraId="171EC3CB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E60A9B4" w14:textId="7EDEAD09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29,391</w:t>
            </w:r>
          </w:p>
        </w:tc>
        <w:tc>
          <w:tcPr>
            <w:tcW w:w="270" w:type="dxa"/>
          </w:tcPr>
          <w:p w14:paraId="6B2870FC" w14:textId="77777777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420AC35" w14:textId="192A98D6" w:rsidR="0091598F" w:rsidRPr="00FC1AA4" w:rsidRDefault="0091598F" w:rsidP="00915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FC1AA4">
              <w:rPr>
                <w:rFonts w:asciiTheme="majorBidi" w:eastAsia="Arial" w:hAnsiTheme="majorBidi" w:cstheme="majorBidi"/>
                <w:sz w:val="28"/>
                <w:szCs w:val="28"/>
              </w:rPr>
              <w:t>2,706,960</w:t>
            </w:r>
          </w:p>
        </w:tc>
      </w:tr>
    </w:tbl>
    <w:p w14:paraId="61CF07EF" w14:textId="77777777" w:rsidR="00214C55" w:rsidRDefault="00214C5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695EFE9" w14:textId="77777777" w:rsidR="00214C55" w:rsidRDefault="00214C5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214C55" w:rsidSect="00C803AF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D322952" w14:textId="4808BE12" w:rsidR="00AD1F54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lastRenderedPageBreak/>
        <w:t>การจำแนกรายได้และจังหวะเวลาการรับรู้รายได้ใน</w:t>
      </w:r>
      <w:r w:rsidR="00DB465B"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 w:hint="cs"/>
          <w:sz w:val="30"/>
          <w:szCs w:val="30"/>
          <w:cs/>
        </w:rPr>
        <w:t>การเงินเฉพาะกิจการมีดังนี้</w:t>
      </w:r>
    </w:p>
    <w:p w14:paraId="2349D340" w14:textId="77777777" w:rsidR="00AD1F54" w:rsidRPr="003856FB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2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999"/>
        <w:gridCol w:w="1584"/>
        <w:gridCol w:w="236"/>
        <w:gridCol w:w="1584"/>
      </w:tblGrid>
      <w:tr w:rsidR="00EF33E2" w:rsidRPr="00164529" w14:paraId="0BC0392E" w14:textId="77777777" w:rsidTr="003919BE">
        <w:tc>
          <w:tcPr>
            <w:tcW w:w="4860" w:type="dxa"/>
            <w:vAlign w:val="bottom"/>
          </w:tcPr>
          <w:p w14:paraId="7E3FF45B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768E460F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4B22A92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E6113" w:rsidRPr="00164529" w14:paraId="30B9A62C" w14:textId="77777777" w:rsidTr="003919BE">
        <w:tc>
          <w:tcPr>
            <w:tcW w:w="4860" w:type="dxa"/>
            <w:vAlign w:val="bottom"/>
          </w:tcPr>
          <w:p w14:paraId="685E3E6C" w14:textId="759BF2C0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7CD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3237CD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3237CD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3237CD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999" w:type="dxa"/>
            <w:vAlign w:val="bottom"/>
          </w:tcPr>
          <w:p w14:paraId="028DB597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17C1B1B" w14:textId="65EAAD84" w:rsidR="009E6113" w:rsidRPr="00164529" w:rsidRDefault="009E6113" w:rsidP="009E6113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61288598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A99FE32" w14:textId="61892EAC" w:rsidR="009E6113" w:rsidRPr="00164529" w:rsidRDefault="009E6113" w:rsidP="009E6113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EF33E2" w:rsidRPr="00164529" w14:paraId="418C67CF" w14:textId="77777777" w:rsidTr="003919BE">
        <w:tc>
          <w:tcPr>
            <w:tcW w:w="4860" w:type="dxa"/>
            <w:vAlign w:val="bottom"/>
          </w:tcPr>
          <w:p w14:paraId="5D28AF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7CF26EBD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7B8F3FB8" w14:textId="77777777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3E2" w:rsidRPr="00164529" w14:paraId="73F65EDD" w14:textId="77777777" w:rsidTr="003919BE">
        <w:tc>
          <w:tcPr>
            <w:tcW w:w="4860" w:type="dxa"/>
            <w:vAlign w:val="bottom"/>
          </w:tcPr>
          <w:p w14:paraId="427754AE" w14:textId="57C1DAA2" w:rsidR="00EF33E2" w:rsidRPr="006426FF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26FF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รายได้รวม - 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เมื่อต้องปฏิบัติตามภาระที่ต้องปฏิบัติเสร็จสิ้น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F5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="000667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ณ เวลาใดเวลาหนึ่ง </w:t>
            </w:r>
            <w:r w:rsidR="00D222BF"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</w:p>
        </w:tc>
        <w:tc>
          <w:tcPr>
            <w:tcW w:w="999" w:type="dxa"/>
            <w:vAlign w:val="bottom"/>
          </w:tcPr>
          <w:p w14:paraId="76F860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1ABCD33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BFAA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5FC1D21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6113" w:rsidRPr="00164529" w14:paraId="12CE25A6" w14:textId="77777777" w:rsidTr="003919BE">
        <w:tc>
          <w:tcPr>
            <w:tcW w:w="4860" w:type="dxa"/>
          </w:tcPr>
          <w:p w14:paraId="4DA2495B" w14:textId="77777777" w:rsidR="009E6113" w:rsidRPr="006426FF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อาหารกุ้ง</w:t>
            </w:r>
          </w:p>
        </w:tc>
        <w:tc>
          <w:tcPr>
            <w:tcW w:w="999" w:type="dxa"/>
            <w:vAlign w:val="bottom"/>
          </w:tcPr>
          <w:p w14:paraId="65E518AC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0F07EEA" w14:textId="0E31D4E4" w:rsidR="009E6113" w:rsidRPr="00164529" w:rsidRDefault="00245068" w:rsidP="009E6113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1,615,704</w:t>
            </w:r>
          </w:p>
        </w:tc>
        <w:tc>
          <w:tcPr>
            <w:tcW w:w="236" w:type="dxa"/>
            <w:vAlign w:val="bottom"/>
          </w:tcPr>
          <w:p w14:paraId="45419739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05332BD" w14:textId="5C2DFDBA" w:rsidR="009E6113" w:rsidRPr="006426FF" w:rsidRDefault="009E6113" w:rsidP="009E6113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1,448,026</w:t>
            </w:r>
          </w:p>
        </w:tc>
      </w:tr>
      <w:tr w:rsidR="009E6113" w:rsidRPr="00164529" w14:paraId="72730184" w14:textId="77777777" w:rsidTr="003919BE">
        <w:tc>
          <w:tcPr>
            <w:tcW w:w="4860" w:type="dxa"/>
          </w:tcPr>
          <w:p w14:paraId="0987127F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ปลา</w:t>
            </w:r>
          </w:p>
        </w:tc>
        <w:tc>
          <w:tcPr>
            <w:tcW w:w="999" w:type="dxa"/>
            <w:vAlign w:val="bottom"/>
          </w:tcPr>
          <w:p w14:paraId="1DDD5508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13D719" w14:textId="1F0CE9F2" w:rsidR="009E6113" w:rsidRPr="00164529" w:rsidRDefault="00245068" w:rsidP="009E6113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776,160</w:t>
            </w:r>
          </w:p>
        </w:tc>
        <w:tc>
          <w:tcPr>
            <w:tcW w:w="236" w:type="dxa"/>
            <w:vAlign w:val="bottom"/>
          </w:tcPr>
          <w:p w14:paraId="472FB92A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CDF6D5B" w14:textId="6B6BB31E" w:rsidR="009E6113" w:rsidRPr="006426FF" w:rsidRDefault="009E6113" w:rsidP="009E6113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807,839</w:t>
            </w:r>
          </w:p>
        </w:tc>
      </w:tr>
      <w:tr w:rsidR="009E6113" w:rsidRPr="00164529" w14:paraId="4A8E906F" w14:textId="77777777" w:rsidTr="003919BE">
        <w:tc>
          <w:tcPr>
            <w:tcW w:w="4860" w:type="dxa"/>
          </w:tcPr>
          <w:p w14:paraId="410E0D67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สัตว์บก</w:t>
            </w:r>
          </w:p>
        </w:tc>
        <w:tc>
          <w:tcPr>
            <w:tcW w:w="999" w:type="dxa"/>
            <w:vAlign w:val="bottom"/>
          </w:tcPr>
          <w:p w14:paraId="53250A59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0AE1AE" w14:textId="5BCE9A93" w:rsidR="009E6113" w:rsidRPr="00164529" w:rsidRDefault="00245068" w:rsidP="009E6113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152,8</w:t>
            </w:r>
            <w:r w:rsidR="008330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  <w:vAlign w:val="bottom"/>
          </w:tcPr>
          <w:p w14:paraId="6F80B8E2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841ACCA" w14:textId="1DC36AFB" w:rsidR="009E6113" w:rsidRPr="006426FF" w:rsidRDefault="009E6113" w:rsidP="009E6113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157,823</w:t>
            </w:r>
          </w:p>
        </w:tc>
      </w:tr>
      <w:tr w:rsidR="009E6113" w:rsidRPr="00164529" w14:paraId="26D24A72" w14:textId="77777777" w:rsidTr="003919BE">
        <w:tc>
          <w:tcPr>
            <w:tcW w:w="4860" w:type="dxa"/>
          </w:tcPr>
          <w:p w14:paraId="5A47BE00" w14:textId="535A0A8A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999" w:type="dxa"/>
            <w:vAlign w:val="bottom"/>
          </w:tcPr>
          <w:p w14:paraId="0D50F160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8AE83" w14:textId="56AD1503" w:rsidR="009E6113" w:rsidRPr="00164529" w:rsidRDefault="0083303C" w:rsidP="009E6113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39,060</w:t>
            </w:r>
          </w:p>
        </w:tc>
        <w:tc>
          <w:tcPr>
            <w:tcW w:w="236" w:type="dxa"/>
            <w:vAlign w:val="bottom"/>
          </w:tcPr>
          <w:p w14:paraId="005BD21A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7E252" w14:textId="6CEBD401" w:rsidR="009E6113" w:rsidRPr="006426FF" w:rsidRDefault="009E6113" w:rsidP="009E6113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27,060</w:t>
            </w:r>
          </w:p>
        </w:tc>
      </w:tr>
      <w:tr w:rsidR="009E6113" w:rsidRPr="00164529" w14:paraId="1CA1657F" w14:textId="77777777" w:rsidTr="003919BE">
        <w:tc>
          <w:tcPr>
            <w:tcW w:w="4860" w:type="dxa"/>
            <w:vAlign w:val="bottom"/>
          </w:tcPr>
          <w:p w14:paraId="6C7EB36E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99" w:type="dxa"/>
            <w:vAlign w:val="bottom"/>
          </w:tcPr>
          <w:p w14:paraId="53B66FC2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A356E" w14:textId="113343DA" w:rsidR="009E6113" w:rsidRPr="00164529" w:rsidRDefault="0083303C" w:rsidP="009E6113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2,583,757</w:t>
            </w:r>
          </w:p>
        </w:tc>
        <w:tc>
          <w:tcPr>
            <w:tcW w:w="236" w:type="dxa"/>
            <w:vAlign w:val="bottom"/>
          </w:tcPr>
          <w:p w14:paraId="6C10692B" w14:textId="77777777" w:rsidR="009E6113" w:rsidRPr="00164529" w:rsidRDefault="009E6113" w:rsidP="009E611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76E7" w14:textId="2E312CBD" w:rsidR="009E6113" w:rsidRPr="006426FF" w:rsidRDefault="009E6113" w:rsidP="009E6113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2,440,748</w:t>
            </w:r>
          </w:p>
        </w:tc>
      </w:tr>
    </w:tbl>
    <w:p w14:paraId="7653DDB0" w14:textId="77777777" w:rsidR="00EF33E2" w:rsidRPr="003856FB" w:rsidRDefault="00EF33E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69EF61FA" w14:textId="2772B343" w:rsidR="006426FF" w:rsidRPr="006426FF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26FF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1F8EAA82" w14:textId="77777777" w:rsidR="006426FF" w:rsidRPr="003856FB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85ABA" w14:textId="4F67A499" w:rsidR="008A0959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3856FB">
        <w:rPr>
          <w:rFonts w:asciiTheme="majorBidi" w:hAnsiTheme="majorBidi" w:cs="Angsana New" w:hint="cs"/>
          <w:sz w:val="30"/>
          <w:szCs w:val="30"/>
          <w:cs/>
        </w:rPr>
        <w:t>รายได้จากลูกค้าภายนอก</w:t>
      </w:r>
      <w:r w:rsidR="00D222BF" w:rsidRPr="003856FB">
        <w:rPr>
          <w:rFonts w:asciiTheme="majorBidi" w:hAnsiTheme="majorBidi" w:cstheme="majorBidi" w:hint="cs"/>
          <w:sz w:val="30"/>
          <w:szCs w:val="30"/>
          <w:cs/>
        </w:rPr>
        <w:t>ตามสถานที่ตั้งของลูกค้าสามารถแสดงได้ดังนี้</w:t>
      </w:r>
    </w:p>
    <w:p w14:paraId="01F3151D" w14:textId="77777777" w:rsidR="00B35407" w:rsidRPr="003856FB" w:rsidRDefault="00B3540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B35407" w:rsidRPr="007B1B30" w14:paraId="6032FBF8" w14:textId="77777777" w:rsidTr="003919BE">
        <w:trPr>
          <w:gridAfter w:val="1"/>
          <w:wAfter w:w="8" w:type="dxa"/>
          <w:tblHeader/>
        </w:trPr>
        <w:tc>
          <w:tcPr>
            <w:tcW w:w="4020" w:type="dxa"/>
          </w:tcPr>
          <w:p w14:paraId="4F82FA71" w14:textId="77777777" w:rsidR="00B35407" w:rsidRPr="007B1B30" w:rsidRDefault="00B35407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6ECE98A4" w14:textId="77777777" w:rsidR="00B35407" w:rsidRPr="007B1B30" w:rsidRDefault="00B35407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C2B262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7642152B" w14:textId="77777777" w:rsidR="00B35407" w:rsidRPr="007B1B30" w:rsidRDefault="00B35407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113" w:rsidRPr="007B1B30" w14:paraId="5A67FC4C" w14:textId="77777777" w:rsidTr="003919BE">
        <w:trPr>
          <w:tblHeader/>
        </w:trPr>
        <w:tc>
          <w:tcPr>
            <w:tcW w:w="4020" w:type="dxa"/>
            <w:vAlign w:val="bottom"/>
          </w:tcPr>
          <w:p w14:paraId="1EF941EC" w14:textId="20035AE4" w:rsidR="009E6113" w:rsidRPr="007B1B30" w:rsidRDefault="009E6113" w:rsidP="009E611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5407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35407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14:paraId="5B62B2A1" w14:textId="6C9022EB" w:rsidR="009E6113" w:rsidRPr="007B1B30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46BB7A8" w14:textId="77777777" w:rsidR="009E6113" w:rsidRPr="007B1B30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3719AD2" w14:textId="25A6D383" w:rsidR="009E6113" w:rsidRPr="007B1B30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84D4E9F" w14:textId="77777777" w:rsidR="009E6113" w:rsidRPr="007B1B30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8CDE58D" w14:textId="7C1EC43E" w:rsidR="009E6113" w:rsidRPr="007B1B30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3DEC507A" w14:textId="77777777" w:rsidR="009E6113" w:rsidRPr="007B1B30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2DD834A2" w14:textId="63E26257" w:rsidR="009E6113" w:rsidRPr="007B1B30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35407" w:rsidRPr="007B1B30" w14:paraId="165F845A" w14:textId="77777777" w:rsidTr="003919BE">
        <w:trPr>
          <w:gridAfter w:val="1"/>
          <w:wAfter w:w="8" w:type="dxa"/>
          <w:tblHeader/>
        </w:trPr>
        <w:tc>
          <w:tcPr>
            <w:tcW w:w="4020" w:type="dxa"/>
          </w:tcPr>
          <w:p w14:paraId="6246DA75" w14:textId="77777777" w:rsidR="00B35407" w:rsidRPr="007B1B30" w:rsidRDefault="00B35407" w:rsidP="009B0765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53379517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5407" w:rsidRPr="007B1B30" w14:paraId="210CF8C6" w14:textId="77777777" w:rsidTr="003919BE">
        <w:tc>
          <w:tcPr>
            <w:tcW w:w="4020" w:type="dxa"/>
            <w:vAlign w:val="bottom"/>
          </w:tcPr>
          <w:p w14:paraId="696520DF" w14:textId="77777777" w:rsidR="00B35407" w:rsidRPr="007B1B30" w:rsidRDefault="00B35407" w:rsidP="009B0765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14:paraId="67AB0358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AC3C3C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8F878A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4F8662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E341DC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576249E5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70B9C023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178E" w:rsidRPr="007B1B30" w14:paraId="1C20BC3D" w14:textId="77777777" w:rsidTr="003919BE">
        <w:tc>
          <w:tcPr>
            <w:tcW w:w="4020" w:type="dxa"/>
          </w:tcPr>
          <w:p w14:paraId="09B099BA" w14:textId="77777777" w:rsidR="00BD178E" w:rsidRPr="007B1B30" w:rsidRDefault="00BD178E" w:rsidP="00BD178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  <w:vAlign w:val="bottom"/>
          </w:tcPr>
          <w:p w14:paraId="57062739" w14:textId="367BF71C" w:rsidR="00BD178E" w:rsidRPr="007B1B30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2,498,182</w:t>
            </w:r>
          </w:p>
        </w:tc>
        <w:tc>
          <w:tcPr>
            <w:tcW w:w="236" w:type="dxa"/>
            <w:vAlign w:val="bottom"/>
          </w:tcPr>
          <w:p w14:paraId="221B8775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5284D80" w14:textId="716FB7FB" w:rsidR="00BD178E" w:rsidRPr="007B1B30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2,349,817</w:t>
            </w:r>
          </w:p>
        </w:tc>
        <w:tc>
          <w:tcPr>
            <w:tcW w:w="236" w:type="dxa"/>
          </w:tcPr>
          <w:p w14:paraId="4631F19B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50E9371" w14:textId="11B17485" w:rsidR="00BD178E" w:rsidRPr="007B1B30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2,498,182</w:t>
            </w:r>
          </w:p>
        </w:tc>
        <w:tc>
          <w:tcPr>
            <w:tcW w:w="237" w:type="dxa"/>
          </w:tcPr>
          <w:p w14:paraId="1B3AF825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404E6FB8" w14:textId="49987642" w:rsidR="00BD178E" w:rsidRPr="003856FB" w:rsidRDefault="00BD178E" w:rsidP="00BD178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2,349,817</w:t>
            </w:r>
          </w:p>
        </w:tc>
      </w:tr>
      <w:tr w:rsidR="00BD178E" w:rsidRPr="007B1B30" w14:paraId="6137D6FF" w14:textId="77777777" w:rsidTr="003919BE">
        <w:tc>
          <w:tcPr>
            <w:tcW w:w="4020" w:type="dxa"/>
          </w:tcPr>
          <w:p w14:paraId="2EE23432" w14:textId="77777777" w:rsidR="00BD178E" w:rsidRPr="007B1B30" w:rsidRDefault="00BD178E" w:rsidP="00BD178E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134" w:type="dxa"/>
            <w:vAlign w:val="bottom"/>
          </w:tcPr>
          <w:p w14:paraId="36F9394E" w14:textId="4417BD1D" w:rsidR="00BD178E" w:rsidRPr="007B1B30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196,010</w:t>
            </w:r>
          </w:p>
        </w:tc>
        <w:tc>
          <w:tcPr>
            <w:tcW w:w="236" w:type="dxa"/>
            <w:vAlign w:val="bottom"/>
          </w:tcPr>
          <w:p w14:paraId="121848B2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8A98298" w14:textId="65F20354" w:rsidR="00BD178E" w:rsidRPr="007B1B30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259,666</w:t>
            </w:r>
          </w:p>
        </w:tc>
        <w:tc>
          <w:tcPr>
            <w:tcW w:w="236" w:type="dxa"/>
          </w:tcPr>
          <w:p w14:paraId="2A03E852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2F4693A" w14:textId="181C0963" w:rsidR="00BD178E" w:rsidRPr="007B1B30" w:rsidRDefault="00D3146F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2575D54D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3484AEEF" w14:textId="78FD9B37" w:rsidR="00BD178E" w:rsidRPr="003856FB" w:rsidRDefault="00BD178E" w:rsidP="00BD178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D178E" w:rsidRPr="007B1B30" w14:paraId="46243E8F" w14:textId="77777777" w:rsidTr="003919BE">
        <w:tc>
          <w:tcPr>
            <w:tcW w:w="4020" w:type="dxa"/>
          </w:tcPr>
          <w:p w14:paraId="363FDC1D" w14:textId="77777777" w:rsidR="00BD178E" w:rsidRPr="007B1B30" w:rsidRDefault="00BD178E" w:rsidP="00BD178E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ประเทศศรีลังกา</w:t>
            </w:r>
          </w:p>
        </w:tc>
        <w:tc>
          <w:tcPr>
            <w:tcW w:w="1134" w:type="dxa"/>
            <w:vAlign w:val="bottom"/>
          </w:tcPr>
          <w:p w14:paraId="4AEC1874" w14:textId="5F4B2B34" w:rsidR="00BD178E" w:rsidRPr="007B1B30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59,636</w:t>
            </w:r>
          </w:p>
        </w:tc>
        <w:tc>
          <w:tcPr>
            <w:tcW w:w="236" w:type="dxa"/>
            <w:vAlign w:val="bottom"/>
          </w:tcPr>
          <w:p w14:paraId="5E7304C3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D8A98E2" w14:textId="1076A421" w:rsidR="00BD178E" w:rsidRPr="007B1B30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60,765</w:t>
            </w:r>
          </w:p>
        </w:tc>
        <w:tc>
          <w:tcPr>
            <w:tcW w:w="236" w:type="dxa"/>
          </w:tcPr>
          <w:p w14:paraId="49181375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BAF44FF" w14:textId="4308D5B8" w:rsidR="00BD178E" w:rsidRPr="007B1B30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59,636</w:t>
            </w:r>
          </w:p>
        </w:tc>
        <w:tc>
          <w:tcPr>
            <w:tcW w:w="237" w:type="dxa"/>
          </w:tcPr>
          <w:p w14:paraId="4DF6CE24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104F1D50" w14:textId="343873A2" w:rsidR="00BD178E" w:rsidRPr="003856FB" w:rsidRDefault="00BD178E" w:rsidP="00BD178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60,765</w:t>
            </w:r>
          </w:p>
        </w:tc>
      </w:tr>
      <w:tr w:rsidR="00BD178E" w:rsidRPr="005D76B8" w14:paraId="2CECE0EA" w14:textId="77777777" w:rsidTr="003919BE">
        <w:tc>
          <w:tcPr>
            <w:tcW w:w="4020" w:type="dxa"/>
          </w:tcPr>
          <w:p w14:paraId="7780CC23" w14:textId="77777777" w:rsidR="00BD178E" w:rsidRPr="005D76B8" w:rsidRDefault="00BD178E" w:rsidP="00BD178E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ประเทศปากีสถาน</w:t>
            </w:r>
          </w:p>
        </w:tc>
        <w:tc>
          <w:tcPr>
            <w:tcW w:w="1134" w:type="dxa"/>
            <w:vAlign w:val="bottom"/>
          </w:tcPr>
          <w:p w14:paraId="232452E7" w14:textId="61C540CE" w:rsidR="00BD178E" w:rsidRPr="00025B6F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8D28E2" w14:textId="77777777" w:rsidR="00BD178E" w:rsidRPr="00025B6F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9662C16" w14:textId="32834E12" w:rsidR="00BD178E" w:rsidRPr="005D76B8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10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6,546</w:t>
            </w:r>
          </w:p>
        </w:tc>
        <w:tc>
          <w:tcPr>
            <w:tcW w:w="236" w:type="dxa"/>
          </w:tcPr>
          <w:p w14:paraId="7FB6147E" w14:textId="77777777" w:rsidR="00BD178E" w:rsidRPr="005D76B8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73D1113" w14:textId="44FBB961" w:rsidR="00BD178E" w:rsidRPr="00D77529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4CC4BD93" w14:textId="77777777" w:rsidR="00BD178E" w:rsidRPr="005D76B8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</w:tcPr>
          <w:p w14:paraId="32A988AB" w14:textId="74B8E1FE" w:rsidR="00BD178E" w:rsidRPr="003856FB" w:rsidRDefault="00BD178E" w:rsidP="00BD178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D178E" w:rsidRPr="007B1B30" w14:paraId="4427724F" w14:textId="77777777" w:rsidTr="003919BE">
        <w:tc>
          <w:tcPr>
            <w:tcW w:w="4020" w:type="dxa"/>
          </w:tcPr>
          <w:p w14:paraId="167D2DDA" w14:textId="77777777" w:rsidR="00BD178E" w:rsidRPr="00EC1D82" w:rsidRDefault="00BD178E" w:rsidP="00BD178E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54CA8D" w14:textId="731C4F7B" w:rsidR="00BD178E" w:rsidRPr="00F7276F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25,939</w:t>
            </w:r>
          </w:p>
        </w:tc>
        <w:tc>
          <w:tcPr>
            <w:tcW w:w="236" w:type="dxa"/>
            <w:vAlign w:val="bottom"/>
          </w:tcPr>
          <w:p w14:paraId="5EEB7291" w14:textId="77777777" w:rsidR="00BD178E" w:rsidRPr="00F7276F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96FB5F" w14:textId="7256D856" w:rsidR="00BD178E" w:rsidRPr="00F7276F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30,166</w:t>
            </w:r>
          </w:p>
        </w:tc>
        <w:tc>
          <w:tcPr>
            <w:tcW w:w="236" w:type="dxa"/>
          </w:tcPr>
          <w:p w14:paraId="00362510" w14:textId="77777777" w:rsidR="00BD178E" w:rsidRPr="00F7276F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38771B" w14:textId="0803874C" w:rsidR="00BD178E" w:rsidRPr="00F7276F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25,939</w:t>
            </w:r>
          </w:p>
        </w:tc>
        <w:tc>
          <w:tcPr>
            <w:tcW w:w="237" w:type="dxa"/>
          </w:tcPr>
          <w:p w14:paraId="693E2BA9" w14:textId="77777777" w:rsidR="00BD178E" w:rsidRPr="00F7276F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14:paraId="111DED5B" w14:textId="73C2CCCC" w:rsidR="00BD178E" w:rsidRPr="003856FB" w:rsidRDefault="00BD178E" w:rsidP="00BD178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30,166</w:t>
            </w:r>
          </w:p>
        </w:tc>
      </w:tr>
      <w:tr w:rsidR="00BD178E" w:rsidRPr="007B1B30" w14:paraId="5D8D83F1" w14:textId="77777777" w:rsidTr="003919BE">
        <w:tc>
          <w:tcPr>
            <w:tcW w:w="4020" w:type="dxa"/>
            <w:vAlign w:val="bottom"/>
          </w:tcPr>
          <w:p w14:paraId="385907A8" w14:textId="77777777" w:rsidR="00BD178E" w:rsidRPr="00EC1D82" w:rsidRDefault="00BD178E" w:rsidP="00BD178E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79265" w14:textId="6A6F9D24" w:rsidR="00BD178E" w:rsidRPr="00341938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2,779,767</w:t>
            </w:r>
          </w:p>
        </w:tc>
        <w:tc>
          <w:tcPr>
            <w:tcW w:w="236" w:type="dxa"/>
            <w:vAlign w:val="bottom"/>
          </w:tcPr>
          <w:p w14:paraId="4E0808C7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59D33" w14:textId="08B6463E" w:rsidR="00BD178E" w:rsidRPr="00341938" w:rsidRDefault="00BD178E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2,706,960</w:t>
            </w:r>
          </w:p>
        </w:tc>
        <w:tc>
          <w:tcPr>
            <w:tcW w:w="236" w:type="dxa"/>
          </w:tcPr>
          <w:p w14:paraId="7AAC7E5F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790257" w14:textId="251FF107" w:rsidR="00BD178E" w:rsidRPr="00341938" w:rsidRDefault="00D3146F" w:rsidP="00BD178E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2,583,757</w:t>
            </w:r>
          </w:p>
        </w:tc>
        <w:tc>
          <w:tcPr>
            <w:tcW w:w="237" w:type="dxa"/>
          </w:tcPr>
          <w:p w14:paraId="2B5B98F3" w14:textId="77777777" w:rsidR="00BD178E" w:rsidRPr="007B1B30" w:rsidRDefault="00BD178E" w:rsidP="00BD178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0777D8" w14:textId="1337B44F" w:rsidR="00BD178E" w:rsidRPr="00341938" w:rsidRDefault="00BD178E" w:rsidP="00BD178E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2,440,748</w:t>
            </w:r>
          </w:p>
        </w:tc>
      </w:tr>
    </w:tbl>
    <w:p w14:paraId="1E7D7F22" w14:textId="77777777" w:rsidR="00B35407" w:rsidRDefault="00B3540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1934B60F" w14:textId="16390BC2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</w:rPr>
      </w:pPr>
    </w:p>
    <w:p w14:paraId="2584CEB2" w14:textId="452A2340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3A15A907" w14:textId="08AB90EE" w:rsidR="00081762" w:rsidRPr="00081762" w:rsidRDefault="00081762" w:rsidP="0008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081762" w:rsidRPr="00081762" w:rsidSect="00251738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EB9FB2B" w14:textId="07B01ECC" w:rsidR="00B4062D" w:rsidRPr="007D50A8" w:rsidRDefault="00B4062D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7FAFE2D6" w14:textId="77777777" w:rsidR="007D50A8" w:rsidRPr="00D41BA1" w:rsidRDefault="007D50A8" w:rsidP="007D50A8">
      <w:pPr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10"/>
        <w:gridCol w:w="240"/>
        <w:gridCol w:w="1221"/>
        <w:gridCol w:w="288"/>
        <w:gridCol w:w="1161"/>
        <w:gridCol w:w="279"/>
        <w:gridCol w:w="1179"/>
      </w:tblGrid>
      <w:tr w:rsidR="007D50A8" w:rsidRPr="007D50A8" w14:paraId="13B3B40A" w14:textId="77777777" w:rsidTr="003919BE">
        <w:trPr>
          <w:tblHeader/>
        </w:trPr>
        <w:tc>
          <w:tcPr>
            <w:tcW w:w="3690" w:type="dxa"/>
          </w:tcPr>
          <w:p w14:paraId="17889393" w14:textId="77777777" w:rsidR="007D50A8" w:rsidRPr="007D50A8" w:rsidRDefault="007D50A8" w:rsidP="000F2A3F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1" w:type="dxa"/>
            <w:gridSpan w:val="3"/>
          </w:tcPr>
          <w:p w14:paraId="6D922493" w14:textId="77777777" w:rsidR="007D50A8" w:rsidRPr="007D50A8" w:rsidRDefault="007D50A8" w:rsidP="000F2A3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1A9201C2" w14:textId="77777777" w:rsidR="007D50A8" w:rsidRPr="007D50A8" w:rsidRDefault="007D50A8" w:rsidP="000F2A3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9" w:type="dxa"/>
            <w:gridSpan w:val="3"/>
          </w:tcPr>
          <w:p w14:paraId="6E5A27BF" w14:textId="77777777" w:rsidR="007D50A8" w:rsidRPr="007D50A8" w:rsidRDefault="007D50A8" w:rsidP="000F2A3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113" w:rsidRPr="007D50A8" w14:paraId="060F7603" w14:textId="77777777" w:rsidTr="003919BE">
        <w:trPr>
          <w:tblHeader/>
        </w:trPr>
        <w:tc>
          <w:tcPr>
            <w:tcW w:w="3690" w:type="dxa"/>
            <w:vAlign w:val="bottom"/>
          </w:tcPr>
          <w:p w14:paraId="700E9B9A" w14:textId="34456126" w:rsidR="009E6113" w:rsidRPr="007D50A8" w:rsidRDefault="009E6113" w:rsidP="009E6113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B745715" w14:textId="06C3036B" w:rsidR="009E6113" w:rsidRPr="007D50A8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393DAF73" w14:textId="77777777" w:rsidR="009E6113" w:rsidRPr="007D50A8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0E809B22" w14:textId="062DB09C" w:rsidR="009E6113" w:rsidRPr="007D50A8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76CC1E59" w14:textId="77777777" w:rsidR="009E6113" w:rsidRPr="007D50A8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0FB5229D" w14:textId="40F5A185" w:rsidR="009E6113" w:rsidRPr="007D50A8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  <w:vAlign w:val="bottom"/>
          </w:tcPr>
          <w:p w14:paraId="32FD9244" w14:textId="77777777" w:rsidR="009E6113" w:rsidRPr="007D50A8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44E0FB24" w14:textId="728470A9" w:rsidR="009E6113" w:rsidRPr="007D50A8" w:rsidRDefault="009E6113" w:rsidP="009E611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D50A8" w:rsidRPr="007D50A8" w14:paraId="4356F18A" w14:textId="77777777" w:rsidTr="003919BE">
        <w:trPr>
          <w:tblHeader/>
        </w:trPr>
        <w:tc>
          <w:tcPr>
            <w:tcW w:w="3690" w:type="dxa"/>
            <w:vAlign w:val="bottom"/>
          </w:tcPr>
          <w:p w14:paraId="3F1F0FE1" w14:textId="77777777" w:rsidR="007D50A8" w:rsidRPr="007D50A8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25B0F405" w14:textId="23FA1F49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519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0" w:type="dxa"/>
            <w:vAlign w:val="bottom"/>
          </w:tcPr>
          <w:p w14:paraId="108E3006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39D4FF3E" w14:textId="00DE582E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51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8" w:type="dxa"/>
          </w:tcPr>
          <w:p w14:paraId="3B50B5AE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2256AAFB" w14:textId="5710F5D3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519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9" w:type="dxa"/>
            <w:vAlign w:val="bottom"/>
          </w:tcPr>
          <w:p w14:paraId="71EA1FB2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3DCED890" w14:textId="436D843C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51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D50A8" w:rsidRPr="007D50A8" w14:paraId="033CCF18" w14:textId="77777777" w:rsidTr="003919BE">
        <w:trPr>
          <w:tblHeader/>
        </w:trPr>
        <w:tc>
          <w:tcPr>
            <w:tcW w:w="3690" w:type="dxa"/>
          </w:tcPr>
          <w:p w14:paraId="1A2F1414" w14:textId="77777777" w:rsidR="007D50A8" w:rsidRPr="007D50A8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78" w:type="dxa"/>
            <w:gridSpan w:val="7"/>
          </w:tcPr>
          <w:p w14:paraId="1B220594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55193" w:rsidRPr="007D50A8" w14:paraId="6777894A" w14:textId="77777777" w:rsidTr="003919BE">
        <w:tc>
          <w:tcPr>
            <w:tcW w:w="3690" w:type="dxa"/>
          </w:tcPr>
          <w:p w14:paraId="4EE17467" w14:textId="77777777" w:rsidR="00A55193" w:rsidRPr="007D50A8" w:rsidRDefault="00A55193" w:rsidP="00A5519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10" w:type="dxa"/>
          </w:tcPr>
          <w:p w14:paraId="3A3B8576" w14:textId="482BAA99" w:rsidR="00A55193" w:rsidRPr="007D50A8" w:rsidRDefault="00352D8D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240" w:type="dxa"/>
          </w:tcPr>
          <w:p w14:paraId="187BDBE2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2AF22AC" w14:textId="581AFEB3" w:rsidR="00A55193" w:rsidRPr="007D50A8" w:rsidRDefault="00E32291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88" w:type="dxa"/>
          </w:tcPr>
          <w:p w14:paraId="73D21BD0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E81FA04" w14:textId="4356F0E5" w:rsidR="00A55193" w:rsidRPr="007D50A8" w:rsidRDefault="00324B57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9" w:type="dxa"/>
          </w:tcPr>
          <w:p w14:paraId="3B61443E" w14:textId="77777777" w:rsidR="00A55193" w:rsidRPr="007D50A8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1D83E1BB" w14:textId="0FF7BB03" w:rsidR="00A55193" w:rsidRPr="007D50A8" w:rsidRDefault="00E32291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A55193" w:rsidRPr="004172FC" w14:paraId="44BD0607" w14:textId="77777777" w:rsidTr="003919BE">
        <w:tc>
          <w:tcPr>
            <w:tcW w:w="3690" w:type="dxa"/>
          </w:tcPr>
          <w:p w14:paraId="70FBD172" w14:textId="6D75B0F5" w:rsidR="00A55193" w:rsidRPr="004172FC" w:rsidRDefault="00F43E36" w:rsidP="00A5519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72FC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210" w:type="dxa"/>
          </w:tcPr>
          <w:p w14:paraId="079EFD26" w14:textId="6AA1541C" w:rsidR="00A55193" w:rsidRPr="004172FC" w:rsidRDefault="004172FC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363</w:t>
            </w:r>
            <w:r w:rsidR="00B65594" w:rsidRPr="004172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,437</w:t>
            </w:r>
          </w:p>
        </w:tc>
        <w:tc>
          <w:tcPr>
            <w:tcW w:w="240" w:type="dxa"/>
          </w:tcPr>
          <w:p w14:paraId="796262A8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E6FCEA7" w14:textId="7AD1B7D8" w:rsidR="00A55193" w:rsidRPr="004172FC" w:rsidRDefault="00E32291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72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673,668</w:t>
            </w:r>
          </w:p>
        </w:tc>
        <w:tc>
          <w:tcPr>
            <w:tcW w:w="288" w:type="dxa"/>
          </w:tcPr>
          <w:p w14:paraId="3257ADD1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8B3F9E6" w14:textId="2E8BB62E" w:rsidR="00A55193" w:rsidRPr="004172FC" w:rsidRDefault="004172FC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="00B65594" w:rsidRPr="004172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,219</w:t>
            </w:r>
          </w:p>
        </w:tc>
        <w:tc>
          <w:tcPr>
            <w:tcW w:w="279" w:type="dxa"/>
          </w:tcPr>
          <w:p w14:paraId="5B86D7A0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5F0B049E" w14:textId="589D09EC" w:rsidR="00A55193" w:rsidRPr="004172FC" w:rsidRDefault="00E32291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672,569</w:t>
            </w:r>
          </w:p>
        </w:tc>
      </w:tr>
      <w:tr w:rsidR="00F3780B" w:rsidRPr="004172FC" w14:paraId="57DDAA60" w14:textId="77777777" w:rsidTr="003919BE">
        <w:tc>
          <w:tcPr>
            <w:tcW w:w="3690" w:type="dxa"/>
          </w:tcPr>
          <w:p w14:paraId="615B819D" w14:textId="3DEBDC1E" w:rsidR="00F3780B" w:rsidRPr="004172FC" w:rsidRDefault="00F3780B" w:rsidP="00F3780B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72FC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เงินฝากประจำครบกำหนดภายใน </w:t>
            </w:r>
            <w:r w:rsidRPr="004172FC">
              <w:rPr>
                <w:rFonts w:asciiTheme="majorBidi" w:hAnsiTheme="majorBidi" w:cs="Angsana New"/>
                <w:sz w:val="28"/>
                <w:szCs w:val="28"/>
              </w:rPr>
              <w:t xml:space="preserve">3 </w:t>
            </w:r>
            <w:r w:rsidRPr="004172FC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10" w:type="dxa"/>
          </w:tcPr>
          <w:p w14:paraId="0E885375" w14:textId="429C01D0" w:rsidR="00F3780B" w:rsidRPr="004172FC" w:rsidRDefault="004172FC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450,000</w:t>
            </w:r>
          </w:p>
        </w:tc>
        <w:tc>
          <w:tcPr>
            <w:tcW w:w="240" w:type="dxa"/>
          </w:tcPr>
          <w:p w14:paraId="1EF666CE" w14:textId="77777777" w:rsidR="00F3780B" w:rsidRPr="004172FC" w:rsidRDefault="00F3780B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221" w:type="dxa"/>
          </w:tcPr>
          <w:p w14:paraId="6DD2A242" w14:textId="662AD3F4" w:rsidR="00F3780B" w:rsidRPr="004172FC" w:rsidRDefault="004172FC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44A7AB5F" w14:textId="77777777" w:rsidR="00F3780B" w:rsidRPr="004172FC" w:rsidRDefault="00F3780B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6F663CD7" w14:textId="659A31AE" w:rsidR="00F3780B" w:rsidRPr="004172FC" w:rsidRDefault="004172FC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450,000</w:t>
            </w:r>
          </w:p>
        </w:tc>
        <w:tc>
          <w:tcPr>
            <w:tcW w:w="279" w:type="dxa"/>
          </w:tcPr>
          <w:p w14:paraId="4039026F" w14:textId="77777777" w:rsidR="00F3780B" w:rsidRPr="004172FC" w:rsidRDefault="00F3780B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</w:tcPr>
          <w:p w14:paraId="661F3FC1" w14:textId="6770CE6E" w:rsidR="00F3780B" w:rsidRPr="004172FC" w:rsidRDefault="004172FC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</w:tr>
      <w:tr w:rsidR="00A55193" w:rsidRPr="004172FC" w14:paraId="35170B50" w14:textId="77777777" w:rsidTr="003919BE">
        <w:tc>
          <w:tcPr>
            <w:tcW w:w="3690" w:type="dxa"/>
          </w:tcPr>
          <w:p w14:paraId="44BE2E9C" w14:textId="77777777" w:rsidR="00A55193" w:rsidRPr="004172FC" w:rsidRDefault="00A55193" w:rsidP="00A55193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72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F0F01E5" w14:textId="11EF36C4" w:rsidR="00A55193" w:rsidRPr="004172FC" w:rsidRDefault="00B65594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813</w:t>
            </w:r>
            <w:r w:rsidR="00352D8D" w:rsidRPr="004172F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,469</w:t>
            </w:r>
          </w:p>
        </w:tc>
        <w:tc>
          <w:tcPr>
            <w:tcW w:w="240" w:type="dxa"/>
          </w:tcPr>
          <w:p w14:paraId="0DC88543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0AD115D" w14:textId="6968C626" w:rsidR="00A55193" w:rsidRPr="004172FC" w:rsidRDefault="00E32291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72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673,703</w:t>
            </w:r>
          </w:p>
        </w:tc>
        <w:tc>
          <w:tcPr>
            <w:tcW w:w="288" w:type="dxa"/>
          </w:tcPr>
          <w:p w14:paraId="6A7FF533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9EE8C41" w14:textId="5AA824D6" w:rsidR="00A55193" w:rsidRPr="004172FC" w:rsidRDefault="00845633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72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810</w:t>
            </w:r>
            <w:r w:rsidR="00352D8D" w:rsidRPr="004172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,246</w:t>
            </w:r>
          </w:p>
        </w:tc>
        <w:tc>
          <w:tcPr>
            <w:tcW w:w="279" w:type="dxa"/>
          </w:tcPr>
          <w:p w14:paraId="5F877493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A9018DF" w14:textId="5F1B865A" w:rsidR="00A55193" w:rsidRPr="004172FC" w:rsidRDefault="00E32291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672,594</w:t>
            </w:r>
          </w:p>
        </w:tc>
      </w:tr>
      <w:tr w:rsidR="00A55193" w:rsidRPr="004172FC" w14:paraId="540C62E0" w14:textId="77777777" w:rsidTr="003919BE">
        <w:tc>
          <w:tcPr>
            <w:tcW w:w="3690" w:type="dxa"/>
          </w:tcPr>
          <w:p w14:paraId="5019CFE8" w14:textId="77777777" w:rsidR="00A55193" w:rsidRPr="004172FC" w:rsidRDefault="00A55193" w:rsidP="00A55193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72F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0949DAF1" w14:textId="2ED16F07" w:rsidR="00A55193" w:rsidRPr="004172FC" w:rsidRDefault="00352D8D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160F2FD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F56D0E4" w14:textId="262C22CF" w:rsidR="00A55193" w:rsidRPr="004172FC" w:rsidRDefault="00A55193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72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32291" w:rsidRPr="004172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19,516</w:t>
            </w:r>
            <w:r w:rsidRPr="004172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8" w:type="dxa"/>
          </w:tcPr>
          <w:p w14:paraId="309893C5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869B758" w14:textId="0A91786D" w:rsidR="00A55193" w:rsidRPr="004172FC" w:rsidRDefault="00352D8D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</w:tcPr>
          <w:p w14:paraId="3AAB8F73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2AAF881" w14:textId="6C1143F0" w:rsidR="00A55193" w:rsidRPr="004172FC" w:rsidRDefault="00A55193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5193" w:rsidRPr="004172FC" w14:paraId="50091DC1" w14:textId="77777777" w:rsidTr="003919BE">
        <w:tc>
          <w:tcPr>
            <w:tcW w:w="3690" w:type="dxa"/>
          </w:tcPr>
          <w:p w14:paraId="7A3A086F" w14:textId="77777777" w:rsidR="00A55193" w:rsidRPr="004172FC" w:rsidRDefault="00A55193" w:rsidP="00A55193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72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1F627B18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2019096F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7B8BA643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776485C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FC2BA2D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14:paraId="7C6D387F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51D4C69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55193" w:rsidRPr="007D50A8" w14:paraId="2551742E" w14:textId="77777777" w:rsidTr="003919BE">
        <w:tc>
          <w:tcPr>
            <w:tcW w:w="3690" w:type="dxa"/>
          </w:tcPr>
          <w:p w14:paraId="08C74524" w14:textId="77777777" w:rsidR="00A55193" w:rsidRPr="004172FC" w:rsidRDefault="00A55193" w:rsidP="00A55193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72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4172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ในงบกระแสเงินสด</w:t>
            </w: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5FB42941" w14:textId="35163E25" w:rsidR="00A55193" w:rsidRPr="004172FC" w:rsidRDefault="00845633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813</w:t>
            </w:r>
            <w:r w:rsidR="00352D8D" w:rsidRPr="004172F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,469</w:t>
            </w:r>
          </w:p>
        </w:tc>
        <w:tc>
          <w:tcPr>
            <w:tcW w:w="240" w:type="dxa"/>
          </w:tcPr>
          <w:p w14:paraId="1D9F7EC7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0ACF5BCF" w14:textId="0B3169E5" w:rsidR="00A55193" w:rsidRPr="004172FC" w:rsidRDefault="00E32291" w:rsidP="00A55193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72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654,187</w:t>
            </w:r>
          </w:p>
        </w:tc>
        <w:tc>
          <w:tcPr>
            <w:tcW w:w="288" w:type="dxa"/>
          </w:tcPr>
          <w:p w14:paraId="5001BA90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D5F0026" w14:textId="4D0891D7" w:rsidR="00A55193" w:rsidRPr="004172FC" w:rsidRDefault="00845633" w:rsidP="00A55193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72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="00352D8D" w:rsidRPr="004172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0,246</w:t>
            </w:r>
          </w:p>
        </w:tc>
        <w:tc>
          <w:tcPr>
            <w:tcW w:w="279" w:type="dxa"/>
          </w:tcPr>
          <w:p w14:paraId="7095A9D6" w14:textId="77777777" w:rsidR="00A55193" w:rsidRPr="004172FC" w:rsidRDefault="00A55193" w:rsidP="00A55193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176A5" w14:textId="568CCEA9" w:rsidR="00A55193" w:rsidRPr="007D50A8" w:rsidRDefault="00E32291" w:rsidP="00A55193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172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672,594</w:t>
            </w:r>
          </w:p>
        </w:tc>
      </w:tr>
    </w:tbl>
    <w:p w14:paraId="576A2C75" w14:textId="77777777" w:rsidR="00B4062D" w:rsidRPr="007D50A8" w:rsidRDefault="00B4062D" w:rsidP="00B4062D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E566221" w14:textId="062B85D5" w:rsidR="00666998" w:rsidRPr="007D50A8" w:rsidRDefault="00B026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ลูกหนี้การค้าและลูกหนี้</w:t>
      </w:r>
      <w:r w:rsidR="00266C70" w:rsidRPr="007D50A8">
        <w:rPr>
          <w:rFonts w:asciiTheme="majorBidi" w:hAnsiTheme="majorBidi" w:cstheme="majorBidi"/>
          <w:sz w:val="28"/>
          <w:szCs w:val="28"/>
          <w:u w:val="none"/>
          <w:cs/>
        </w:rPr>
        <w:t>หมุนเวียน</w:t>
      </w: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 สุทธิ</w:t>
      </w:r>
    </w:p>
    <w:p w14:paraId="566EA901" w14:textId="3A46C8C7" w:rsidR="00666998" w:rsidRPr="007D50A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79"/>
        <w:gridCol w:w="1218"/>
        <w:gridCol w:w="236"/>
        <w:gridCol w:w="1237"/>
        <w:gridCol w:w="279"/>
        <w:gridCol w:w="1162"/>
        <w:gridCol w:w="278"/>
        <w:gridCol w:w="1181"/>
      </w:tblGrid>
      <w:tr w:rsidR="00B026EF" w:rsidRPr="007D50A8" w14:paraId="5F8C4B07" w14:textId="77777777" w:rsidTr="00266C70">
        <w:trPr>
          <w:tblHeader/>
        </w:trPr>
        <w:tc>
          <w:tcPr>
            <w:tcW w:w="3420" w:type="dxa"/>
            <w:vAlign w:val="bottom"/>
          </w:tcPr>
          <w:p w14:paraId="581EC2ED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F28E8DF" w14:textId="77777777" w:rsidR="00B026EF" w:rsidRPr="007D50A8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4F7A86A2" w14:textId="5DE346C3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  <w:vAlign w:val="bottom"/>
          </w:tcPr>
          <w:p w14:paraId="2A8BC39A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4EDBC11D" w14:textId="4135E7ED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563DA2"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E6113" w:rsidRPr="007D50A8" w14:paraId="6F41168F" w14:textId="77777777" w:rsidTr="00266C70">
        <w:trPr>
          <w:tblHeader/>
        </w:trPr>
        <w:tc>
          <w:tcPr>
            <w:tcW w:w="3420" w:type="dxa"/>
            <w:vAlign w:val="bottom"/>
          </w:tcPr>
          <w:p w14:paraId="79AA8CA1" w14:textId="77777777" w:rsidR="009E6113" w:rsidRPr="007D50A8" w:rsidRDefault="009E6113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1EE1EFBB" w14:textId="77777777" w:rsidR="009E6113" w:rsidRPr="007D50A8" w:rsidRDefault="009E6113" w:rsidP="009E611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5CB69A7F" w14:textId="552F3A8F" w:rsidR="009E6113" w:rsidRPr="007D50A8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6451D180" w14:textId="77777777" w:rsidR="009E6113" w:rsidRPr="007D50A8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1DF13C3" w14:textId="46AC9DDD" w:rsidR="009E6113" w:rsidRPr="007D50A8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" w:type="dxa"/>
            <w:vAlign w:val="bottom"/>
          </w:tcPr>
          <w:p w14:paraId="5605E7C5" w14:textId="77777777" w:rsidR="009E6113" w:rsidRPr="007D50A8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B9958CB" w14:textId="6A97AAB3" w:rsidR="009E6113" w:rsidRPr="007D50A8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8" w:type="dxa"/>
            <w:vAlign w:val="bottom"/>
          </w:tcPr>
          <w:p w14:paraId="04F030A0" w14:textId="77777777" w:rsidR="009E6113" w:rsidRPr="007D50A8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D862B8A" w14:textId="036F3165" w:rsidR="009E6113" w:rsidRPr="007D50A8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026EF" w:rsidRPr="007D50A8" w14:paraId="0BEEB3A0" w14:textId="77777777" w:rsidTr="00266C70">
        <w:trPr>
          <w:tblHeader/>
        </w:trPr>
        <w:tc>
          <w:tcPr>
            <w:tcW w:w="3420" w:type="dxa"/>
            <w:vAlign w:val="bottom"/>
          </w:tcPr>
          <w:p w14:paraId="2F0B6C74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44C6565" w14:textId="214FA13C" w:rsidR="00B026EF" w:rsidRPr="007D50A8" w:rsidRDefault="00B026EF" w:rsidP="00710835">
            <w:pPr>
              <w:pStyle w:val="block"/>
              <w:spacing w:after="0" w:line="240" w:lineRule="auto"/>
              <w:ind w:left="-21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61DAC9ED" w14:textId="285FA456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21817B11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F5AF936" w14:textId="69DB89DA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9" w:type="dxa"/>
            <w:vAlign w:val="bottom"/>
          </w:tcPr>
          <w:p w14:paraId="60179C1A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4CC8BA8" w14:textId="05E6A651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8" w:type="dxa"/>
            <w:vAlign w:val="bottom"/>
          </w:tcPr>
          <w:p w14:paraId="36166953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4D35EF6" w14:textId="470AE36F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B026EF" w:rsidRPr="007D50A8" w14:paraId="53C4502D" w14:textId="77777777" w:rsidTr="00266C70">
        <w:trPr>
          <w:tblHeader/>
        </w:trPr>
        <w:tc>
          <w:tcPr>
            <w:tcW w:w="3420" w:type="dxa"/>
            <w:vAlign w:val="bottom"/>
          </w:tcPr>
          <w:p w14:paraId="5F6DB3B3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E93CB2C" w14:textId="77777777" w:rsidR="00B026EF" w:rsidRPr="007D50A8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91" w:type="dxa"/>
            <w:gridSpan w:val="7"/>
            <w:vAlign w:val="bottom"/>
          </w:tcPr>
          <w:p w14:paraId="56E61519" w14:textId="37A93859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eastAsia="Arial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62354" w:rsidRPr="007D50A8" w14:paraId="146D2AD4" w14:textId="77777777" w:rsidTr="00C36C12">
        <w:tc>
          <w:tcPr>
            <w:tcW w:w="3420" w:type="dxa"/>
          </w:tcPr>
          <w:p w14:paraId="2D449DFF" w14:textId="1ABCDC07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279" w:type="dxa"/>
            <w:vAlign w:val="bottom"/>
          </w:tcPr>
          <w:p w14:paraId="3C6E1CB3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74FC96E" w14:textId="49A82AF0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881,975</w:t>
            </w:r>
          </w:p>
        </w:tc>
        <w:tc>
          <w:tcPr>
            <w:tcW w:w="236" w:type="dxa"/>
            <w:vAlign w:val="bottom"/>
          </w:tcPr>
          <w:p w14:paraId="7AEF68F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4D9A83B4" w14:textId="3190F0D1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996,142</w:t>
            </w:r>
          </w:p>
        </w:tc>
        <w:tc>
          <w:tcPr>
            <w:tcW w:w="279" w:type="dxa"/>
            <w:vAlign w:val="bottom"/>
          </w:tcPr>
          <w:p w14:paraId="3BBB5E3E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E1B3FCD" w14:textId="5C42FA26" w:rsidR="00F62354" w:rsidRPr="007D50A8" w:rsidRDefault="00C663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670,989</w:t>
            </w:r>
          </w:p>
        </w:tc>
        <w:tc>
          <w:tcPr>
            <w:tcW w:w="278" w:type="dxa"/>
            <w:vAlign w:val="bottom"/>
          </w:tcPr>
          <w:p w14:paraId="166B55B2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2EC34650" w14:textId="458800D8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735,224</w:t>
            </w:r>
          </w:p>
        </w:tc>
      </w:tr>
      <w:tr w:rsidR="00F62354" w:rsidRPr="007D50A8" w14:paraId="46EAFB7B" w14:textId="77777777" w:rsidTr="00105C96">
        <w:tc>
          <w:tcPr>
            <w:tcW w:w="3420" w:type="dxa"/>
          </w:tcPr>
          <w:p w14:paraId="3B10D099" w14:textId="425E0D7C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279" w:type="dxa"/>
            <w:vAlign w:val="bottom"/>
          </w:tcPr>
          <w:p w14:paraId="0F1F3F4C" w14:textId="06E934B8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3CCC058D" w14:textId="21A63F77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6,897</w:t>
            </w:r>
          </w:p>
        </w:tc>
        <w:tc>
          <w:tcPr>
            <w:tcW w:w="236" w:type="dxa"/>
            <w:vAlign w:val="bottom"/>
          </w:tcPr>
          <w:p w14:paraId="79FDBBE0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161D6F6C" w14:textId="60AD73EC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5,639</w:t>
            </w:r>
          </w:p>
        </w:tc>
        <w:tc>
          <w:tcPr>
            <w:tcW w:w="279" w:type="dxa"/>
            <w:vAlign w:val="bottom"/>
          </w:tcPr>
          <w:p w14:paraId="02483D3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860CBDC" w14:textId="16855A41" w:rsidR="00F62354" w:rsidRPr="007D50A8" w:rsidRDefault="00C663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6,906</w:t>
            </w:r>
          </w:p>
        </w:tc>
        <w:tc>
          <w:tcPr>
            <w:tcW w:w="278" w:type="dxa"/>
            <w:vAlign w:val="bottom"/>
          </w:tcPr>
          <w:p w14:paraId="247973D8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25DE36F" w14:textId="246A4BB4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5,849</w:t>
            </w:r>
          </w:p>
        </w:tc>
      </w:tr>
      <w:tr w:rsidR="00C36C12" w:rsidRPr="00105C96" w14:paraId="66074A6A" w14:textId="77777777" w:rsidTr="00105C96">
        <w:tc>
          <w:tcPr>
            <w:tcW w:w="3420" w:type="dxa"/>
          </w:tcPr>
          <w:p w14:paraId="020EBFE2" w14:textId="6BDB35D2" w:rsidR="00C36C12" w:rsidRPr="00105C96" w:rsidRDefault="00C36C12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36C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="00105C9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105C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="00105C9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กิจการอื่น</w:t>
            </w:r>
          </w:p>
        </w:tc>
        <w:tc>
          <w:tcPr>
            <w:tcW w:w="279" w:type="dxa"/>
            <w:vAlign w:val="bottom"/>
          </w:tcPr>
          <w:p w14:paraId="0AE40584" w14:textId="77777777" w:rsidR="00C36C12" w:rsidRPr="007D50A8" w:rsidRDefault="00C36C12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68B44636" w14:textId="012E5BEE" w:rsidR="00C36C12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39,156</w:t>
            </w:r>
          </w:p>
        </w:tc>
        <w:tc>
          <w:tcPr>
            <w:tcW w:w="236" w:type="dxa"/>
            <w:vAlign w:val="bottom"/>
          </w:tcPr>
          <w:p w14:paraId="66F66B5C" w14:textId="77777777" w:rsidR="00C36C12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16818C9B" w14:textId="1848FC57" w:rsidR="00C36C12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</w:t>
            </w:r>
            <w:r w:rsidR="00F23D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279" w:type="dxa"/>
            <w:vAlign w:val="bottom"/>
          </w:tcPr>
          <w:p w14:paraId="02FBC42B" w14:textId="77777777" w:rsidR="00C36C12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FA15F65" w14:textId="729393E6" w:rsidR="00C36C12" w:rsidRPr="007D50A8" w:rsidRDefault="00C663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36,135</w:t>
            </w:r>
          </w:p>
        </w:tc>
        <w:tc>
          <w:tcPr>
            <w:tcW w:w="278" w:type="dxa"/>
            <w:vAlign w:val="bottom"/>
          </w:tcPr>
          <w:p w14:paraId="3CD55AE5" w14:textId="77777777" w:rsidR="00C36C12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00CCC52" w14:textId="3C11C8A6" w:rsidR="00C36C12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</w:t>
            </w:r>
            <w:r w:rsidR="001A32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105C96" w:rsidRPr="007D50A8" w14:paraId="74CEBE32" w14:textId="77777777" w:rsidTr="00105C96">
        <w:tc>
          <w:tcPr>
            <w:tcW w:w="3420" w:type="dxa"/>
          </w:tcPr>
          <w:p w14:paraId="4568B16C" w14:textId="5F902B4A" w:rsidR="00105C96" w:rsidRPr="00C36C12" w:rsidRDefault="00105C96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36C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105C9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279" w:type="dxa"/>
            <w:vAlign w:val="bottom"/>
          </w:tcPr>
          <w:p w14:paraId="5C6B5C11" w14:textId="77777777" w:rsidR="00105C96" w:rsidRPr="007D50A8" w:rsidRDefault="00105C96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DB7DE3B" w14:textId="6A895C9A" w:rsidR="00105C96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D5400C" w14:textId="77777777" w:rsidR="00105C96" w:rsidRPr="007D50A8" w:rsidRDefault="00105C9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D06D231" w14:textId="75970E3E" w:rsidR="00105C96" w:rsidRDefault="00F23D5A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  <w:tc>
          <w:tcPr>
            <w:tcW w:w="279" w:type="dxa"/>
            <w:vAlign w:val="bottom"/>
          </w:tcPr>
          <w:p w14:paraId="69BA86BA" w14:textId="77777777" w:rsidR="00105C96" w:rsidRPr="007D50A8" w:rsidRDefault="00105C9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33CF811C" w14:textId="229DDADD" w:rsidR="00105C96" w:rsidRDefault="00C663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8" w:type="dxa"/>
            <w:vAlign w:val="bottom"/>
          </w:tcPr>
          <w:p w14:paraId="3A98EC75" w14:textId="77777777" w:rsidR="00105C96" w:rsidRPr="007D50A8" w:rsidRDefault="00105C96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7B423D1" w14:textId="4FCC6474" w:rsidR="00105C96" w:rsidRDefault="00C34BBC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62354" w:rsidRPr="007D50A8" w14:paraId="5E057CD1" w14:textId="77777777" w:rsidTr="00266C70">
        <w:tc>
          <w:tcPr>
            <w:tcW w:w="3420" w:type="dxa"/>
            <w:vAlign w:val="bottom"/>
          </w:tcPr>
          <w:p w14:paraId="3FBE7593" w14:textId="77777777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8B164B8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191EE" w14:textId="61BC61A3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928,028</w:t>
            </w:r>
          </w:p>
        </w:tc>
        <w:tc>
          <w:tcPr>
            <w:tcW w:w="236" w:type="dxa"/>
            <w:vAlign w:val="bottom"/>
          </w:tcPr>
          <w:p w14:paraId="57F81BF2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ED80" w14:textId="0C8C13D3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1,038,917</w:t>
            </w:r>
          </w:p>
        </w:tc>
        <w:tc>
          <w:tcPr>
            <w:tcW w:w="279" w:type="dxa"/>
            <w:vAlign w:val="bottom"/>
          </w:tcPr>
          <w:p w14:paraId="2928387E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1052" w14:textId="1789D159" w:rsidR="00F62354" w:rsidRPr="007D50A8" w:rsidRDefault="00C663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714,030</w:t>
            </w:r>
          </w:p>
        </w:tc>
        <w:tc>
          <w:tcPr>
            <w:tcW w:w="278" w:type="dxa"/>
            <w:vAlign w:val="bottom"/>
          </w:tcPr>
          <w:p w14:paraId="74DAC56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A8F5" w14:textId="74D05344" w:rsidR="00F62354" w:rsidRPr="007D50A8" w:rsidRDefault="00C36C1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775,680</w:t>
            </w:r>
          </w:p>
        </w:tc>
      </w:tr>
      <w:tr w:rsidR="00F62354" w:rsidRPr="00E97125" w14:paraId="7EF7E826" w14:textId="77777777" w:rsidTr="00266C70">
        <w:tc>
          <w:tcPr>
            <w:tcW w:w="3420" w:type="dxa"/>
          </w:tcPr>
          <w:p w14:paraId="1954C09F" w14:textId="77777777" w:rsidR="00F62354" w:rsidRPr="00E97125" w:rsidRDefault="00F62354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9" w:type="dxa"/>
            <w:vAlign w:val="bottom"/>
          </w:tcPr>
          <w:p w14:paraId="636E6309" w14:textId="77777777" w:rsidR="00F62354" w:rsidRPr="00E97125" w:rsidRDefault="00F62354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CDA30DB" w14:textId="77777777" w:rsidR="00F62354" w:rsidRPr="00E97125" w:rsidRDefault="00F62354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990FA34" w14:textId="77777777" w:rsidR="00F62354" w:rsidRPr="00E97125" w:rsidRDefault="00F62354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9DB8305" w14:textId="77777777" w:rsidR="00F62354" w:rsidRPr="00E97125" w:rsidRDefault="00F62354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9" w:type="dxa"/>
            <w:vAlign w:val="bottom"/>
          </w:tcPr>
          <w:p w14:paraId="053E207A" w14:textId="77777777" w:rsidR="00F62354" w:rsidRPr="00E97125" w:rsidRDefault="00F62354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708AA3" w14:textId="77777777" w:rsidR="00F62354" w:rsidRPr="00E97125" w:rsidRDefault="00F62354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8" w:type="dxa"/>
            <w:vAlign w:val="bottom"/>
          </w:tcPr>
          <w:p w14:paraId="67837065" w14:textId="77777777" w:rsidR="00F62354" w:rsidRPr="00E97125" w:rsidRDefault="00F62354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87BC316" w14:textId="77777777" w:rsidR="00F62354" w:rsidRPr="00E97125" w:rsidRDefault="00F62354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2354" w:rsidRPr="007D50A8" w14:paraId="12FF2A2F" w14:textId="77777777" w:rsidTr="008A6574">
        <w:tc>
          <w:tcPr>
            <w:tcW w:w="3420" w:type="dxa"/>
          </w:tcPr>
          <w:p w14:paraId="4CBEA92B" w14:textId="3535BC51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79" w:type="dxa"/>
            <w:vAlign w:val="bottom"/>
          </w:tcPr>
          <w:p w14:paraId="496CAB71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8F9D934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0E80D9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4B71E052" w14:textId="54D791D4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AB77B4F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C02778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25AFD96C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634CF3C" w14:textId="19D9D546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2354" w:rsidRPr="007D50A8" w14:paraId="7C9CEDA7" w14:textId="77777777" w:rsidTr="00734166">
        <w:tc>
          <w:tcPr>
            <w:tcW w:w="3420" w:type="dxa"/>
          </w:tcPr>
          <w:p w14:paraId="719EA754" w14:textId="5A50610D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- </w:t>
            </w:r>
            <w:r w:rsidR="004A7AF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ลูกหนี้การค้า </w:t>
            </w:r>
            <w:r w:rsidR="004A7A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79" w:type="dxa"/>
            <w:vAlign w:val="bottom"/>
          </w:tcPr>
          <w:p w14:paraId="6E862432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B27748C" w14:textId="6077B3C0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(155,7</w:t>
            </w:r>
            <w:r w:rsidR="00975D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AEE55E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07A21E12" w14:textId="6097C2AE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(154,281)</w:t>
            </w:r>
          </w:p>
        </w:tc>
        <w:tc>
          <w:tcPr>
            <w:tcW w:w="279" w:type="dxa"/>
            <w:vAlign w:val="bottom"/>
          </w:tcPr>
          <w:p w14:paraId="7168409F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47841AC8" w14:textId="0C31A64C" w:rsidR="00F62354" w:rsidRPr="007D50A8" w:rsidRDefault="00C663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(96,1</w:t>
            </w:r>
            <w:r w:rsidR="00542D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8" w:type="dxa"/>
            <w:vAlign w:val="bottom"/>
          </w:tcPr>
          <w:p w14:paraId="320450C9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A9BF899" w14:textId="5DDC9396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(101,137)</w:t>
            </w:r>
          </w:p>
        </w:tc>
      </w:tr>
      <w:tr w:rsidR="00F62354" w:rsidRPr="007D50A8" w14:paraId="1DB0C436" w14:textId="77777777" w:rsidTr="00734166">
        <w:tc>
          <w:tcPr>
            <w:tcW w:w="3420" w:type="dxa"/>
          </w:tcPr>
          <w:p w14:paraId="2B562B56" w14:textId="7C37DCAE" w:rsidR="00F62354" w:rsidRPr="00DF4365" w:rsidRDefault="00F62354" w:rsidP="00F62354">
            <w:pPr>
              <w:pStyle w:val="block"/>
              <w:tabs>
                <w:tab w:val="left" w:pos="28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- </w:t>
            </w:r>
            <w:r w:rsidR="00C36C12" w:rsidRPr="00C36C1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="00DF4365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DF436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  <w:r w:rsidR="00DF4365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DF436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79" w:type="dxa"/>
            <w:vAlign w:val="bottom"/>
          </w:tcPr>
          <w:p w14:paraId="23C94BE6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C717F3B" w14:textId="194E50AB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(12,8</w:t>
            </w:r>
            <w:r w:rsidR="00802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92B01FB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1F7C449" w14:textId="01CD5CD7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(12,848)</w:t>
            </w:r>
          </w:p>
        </w:tc>
        <w:tc>
          <w:tcPr>
            <w:tcW w:w="279" w:type="dxa"/>
            <w:vAlign w:val="bottom"/>
          </w:tcPr>
          <w:p w14:paraId="49321702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1A9968C" w14:textId="1AADB625" w:rsidR="003C0D63" w:rsidRPr="007D50A8" w:rsidRDefault="003C0D63" w:rsidP="003C0D6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(12,8</w:t>
            </w:r>
            <w:r w:rsidR="00802B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8" w:type="dxa"/>
            <w:vAlign w:val="bottom"/>
          </w:tcPr>
          <w:p w14:paraId="02014524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5C6261C" w14:textId="42D0DBE0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(12,848)</w:t>
            </w:r>
          </w:p>
        </w:tc>
      </w:tr>
      <w:tr w:rsidR="00F62354" w:rsidRPr="007D50A8" w14:paraId="7B7A99F1" w14:textId="77777777" w:rsidTr="00734166">
        <w:tc>
          <w:tcPr>
            <w:tcW w:w="3420" w:type="dxa"/>
            <w:vAlign w:val="bottom"/>
          </w:tcPr>
          <w:p w14:paraId="21641364" w14:textId="668867E4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9" w:type="dxa"/>
            <w:vAlign w:val="bottom"/>
          </w:tcPr>
          <w:p w14:paraId="1748AE5F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635D5" w14:textId="3035457C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(168,583)</w:t>
            </w:r>
          </w:p>
        </w:tc>
        <w:tc>
          <w:tcPr>
            <w:tcW w:w="236" w:type="dxa"/>
            <w:vAlign w:val="bottom"/>
          </w:tcPr>
          <w:p w14:paraId="385C213B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A55B" w14:textId="649347D0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(167,129)</w:t>
            </w:r>
          </w:p>
        </w:tc>
        <w:tc>
          <w:tcPr>
            <w:tcW w:w="279" w:type="dxa"/>
            <w:vAlign w:val="bottom"/>
          </w:tcPr>
          <w:p w14:paraId="0C9B747F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0D6D9" w14:textId="6BB24E91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(109,03</w:t>
            </w:r>
            <w:r w:rsidR="004E06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8" w:type="dxa"/>
            <w:vAlign w:val="bottom"/>
          </w:tcPr>
          <w:p w14:paraId="60CF0AD6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FA2F1" w14:textId="49B23864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(113,985)</w:t>
            </w:r>
          </w:p>
        </w:tc>
      </w:tr>
      <w:tr w:rsidR="0080418C" w:rsidRPr="00E97125" w14:paraId="561509DD" w14:textId="77777777" w:rsidTr="00266C70">
        <w:tc>
          <w:tcPr>
            <w:tcW w:w="3420" w:type="dxa"/>
          </w:tcPr>
          <w:p w14:paraId="75F9ECF3" w14:textId="77777777" w:rsidR="0080418C" w:rsidRPr="00E97125" w:rsidRDefault="0080418C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9" w:type="dxa"/>
            <w:vAlign w:val="bottom"/>
          </w:tcPr>
          <w:p w14:paraId="10042A01" w14:textId="77777777" w:rsidR="0080418C" w:rsidRPr="00E97125" w:rsidRDefault="0080418C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0ACC286E" w14:textId="77777777" w:rsidR="0080418C" w:rsidRPr="00E97125" w:rsidRDefault="0080418C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537C30D" w14:textId="77777777" w:rsidR="0080418C" w:rsidRPr="00E97125" w:rsidRDefault="0080418C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7" w:type="dxa"/>
            <w:vAlign w:val="bottom"/>
          </w:tcPr>
          <w:p w14:paraId="5742A150" w14:textId="77777777" w:rsidR="0080418C" w:rsidRPr="00E97125" w:rsidRDefault="0080418C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9" w:type="dxa"/>
            <w:vAlign w:val="bottom"/>
          </w:tcPr>
          <w:p w14:paraId="323360DE" w14:textId="77777777" w:rsidR="0080418C" w:rsidRPr="00E97125" w:rsidRDefault="0080418C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2" w:type="dxa"/>
            <w:vAlign w:val="bottom"/>
          </w:tcPr>
          <w:p w14:paraId="7817E037" w14:textId="77777777" w:rsidR="0080418C" w:rsidRPr="00E97125" w:rsidRDefault="0080418C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8" w:type="dxa"/>
            <w:vAlign w:val="bottom"/>
          </w:tcPr>
          <w:p w14:paraId="47018754" w14:textId="77777777" w:rsidR="0080418C" w:rsidRPr="00E97125" w:rsidRDefault="0080418C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1" w:type="dxa"/>
            <w:vAlign w:val="bottom"/>
          </w:tcPr>
          <w:p w14:paraId="20B18A58" w14:textId="77777777" w:rsidR="0080418C" w:rsidRPr="00E97125" w:rsidRDefault="0080418C" w:rsidP="00E9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2354" w:rsidRPr="007D50A8" w14:paraId="1D31903A" w14:textId="77777777" w:rsidTr="00734166">
        <w:tc>
          <w:tcPr>
            <w:tcW w:w="3420" w:type="dxa"/>
          </w:tcPr>
          <w:p w14:paraId="6745F69B" w14:textId="14B18C36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สุทธิ</w:t>
            </w:r>
          </w:p>
        </w:tc>
        <w:tc>
          <w:tcPr>
            <w:tcW w:w="279" w:type="dxa"/>
            <w:vAlign w:val="bottom"/>
          </w:tcPr>
          <w:p w14:paraId="02127839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99AC301" w14:textId="49E88AB3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733,1</w:t>
            </w:r>
            <w:r w:rsidR="00E207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36" w:type="dxa"/>
            <w:vAlign w:val="bottom"/>
          </w:tcPr>
          <w:p w14:paraId="6137BBDB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22E9DC5" w14:textId="2D180F74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847,500</w:t>
            </w:r>
          </w:p>
        </w:tc>
        <w:tc>
          <w:tcPr>
            <w:tcW w:w="279" w:type="dxa"/>
            <w:vAlign w:val="bottom"/>
          </w:tcPr>
          <w:p w14:paraId="416766E8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6E3B20A" w14:textId="4C5E87CD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581,71</w:t>
            </w:r>
            <w:r w:rsidR="00D465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8" w:type="dxa"/>
            <w:vAlign w:val="bottom"/>
          </w:tcPr>
          <w:p w14:paraId="583208B7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2854194" w14:textId="2E861035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639,936</w:t>
            </w:r>
          </w:p>
        </w:tc>
      </w:tr>
      <w:tr w:rsidR="00F62354" w:rsidRPr="007D50A8" w14:paraId="57BB3D9C" w14:textId="77777777" w:rsidTr="00734166">
        <w:tc>
          <w:tcPr>
            <w:tcW w:w="3420" w:type="dxa"/>
          </w:tcPr>
          <w:p w14:paraId="1176C329" w14:textId="4679D07F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หมุนเวียน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4A7A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7AF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9" w:type="dxa"/>
            <w:vAlign w:val="bottom"/>
          </w:tcPr>
          <w:p w14:paraId="1429B751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F6A537A" w14:textId="7F564ED1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26,3</w:t>
            </w:r>
            <w:r w:rsidR="00E207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</w:t>
            </w:r>
          </w:p>
        </w:tc>
        <w:tc>
          <w:tcPr>
            <w:tcW w:w="236" w:type="dxa"/>
            <w:vAlign w:val="bottom"/>
          </w:tcPr>
          <w:p w14:paraId="4D1139E0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8E615F3" w14:textId="3D218DCE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24,288</w:t>
            </w:r>
          </w:p>
        </w:tc>
        <w:tc>
          <w:tcPr>
            <w:tcW w:w="279" w:type="dxa"/>
            <w:vAlign w:val="bottom"/>
          </w:tcPr>
          <w:p w14:paraId="1DE4E15F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0A6C809" w14:textId="6953C50D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23,28</w:t>
            </w:r>
            <w:r w:rsidR="00D465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8" w:type="dxa"/>
            <w:vAlign w:val="bottom"/>
          </w:tcPr>
          <w:p w14:paraId="4954E8E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9777B1F" w14:textId="7F2E5E81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21,759</w:t>
            </w:r>
          </w:p>
        </w:tc>
      </w:tr>
      <w:tr w:rsidR="00F62354" w:rsidRPr="007D50A8" w14:paraId="30A068E3" w14:textId="77777777" w:rsidTr="00734166">
        <w:tc>
          <w:tcPr>
            <w:tcW w:w="3420" w:type="dxa"/>
          </w:tcPr>
          <w:p w14:paraId="1582D6AE" w14:textId="6A08D7F5" w:rsidR="00F62354" w:rsidRPr="007D50A8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รวมลูกหนี้การค้าและ</w:t>
            </w:r>
          </w:p>
        </w:tc>
        <w:tc>
          <w:tcPr>
            <w:tcW w:w="279" w:type="dxa"/>
            <w:vAlign w:val="bottom"/>
          </w:tcPr>
          <w:p w14:paraId="5772994A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26FA20B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A86AFE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B1D7ACD" w14:textId="30292A00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4FCCCF0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14ECB16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16D1D1CD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A6A71E7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2354" w:rsidRPr="007D50A8" w14:paraId="28359A14" w14:textId="77777777" w:rsidTr="00734166">
        <w:tc>
          <w:tcPr>
            <w:tcW w:w="3420" w:type="dxa"/>
          </w:tcPr>
          <w:p w14:paraId="45377259" w14:textId="0F92478F" w:rsidR="00F62354" w:rsidRPr="007D50A8" w:rsidRDefault="00F62354" w:rsidP="00F62354">
            <w:pPr>
              <w:pStyle w:val="block"/>
              <w:tabs>
                <w:tab w:val="left" w:pos="265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 xml:space="preserve">    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9" w:type="dxa"/>
            <w:vAlign w:val="bottom"/>
          </w:tcPr>
          <w:p w14:paraId="7B2A90A7" w14:textId="77777777" w:rsidR="00F62354" w:rsidRPr="007D50A8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2AFC4C15" w14:textId="64CE0132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759,445</w:t>
            </w:r>
          </w:p>
        </w:tc>
        <w:tc>
          <w:tcPr>
            <w:tcW w:w="236" w:type="dxa"/>
            <w:vAlign w:val="bottom"/>
          </w:tcPr>
          <w:p w14:paraId="2BFF8D62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05DFB495" w14:textId="72A10470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871,788</w:t>
            </w:r>
          </w:p>
        </w:tc>
        <w:tc>
          <w:tcPr>
            <w:tcW w:w="279" w:type="dxa"/>
            <w:vAlign w:val="bottom"/>
          </w:tcPr>
          <w:p w14:paraId="721F72A5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3B7E1ED3" w14:textId="2E0E8947" w:rsidR="00F62354" w:rsidRPr="007D50A8" w:rsidRDefault="003C0D63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604,99</w:t>
            </w:r>
            <w:r w:rsidR="00D465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8" w:type="dxa"/>
            <w:vAlign w:val="bottom"/>
          </w:tcPr>
          <w:p w14:paraId="70715A4B" w14:textId="77777777" w:rsidR="00F62354" w:rsidRPr="007D50A8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47A1E0B0" w14:textId="3E1EAAFD" w:rsidR="00F62354" w:rsidRPr="007D50A8" w:rsidRDefault="004614F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61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661,695</w:t>
            </w:r>
          </w:p>
        </w:tc>
      </w:tr>
    </w:tbl>
    <w:p w14:paraId="64DB13FD" w14:textId="42B09CD2" w:rsidR="00127721" w:rsidRDefault="0080418C" w:rsidP="0080418C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lastRenderedPageBreak/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 w:rsidR="00686884">
        <w:rPr>
          <w:rFonts w:asciiTheme="majorBidi" w:hAnsiTheme="majorBidi" w:cs="Angsana New" w:hint="cs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3A55992" w14:textId="77777777" w:rsidR="00686884" w:rsidRPr="00127721" w:rsidRDefault="00686884">
      <w:pPr>
        <w:rPr>
          <w:rFonts w:asciiTheme="majorBidi" w:hAnsiTheme="majorBidi" w:cs="Angsana New"/>
          <w:sz w:val="30"/>
          <w:szCs w:val="30"/>
          <w:cs/>
        </w:rPr>
      </w:pP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562"/>
        <w:gridCol w:w="1218"/>
        <w:gridCol w:w="236"/>
        <w:gridCol w:w="1224"/>
        <w:gridCol w:w="236"/>
        <w:gridCol w:w="1218"/>
        <w:gridCol w:w="236"/>
        <w:gridCol w:w="1224"/>
      </w:tblGrid>
      <w:tr w:rsidR="00127721" w:rsidRPr="00B026EF" w14:paraId="440C6C0D" w14:textId="77777777" w:rsidTr="003919BE">
        <w:trPr>
          <w:tblHeader/>
        </w:trPr>
        <w:tc>
          <w:tcPr>
            <w:tcW w:w="3114" w:type="dxa"/>
            <w:vAlign w:val="bottom"/>
          </w:tcPr>
          <w:p w14:paraId="2942C3AC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dxa"/>
            <w:vAlign w:val="bottom"/>
          </w:tcPr>
          <w:p w14:paraId="01596AD1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E63726C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829704E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8C621D2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6113" w:rsidRPr="00B026EF" w14:paraId="22D046BF" w14:textId="77777777" w:rsidTr="003919BE">
        <w:trPr>
          <w:tblHeader/>
        </w:trPr>
        <w:tc>
          <w:tcPr>
            <w:tcW w:w="3114" w:type="dxa"/>
            <w:vAlign w:val="bottom"/>
          </w:tcPr>
          <w:p w14:paraId="2B9A04BE" w14:textId="77777777" w:rsidR="009E6113" w:rsidRPr="00B026EF" w:rsidRDefault="009E6113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dxa"/>
            <w:vAlign w:val="bottom"/>
          </w:tcPr>
          <w:p w14:paraId="4EB4B494" w14:textId="77777777" w:rsidR="009E6113" w:rsidRPr="00B026EF" w:rsidRDefault="009E6113" w:rsidP="009E611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5807D84" w14:textId="5EFCB8E6" w:rsidR="009E6113" w:rsidRPr="00EB40F7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D5BEC13" w14:textId="77777777" w:rsidR="009E6113" w:rsidRPr="00B026EF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A7C5471" w14:textId="77777777" w:rsidR="009E6113" w:rsidRPr="00B026EF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EC04E17" w14:textId="77777777" w:rsidR="009E6113" w:rsidRPr="00B026EF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280966E" w14:textId="078C7BF0" w:rsidR="009E6113" w:rsidRPr="00B026EF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A17DE24" w14:textId="77777777" w:rsidR="009E6113" w:rsidRPr="00B026EF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0B1DF4C" w14:textId="77777777" w:rsidR="009E6113" w:rsidRPr="00B026EF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0EC4" w:rsidRPr="00B026EF" w14:paraId="275C1786" w14:textId="77777777" w:rsidTr="003919BE">
        <w:trPr>
          <w:tblHeader/>
        </w:trPr>
        <w:tc>
          <w:tcPr>
            <w:tcW w:w="3114" w:type="dxa"/>
            <w:vAlign w:val="bottom"/>
          </w:tcPr>
          <w:p w14:paraId="2B36C296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dxa"/>
            <w:vAlign w:val="bottom"/>
          </w:tcPr>
          <w:p w14:paraId="6ED3CCFB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4E6BA6E1" w14:textId="47DADEC8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12EDDC95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A34079C" w14:textId="77A1116B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4914D073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E8DB161" w14:textId="4809BEB0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5CDABBC4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E622CC3" w14:textId="4FDD6F2B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F623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D80EC4" w:rsidRPr="00B026EF" w14:paraId="5747924B" w14:textId="77777777" w:rsidTr="003919BE">
        <w:trPr>
          <w:tblHeader/>
        </w:trPr>
        <w:tc>
          <w:tcPr>
            <w:tcW w:w="3114" w:type="dxa"/>
            <w:vAlign w:val="bottom"/>
          </w:tcPr>
          <w:p w14:paraId="12FF2BA0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dxa"/>
            <w:vAlign w:val="bottom"/>
          </w:tcPr>
          <w:p w14:paraId="62395896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2" w:type="dxa"/>
            <w:gridSpan w:val="7"/>
            <w:vAlign w:val="bottom"/>
          </w:tcPr>
          <w:p w14:paraId="4D086CED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0EC4" w:rsidRPr="00D222BF" w14:paraId="0A02E78D" w14:textId="77777777" w:rsidTr="003919BE">
        <w:tc>
          <w:tcPr>
            <w:tcW w:w="3114" w:type="dxa"/>
          </w:tcPr>
          <w:p w14:paraId="19DBA776" w14:textId="2BAF1BCC" w:rsidR="00D80EC4" w:rsidRPr="00D222B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22B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62" w:type="dxa"/>
            <w:vAlign w:val="bottom"/>
          </w:tcPr>
          <w:p w14:paraId="1AB40720" w14:textId="77777777" w:rsidR="00D80EC4" w:rsidRPr="00D222B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7822561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0AA0B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83D7E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8BC7EA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0813E3D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3D8905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8BE5D03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19012E" w:rsidRPr="00B026EF" w14:paraId="43DFFCA7" w14:textId="77777777" w:rsidTr="003919BE">
        <w:tc>
          <w:tcPr>
            <w:tcW w:w="3114" w:type="dxa"/>
          </w:tcPr>
          <w:p w14:paraId="2C79CD30" w14:textId="4083665A" w:rsidR="0019012E" w:rsidRPr="000C7367" w:rsidRDefault="0019012E" w:rsidP="001901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562" w:type="dxa"/>
            <w:vAlign w:val="bottom"/>
          </w:tcPr>
          <w:p w14:paraId="57C1706B" w14:textId="77777777" w:rsidR="0019012E" w:rsidRPr="00B026EF" w:rsidRDefault="0019012E" w:rsidP="001901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302ABBD" w14:textId="76142F58" w:rsidR="0019012E" w:rsidRPr="00B026EF" w:rsidRDefault="00BC5492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538,41</w:t>
            </w:r>
            <w:r w:rsidR="00EF09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08833699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CD24341" w14:textId="1E01B22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598,088</w:t>
            </w:r>
          </w:p>
        </w:tc>
        <w:tc>
          <w:tcPr>
            <w:tcW w:w="236" w:type="dxa"/>
            <w:vAlign w:val="bottom"/>
          </w:tcPr>
          <w:p w14:paraId="196AECE2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60E4C87" w14:textId="485DE1B5" w:rsidR="0019012E" w:rsidRPr="00B026EF" w:rsidRDefault="00305621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452,524</w:t>
            </w:r>
          </w:p>
        </w:tc>
        <w:tc>
          <w:tcPr>
            <w:tcW w:w="236" w:type="dxa"/>
            <w:vAlign w:val="bottom"/>
          </w:tcPr>
          <w:p w14:paraId="5D9ABA3F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3E7EF9C" w14:textId="556B6E88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485,596</w:t>
            </w:r>
          </w:p>
        </w:tc>
      </w:tr>
      <w:tr w:rsidR="0019012E" w:rsidRPr="00B026EF" w14:paraId="30E5639B" w14:textId="77777777" w:rsidTr="003919BE">
        <w:tc>
          <w:tcPr>
            <w:tcW w:w="3114" w:type="dxa"/>
          </w:tcPr>
          <w:p w14:paraId="02EC695D" w14:textId="1FCD2EFF" w:rsidR="0019012E" w:rsidRPr="000C7367" w:rsidRDefault="0019012E" w:rsidP="001901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ไม่เกิน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62" w:type="dxa"/>
            <w:vAlign w:val="bottom"/>
          </w:tcPr>
          <w:p w14:paraId="4292CE55" w14:textId="77777777" w:rsidR="0019012E" w:rsidRPr="00B026EF" w:rsidRDefault="0019012E" w:rsidP="001901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502598B" w14:textId="666E77A0" w:rsidR="0019012E" w:rsidRPr="00B026EF" w:rsidRDefault="00BC5492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133,647</w:t>
            </w:r>
          </w:p>
        </w:tc>
        <w:tc>
          <w:tcPr>
            <w:tcW w:w="236" w:type="dxa"/>
            <w:vAlign w:val="bottom"/>
          </w:tcPr>
          <w:p w14:paraId="1631D8A1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15055A2" w14:textId="51C98F84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182,078</w:t>
            </w:r>
          </w:p>
        </w:tc>
        <w:tc>
          <w:tcPr>
            <w:tcW w:w="236" w:type="dxa"/>
            <w:vAlign w:val="bottom"/>
          </w:tcPr>
          <w:p w14:paraId="51F1E3B8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7B9E8B4" w14:textId="03DE4330" w:rsidR="0019012E" w:rsidRPr="00B026EF" w:rsidRDefault="00305621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89,982</w:t>
            </w:r>
          </w:p>
        </w:tc>
        <w:tc>
          <w:tcPr>
            <w:tcW w:w="236" w:type="dxa"/>
            <w:vAlign w:val="bottom"/>
          </w:tcPr>
          <w:p w14:paraId="42211995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ADF3AF4" w14:textId="57A55921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106,781</w:t>
            </w:r>
          </w:p>
        </w:tc>
      </w:tr>
      <w:tr w:rsidR="0019012E" w:rsidRPr="00B026EF" w14:paraId="78B2C30F" w14:textId="77777777" w:rsidTr="003919BE">
        <w:tc>
          <w:tcPr>
            <w:tcW w:w="3114" w:type="dxa"/>
          </w:tcPr>
          <w:p w14:paraId="6B2AF74A" w14:textId="210660A6" w:rsidR="0019012E" w:rsidRPr="000C7367" w:rsidRDefault="0019012E" w:rsidP="001901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3 - </w:t>
            </w: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62" w:type="dxa"/>
            <w:vAlign w:val="bottom"/>
          </w:tcPr>
          <w:p w14:paraId="6A5DC4BF" w14:textId="77777777" w:rsidR="0019012E" w:rsidRPr="00B026EF" w:rsidRDefault="0019012E" w:rsidP="001901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A51BEC3" w14:textId="45B3CA2F" w:rsidR="0019012E" w:rsidRPr="00B026EF" w:rsidRDefault="00BC5492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50,332</w:t>
            </w:r>
          </w:p>
        </w:tc>
        <w:tc>
          <w:tcPr>
            <w:tcW w:w="236" w:type="dxa"/>
            <w:vAlign w:val="bottom"/>
          </w:tcPr>
          <w:p w14:paraId="1D0FFD7B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97C2BD5" w14:textId="03B4AD73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59,665</w:t>
            </w:r>
          </w:p>
        </w:tc>
        <w:tc>
          <w:tcPr>
            <w:tcW w:w="236" w:type="dxa"/>
            <w:vAlign w:val="bottom"/>
          </w:tcPr>
          <w:p w14:paraId="7BAA3D2D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F9ED65" w14:textId="5FFE7AF3" w:rsidR="0019012E" w:rsidRPr="00B026EF" w:rsidRDefault="00305621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35,437</w:t>
            </w:r>
          </w:p>
        </w:tc>
        <w:tc>
          <w:tcPr>
            <w:tcW w:w="236" w:type="dxa"/>
            <w:vAlign w:val="bottom"/>
          </w:tcPr>
          <w:p w14:paraId="2B1513E2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2A896EC" w14:textId="5EF13AD3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48,728</w:t>
            </w:r>
          </w:p>
        </w:tc>
      </w:tr>
      <w:tr w:rsidR="0019012E" w:rsidRPr="00B026EF" w14:paraId="6ED76B2F" w14:textId="77777777" w:rsidTr="003919BE">
        <w:tc>
          <w:tcPr>
            <w:tcW w:w="3114" w:type="dxa"/>
          </w:tcPr>
          <w:p w14:paraId="7CF202CB" w14:textId="0CF90027" w:rsidR="0019012E" w:rsidRPr="000C7367" w:rsidRDefault="0019012E" w:rsidP="001901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 - 12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62" w:type="dxa"/>
            <w:vAlign w:val="bottom"/>
          </w:tcPr>
          <w:p w14:paraId="6B6218C2" w14:textId="77777777" w:rsidR="0019012E" w:rsidRPr="00B026EF" w:rsidRDefault="0019012E" w:rsidP="001901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D5CC3C9" w14:textId="2EAC0276" w:rsidR="0019012E" w:rsidRPr="00B026EF" w:rsidRDefault="00BC5492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40,462</w:t>
            </w:r>
          </w:p>
        </w:tc>
        <w:tc>
          <w:tcPr>
            <w:tcW w:w="236" w:type="dxa"/>
            <w:vAlign w:val="bottom"/>
          </w:tcPr>
          <w:p w14:paraId="5ACFD2DB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D8F76B" w14:textId="45E598B5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38,820</w:t>
            </w:r>
          </w:p>
        </w:tc>
        <w:tc>
          <w:tcPr>
            <w:tcW w:w="236" w:type="dxa"/>
            <w:vAlign w:val="bottom"/>
          </w:tcPr>
          <w:p w14:paraId="2B98B83C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CE0B316" w14:textId="19AB5940" w:rsidR="0019012E" w:rsidRPr="00B026EF" w:rsidRDefault="00305621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13,743</w:t>
            </w:r>
          </w:p>
        </w:tc>
        <w:tc>
          <w:tcPr>
            <w:tcW w:w="236" w:type="dxa"/>
            <w:vAlign w:val="bottom"/>
          </w:tcPr>
          <w:p w14:paraId="73430BEF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E2DD1D3" w14:textId="7FC838FD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7,772</w:t>
            </w:r>
          </w:p>
        </w:tc>
      </w:tr>
      <w:tr w:rsidR="0019012E" w:rsidRPr="00B026EF" w14:paraId="59267830" w14:textId="77777777" w:rsidTr="003919BE">
        <w:tc>
          <w:tcPr>
            <w:tcW w:w="3114" w:type="dxa"/>
          </w:tcPr>
          <w:p w14:paraId="5937DAB1" w14:textId="3328019E" w:rsidR="0019012E" w:rsidRPr="000C7367" w:rsidRDefault="0019012E" w:rsidP="0019012E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มาก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กว่า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62" w:type="dxa"/>
            <w:vAlign w:val="bottom"/>
          </w:tcPr>
          <w:p w14:paraId="4ECD9270" w14:textId="77777777" w:rsidR="0019012E" w:rsidRPr="00B026EF" w:rsidRDefault="0019012E" w:rsidP="0019012E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F77C03C" w14:textId="3CFE6067" w:rsidR="0019012E" w:rsidRPr="00B026EF" w:rsidRDefault="00BC5492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126,012</w:t>
            </w:r>
          </w:p>
        </w:tc>
        <w:tc>
          <w:tcPr>
            <w:tcW w:w="236" w:type="dxa"/>
            <w:vAlign w:val="bottom"/>
          </w:tcPr>
          <w:p w14:paraId="701686B3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3A771E" w14:textId="33157AA4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123,130</w:t>
            </w:r>
          </w:p>
        </w:tc>
        <w:tc>
          <w:tcPr>
            <w:tcW w:w="236" w:type="dxa"/>
            <w:vAlign w:val="bottom"/>
          </w:tcPr>
          <w:p w14:paraId="7CF87790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0FBBF5" w14:textId="5E43F543" w:rsidR="0019012E" w:rsidRPr="00B026EF" w:rsidRDefault="00305621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86,209</w:t>
            </w:r>
          </w:p>
        </w:tc>
        <w:tc>
          <w:tcPr>
            <w:tcW w:w="236" w:type="dxa"/>
            <w:vAlign w:val="bottom"/>
          </w:tcPr>
          <w:p w14:paraId="6DAA8E87" w14:textId="77777777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2AB9CB" w14:textId="7AE34CBE" w:rsidR="0019012E" w:rsidRPr="00B026EF" w:rsidRDefault="0019012E" w:rsidP="0019012E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61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92,196</w:t>
            </w:r>
          </w:p>
        </w:tc>
      </w:tr>
      <w:tr w:rsidR="00F62354" w:rsidRPr="00B026EF" w14:paraId="3D271A5C" w14:textId="77777777" w:rsidTr="003919BE">
        <w:tc>
          <w:tcPr>
            <w:tcW w:w="3114" w:type="dxa"/>
          </w:tcPr>
          <w:p w14:paraId="33DDA24E" w14:textId="77777777" w:rsidR="00F62354" w:rsidRPr="00B026EF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2" w:type="dxa"/>
            <w:vAlign w:val="bottom"/>
          </w:tcPr>
          <w:p w14:paraId="58A84E25" w14:textId="77777777" w:rsidR="00F62354" w:rsidRPr="00B026EF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BCACA0A" w14:textId="51D1C642" w:rsidR="00F62354" w:rsidRPr="00B026EF" w:rsidRDefault="00BC549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888,872</w:t>
            </w:r>
          </w:p>
        </w:tc>
        <w:tc>
          <w:tcPr>
            <w:tcW w:w="236" w:type="dxa"/>
            <w:vAlign w:val="bottom"/>
          </w:tcPr>
          <w:p w14:paraId="3DB5D15A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2D3CDF" w14:textId="04DBB9FB" w:rsidR="00F62354" w:rsidRPr="00B026EF" w:rsidRDefault="0019012E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01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1,001,781</w:t>
            </w:r>
          </w:p>
        </w:tc>
        <w:tc>
          <w:tcPr>
            <w:tcW w:w="236" w:type="dxa"/>
            <w:vAlign w:val="bottom"/>
          </w:tcPr>
          <w:p w14:paraId="7984DBF3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8F6E82C" w14:textId="1C3806D8" w:rsidR="00F62354" w:rsidRPr="00B026EF" w:rsidRDefault="001C3051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677,895</w:t>
            </w:r>
          </w:p>
        </w:tc>
        <w:tc>
          <w:tcPr>
            <w:tcW w:w="236" w:type="dxa"/>
            <w:vAlign w:val="bottom"/>
          </w:tcPr>
          <w:p w14:paraId="3335CA4F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9F08F3" w14:textId="36060B7B" w:rsidR="00F62354" w:rsidRPr="00B026EF" w:rsidRDefault="0019012E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0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741,073</w:t>
            </w:r>
          </w:p>
        </w:tc>
      </w:tr>
      <w:tr w:rsidR="00F62354" w:rsidRPr="00B026EF" w14:paraId="79DB76AF" w14:textId="77777777" w:rsidTr="003919BE">
        <w:tc>
          <w:tcPr>
            <w:tcW w:w="3114" w:type="dxa"/>
          </w:tcPr>
          <w:p w14:paraId="202B0B39" w14:textId="678A59B1" w:rsidR="00F62354" w:rsidRPr="00B026EF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62" w:type="dxa"/>
            <w:vAlign w:val="bottom"/>
          </w:tcPr>
          <w:p w14:paraId="2E5A4E58" w14:textId="77777777" w:rsidR="00F62354" w:rsidRPr="00B026EF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97C4821" w14:textId="16650454" w:rsidR="00F62354" w:rsidRPr="00B026EF" w:rsidRDefault="00BC549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(155,7</w:t>
            </w:r>
            <w:r w:rsidR="008B2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FE802BE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BDE3F3" w14:textId="5A427CBE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9012E" w:rsidRPr="00190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154,281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9DED291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440F717" w14:textId="36F1A94A" w:rsidR="00F62354" w:rsidRPr="00B026EF" w:rsidRDefault="001C3051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(96,18</w:t>
            </w:r>
            <w:r w:rsidR="008B2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B541534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BE62A7" w14:textId="0F650B98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9012E" w:rsidRPr="00190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101,137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62354" w:rsidRPr="00B026EF" w14:paraId="6C53D32D" w14:textId="77777777" w:rsidTr="003919BE">
        <w:tc>
          <w:tcPr>
            <w:tcW w:w="3114" w:type="dxa"/>
          </w:tcPr>
          <w:p w14:paraId="7365057E" w14:textId="2B5956D0" w:rsidR="00F62354" w:rsidRPr="00B026EF" w:rsidRDefault="00F62354" w:rsidP="00F6235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ลูกหนี้การค้า</w:t>
            </w:r>
            <w:r w:rsidRPr="000C736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62" w:type="dxa"/>
            <w:vAlign w:val="bottom"/>
          </w:tcPr>
          <w:p w14:paraId="05909E99" w14:textId="77777777" w:rsidR="00F62354" w:rsidRPr="00B026EF" w:rsidRDefault="00F62354" w:rsidP="00F6235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115BF" w14:textId="50623EC7" w:rsidR="00F62354" w:rsidRPr="00B026EF" w:rsidRDefault="00BC5492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733,1</w:t>
            </w:r>
            <w:r w:rsidR="008B2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</w:p>
        </w:tc>
        <w:tc>
          <w:tcPr>
            <w:tcW w:w="236" w:type="dxa"/>
            <w:vAlign w:val="bottom"/>
          </w:tcPr>
          <w:p w14:paraId="484C02C6" w14:textId="77777777" w:rsidR="00F62354" w:rsidRPr="00B026EF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33D39" w14:textId="31B3C998" w:rsidR="00F62354" w:rsidRPr="005040D9" w:rsidRDefault="001D0425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847,500</w:t>
            </w:r>
          </w:p>
        </w:tc>
        <w:tc>
          <w:tcPr>
            <w:tcW w:w="236" w:type="dxa"/>
            <w:vAlign w:val="bottom"/>
          </w:tcPr>
          <w:p w14:paraId="28207EA3" w14:textId="77777777" w:rsidR="00F62354" w:rsidRPr="005040D9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FF45" w14:textId="7589ACED" w:rsidR="00F62354" w:rsidRPr="005040D9" w:rsidRDefault="001C3051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581,71</w:t>
            </w:r>
            <w:r w:rsidR="001262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7E9BBB8D" w14:textId="77777777" w:rsidR="00F62354" w:rsidRPr="005040D9" w:rsidRDefault="00F62354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06FC" w14:textId="5CF5C9E9" w:rsidR="00F62354" w:rsidRPr="005040D9" w:rsidRDefault="001D0425" w:rsidP="00F6235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639,936</w:t>
            </w:r>
          </w:p>
        </w:tc>
      </w:tr>
    </w:tbl>
    <w:p w14:paraId="48914645" w14:textId="12FD1E6F" w:rsidR="0080418C" w:rsidRDefault="0080418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08700" w14:textId="1DF7BCBC" w:rsidR="00EE6CC9" w:rsidRPr="00371FCF" w:rsidRDefault="00EE6CC9" w:rsidP="00EE6C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371FC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269365FB" w14:textId="77777777" w:rsidR="00EE6CC9" w:rsidRDefault="00EE6CC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99577" w14:textId="0CB3BD8C" w:rsidR="009F684E" w:rsidRDefault="009F684E" w:rsidP="00371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9F684E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 xml:space="preserve">12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 xml:space="preserve">2569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บริษัทได้มีมติอนุมัติให้บริษัทหรือบริษัทย่อยที่จัดตั้งขึ้นใหม่ในประเทศเอกวาดอร์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เข้าลงทุนก่อสร้างโรงงานสำหรับธุรกิจสัตว์น้ำในประเทศเอกวาดอร์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โดยมีมูลค่าการลงทุน</w:t>
      </w:r>
      <w:r>
        <w:rPr>
          <w:rFonts w:asciiTheme="majorBidi" w:hAnsiTheme="majorBidi" w:cs="Angsana New"/>
          <w:sz w:val="30"/>
          <w:szCs w:val="30"/>
        </w:rPr>
        <w:br/>
      </w:r>
      <w:r w:rsidRPr="009F684E">
        <w:rPr>
          <w:rFonts w:asciiTheme="majorBidi" w:hAnsiTheme="majorBidi" w:cs="Angsana New" w:hint="cs"/>
          <w:sz w:val="30"/>
          <w:szCs w:val="30"/>
          <w:cs/>
        </w:rPr>
        <w:t>ไม่เกิน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>5</w:t>
      </w:r>
      <w:r>
        <w:rPr>
          <w:rFonts w:asciiTheme="majorBidi" w:hAnsiTheme="majorBidi" w:cs="Angsana New"/>
          <w:sz w:val="30"/>
          <w:szCs w:val="30"/>
        </w:rPr>
        <w:t>5</w:t>
      </w:r>
      <w:r w:rsidRPr="009F684E">
        <w:rPr>
          <w:rFonts w:asciiTheme="majorBidi" w:hAnsiTheme="majorBidi" w:cs="Angsana New"/>
          <w:sz w:val="30"/>
          <w:szCs w:val="30"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ล้านดอลลาร์สหรัฐ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หรือเทียบเท่าประมาณ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 xml:space="preserve">1,711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และคาดว่าการก่อสร้างจะแล้วเสร็จภายใน</w:t>
      </w:r>
      <w:r>
        <w:rPr>
          <w:rFonts w:asciiTheme="majorBidi" w:hAnsiTheme="majorBidi" w:cs="Angsana New"/>
          <w:sz w:val="30"/>
          <w:szCs w:val="30"/>
        </w:rPr>
        <w:br/>
      </w:r>
      <w:r w:rsidRPr="009F684E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/>
          <w:sz w:val="30"/>
          <w:szCs w:val="30"/>
        </w:rPr>
        <w:t xml:space="preserve">2571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ณ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684E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9F68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E6113" w:rsidRPr="009E6113">
        <w:rPr>
          <w:rFonts w:asciiTheme="majorBidi" w:hAnsiTheme="majorBidi" w:cs="Angsana New"/>
          <w:sz w:val="30"/>
          <w:szCs w:val="30"/>
        </w:rPr>
        <w:t xml:space="preserve">30 </w:t>
      </w:r>
      <w:r w:rsidR="009E6113" w:rsidRPr="009E6113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9E611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270E3">
        <w:rPr>
          <w:rFonts w:asciiTheme="majorBidi" w:hAnsiTheme="majorBidi" w:cs="Angsana New"/>
          <w:sz w:val="30"/>
          <w:szCs w:val="30"/>
        </w:rPr>
        <w:t xml:space="preserve">2569 </w:t>
      </w:r>
      <w:r w:rsidRPr="00D270E3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="00D4021B" w:rsidRPr="00D270E3">
        <w:rPr>
          <w:rFonts w:asciiTheme="majorBidi" w:hAnsiTheme="majorBidi" w:cs="Angsana New" w:hint="cs"/>
          <w:sz w:val="30"/>
          <w:szCs w:val="30"/>
          <w:cs/>
        </w:rPr>
        <w:t>อยู่ระหว่างดำเนินการ</w:t>
      </w:r>
      <w:r w:rsidRPr="00D270E3">
        <w:rPr>
          <w:rFonts w:asciiTheme="majorBidi" w:hAnsiTheme="majorBidi" w:cs="Angsana New" w:hint="cs"/>
          <w:sz w:val="30"/>
          <w:szCs w:val="30"/>
          <w:cs/>
        </w:rPr>
        <w:t>จดทะเบียนจัดตั้ง</w:t>
      </w:r>
      <w:r w:rsidRPr="00D270E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70E3">
        <w:rPr>
          <w:rFonts w:asciiTheme="majorBidi" w:hAnsiTheme="majorBidi" w:cs="Angsana New" w:hint="cs"/>
          <w:sz w:val="30"/>
          <w:szCs w:val="30"/>
          <w:cs/>
        </w:rPr>
        <w:t>และบริษัทยังมิได้มี</w:t>
      </w:r>
      <w:r w:rsidR="00B96DCC">
        <w:rPr>
          <w:rFonts w:asciiTheme="majorBidi" w:hAnsiTheme="majorBidi" w:cs="Angsana New"/>
          <w:sz w:val="30"/>
          <w:szCs w:val="30"/>
        </w:rPr>
        <w:br/>
      </w:r>
      <w:r w:rsidRPr="00D270E3">
        <w:rPr>
          <w:rFonts w:asciiTheme="majorBidi" w:hAnsiTheme="majorBidi" w:cs="Angsana New" w:hint="cs"/>
          <w:sz w:val="30"/>
          <w:szCs w:val="30"/>
          <w:cs/>
        </w:rPr>
        <w:t>การนำเงินลงทุนเข้าลงทุนในบริษัทย่อยดังกล่าว</w:t>
      </w:r>
    </w:p>
    <w:p w14:paraId="6DD17CF3" w14:textId="231B40E1" w:rsidR="002C719B" w:rsidRDefault="002C719B" w:rsidP="008D2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E5A56E" w14:textId="2E19BAC2" w:rsidR="000C7367" w:rsidRPr="00907E40" w:rsidRDefault="000C7367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ที่ดิน</w:t>
      </w:r>
      <w:r w:rsidRPr="00907E40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อาคาร</w:t>
      </w:r>
      <w:r w:rsidR="00686884"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และอุปกรณ์</w:t>
      </w:r>
      <w:r w:rsidRPr="00907E40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และสินทรัพย์ไม่มีตัวตน</w:t>
      </w:r>
      <w:r w:rsidRPr="00907E40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สุทธิ</w:t>
      </w:r>
    </w:p>
    <w:p w14:paraId="59882FCC" w14:textId="184EEF48" w:rsidR="00B026EF" w:rsidRPr="00CB1D00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E494A" w14:textId="034283A5" w:rsidR="0088646A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สินทรัพย์ไม่มีตัวตนสําหรับงวดมีดังนี้</w:t>
      </w:r>
    </w:p>
    <w:p w14:paraId="463354BE" w14:textId="1609B8AC" w:rsidR="00B026EF" w:rsidRPr="00CB1D00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7"/>
        <w:gridCol w:w="461"/>
        <w:gridCol w:w="1224"/>
        <w:gridCol w:w="236"/>
        <w:gridCol w:w="1224"/>
        <w:gridCol w:w="236"/>
        <w:gridCol w:w="1224"/>
        <w:gridCol w:w="236"/>
        <w:gridCol w:w="1224"/>
      </w:tblGrid>
      <w:tr w:rsidR="00563DA2" w:rsidRPr="00563DA2" w14:paraId="22EBA2C6" w14:textId="77777777" w:rsidTr="003919BE">
        <w:tc>
          <w:tcPr>
            <w:tcW w:w="3197" w:type="dxa"/>
            <w:vAlign w:val="bottom"/>
          </w:tcPr>
          <w:p w14:paraId="6094FFD9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4F2807E4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4DC395E3" w14:textId="7027E8B3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6359FA0F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0DDAEE10" w14:textId="0B0F647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6113" w:rsidRPr="00563DA2" w14:paraId="64FCF00F" w14:textId="77777777" w:rsidTr="003919BE">
        <w:tc>
          <w:tcPr>
            <w:tcW w:w="3197" w:type="dxa"/>
            <w:vAlign w:val="bottom"/>
          </w:tcPr>
          <w:p w14:paraId="44D039EE" w14:textId="36239BDF" w:rsidR="009E6113" w:rsidRPr="00563DA2" w:rsidRDefault="009E6113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461" w:type="dxa"/>
            <w:vAlign w:val="bottom"/>
          </w:tcPr>
          <w:p w14:paraId="034B3B8D" w14:textId="77777777" w:rsidR="009E6113" w:rsidRPr="00563DA2" w:rsidRDefault="009E6113" w:rsidP="009E611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8384CC3" w14:textId="3D74F1E5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22E5CC0E" w14:textId="77777777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1FF30" w14:textId="11FAAA2B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6737C6ED" w14:textId="77777777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D760EA" w14:textId="5FA31878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1EADE3A7" w14:textId="77777777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0032DB3" w14:textId="0EEE9C6C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</w:tr>
      <w:tr w:rsidR="009E6113" w:rsidRPr="00563DA2" w14:paraId="5F0B9C43" w14:textId="77777777" w:rsidTr="003919BE">
        <w:tc>
          <w:tcPr>
            <w:tcW w:w="3197" w:type="dxa"/>
            <w:vAlign w:val="bottom"/>
          </w:tcPr>
          <w:p w14:paraId="079E171E" w14:textId="178D7C6B" w:rsidR="009E6113" w:rsidRPr="00563DA2" w:rsidRDefault="009E6113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710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7102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461" w:type="dxa"/>
            <w:vAlign w:val="bottom"/>
          </w:tcPr>
          <w:p w14:paraId="56E97C11" w14:textId="77777777" w:rsidR="009E6113" w:rsidRPr="00563DA2" w:rsidRDefault="009E6113" w:rsidP="009E611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6496B6C" w14:textId="0CF893BE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59AAE081" w14:textId="77777777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739FA4" w14:textId="090F06F7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  <w:tc>
          <w:tcPr>
            <w:tcW w:w="236" w:type="dxa"/>
            <w:vAlign w:val="bottom"/>
          </w:tcPr>
          <w:p w14:paraId="6DC003D5" w14:textId="77777777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A5FF77D" w14:textId="0560462A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4EA67304" w14:textId="77777777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973CFD" w14:textId="470890FD" w:rsidR="009E6113" w:rsidRPr="00563DA2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</w:tr>
      <w:tr w:rsidR="00563DA2" w:rsidRPr="00563DA2" w14:paraId="0A876926" w14:textId="77777777" w:rsidTr="003919BE">
        <w:tc>
          <w:tcPr>
            <w:tcW w:w="3197" w:type="dxa"/>
            <w:vAlign w:val="bottom"/>
          </w:tcPr>
          <w:p w14:paraId="5B7694D3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6F383E5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5BBD5C36" w14:textId="516F48A2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7BB7" w:rsidRPr="00563DA2" w14:paraId="46193ADA" w14:textId="77777777" w:rsidTr="003919BE">
        <w:tc>
          <w:tcPr>
            <w:tcW w:w="3197" w:type="dxa"/>
          </w:tcPr>
          <w:p w14:paraId="4B8241C1" w14:textId="5E9BD3DB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  <w:r w:rsidRPr="00563DA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61" w:type="dxa"/>
            <w:vAlign w:val="bottom"/>
          </w:tcPr>
          <w:p w14:paraId="5F216ABE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008EEDD" w14:textId="72AA477C" w:rsidR="006E7BB7" w:rsidRPr="00563DA2" w:rsidRDefault="00E06993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</w:t>
            </w:r>
            <w:r w:rsidR="00DC17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</w:t>
            </w:r>
            <w:r w:rsidR="007431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36" w:type="dxa"/>
            <w:vAlign w:val="bottom"/>
          </w:tcPr>
          <w:p w14:paraId="11C06716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D3F5F75" w14:textId="07558ADA" w:rsidR="006E7BB7" w:rsidRPr="00563DA2" w:rsidRDefault="00DD7B2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1,979</w:t>
            </w:r>
          </w:p>
        </w:tc>
        <w:tc>
          <w:tcPr>
            <w:tcW w:w="236" w:type="dxa"/>
            <w:vAlign w:val="bottom"/>
          </w:tcPr>
          <w:p w14:paraId="233DC247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52EF2B" w14:textId="1F18E071" w:rsidR="006E7BB7" w:rsidRPr="00563DA2" w:rsidRDefault="003072C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928,</w:t>
            </w:r>
            <w:r w:rsidR="00AB03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236" w:type="dxa"/>
            <w:vAlign w:val="bottom"/>
          </w:tcPr>
          <w:p w14:paraId="6FAE0222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194D76E" w14:textId="16C65439" w:rsidR="006E7BB7" w:rsidRPr="00563DA2" w:rsidRDefault="00835891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1,952</w:t>
            </w:r>
          </w:p>
        </w:tc>
      </w:tr>
      <w:tr w:rsidR="006E7BB7" w:rsidRPr="00563DA2" w14:paraId="556924FF" w14:textId="77777777" w:rsidTr="003919BE">
        <w:tc>
          <w:tcPr>
            <w:tcW w:w="3197" w:type="dxa"/>
          </w:tcPr>
          <w:p w14:paraId="50F39742" w14:textId="4AD7C1FD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461" w:type="dxa"/>
            <w:vAlign w:val="bottom"/>
          </w:tcPr>
          <w:p w14:paraId="2BFEB105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9D1D3" w14:textId="2F6A71C3" w:rsidR="006E7BB7" w:rsidRPr="00563DA2" w:rsidRDefault="00592E5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15,064</w:t>
            </w:r>
          </w:p>
        </w:tc>
        <w:tc>
          <w:tcPr>
            <w:tcW w:w="236" w:type="dxa"/>
            <w:vAlign w:val="bottom"/>
          </w:tcPr>
          <w:p w14:paraId="135370A9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315B12E" w14:textId="56EF2EB1" w:rsidR="006E7BB7" w:rsidRPr="00563DA2" w:rsidRDefault="00DD7B2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B4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723AE482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85D5546" w14:textId="0225BBC0" w:rsidR="006E7BB7" w:rsidRPr="00563DA2" w:rsidRDefault="00AB039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14,213</w:t>
            </w:r>
          </w:p>
        </w:tc>
        <w:tc>
          <w:tcPr>
            <w:tcW w:w="236" w:type="dxa"/>
            <w:vAlign w:val="bottom"/>
          </w:tcPr>
          <w:p w14:paraId="0F9D4D8D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0B4DC03" w14:textId="65675814" w:rsidR="006E7BB7" w:rsidRPr="00563DA2" w:rsidRDefault="000B4C8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7247E" w:rsidRPr="00563DA2" w14:paraId="0E2A83EF" w14:textId="77777777" w:rsidTr="003919BE">
        <w:tc>
          <w:tcPr>
            <w:tcW w:w="3197" w:type="dxa"/>
          </w:tcPr>
          <w:p w14:paraId="252219CF" w14:textId="45D93DDE" w:rsidR="0027247E" w:rsidRPr="00606BBB" w:rsidRDefault="0027247E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="00B178A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และตัดจำหน่าย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สุทธิ</w:t>
            </w:r>
          </w:p>
        </w:tc>
        <w:tc>
          <w:tcPr>
            <w:tcW w:w="461" w:type="dxa"/>
            <w:vAlign w:val="bottom"/>
          </w:tcPr>
          <w:p w14:paraId="2844DB77" w14:textId="77777777" w:rsidR="0027247E" w:rsidRPr="00563DA2" w:rsidRDefault="0027247E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4A41FB8" w14:textId="219B1FE8" w:rsidR="0027247E" w:rsidRDefault="007B6F4B" w:rsidP="007B6F4B">
            <w:pPr>
              <w:pStyle w:val="block"/>
              <w:tabs>
                <w:tab w:val="decimal" w:pos="936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</w:t>
            </w:r>
            <w:r w:rsidR="00592E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933)</w:t>
            </w:r>
          </w:p>
        </w:tc>
        <w:tc>
          <w:tcPr>
            <w:tcW w:w="236" w:type="dxa"/>
            <w:vAlign w:val="bottom"/>
          </w:tcPr>
          <w:p w14:paraId="5761DE96" w14:textId="77777777" w:rsidR="0027247E" w:rsidRPr="00563DA2" w:rsidRDefault="0027247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0A50D5C" w14:textId="0EB3FF97" w:rsidR="0027247E" w:rsidRDefault="00DD7B2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6FE7FB4" w14:textId="77777777" w:rsidR="0027247E" w:rsidRPr="00563DA2" w:rsidRDefault="0027247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C75EAD7" w14:textId="0ADF33B9" w:rsidR="0027247E" w:rsidRDefault="00AB039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(4,933)</w:t>
            </w:r>
          </w:p>
        </w:tc>
        <w:tc>
          <w:tcPr>
            <w:tcW w:w="236" w:type="dxa"/>
            <w:vAlign w:val="bottom"/>
          </w:tcPr>
          <w:p w14:paraId="32BF1AC4" w14:textId="77777777" w:rsidR="0027247E" w:rsidRPr="00563DA2" w:rsidRDefault="0027247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87290D1" w14:textId="66CB2717" w:rsidR="0027247E" w:rsidRDefault="00835891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E7BB7" w:rsidRPr="00563DA2" w14:paraId="5B572EE1" w14:textId="77777777" w:rsidTr="003919BE">
        <w:tc>
          <w:tcPr>
            <w:tcW w:w="3197" w:type="dxa"/>
          </w:tcPr>
          <w:p w14:paraId="1FCA9550" w14:textId="36735444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61" w:type="dxa"/>
            <w:vAlign w:val="bottom"/>
          </w:tcPr>
          <w:p w14:paraId="39CEE2D9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E16EEE" w14:textId="2B648538" w:rsidR="006E7BB7" w:rsidRPr="00563DA2" w:rsidRDefault="00BB6ADF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(78,354)</w:t>
            </w:r>
          </w:p>
        </w:tc>
        <w:tc>
          <w:tcPr>
            <w:tcW w:w="236" w:type="dxa"/>
            <w:vAlign w:val="bottom"/>
          </w:tcPr>
          <w:p w14:paraId="736980F7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1858223" w14:textId="1B00982F" w:rsidR="006E7BB7" w:rsidRPr="00563DA2" w:rsidRDefault="00DD7B2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(437)</w:t>
            </w:r>
          </w:p>
        </w:tc>
        <w:tc>
          <w:tcPr>
            <w:tcW w:w="236" w:type="dxa"/>
            <w:vAlign w:val="bottom"/>
          </w:tcPr>
          <w:p w14:paraId="69DE3CAC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DCA8906" w14:textId="0F1AB4FF" w:rsidR="006E7BB7" w:rsidRPr="00563DA2" w:rsidRDefault="00AB039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(68,853)</w:t>
            </w:r>
          </w:p>
        </w:tc>
        <w:tc>
          <w:tcPr>
            <w:tcW w:w="236" w:type="dxa"/>
            <w:vAlign w:val="bottom"/>
          </w:tcPr>
          <w:p w14:paraId="2DF76C4B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8024D2B" w14:textId="5CB5060D" w:rsidR="006E7BB7" w:rsidRPr="00563DA2" w:rsidRDefault="00DD7B2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(396)</w:t>
            </w:r>
          </w:p>
        </w:tc>
      </w:tr>
      <w:tr w:rsidR="00790903" w:rsidRPr="00563DA2" w14:paraId="4B91FE0D" w14:textId="77777777" w:rsidTr="003919BE">
        <w:tc>
          <w:tcPr>
            <w:tcW w:w="3197" w:type="dxa"/>
          </w:tcPr>
          <w:p w14:paraId="6F2FDC1E" w14:textId="3F689E3D" w:rsidR="00790903" w:rsidRPr="00563DA2" w:rsidRDefault="00F42860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461" w:type="dxa"/>
            <w:vAlign w:val="bottom"/>
          </w:tcPr>
          <w:p w14:paraId="1A1C5573" w14:textId="77777777" w:rsidR="00790903" w:rsidRPr="00563DA2" w:rsidRDefault="00790903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C06DBA4" w14:textId="08298064" w:rsidR="00790903" w:rsidRPr="00563DA2" w:rsidRDefault="00C22EA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B6A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E250BA1" w14:textId="77777777" w:rsidR="00790903" w:rsidRPr="00563DA2" w:rsidRDefault="00790903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E3BEC4B" w14:textId="731BC4D2" w:rsidR="00790903" w:rsidRDefault="00F1386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  <w:vAlign w:val="bottom"/>
          </w:tcPr>
          <w:p w14:paraId="4BE4B3B1" w14:textId="77777777" w:rsidR="00790903" w:rsidRPr="00563DA2" w:rsidRDefault="00790903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FCE5ADB" w14:textId="6CB4BF9E" w:rsidR="00790903" w:rsidRPr="00563DA2" w:rsidRDefault="00AB039D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(107)</w:t>
            </w:r>
          </w:p>
        </w:tc>
        <w:tc>
          <w:tcPr>
            <w:tcW w:w="236" w:type="dxa"/>
            <w:vAlign w:val="bottom"/>
          </w:tcPr>
          <w:p w14:paraId="4A8036F6" w14:textId="77777777" w:rsidR="00790903" w:rsidRPr="00563DA2" w:rsidRDefault="00790903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3C94612" w14:textId="7B9938A4" w:rsidR="00790903" w:rsidRDefault="000B4C82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</w:tr>
      <w:tr w:rsidR="006E7BB7" w:rsidRPr="00563DA2" w14:paraId="0FB91F57" w14:textId="77777777" w:rsidTr="003919BE">
        <w:tc>
          <w:tcPr>
            <w:tcW w:w="3197" w:type="dxa"/>
          </w:tcPr>
          <w:p w14:paraId="3AAE59C9" w14:textId="6F877C6D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461" w:type="dxa"/>
            <w:vAlign w:val="bottom"/>
          </w:tcPr>
          <w:p w14:paraId="4DB74B03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C58783" w14:textId="45C3576E" w:rsidR="006E7BB7" w:rsidRPr="00563DA2" w:rsidRDefault="00BB6ADF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(4,719)</w:t>
            </w:r>
          </w:p>
        </w:tc>
        <w:tc>
          <w:tcPr>
            <w:tcW w:w="236" w:type="dxa"/>
            <w:vAlign w:val="bottom"/>
          </w:tcPr>
          <w:p w14:paraId="33EC62C4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E95B932" w14:textId="2C7B2347" w:rsidR="006E7BB7" w:rsidRPr="00563DA2" w:rsidRDefault="00DD7B2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20EE6B4A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596AB3B" w14:textId="644DD270" w:rsidR="006E7BB7" w:rsidRPr="00563DA2" w:rsidRDefault="00E06993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33DCDD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ACC973" w14:textId="27B60E32" w:rsidR="006E7BB7" w:rsidRPr="00563DA2" w:rsidRDefault="00DD7B2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7BB7" w:rsidRPr="00686884" w14:paraId="082B97A9" w14:textId="77777777" w:rsidTr="003919BE">
        <w:tc>
          <w:tcPr>
            <w:tcW w:w="3197" w:type="dxa"/>
          </w:tcPr>
          <w:p w14:paraId="0BFDF61A" w14:textId="2C4E08B4" w:rsidR="006E7BB7" w:rsidRPr="0007056F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1" w:type="dxa"/>
            <w:vAlign w:val="bottom"/>
          </w:tcPr>
          <w:p w14:paraId="28D6F6A0" w14:textId="77777777" w:rsidR="006E7BB7" w:rsidRPr="0007056F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00DEC" w14:textId="53D76A20" w:rsidR="006E7BB7" w:rsidRPr="0007056F" w:rsidRDefault="004E1D9E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04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,310,626</w:t>
            </w:r>
          </w:p>
        </w:tc>
        <w:tc>
          <w:tcPr>
            <w:tcW w:w="236" w:type="dxa"/>
            <w:vAlign w:val="bottom"/>
          </w:tcPr>
          <w:p w14:paraId="37E3009C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B2D67" w14:textId="6970E166" w:rsidR="006E7BB7" w:rsidRPr="0007056F" w:rsidRDefault="00DD7B2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1,695</w:t>
            </w:r>
          </w:p>
        </w:tc>
        <w:tc>
          <w:tcPr>
            <w:tcW w:w="236" w:type="dxa"/>
            <w:vAlign w:val="bottom"/>
          </w:tcPr>
          <w:p w14:paraId="4E297BE5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2D1DD" w14:textId="3B40DE86" w:rsidR="00BF1833" w:rsidRPr="0007056F" w:rsidRDefault="00BF1833" w:rsidP="00BF183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869,318</w:t>
            </w:r>
          </w:p>
        </w:tc>
        <w:tc>
          <w:tcPr>
            <w:tcW w:w="236" w:type="dxa"/>
            <w:vAlign w:val="bottom"/>
          </w:tcPr>
          <w:p w14:paraId="3DB9E4AD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68F13" w14:textId="631A2F5E" w:rsidR="006E7BB7" w:rsidRPr="0007056F" w:rsidRDefault="00DD7B29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1,663</w:t>
            </w:r>
          </w:p>
        </w:tc>
      </w:tr>
    </w:tbl>
    <w:p w14:paraId="29D99D2D" w14:textId="77777777" w:rsidR="00907E40" w:rsidRPr="00CB1D00" w:rsidRDefault="00907E40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E14B3" w14:textId="77777777" w:rsidR="00602536" w:rsidRPr="00E82B2C" w:rsidRDefault="00602536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427CB79F" w14:textId="77777777" w:rsidR="00602536" w:rsidRPr="00CB1D00" w:rsidRDefault="00602536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1"/>
        <w:gridCol w:w="317"/>
        <w:gridCol w:w="1223"/>
        <w:gridCol w:w="236"/>
        <w:gridCol w:w="1226"/>
        <w:gridCol w:w="236"/>
        <w:gridCol w:w="1223"/>
        <w:gridCol w:w="236"/>
        <w:gridCol w:w="1226"/>
      </w:tblGrid>
      <w:tr w:rsidR="00602536" w:rsidRPr="00E82B2C" w14:paraId="672377EB" w14:textId="77777777" w:rsidTr="003919BE">
        <w:tc>
          <w:tcPr>
            <w:tcW w:w="3341" w:type="dxa"/>
            <w:vAlign w:val="bottom"/>
          </w:tcPr>
          <w:p w14:paraId="459D2920" w14:textId="5DA07D9F" w:rsidR="00602536" w:rsidRPr="00E82B2C" w:rsidRDefault="00936E7C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</w:p>
        </w:tc>
        <w:tc>
          <w:tcPr>
            <w:tcW w:w="317" w:type="dxa"/>
            <w:vAlign w:val="bottom"/>
          </w:tcPr>
          <w:p w14:paraId="393F8CB6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56060506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3FFB8807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2F9E4E0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6113" w:rsidRPr="00E82B2C" w14:paraId="781776ED" w14:textId="77777777" w:rsidTr="003919BE">
        <w:tc>
          <w:tcPr>
            <w:tcW w:w="3341" w:type="dxa"/>
          </w:tcPr>
          <w:p w14:paraId="56BC605D" w14:textId="71001819" w:rsidR="009E6113" w:rsidRPr="00E82B2C" w:rsidRDefault="00471192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  </w:t>
            </w:r>
            <w:r w:rsidR="009E6113" w:rsidRPr="001710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9E6113" w:rsidRPr="0017102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317" w:type="dxa"/>
            <w:vAlign w:val="bottom"/>
          </w:tcPr>
          <w:p w14:paraId="13C9C281" w14:textId="77777777" w:rsidR="009E6113" w:rsidRPr="00E82B2C" w:rsidRDefault="009E6113" w:rsidP="009E611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E3785DC" w14:textId="396555DF" w:rsidR="009E6113" w:rsidRPr="00E82B2C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73172F32" w14:textId="77777777" w:rsidR="009E6113" w:rsidRPr="00E82B2C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B7A8F0B" w14:textId="253104B0" w:rsidR="009E6113" w:rsidRPr="00E82B2C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07CE78D5" w14:textId="77777777" w:rsidR="009E6113" w:rsidRPr="00E82B2C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6FE4312" w14:textId="26A76720" w:rsidR="009E6113" w:rsidRPr="00E82B2C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335FCC27" w14:textId="77777777" w:rsidR="009E6113" w:rsidRPr="00E82B2C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D27B9FF" w14:textId="588BF662" w:rsidR="009E6113" w:rsidRPr="00E82B2C" w:rsidRDefault="009E6113" w:rsidP="009E611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602536" w:rsidRPr="00E82B2C" w14:paraId="6CC616ED" w14:textId="77777777" w:rsidTr="003919BE">
        <w:tc>
          <w:tcPr>
            <w:tcW w:w="3341" w:type="dxa"/>
            <w:vAlign w:val="bottom"/>
          </w:tcPr>
          <w:p w14:paraId="373A55B6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53F70B72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6" w:type="dxa"/>
            <w:gridSpan w:val="7"/>
            <w:vAlign w:val="bottom"/>
          </w:tcPr>
          <w:p w14:paraId="477EF69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6113" w:rsidRPr="00E82B2C" w14:paraId="5B8EB4C2" w14:textId="77777777" w:rsidTr="003919BE">
        <w:tc>
          <w:tcPr>
            <w:tcW w:w="3341" w:type="dxa"/>
          </w:tcPr>
          <w:p w14:paraId="066A84C7" w14:textId="77777777" w:rsidR="009E6113" w:rsidRPr="00E82B2C" w:rsidRDefault="009E6113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317" w:type="dxa"/>
            <w:vAlign w:val="bottom"/>
          </w:tcPr>
          <w:p w14:paraId="3F747161" w14:textId="77777777" w:rsidR="009E6113" w:rsidRPr="00E82B2C" w:rsidRDefault="009E6113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12E5AB8" w14:textId="5C2EAA95" w:rsidR="009E6113" w:rsidRPr="00E82B2C" w:rsidRDefault="0009124F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6,477</w:t>
            </w:r>
          </w:p>
        </w:tc>
        <w:tc>
          <w:tcPr>
            <w:tcW w:w="236" w:type="dxa"/>
            <w:vAlign w:val="bottom"/>
          </w:tcPr>
          <w:p w14:paraId="1A5B45CC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A916DD0" w14:textId="72312008" w:rsidR="009E6113" w:rsidRPr="00E82B2C" w:rsidRDefault="002A1D7E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9E6113">
              <w:rPr>
                <w:rFonts w:asciiTheme="majorBidi" w:hAnsiTheme="majorBidi" w:cstheme="majorBidi"/>
                <w:sz w:val="30"/>
                <w:szCs w:val="30"/>
              </w:rPr>
              <w:t>,176</w:t>
            </w:r>
          </w:p>
        </w:tc>
        <w:tc>
          <w:tcPr>
            <w:tcW w:w="236" w:type="dxa"/>
            <w:vAlign w:val="bottom"/>
          </w:tcPr>
          <w:p w14:paraId="782EA212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00C80C1" w14:textId="61D48E77" w:rsidR="009E6113" w:rsidRPr="0058748A" w:rsidRDefault="008F6198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6,477</w:t>
            </w:r>
          </w:p>
        </w:tc>
        <w:tc>
          <w:tcPr>
            <w:tcW w:w="236" w:type="dxa"/>
            <w:vAlign w:val="bottom"/>
          </w:tcPr>
          <w:p w14:paraId="6AB43B76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F5A056C" w14:textId="4A260AD9" w:rsidR="009E6113" w:rsidRPr="00E82B2C" w:rsidRDefault="00DC4174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</w:t>
            </w:r>
            <w:r w:rsidR="009E61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,119</w:t>
            </w:r>
          </w:p>
        </w:tc>
      </w:tr>
      <w:tr w:rsidR="009E6113" w:rsidRPr="00E82B2C" w14:paraId="1A0BA339" w14:textId="77777777" w:rsidTr="003919BE">
        <w:tc>
          <w:tcPr>
            <w:tcW w:w="3341" w:type="dxa"/>
          </w:tcPr>
          <w:p w14:paraId="0CB95CFB" w14:textId="6DFC73E3" w:rsidR="009E6113" w:rsidRPr="00E82B2C" w:rsidRDefault="009E6113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ภาษีงวดก่อน</w:t>
            </w: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ๆ ที่บันทึกต่ำไป</w:t>
            </w:r>
          </w:p>
        </w:tc>
        <w:tc>
          <w:tcPr>
            <w:tcW w:w="317" w:type="dxa"/>
            <w:vAlign w:val="bottom"/>
          </w:tcPr>
          <w:p w14:paraId="3E30CF3E" w14:textId="77777777" w:rsidR="009E6113" w:rsidRPr="00E82B2C" w:rsidRDefault="009E6113" w:rsidP="009E611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18B50FE" w14:textId="5020B04D" w:rsidR="009E6113" w:rsidRPr="00E82B2C" w:rsidRDefault="0009124F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236" w:type="dxa"/>
            <w:vAlign w:val="bottom"/>
          </w:tcPr>
          <w:p w14:paraId="08AF0774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3DBDA543" w14:textId="64642A44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8,823</w:t>
            </w:r>
          </w:p>
        </w:tc>
        <w:tc>
          <w:tcPr>
            <w:tcW w:w="236" w:type="dxa"/>
            <w:vAlign w:val="bottom"/>
          </w:tcPr>
          <w:p w14:paraId="2F79D70E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03BF426" w14:textId="18CE8AF5" w:rsidR="009E6113" w:rsidRPr="00E82B2C" w:rsidRDefault="008F6198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236" w:type="dxa"/>
            <w:vAlign w:val="bottom"/>
          </w:tcPr>
          <w:p w14:paraId="47123B42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1782AB8" w14:textId="25745B89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8,823</w:t>
            </w:r>
          </w:p>
        </w:tc>
      </w:tr>
      <w:tr w:rsidR="009E6113" w:rsidRPr="00E82B2C" w14:paraId="6A095AA6" w14:textId="77777777" w:rsidTr="003919BE">
        <w:tc>
          <w:tcPr>
            <w:tcW w:w="3341" w:type="dxa"/>
          </w:tcPr>
          <w:p w14:paraId="4DD5BCBA" w14:textId="0E2E8AA0" w:rsidR="009E6113" w:rsidRPr="00E82B2C" w:rsidRDefault="009E6113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124F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ภาษีเงินได้ขั้นต่ำส่วนเพิ่ม</w:t>
            </w:r>
          </w:p>
        </w:tc>
        <w:tc>
          <w:tcPr>
            <w:tcW w:w="317" w:type="dxa"/>
            <w:vAlign w:val="bottom"/>
          </w:tcPr>
          <w:p w14:paraId="1BB605B6" w14:textId="77777777" w:rsidR="009E6113" w:rsidRPr="00E82B2C" w:rsidRDefault="009E6113" w:rsidP="009E611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105DE4D" w14:textId="533D1929" w:rsidR="009E6113" w:rsidRPr="00662685" w:rsidRDefault="0009124F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12,525</w:t>
            </w:r>
          </w:p>
        </w:tc>
        <w:tc>
          <w:tcPr>
            <w:tcW w:w="236" w:type="dxa"/>
            <w:vAlign w:val="bottom"/>
          </w:tcPr>
          <w:p w14:paraId="492DF8E1" w14:textId="77777777" w:rsidR="009E6113" w:rsidRPr="00662685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3B19F77" w14:textId="78607110" w:rsidR="009E6113" w:rsidRPr="00662685" w:rsidRDefault="00695420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A1D7E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vAlign w:val="bottom"/>
          </w:tcPr>
          <w:p w14:paraId="503F55E5" w14:textId="77777777" w:rsidR="009E6113" w:rsidRPr="00662685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8CF1ED7" w14:textId="05785355" w:rsidR="009E6113" w:rsidRPr="00662685" w:rsidRDefault="008F6198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12,525</w:t>
            </w:r>
          </w:p>
        </w:tc>
        <w:tc>
          <w:tcPr>
            <w:tcW w:w="236" w:type="dxa"/>
            <w:vAlign w:val="bottom"/>
          </w:tcPr>
          <w:p w14:paraId="2CDEE01E" w14:textId="77777777" w:rsidR="009E6113" w:rsidRPr="00662685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D48B9B5" w14:textId="3EDBEDB6" w:rsidR="009E6113" w:rsidRPr="00662685" w:rsidRDefault="00DC4174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5,000</w:t>
            </w:r>
          </w:p>
        </w:tc>
      </w:tr>
      <w:tr w:rsidR="009E6113" w:rsidRPr="00E82B2C" w14:paraId="0575DBAE" w14:textId="77777777" w:rsidTr="003919BE">
        <w:tc>
          <w:tcPr>
            <w:tcW w:w="3341" w:type="dxa"/>
          </w:tcPr>
          <w:p w14:paraId="4B817508" w14:textId="77777777" w:rsidR="009E6113" w:rsidRPr="00E82B2C" w:rsidRDefault="009E6113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317" w:type="dxa"/>
            <w:vAlign w:val="bottom"/>
          </w:tcPr>
          <w:p w14:paraId="40739E01" w14:textId="77777777" w:rsidR="009E6113" w:rsidRPr="00E82B2C" w:rsidRDefault="009E6113" w:rsidP="009E611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E816DFF" w14:textId="1A432CD6" w:rsidR="009E6113" w:rsidRPr="006C0BDC" w:rsidRDefault="0009124F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3,909</w:t>
            </w:r>
          </w:p>
        </w:tc>
        <w:tc>
          <w:tcPr>
            <w:tcW w:w="236" w:type="dxa"/>
            <w:vAlign w:val="bottom"/>
          </w:tcPr>
          <w:p w14:paraId="36659D1D" w14:textId="77777777" w:rsidR="009E6113" w:rsidRPr="00662685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3493454" w14:textId="42A81A26" w:rsidR="009E6113" w:rsidRPr="00662685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(7,716)</w:t>
            </w:r>
          </w:p>
        </w:tc>
        <w:tc>
          <w:tcPr>
            <w:tcW w:w="236" w:type="dxa"/>
            <w:vAlign w:val="bottom"/>
          </w:tcPr>
          <w:p w14:paraId="5A696FB4" w14:textId="77777777" w:rsidR="009E6113" w:rsidRPr="00662685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9EF2987" w14:textId="437842E7" w:rsidR="009E6113" w:rsidRPr="00662685" w:rsidRDefault="008F6198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11,389</w:t>
            </w:r>
          </w:p>
        </w:tc>
        <w:tc>
          <w:tcPr>
            <w:tcW w:w="236" w:type="dxa"/>
            <w:vAlign w:val="bottom"/>
          </w:tcPr>
          <w:p w14:paraId="0718F16B" w14:textId="77777777" w:rsidR="009E6113" w:rsidRPr="00662685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2F25363" w14:textId="752FC19B" w:rsidR="009E6113" w:rsidRPr="00662685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(6,553)</w:t>
            </w:r>
          </w:p>
        </w:tc>
      </w:tr>
      <w:tr w:rsidR="009E6113" w:rsidRPr="00E82B2C" w14:paraId="237DF29F" w14:textId="77777777" w:rsidTr="003919BE">
        <w:tc>
          <w:tcPr>
            <w:tcW w:w="3341" w:type="dxa"/>
          </w:tcPr>
          <w:p w14:paraId="1579461B" w14:textId="7D5DC2F8" w:rsidR="009E6113" w:rsidRPr="00E82B2C" w:rsidRDefault="009E6113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317" w:type="dxa"/>
            <w:vAlign w:val="bottom"/>
          </w:tcPr>
          <w:p w14:paraId="68832D82" w14:textId="77777777" w:rsidR="009E6113" w:rsidRPr="00E82B2C" w:rsidRDefault="009E6113" w:rsidP="009E611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5BACF" w14:textId="6DC0ECD6" w:rsidR="009E6113" w:rsidRPr="00E82B2C" w:rsidRDefault="0009124F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23,381</w:t>
            </w:r>
          </w:p>
        </w:tc>
        <w:tc>
          <w:tcPr>
            <w:tcW w:w="236" w:type="dxa"/>
            <w:vAlign w:val="bottom"/>
          </w:tcPr>
          <w:p w14:paraId="3E8C3DDD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E16A3" w14:textId="6CE2626E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52,283</w:t>
            </w:r>
          </w:p>
        </w:tc>
        <w:tc>
          <w:tcPr>
            <w:tcW w:w="236" w:type="dxa"/>
            <w:vAlign w:val="bottom"/>
          </w:tcPr>
          <w:p w14:paraId="74272C66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F464F" w14:textId="45EC5E3F" w:rsidR="009E6113" w:rsidRPr="00E82B2C" w:rsidRDefault="008F6198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30,861</w:t>
            </w:r>
          </w:p>
        </w:tc>
        <w:tc>
          <w:tcPr>
            <w:tcW w:w="236" w:type="dxa"/>
            <w:vAlign w:val="bottom"/>
          </w:tcPr>
          <w:p w14:paraId="199904EA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E5209" w14:textId="04A6AFD6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53,389</w:t>
            </w:r>
          </w:p>
        </w:tc>
      </w:tr>
      <w:tr w:rsidR="009E6113" w:rsidRPr="00CB1D00" w14:paraId="12ED424D" w14:textId="77777777" w:rsidTr="003919BE">
        <w:trPr>
          <w:trHeight w:val="224"/>
        </w:trPr>
        <w:tc>
          <w:tcPr>
            <w:tcW w:w="3341" w:type="dxa"/>
          </w:tcPr>
          <w:p w14:paraId="3886FE0D" w14:textId="77777777" w:rsidR="009E6113" w:rsidRPr="00CB1D00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7" w:type="dxa"/>
            <w:vAlign w:val="bottom"/>
          </w:tcPr>
          <w:p w14:paraId="2DCD1D21" w14:textId="77777777" w:rsidR="009E6113" w:rsidRPr="00E82B2C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30E33DC0" w14:textId="77777777" w:rsidR="009E6113" w:rsidRPr="00CB1D00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8C4C286" w14:textId="77777777" w:rsidR="009E6113" w:rsidRPr="00CB1D00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4F674501" w14:textId="77777777" w:rsidR="009E6113" w:rsidRPr="00CB1D00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CF054A" w14:textId="77777777" w:rsidR="009E6113" w:rsidRPr="00CB1D00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6C0ABE1F" w14:textId="77777777" w:rsidR="009E6113" w:rsidRPr="00CB1D00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32CAE15" w14:textId="77777777" w:rsidR="009E6113" w:rsidRPr="00CB1D00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141F6187" w14:textId="77777777" w:rsidR="009E6113" w:rsidRPr="00CB1D00" w:rsidRDefault="009E6113" w:rsidP="009E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6113" w:rsidRPr="00E82B2C" w14:paraId="479FD4B2" w14:textId="77777777" w:rsidTr="003919BE">
        <w:tc>
          <w:tcPr>
            <w:tcW w:w="3341" w:type="dxa"/>
          </w:tcPr>
          <w:p w14:paraId="2C6E2113" w14:textId="670B2726" w:rsidR="009E6113" w:rsidRPr="00E82B2C" w:rsidRDefault="009E6113" w:rsidP="009E611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อัตราภาษีเงินได้ถัวเฉลี่ย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317" w:type="dxa"/>
            <w:vAlign w:val="bottom"/>
          </w:tcPr>
          <w:p w14:paraId="17F79BD0" w14:textId="77777777" w:rsidR="009E6113" w:rsidRPr="00E82B2C" w:rsidRDefault="009E6113" w:rsidP="009E611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11214019" w14:textId="7D276F3F" w:rsidR="009E6113" w:rsidRPr="00E82B2C" w:rsidRDefault="00A4080A" w:rsidP="009E6113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7.3</w:t>
            </w:r>
          </w:p>
        </w:tc>
        <w:tc>
          <w:tcPr>
            <w:tcW w:w="236" w:type="dxa"/>
            <w:vAlign w:val="bottom"/>
          </w:tcPr>
          <w:p w14:paraId="43A4C823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239EC461" w14:textId="261E8526" w:rsidR="009E6113" w:rsidRPr="00E82B2C" w:rsidRDefault="009E6113" w:rsidP="009E6113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14.1</w:t>
            </w:r>
          </w:p>
        </w:tc>
        <w:tc>
          <w:tcPr>
            <w:tcW w:w="236" w:type="dxa"/>
            <w:vAlign w:val="bottom"/>
          </w:tcPr>
          <w:p w14:paraId="1CE072AA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699BAACA" w14:textId="3DB8D6A9" w:rsidR="009E6113" w:rsidRPr="00E82B2C" w:rsidRDefault="00A4080A" w:rsidP="009E6113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8.6</w:t>
            </w:r>
          </w:p>
        </w:tc>
        <w:tc>
          <w:tcPr>
            <w:tcW w:w="236" w:type="dxa"/>
            <w:vAlign w:val="bottom"/>
          </w:tcPr>
          <w:p w14:paraId="13F3E8B8" w14:textId="77777777" w:rsidR="009E6113" w:rsidRPr="00E82B2C" w:rsidRDefault="009E6113" w:rsidP="009E611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0F338C73" w14:textId="76949EC8" w:rsidR="009E6113" w:rsidRPr="00E82B2C" w:rsidRDefault="009E6113" w:rsidP="009E6113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13.7</w:t>
            </w:r>
          </w:p>
        </w:tc>
      </w:tr>
    </w:tbl>
    <w:p w14:paraId="22935C79" w14:textId="25705E82" w:rsidR="00CB1D00" w:rsidRDefault="00CB1D00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328A899D" w14:textId="053379A2" w:rsidR="00E134FA" w:rsidRPr="00E134FA" w:rsidRDefault="00E134FA" w:rsidP="00894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/>
          <w:sz w:val="30"/>
          <w:szCs w:val="30"/>
        </w:rPr>
      </w:pPr>
      <w:r w:rsidRPr="00E134FA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/>
          <w:sz w:val="30"/>
          <w:szCs w:val="30"/>
        </w:rPr>
        <w:t>1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/>
          <w:sz w:val="30"/>
          <w:szCs w:val="30"/>
        </w:rPr>
        <w:t>2568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เนื่องจากบริษัท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ไทยยูเนี่ยน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กรุ๊ป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E134FA">
        <w:rPr>
          <w:rFonts w:asciiTheme="majorBidi" w:hAnsiTheme="majorBidi" w:cs="Angsana New"/>
          <w:sz w:val="30"/>
          <w:szCs w:val="30"/>
          <w:cs/>
        </w:rPr>
        <w:t>) (“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บริษัทใหญ่</w:t>
      </w:r>
      <w:r w:rsidRPr="00E134FA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AC7B9E">
        <w:rPr>
          <w:rFonts w:asciiTheme="majorBidi" w:hAnsiTheme="majorBidi" w:cs="Angsana New"/>
          <w:sz w:val="30"/>
          <w:szCs w:val="30"/>
        </w:rPr>
        <w:br/>
      </w:r>
      <w:r w:rsidRPr="00AC7B9E">
        <w:rPr>
          <w:rFonts w:asciiTheme="majorBidi" w:hAnsiTheme="majorBidi" w:cs="Angsana New" w:hint="cs"/>
          <w:spacing w:val="-20"/>
          <w:sz w:val="30"/>
          <w:szCs w:val="30"/>
          <w:cs/>
        </w:rPr>
        <w:t>มีหนี้สินเกี่ยวกับภาษีส่วนเพิ่มจากการดำเนินธุรกิจโดยส่วนใหญ่ในประเทศไทย</w:t>
      </w:r>
      <w:r w:rsidRPr="00AC7B9E">
        <w:rPr>
          <w:rFonts w:asciiTheme="majorBidi" w:hAnsiTheme="majorBidi" w:cs="Angsana New"/>
          <w:spacing w:val="-20"/>
          <w:sz w:val="30"/>
          <w:szCs w:val="30"/>
          <w:cs/>
        </w:rPr>
        <w:t xml:space="preserve"> </w:t>
      </w:r>
      <w:r w:rsidRPr="00AC7B9E">
        <w:rPr>
          <w:rFonts w:asciiTheme="majorBidi" w:hAnsiTheme="majorBidi" w:cs="Angsana New" w:hint="cs"/>
          <w:spacing w:val="-20"/>
          <w:sz w:val="30"/>
          <w:szCs w:val="30"/>
          <w:cs/>
        </w:rPr>
        <w:t>ซึ่งมีอัตราภาษีเงินได้ที่แท้จริงต่ำกว่า</w:t>
      </w:r>
      <w:r w:rsidR="00AC7B9E">
        <w:rPr>
          <w:rFonts w:asciiTheme="majorBidi" w:hAnsiTheme="majorBidi" w:cs="Angsana New"/>
          <w:sz w:val="30"/>
          <w:szCs w:val="30"/>
        </w:rPr>
        <w:br/>
      </w:r>
      <w:r w:rsidRPr="00E134FA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/>
          <w:sz w:val="30"/>
          <w:szCs w:val="30"/>
        </w:rPr>
        <w:t>15</w:t>
      </w:r>
      <w:r w:rsidRPr="00E13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โดยกลุ่มบริษัท</w:t>
      </w:r>
      <w:r w:rsidR="00936E7C"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รับรู้ภาษีส่วนเพิ่มเป็นค่าใช้จ่ายภาษีเงินได้ในงบกำไรขาดทุนเบ็ดเสร็จรวมและ</w:t>
      </w:r>
      <w:r w:rsidR="00471192">
        <w:rPr>
          <w:rFonts w:asciiTheme="majorBidi" w:hAnsiTheme="majorBidi" w:cs="Angsana New"/>
          <w:sz w:val="30"/>
          <w:szCs w:val="30"/>
        </w:rPr>
        <w:br/>
      </w:r>
      <w:r w:rsidRPr="00471192">
        <w:rPr>
          <w:rFonts w:asciiTheme="majorBidi" w:hAnsiTheme="majorBidi" w:cs="Angsana New" w:hint="cs"/>
          <w:spacing w:val="-4"/>
          <w:sz w:val="30"/>
          <w:szCs w:val="30"/>
          <w:cs/>
        </w:rPr>
        <w:t>งบกำไรขาดทุนเบ็ดเสร็จเฉพาะกิจการสำหรับ</w:t>
      </w:r>
      <w:r w:rsidR="00894B82" w:rsidRPr="00471192">
        <w:rPr>
          <w:rFonts w:asciiTheme="majorBidi" w:hAnsiTheme="majorBidi" w:cs="Angsana New" w:hint="cs"/>
          <w:spacing w:val="-4"/>
          <w:sz w:val="30"/>
          <w:szCs w:val="30"/>
          <w:cs/>
        </w:rPr>
        <w:t>งวดหกเดือนสิ้นสุดวันที่</w:t>
      </w:r>
      <w:r w:rsidR="00894B82" w:rsidRPr="00471192">
        <w:rPr>
          <w:rFonts w:asciiTheme="majorBidi" w:hAnsiTheme="majorBidi" w:cs="Angsana New"/>
          <w:spacing w:val="-4"/>
          <w:sz w:val="30"/>
          <w:szCs w:val="30"/>
        </w:rPr>
        <w:t xml:space="preserve"> 30</w:t>
      </w:r>
      <w:r w:rsidR="00894B82" w:rsidRPr="00471192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894B82" w:rsidRPr="00471192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="00894B82" w:rsidRPr="00471192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71192">
        <w:rPr>
          <w:rFonts w:asciiTheme="majorBidi" w:hAnsiTheme="majorBidi"/>
          <w:spacing w:val="-4"/>
          <w:sz w:val="30"/>
          <w:szCs w:val="30"/>
        </w:rPr>
        <w:t>2569</w:t>
      </w:r>
      <w:r w:rsidRPr="00471192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71192">
        <w:rPr>
          <w:rFonts w:asciiTheme="majorBidi" w:hAnsiTheme="majorBidi" w:cs="Angsana New" w:hint="cs"/>
          <w:spacing w:val="-4"/>
          <w:sz w:val="30"/>
          <w:szCs w:val="30"/>
          <w:cs/>
        </w:rPr>
        <w:t>เป็นจำนวนเงิน</w:t>
      </w:r>
      <w:r w:rsidR="005209C0" w:rsidRPr="00471192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AC7B9E" w:rsidRPr="00471192">
        <w:rPr>
          <w:rFonts w:asciiTheme="majorBidi" w:hAnsiTheme="majorBidi" w:cs="Angsana New"/>
          <w:spacing w:val="-4"/>
          <w:sz w:val="30"/>
          <w:szCs w:val="30"/>
        </w:rPr>
        <w:t>13</w:t>
      </w:r>
      <w:r w:rsidRPr="00471192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71192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471192">
        <w:rPr>
          <w:rFonts w:asciiTheme="majorBidi" w:hAnsiTheme="majorBidi" w:cs="Angsana New"/>
          <w:sz w:val="30"/>
          <w:szCs w:val="30"/>
        </w:rPr>
        <w:t xml:space="preserve"> </w:t>
      </w:r>
      <w:r w:rsidRPr="00471192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(</w:t>
      </w:r>
      <w:r w:rsidR="00AC7B9E" w:rsidRPr="00471192">
        <w:rPr>
          <w:rFonts w:asciiTheme="majorBidi" w:hAnsiTheme="majorBidi" w:cs="Angsana New"/>
          <w:i/>
          <w:iCs/>
          <w:spacing w:val="-6"/>
          <w:sz w:val="30"/>
          <w:szCs w:val="30"/>
        </w:rPr>
        <w:t>30</w:t>
      </w:r>
      <w:r w:rsidR="00894B82" w:rsidRPr="00471192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894B82" w:rsidRPr="00471192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มิถุนายน</w:t>
      </w:r>
      <w:r w:rsidR="00894B82" w:rsidRPr="00471192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AC7B9E" w:rsidRPr="00471192">
        <w:rPr>
          <w:rFonts w:asciiTheme="majorBidi" w:hAnsiTheme="majorBidi" w:cs="Angsana New"/>
          <w:i/>
          <w:iCs/>
          <w:spacing w:val="-6"/>
          <w:sz w:val="30"/>
          <w:szCs w:val="30"/>
        </w:rPr>
        <w:t>2568</w:t>
      </w:r>
      <w:r w:rsidRPr="00471192">
        <w:rPr>
          <w:rFonts w:asciiTheme="majorBidi" w:hAnsiTheme="majorBidi"/>
          <w:i/>
          <w:iCs/>
          <w:spacing w:val="-6"/>
          <w:sz w:val="30"/>
          <w:szCs w:val="30"/>
        </w:rPr>
        <w:t xml:space="preserve">: </w:t>
      </w:r>
      <w:r w:rsidR="00AC7B9E" w:rsidRPr="00471192">
        <w:rPr>
          <w:rFonts w:asciiTheme="majorBidi" w:hAnsiTheme="majorBidi" w:cs="Angsana New"/>
          <w:i/>
          <w:iCs/>
          <w:spacing w:val="-6"/>
          <w:sz w:val="30"/>
          <w:szCs w:val="30"/>
        </w:rPr>
        <w:t>5</w:t>
      </w:r>
      <w:r w:rsidR="00894B82" w:rsidRPr="00471192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894B82" w:rsidRPr="00471192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ล้านบาท</w:t>
      </w:r>
      <w:r w:rsidRPr="00471192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)</w:t>
      </w:r>
      <w:r w:rsidRPr="0047119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471192">
        <w:rPr>
          <w:rFonts w:asciiTheme="majorBidi" w:hAnsiTheme="majorBidi" w:cs="Angsana New" w:hint="cs"/>
          <w:spacing w:val="-6"/>
          <w:sz w:val="30"/>
          <w:szCs w:val="30"/>
          <w:cs/>
        </w:rPr>
        <w:t>ทั้งนี้</w:t>
      </w:r>
      <w:r w:rsidRPr="0047119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471192">
        <w:rPr>
          <w:rFonts w:asciiTheme="majorBidi" w:hAnsiTheme="majorBidi" w:cs="Angsana New" w:hint="cs"/>
          <w:spacing w:val="-6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</w:t>
      </w:r>
      <w:r w:rsidRPr="00E134FA">
        <w:rPr>
          <w:rFonts w:asciiTheme="majorBidi" w:hAnsiTheme="majorBidi" w:cs="Angsana New" w:hint="cs"/>
          <w:sz w:val="30"/>
          <w:szCs w:val="30"/>
          <w:cs/>
        </w:rPr>
        <w:t>สำหรับการจัดเก็บภาษีเงินได้ขั้นต่ำส่วนเพิ่มเป็นการชั่วคราว</w:t>
      </w:r>
    </w:p>
    <w:p w14:paraId="080A3FB2" w14:textId="77777777" w:rsidR="00E134FA" w:rsidRDefault="00E134FA" w:rsidP="008D2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CBA36D5" w14:textId="677888B9" w:rsidR="00563DA2" w:rsidRPr="00E82B2C" w:rsidRDefault="00C42D40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เงินกู้ยืมระยะสั้นและ</w:t>
      </w:r>
      <w:r w:rsidR="00563DA2"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เงินกู้ยืมระยะยาวจากสถาบันการเงิน</w:t>
      </w:r>
    </w:p>
    <w:p w14:paraId="06B9839D" w14:textId="5EBA79F8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AF293" w14:textId="2768FCC4" w:rsidR="00C42D40" w:rsidRPr="00E82B2C" w:rsidRDefault="00602536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82B2C">
        <w:rPr>
          <w:rFonts w:asciiTheme="majorBidi" w:hAnsiTheme="majorBidi" w:cstheme="majorBidi"/>
          <w:sz w:val="30"/>
          <w:szCs w:val="30"/>
        </w:rPr>
        <w:t>1</w:t>
      </w:r>
      <w:r w:rsidR="004A5330">
        <w:rPr>
          <w:rFonts w:asciiTheme="majorBidi" w:hAnsiTheme="majorBidi" w:cstheme="majorBidi"/>
          <w:sz w:val="30"/>
          <w:szCs w:val="30"/>
        </w:rPr>
        <w:t>3</w:t>
      </w:r>
      <w:r w:rsidR="00C42D40" w:rsidRPr="00E82B2C">
        <w:rPr>
          <w:rFonts w:asciiTheme="majorBidi" w:hAnsiTheme="majorBidi" w:cstheme="majorBidi"/>
          <w:sz w:val="30"/>
          <w:szCs w:val="30"/>
        </w:rPr>
        <w:t>.1</w:t>
      </w:r>
      <w:r w:rsidR="00C42D40" w:rsidRPr="00E82B2C">
        <w:rPr>
          <w:rFonts w:asciiTheme="majorBidi" w:hAnsiTheme="majorBidi" w:cstheme="majorBidi"/>
          <w:sz w:val="30"/>
          <w:szCs w:val="30"/>
        </w:rPr>
        <w:tab/>
      </w:r>
      <w:r w:rsidR="00C42D40" w:rsidRPr="00E82B2C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</w:p>
    <w:p w14:paraId="00E57FFC" w14:textId="77777777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EA8D0B" w14:textId="647708BD" w:rsidR="00C42D40" w:rsidRPr="00E82B2C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82B2C">
        <w:rPr>
          <w:rFonts w:asciiTheme="majorBidi" w:hAnsiTheme="majorBidi" w:cstheme="majorBidi"/>
          <w:sz w:val="30"/>
          <w:szCs w:val="30"/>
        </w:rPr>
        <w:tab/>
      </w:r>
      <w:r w:rsidRPr="00E82B2C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การเปลี่ยนแปลงของเงินกู้ยืมระยะสั้นจากสถาบันการเงินในระหว่างงวดแสดงได้ดังนี้</w:t>
      </w:r>
    </w:p>
    <w:p w14:paraId="45972BF4" w14:textId="537DFBB1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3"/>
        <w:gridCol w:w="734"/>
        <w:gridCol w:w="2007"/>
      </w:tblGrid>
      <w:tr w:rsidR="00C42D40" w:rsidRPr="00E82B2C" w14:paraId="5B1AF917" w14:textId="77777777" w:rsidTr="003919BE">
        <w:tc>
          <w:tcPr>
            <w:tcW w:w="6523" w:type="dxa"/>
            <w:vAlign w:val="bottom"/>
          </w:tcPr>
          <w:p w14:paraId="27F2B191" w14:textId="1EBC7C6E" w:rsidR="00C42D40" w:rsidRPr="00E82B2C" w:rsidRDefault="00894B82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C42D40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BD03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734" w:type="dxa"/>
          </w:tcPr>
          <w:p w14:paraId="2492DDB2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314FBD39" w14:textId="77777777" w:rsidR="00C42D40" w:rsidRPr="00E82B2C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C42D40" w:rsidRPr="00E82B2C" w14:paraId="69D80642" w14:textId="77777777" w:rsidTr="003919BE">
        <w:tc>
          <w:tcPr>
            <w:tcW w:w="6523" w:type="dxa"/>
          </w:tcPr>
          <w:p w14:paraId="34D2C8D7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156F9FA6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764C57FA" w14:textId="77777777" w:rsidR="00C42D40" w:rsidRPr="00E82B2C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36F0" w:rsidRPr="00E82B2C" w14:paraId="42AFFB12" w14:textId="77777777" w:rsidTr="003919BE">
        <w:tc>
          <w:tcPr>
            <w:tcW w:w="6523" w:type="dxa"/>
          </w:tcPr>
          <w:p w14:paraId="1F74F64F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6519F07D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2F2BE9AA" w14:textId="4909409F" w:rsidR="009C36F0" w:rsidRPr="00E82B2C" w:rsidRDefault="00616419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174,</w:t>
            </w:r>
            <w:r w:rsidR="00ED0A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927</w:t>
            </w:r>
          </w:p>
        </w:tc>
      </w:tr>
      <w:tr w:rsidR="009C36F0" w:rsidRPr="00E82B2C" w14:paraId="71655586" w14:textId="77777777" w:rsidTr="003919BE">
        <w:tc>
          <w:tcPr>
            <w:tcW w:w="6523" w:type="dxa"/>
          </w:tcPr>
          <w:p w14:paraId="743FB2FC" w14:textId="7200BE11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734" w:type="dxa"/>
          </w:tcPr>
          <w:p w14:paraId="4AC25865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1CC5F56F" w14:textId="15B99012" w:rsidR="009C36F0" w:rsidRPr="00BC73A0" w:rsidRDefault="00ED0AA6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18,717</w:t>
            </w:r>
          </w:p>
        </w:tc>
      </w:tr>
      <w:tr w:rsidR="009C36F0" w:rsidRPr="00E82B2C" w14:paraId="6FB4C3AD" w14:textId="77777777" w:rsidTr="003919BE">
        <w:tc>
          <w:tcPr>
            <w:tcW w:w="6523" w:type="dxa"/>
          </w:tcPr>
          <w:p w14:paraId="578EEA58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20C104C4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27E0A208" w14:textId="70E9DB5A" w:rsidR="009C36F0" w:rsidRPr="00E82B2C" w:rsidRDefault="00ED0AA6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(1,123)</w:t>
            </w:r>
          </w:p>
        </w:tc>
      </w:tr>
      <w:tr w:rsidR="009C36F0" w:rsidRPr="00E82B2C" w14:paraId="79BEA4B8" w14:textId="77777777" w:rsidTr="003919BE">
        <w:tc>
          <w:tcPr>
            <w:tcW w:w="6523" w:type="dxa"/>
          </w:tcPr>
          <w:p w14:paraId="04C3BB96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64002728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74EB162D" w14:textId="7CC4BA5A" w:rsidR="009C36F0" w:rsidRPr="00E82B2C" w:rsidRDefault="00ED0AA6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192,521</w:t>
            </w:r>
          </w:p>
        </w:tc>
      </w:tr>
    </w:tbl>
    <w:p w14:paraId="75D857D9" w14:textId="77777777" w:rsidR="00E82B2C" w:rsidRDefault="00E82B2C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72CBBFC7" w14:textId="155A38F8" w:rsidR="004710DA" w:rsidRDefault="004710DA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3C66D8">
        <w:rPr>
          <w:rFonts w:asciiTheme="majorBidi" w:hAnsiTheme="majorBidi" w:cs="Angsana New" w:hint="cs"/>
          <w:sz w:val="30"/>
          <w:szCs w:val="30"/>
          <w:cs/>
        </w:rPr>
        <w:t>ณ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4B82" w:rsidRPr="003C66D8">
        <w:rPr>
          <w:rFonts w:asciiTheme="majorBidi" w:hAnsiTheme="majorBidi" w:cs="Angsana New"/>
          <w:sz w:val="30"/>
          <w:szCs w:val="30"/>
        </w:rPr>
        <w:t>3</w:t>
      </w:r>
      <w:r w:rsidR="00894B82" w:rsidRPr="009A54EB">
        <w:rPr>
          <w:rFonts w:asciiTheme="majorBidi" w:hAnsiTheme="majorBidi" w:cs="Angsana New"/>
          <w:sz w:val="30"/>
          <w:szCs w:val="30"/>
        </w:rPr>
        <w:t xml:space="preserve">0 </w:t>
      </w:r>
      <w:r w:rsidR="00894B82" w:rsidRPr="009A54E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3C66D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sz w:val="30"/>
          <w:szCs w:val="30"/>
        </w:rPr>
        <w:t>56</w:t>
      </w:r>
      <w:r w:rsidR="004737E2">
        <w:rPr>
          <w:rFonts w:asciiTheme="majorBidi" w:hAnsiTheme="majorBidi" w:cs="Angsana New"/>
          <w:sz w:val="30"/>
          <w:szCs w:val="30"/>
        </w:rPr>
        <w:t>9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สัญญากู้ยืมระยะสั้นจากสถาบันการเงินแห่งหนึ่งในประเทศอินโดนีเซียเพื่อใช้ในการดำเนินงาน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เงินกู้ยืมระยะ</w:t>
      </w:r>
      <w:r w:rsidR="00D20D21" w:rsidRPr="003C66D8"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จากสถาบันการเงินจำนวน</w:t>
      </w:r>
      <w:r w:rsidR="00A87B8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87B87">
        <w:rPr>
          <w:rFonts w:asciiTheme="majorBidi" w:hAnsiTheme="majorBidi" w:cs="Angsana New"/>
          <w:sz w:val="30"/>
          <w:szCs w:val="30"/>
        </w:rPr>
        <w:t>102</w:t>
      </w:r>
      <w:r w:rsidR="00B52339">
        <w:rPr>
          <w:rFonts w:asciiTheme="majorBidi" w:hAnsiTheme="majorBidi" w:cs="Angsana New"/>
          <w:sz w:val="30"/>
          <w:szCs w:val="30"/>
        </w:rPr>
        <w:t>,952</w:t>
      </w:r>
      <w:r w:rsidR="00894B82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="00B22A0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737E2">
        <w:rPr>
          <w:rFonts w:asciiTheme="majorBidi" w:hAnsiTheme="majorBidi" w:cs="Angsana New"/>
          <w:sz w:val="30"/>
          <w:szCs w:val="30"/>
        </w:rPr>
        <w:t>193</w:t>
      </w:r>
      <w:r w:rsidR="00AB5666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4737E2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08663E">
        <w:rPr>
          <w:rFonts w:asciiTheme="majorBidi" w:hAnsiTheme="majorBidi" w:cs="Angsana New"/>
          <w:i/>
          <w:iCs/>
          <w:sz w:val="30"/>
          <w:szCs w:val="30"/>
        </w:rPr>
        <w:t>8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4737E2">
        <w:rPr>
          <w:rFonts w:asciiTheme="majorBidi" w:hAnsiTheme="majorBidi" w:cs="Angsana New"/>
          <w:i/>
          <w:iCs/>
          <w:sz w:val="30"/>
          <w:szCs w:val="30"/>
        </w:rPr>
        <w:t>92</w:t>
      </w:r>
      <w:r w:rsidR="00BC66C6">
        <w:rPr>
          <w:rFonts w:asciiTheme="majorBidi" w:hAnsiTheme="majorBidi" w:cs="Angsana New"/>
          <w:i/>
          <w:iCs/>
          <w:sz w:val="30"/>
          <w:szCs w:val="30"/>
        </w:rPr>
        <w:t>,</w:t>
      </w:r>
      <w:r w:rsidR="004737E2">
        <w:rPr>
          <w:rFonts w:asciiTheme="majorBidi" w:hAnsiTheme="majorBidi" w:cs="Angsana New"/>
          <w:i/>
          <w:iCs/>
          <w:sz w:val="30"/>
          <w:szCs w:val="30"/>
        </w:rPr>
        <w:t>554</w:t>
      </w:r>
      <w:r w:rsidR="00BC66C6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>1</w:t>
      </w:r>
      <w:r w:rsidR="00BC66C6">
        <w:rPr>
          <w:rFonts w:asciiTheme="majorBidi" w:hAnsiTheme="majorBidi" w:cs="Angsana New"/>
          <w:i/>
          <w:iCs/>
          <w:sz w:val="30"/>
          <w:szCs w:val="30"/>
        </w:rPr>
        <w:t>75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BB0C82" w:rsidRPr="003C66D8">
        <w:rPr>
          <w:rFonts w:asciiTheme="majorBidi" w:hAnsiTheme="majorBidi" w:cs="Angsana New"/>
          <w:sz w:val="30"/>
          <w:szCs w:val="30"/>
          <w:cs/>
        </w:rPr>
        <w:br/>
      </w:r>
      <w:r w:rsidRPr="003C66D8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="00B22A08">
        <w:rPr>
          <w:rFonts w:asciiTheme="majorBidi" w:hAnsiTheme="majorBidi" w:cs="Angsana New"/>
          <w:sz w:val="30"/>
          <w:szCs w:val="30"/>
        </w:rPr>
        <w:t>7.5</w:t>
      </w:r>
      <w:r w:rsidR="00116F77">
        <w:rPr>
          <w:rFonts w:asciiTheme="majorBidi" w:hAnsiTheme="majorBidi" w:cs="Angsana New"/>
          <w:sz w:val="30"/>
          <w:szCs w:val="30"/>
        </w:rPr>
        <w:t>0</w:t>
      </w:r>
      <w:r w:rsidR="00894B82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0629D1">
        <w:rPr>
          <w:rFonts w:asciiTheme="majorBidi" w:hAnsiTheme="majorBidi" w:cs="Angsana New"/>
          <w:i/>
          <w:iCs/>
          <w:sz w:val="30"/>
          <w:szCs w:val="30"/>
        </w:rPr>
        <w:t>8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.</w:t>
      </w:r>
      <w:r w:rsidR="00593A1E">
        <w:rPr>
          <w:rFonts w:asciiTheme="majorBidi" w:hAnsiTheme="majorBidi" w:cs="Angsana New"/>
          <w:i/>
          <w:iCs/>
          <w:sz w:val="30"/>
          <w:szCs w:val="30"/>
        </w:rPr>
        <w:t>50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)</w:t>
      </w:r>
    </w:p>
    <w:p w14:paraId="33482BF9" w14:textId="2C8BCA88" w:rsidR="008D20CA" w:rsidRDefault="008D20CA" w:rsidP="002C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8C745F" w14:textId="34217682" w:rsidR="004710DA" w:rsidRDefault="00602536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lastRenderedPageBreak/>
        <w:t>1</w:t>
      </w:r>
      <w:r w:rsidR="004A5330">
        <w:rPr>
          <w:rFonts w:asciiTheme="majorBidi" w:hAnsiTheme="majorBidi" w:cs="Angsana New"/>
          <w:sz w:val="30"/>
          <w:szCs w:val="30"/>
        </w:rPr>
        <w:t>3</w:t>
      </w:r>
      <w:r w:rsidR="004710DA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="004710DA">
        <w:rPr>
          <w:rFonts w:asciiTheme="majorBidi" w:hAnsiTheme="majorBidi" w:cs="Angsana New"/>
          <w:sz w:val="30"/>
          <w:szCs w:val="30"/>
        </w:rPr>
        <w:tab/>
      </w:r>
      <w:r w:rsidR="004710DA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</w:p>
    <w:p w14:paraId="25567942" w14:textId="77777777" w:rsidR="00602536" w:rsidRPr="002C719B" w:rsidRDefault="00602536" w:rsidP="002C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23"/>
        <w:gridCol w:w="1170"/>
        <w:gridCol w:w="360"/>
        <w:gridCol w:w="1206"/>
      </w:tblGrid>
      <w:tr w:rsidR="00602536" w:rsidRPr="007B1B30" w14:paraId="490DF8B5" w14:textId="77777777" w:rsidTr="003919BE">
        <w:trPr>
          <w:tblHeader/>
        </w:trPr>
        <w:tc>
          <w:tcPr>
            <w:tcW w:w="6523" w:type="dxa"/>
          </w:tcPr>
          <w:p w14:paraId="6849F212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85429854"/>
          </w:p>
        </w:tc>
        <w:tc>
          <w:tcPr>
            <w:tcW w:w="2736" w:type="dxa"/>
            <w:gridSpan w:val="3"/>
          </w:tcPr>
          <w:p w14:paraId="77D88908" w14:textId="77777777" w:rsidR="00602536" w:rsidRPr="007B1B30" w:rsidRDefault="00602536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4B82" w:rsidRPr="007B1B30" w14:paraId="4A5A258C" w14:textId="77777777" w:rsidTr="003919BE">
        <w:trPr>
          <w:tblHeader/>
        </w:trPr>
        <w:tc>
          <w:tcPr>
            <w:tcW w:w="6523" w:type="dxa"/>
          </w:tcPr>
          <w:p w14:paraId="380B1AE3" w14:textId="690860AA" w:rsidR="00894B82" w:rsidRPr="007B1B30" w:rsidRDefault="00894B82" w:rsidP="00894B82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1335DB" w14:textId="75A59A76" w:rsidR="00894B82" w:rsidRPr="007B1B30" w:rsidRDefault="00894B82" w:rsidP="00894B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4E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A54EB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</w:tcPr>
          <w:p w14:paraId="0505DFAA" w14:textId="77777777" w:rsidR="00894B82" w:rsidRPr="007B1B30" w:rsidRDefault="00894B82" w:rsidP="00894B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D622CB6" w14:textId="65BA6B4B" w:rsidR="00894B82" w:rsidRPr="007B1B30" w:rsidRDefault="00894B82" w:rsidP="00894B82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2536" w:rsidRPr="007B1B30" w14:paraId="7691A924" w14:textId="77777777" w:rsidTr="003919BE">
        <w:trPr>
          <w:tblHeader/>
        </w:trPr>
        <w:tc>
          <w:tcPr>
            <w:tcW w:w="6523" w:type="dxa"/>
          </w:tcPr>
          <w:p w14:paraId="6B4E162C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B58CBD" w14:textId="54954C60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007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28E4F578" w14:textId="77777777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72A9C905" w14:textId="764176BE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57007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02536" w:rsidRPr="007B1B30" w14:paraId="5CDE496A" w14:textId="77777777" w:rsidTr="003919BE">
        <w:trPr>
          <w:tblHeader/>
        </w:trPr>
        <w:tc>
          <w:tcPr>
            <w:tcW w:w="6523" w:type="dxa"/>
          </w:tcPr>
          <w:p w14:paraId="7F5F471E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0538533F" w14:textId="77777777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2536" w:rsidRPr="007B1B30" w14:paraId="12533A9D" w14:textId="77777777" w:rsidTr="003919BE">
        <w:tc>
          <w:tcPr>
            <w:tcW w:w="6523" w:type="dxa"/>
          </w:tcPr>
          <w:p w14:paraId="56B343D2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่หมุนเวียน</w:t>
            </w:r>
          </w:p>
        </w:tc>
        <w:tc>
          <w:tcPr>
            <w:tcW w:w="1170" w:type="dxa"/>
            <w:vAlign w:val="bottom"/>
          </w:tcPr>
          <w:p w14:paraId="363DA0BD" w14:textId="6F6FD7D5" w:rsidR="00602536" w:rsidRPr="007B1B30" w:rsidRDefault="00852903" w:rsidP="0060253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16,287</w:t>
            </w:r>
          </w:p>
        </w:tc>
        <w:tc>
          <w:tcPr>
            <w:tcW w:w="360" w:type="dxa"/>
          </w:tcPr>
          <w:p w14:paraId="754C3724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7EC6109" w14:textId="2ACC8B1F" w:rsidR="00602536" w:rsidRPr="007B1B30" w:rsidRDefault="00602536" w:rsidP="00215DE3">
            <w:pPr>
              <w:pStyle w:val="block"/>
              <w:tabs>
                <w:tab w:val="decimal" w:pos="790"/>
              </w:tabs>
              <w:spacing w:after="0" w:line="240" w:lineRule="auto"/>
              <w:ind w:left="0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3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70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6,434</w:t>
            </w:r>
          </w:p>
        </w:tc>
      </w:tr>
      <w:tr w:rsidR="00602536" w:rsidRPr="007B1B30" w14:paraId="7CC67377" w14:textId="77777777" w:rsidTr="003919BE">
        <w:tc>
          <w:tcPr>
            <w:tcW w:w="6523" w:type="dxa"/>
          </w:tcPr>
          <w:p w14:paraId="1DFC502F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9CE8EC" w14:textId="1C5AE6E1" w:rsidR="00602536" w:rsidRPr="007B1B30" w:rsidRDefault="00DA1E0A" w:rsidP="0060253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12,253</w:t>
            </w:r>
          </w:p>
        </w:tc>
        <w:tc>
          <w:tcPr>
            <w:tcW w:w="360" w:type="dxa"/>
          </w:tcPr>
          <w:p w14:paraId="65A09B5F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D756C3E" w14:textId="487473FF" w:rsidR="00602536" w:rsidRPr="007B1B30" w:rsidRDefault="00570079" w:rsidP="00215DE3">
            <w:pPr>
              <w:pStyle w:val="block"/>
              <w:tabs>
                <w:tab w:val="decimal" w:pos="790"/>
              </w:tabs>
              <w:spacing w:after="0" w:line="240" w:lineRule="auto"/>
              <w:ind w:left="0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20,622</w:t>
            </w:r>
          </w:p>
        </w:tc>
      </w:tr>
      <w:tr w:rsidR="00602536" w:rsidRPr="007B1B30" w14:paraId="4D266C72" w14:textId="77777777" w:rsidTr="003919BE">
        <w:tc>
          <w:tcPr>
            <w:tcW w:w="6523" w:type="dxa"/>
          </w:tcPr>
          <w:p w14:paraId="6448A07A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15916" w14:textId="49A54BD0" w:rsidR="00602536" w:rsidRPr="007B1B30" w:rsidRDefault="00852903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28,54</w:t>
            </w:r>
            <w:r w:rsidR="000D7B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360" w:type="dxa"/>
          </w:tcPr>
          <w:p w14:paraId="530388FE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B569C" w14:textId="4D01D6B8" w:rsidR="00602536" w:rsidRPr="00215DE3" w:rsidRDefault="00570079" w:rsidP="00215DE3">
            <w:pPr>
              <w:pStyle w:val="block"/>
              <w:tabs>
                <w:tab w:val="decimal" w:pos="790"/>
              </w:tabs>
              <w:spacing w:after="0" w:line="240" w:lineRule="auto"/>
              <w:ind w:left="0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5D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37,056</w:t>
            </w:r>
          </w:p>
        </w:tc>
      </w:tr>
      <w:bookmarkEnd w:id="1"/>
    </w:tbl>
    <w:p w14:paraId="3EDB0E48" w14:textId="739FE73C" w:rsidR="002C719B" w:rsidRDefault="002C719B" w:rsidP="002C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F5D1070" w14:textId="07AF25BC" w:rsidR="00A975C1" w:rsidRPr="008623FD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1C4A0E3" w14:textId="77777777" w:rsidR="00A975C1" w:rsidRPr="002C719B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3"/>
        <w:gridCol w:w="734"/>
        <w:gridCol w:w="2007"/>
      </w:tblGrid>
      <w:tr w:rsidR="00563DA2" w:rsidRPr="00563DA2" w14:paraId="4C35D2F1" w14:textId="77777777" w:rsidTr="003919BE">
        <w:tc>
          <w:tcPr>
            <w:tcW w:w="6523" w:type="dxa"/>
            <w:vAlign w:val="bottom"/>
          </w:tcPr>
          <w:p w14:paraId="0CD46AD0" w14:textId="354ACE80" w:rsidR="00563DA2" w:rsidRPr="00563DA2" w:rsidRDefault="00894B8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9A54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9A54E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732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1A3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734" w:type="dxa"/>
          </w:tcPr>
          <w:p w14:paraId="4C125C18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7763D6D6" w14:textId="179FEE63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563DA2" w:rsidRPr="00563DA2" w14:paraId="329B683C" w14:textId="77777777" w:rsidTr="003919BE">
        <w:tc>
          <w:tcPr>
            <w:tcW w:w="6523" w:type="dxa"/>
          </w:tcPr>
          <w:p w14:paraId="47EA437D" w14:textId="77777777" w:rsidR="00563DA2" w:rsidRPr="00AE3A44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4" w:type="dxa"/>
          </w:tcPr>
          <w:p w14:paraId="012BE762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0C584D55" w14:textId="25EC74FA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450B" w:rsidRPr="00563DA2" w14:paraId="6014F311" w14:textId="77777777" w:rsidTr="003919BE">
        <w:tc>
          <w:tcPr>
            <w:tcW w:w="6523" w:type="dxa"/>
          </w:tcPr>
          <w:p w14:paraId="4AE9F9BB" w14:textId="6BE6E929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0D1E52E7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F5F24D5" w14:textId="57881D88" w:rsidR="00F1450B" w:rsidRPr="0073381A" w:rsidRDefault="0073381A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37,056</w:t>
            </w:r>
          </w:p>
        </w:tc>
      </w:tr>
      <w:tr w:rsidR="00F1450B" w:rsidRPr="00795189" w14:paraId="5442A7B1" w14:textId="77777777" w:rsidTr="003919BE">
        <w:tc>
          <w:tcPr>
            <w:tcW w:w="6523" w:type="dxa"/>
          </w:tcPr>
          <w:p w14:paraId="157E005E" w14:textId="5AB160F3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734" w:type="dxa"/>
          </w:tcPr>
          <w:p w14:paraId="1DE0D1B8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4DA42D4" w14:textId="5CA3B842" w:rsidR="00F1450B" w:rsidRPr="00795189" w:rsidRDefault="00AF0A5E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1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5189" w:rsidRPr="0079518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951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5189" w:rsidRPr="00795189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Pr="007951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450B" w:rsidRPr="00795189" w14:paraId="4FDC7855" w14:textId="77777777" w:rsidTr="003919BE">
        <w:tc>
          <w:tcPr>
            <w:tcW w:w="6523" w:type="dxa"/>
          </w:tcPr>
          <w:p w14:paraId="4C4A77F1" w14:textId="29919D2B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734" w:type="dxa"/>
          </w:tcPr>
          <w:p w14:paraId="5FE83E14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6BA263D3" w14:textId="35D4C51E" w:rsidR="00F1450B" w:rsidRPr="00795189" w:rsidRDefault="00AF0A5E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518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95189" w:rsidRPr="0079518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1450B" w:rsidRPr="00563DA2" w14:paraId="6BBA99AF" w14:textId="77777777" w:rsidTr="003919BE">
        <w:tc>
          <w:tcPr>
            <w:tcW w:w="6523" w:type="dxa"/>
          </w:tcPr>
          <w:p w14:paraId="258D9B0B" w14:textId="21514A0A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4481BC7A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40287919" w14:textId="41C117DE" w:rsidR="00F1450B" w:rsidRPr="00563DA2" w:rsidRDefault="00EA31C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95189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450B" w:rsidRPr="0007056F" w14:paraId="75297F0F" w14:textId="77777777" w:rsidTr="003919BE">
        <w:tc>
          <w:tcPr>
            <w:tcW w:w="6523" w:type="dxa"/>
          </w:tcPr>
          <w:p w14:paraId="70A6B419" w14:textId="4908DBA8" w:rsidR="00F1450B" w:rsidRPr="0007056F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46582814" w14:textId="77777777" w:rsidR="00F1450B" w:rsidRPr="0007056F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3F0670FD" w14:textId="7797FA5E" w:rsidR="00F1450B" w:rsidRPr="00CF170A" w:rsidRDefault="00EA31C3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28,540</w:t>
            </w:r>
          </w:p>
        </w:tc>
      </w:tr>
    </w:tbl>
    <w:p w14:paraId="48D8006B" w14:textId="77777777" w:rsidR="003D128F" w:rsidRPr="002C719B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0CAE76C" w14:textId="48089FC1" w:rsidR="008A73C5" w:rsidRPr="001A3E9D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541D49">
        <w:rPr>
          <w:rFonts w:asciiTheme="majorBidi" w:hAnsiTheme="majorBidi" w:cs="Angsana New" w:hint="cs"/>
          <w:sz w:val="30"/>
          <w:szCs w:val="30"/>
          <w:cs/>
        </w:rPr>
        <w:t>ณ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4B82" w:rsidRPr="009A54EB">
        <w:rPr>
          <w:rFonts w:asciiTheme="majorBidi" w:hAnsiTheme="majorBidi" w:cs="Angsana New"/>
          <w:sz w:val="30"/>
          <w:szCs w:val="30"/>
        </w:rPr>
        <w:t xml:space="preserve">30 </w:t>
      </w:r>
      <w:r w:rsidR="00894B82" w:rsidRPr="009A54E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894B82"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3375" w:rsidRPr="00541D49">
        <w:rPr>
          <w:rFonts w:asciiTheme="majorBidi" w:hAnsiTheme="majorBidi" w:cs="Angsana New"/>
          <w:sz w:val="30"/>
          <w:szCs w:val="30"/>
        </w:rPr>
        <w:t>256</w:t>
      </w:r>
      <w:r w:rsidR="00221DA6">
        <w:rPr>
          <w:rFonts w:asciiTheme="majorBidi" w:hAnsiTheme="majorBidi" w:cs="Angsana New"/>
          <w:sz w:val="30"/>
          <w:szCs w:val="30"/>
        </w:rPr>
        <w:t>9</w:t>
      </w:r>
      <w:r w:rsidR="00B43375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สัญญากู้ยืม</w:t>
      </w:r>
      <w:r w:rsidR="0007056F" w:rsidRPr="00541D49">
        <w:rPr>
          <w:rFonts w:asciiTheme="majorBidi" w:hAnsiTheme="majorBidi" w:cs="Angsana New" w:hint="cs"/>
          <w:sz w:val="30"/>
          <w:szCs w:val="30"/>
          <w:cs/>
        </w:rPr>
        <w:t>ระยะยาวจากสถาบันการเงินแห่งหนึ่ง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ในประเท</w:t>
      </w:r>
      <w:r w:rsidR="00DB465B" w:rsidRPr="00541D49">
        <w:rPr>
          <w:rFonts w:asciiTheme="majorBidi" w:hAnsiTheme="majorBidi" w:cs="Angsana New" w:hint="cs"/>
          <w:sz w:val="30"/>
          <w:szCs w:val="30"/>
          <w:cs/>
        </w:rPr>
        <w:t>ศ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อินโดนีเซีย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เพื่อใช้ในการลงทุนในที่ดิน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เงินกู้ยืมระยะยาวจากสถาบันการเงินจำนวน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947E7">
        <w:rPr>
          <w:rFonts w:asciiTheme="majorBidi" w:hAnsiTheme="majorBidi" w:cs="Angsana New"/>
          <w:sz w:val="30"/>
          <w:szCs w:val="30"/>
        </w:rPr>
        <w:t>15,262</w:t>
      </w:r>
      <w:r w:rsidR="00F1450B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="00CF170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57B93">
        <w:rPr>
          <w:rFonts w:asciiTheme="majorBidi" w:hAnsiTheme="majorBidi" w:cs="Angsana New"/>
          <w:sz w:val="30"/>
          <w:szCs w:val="30"/>
        </w:rPr>
        <w:t>29</w:t>
      </w:r>
      <w:r w:rsidR="00894B82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07056F" w:rsidRPr="00541D4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221DA6">
        <w:rPr>
          <w:rFonts w:asciiTheme="majorBidi" w:hAnsiTheme="majorBidi" w:cs="Angsana New"/>
          <w:i/>
          <w:iCs/>
          <w:sz w:val="30"/>
          <w:szCs w:val="30"/>
        </w:rPr>
        <w:t>8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21DA6">
        <w:rPr>
          <w:rFonts w:asciiTheme="majorBidi" w:hAnsiTheme="majorBidi" w:cs="Angsana New"/>
          <w:i/>
          <w:iCs/>
          <w:sz w:val="30"/>
          <w:szCs w:val="30"/>
        </w:rPr>
        <w:t xml:space="preserve">19,607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221DA6">
        <w:rPr>
          <w:rFonts w:asciiTheme="majorBidi" w:hAnsiTheme="majorBidi" w:cs="Angsana New"/>
          <w:i/>
          <w:iCs/>
          <w:sz w:val="30"/>
          <w:szCs w:val="30"/>
        </w:rPr>
        <w:t>37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381A">
        <w:rPr>
          <w:rFonts w:asciiTheme="majorBidi" w:hAnsiTheme="majorBidi" w:cs="Angsana New"/>
          <w:sz w:val="30"/>
          <w:szCs w:val="30"/>
        </w:rPr>
        <w:br/>
      </w:r>
      <w:r w:rsidR="002A7C43" w:rsidRPr="00541D49">
        <w:rPr>
          <w:rFonts w:asciiTheme="majorBidi" w:hAnsiTheme="majorBidi" w:cs="Angsana New" w:hint="cs"/>
          <w:sz w:val="30"/>
          <w:szCs w:val="30"/>
          <w:cs/>
        </w:rPr>
        <w:t>มีอัตราดอกเบี้ยร้อยละ</w:t>
      </w:r>
      <w:r w:rsidR="001E1B7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E1B7C">
        <w:rPr>
          <w:rFonts w:asciiTheme="majorBidi" w:hAnsiTheme="majorBidi" w:cs="Angsana New"/>
          <w:sz w:val="30"/>
          <w:szCs w:val="30"/>
        </w:rPr>
        <w:t>7.5</w:t>
      </w:r>
      <w:r w:rsidR="000D6F27">
        <w:rPr>
          <w:rFonts w:asciiTheme="majorBidi" w:hAnsiTheme="majorBidi" w:cs="Angsana New"/>
          <w:sz w:val="30"/>
          <w:szCs w:val="30"/>
        </w:rPr>
        <w:t>0</w:t>
      </w:r>
      <w:r w:rsidR="00894B82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2A7C43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221DA6">
        <w:rPr>
          <w:rFonts w:asciiTheme="majorBidi" w:hAnsiTheme="majorBidi" w:cs="Angsana New"/>
          <w:i/>
          <w:iCs/>
          <w:sz w:val="30"/>
          <w:szCs w:val="30"/>
        </w:rPr>
        <w:t>8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.</w:t>
      </w:r>
      <w:r w:rsidR="00221DA6">
        <w:rPr>
          <w:rFonts w:asciiTheme="majorBidi" w:hAnsiTheme="majorBidi" w:cs="Angsana New"/>
          <w:i/>
          <w:iCs/>
          <w:sz w:val="30"/>
          <w:szCs w:val="30"/>
        </w:rPr>
        <w:t>50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)</w:t>
      </w:r>
      <w:r w:rsidR="001A3E9D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23432E55" w14:textId="77777777" w:rsidR="008A73C5" w:rsidRPr="002C719B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D6593" w14:textId="5F1C60EC" w:rsidR="00563DA2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8A73C5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เงินกู้ยืมระยะสั้นและเงินกู้ยืมระยะยาวจากสถาบันการเงิน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ค้ำประกันโดยที่ดิน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และอุปกรณ์ของบริษัทย่อยในประเทศอินโดนีเซีย</w:t>
      </w:r>
      <w:r w:rsidR="002A7C4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และหนังสือค้ำประกันที่ออกโดยธนาคารในนามของบริษัท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A29A4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บริษัทย่อยดังกล่าว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จะต้องปฏิบัติตามเงื่อนไขต่าง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 w:rsidR="00A24CA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24CAA">
        <w:rPr>
          <w:rFonts w:asciiTheme="majorBidi" w:hAnsiTheme="majorBidi" w:cs="Angsana New"/>
          <w:sz w:val="30"/>
          <w:szCs w:val="30"/>
        </w:rPr>
        <w:br/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และรวมถึงการจำกัดการก่อหนี้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9F91D15" w14:textId="1AD484B9" w:rsidR="00D41BA1" w:rsidRDefault="00D41BA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75FA0C46" w14:textId="77777777" w:rsidR="008D20CA" w:rsidRDefault="008D20C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5624B7F8" w14:textId="65653047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0821"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วงเงินกู้ยืม</w:t>
      </w:r>
    </w:p>
    <w:p w14:paraId="59B28AC5" w14:textId="77777777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44279" w14:textId="2D259B9E" w:rsidR="00A975C1" w:rsidRPr="00CF0821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CF0821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</w:t>
      </w:r>
      <w:r w:rsidR="004A7AF9">
        <w:rPr>
          <w:rFonts w:asciiTheme="majorBidi" w:hAnsiTheme="majorBidi" w:cs="Angsana New" w:hint="cs"/>
          <w:sz w:val="30"/>
          <w:szCs w:val="30"/>
          <w:cs/>
        </w:rPr>
        <w:t>ที่ยังไม่ได้เบิกใช้</w:t>
      </w:r>
      <w:r w:rsidRPr="00CF0821">
        <w:rPr>
          <w:rFonts w:asciiTheme="majorBidi" w:hAnsiTheme="majorBidi" w:cs="Angsana New" w:hint="cs"/>
          <w:sz w:val="30"/>
          <w:szCs w:val="30"/>
          <w:cs/>
        </w:rPr>
        <w:t>กับสถาบันการเงินหลายแห่งดังนี้</w:t>
      </w:r>
    </w:p>
    <w:p w14:paraId="37EEE211" w14:textId="67694769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1008"/>
        <w:gridCol w:w="1638"/>
        <w:gridCol w:w="236"/>
        <w:gridCol w:w="1654"/>
      </w:tblGrid>
      <w:tr w:rsidR="00A4660A" w:rsidRPr="00CF0821" w14:paraId="7B6E9B77" w14:textId="77777777" w:rsidTr="003919BE">
        <w:tc>
          <w:tcPr>
            <w:tcW w:w="4723" w:type="dxa"/>
            <w:vAlign w:val="bottom"/>
          </w:tcPr>
          <w:p w14:paraId="71673A05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029CAE7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FDF7A96" w14:textId="41DE2C60" w:rsidR="00A4660A" w:rsidRPr="00CF0821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CF0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894B82" w:rsidRPr="00CF0821" w14:paraId="0B9B8F88" w14:textId="77777777" w:rsidTr="003919BE">
        <w:tc>
          <w:tcPr>
            <w:tcW w:w="4723" w:type="dxa"/>
            <w:vAlign w:val="bottom"/>
          </w:tcPr>
          <w:p w14:paraId="71B7E515" w14:textId="77777777" w:rsidR="00894B82" w:rsidRPr="00CF0821" w:rsidRDefault="00894B82" w:rsidP="00894B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DC5D47" w14:textId="77777777" w:rsidR="00894B82" w:rsidRPr="00CF0821" w:rsidRDefault="00894B82" w:rsidP="00894B8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3EF33001" w14:textId="60F89EF0" w:rsidR="00894B82" w:rsidRPr="00CF0821" w:rsidRDefault="00894B82" w:rsidP="00894B82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54E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A54E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2856D95" w14:textId="77777777" w:rsidR="00894B82" w:rsidRPr="00CF082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23C9B117" w14:textId="5FC61DEF" w:rsidR="00894B82" w:rsidRPr="00CF0821" w:rsidRDefault="00894B82" w:rsidP="00894B82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08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660A" w:rsidRPr="00CF0821" w14:paraId="47364CCA" w14:textId="77777777" w:rsidTr="003919BE">
        <w:tc>
          <w:tcPr>
            <w:tcW w:w="4723" w:type="dxa"/>
            <w:vAlign w:val="bottom"/>
          </w:tcPr>
          <w:p w14:paraId="13A5006D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C0E0661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01178B3D" w14:textId="111C943A" w:rsidR="00A4660A" w:rsidRPr="00CF0821" w:rsidRDefault="00A4660A" w:rsidP="00675B59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933F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7F454805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FE8F61C" w14:textId="4E94112E" w:rsidR="00A4660A" w:rsidRPr="00CF0821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933F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417ADA" w:rsidRPr="00CF0821" w14:paraId="4F6D8AB4" w14:textId="77777777" w:rsidTr="003919BE">
        <w:tc>
          <w:tcPr>
            <w:tcW w:w="4723" w:type="dxa"/>
            <w:vAlign w:val="bottom"/>
          </w:tcPr>
          <w:p w14:paraId="2B980402" w14:textId="77777777" w:rsidR="00417ADA" w:rsidRPr="00CF0821" w:rsidRDefault="00417AD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1DE8EA8" w14:textId="77777777" w:rsidR="00417ADA" w:rsidRPr="00CF0821" w:rsidRDefault="00417AD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6D64CF31" w14:textId="280B2E7B" w:rsidR="00417ADA" w:rsidRPr="00417ADA" w:rsidRDefault="00417AD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17A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(ล้าน)</w:t>
            </w:r>
          </w:p>
        </w:tc>
      </w:tr>
      <w:tr w:rsidR="00A975C1" w:rsidRPr="00CF0821" w14:paraId="4643442B" w14:textId="77777777" w:rsidTr="003919BE">
        <w:tc>
          <w:tcPr>
            <w:tcW w:w="4723" w:type="dxa"/>
          </w:tcPr>
          <w:p w14:paraId="4F51A611" w14:textId="02C9E58F" w:rsidR="00A975C1" w:rsidRPr="00CF0821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14:paraId="0A5CC10E" w14:textId="77777777" w:rsidR="00A975C1" w:rsidRPr="00CF0821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2366F8A0" w14:textId="5C3CF8AA" w:rsidR="00A975C1" w:rsidRPr="00CF0821" w:rsidRDefault="00C24B05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1,685</w:t>
            </w:r>
          </w:p>
        </w:tc>
        <w:tc>
          <w:tcPr>
            <w:tcW w:w="236" w:type="dxa"/>
            <w:vAlign w:val="bottom"/>
          </w:tcPr>
          <w:p w14:paraId="405CD0FD" w14:textId="77777777" w:rsidR="00A975C1" w:rsidRPr="00CF0821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3CA62F6" w14:textId="1A134F78" w:rsidR="00A975C1" w:rsidRPr="00CF0821" w:rsidRDefault="008607A3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</w:tr>
      <w:tr w:rsidR="0012595A" w:rsidRPr="00CF0821" w14:paraId="421A6322" w14:textId="77777777" w:rsidTr="003919BE">
        <w:tc>
          <w:tcPr>
            <w:tcW w:w="4723" w:type="dxa"/>
          </w:tcPr>
          <w:p w14:paraId="4E81BBE0" w14:textId="16785A12" w:rsidR="0012595A" w:rsidRPr="004646DC" w:rsidRDefault="0012595A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646DC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008" w:type="dxa"/>
            <w:vAlign w:val="bottom"/>
          </w:tcPr>
          <w:p w14:paraId="62114D53" w14:textId="77777777" w:rsidR="0012595A" w:rsidRPr="004646DC" w:rsidRDefault="0012595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CD057E5" w14:textId="5C4A7F37" w:rsidR="0012595A" w:rsidRPr="004646DC" w:rsidRDefault="000A6E25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FC8D7DC" w14:textId="77777777" w:rsidR="0012595A" w:rsidRPr="004646DC" w:rsidRDefault="0012595A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070E13CD" w14:textId="39845CCA" w:rsidR="0012595A" w:rsidRPr="004646DC" w:rsidRDefault="004646DC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4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975C1" w:rsidRPr="00CF0821" w14:paraId="4A1A7034" w14:textId="77777777" w:rsidTr="003919BE">
        <w:tc>
          <w:tcPr>
            <w:tcW w:w="4723" w:type="dxa"/>
          </w:tcPr>
          <w:p w14:paraId="64A41306" w14:textId="5F89054E" w:rsidR="00A975C1" w:rsidRPr="00CF0821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รูเปีย</w:t>
            </w:r>
          </w:p>
        </w:tc>
        <w:tc>
          <w:tcPr>
            <w:tcW w:w="1008" w:type="dxa"/>
            <w:vAlign w:val="bottom"/>
          </w:tcPr>
          <w:p w14:paraId="057AAE37" w14:textId="77777777" w:rsidR="00A975C1" w:rsidRPr="00CF0821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E7A3013" w14:textId="273379AC" w:rsidR="00A975C1" w:rsidRPr="00CF0821" w:rsidRDefault="004F328F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37,048</w:t>
            </w:r>
          </w:p>
        </w:tc>
        <w:tc>
          <w:tcPr>
            <w:tcW w:w="236" w:type="dxa"/>
            <w:vAlign w:val="bottom"/>
          </w:tcPr>
          <w:p w14:paraId="4093164E" w14:textId="77777777" w:rsidR="00A975C1" w:rsidRPr="00CF0821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5CB7A29" w14:textId="22521C8C" w:rsidR="00A975C1" w:rsidRPr="00CF0821" w:rsidRDefault="008C23AF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52,433</w:t>
            </w:r>
          </w:p>
        </w:tc>
      </w:tr>
      <w:tr w:rsidR="00E82B2C" w:rsidRPr="00CF0821" w14:paraId="16417146" w14:textId="77777777" w:rsidTr="003919BE">
        <w:tc>
          <w:tcPr>
            <w:tcW w:w="4723" w:type="dxa"/>
          </w:tcPr>
          <w:p w14:paraId="49AD79D3" w14:textId="77777777" w:rsidR="00E82B2C" w:rsidRPr="00CF0821" w:rsidRDefault="00E82B2C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1F277762" w14:textId="77777777" w:rsidR="00E82B2C" w:rsidRPr="00CF0821" w:rsidRDefault="00E82B2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81BBB60" w14:textId="77777777" w:rsidR="00E82B2C" w:rsidRPr="00CF0821" w:rsidRDefault="00E82B2C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F0245E" w14:textId="77777777" w:rsidR="00E82B2C" w:rsidRPr="00CF0821" w:rsidRDefault="00E82B2C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19B029D4" w14:textId="77777777" w:rsidR="00E82B2C" w:rsidRPr="00CF0821" w:rsidRDefault="00E82B2C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6CA85EA1" w14:textId="226DD52B" w:rsidR="005E2DC2" w:rsidRDefault="005E2DC2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570DC48E" w14:textId="77777777" w:rsidR="005E2DC2" w:rsidRPr="0057337A" w:rsidRDefault="005E2DC2" w:rsidP="00573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6"/>
        <w:gridCol w:w="270"/>
        <w:gridCol w:w="1440"/>
        <w:gridCol w:w="270"/>
        <w:gridCol w:w="1287"/>
        <w:gridCol w:w="270"/>
        <w:gridCol w:w="1008"/>
        <w:gridCol w:w="236"/>
        <w:gridCol w:w="1123"/>
        <w:gridCol w:w="236"/>
        <w:gridCol w:w="1024"/>
      </w:tblGrid>
      <w:tr w:rsidR="005E2DC2" w:rsidRPr="00F100BD" w14:paraId="37FE0A5D" w14:textId="77777777" w:rsidTr="004F7A9F">
        <w:tc>
          <w:tcPr>
            <w:tcW w:w="2096" w:type="dxa"/>
          </w:tcPr>
          <w:p w14:paraId="0C48D713" w14:textId="77777777" w:rsidR="005E2DC2" w:rsidRPr="00F100BD" w:rsidRDefault="005E2DC2" w:rsidP="00F2011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6FB2B1" w14:textId="77777777" w:rsidR="005E2DC2" w:rsidRPr="00F100BD" w:rsidRDefault="005E2DC2" w:rsidP="00F2011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271263" w14:textId="77777777" w:rsidR="005E2DC2" w:rsidRPr="00F100BD" w:rsidRDefault="005E2DC2" w:rsidP="00F2011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16F90A87" w14:textId="77777777" w:rsidR="005E2DC2" w:rsidRPr="00F100BD" w:rsidRDefault="005E2DC2" w:rsidP="00F2011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6B15971C" w14:textId="77777777" w:rsidR="005E2DC2" w:rsidRPr="00F100BD" w:rsidRDefault="005E2DC2" w:rsidP="00F2011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กำหนดจ่าย</w:t>
            </w:r>
          </w:p>
        </w:tc>
        <w:tc>
          <w:tcPr>
            <w:tcW w:w="270" w:type="dxa"/>
          </w:tcPr>
          <w:p w14:paraId="3653049C" w14:textId="77777777" w:rsidR="005E2DC2" w:rsidRPr="00F100BD" w:rsidRDefault="005E2DC2" w:rsidP="00F2011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9E49CD4" w14:textId="77777777" w:rsidR="005E2DC2" w:rsidRPr="00F100BD" w:rsidRDefault="005E2DC2" w:rsidP="00F2011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จำนวนหุ้น</w:t>
            </w:r>
          </w:p>
        </w:tc>
        <w:tc>
          <w:tcPr>
            <w:tcW w:w="236" w:type="dxa"/>
          </w:tcPr>
          <w:p w14:paraId="426147C8" w14:textId="77777777" w:rsidR="005E2DC2" w:rsidRPr="00F100BD" w:rsidRDefault="005E2DC2" w:rsidP="00F2011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23" w:type="dxa"/>
            <w:vAlign w:val="bottom"/>
          </w:tcPr>
          <w:p w14:paraId="290BAA89" w14:textId="77777777" w:rsidR="005E2DC2" w:rsidRPr="00F100BD" w:rsidRDefault="005E2DC2" w:rsidP="00F2011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อัตราต่อหุ้น</w:t>
            </w:r>
          </w:p>
        </w:tc>
        <w:tc>
          <w:tcPr>
            <w:tcW w:w="236" w:type="dxa"/>
            <w:vAlign w:val="bottom"/>
          </w:tcPr>
          <w:p w14:paraId="3F9A0C4E" w14:textId="77777777" w:rsidR="005E2DC2" w:rsidRPr="00F100BD" w:rsidRDefault="005E2DC2" w:rsidP="00F2011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3D6F191" w14:textId="77777777" w:rsidR="005E2DC2" w:rsidRPr="00F100BD" w:rsidRDefault="005E2DC2" w:rsidP="00F20111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5E2DC2" w:rsidRPr="00F100BD" w14:paraId="5AD47C58" w14:textId="77777777" w:rsidTr="004F7A9F">
        <w:tc>
          <w:tcPr>
            <w:tcW w:w="2096" w:type="dxa"/>
          </w:tcPr>
          <w:p w14:paraId="27E05E97" w14:textId="77777777" w:rsidR="005E2DC2" w:rsidRPr="00F100BD" w:rsidRDefault="005E2DC2" w:rsidP="00F2011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99814C" w14:textId="77777777" w:rsidR="005E2DC2" w:rsidRPr="00F100BD" w:rsidRDefault="005E2DC2" w:rsidP="00F2011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023486" w14:textId="77777777" w:rsidR="005E2DC2" w:rsidRPr="00F100BD" w:rsidRDefault="005E2DC2" w:rsidP="00F2011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A5D271" w14:textId="77777777" w:rsidR="005E2DC2" w:rsidRPr="00F100BD" w:rsidRDefault="005E2DC2" w:rsidP="00F2011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C872A1E" w14:textId="77777777" w:rsidR="005E2DC2" w:rsidRPr="00F100BD" w:rsidRDefault="005E2DC2" w:rsidP="00F2011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679E69" w14:textId="77777777" w:rsidR="005E2DC2" w:rsidRPr="00F100BD" w:rsidRDefault="005E2DC2" w:rsidP="00F2011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A34EFFF" w14:textId="77777777" w:rsidR="005E2DC2" w:rsidRPr="00F100BD" w:rsidRDefault="005E2DC2" w:rsidP="00F2011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(พันหุ้น)</w:t>
            </w:r>
          </w:p>
        </w:tc>
        <w:tc>
          <w:tcPr>
            <w:tcW w:w="236" w:type="dxa"/>
          </w:tcPr>
          <w:p w14:paraId="4BE7D8E9" w14:textId="77777777" w:rsidR="005E2DC2" w:rsidRPr="00F100BD" w:rsidRDefault="005E2DC2" w:rsidP="00F2011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vAlign w:val="bottom"/>
          </w:tcPr>
          <w:p w14:paraId="1879433B" w14:textId="77777777" w:rsidR="005E2DC2" w:rsidRPr="00F100BD" w:rsidRDefault="005E2DC2" w:rsidP="00F2011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F100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F14E713" w14:textId="77777777" w:rsidR="005E2DC2" w:rsidRPr="00F100BD" w:rsidRDefault="005E2DC2" w:rsidP="00F2011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FF1D064" w14:textId="77777777" w:rsidR="005E2DC2" w:rsidRPr="00F100BD" w:rsidRDefault="005E2DC2" w:rsidP="00F20111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00B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100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2DC2" w:rsidRPr="00F100BD" w14:paraId="299CC383" w14:textId="77777777" w:rsidTr="004F7A9F">
        <w:tc>
          <w:tcPr>
            <w:tcW w:w="2096" w:type="dxa"/>
          </w:tcPr>
          <w:p w14:paraId="24B32B04" w14:textId="25FEF9AE" w:rsidR="005E2DC2" w:rsidRPr="00C844C3" w:rsidRDefault="005E2DC2" w:rsidP="00F2011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844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Pr="00C844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0885F347" w14:textId="77777777" w:rsidR="005E2DC2" w:rsidRPr="005E2DC2" w:rsidRDefault="005E2DC2" w:rsidP="00F2011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15D28E76" w14:textId="77777777" w:rsidR="005E2DC2" w:rsidRPr="00F100BD" w:rsidRDefault="005E2DC2" w:rsidP="00F2011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B00A07" w14:textId="77777777" w:rsidR="005E2DC2" w:rsidRPr="00F100BD" w:rsidRDefault="005E2DC2" w:rsidP="00F2011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17D7B20" w14:textId="77777777" w:rsidR="005E2DC2" w:rsidRPr="00F100BD" w:rsidRDefault="005E2DC2" w:rsidP="00F2011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E9202A" w14:textId="77777777" w:rsidR="005E2DC2" w:rsidRPr="00F100BD" w:rsidRDefault="005E2DC2" w:rsidP="00F2011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B83C52D" w14:textId="77777777" w:rsidR="005E2DC2" w:rsidRPr="00F100BD" w:rsidRDefault="005E2DC2" w:rsidP="00F2011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300D17" w14:textId="77777777" w:rsidR="005E2DC2" w:rsidRPr="00F100BD" w:rsidRDefault="005E2DC2" w:rsidP="00F2011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vAlign w:val="bottom"/>
          </w:tcPr>
          <w:p w14:paraId="3372F89C" w14:textId="77777777" w:rsidR="005E2DC2" w:rsidRPr="00F100BD" w:rsidRDefault="005E2DC2" w:rsidP="00F20111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CB83690" w14:textId="77777777" w:rsidR="005E2DC2" w:rsidRPr="00F100BD" w:rsidRDefault="005E2DC2" w:rsidP="00F2011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2120D81" w14:textId="77777777" w:rsidR="005E2DC2" w:rsidRPr="00F100BD" w:rsidRDefault="005E2DC2" w:rsidP="00F20111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4C3" w:rsidRPr="00F100BD" w14:paraId="5F0C48D2" w14:textId="77777777" w:rsidTr="004F7A9F">
        <w:tc>
          <w:tcPr>
            <w:tcW w:w="2096" w:type="dxa"/>
          </w:tcPr>
          <w:p w14:paraId="7E055486" w14:textId="16C3DCCA" w:rsidR="00C844C3" w:rsidRPr="00C844C3" w:rsidRDefault="00C844C3" w:rsidP="00C844C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44C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C84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2D889403" w14:textId="77777777" w:rsidR="00C844C3" w:rsidRPr="005E2DC2" w:rsidRDefault="00C844C3" w:rsidP="00C844C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6BA31054" w14:textId="1B21932B" w:rsidR="00C844C3" w:rsidRPr="00F100BD" w:rsidRDefault="00A40995" w:rsidP="00C844C3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844C3" w:rsidRPr="00F10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44C3"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="00C844C3"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C844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69B64D2A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1BB3EC5" w14:textId="0C04B128" w:rsidR="00C844C3" w:rsidRPr="00F100BD" w:rsidRDefault="00C844C3" w:rsidP="00C844C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40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763BE5E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88AFBD5" w14:textId="3908197A" w:rsidR="00C844C3" w:rsidRPr="00F100BD" w:rsidRDefault="00A40995" w:rsidP="004F7A9F">
            <w:pPr>
              <w:pStyle w:val="block"/>
              <w:spacing w:after="0"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844C3" w:rsidRPr="00F100B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1A3E9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844C3" w:rsidRPr="00F100BD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76EBF27E" w14:textId="77777777" w:rsidR="00C844C3" w:rsidRPr="00F100BD" w:rsidRDefault="00C844C3" w:rsidP="00C844C3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vAlign w:val="bottom"/>
          </w:tcPr>
          <w:p w14:paraId="54C2BCFD" w14:textId="5B4DA9E1" w:rsidR="00C844C3" w:rsidRPr="00F100BD" w:rsidRDefault="00C844C3" w:rsidP="00C844C3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="00A40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4DD9216F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DE46BE7" w14:textId="2906E479" w:rsidR="00C844C3" w:rsidRPr="00F100BD" w:rsidRDefault="00C844C3" w:rsidP="00C844C3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099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F100BD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C844C3" w:rsidRPr="00F100BD" w14:paraId="38FF2564" w14:textId="77777777" w:rsidTr="004F7A9F">
        <w:tc>
          <w:tcPr>
            <w:tcW w:w="2096" w:type="dxa"/>
          </w:tcPr>
          <w:p w14:paraId="37C7FE79" w14:textId="77777777" w:rsidR="00C844C3" w:rsidRPr="00F100BD" w:rsidRDefault="00C844C3" w:rsidP="00C844C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E7A46AB" w14:textId="77777777" w:rsidR="00C844C3" w:rsidRPr="00F100BD" w:rsidRDefault="00C844C3" w:rsidP="00C844C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F5D861" w14:textId="77777777" w:rsidR="00C844C3" w:rsidRPr="00F100BD" w:rsidRDefault="00C844C3" w:rsidP="00C844C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7AB4F1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437C41C4" w14:textId="77777777" w:rsidR="00C844C3" w:rsidRPr="00F100BD" w:rsidRDefault="00C844C3" w:rsidP="00C844C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0F3C93C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37BABC8" w14:textId="77777777" w:rsidR="00C844C3" w:rsidRPr="00F100BD" w:rsidRDefault="00C844C3" w:rsidP="004F7A9F">
            <w:pPr>
              <w:pStyle w:val="block"/>
              <w:spacing w:after="0"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A79FF34" w14:textId="77777777" w:rsidR="00C844C3" w:rsidRPr="00F100BD" w:rsidRDefault="00C844C3" w:rsidP="00C844C3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vAlign w:val="bottom"/>
          </w:tcPr>
          <w:p w14:paraId="65406F4A" w14:textId="77777777" w:rsidR="00C844C3" w:rsidRPr="00F100BD" w:rsidRDefault="00C844C3" w:rsidP="00C844C3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FA5E52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70153F7" w14:textId="77777777" w:rsidR="00C844C3" w:rsidRPr="00F100BD" w:rsidRDefault="00C844C3" w:rsidP="00C844C3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844C3" w:rsidRPr="00F100BD" w14:paraId="17112135" w14:textId="77777777" w:rsidTr="004F7A9F">
        <w:tc>
          <w:tcPr>
            <w:tcW w:w="2096" w:type="dxa"/>
          </w:tcPr>
          <w:p w14:paraId="2F4A2E11" w14:textId="7D94552C" w:rsidR="00C844C3" w:rsidRPr="00F100BD" w:rsidRDefault="00C844C3" w:rsidP="00C844C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ปี </w:t>
            </w:r>
            <w:r w:rsidRPr="00F100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4BD6199E" w14:textId="77777777" w:rsidR="00C844C3" w:rsidRPr="00F100BD" w:rsidRDefault="00C844C3" w:rsidP="00C844C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FA19B43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CE4384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500E143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CEBE07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F5CE198" w14:textId="77777777" w:rsidR="00C844C3" w:rsidRPr="00F100BD" w:rsidRDefault="00C844C3" w:rsidP="004F7A9F">
            <w:pPr>
              <w:pStyle w:val="block"/>
              <w:spacing w:after="0"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474FE5" w14:textId="77777777" w:rsidR="00C844C3" w:rsidRPr="00F100BD" w:rsidRDefault="00C844C3" w:rsidP="00C844C3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vAlign w:val="bottom"/>
          </w:tcPr>
          <w:p w14:paraId="6FD0EF90" w14:textId="77777777" w:rsidR="00C844C3" w:rsidRPr="00F100BD" w:rsidRDefault="00C844C3" w:rsidP="00C844C3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D834C51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1139391" w14:textId="77777777" w:rsidR="00C844C3" w:rsidRPr="00F100BD" w:rsidRDefault="00C844C3" w:rsidP="00C844C3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4C3" w:rsidRPr="00F100BD" w14:paraId="37872AF1" w14:textId="77777777" w:rsidTr="004F7A9F">
        <w:tc>
          <w:tcPr>
            <w:tcW w:w="2096" w:type="dxa"/>
          </w:tcPr>
          <w:p w14:paraId="0733A7BA" w14:textId="5EE90FFB" w:rsidR="00C844C3" w:rsidRPr="00F100BD" w:rsidRDefault="00C844C3" w:rsidP="00C844C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63B64A42" w14:textId="77777777" w:rsidR="00C844C3" w:rsidRPr="00F100BD" w:rsidRDefault="00C844C3" w:rsidP="00C844C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34BAEF3" w14:textId="3FBDDE1F" w:rsidR="00C844C3" w:rsidRPr="00F100BD" w:rsidRDefault="00C844C3" w:rsidP="00C844C3">
            <w:pPr>
              <w:pStyle w:val="block"/>
              <w:spacing w:after="0" w:line="240" w:lineRule="auto"/>
              <w:ind w:left="-157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10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69838C79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6B0E2E2" w14:textId="61902706" w:rsidR="00C844C3" w:rsidRPr="00F100BD" w:rsidRDefault="00C844C3" w:rsidP="00C844C3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7AFCEBA3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3E8D003" w14:textId="1D574485" w:rsidR="00C844C3" w:rsidRPr="00F100BD" w:rsidRDefault="00C844C3" w:rsidP="004F7A9F">
            <w:pPr>
              <w:pStyle w:val="block"/>
              <w:spacing w:after="0"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36" w:type="dxa"/>
          </w:tcPr>
          <w:p w14:paraId="2580F06A" w14:textId="77777777" w:rsidR="00C844C3" w:rsidRPr="00F100BD" w:rsidRDefault="00C844C3" w:rsidP="00C844C3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vAlign w:val="bottom"/>
          </w:tcPr>
          <w:p w14:paraId="5E93C682" w14:textId="0355FF62" w:rsidR="00C844C3" w:rsidRPr="00F100BD" w:rsidRDefault="00C844C3" w:rsidP="00C844C3">
            <w:pPr>
              <w:pStyle w:val="block"/>
              <w:spacing w:after="0" w:line="240" w:lineRule="auto"/>
              <w:ind w:left="-102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0.77</w:t>
            </w:r>
          </w:p>
        </w:tc>
        <w:tc>
          <w:tcPr>
            <w:tcW w:w="236" w:type="dxa"/>
            <w:vAlign w:val="bottom"/>
          </w:tcPr>
          <w:p w14:paraId="66334550" w14:textId="77777777" w:rsidR="00C844C3" w:rsidRPr="00F100BD" w:rsidRDefault="00C844C3" w:rsidP="00C844C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7F6F0F7" w14:textId="62ADB13A" w:rsidR="00C844C3" w:rsidRPr="00F100BD" w:rsidRDefault="00C844C3" w:rsidP="00C844C3">
            <w:pPr>
              <w:pStyle w:val="block"/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0BD">
              <w:rPr>
                <w:rFonts w:asciiTheme="majorBidi" w:hAnsiTheme="majorBidi" w:cstheme="majorBidi"/>
                <w:sz w:val="30"/>
                <w:szCs w:val="30"/>
              </w:rPr>
              <w:t>385,000</w:t>
            </w:r>
          </w:p>
        </w:tc>
      </w:tr>
    </w:tbl>
    <w:p w14:paraId="358F3901" w14:textId="77777777" w:rsidR="005E2DC2" w:rsidRPr="005E2DC2" w:rsidRDefault="005E2DC2" w:rsidP="005E2DC2">
      <w:pPr>
        <w:rPr>
          <w:rFonts w:asciiTheme="majorBidi" w:hAnsiTheme="majorBidi" w:cs="Angsana New"/>
          <w:sz w:val="30"/>
          <w:szCs w:val="30"/>
          <w:lang w:val="th-TH"/>
        </w:rPr>
      </w:pPr>
    </w:p>
    <w:p w14:paraId="616A6799" w14:textId="1243292C" w:rsidR="00FE0DBC" w:rsidRPr="00CF0821" w:rsidRDefault="00FE0DBC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CF0821">
        <w:rPr>
          <w:rFonts w:asciiTheme="majorBidi" w:hAnsiTheme="majorBidi" w:cs="Angsana New" w:hint="cs"/>
          <w:sz w:val="30"/>
          <w:szCs w:val="30"/>
          <w:u w:val="none"/>
          <w:cs/>
        </w:rPr>
        <w:t>กำไรต่อหุ้น</w:t>
      </w:r>
      <w:r w:rsidR="005B2A49" w:rsidRPr="00CF0821">
        <w:rPr>
          <w:rFonts w:asciiTheme="majorBidi" w:hAnsiTheme="majorBidi" w:cs="Angsana New" w:hint="cs"/>
          <w:sz w:val="30"/>
          <w:szCs w:val="30"/>
          <w:u w:val="none"/>
          <w:cs/>
        </w:rPr>
        <w:t>ขั้นพื้นฐาน</w:t>
      </w:r>
    </w:p>
    <w:p w14:paraId="4A154EAB" w14:textId="77777777" w:rsidR="00FE0DBC" w:rsidRDefault="00FE0DBC" w:rsidP="00FE0DBC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37E36441" w14:textId="15D4EFD0" w:rsidR="00F43E36" w:rsidRDefault="00F43E36" w:rsidP="004A5330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A3E9D">
        <w:rPr>
          <w:rFonts w:asciiTheme="majorBidi" w:hAnsiTheme="majorBidi" w:cstheme="majorBidi" w:hint="cs"/>
          <w:sz w:val="30"/>
          <w:szCs w:val="30"/>
          <w:cs/>
        </w:rPr>
        <w:t>กําไรต่อหุ้นขั้นพื้นฐานคํานวณโดยการหารกําไรสําหรับปี</w:t>
      </w:r>
      <w:r w:rsidRPr="001A3E9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1A3E9D">
        <w:rPr>
          <w:rFonts w:asciiTheme="majorBidi" w:hAnsiTheme="majorBidi" w:cstheme="majorBidi" w:hint="cs"/>
          <w:sz w:val="30"/>
          <w:szCs w:val="30"/>
          <w:cs/>
        </w:rPr>
        <w:t>ไม่รวมกําไรขาดทุนเบ็ดเสร็จอื่น</w:t>
      </w:r>
      <w:r w:rsidRPr="001A3E9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1A3E9D">
        <w:rPr>
          <w:rFonts w:asciiTheme="majorBidi" w:hAnsiTheme="majorBidi" w:cstheme="majorBidi" w:hint="cs"/>
          <w:sz w:val="30"/>
          <w:szCs w:val="30"/>
          <w:cs/>
        </w:rPr>
        <w:t>ส่วนที่เป็นของผู้ถือหุ้น</w:t>
      </w:r>
      <w:r w:rsidRPr="009728DA">
        <w:rPr>
          <w:rFonts w:asciiTheme="majorBidi" w:hAnsiTheme="majorBidi" w:cstheme="majorBidi" w:hint="cs"/>
          <w:spacing w:val="2"/>
          <w:sz w:val="30"/>
          <w:szCs w:val="30"/>
          <w:cs/>
        </w:rPr>
        <w:t>ของบริษัทใหญ่ด้วยจํานวนหุ้นสามัญถัวเฉลี่ยถ่วงนํ้าหนักตามจํานวนหุ้นที่ออกอยู่ในระหว่างปี</w:t>
      </w:r>
      <w:r w:rsidRPr="009728DA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9728DA">
        <w:rPr>
          <w:rFonts w:asciiTheme="majorBidi" w:hAnsiTheme="majorBidi" w:cstheme="majorBidi" w:hint="cs"/>
          <w:spacing w:val="2"/>
          <w:sz w:val="30"/>
          <w:szCs w:val="30"/>
          <w:cs/>
        </w:rPr>
        <w:t>ปรับปรุงด้วยจำนวนหุ้นสามัญที่เปลี่ยนแปลงจากการลดมูลค่าหุ้น การลดมูลค่าหุ้นมีผลทำให้จำนวนหุ้นสามัญถัวเฉลี่ยถ่วงน้ำหนักที่ใช้ในการคำนวณกำไรต่อหุ้นขั้นพื้นฐาน</w:t>
      </w:r>
      <w:r w:rsidR="00894B82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สำหรับงวด</w:t>
      </w:r>
      <w:r w:rsidR="00894B82">
        <w:rPr>
          <w:rFonts w:asciiTheme="majorBidi" w:hAnsiTheme="majorBidi" w:cstheme="majorBidi" w:hint="cs"/>
          <w:spacing w:val="2"/>
          <w:sz w:val="30"/>
          <w:szCs w:val="30"/>
          <w:cs/>
        </w:rPr>
        <w:t>สามเดือนและหก</w:t>
      </w:r>
      <w:r w:rsidR="00894B82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เดือนสิ้นสุดวันที่ </w:t>
      </w:r>
      <w:r w:rsidR="00894B82" w:rsidRPr="009A54EB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894B82" w:rsidRPr="009A54EB">
        <w:rPr>
          <w:rFonts w:asciiTheme="majorBidi" w:hAnsiTheme="majorBidi" w:cs="Angsana New" w:hint="cs"/>
          <w:spacing w:val="2"/>
          <w:sz w:val="30"/>
          <w:szCs w:val="30"/>
          <w:cs/>
        </w:rPr>
        <w:t>มิถุนายน</w:t>
      </w:r>
      <w:r w:rsidR="00894B82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894B82" w:rsidRPr="00E82B2C">
        <w:rPr>
          <w:rFonts w:asciiTheme="majorBidi" w:hAnsiTheme="majorBidi" w:cstheme="majorBidi"/>
          <w:spacing w:val="2"/>
          <w:sz w:val="30"/>
          <w:szCs w:val="30"/>
        </w:rPr>
        <w:t xml:space="preserve">2568 </w:t>
      </w:r>
      <w:r w:rsidR="00894B82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ได้ปรับปรุงใหม่โดยถือเสมือนว่าการเปลี่ยนแปลงมูลค่าดังกล่าวเกิดขึ้นตั้งแต่แรก</w:t>
      </w:r>
    </w:p>
    <w:p w14:paraId="6D8F6C62" w14:textId="77777777" w:rsidR="00894B82" w:rsidRDefault="00894B82" w:rsidP="00894B82">
      <w:pPr>
        <w:ind w:left="540"/>
        <w:rPr>
          <w:rFonts w:asciiTheme="majorBidi" w:hAnsiTheme="majorBidi" w:cstheme="majorBidi"/>
          <w:spacing w:val="2"/>
          <w:sz w:val="30"/>
          <w:szCs w:val="30"/>
        </w:rPr>
      </w:pPr>
    </w:p>
    <w:p w14:paraId="7A4C235D" w14:textId="77777777" w:rsidR="005E2DC2" w:rsidRDefault="005E2DC2">
      <w:r>
        <w:br w:type="page"/>
      </w:r>
    </w:p>
    <w:tbl>
      <w:tblPr>
        <w:tblW w:w="9303" w:type="dxa"/>
        <w:tblInd w:w="450" w:type="dxa"/>
        <w:tblLook w:val="01E0" w:firstRow="1" w:lastRow="1" w:firstColumn="1" w:lastColumn="1" w:noHBand="0" w:noVBand="0"/>
      </w:tblPr>
      <w:tblGrid>
        <w:gridCol w:w="4140"/>
        <w:gridCol w:w="1113"/>
        <w:gridCol w:w="269"/>
        <w:gridCol w:w="1081"/>
        <w:gridCol w:w="270"/>
        <w:gridCol w:w="1080"/>
        <w:gridCol w:w="270"/>
        <w:gridCol w:w="1080"/>
      </w:tblGrid>
      <w:tr w:rsidR="00894B82" w:rsidRPr="00E82B2C" w14:paraId="6B9680FD" w14:textId="77777777" w:rsidTr="004F7A9F">
        <w:tc>
          <w:tcPr>
            <w:tcW w:w="4140" w:type="dxa"/>
          </w:tcPr>
          <w:p w14:paraId="7C9FE35B" w14:textId="2AE6FB87" w:rsidR="00894B82" w:rsidRPr="00E82B2C" w:rsidRDefault="00894B82" w:rsidP="00735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hideMark/>
          </w:tcPr>
          <w:p w14:paraId="1CE20C40" w14:textId="77777777" w:rsidR="00894B82" w:rsidRPr="00E82B2C" w:rsidRDefault="00894B82" w:rsidP="007352B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FCC633" w14:textId="77777777" w:rsidR="00894B82" w:rsidRPr="00E82B2C" w:rsidRDefault="00894B82" w:rsidP="007352B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4A4C48ED" w14:textId="77777777" w:rsidR="00894B82" w:rsidRPr="00E82B2C" w:rsidRDefault="00894B82" w:rsidP="007352B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B82" w:rsidRPr="00E82B2C" w14:paraId="7CC9837C" w14:textId="77777777" w:rsidTr="004F7A9F">
        <w:tc>
          <w:tcPr>
            <w:tcW w:w="4140" w:type="dxa"/>
            <w:hideMark/>
          </w:tcPr>
          <w:p w14:paraId="07DF6266" w14:textId="77777777" w:rsidR="00894B82" w:rsidRPr="00E82B2C" w:rsidRDefault="00894B82" w:rsidP="00894B8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vAlign w:val="center"/>
            <w:hideMark/>
          </w:tcPr>
          <w:p w14:paraId="1FCE9988" w14:textId="6DA7A19F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9" w:type="dxa"/>
            <w:vAlign w:val="center"/>
          </w:tcPr>
          <w:p w14:paraId="53E4ABE7" w14:textId="77777777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vAlign w:val="center"/>
            <w:hideMark/>
          </w:tcPr>
          <w:p w14:paraId="06A3B149" w14:textId="5AE1E2D4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0D4F45E" w14:textId="77777777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14AF927E" w14:textId="4C6027CA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2E93A52B" w14:textId="77777777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713441B4" w14:textId="7015E22F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94B82" w:rsidRPr="00E82B2C" w14:paraId="3A0AE8BC" w14:textId="77777777" w:rsidTr="004F7A9F">
        <w:tc>
          <w:tcPr>
            <w:tcW w:w="4140" w:type="dxa"/>
          </w:tcPr>
          <w:p w14:paraId="59C617DE" w14:textId="77777777" w:rsidR="00894B82" w:rsidRPr="00E82B2C" w:rsidRDefault="00894B82" w:rsidP="007352B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  <w:hideMark/>
          </w:tcPr>
          <w:p w14:paraId="1F8E882D" w14:textId="77777777" w:rsidR="00894B82" w:rsidRPr="00E82B2C" w:rsidRDefault="00894B82" w:rsidP="007352B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94B82" w:rsidRPr="00E82B2C" w14:paraId="0AC15425" w14:textId="77777777" w:rsidTr="004F7A9F">
        <w:tc>
          <w:tcPr>
            <w:tcW w:w="4140" w:type="dxa"/>
            <w:hideMark/>
          </w:tcPr>
          <w:p w14:paraId="4F8F4B96" w14:textId="77777777" w:rsidR="00894B82" w:rsidRPr="007B21BF" w:rsidRDefault="00894B82" w:rsidP="00894B82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7B21B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B21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สุทธิสำหรับงวด</w:t>
            </w:r>
            <w:r w:rsidRPr="007B21BF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</w:t>
            </w:r>
            <w:r w:rsidRPr="007B21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เป็นเจ้าของ</w:t>
            </w:r>
            <w:r w:rsidRPr="007B21BF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  <w:r w:rsidRPr="007B21B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53AAC9" w14:textId="1415D451" w:rsidR="00894B82" w:rsidRPr="007B21BF" w:rsidRDefault="003861F0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2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160,798</w:t>
            </w:r>
          </w:p>
        </w:tc>
        <w:tc>
          <w:tcPr>
            <w:tcW w:w="269" w:type="dxa"/>
          </w:tcPr>
          <w:p w14:paraId="6FCBAD12" w14:textId="77777777" w:rsidR="00894B82" w:rsidRPr="007B21BF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BB7363" w14:textId="054BF992" w:rsidR="00894B82" w:rsidRPr="007B21BF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2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193,722</w:t>
            </w:r>
          </w:p>
        </w:tc>
        <w:tc>
          <w:tcPr>
            <w:tcW w:w="270" w:type="dxa"/>
          </w:tcPr>
          <w:p w14:paraId="794693DF" w14:textId="77777777" w:rsidR="00894B82" w:rsidRPr="007B21BF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A3DC68" w14:textId="2D1D530B" w:rsidR="00894B82" w:rsidRPr="007B21BF" w:rsidRDefault="007D6DB9" w:rsidP="00894B82">
            <w:pPr>
              <w:pStyle w:val="acctfourfigures"/>
              <w:tabs>
                <w:tab w:val="clear" w:pos="765"/>
                <w:tab w:val="left" w:pos="85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2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176,222</w:t>
            </w:r>
          </w:p>
        </w:tc>
        <w:tc>
          <w:tcPr>
            <w:tcW w:w="270" w:type="dxa"/>
          </w:tcPr>
          <w:p w14:paraId="604B4823" w14:textId="77777777" w:rsidR="00894B82" w:rsidRPr="007B21BF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1B560F" w14:textId="5D525EF3" w:rsidR="00894B82" w:rsidRPr="007B21BF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2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198,523</w:t>
            </w:r>
          </w:p>
        </w:tc>
      </w:tr>
      <w:tr w:rsidR="00894B82" w:rsidRPr="00E54175" w14:paraId="2165B507" w14:textId="77777777" w:rsidTr="004F7A9F">
        <w:tc>
          <w:tcPr>
            <w:tcW w:w="4140" w:type="dxa"/>
          </w:tcPr>
          <w:p w14:paraId="35C5C8FD" w14:textId="77777777" w:rsidR="00894B82" w:rsidRPr="00E54175" w:rsidRDefault="00894B82" w:rsidP="00894B8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BC5890" w14:textId="77777777" w:rsidR="00894B82" w:rsidRPr="00E54175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779E9787" w14:textId="77777777" w:rsidR="00894B82" w:rsidRPr="00E54175" w:rsidRDefault="00894B82" w:rsidP="00894B8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2802C4" w14:textId="77777777" w:rsidR="00894B82" w:rsidRPr="00E54175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BFEE243" w14:textId="77777777" w:rsidR="00894B82" w:rsidRPr="00E54175" w:rsidRDefault="00894B82" w:rsidP="00894B8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3ADBA3" w14:textId="77777777" w:rsidR="00894B82" w:rsidRPr="00E54175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08D801" w14:textId="77777777" w:rsidR="00894B82" w:rsidRPr="00E54175" w:rsidRDefault="00894B82" w:rsidP="00894B8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536565" w14:textId="77777777" w:rsidR="00894B82" w:rsidRPr="00E54175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94B82" w:rsidRPr="00E82B2C" w14:paraId="4080AFA0" w14:textId="77777777" w:rsidTr="004F7A9F">
        <w:tc>
          <w:tcPr>
            <w:tcW w:w="4140" w:type="dxa"/>
          </w:tcPr>
          <w:p w14:paraId="55DE7F25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E0E0E0"/>
                <w:cs/>
              </w:rPr>
            </w:pPr>
            <w:r w:rsidRPr="00E82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53C091B8" w14:textId="77777777" w:rsidR="00894B82" w:rsidRPr="00E82B2C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1DA33389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vAlign w:val="bottom"/>
          </w:tcPr>
          <w:p w14:paraId="18FCD3A2" w14:textId="77777777" w:rsidR="00894B82" w:rsidRPr="00E82B2C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4F9E8E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78289F9" w14:textId="77777777" w:rsidR="00894B82" w:rsidRPr="00E82B2C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F3EDDF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9F96ABE" w14:textId="77777777" w:rsidR="00894B82" w:rsidRPr="00E82B2C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94B82" w:rsidRPr="00E82B2C" w14:paraId="3AA7EAA2" w14:textId="77777777" w:rsidTr="004F7A9F">
        <w:tc>
          <w:tcPr>
            <w:tcW w:w="4140" w:type="dxa"/>
            <w:vAlign w:val="bottom"/>
            <w:hideMark/>
          </w:tcPr>
          <w:p w14:paraId="23DE543C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82B2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235243BC" w14:textId="5EE41D0E" w:rsidR="00894B82" w:rsidRPr="00AC53C5" w:rsidRDefault="000C10B4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</w:t>
            </w:r>
            <w:r w:rsidR="00894B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00,000</w:t>
            </w:r>
          </w:p>
        </w:tc>
        <w:tc>
          <w:tcPr>
            <w:tcW w:w="269" w:type="dxa"/>
          </w:tcPr>
          <w:p w14:paraId="25FD5725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304E3BD" w14:textId="1F437D34" w:rsidR="00894B82" w:rsidRPr="00E82B2C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6DA16D19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E35510" w14:textId="33186B02" w:rsidR="00894B82" w:rsidRPr="00E82B2C" w:rsidRDefault="000C10B4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</w:t>
            </w:r>
            <w:r w:rsidR="00894B82"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00,000</w:t>
            </w:r>
          </w:p>
        </w:tc>
        <w:tc>
          <w:tcPr>
            <w:tcW w:w="270" w:type="dxa"/>
          </w:tcPr>
          <w:p w14:paraId="004336D6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9B5210" w14:textId="05DE3305" w:rsidR="00894B82" w:rsidRPr="00E82B2C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894B82" w:rsidRPr="00E82B2C" w14:paraId="3D2BB71A" w14:textId="77777777" w:rsidTr="004F7A9F">
        <w:tc>
          <w:tcPr>
            <w:tcW w:w="4140" w:type="dxa"/>
            <w:hideMark/>
          </w:tcPr>
          <w:p w14:paraId="56E12144" w14:textId="77777777" w:rsidR="00894B82" w:rsidRPr="00E82B2C" w:rsidRDefault="00894B82" w:rsidP="00894B82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การเปลี่ยนแปลงมูลค่าที่ตราไว้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C6146F" w14:textId="0B0507F2" w:rsidR="00894B82" w:rsidRPr="00E82B2C" w:rsidRDefault="002C3D7B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6B0A9AEC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63D35" w14:textId="2329FD69" w:rsidR="00894B82" w:rsidRPr="00E82B2C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6BC6DC43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CF784" w14:textId="42FBA08D" w:rsidR="00894B82" w:rsidRPr="00E82B2C" w:rsidRDefault="002C3D7B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1B0627C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F1F98" w14:textId="20E22FAA" w:rsidR="00894B82" w:rsidRPr="00E82B2C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894B82" w:rsidRPr="00E82B2C" w14:paraId="3FB35AD4" w14:textId="77777777" w:rsidTr="004F7A9F">
        <w:tc>
          <w:tcPr>
            <w:tcW w:w="4140" w:type="dxa"/>
            <w:hideMark/>
          </w:tcPr>
          <w:p w14:paraId="511C32B7" w14:textId="77777777" w:rsidR="00894B82" w:rsidRPr="00E82B2C" w:rsidRDefault="00894B82" w:rsidP="00894B82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28141" w14:textId="309A7FF7" w:rsidR="00894B82" w:rsidRPr="00E82B2C" w:rsidRDefault="002C3D7B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69" w:type="dxa"/>
          </w:tcPr>
          <w:p w14:paraId="43B56E3C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2C28C" w14:textId="0F4B740D" w:rsidR="00894B82" w:rsidRPr="00E82B2C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14:paraId="5BFE4B07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12109" w14:textId="2AC883FC" w:rsidR="00894B82" w:rsidRPr="002C3D7B" w:rsidRDefault="002C3D7B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14:paraId="6BAD39C6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E4328" w14:textId="0344FFF4" w:rsidR="00894B82" w:rsidRPr="00E82B2C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1,000,000</w:t>
            </w:r>
          </w:p>
        </w:tc>
      </w:tr>
      <w:tr w:rsidR="00894B82" w:rsidRPr="00E54175" w14:paraId="3A6CE778" w14:textId="77777777" w:rsidTr="004F7A9F">
        <w:tc>
          <w:tcPr>
            <w:tcW w:w="4140" w:type="dxa"/>
          </w:tcPr>
          <w:p w14:paraId="5EB0563F" w14:textId="77777777" w:rsidR="00894B82" w:rsidRPr="00E54175" w:rsidRDefault="00894B82" w:rsidP="00894B8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E9A9EC" w14:textId="77777777" w:rsidR="00894B82" w:rsidRPr="00E54175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78287FF3" w14:textId="77777777" w:rsidR="00894B82" w:rsidRPr="00E54175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C1767A" w14:textId="77777777" w:rsidR="00894B82" w:rsidRPr="00E54175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CEB010F" w14:textId="77777777" w:rsidR="00894B82" w:rsidRPr="00E54175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947503" w14:textId="77777777" w:rsidR="00894B82" w:rsidRPr="00E54175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059E8C1" w14:textId="77777777" w:rsidR="00894B82" w:rsidRPr="00E54175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4306E9" w14:textId="77777777" w:rsidR="00894B82" w:rsidRPr="00E54175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94B82" w:rsidRPr="00E82B2C" w14:paraId="289171A6" w14:textId="77777777" w:rsidTr="004F7A9F">
        <w:tc>
          <w:tcPr>
            <w:tcW w:w="4140" w:type="dxa"/>
            <w:hideMark/>
          </w:tcPr>
          <w:p w14:paraId="7EF8C3BA" w14:textId="77777777" w:rsidR="00894B82" w:rsidRPr="00E82B2C" w:rsidRDefault="00894B82" w:rsidP="00894B8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E82B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Pr="00E82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79AE4F" w14:textId="01D14E75" w:rsidR="00894B82" w:rsidRPr="00DD3B33" w:rsidRDefault="002C3D7B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0.16</w:t>
            </w:r>
          </w:p>
        </w:tc>
        <w:tc>
          <w:tcPr>
            <w:tcW w:w="269" w:type="dxa"/>
          </w:tcPr>
          <w:p w14:paraId="5F20CA5D" w14:textId="77777777" w:rsidR="00894B82" w:rsidRPr="00DD3B33" w:rsidRDefault="00894B82" w:rsidP="00894B8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003E6F" w14:textId="62736F97" w:rsidR="00894B82" w:rsidRPr="00E82B2C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0C67EA57" w14:textId="77777777" w:rsidR="00894B82" w:rsidRPr="00DD3B33" w:rsidRDefault="00894B82" w:rsidP="00894B8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95C00F" w14:textId="2B41812B" w:rsidR="00894B82" w:rsidRPr="00DD3B33" w:rsidRDefault="002C3D7B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0.18</w:t>
            </w:r>
          </w:p>
        </w:tc>
        <w:tc>
          <w:tcPr>
            <w:tcW w:w="270" w:type="dxa"/>
          </w:tcPr>
          <w:p w14:paraId="50F5B89E" w14:textId="77777777" w:rsidR="00894B82" w:rsidRPr="00DD3B33" w:rsidRDefault="00894B82" w:rsidP="00894B8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B875F0" w14:textId="0F0DF51C" w:rsidR="00894B82" w:rsidRPr="00DD3B33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3B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</w:tr>
      <w:tr w:rsidR="007B21BF" w:rsidRPr="00E82B2C" w14:paraId="75CD5284" w14:textId="77777777" w:rsidTr="004F7A9F">
        <w:trPr>
          <w:tblHeader/>
        </w:trPr>
        <w:tc>
          <w:tcPr>
            <w:tcW w:w="4140" w:type="dxa"/>
          </w:tcPr>
          <w:p w14:paraId="3E53A838" w14:textId="77777777" w:rsidR="007B21BF" w:rsidRPr="00E82B2C" w:rsidRDefault="007B21BF" w:rsidP="00735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2A69462F" w14:textId="77777777" w:rsidR="007B21BF" w:rsidRPr="00E82B2C" w:rsidRDefault="007B21BF" w:rsidP="007352B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B64AC0" w14:textId="77777777" w:rsidR="007B21BF" w:rsidRPr="00E82B2C" w:rsidRDefault="007B21BF" w:rsidP="007352B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35E5AC7" w14:textId="77777777" w:rsidR="007B21BF" w:rsidRPr="00E82B2C" w:rsidRDefault="007B21BF" w:rsidP="007352B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894B82" w:rsidRPr="00E82B2C" w14:paraId="5EA08922" w14:textId="77777777" w:rsidTr="004F7A9F">
        <w:trPr>
          <w:tblHeader/>
        </w:trPr>
        <w:tc>
          <w:tcPr>
            <w:tcW w:w="4140" w:type="dxa"/>
          </w:tcPr>
          <w:p w14:paraId="685263BA" w14:textId="77777777" w:rsidR="00894B82" w:rsidRPr="00E82B2C" w:rsidRDefault="00894B82" w:rsidP="007352B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hideMark/>
          </w:tcPr>
          <w:p w14:paraId="3BC8BD86" w14:textId="77777777" w:rsidR="00894B82" w:rsidRPr="00E82B2C" w:rsidRDefault="00894B82" w:rsidP="007352B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1B8730" w14:textId="77777777" w:rsidR="00894B82" w:rsidRPr="00E82B2C" w:rsidRDefault="00894B82" w:rsidP="007352B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E1DF72E" w14:textId="77777777" w:rsidR="00894B82" w:rsidRPr="00E82B2C" w:rsidRDefault="00894B82" w:rsidP="007352B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B82" w:rsidRPr="00E82B2C" w14:paraId="2D676F35" w14:textId="77777777" w:rsidTr="004F7A9F">
        <w:trPr>
          <w:tblHeader/>
        </w:trPr>
        <w:tc>
          <w:tcPr>
            <w:tcW w:w="4140" w:type="dxa"/>
            <w:hideMark/>
          </w:tcPr>
          <w:p w14:paraId="4FB9CD12" w14:textId="77777777" w:rsidR="00894B82" w:rsidRPr="00E82B2C" w:rsidRDefault="00894B82" w:rsidP="00894B8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0</w:t>
            </w: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vAlign w:val="center"/>
            <w:hideMark/>
          </w:tcPr>
          <w:p w14:paraId="25FCFEB6" w14:textId="3FFC5818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9" w:type="dxa"/>
            <w:vAlign w:val="center"/>
          </w:tcPr>
          <w:p w14:paraId="75C4576B" w14:textId="77777777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vAlign w:val="center"/>
            <w:hideMark/>
          </w:tcPr>
          <w:p w14:paraId="085A92C5" w14:textId="1038431F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5BD3C74" w14:textId="77777777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17C4DA0D" w14:textId="624B70AB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75EDE921" w14:textId="77777777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431590F9" w14:textId="2233F8AE" w:rsidR="00894B82" w:rsidRPr="00E82B2C" w:rsidRDefault="00894B82" w:rsidP="00894B8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94B82" w:rsidRPr="00E82B2C" w14:paraId="0543A127" w14:textId="77777777" w:rsidTr="004F7A9F">
        <w:trPr>
          <w:tblHeader/>
        </w:trPr>
        <w:tc>
          <w:tcPr>
            <w:tcW w:w="4140" w:type="dxa"/>
          </w:tcPr>
          <w:p w14:paraId="74221A6B" w14:textId="77777777" w:rsidR="00894B82" w:rsidRPr="00E82B2C" w:rsidRDefault="00894B82" w:rsidP="007352B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  <w:hideMark/>
          </w:tcPr>
          <w:p w14:paraId="5B5C76BA" w14:textId="77777777" w:rsidR="00894B82" w:rsidRPr="00E82B2C" w:rsidRDefault="00894B82" w:rsidP="007352B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94B82" w:rsidRPr="008F2B42" w14:paraId="08EC307E" w14:textId="77777777" w:rsidTr="004F7A9F">
        <w:tc>
          <w:tcPr>
            <w:tcW w:w="4140" w:type="dxa"/>
            <w:hideMark/>
          </w:tcPr>
          <w:p w14:paraId="0E8A1802" w14:textId="77777777" w:rsidR="00894B82" w:rsidRPr="007B21BF" w:rsidRDefault="00894B82" w:rsidP="00894B82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7B21B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B21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สุทธิสำหรับงวด</w:t>
            </w:r>
            <w:r w:rsidRPr="007B21BF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</w:t>
            </w:r>
            <w:r w:rsidRPr="007B21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เป็นเจ้าของ</w:t>
            </w:r>
            <w:r w:rsidRPr="007B21BF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  <w:r w:rsidRPr="007B21B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C7B91A" w14:textId="23DB27C1" w:rsidR="00894B82" w:rsidRPr="007B21BF" w:rsidRDefault="007A0167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2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308,347</w:t>
            </w:r>
          </w:p>
        </w:tc>
        <w:tc>
          <w:tcPr>
            <w:tcW w:w="269" w:type="dxa"/>
          </w:tcPr>
          <w:p w14:paraId="2314F303" w14:textId="77777777" w:rsidR="00894B82" w:rsidRPr="007B21BF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BB8863" w14:textId="3D69EA1E" w:rsidR="00894B82" w:rsidRPr="007B21BF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2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325,600</w:t>
            </w:r>
          </w:p>
        </w:tc>
        <w:tc>
          <w:tcPr>
            <w:tcW w:w="270" w:type="dxa"/>
          </w:tcPr>
          <w:p w14:paraId="366C370D" w14:textId="77777777" w:rsidR="00894B82" w:rsidRPr="007B21BF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88B594" w14:textId="56762C43" w:rsidR="00894B82" w:rsidRPr="007B21BF" w:rsidRDefault="007A0167" w:rsidP="00894B82">
            <w:pPr>
              <w:pStyle w:val="acctfourfigures"/>
              <w:tabs>
                <w:tab w:val="clear" w:pos="765"/>
                <w:tab w:val="left" w:pos="85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2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330,063</w:t>
            </w:r>
          </w:p>
        </w:tc>
        <w:tc>
          <w:tcPr>
            <w:tcW w:w="270" w:type="dxa"/>
          </w:tcPr>
          <w:p w14:paraId="47AAD006" w14:textId="77777777" w:rsidR="00894B82" w:rsidRPr="007B21BF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FB4753" w14:textId="5884C59E" w:rsidR="00894B82" w:rsidRPr="007B21BF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2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337,656</w:t>
            </w:r>
          </w:p>
        </w:tc>
      </w:tr>
      <w:tr w:rsidR="00894B82" w:rsidRPr="00E54175" w14:paraId="021952C6" w14:textId="77777777" w:rsidTr="004F7A9F">
        <w:tc>
          <w:tcPr>
            <w:tcW w:w="4140" w:type="dxa"/>
          </w:tcPr>
          <w:p w14:paraId="680D16A1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2A1BEB" w14:textId="7777777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3F7DE2C2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7104E4" w14:textId="7777777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D5858F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71738D" w14:textId="7777777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6AAF55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D511D1" w14:textId="7777777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94B82" w:rsidRPr="00E82B2C" w14:paraId="3B134481" w14:textId="77777777" w:rsidTr="004F7A9F">
        <w:tc>
          <w:tcPr>
            <w:tcW w:w="4140" w:type="dxa"/>
          </w:tcPr>
          <w:p w14:paraId="20893339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E0E0E0"/>
                <w:cs/>
              </w:rPr>
            </w:pPr>
            <w:r w:rsidRPr="005226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4A7EDB83" w14:textId="7777777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FB81E35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vAlign w:val="bottom"/>
          </w:tcPr>
          <w:p w14:paraId="556BCD7D" w14:textId="7777777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3B72687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44DD505" w14:textId="7777777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F201B2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738048B" w14:textId="7777777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94B82" w:rsidRPr="00E82B2C" w14:paraId="3115C790" w14:textId="77777777" w:rsidTr="004F7A9F">
        <w:tc>
          <w:tcPr>
            <w:tcW w:w="4140" w:type="dxa"/>
            <w:vAlign w:val="bottom"/>
            <w:hideMark/>
          </w:tcPr>
          <w:p w14:paraId="6D37D404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26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226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6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11CD7E6A" w14:textId="792982D4" w:rsidR="00894B82" w:rsidRPr="00522682" w:rsidRDefault="005D0D2B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69" w:type="dxa"/>
          </w:tcPr>
          <w:p w14:paraId="13775DC9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555A11D" w14:textId="0414AEF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26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2112BF1D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3A6C63" w14:textId="488CFD1F" w:rsidR="00894B82" w:rsidRPr="00522682" w:rsidRDefault="005D0D2B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14:paraId="475CFC4A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47730E" w14:textId="68A97911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26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894B82" w:rsidRPr="00E82B2C" w14:paraId="44F20B4B" w14:textId="77777777" w:rsidTr="004F7A9F">
        <w:tc>
          <w:tcPr>
            <w:tcW w:w="4140" w:type="dxa"/>
            <w:hideMark/>
          </w:tcPr>
          <w:p w14:paraId="2B95B33C" w14:textId="77777777" w:rsidR="00894B82" w:rsidRPr="00522682" w:rsidRDefault="00894B82" w:rsidP="00894B82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52268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Pr="005226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การเปลี่ยนแปลงมูลค่าที่ตราไว้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09C90F" w14:textId="5DB04AA0" w:rsidR="00894B82" w:rsidRPr="00522682" w:rsidRDefault="008E082D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77730A21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89159" w14:textId="273A84DA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26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47CCB276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73C60" w14:textId="0E8CF9E2" w:rsidR="00894B82" w:rsidRPr="00522682" w:rsidRDefault="007A0167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03EABE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159E2" w14:textId="4C1FEF43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226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894B82" w:rsidRPr="00E82B2C" w14:paraId="6DD60342" w14:textId="77777777" w:rsidTr="004F7A9F">
        <w:tc>
          <w:tcPr>
            <w:tcW w:w="4140" w:type="dxa"/>
            <w:hideMark/>
          </w:tcPr>
          <w:p w14:paraId="14A80E12" w14:textId="77777777" w:rsidR="00894B82" w:rsidRPr="00522682" w:rsidRDefault="00894B82" w:rsidP="00894B82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08981" w14:textId="522FE87C" w:rsidR="00894B82" w:rsidRPr="00522682" w:rsidRDefault="008E082D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69" w:type="dxa"/>
          </w:tcPr>
          <w:p w14:paraId="7717DFD8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35455" w14:textId="3548A7A5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226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14:paraId="36F72C41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97841" w14:textId="7F486267" w:rsidR="00894B82" w:rsidRPr="00522682" w:rsidRDefault="007A0167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14:paraId="403729C2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9D0A5" w14:textId="018E73B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226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1,000,000</w:t>
            </w:r>
          </w:p>
        </w:tc>
      </w:tr>
      <w:tr w:rsidR="00894B82" w:rsidRPr="00E54175" w14:paraId="11E3E702" w14:textId="77777777" w:rsidTr="004F7A9F">
        <w:tc>
          <w:tcPr>
            <w:tcW w:w="4140" w:type="dxa"/>
          </w:tcPr>
          <w:p w14:paraId="4647F975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39C85B" w14:textId="6B43E6E1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0DC83682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DFDED6" w14:textId="7777777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7487C4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8943BE" w14:textId="7777777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F8AC30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F270F4" w14:textId="7777777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94B82" w:rsidRPr="00E82B2C" w14:paraId="6AF356B8" w14:textId="77777777" w:rsidTr="004F7A9F">
        <w:tc>
          <w:tcPr>
            <w:tcW w:w="4140" w:type="dxa"/>
            <w:hideMark/>
          </w:tcPr>
          <w:p w14:paraId="6F21EB33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5226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Pr="005226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5226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48FB91" w14:textId="454F1276" w:rsidR="00894B82" w:rsidRPr="00522682" w:rsidRDefault="008E082D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0.31</w:t>
            </w:r>
          </w:p>
        </w:tc>
        <w:tc>
          <w:tcPr>
            <w:tcW w:w="269" w:type="dxa"/>
          </w:tcPr>
          <w:p w14:paraId="21E79CDB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79335C" w14:textId="1DC87287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26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0.33</w:t>
            </w:r>
          </w:p>
        </w:tc>
        <w:tc>
          <w:tcPr>
            <w:tcW w:w="270" w:type="dxa"/>
          </w:tcPr>
          <w:p w14:paraId="3DB42AF0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DFFCD9" w14:textId="2139940D" w:rsidR="00894B82" w:rsidRPr="00522682" w:rsidRDefault="007A0167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0.33</w:t>
            </w:r>
          </w:p>
        </w:tc>
        <w:tc>
          <w:tcPr>
            <w:tcW w:w="270" w:type="dxa"/>
          </w:tcPr>
          <w:p w14:paraId="02F3EB80" w14:textId="77777777" w:rsidR="00894B82" w:rsidRPr="00522682" w:rsidRDefault="00894B82" w:rsidP="00894B8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9E38BB" w14:textId="1DAB2A39" w:rsidR="00894B82" w:rsidRPr="00522682" w:rsidRDefault="00894B82" w:rsidP="00894B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226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0.34</w:t>
            </w:r>
          </w:p>
        </w:tc>
      </w:tr>
    </w:tbl>
    <w:p w14:paraId="170D8479" w14:textId="77777777" w:rsidR="00894B82" w:rsidRPr="00F43E36" w:rsidRDefault="00894B82" w:rsidP="00894B82">
      <w:pPr>
        <w:rPr>
          <w:rFonts w:asciiTheme="majorBidi" w:hAnsiTheme="majorBidi" w:cstheme="majorBidi"/>
          <w:spacing w:val="2"/>
          <w:sz w:val="30"/>
          <w:szCs w:val="30"/>
          <w:highlight w:val="yellow"/>
        </w:rPr>
      </w:pPr>
    </w:p>
    <w:p w14:paraId="3C95CF16" w14:textId="77777777" w:rsidR="006D4BE3" w:rsidRPr="006D4BE3" w:rsidRDefault="006D4BE3" w:rsidP="006D4B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0DBB">
        <w:rPr>
          <w:rFonts w:asciiTheme="majorBidi" w:hAnsiTheme="majorBidi" w:cstheme="majorBidi"/>
          <w:spacing w:val="-4"/>
          <w:sz w:val="30"/>
          <w:szCs w:val="30"/>
          <w:cs/>
        </w:rPr>
        <w:t>บริษัทไม่มีการออกหุ้นสามัญเทียบเท่าปรับลดในระหว่างงวดที่นําเสนอรายงาน ดังนั้น จึงไม่มีการนําเสนอกําไรต่อหุ้น</w:t>
      </w:r>
      <w:r w:rsidRPr="006D4BE3">
        <w:rPr>
          <w:rFonts w:asciiTheme="majorBidi" w:hAnsiTheme="majorBidi" w:cstheme="majorBidi"/>
          <w:sz w:val="30"/>
          <w:szCs w:val="30"/>
          <w:cs/>
        </w:rPr>
        <w:t>ปรับลด</w:t>
      </w:r>
    </w:p>
    <w:p w14:paraId="4B80D824" w14:textId="77777777" w:rsidR="006D4BE3" w:rsidRDefault="006D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lang w:val="th-TH"/>
        </w:rPr>
      </w:pPr>
    </w:p>
    <w:p w14:paraId="4984A725" w14:textId="3288F737" w:rsidR="005E2DC2" w:rsidRDefault="005E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="Angsana New"/>
          <w:sz w:val="30"/>
          <w:szCs w:val="30"/>
          <w:cs/>
          <w:lang w:val="th-TH"/>
        </w:rPr>
        <w:br w:type="page"/>
      </w:r>
    </w:p>
    <w:p w14:paraId="69B001AF" w14:textId="55F595E7" w:rsidR="00707D71" w:rsidRPr="00E82B2C" w:rsidRDefault="00707D71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264A0C6B" w14:textId="77777777" w:rsidR="00851945" w:rsidRPr="00E82B2C" w:rsidRDefault="00851945" w:rsidP="00851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D97AE" w14:textId="59D5DA98" w:rsidR="00707D71" w:rsidRPr="00E82B2C" w:rsidRDefault="00707D71" w:rsidP="00D2581A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E82B2C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E82B2C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และนโยบายการกำหนดราคา</w:t>
      </w:r>
      <w:r w:rsidRPr="00E82B2C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E82B2C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E82B2C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E82B2C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/>
          <w:bCs/>
          <w:sz w:val="30"/>
          <w:szCs w:val="30"/>
        </w:rPr>
        <w:t>2</w:t>
      </w:r>
      <w:r w:rsidR="00CD40F4" w:rsidRPr="00E82B2C">
        <w:rPr>
          <w:rFonts w:asciiTheme="majorBidi" w:hAnsiTheme="majorBidi" w:cs="Angsana New"/>
          <w:bCs/>
          <w:sz w:val="30"/>
          <w:szCs w:val="30"/>
        </w:rPr>
        <w:t>56</w:t>
      </w:r>
      <w:r w:rsidR="000136B9">
        <w:rPr>
          <w:rFonts w:asciiTheme="majorBidi" w:hAnsiTheme="majorBidi" w:cs="Angsana New"/>
          <w:bCs/>
          <w:sz w:val="30"/>
          <w:szCs w:val="30"/>
        </w:rPr>
        <w:t>8</w:t>
      </w:r>
    </w:p>
    <w:p w14:paraId="6706A948" w14:textId="3E7EBB33" w:rsidR="00707D71" w:rsidRDefault="00707D7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594"/>
        <w:gridCol w:w="1026"/>
        <w:gridCol w:w="236"/>
        <w:gridCol w:w="1024"/>
        <w:gridCol w:w="243"/>
        <w:gridCol w:w="1024"/>
        <w:gridCol w:w="236"/>
        <w:gridCol w:w="1017"/>
      </w:tblGrid>
      <w:tr w:rsidR="00894B82" w:rsidRPr="00707D71" w14:paraId="715946A3" w14:textId="77777777" w:rsidTr="004F7A9F">
        <w:trPr>
          <w:tblHeader/>
        </w:trPr>
        <w:tc>
          <w:tcPr>
            <w:tcW w:w="4464" w:type="dxa"/>
            <w:gridSpan w:val="2"/>
          </w:tcPr>
          <w:p w14:paraId="38E49F7D" w14:textId="77777777" w:rsidR="00894B82" w:rsidRPr="00707D71" w:rsidRDefault="00894B82" w:rsidP="007352B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84" w:type="dxa"/>
            <w:gridSpan w:val="3"/>
          </w:tcPr>
          <w:p w14:paraId="35C74D16" w14:textId="77777777" w:rsidR="00894B82" w:rsidRPr="00707D71" w:rsidRDefault="00894B82" w:rsidP="007352B7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9E51431" w14:textId="77777777" w:rsidR="00894B82" w:rsidRPr="00707D71" w:rsidRDefault="00894B82" w:rsidP="007352B7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2444756B" w14:textId="77777777" w:rsidR="00894B82" w:rsidRPr="00707D71" w:rsidRDefault="00894B82" w:rsidP="007352B7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94B82" w:rsidRPr="00707D71" w14:paraId="6E4785ED" w14:textId="77777777" w:rsidTr="004F7A9F">
        <w:trPr>
          <w:tblHeader/>
        </w:trPr>
        <w:tc>
          <w:tcPr>
            <w:tcW w:w="4464" w:type="dxa"/>
            <w:gridSpan w:val="2"/>
          </w:tcPr>
          <w:p w14:paraId="08F7C0F9" w14:textId="534F0C3A" w:rsidR="00894B82" w:rsidRPr="00707D71" w:rsidRDefault="00894B82" w:rsidP="007352B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A54E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A54E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="004F7A9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026" w:type="dxa"/>
          </w:tcPr>
          <w:p w14:paraId="23B2B759" w14:textId="38C86CD8" w:rsidR="00894B82" w:rsidRPr="00707D71" w:rsidRDefault="00894B82" w:rsidP="007352B7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1A308F3A" w14:textId="77777777" w:rsidR="00894B82" w:rsidRPr="00707D71" w:rsidRDefault="00894B82" w:rsidP="007352B7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3F358E5" w14:textId="73068A48" w:rsidR="00894B82" w:rsidRPr="00707D71" w:rsidRDefault="00894B82" w:rsidP="007352B7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</w:tcPr>
          <w:p w14:paraId="39A62534" w14:textId="77777777" w:rsidR="00894B82" w:rsidRPr="00707D71" w:rsidRDefault="00894B82" w:rsidP="007352B7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5EE17D4" w14:textId="4FAFE63C" w:rsidR="00894B82" w:rsidRPr="00707D71" w:rsidRDefault="00894B82" w:rsidP="007352B7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0A14F4FD" w14:textId="77777777" w:rsidR="00894B82" w:rsidRPr="00707D71" w:rsidRDefault="00894B82" w:rsidP="007352B7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10740A3" w14:textId="3B4027CD" w:rsidR="00894B82" w:rsidRPr="00707D71" w:rsidRDefault="00894B82" w:rsidP="007352B7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894B82" w:rsidRPr="00707D71" w14:paraId="33A9FE7C" w14:textId="77777777" w:rsidTr="004F7A9F">
        <w:trPr>
          <w:tblHeader/>
        </w:trPr>
        <w:tc>
          <w:tcPr>
            <w:tcW w:w="3870" w:type="dxa"/>
          </w:tcPr>
          <w:p w14:paraId="48E9D7B3" w14:textId="77777777" w:rsidR="00894B82" w:rsidRPr="00707D71" w:rsidRDefault="00894B82" w:rsidP="007352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4" w:type="dxa"/>
            <w:vAlign w:val="bottom"/>
          </w:tcPr>
          <w:p w14:paraId="4E04B895" w14:textId="77777777" w:rsidR="00894B82" w:rsidRPr="00707D71" w:rsidRDefault="00894B82" w:rsidP="007352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04" w:type="dxa"/>
            <w:gridSpan w:val="7"/>
          </w:tcPr>
          <w:p w14:paraId="2629FBB4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4B82" w:rsidRPr="00707D71" w14:paraId="220C8762" w14:textId="77777777" w:rsidTr="004F7A9F">
        <w:tc>
          <w:tcPr>
            <w:tcW w:w="3870" w:type="dxa"/>
          </w:tcPr>
          <w:p w14:paraId="1B94A993" w14:textId="77777777" w:rsidR="00894B82" w:rsidRPr="00707D71" w:rsidRDefault="00894B82" w:rsidP="007352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94" w:type="dxa"/>
            <w:vAlign w:val="bottom"/>
          </w:tcPr>
          <w:p w14:paraId="313A2DAB" w14:textId="77777777" w:rsidR="00894B82" w:rsidRPr="00707D71" w:rsidRDefault="00894B82" w:rsidP="007352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1FF6B49E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7BCD6A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684484D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D6A848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502CB16" w14:textId="77777777" w:rsidR="00894B82" w:rsidRPr="00707D71" w:rsidRDefault="00894B82" w:rsidP="007352B7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3611CB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0554388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4B82" w:rsidRPr="00707D71" w14:paraId="6AC29C2C" w14:textId="77777777" w:rsidTr="004F7A9F">
        <w:tc>
          <w:tcPr>
            <w:tcW w:w="3870" w:type="dxa"/>
          </w:tcPr>
          <w:p w14:paraId="2BFF1303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94" w:type="dxa"/>
            <w:vAlign w:val="bottom"/>
          </w:tcPr>
          <w:p w14:paraId="73892757" w14:textId="77777777" w:rsidR="00894B82" w:rsidRPr="00707D7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6FB718DB" w14:textId="2C27C52C" w:rsidR="00894B82" w:rsidRPr="00707D71" w:rsidRDefault="001D4917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41,926</w:t>
            </w:r>
          </w:p>
        </w:tc>
        <w:tc>
          <w:tcPr>
            <w:tcW w:w="236" w:type="dxa"/>
            <w:vAlign w:val="bottom"/>
          </w:tcPr>
          <w:p w14:paraId="5E418B42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3884D01" w14:textId="0A735084" w:rsidR="00894B82" w:rsidRPr="00707D71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33,347</w:t>
            </w:r>
          </w:p>
        </w:tc>
        <w:tc>
          <w:tcPr>
            <w:tcW w:w="243" w:type="dxa"/>
            <w:vAlign w:val="bottom"/>
          </w:tcPr>
          <w:p w14:paraId="6EFED3A9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10AF25B" w14:textId="2A08EC38" w:rsidR="00894B82" w:rsidRPr="00707D71" w:rsidRDefault="001D4917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41,926</w:t>
            </w:r>
          </w:p>
        </w:tc>
        <w:tc>
          <w:tcPr>
            <w:tcW w:w="236" w:type="dxa"/>
            <w:vAlign w:val="bottom"/>
          </w:tcPr>
          <w:p w14:paraId="5C005F8E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55EA3E7" w14:textId="082B23D9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31,379</w:t>
            </w:r>
          </w:p>
        </w:tc>
      </w:tr>
      <w:tr w:rsidR="00894B82" w:rsidRPr="00707D71" w14:paraId="207D91AF" w14:textId="77777777" w:rsidTr="004F7A9F">
        <w:tc>
          <w:tcPr>
            <w:tcW w:w="3870" w:type="dxa"/>
          </w:tcPr>
          <w:p w14:paraId="46EE3A39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dxa"/>
            <w:vAlign w:val="bottom"/>
          </w:tcPr>
          <w:p w14:paraId="3C3C684F" w14:textId="77777777" w:rsidR="00894B82" w:rsidRPr="00707D7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747A831A" w14:textId="77777777" w:rsidR="00894B82" w:rsidRPr="00707D71" w:rsidRDefault="00894B82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046593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2B965E3" w14:textId="77777777" w:rsidR="00894B82" w:rsidRPr="00707D71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8672C1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9ED4648" w14:textId="77777777" w:rsidR="00894B82" w:rsidRPr="00707D71" w:rsidRDefault="00894B82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AE0ED8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67C7ABD" w14:textId="77777777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4B82" w:rsidRPr="00707D71" w14:paraId="76F62F45" w14:textId="77777777" w:rsidTr="004F7A9F">
        <w:tc>
          <w:tcPr>
            <w:tcW w:w="3870" w:type="dxa"/>
          </w:tcPr>
          <w:p w14:paraId="0C4AA525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dxa"/>
            <w:vAlign w:val="bottom"/>
          </w:tcPr>
          <w:p w14:paraId="26AE2342" w14:textId="77777777" w:rsidR="00894B82" w:rsidRPr="00707D7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018B51E7" w14:textId="77777777" w:rsidR="00894B82" w:rsidRPr="00707D71" w:rsidRDefault="00894B82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D1C3DD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253D0ED" w14:textId="77777777" w:rsidR="00894B82" w:rsidRPr="00707D71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482D8A8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ABE8698" w14:textId="77777777" w:rsidR="00894B82" w:rsidRPr="00707D71" w:rsidRDefault="00894B82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3E2C5E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E38E000" w14:textId="77777777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4B82" w:rsidRPr="00707D71" w14:paraId="20F1A5C0" w14:textId="77777777" w:rsidTr="004F7A9F">
        <w:tc>
          <w:tcPr>
            <w:tcW w:w="3870" w:type="dxa"/>
          </w:tcPr>
          <w:p w14:paraId="5D807103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594" w:type="dxa"/>
            <w:vAlign w:val="bottom"/>
          </w:tcPr>
          <w:p w14:paraId="237C5F2D" w14:textId="77777777" w:rsidR="00894B82" w:rsidRPr="00707D7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755C0814" w14:textId="437FB999" w:rsidR="00894B82" w:rsidRPr="00707D71" w:rsidRDefault="00370B7D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6AED316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BE4DB84" w14:textId="5072195D" w:rsidR="00894B82" w:rsidRPr="00707D71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43" w:type="dxa"/>
            <w:vAlign w:val="bottom"/>
          </w:tcPr>
          <w:p w14:paraId="75C63FB3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186B3AE" w14:textId="097E3D9B" w:rsidR="00894B82" w:rsidRPr="00707D71" w:rsidRDefault="00765030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A80B94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4D0FFC9" w14:textId="11B66DED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894B82" w:rsidRPr="00707D71" w14:paraId="751E1332" w14:textId="77777777" w:rsidTr="004F7A9F">
        <w:tc>
          <w:tcPr>
            <w:tcW w:w="3870" w:type="dxa"/>
          </w:tcPr>
          <w:p w14:paraId="71708785" w14:textId="77777777" w:rsidR="00894B82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94" w:type="dxa"/>
            <w:vAlign w:val="bottom"/>
          </w:tcPr>
          <w:p w14:paraId="050BF22E" w14:textId="77777777" w:rsidR="00894B82" w:rsidRPr="00707D7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365681BD" w14:textId="15FFF801" w:rsidR="00894B82" w:rsidRDefault="00370B7D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BBFDE3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A07B937" w14:textId="7AA692F5" w:rsidR="00894B82" w:rsidRPr="00707D71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5596551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190DBAD" w14:textId="3B5F3C20" w:rsidR="00894B82" w:rsidRDefault="00765030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</w:p>
        </w:tc>
        <w:tc>
          <w:tcPr>
            <w:tcW w:w="236" w:type="dxa"/>
            <w:vAlign w:val="bottom"/>
          </w:tcPr>
          <w:p w14:paraId="2D482A14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4831DE1" w14:textId="0C7CF4FA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</w:tr>
      <w:tr w:rsidR="00894B82" w:rsidRPr="00707D71" w14:paraId="7A7CA044" w14:textId="77777777" w:rsidTr="004F7A9F">
        <w:tc>
          <w:tcPr>
            <w:tcW w:w="3870" w:type="dxa"/>
          </w:tcPr>
          <w:p w14:paraId="1DD34E37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94" w:type="dxa"/>
            <w:vAlign w:val="bottom"/>
          </w:tcPr>
          <w:p w14:paraId="4E6C60EE" w14:textId="77777777" w:rsidR="00894B82" w:rsidRPr="00707D7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2ECF7935" w14:textId="253E25C2" w:rsidR="00894B82" w:rsidRPr="00707D71" w:rsidRDefault="00370B7D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15,599</w:t>
            </w:r>
          </w:p>
        </w:tc>
        <w:tc>
          <w:tcPr>
            <w:tcW w:w="236" w:type="dxa"/>
            <w:vAlign w:val="bottom"/>
          </w:tcPr>
          <w:p w14:paraId="6869AB8F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E78DD4" w14:textId="119EC2E7" w:rsidR="00894B82" w:rsidRPr="00707D71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16,442</w:t>
            </w:r>
          </w:p>
        </w:tc>
        <w:tc>
          <w:tcPr>
            <w:tcW w:w="243" w:type="dxa"/>
            <w:vAlign w:val="bottom"/>
          </w:tcPr>
          <w:p w14:paraId="2638C1AE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A6AE482" w14:textId="0081766F" w:rsidR="00894B82" w:rsidRPr="00707D71" w:rsidRDefault="00765030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15,599</w:t>
            </w:r>
          </w:p>
        </w:tc>
        <w:tc>
          <w:tcPr>
            <w:tcW w:w="236" w:type="dxa"/>
            <w:vAlign w:val="bottom"/>
          </w:tcPr>
          <w:p w14:paraId="21CD4730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B30CEDB" w14:textId="080F53D2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16,442</w:t>
            </w:r>
          </w:p>
        </w:tc>
      </w:tr>
      <w:tr w:rsidR="00894B82" w:rsidRPr="00707D71" w14:paraId="449EBA1C" w14:textId="77777777" w:rsidTr="004F7A9F">
        <w:tc>
          <w:tcPr>
            <w:tcW w:w="3870" w:type="dxa"/>
          </w:tcPr>
          <w:p w14:paraId="1A1D4272" w14:textId="77777777" w:rsidR="00894B82" w:rsidRPr="00707D71" w:rsidRDefault="00894B82" w:rsidP="007352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dxa"/>
            <w:vAlign w:val="bottom"/>
          </w:tcPr>
          <w:p w14:paraId="6F8ADF0F" w14:textId="77777777" w:rsidR="00894B82" w:rsidRPr="00707D71" w:rsidRDefault="00894B82" w:rsidP="007352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3D9C45E0" w14:textId="77777777" w:rsidR="00894B82" w:rsidRPr="00707D71" w:rsidRDefault="00894B82" w:rsidP="007352B7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316CEE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62CB60A" w14:textId="77777777" w:rsidR="00894B82" w:rsidRPr="00707D71" w:rsidRDefault="00894B82" w:rsidP="007352B7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504D5D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FB4B74F" w14:textId="77777777" w:rsidR="00894B82" w:rsidRPr="00707D71" w:rsidRDefault="00894B82" w:rsidP="007352B7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2E93954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18490703" w14:textId="77777777" w:rsidR="00894B82" w:rsidRPr="00707D71" w:rsidRDefault="00894B82" w:rsidP="007352B7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4B82" w:rsidRPr="00707D71" w14:paraId="0AC938CB" w14:textId="77777777" w:rsidTr="004F7A9F">
        <w:tc>
          <w:tcPr>
            <w:tcW w:w="3870" w:type="dxa"/>
          </w:tcPr>
          <w:p w14:paraId="18568A9B" w14:textId="77777777" w:rsidR="00894B82" w:rsidRPr="00707D71" w:rsidRDefault="00894B82" w:rsidP="007352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94" w:type="dxa"/>
            <w:vAlign w:val="bottom"/>
          </w:tcPr>
          <w:p w14:paraId="4B102C42" w14:textId="77777777" w:rsidR="00894B82" w:rsidRPr="00707D71" w:rsidRDefault="00894B82" w:rsidP="007352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467EB28C" w14:textId="77777777" w:rsidR="00894B82" w:rsidRPr="00707D71" w:rsidRDefault="00894B82" w:rsidP="007352B7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5948525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DC49F94" w14:textId="77777777" w:rsidR="00894B82" w:rsidRPr="00707D71" w:rsidRDefault="00894B82" w:rsidP="007352B7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B2AC103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23B7E88" w14:textId="77777777" w:rsidR="00894B82" w:rsidRPr="00707D71" w:rsidRDefault="00894B82" w:rsidP="007352B7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F721DB8" w14:textId="77777777" w:rsidR="00894B82" w:rsidRPr="00707D71" w:rsidRDefault="00894B82" w:rsidP="007352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7EAEE69" w14:textId="77777777" w:rsidR="00894B82" w:rsidRPr="00707D71" w:rsidRDefault="00894B82" w:rsidP="007352B7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4B82" w:rsidRPr="00707D71" w14:paraId="2E547C87" w14:textId="77777777" w:rsidTr="004F7A9F">
        <w:tc>
          <w:tcPr>
            <w:tcW w:w="3870" w:type="dxa"/>
          </w:tcPr>
          <w:p w14:paraId="649486F4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594" w:type="dxa"/>
            <w:vAlign w:val="bottom"/>
          </w:tcPr>
          <w:p w14:paraId="310A3C39" w14:textId="77777777" w:rsidR="00894B82" w:rsidRPr="00707D7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70B51AAA" w14:textId="78380417" w:rsidR="00894B82" w:rsidRPr="00707D71" w:rsidRDefault="00A91935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31,469</w:t>
            </w:r>
          </w:p>
        </w:tc>
        <w:tc>
          <w:tcPr>
            <w:tcW w:w="236" w:type="dxa"/>
            <w:vAlign w:val="bottom"/>
          </w:tcPr>
          <w:p w14:paraId="6ECCE24B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5123EDF" w14:textId="05CD626F" w:rsidR="00894B82" w:rsidRPr="00707D71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42,841</w:t>
            </w:r>
          </w:p>
        </w:tc>
        <w:tc>
          <w:tcPr>
            <w:tcW w:w="243" w:type="dxa"/>
            <w:vAlign w:val="bottom"/>
          </w:tcPr>
          <w:p w14:paraId="6802D2F1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F6350E6" w14:textId="47A6EAF2" w:rsidR="00894B82" w:rsidRPr="00707D71" w:rsidRDefault="00A91935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28,156</w:t>
            </w:r>
          </w:p>
        </w:tc>
        <w:tc>
          <w:tcPr>
            <w:tcW w:w="236" w:type="dxa"/>
            <w:vAlign w:val="bottom"/>
          </w:tcPr>
          <w:p w14:paraId="3023703B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A9557C1" w14:textId="5167698B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42,841</w:t>
            </w:r>
          </w:p>
        </w:tc>
      </w:tr>
      <w:tr w:rsidR="00894B82" w:rsidRPr="00707D71" w14:paraId="18BF8649" w14:textId="77777777" w:rsidTr="004F7A9F">
        <w:tc>
          <w:tcPr>
            <w:tcW w:w="3870" w:type="dxa"/>
          </w:tcPr>
          <w:p w14:paraId="7A3A12B8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94" w:type="dxa"/>
            <w:vAlign w:val="bottom"/>
          </w:tcPr>
          <w:p w14:paraId="20ED0838" w14:textId="77777777" w:rsidR="00894B82" w:rsidRPr="00707D7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40610B0F" w14:textId="46ED8466" w:rsidR="00894B82" w:rsidRPr="00707D71" w:rsidRDefault="00A91935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101,445</w:t>
            </w:r>
          </w:p>
        </w:tc>
        <w:tc>
          <w:tcPr>
            <w:tcW w:w="236" w:type="dxa"/>
            <w:vAlign w:val="bottom"/>
          </w:tcPr>
          <w:p w14:paraId="65F2198F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3CB7E5C" w14:textId="1E43CF2E" w:rsidR="00894B82" w:rsidRPr="00707D71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125,474</w:t>
            </w:r>
          </w:p>
        </w:tc>
        <w:tc>
          <w:tcPr>
            <w:tcW w:w="243" w:type="dxa"/>
            <w:vAlign w:val="bottom"/>
          </w:tcPr>
          <w:p w14:paraId="00BB491F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BF0D87E" w14:textId="38B97758" w:rsidR="00894B82" w:rsidRPr="00707D71" w:rsidRDefault="00A91935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101,445</w:t>
            </w:r>
          </w:p>
        </w:tc>
        <w:tc>
          <w:tcPr>
            <w:tcW w:w="236" w:type="dxa"/>
            <w:vAlign w:val="bottom"/>
          </w:tcPr>
          <w:p w14:paraId="51AE3663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369466D" w14:textId="0FB25DFD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125,474</w:t>
            </w:r>
          </w:p>
        </w:tc>
      </w:tr>
      <w:tr w:rsidR="00894B82" w:rsidRPr="00707D71" w14:paraId="1F31BEE1" w14:textId="77777777" w:rsidTr="004F7A9F">
        <w:tc>
          <w:tcPr>
            <w:tcW w:w="3870" w:type="dxa"/>
          </w:tcPr>
          <w:p w14:paraId="068F6B53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4" w:type="dxa"/>
            <w:vAlign w:val="bottom"/>
          </w:tcPr>
          <w:p w14:paraId="47150999" w14:textId="77777777" w:rsidR="00894B82" w:rsidRPr="00707D7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0D1E0023" w14:textId="77777777" w:rsidR="00894B82" w:rsidRPr="00707D71" w:rsidRDefault="00894B82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2F7F21D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D10339B" w14:textId="77777777" w:rsidR="00894B82" w:rsidRPr="00707D71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1987875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151EE5C" w14:textId="77777777" w:rsidR="00894B82" w:rsidRPr="00707D71" w:rsidRDefault="00894B82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1E856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8AAE577" w14:textId="77777777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4B82" w:rsidRPr="00707D71" w14:paraId="1FFDE25F" w14:textId="77777777" w:rsidTr="004F7A9F">
        <w:tc>
          <w:tcPr>
            <w:tcW w:w="3870" w:type="dxa"/>
          </w:tcPr>
          <w:p w14:paraId="52747D80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ค่าตอบแทนกรรมการและผู้บริหารสําคัญ</w:t>
            </w:r>
          </w:p>
        </w:tc>
        <w:tc>
          <w:tcPr>
            <w:tcW w:w="594" w:type="dxa"/>
            <w:vAlign w:val="bottom"/>
          </w:tcPr>
          <w:p w14:paraId="59FF8771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AFBE220" w14:textId="77777777" w:rsidR="00894B82" w:rsidRPr="00707D71" w:rsidRDefault="00894B82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1ECAED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5BD61D" w14:textId="77777777" w:rsidR="00894B82" w:rsidRPr="00707D71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23205A8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40FBFE4" w14:textId="77777777" w:rsidR="00894B82" w:rsidRPr="00707D71" w:rsidRDefault="00894B82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418111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B0167F5" w14:textId="77777777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B82" w:rsidRPr="00707D71" w14:paraId="71EB6857" w14:textId="77777777" w:rsidTr="004F7A9F">
        <w:tc>
          <w:tcPr>
            <w:tcW w:w="3870" w:type="dxa"/>
          </w:tcPr>
          <w:p w14:paraId="69E20B1C" w14:textId="77777777" w:rsidR="00894B82" w:rsidRPr="00707D71" w:rsidRDefault="00894B82" w:rsidP="00894B8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4" w:type="dxa"/>
            <w:vAlign w:val="bottom"/>
          </w:tcPr>
          <w:p w14:paraId="1FD11EA5" w14:textId="77777777" w:rsidR="00894B82" w:rsidRPr="00707D7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349161E1" w14:textId="2E2E192F" w:rsidR="00894B82" w:rsidRPr="00F70A7D" w:rsidRDefault="004A02BF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22,538</w:t>
            </w:r>
          </w:p>
        </w:tc>
        <w:tc>
          <w:tcPr>
            <w:tcW w:w="236" w:type="dxa"/>
            <w:vAlign w:val="bottom"/>
          </w:tcPr>
          <w:p w14:paraId="4864C895" w14:textId="77777777" w:rsidR="00894B82" w:rsidRPr="00F70A7D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D6FDFC8" w14:textId="200BE881" w:rsidR="00894B82" w:rsidRPr="00F70A7D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35,861</w:t>
            </w:r>
          </w:p>
        </w:tc>
        <w:tc>
          <w:tcPr>
            <w:tcW w:w="243" w:type="dxa"/>
            <w:vAlign w:val="bottom"/>
          </w:tcPr>
          <w:p w14:paraId="27E8EBD3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DABD445" w14:textId="42177D02" w:rsidR="00894B82" w:rsidRPr="00707D71" w:rsidRDefault="009F7D24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19,879</w:t>
            </w:r>
          </w:p>
        </w:tc>
        <w:tc>
          <w:tcPr>
            <w:tcW w:w="236" w:type="dxa"/>
            <w:vAlign w:val="bottom"/>
          </w:tcPr>
          <w:p w14:paraId="33FB3402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706FB81" w14:textId="62D18909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31,634</w:t>
            </w:r>
          </w:p>
        </w:tc>
      </w:tr>
      <w:tr w:rsidR="00894B82" w:rsidRPr="00707D71" w14:paraId="4C83D26C" w14:textId="77777777" w:rsidTr="004F7A9F">
        <w:tc>
          <w:tcPr>
            <w:tcW w:w="3870" w:type="dxa"/>
          </w:tcPr>
          <w:p w14:paraId="6F0EC1B2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94" w:type="dxa"/>
            <w:vAlign w:val="bottom"/>
          </w:tcPr>
          <w:p w14:paraId="2429BFAE" w14:textId="77777777" w:rsidR="00894B82" w:rsidRPr="00707D71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0AB2CFB" w14:textId="2A2FBBC6" w:rsidR="00894B82" w:rsidRPr="00F70A7D" w:rsidRDefault="00286F5C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A0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36" w:type="dxa"/>
            <w:vAlign w:val="bottom"/>
          </w:tcPr>
          <w:p w14:paraId="71E990EB" w14:textId="77777777" w:rsidR="00894B82" w:rsidRPr="00F70A7D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8696B67" w14:textId="45664D86" w:rsidR="00894B82" w:rsidRPr="00F70A7D" w:rsidRDefault="00286F5C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94B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243" w:type="dxa"/>
            <w:vAlign w:val="bottom"/>
          </w:tcPr>
          <w:p w14:paraId="6F4A14C6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80BDF47" w14:textId="675EB81C" w:rsidR="00894B82" w:rsidRPr="00707D71" w:rsidRDefault="00286F5C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F7D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36" w:type="dxa"/>
            <w:vAlign w:val="bottom"/>
          </w:tcPr>
          <w:p w14:paraId="4A815745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EFDDFE9" w14:textId="307D854E" w:rsidR="00894B82" w:rsidRPr="00707D71" w:rsidRDefault="00286F5C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94B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</w:tr>
      <w:tr w:rsidR="00894B82" w:rsidRPr="00707D71" w14:paraId="11034085" w14:textId="77777777" w:rsidTr="004F7A9F">
        <w:tc>
          <w:tcPr>
            <w:tcW w:w="3870" w:type="dxa"/>
          </w:tcPr>
          <w:p w14:paraId="782C5ED6" w14:textId="77777777" w:rsidR="00894B82" w:rsidRPr="004000BC" w:rsidRDefault="00894B82" w:rsidP="00894B82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0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รวมค่าตอบแทนกรรมการและผู้บริหารสําคัญ</w:t>
            </w:r>
          </w:p>
        </w:tc>
        <w:tc>
          <w:tcPr>
            <w:tcW w:w="594" w:type="dxa"/>
            <w:vAlign w:val="bottom"/>
          </w:tcPr>
          <w:p w14:paraId="593F1D45" w14:textId="77777777" w:rsidR="00894B82" w:rsidRPr="00707D71" w:rsidRDefault="00894B82" w:rsidP="00894B8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2BEB3" w14:textId="4A5A6465" w:rsidR="00894B82" w:rsidRPr="00F70A7D" w:rsidRDefault="004A02BF" w:rsidP="00894B82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86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6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vAlign w:val="bottom"/>
          </w:tcPr>
          <w:p w14:paraId="326AC2AD" w14:textId="77777777" w:rsidR="00894B82" w:rsidRPr="00F70A7D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B4508" w14:textId="1D86BD8A" w:rsidR="00894B82" w:rsidRPr="00F70A7D" w:rsidRDefault="00894B82" w:rsidP="00894B82">
            <w:pPr>
              <w:pStyle w:val="block"/>
              <w:tabs>
                <w:tab w:val="decimal" w:pos="720"/>
              </w:tabs>
              <w:spacing w:after="0" w:line="240" w:lineRule="auto"/>
              <w:ind w:left="0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86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6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243" w:type="dxa"/>
            <w:vAlign w:val="bottom"/>
          </w:tcPr>
          <w:p w14:paraId="5F542A1B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044B8" w14:textId="061685EF" w:rsidR="00894B82" w:rsidRPr="00707D71" w:rsidRDefault="009F7D24" w:rsidP="00894B82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86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6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236" w:type="dxa"/>
            <w:vAlign w:val="bottom"/>
          </w:tcPr>
          <w:p w14:paraId="48B92ACC" w14:textId="77777777" w:rsidR="00894B82" w:rsidRPr="00707D71" w:rsidRDefault="00894B82" w:rsidP="00894B82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BB9CB" w14:textId="1AA3CACA" w:rsidR="00894B82" w:rsidRPr="00707D71" w:rsidRDefault="00894B82" w:rsidP="00894B82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86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6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</w:tbl>
    <w:p w14:paraId="1F2A7292" w14:textId="0A09DFBF" w:rsidR="008D20CA" w:rsidRDefault="008D20CA" w:rsidP="00894B82">
      <w:pPr>
        <w:rPr>
          <w:rFonts w:ascii="Angsana New" w:hAnsi="Angsana New" w:cs="Angsana New"/>
          <w:sz w:val="30"/>
          <w:szCs w:val="30"/>
          <w:cs/>
        </w:rPr>
      </w:pPr>
    </w:p>
    <w:p w14:paraId="6B452233" w14:textId="77777777" w:rsidR="005E2DC2" w:rsidRDefault="005E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D3188FA" w14:textId="010D0352" w:rsidR="004000BC" w:rsidRDefault="004000BC" w:rsidP="00A04013">
      <w:pPr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ยอดคงเหลือกับบุ</w:t>
      </w:r>
      <w:r w:rsidR="004A7AF9">
        <w:rPr>
          <w:rFonts w:ascii="Angsana New" w:hAnsi="Angsana New" w:cs="Angsana New" w:hint="cs"/>
          <w:sz w:val="30"/>
          <w:szCs w:val="30"/>
          <w:cs/>
        </w:rPr>
        <w:t>ค</w:t>
      </w:r>
      <w:r>
        <w:rPr>
          <w:rFonts w:ascii="Angsana New" w:hAnsi="Angsana New" w:cs="Angsana New" w:hint="cs"/>
          <w:sz w:val="30"/>
          <w:szCs w:val="30"/>
          <w:cs/>
        </w:rPr>
        <w:t>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94B82" w:rsidRPr="009A54EB">
        <w:rPr>
          <w:rFonts w:ascii="Angsana New" w:hAnsi="Angsana New" w:cs="Angsana New"/>
          <w:sz w:val="30"/>
          <w:szCs w:val="30"/>
        </w:rPr>
        <w:t xml:space="preserve">30 </w:t>
      </w:r>
      <w:r w:rsidR="00894B82" w:rsidRPr="009A54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94B82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="00CD40F4" w:rsidRPr="00CD40F4">
        <w:rPr>
          <w:rFonts w:ascii="Angsana New" w:hAnsi="Angsana New" w:cs="Angsana New"/>
          <w:sz w:val="30"/>
          <w:szCs w:val="30"/>
        </w:rPr>
        <w:t>56</w:t>
      </w:r>
      <w:r w:rsidR="000136B9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</w:t>
      </w:r>
      <w:r w:rsidR="00CD40F4" w:rsidRPr="00CD40F4">
        <w:rPr>
          <w:rFonts w:ascii="Angsana New" w:hAnsi="Angsana New" w:cs="Angsana New"/>
          <w:sz w:val="30"/>
          <w:szCs w:val="30"/>
        </w:rPr>
        <w:t>56</w:t>
      </w:r>
      <w:r w:rsidR="000136B9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1200636" w14:textId="77777777" w:rsidR="00A04013" w:rsidRPr="00A04013" w:rsidRDefault="00A04013" w:rsidP="00A04013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5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03"/>
        <w:gridCol w:w="1004"/>
        <w:gridCol w:w="236"/>
        <w:gridCol w:w="1024"/>
        <w:gridCol w:w="243"/>
        <w:gridCol w:w="1024"/>
        <w:gridCol w:w="236"/>
        <w:gridCol w:w="1017"/>
      </w:tblGrid>
      <w:tr w:rsidR="00F55016" w:rsidRPr="00707D71" w14:paraId="2457EAD4" w14:textId="77777777" w:rsidTr="004F7A9F">
        <w:trPr>
          <w:tblHeader/>
        </w:trPr>
        <w:tc>
          <w:tcPr>
            <w:tcW w:w="4473" w:type="dxa"/>
            <w:gridSpan w:val="2"/>
          </w:tcPr>
          <w:p w14:paraId="6E89CF34" w14:textId="6089AC58" w:rsidR="00F55016" w:rsidRPr="00707D71" w:rsidRDefault="00F55016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4" w:type="dxa"/>
            <w:gridSpan w:val="3"/>
          </w:tcPr>
          <w:p w14:paraId="37DEDDC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BEFC820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38DD7ED8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91AE6" w:rsidRPr="00707D71" w14:paraId="644118D8" w14:textId="77777777" w:rsidTr="004F7A9F">
        <w:trPr>
          <w:tblHeader/>
        </w:trPr>
        <w:tc>
          <w:tcPr>
            <w:tcW w:w="4473" w:type="dxa"/>
            <w:gridSpan w:val="2"/>
          </w:tcPr>
          <w:p w14:paraId="6D779608" w14:textId="1CA59626" w:rsidR="00D91AE6" w:rsidRPr="00707D71" w:rsidRDefault="00D91AE6" w:rsidP="00D91A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FC391F1" w14:textId="672F7549" w:rsidR="00D91AE6" w:rsidRPr="00707D71" w:rsidRDefault="00894B82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54E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A54E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CC286B8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DB71537" w14:textId="3272F787" w:rsidR="00D91AE6" w:rsidRPr="00707D71" w:rsidRDefault="00D91AE6" w:rsidP="00D91AE6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33B5A6B0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C88142" w14:textId="5E004E41" w:rsidR="00D91AE6" w:rsidRPr="00707D71" w:rsidRDefault="00894B82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54E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A54E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9139A37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01016A1" w14:textId="183B5776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91AE6" w:rsidRPr="00707D71" w14:paraId="03F035F2" w14:textId="77777777" w:rsidTr="004F7A9F">
        <w:trPr>
          <w:tblHeader/>
        </w:trPr>
        <w:tc>
          <w:tcPr>
            <w:tcW w:w="4473" w:type="dxa"/>
            <w:gridSpan w:val="2"/>
          </w:tcPr>
          <w:p w14:paraId="5BD88FFF" w14:textId="392FBD8C" w:rsidR="00D91AE6" w:rsidRPr="00707D71" w:rsidRDefault="00D91AE6" w:rsidP="00D91A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E190055" w14:textId="2B9E00A8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9C45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402E766D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181FA41" w14:textId="7F89465B" w:rsidR="00D91AE6" w:rsidRPr="00707D71" w:rsidRDefault="00D91AE6" w:rsidP="00D91AE6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9C45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</w:tcPr>
          <w:p w14:paraId="026A7479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902E5CD" w14:textId="1D498AA4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9C45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0F36CAE3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4120FAD" w14:textId="4266915E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9C45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F55016" w:rsidRPr="00707D71" w14:paraId="413F26F0" w14:textId="77777777" w:rsidTr="004F7A9F">
        <w:trPr>
          <w:tblHeader/>
        </w:trPr>
        <w:tc>
          <w:tcPr>
            <w:tcW w:w="3870" w:type="dxa"/>
          </w:tcPr>
          <w:p w14:paraId="31522D1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3" w:type="dxa"/>
            <w:vAlign w:val="bottom"/>
          </w:tcPr>
          <w:p w14:paraId="38981987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3E1831E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39F3" w:rsidRPr="00707D71" w14:paraId="335FCFD0" w14:textId="77777777" w:rsidTr="004F7A9F">
        <w:tc>
          <w:tcPr>
            <w:tcW w:w="4473" w:type="dxa"/>
            <w:gridSpan w:val="2"/>
          </w:tcPr>
          <w:p w14:paraId="6B8A22B5" w14:textId="7DC81001" w:rsidR="003B39F3" w:rsidRPr="00707D71" w:rsidRDefault="003B39F3" w:rsidP="003C432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และลูกหนี้</w:t>
            </w:r>
            <w:r w:rsidR="00564B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5194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="0085194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851945"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ไม่รวมค่าเผื่อผลขาดทุน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004" w:type="dxa"/>
            <w:vAlign w:val="bottom"/>
          </w:tcPr>
          <w:p w14:paraId="2D6272B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D6AA5F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A52CF96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5F27580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1927856" w14:textId="77777777" w:rsidR="003B39F3" w:rsidRPr="00707D71" w:rsidRDefault="003B39F3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1F1DA2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3C0B80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6D0071D2" w14:textId="77777777" w:rsidTr="004F7A9F">
        <w:tc>
          <w:tcPr>
            <w:tcW w:w="3870" w:type="dxa"/>
          </w:tcPr>
          <w:p w14:paraId="7DB4230B" w14:textId="31AB08EA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03" w:type="dxa"/>
            <w:vAlign w:val="bottom"/>
          </w:tcPr>
          <w:p w14:paraId="02B15DF4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96DFDFB" w14:textId="18BF6F09" w:rsidR="00534CB8" w:rsidRPr="009E0A5A" w:rsidRDefault="001820D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B563B2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BE8885" w14:textId="70280F7C" w:rsidR="00534CB8" w:rsidRPr="009E0A5A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43" w:type="dxa"/>
            <w:vAlign w:val="bottom"/>
          </w:tcPr>
          <w:p w14:paraId="00881C87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0BB2217" w14:textId="3143AF05" w:rsidR="00534CB8" w:rsidRPr="009E0A5A" w:rsidRDefault="001820D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1784EE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F5362C1" w14:textId="2D9592EA" w:rsidR="00534CB8" w:rsidRPr="009E0A5A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</w:tr>
      <w:tr w:rsidR="00534CB8" w:rsidRPr="00DB445C" w14:paraId="416079EA" w14:textId="77777777" w:rsidTr="004F7A9F">
        <w:tc>
          <w:tcPr>
            <w:tcW w:w="3870" w:type="dxa"/>
          </w:tcPr>
          <w:p w14:paraId="451B7681" w14:textId="77777777" w:rsidR="00534CB8" w:rsidRPr="00DB445C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03" w:type="dxa"/>
            <w:vAlign w:val="bottom"/>
          </w:tcPr>
          <w:p w14:paraId="499E1E63" w14:textId="77777777" w:rsidR="00534CB8" w:rsidRPr="00DB445C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200888A" w14:textId="03135ABB" w:rsidR="00534CB8" w:rsidRPr="009E0A5A" w:rsidRDefault="001820D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9830865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E60AF8" w14:textId="79E688FA" w:rsidR="00534CB8" w:rsidRPr="009E0A5A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E3FA4BC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A9F9591" w14:textId="26CB00C9" w:rsidR="00534CB8" w:rsidRPr="009E0A5A" w:rsidRDefault="001820D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4739AA47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A462E07" w14:textId="3A0A22DB" w:rsidR="00534CB8" w:rsidRPr="009E0A5A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</w:tr>
      <w:tr w:rsidR="00534CB8" w:rsidRPr="00707D71" w14:paraId="5CECD668" w14:textId="77777777" w:rsidTr="004F7A9F">
        <w:tc>
          <w:tcPr>
            <w:tcW w:w="3870" w:type="dxa"/>
          </w:tcPr>
          <w:p w14:paraId="2D31E8C4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03" w:type="dxa"/>
            <w:vAlign w:val="bottom"/>
          </w:tcPr>
          <w:p w14:paraId="6EBB6A1D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6E2BC3E" w14:textId="4F1B5688" w:rsidR="00534CB8" w:rsidRPr="009E0A5A" w:rsidRDefault="001820D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6,897</w:t>
            </w:r>
          </w:p>
        </w:tc>
        <w:tc>
          <w:tcPr>
            <w:tcW w:w="236" w:type="dxa"/>
            <w:vAlign w:val="bottom"/>
          </w:tcPr>
          <w:p w14:paraId="635C6AF7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B807AC4" w14:textId="57A43B50" w:rsidR="00534CB8" w:rsidRPr="009E0A5A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5,606</w:t>
            </w:r>
          </w:p>
        </w:tc>
        <w:tc>
          <w:tcPr>
            <w:tcW w:w="243" w:type="dxa"/>
            <w:vAlign w:val="bottom"/>
          </w:tcPr>
          <w:p w14:paraId="3AF2A6C4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9F486E5" w14:textId="3EA69C1A" w:rsidR="00534CB8" w:rsidRPr="009E0A5A" w:rsidRDefault="001820D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6,897</w:t>
            </w:r>
          </w:p>
        </w:tc>
        <w:tc>
          <w:tcPr>
            <w:tcW w:w="236" w:type="dxa"/>
            <w:vAlign w:val="bottom"/>
          </w:tcPr>
          <w:p w14:paraId="04E7C2EE" w14:textId="77777777" w:rsidR="00534CB8" w:rsidRPr="009E0A5A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A2DDFBB" w14:textId="2A49CC94" w:rsidR="00534CB8" w:rsidRPr="009E0A5A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5,606</w:t>
            </w:r>
          </w:p>
        </w:tc>
      </w:tr>
      <w:tr w:rsidR="00534CB8" w:rsidRPr="00707D71" w14:paraId="2ECC4BED" w14:textId="77777777" w:rsidTr="004F7A9F">
        <w:tc>
          <w:tcPr>
            <w:tcW w:w="3870" w:type="dxa"/>
          </w:tcPr>
          <w:p w14:paraId="04EA4CF2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dxa"/>
            <w:vAlign w:val="bottom"/>
          </w:tcPr>
          <w:p w14:paraId="2B968860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8FAA803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0C4C76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DE2EC0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B43418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B3F6D56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52566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0C8B4CA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28D1C668" w14:textId="77777777" w:rsidTr="004F7A9F">
        <w:tc>
          <w:tcPr>
            <w:tcW w:w="3870" w:type="dxa"/>
          </w:tcPr>
          <w:p w14:paraId="6E8992D2" w14:textId="15E6B28A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ค้างรับ</w:t>
            </w:r>
          </w:p>
        </w:tc>
        <w:tc>
          <w:tcPr>
            <w:tcW w:w="603" w:type="dxa"/>
            <w:vAlign w:val="bottom"/>
          </w:tcPr>
          <w:p w14:paraId="2ED271D2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A655A55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474EEF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3AC21C8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98D257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ACA47E6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34F26F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34568C9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5F83" w:rsidRPr="007A5F7B" w14:paraId="2102BC14" w14:textId="77777777" w:rsidTr="004F7A9F">
        <w:tc>
          <w:tcPr>
            <w:tcW w:w="3870" w:type="dxa"/>
          </w:tcPr>
          <w:p w14:paraId="65A4FDD3" w14:textId="33B5B10C" w:rsidR="00155F83" w:rsidRPr="007A5F7B" w:rsidRDefault="00155F83" w:rsidP="00155F83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5F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03" w:type="dxa"/>
            <w:vAlign w:val="bottom"/>
          </w:tcPr>
          <w:p w14:paraId="05AA6BAF" w14:textId="77777777" w:rsidR="00155F83" w:rsidRPr="007A5F7B" w:rsidRDefault="00155F83" w:rsidP="00155F8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5F1DEDB" w14:textId="3A0F289E" w:rsidR="00155F83" w:rsidRPr="007A5F7B" w:rsidRDefault="00B54F4E" w:rsidP="00155F8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FF5FEF" w14:textId="77777777" w:rsidR="00155F83" w:rsidRPr="007A5F7B" w:rsidRDefault="00155F83" w:rsidP="00155F8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2102EB7" w14:textId="6609D819" w:rsidR="00155F83" w:rsidRPr="007A5F7B" w:rsidRDefault="00155F83" w:rsidP="00155F8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1DCE29F" w14:textId="77777777" w:rsidR="00155F83" w:rsidRPr="007A5F7B" w:rsidRDefault="00155F83" w:rsidP="00155F8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1EEB3D1" w14:textId="4DEDC003" w:rsidR="00155F83" w:rsidRPr="007A5F7B" w:rsidRDefault="00854A8E" w:rsidP="00155F8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</w:p>
        </w:tc>
        <w:tc>
          <w:tcPr>
            <w:tcW w:w="236" w:type="dxa"/>
            <w:vAlign w:val="bottom"/>
          </w:tcPr>
          <w:p w14:paraId="1D7552C3" w14:textId="77777777" w:rsidR="00155F83" w:rsidRPr="00707D71" w:rsidRDefault="00155F83" w:rsidP="00155F8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8F4C3A7" w14:textId="72E2A96B" w:rsidR="00155F83" w:rsidRPr="007A5F7B" w:rsidRDefault="00155F83" w:rsidP="00155F8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4CB8" w:rsidRPr="00707D71" w14:paraId="3282B110" w14:textId="77777777" w:rsidTr="004F7A9F">
        <w:tc>
          <w:tcPr>
            <w:tcW w:w="3870" w:type="dxa"/>
          </w:tcPr>
          <w:p w14:paraId="741248B3" w14:textId="77777777" w:rsidR="00534CB8" w:rsidRPr="007A5F7B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5F7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03" w:type="dxa"/>
            <w:vAlign w:val="bottom"/>
          </w:tcPr>
          <w:p w14:paraId="7C7BDFE1" w14:textId="77777777" w:rsidR="00534CB8" w:rsidRPr="007A5F7B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748A776" w14:textId="660C8A61" w:rsidR="00534CB8" w:rsidRPr="007A5F7B" w:rsidRDefault="00B54F4E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9,222</w:t>
            </w:r>
          </w:p>
        </w:tc>
        <w:tc>
          <w:tcPr>
            <w:tcW w:w="236" w:type="dxa"/>
            <w:vAlign w:val="bottom"/>
          </w:tcPr>
          <w:p w14:paraId="794D22EB" w14:textId="77777777" w:rsidR="00534CB8" w:rsidRPr="007A5F7B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F419566" w14:textId="68503C0A" w:rsidR="00534CB8" w:rsidRPr="007A5F7B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5F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5,835</w:t>
            </w:r>
          </w:p>
        </w:tc>
        <w:tc>
          <w:tcPr>
            <w:tcW w:w="243" w:type="dxa"/>
            <w:vAlign w:val="bottom"/>
          </w:tcPr>
          <w:p w14:paraId="320D1FA1" w14:textId="77777777" w:rsidR="00534CB8" w:rsidRPr="007A5F7B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833875" w14:textId="6A221F14" w:rsidR="00534CB8" w:rsidRPr="007A5F7B" w:rsidRDefault="00B54F4E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9,222</w:t>
            </w:r>
          </w:p>
        </w:tc>
        <w:tc>
          <w:tcPr>
            <w:tcW w:w="236" w:type="dxa"/>
            <w:vAlign w:val="bottom"/>
          </w:tcPr>
          <w:p w14:paraId="1119B999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2F1D4F0" w14:textId="310339F1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5,835</w:t>
            </w:r>
          </w:p>
        </w:tc>
      </w:tr>
      <w:tr w:rsidR="00534CB8" w:rsidRPr="00707D71" w14:paraId="41636CC3" w14:textId="77777777" w:rsidTr="004F7A9F">
        <w:tc>
          <w:tcPr>
            <w:tcW w:w="3870" w:type="dxa"/>
          </w:tcPr>
          <w:p w14:paraId="5ACF7D4A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dxa"/>
            <w:vAlign w:val="bottom"/>
          </w:tcPr>
          <w:p w14:paraId="65066EDA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2D77B69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A6394B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6F0DD66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16A3BCA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38494E4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50C6DE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5EA1CE6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46E968E6" w14:textId="77777777" w:rsidTr="004F7A9F">
        <w:tc>
          <w:tcPr>
            <w:tcW w:w="3870" w:type="dxa"/>
          </w:tcPr>
          <w:p w14:paraId="1E503A13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603" w:type="dxa"/>
            <w:vAlign w:val="bottom"/>
          </w:tcPr>
          <w:p w14:paraId="06D0BE74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1270990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A68D3D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D853248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9E6B4D2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B3ACC3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F791D4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1A23575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707D71" w14:paraId="3BD5F848" w14:textId="77777777" w:rsidTr="004F7A9F">
        <w:tc>
          <w:tcPr>
            <w:tcW w:w="3870" w:type="dxa"/>
          </w:tcPr>
          <w:p w14:paraId="036A1D85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03" w:type="dxa"/>
            <w:vAlign w:val="bottom"/>
          </w:tcPr>
          <w:p w14:paraId="18FB2DB8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7159A5F" w14:textId="324EFA61" w:rsidR="00534CB8" w:rsidRPr="00707D71" w:rsidRDefault="00B54F4E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2,078</w:t>
            </w:r>
          </w:p>
        </w:tc>
        <w:tc>
          <w:tcPr>
            <w:tcW w:w="236" w:type="dxa"/>
            <w:vAlign w:val="bottom"/>
          </w:tcPr>
          <w:p w14:paraId="12D02700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674E179" w14:textId="7D2BC732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4,740</w:t>
            </w:r>
          </w:p>
        </w:tc>
        <w:tc>
          <w:tcPr>
            <w:tcW w:w="243" w:type="dxa"/>
            <w:vAlign w:val="bottom"/>
          </w:tcPr>
          <w:p w14:paraId="5CFABAD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DDD84B" w14:textId="2CF5B82A" w:rsidR="00534CB8" w:rsidRPr="00707D71" w:rsidRDefault="00B54F4E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2,078</w:t>
            </w:r>
          </w:p>
        </w:tc>
        <w:tc>
          <w:tcPr>
            <w:tcW w:w="236" w:type="dxa"/>
            <w:vAlign w:val="bottom"/>
          </w:tcPr>
          <w:p w14:paraId="6EBF6C17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0A2AD0F" w14:textId="21AE26B6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49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4,740</w:t>
            </w:r>
          </w:p>
        </w:tc>
      </w:tr>
      <w:tr w:rsidR="00534CB8" w:rsidRPr="00707D71" w14:paraId="0EE9B8A0" w14:textId="77777777" w:rsidTr="004F7A9F">
        <w:tc>
          <w:tcPr>
            <w:tcW w:w="3870" w:type="dxa"/>
          </w:tcPr>
          <w:p w14:paraId="1AA2C836" w14:textId="77777777" w:rsidR="00534CB8" w:rsidRPr="00707D71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3" w:type="dxa"/>
            <w:vAlign w:val="bottom"/>
          </w:tcPr>
          <w:p w14:paraId="71E7823A" w14:textId="77777777" w:rsidR="00534CB8" w:rsidRPr="00707D71" w:rsidRDefault="00534CB8" w:rsidP="00534CB8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97BD744" w14:textId="77777777" w:rsidR="00534CB8" w:rsidRPr="00707D71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FE30A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89C8406" w14:textId="77777777" w:rsidR="00534CB8" w:rsidRPr="00707D71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781DDFB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2DAD24" w14:textId="77777777" w:rsidR="00534CB8" w:rsidRPr="00707D71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581871" w14:textId="77777777" w:rsidR="00534CB8" w:rsidRPr="00707D71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1AE8324" w14:textId="77777777" w:rsidR="00534CB8" w:rsidRPr="00707D71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CB8" w:rsidRPr="00290D63" w14:paraId="6956BBC1" w14:textId="77777777" w:rsidTr="004F7A9F">
        <w:tc>
          <w:tcPr>
            <w:tcW w:w="3870" w:type="dxa"/>
          </w:tcPr>
          <w:p w14:paraId="375C7C9C" w14:textId="77777777" w:rsidR="00534CB8" w:rsidRPr="00290D63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90D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  <w:r w:rsidRPr="00290D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290D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03" w:type="dxa"/>
            <w:vAlign w:val="bottom"/>
          </w:tcPr>
          <w:p w14:paraId="72254622" w14:textId="77777777" w:rsidR="00534CB8" w:rsidRPr="00290D63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1B0081E9" w14:textId="77777777" w:rsidR="00534CB8" w:rsidRPr="00290D63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848F59" w14:textId="77777777" w:rsidR="00534CB8" w:rsidRPr="00290D63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7C4304" w14:textId="77777777" w:rsidR="00534CB8" w:rsidRPr="00290D63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723C9B1" w14:textId="77777777" w:rsidR="00534CB8" w:rsidRPr="00290D63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FD71F4" w14:textId="77777777" w:rsidR="00534CB8" w:rsidRPr="00290D63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0971C9" w14:textId="77777777" w:rsidR="00534CB8" w:rsidRPr="00290D63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55F052F" w14:textId="77777777" w:rsidR="00534CB8" w:rsidRPr="00290D63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CB8" w:rsidRPr="00290D63" w14:paraId="109FA49B" w14:textId="77777777" w:rsidTr="004F7A9F">
        <w:tc>
          <w:tcPr>
            <w:tcW w:w="3870" w:type="dxa"/>
          </w:tcPr>
          <w:p w14:paraId="3F6DD998" w14:textId="77777777" w:rsidR="00534CB8" w:rsidRPr="00290D63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90D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พนักงานจากการรับโอนพนักงาน</w:t>
            </w:r>
          </w:p>
        </w:tc>
        <w:tc>
          <w:tcPr>
            <w:tcW w:w="603" w:type="dxa"/>
            <w:vAlign w:val="bottom"/>
          </w:tcPr>
          <w:p w14:paraId="74416712" w14:textId="77777777" w:rsidR="00534CB8" w:rsidRPr="00290D63" w:rsidRDefault="00534CB8" w:rsidP="00534CB8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C1C08FD" w14:textId="77777777" w:rsidR="00534CB8" w:rsidRPr="00290D63" w:rsidRDefault="00534CB8" w:rsidP="00534CB8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9197AC" w14:textId="77777777" w:rsidR="00534CB8" w:rsidRPr="00290D63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745915" w14:textId="77777777" w:rsidR="00534CB8" w:rsidRPr="00290D63" w:rsidRDefault="00534CB8" w:rsidP="00534CB8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08A4BED" w14:textId="77777777" w:rsidR="00534CB8" w:rsidRPr="00290D63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48FA003" w14:textId="77777777" w:rsidR="00534CB8" w:rsidRPr="00290D63" w:rsidRDefault="00534CB8" w:rsidP="00534CB8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FA4F8E" w14:textId="77777777" w:rsidR="00534CB8" w:rsidRPr="00290D63" w:rsidRDefault="00534CB8" w:rsidP="00534CB8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1CAEAD3" w14:textId="77777777" w:rsidR="00534CB8" w:rsidRPr="00290D63" w:rsidRDefault="00534CB8" w:rsidP="00534CB8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9B4" w:rsidRPr="00290D63" w14:paraId="0EB75472" w14:textId="77777777" w:rsidTr="004F7A9F">
        <w:tc>
          <w:tcPr>
            <w:tcW w:w="3870" w:type="dxa"/>
          </w:tcPr>
          <w:p w14:paraId="577A7CD7" w14:textId="764AB160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0D6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03" w:type="dxa"/>
            <w:vAlign w:val="bottom"/>
          </w:tcPr>
          <w:p w14:paraId="1114163B" w14:textId="77777777" w:rsidR="002E49B4" w:rsidRPr="00290D63" w:rsidRDefault="002E49B4" w:rsidP="002E49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AA58BE8" w14:textId="3D4B75E3" w:rsidR="002E49B4" w:rsidRPr="00290D63" w:rsidRDefault="002E49B4" w:rsidP="002E49B4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36" w:type="dxa"/>
            <w:vAlign w:val="bottom"/>
          </w:tcPr>
          <w:p w14:paraId="4BF51F25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5B89C72" w14:textId="0E544F48" w:rsidR="002E49B4" w:rsidRPr="00290D63" w:rsidRDefault="002E49B4" w:rsidP="002E49B4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43" w:type="dxa"/>
            <w:vAlign w:val="bottom"/>
          </w:tcPr>
          <w:p w14:paraId="66567842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E507AAF" w14:textId="7D732004" w:rsidR="002E49B4" w:rsidRPr="00290D63" w:rsidRDefault="002E49B4" w:rsidP="002E49B4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  <w:tc>
          <w:tcPr>
            <w:tcW w:w="236" w:type="dxa"/>
            <w:vAlign w:val="bottom"/>
          </w:tcPr>
          <w:p w14:paraId="107F44F9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D85BD2D" w14:textId="4A372C8A" w:rsidR="002E49B4" w:rsidRPr="00290D63" w:rsidRDefault="002E49B4" w:rsidP="002E49B4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22,762</w:t>
            </w:r>
          </w:p>
        </w:tc>
      </w:tr>
      <w:tr w:rsidR="002E49B4" w:rsidRPr="00290D63" w14:paraId="32CEB242" w14:textId="77777777" w:rsidTr="004F7A9F">
        <w:tc>
          <w:tcPr>
            <w:tcW w:w="3870" w:type="dxa"/>
          </w:tcPr>
          <w:p w14:paraId="2A2F5EE0" w14:textId="77777777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D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03" w:type="dxa"/>
            <w:vAlign w:val="bottom"/>
          </w:tcPr>
          <w:p w14:paraId="76577975" w14:textId="77777777" w:rsidR="002E49B4" w:rsidRPr="00290D63" w:rsidRDefault="002E49B4" w:rsidP="002E49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4DB85A7" w14:textId="12F6562A" w:rsidR="002E49B4" w:rsidRPr="00290D63" w:rsidRDefault="002E49B4" w:rsidP="002E49B4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  <w:tc>
          <w:tcPr>
            <w:tcW w:w="236" w:type="dxa"/>
            <w:vAlign w:val="bottom"/>
          </w:tcPr>
          <w:p w14:paraId="44A30CCB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E2E9945" w14:textId="5EEBA695" w:rsidR="002E49B4" w:rsidRPr="00290D63" w:rsidRDefault="002E49B4" w:rsidP="002E49B4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  <w:tc>
          <w:tcPr>
            <w:tcW w:w="243" w:type="dxa"/>
            <w:vAlign w:val="bottom"/>
          </w:tcPr>
          <w:p w14:paraId="1CBAB786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21F3FC9" w14:textId="44A03C5A" w:rsidR="002E49B4" w:rsidRPr="00290D63" w:rsidRDefault="002E49B4" w:rsidP="002E49B4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  <w:tc>
          <w:tcPr>
            <w:tcW w:w="236" w:type="dxa"/>
            <w:vAlign w:val="bottom"/>
          </w:tcPr>
          <w:p w14:paraId="43DECD06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56C3233" w14:textId="4548F85A" w:rsidR="002E49B4" w:rsidRPr="00290D63" w:rsidRDefault="002E49B4" w:rsidP="002E49B4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</w:tr>
      <w:tr w:rsidR="002E49B4" w:rsidRPr="00290D63" w14:paraId="3D817834" w14:textId="77777777" w:rsidTr="004F7A9F">
        <w:tc>
          <w:tcPr>
            <w:tcW w:w="3870" w:type="dxa"/>
          </w:tcPr>
          <w:p w14:paraId="3E995EC0" w14:textId="77777777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3" w:type="dxa"/>
            <w:vAlign w:val="bottom"/>
          </w:tcPr>
          <w:p w14:paraId="1CD4BE40" w14:textId="77777777" w:rsidR="002E49B4" w:rsidRPr="00290D63" w:rsidRDefault="002E49B4" w:rsidP="002E49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935034" w14:textId="77777777" w:rsidR="002E49B4" w:rsidRPr="00290D63" w:rsidRDefault="002E49B4" w:rsidP="002E49B4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78A226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CF15BAE" w14:textId="77777777" w:rsidR="002E49B4" w:rsidRPr="00290D63" w:rsidRDefault="002E49B4" w:rsidP="002E49B4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256EDD0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BEE28F8" w14:textId="77777777" w:rsidR="002E49B4" w:rsidRPr="00290D63" w:rsidRDefault="002E49B4" w:rsidP="002E49B4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A674DB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EDDC955" w14:textId="77777777" w:rsidR="002E49B4" w:rsidRPr="00290D63" w:rsidRDefault="002E49B4" w:rsidP="002E49B4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49B4" w:rsidRPr="00290D63" w14:paraId="0915549A" w14:textId="77777777" w:rsidTr="004F7A9F">
        <w:tc>
          <w:tcPr>
            <w:tcW w:w="3870" w:type="dxa"/>
          </w:tcPr>
          <w:p w14:paraId="2AED30D1" w14:textId="194DC9B4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90D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603" w:type="dxa"/>
            <w:vAlign w:val="bottom"/>
          </w:tcPr>
          <w:p w14:paraId="6876982B" w14:textId="77777777" w:rsidR="002E49B4" w:rsidRPr="00290D63" w:rsidRDefault="002E49B4" w:rsidP="002E49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B88616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FCB303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E6C5CB1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E2CF401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D998E06" w14:textId="77777777" w:rsidR="002E49B4" w:rsidRPr="00290D63" w:rsidRDefault="002E49B4" w:rsidP="002E49B4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EA56D8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7126E11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49B4" w:rsidRPr="00290D63" w14:paraId="38E3403D" w14:textId="77777777" w:rsidTr="004F7A9F">
        <w:tc>
          <w:tcPr>
            <w:tcW w:w="3870" w:type="dxa"/>
          </w:tcPr>
          <w:p w14:paraId="125B43EE" w14:textId="2A83AC7B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0D6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03" w:type="dxa"/>
            <w:vAlign w:val="bottom"/>
          </w:tcPr>
          <w:p w14:paraId="5249CCD7" w14:textId="77777777" w:rsidR="002E49B4" w:rsidRPr="00290D63" w:rsidRDefault="002E49B4" w:rsidP="002E49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444239A" w14:textId="1A008E87" w:rsidR="002E49B4" w:rsidRPr="00290D63" w:rsidRDefault="002E49B4" w:rsidP="002E49B4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27,446</w:t>
            </w:r>
          </w:p>
        </w:tc>
        <w:tc>
          <w:tcPr>
            <w:tcW w:w="236" w:type="dxa"/>
            <w:vAlign w:val="bottom"/>
          </w:tcPr>
          <w:p w14:paraId="7516C06E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4E134F9" w14:textId="0C6571CF" w:rsidR="002E49B4" w:rsidRPr="00290D63" w:rsidRDefault="002E49B4" w:rsidP="002E49B4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63,147</w:t>
            </w:r>
          </w:p>
        </w:tc>
        <w:tc>
          <w:tcPr>
            <w:tcW w:w="243" w:type="dxa"/>
            <w:vAlign w:val="bottom"/>
          </w:tcPr>
          <w:p w14:paraId="4EB9F56B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F08F638" w14:textId="23CF4EA7" w:rsidR="002E49B4" w:rsidRPr="00290D63" w:rsidRDefault="002E49B4" w:rsidP="002E49B4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24,204</w:t>
            </w:r>
          </w:p>
        </w:tc>
        <w:tc>
          <w:tcPr>
            <w:tcW w:w="236" w:type="dxa"/>
            <w:vAlign w:val="bottom"/>
          </w:tcPr>
          <w:p w14:paraId="25DA8ED9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CA6DFC4" w14:textId="2BD338AE" w:rsidR="002E49B4" w:rsidRPr="00290D63" w:rsidRDefault="002E49B4" w:rsidP="002E49B4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62,908</w:t>
            </w:r>
          </w:p>
        </w:tc>
      </w:tr>
      <w:tr w:rsidR="002E49B4" w:rsidRPr="00290D63" w14:paraId="06AA9C95" w14:textId="77777777" w:rsidTr="004F7A9F">
        <w:tc>
          <w:tcPr>
            <w:tcW w:w="3870" w:type="dxa"/>
          </w:tcPr>
          <w:p w14:paraId="36393CE7" w14:textId="094DB8CB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0D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03" w:type="dxa"/>
            <w:vAlign w:val="bottom"/>
          </w:tcPr>
          <w:p w14:paraId="4CE2458E" w14:textId="77777777" w:rsidR="002E49B4" w:rsidRPr="00290D63" w:rsidRDefault="002E49B4" w:rsidP="002E49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F93380C" w14:textId="226895E7" w:rsidR="002E49B4" w:rsidRPr="00290D63" w:rsidRDefault="002E49B4" w:rsidP="002E49B4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DD9E791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B95A341" w14:textId="67E3DE93" w:rsidR="002E49B4" w:rsidRPr="00290D63" w:rsidRDefault="002E49B4" w:rsidP="002E49B4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6A4DEF0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E096D5C" w14:textId="63092DBD" w:rsidR="002E49B4" w:rsidRPr="00290D63" w:rsidRDefault="002E49B4" w:rsidP="002E49B4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AB549E6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7E0D079" w14:textId="61088FF6" w:rsidR="002E49B4" w:rsidRPr="00290D63" w:rsidRDefault="002E49B4" w:rsidP="002E49B4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</w:p>
        </w:tc>
      </w:tr>
      <w:tr w:rsidR="002E49B4" w:rsidRPr="00290D63" w14:paraId="3C3D2B70" w14:textId="77777777" w:rsidTr="004F7A9F">
        <w:tc>
          <w:tcPr>
            <w:tcW w:w="3870" w:type="dxa"/>
          </w:tcPr>
          <w:p w14:paraId="26A37C7A" w14:textId="77777777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90D6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03" w:type="dxa"/>
            <w:vAlign w:val="bottom"/>
          </w:tcPr>
          <w:p w14:paraId="68EB1150" w14:textId="77777777" w:rsidR="002E49B4" w:rsidRPr="00290D63" w:rsidRDefault="002E49B4" w:rsidP="002E49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D04155D" w14:textId="539B2D11" w:rsidR="002E49B4" w:rsidRPr="00290D63" w:rsidRDefault="002E49B4" w:rsidP="002E49B4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23,520</w:t>
            </w:r>
          </w:p>
        </w:tc>
        <w:tc>
          <w:tcPr>
            <w:tcW w:w="236" w:type="dxa"/>
            <w:vAlign w:val="bottom"/>
          </w:tcPr>
          <w:p w14:paraId="40B44875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F4C88C5" w14:textId="183B4A8B" w:rsidR="002E49B4" w:rsidRPr="00290D63" w:rsidRDefault="002E49B4" w:rsidP="002E49B4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29,525</w:t>
            </w:r>
          </w:p>
        </w:tc>
        <w:tc>
          <w:tcPr>
            <w:tcW w:w="243" w:type="dxa"/>
            <w:vAlign w:val="bottom"/>
          </w:tcPr>
          <w:p w14:paraId="1627C65C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EF17444" w14:textId="12295652" w:rsidR="002E49B4" w:rsidRPr="00290D63" w:rsidRDefault="002E49B4" w:rsidP="002E49B4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23,520</w:t>
            </w:r>
          </w:p>
        </w:tc>
        <w:tc>
          <w:tcPr>
            <w:tcW w:w="236" w:type="dxa"/>
            <w:vAlign w:val="bottom"/>
          </w:tcPr>
          <w:p w14:paraId="60061B0F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548FDCA" w14:textId="1256E560" w:rsidR="002E49B4" w:rsidRPr="00290D63" w:rsidRDefault="002E49B4" w:rsidP="002E49B4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29,525</w:t>
            </w:r>
          </w:p>
        </w:tc>
      </w:tr>
      <w:tr w:rsidR="002E49B4" w:rsidRPr="00290D63" w14:paraId="1CE37E4F" w14:textId="77777777" w:rsidTr="004F7A9F">
        <w:tc>
          <w:tcPr>
            <w:tcW w:w="3870" w:type="dxa"/>
          </w:tcPr>
          <w:p w14:paraId="11B84799" w14:textId="77777777" w:rsidR="002E49B4" w:rsidRPr="00290D63" w:rsidRDefault="002E49B4" w:rsidP="002E49B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dxa"/>
            <w:vAlign w:val="bottom"/>
          </w:tcPr>
          <w:p w14:paraId="659F7F3D" w14:textId="77777777" w:rsidR="002E49B4" w:rsidRPr="00290D63" w:rsidRDefault="002E49B4" w:rsidP="002E49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2E12C04" w14:textId="77777777" w:rsidR="002E49B4" w:rsidRPr="00290D63" w:rsidRDefault="002E49B4" w:rsidP="002E49B4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625BAA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F6343CC" w14:textId="77777777" w:rsidR="002E49B4" w:rsidRPr="00290D63" w:rsidRDefault="002E49B4" w:rsidP="002E49B4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E2CEE68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C2EB04" w14:textId="77777777" w:rsidR="002E49B4" w:rsidRPr="00290D63" w:rsidRDefault="002E49B4" w:rsidP="002E49B4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BECD1F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ED001D7" w14:textId="77777777" w:rsidR="002E49B4" w:rsidRPr="00290D63" w:rsidRDefault="002E49B4" w:rsidP="002E49B4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49B4" w:rsidRPr="00290D63" w14:paraId="50385ED6" w14:textId="77777777" w:rsidTr="004F7A9F">
        <w:tc>
          <w:tcPr>
            <w:tcW w:w="3870" w:type="dxa"/>
          </w:tcPr>
          <w:p w14:paraId="5E715113" w14:textId="77777777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90D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  <w:r w:rsidRPr="00290D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290D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03" w:type="dxa"/>
            <w:vAlign w:val="bottom"/>
          </w:tcPr>
          <w:p w14:paraId="3C401E78" w14:textId="77777777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2DDAFE6" w14:textId="77777777" w:rsidR="002E49B4" w:rsidRPr="00290D63" w:rsidRDefault="002E49B4" w:rsidP="002E49B4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B1B6EA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C2F6DD" w14:textId="77777777" w:rsidR="002E49B4" w:rsidRPr="00290D63" w:rsidRDefault="002E49B4" w:rsidP="002E49B4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385748B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D4E6DE" w14:textId="77777777" w:rsidR="002E49B4" w:rsidRPr="00290D63" w:rsidRDefault="002E49B4" w:rsidP="002E49B4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99B7B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8BE8670" w14:textId="77777777" w:rsidR="002E49B4" w:rsidRPr="00290D63" w:rsidRDefault="002E49B4" w:rsidP="002E49B4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E49B4" w:rsidRPr="00290D63" w14:paraId="4A5D1B91" w14:textId="77777777" w:rsidTr="004F7A9F">
        <w:tc>
          <w:tcPr>
            <w:tcW w:w="3870" w:type="dxa"/>
          </w:tcPr>
          <w:p w14:paraId="1D9B2404" w14:textId="77777777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90D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พนักงานจากการรับโอนพนักงาน</w:t>
            </w:r>
          </w:p>
        </w:tc>
        <w:tc>
          <w:tcPr>
            <w:tcW w:w="603" w:type="dxa"/>
            <w:vAlign w:val="bottom"/>
          </w:tcPr>
          <w:p w14:paraId="63C172FC" w14:textId="77777777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F651CF8" w14:textId="77777777" w:rsidR="002E49B4" w:rsidRPr="00290D63" w:rsidRDefault="002E49B4" w:rsidP="002E49B4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150D64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AF911F" w14:textId="77777777" w:rsidR="002E49B4" w:rsidRPr="00290D63" w:rsidRDefault="002E49B4" w:rsidP="002E49B4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15EF2EF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9A75CB" w14:textId="75D4DC17" w:rsidR="002E49B4" w:rsidRPr="00290D63" w:rsidRDefault="002E49B4" w:rsidP="002E49B4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A5C4B6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47868E5" w14:textId="77777777" w:rsidR="002E49B4" w:rsidRPr="00290D63" w:rsidRDefault="002E49B4" w:rsidP="002E49B4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9B4" w:rsidRPr="00290D63" w14:paraId="09D6034A" w14:textId="77777777" w:rsidTr="004F7A9F">
        <w:tc>
          <w:tcPr>
            <w:tcW w:w="3870" w:type="dxa"/>
          </w:tcPr>
          <w:p w14:paraId="70F7659C" w14:textId="187CC739" w:rsidR="002E49B4" w:rsidRPr="00290D63" w:rsidRDefault="002E49B4" w:rsidP="002E49B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0D6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03" w:type="dxa"/>
            <w:vAlign w:val="bottom"/>
          </w:tcPr>
          <w:p w14:paraId="5E020D01" w14:textId="77777777" w:rsidR="002E49B4" w:rsidRPr="00290D63" w:rsidRDefault="002E49B4" w:rsidP="002E49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B9B89B" w14:textId="4F317355" w:rsidR="002E49B4" w:rsidRPr="00290D63" w:rsidRDefault="002E49B4" w:rsidP="002E49B4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3,601</w:t>
            </w:r>
          </w:p>
        </w:tc>
        <w:tc>
          <w:tcPr>
            <w:tcW w:w="236" w:type="dxa"/>
            <w:vAlign w:val="bottom"/>
          </w:tcPr>
          <w:p w14:paraId="62EBD298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0BFB0B95" w14:textId="76173EE8" w:rsidR="002E49B4" w:rsidRPr="00290D63" w:rsidRDefault="002E49B4" w:rsidP="002E49B4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3,601</w:t>
            </w:r>
          </w:p>
        </w:tc>
        <w:tc>
          <w:tcPr>
            <w:tcW w:w="243" w:type="dxa"/>
            <w:vAlign w:val="bottom"/>
          </w:tcPr>
          <w:p w14:paraId="38F7F7FF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BF1B334" w14:textId="077C5CD8" w:rsidR="002E49B4" w:rsidRPr="00290D63" w:rsidRDefault="002E49B4" w:rsidP="002E49B4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3,601</w:t>
            </w:r>
          </w:p>
        </w:tc>
        <w:tc>
          <w:tcPr>
            <w:tcW w:w="236" w:type="dxa"/>
            <w:vAlign w:val="bottom"/>
          </w:tcPr>
          <w:p w14:paraId="227482E5" w14:textId="77777777" w:rsidR="002E49B4" w:rsidRPr="00290D63" w:rsidRDefault="002E49B4" w:rsidP="002E49B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ACE5D16" w14:textId="6038681C" w:rsidR="002E49B4" w:rsidRPr="00290D63" w:rsidRDefault="002E49B4" w:rsidP="002E49B4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D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3,601</w:t>
            </w:r>
          </w:p>
        </w:tc>
      </w:tr>
    </w:tbl>
    <w:p w14:paraId="5309496D" w14:textId="1534F103" w:rsidR="004000BC" w:rsidRPr="00290D63" w:rsidRDefault="004000BC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290D63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ภาระผูกพัน</w:t>
      </w:r>
      <w:r w:rsidRPr="00290D63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22C7BD1A" w14:textId="77777777" w:rsidR="004000BC" w:rsidRPr="00290D63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p w14:paraId="4E179BE7" w14:textId="20ECA578" w:rsidR="004000BC" w:rsidRPr="00290D63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290D63">
        <w:rPr>
          <w:rFonts w:asciiTheme="majorBidi" w:hAnsiTheme="majorBidi" w:cs="Angsana New"/>
          <w:sz w:val="30"/>
          <w:szCs w:val="30"/>
        </w:rPr>
        <w:t>1</w:t>
      </w:r>
      <w:r w:rsidR="005E2DC2">
        <w:rPr>
          <w:rFonts w:asciiTheme="majorBidi" w:hAnsiTheme="majorBidi" w:cs="Angsana New"/>
          <w:sz w:val="30"/>
          <w:szCs w:val="30"/>
        </w:rPr>
        <w:t>7</w:t>
      </w:r>
      <w:r w:rsidRPr="00290D63">
        <w:rPr>
          <w:rFonts w:asciiTheme="majorBidi" w:hAnsiTheme="majorBidi" w:cs="Angsana New"/>
          <w:sz w:val="30"/>
          <w:szCs w:val="30"/>
        </w:rPr>
        <w:t>.1</w:t>
      </w:r>
      <w:r w:rsidRPr="00290D63">
        <w:rPr>
          <w:rFonts w:asciiTheme="majorBidi" w:hAnsiTheme="majorBidi" w:cs="Angsana New"/>
          <w:b/>
          <w:bCs/>
          <w:sz w:val="30"/>
          <w:szCs w:val="30"/>
        </w:rPr>
        <w:tab/>
      </w:r>
      <w:r w:rsidRPr="00290D63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7AC4C4BB" w14:textId="77777777" w:rsidR="004000BC" w:rsidRPr="00290D63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Style w:val="TableGrid"/>
        <w:tblW w:w="92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907"/>
        <w:gridCol w:w="2023"/>
        <w:gridCol w:w="283"/>
        <w:gridCol w:w="2260"/>
      </w:tblGrid>
      <w:tr w:rsidR="002C43F3" w:rsidRPr="00290D63" w14:paraId="40CF428E" w14:textId="77777777" w:rsidTr="004F7A9F">
        <w:tc>
          <w:tcPr>
            <w:tcW w:w="3780" w:type="dxa"/>
          </w:tcPr>
          <w:p w14:paraId="53993005" w14:textId="0B360968" w:rsidR="002C43F3" w:rsidRPr="00290D63" w:rsidRDefault="002C43F3" w:rsidP="002C43F3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90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0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90D6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290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0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290D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569</w:t>
            </w:r>
          </w:p>
        </w:tc>
        <w:tc>
          <w:tcPr>
            <w:tcW w:w="907" w:type="dxa"/>
            <w:vAlign w:val="bottom"/>
          </w:tcPr>
          <w:p w14:paraId="36D42023" w14:textId="77777777" w:rsidR="002C43F3" w:rsidRPr="00290D63" w:rsidRDefault="002C43F3" w:rsidP="002C43F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23" w:type="dxa"/>
            <w:vAlign w:val="bottom"/>
          </w:tcPr>
          <w:p w14:paraId="02E19CE9" w14:textId="767CD25E" w:rsidR="002C43F3" w:rsidRPr="00290D63" w:rsidRDefault="002C43F3" w:rsidP="002C43F3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244D40FB" w14:textId="77777777" w:rsidR="002C43F3" w:rsidRPr="00290D63" w:rsidRDefault="002C43F3" w:rsidP="002C43F3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vAlign w:val="bottom"/>
          </w:tcPr>
          <w:p w14:paraId="42C2A8B7" w14:textId="55F571CE" w:rsidR="002C43F3" w:rsidRPr="00290D63" w:rsidRDefault="002C43F3" w:rsidP="002C43F3">
            <w:pPr>
              <w:pStyle w:val="block"/>
              <w:tabs>
                <w:tab w:val="decimal" w:pos="135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6CC" w:rsidRPr="00290D63" w14:paraId="1273525F" w14:textId="77777777" w:rsidTr="004F7A9F">
        <w:tc>
          <w:tcPr>
            <w:tcW w:w="3780" w:type="dxa"/>
          </w:tcPr>
          <w:p w14:paraId="3C07145E" w14:textId="77777777" w:rsidR="008236CC" w:rsidRPr="00290D63" w:rsidRDefault="008236CC" w:rsidP="00DE2697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76A52F90" w14:textId="77777777" w:rsidR="008236CC" w:rsidRPr="00290D63" w:rsidRDefault="008236CC" w:rsidP="00DE269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66" w:type="dxa"/>
            <w:gridSpan w:val="3"/>
            <w:vAlign w:val="bottom"/>
          </w:tcPr>
          <w:p w14:paraId="2AF84B73" w14:textId="044113C6" w:rsidR="008236CC" w:rsidRPr="002C43F3" w:rsidRDefault="008236CC" w:rsidP="000E07CA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</w:tc>
      </w:tr>
      <w:tr w:rsidR="00DC141C" w:rsidRPr="00290D63" w14:paraId="53AEF6D3" w14:textId="77777777" w:rsidTr="004F7A9F">
        <w:tc>
          <w:tcPr>
            <w:tcW w:w="3780" w:type="dxa"/>
          </w:tcPr>
          <w:p w14:paraId="6CAC7B13" w14:textId="614233B8" w:rsidR="00DC141C" w:rsidRPr="00290D63" w:rsidRDefault="00DC141C" w:rsidP="00DC141C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90D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สัญญาสร้างอาคารโรงงานและคลังสินค้า</w:t>
            </w:r>
          </w:p>
        </w:tc>
        <w:tc>
          <w:tcPr>
            <w:tcW w:w="907" w:type="dxa"/>
            <w:vAlign w:val="bottom"/>
          </w:tcPr>
          <w:p w14:paraId="2FFA6736" w14:textId="77777777" w:rsidR="00DC141C" w:rsidRPr="00290D63" w:rsidRDefault="00DC141C" w:rsidP="00DC141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23" w:type="dxa"/>
            <w:vAlign w:val="bottom"/>
          </w:tcPr>
          <w:p w14:paraId="34565E41" w14:textId="62C4B85B" w:rsidR="00DC141C" w:rsidRPr="00290D63" w:rsidRDefault="00DC141C" w:rsidP="00DC141C">
            <w:pPr>
              <w:pStyle w:val="block"/>
              <w:spacing w:after="0" w:line="240" w:lineRule="auto"/>
              <w:ind w:left="-108" w:right="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0D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709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  <w:tc>
          <w:tcPr>
            <w:tcW w:w="283" w:type="dxa"/>
            <w:vAlign w:val="bottom"/>
          </w:tcPr>
          <w:p w14:paraId="706AC312" w14:textId="77777777" w:rsidR="00DC141C" w:rsidRPr="00290D63" w:rsidRDefault="00DC141C" w:rsidP="00DC141C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vAlign w:val="bottom"/>
          </w:tcPr>
          <w:p w14:paraId="4ACA731D" w14:textId="0CEB988F" w:rsidR="00DC141C" w:rsidRPr="00290D63" w:rsidRDefault="00DC141C" w:rsidP="00DC141C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D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709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</w:tr>
      <w:tr w:rsidR="00DC141C" w:rsidRPr="00290D63" w14:paraId="0A6D6BC4" w14:textId="77777777" w:rsidTr="004F7A9F">
        <w:tc>
          <w:tcPr>
            <w:tcW w:w="3780" w:type="dxa"/>
          </w:tcPr>
          <w:p w14:paraId="3816A054" w14:textId="11FEC2A3" w:rsidR="00DC141C" w:rsidRPr="00290D63" w:rsidRDefault="00DC141C" w:rsidP="00DC141C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90D6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สัญญา</w:t>
            </w:r>
            <w:r w:rsidRPr="00290D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ซื้อเครื่องจักรและอุปกรณ์</w:t>
            </w:r>
          </w:p>
        </w:tc>
        <w:tc>
          <w:tcPr>
            <w:tcW w:w="907" w:type="dxa"/>
            <w:vAlign w:val="bottom"/>
          </w:tcPr>
          <w:p w14:paraId="57118078" w14:textId="77777777" w:rsidR="00DC141C" w:rsidRPr="00290D63" w:rsidRDefault="00DC141C" w:rsidP="00DC141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23" w:type="dxa"/>
            <w:vAlign w:val="bottom"/>
          </w:tcPr>
          <w:p w14:paraId="557A6026" w14:textId="717B556B" w:rsidR="00DC141C" w:rsidRPr="00290D63" w:rsidRDefault="00DC141C" w:rsidP="00DC141C">
            <w:pPr>
              <w:pStyle w:val="block"/>
              <w:tabs>
                <w:tab w:val="decimal" w:pos="1350"/>
              </w:tabs>
              <w:spacing w:after="0" w:line="240" w:lineRule="auto"/>
              <w:ind w:left="-108" w:right="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A1E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A1E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634</w:t>
            </w:r>
            <w:r w:rsidRPr="000D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0D158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  <w:tc>
          <w:tcPr>
            <w:tcW w:w="283" w:type="dxa"/>
            <w:vAlign w:val="bottom"/>
          </w:tcPr>
          <w:p w14:paraId="52C76280" w14:textId="77777777" w:rsidR="00DC141C" w:rsidRPr="00290D63" w:rsidRDefault="00DC141C" w:rsidP="00DC141C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vAlign w:val="bottom"/>
          </w:tcPr>
          <w:p w14:paraId="461ABA64" w14:textId="43691676" w:rsidR="00DC141C" w:rsidRPr="00290D63" w:rsidRDefault="00DC141C" w:rsidP="00DC141C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F3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 w:rsidR="00FF3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Pr="000D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0D158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</w:tr>
      <w:tr w:rsidR="00DC141C" w:rsidRPr="00290D63" w14:paraId="15269785" w14:textId="77777777" w:rsidTr="004F7A9F">
        <w:tc>
          <w:tcPr>
            <w:tcW w:w="3780" w:type="dxa"/>
          </w:tcPr>
          <w:p w14:paraId="133FC917" w14:textId="77777777" w:rsidR="00DC141C" w:rsidRPr="00290D63" w:rsidRDefault="00DC141C" w:rsidP="00DC141C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11123938" w14:textId="77777777" w:rsidR="00DC141C" w:rsidRPr="00290D63" w:rsidRDefault="00DC141C" w:rsidP="00DC141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23" w:type="dxa"/>
            <w:vAlign w:val="bottom"/>
          </w:tcPr>
          <w:p w14:paraId="0329E639" w14:textId="0AEE08F4" w:rsidR="00DC141C" w:rsidRPr="00290D63" w:rsidRDefault="00B85602" w:rsidP="00DC141C">
            <w:pPr>
              <w:pStyle w:val="block"/>
              <w:tabs>
                <w:tab w:val="decimal" w:pos="1350"/>
              </w:tabs>
              <w:spacing w:after="0" w:line="240" w:lineRule="auto"/>
              <w:ind w:left="-108" w:right="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221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156,510 </w:t>
            </w:r>
            <w:r w:rsidRPr="0022161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รูเปีย</w:t>
            </w:r>
          </w:p>
        </w:tc>
        <w:tc>
          <w:tcPr>
            <w:tcW w:w="283" w:type="dxa"/>
            <w:vAlign w:val="bottom"/>
          </w:tcPr>
          <w:p w14:paraId="7971DA1E" w14:textId="77777777" w:rsidR="00DC141C" w:rsidRPr="00290D63" w:rsidRDefault="00DC141C" w:rsidP="00DC141C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vAlign w:val="bottom"/>
          </w:tcPr>
          <w:p w14:paraId="1FC9A0B2" w14:textId="56610BD7" w:rsidR="00DC141C" w:rsidRDefault="0025251F" w:rsidP="00DC141C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141C" w:rsidRPr="00290D63" w14:paraId="0F668BD8" w14:textId="77777777" w:rsidTr="004F7A9F">
        <w:tc>
          <w:tcPr>
            <w:tcW w:w="3780" w:type="dxa"/>
          </w:tcPr>
          <w:p w14:paraId="6DF16E6B" w14:textId="757DAC25" w:rsidR="00DC141C" w:rsidRPr="00290D63" w:rsidRDefault="00DC141C" w:rsidP="00DC141C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90D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6225DEA1" w14:textId="77777777" w:rsidR="00DC141C" w:rsidRPr="00290D63" w:rsidRDefault="00DC141C" w:rsidP="00DC141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23" w:type="dxa"/>
            <w:vAlign w:val="bottom"/>
          </w:tcPr>
          <w:p w14:paraId="61DAA5B8" w14:textId="67D53FF5" w:rsidR="00DC141C" w:rsidRPr="00290D63" w:rsidRDefault="00DC141C" w:rsidP="00DC141C">
            <w:pPr>
              <w:pStyle w:val="block"/>
              <w:tabs>
                <w:tab w:val="decimal" w:pos="1350"/>
              </w:tabs>
              <w:spacing w:after="0" w:line="240" w:lineRule="auto"/>
              <w:ind w:left="-108" w:right="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859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  <w:tc>
          <w:tcPr>
            <w:tcW w:w="283" w:type="dxa"/>
            <w:vAlign w:val="bottom"/>
          </w:tcPr>
          <w:p w14:paraId="1C147EE1" w14:textId="77777777" w:rsidR="00DC141C" w:rsidRPr="00290D63" w:rsidRDefault="00DC141C" w:rsidP="00DC141C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vAlign w:val="bottom"/>
          </w:tcPr>
          <w:p w14:paraId="59543AF4" w14:textId="75CCB0C2" w:rsidR="00DC141C" w:rsidRPr="00290D63" w:rsidRDefault="00DC141C" w:rsidP="00DC141C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859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บาท</w:t>
            </w:r>
          </w:p>
        </w:tc>
      </w:tr>
    </w:tbl>
    <w:p w14:paraId="66C8B88E" w14:textId="77777777" w:rsidR="00F63365" w:rsidRPr="00290D63" w:rsidRDefault="00F6336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807F53A" w14:textId="30996403" w:rsidR="00D2581A" w:rsidRPr="00290D63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290D63">
        <w:rPr>
          <w:rFonts w:asciiTheme="majorBidi" w:hAnsiTheme="majorBidi" w:cs="Angsana New"/>
          <w:sz w:val="30"/>
          <w:szCs w:val="30"/>
        </w:rPr>
        <w:t>1</w:t>
      </w:r>
      <w:r w:rsidR="005E2DC2">
        <w:rPr>
          <w:rFonts w:asciiTheme="majorBidi" w:hAnsiTheme="majorBidi" w:cs="Angsana New"/>
          <w:sz w:val="30"/>
          <w:szCs w:val="30"/>
        </w:rPr>
        <w:t>7</w:t>
      </w:r>
      <w:r w:rsidRPr="00290D63">
        <w:rPr>
          <w:rFonts w:asciiTheme="majorBidi" w:hAnsiTheme="majorBidi" w:cs="Angsana New"/>
          <w:sz w:val="30"/>
          <w:szCs w:val="30"/>
        </w:rPr>
        <w:t>.</w:t>
      </w:r>
      <w:r w:rsidR="007A29A4" w:rsidRPr="00290D63">
        <w:rPr>
          <w:rFonts w:asciiTheme="majorBidi" w:hAnsiTheme="majorBidi" w:cs="Angsana New"/>
          <w:sz w:val="30"/>
          <w:szCs w:val="30"/>
        </w:rPr>
        <w:t>2</w:t>
      </w:r>
      <w:r w:rsidRPr="00290D63">
        <w:rPr>
          <w:rFonts w:asciiTheme="majorBidi" w:hAnsiTheme="majorBidi" w:cs="Angsana New"/>
          <w:b/>
          <w:bCs/>
          <w:sz w:val="30"/>
          <w:szCs w:val="30"/>
        </w:rPr>
        <w:tab/>
      </w:r>
      <w:r w:rsidRPr="00290D63">
        <w:rPr>
          <w:rFonts w:asciiTheme="majorBidi" w:hAnsiTheme="majorBidi" w:cs="Angsana New" w:hint="cs"/>
          <w:sz w:val="30"/>
          <w:szCs w:val="30"/>
          <w:cs/>
        </w:rPr>
        <w:t>การค้ำประกัน</w:t>
      </w:r>
    </w:p>
    <w:p w14:paraId="67483436" w14:textId="10A39C5B" w:rsidR="00D2581A" w:rsidRPr="00290D63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08183" w14:textId="2E65ACC8" w:rsidR="00D2581A" w:rsidRPr="007B21BF" w:rsidRDefault="00D2581A" w:rsidP="00D2581A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290D63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290D6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90D63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290D6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94B82" w:rsidRPr="00290D63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894B82" w:rsidRPr="00290D63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894B82" w:rsidRPr="00290D6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B54A0" w:rsidRPr="00290D6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A19F8" w:rsidRPr="00290D63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6F6608" w:rsidRPr="00290D6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90D63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="00D0537E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80472A">
        <w:rPr>
          <w:rFonts w:asciiTheme="majorBidi" w:hAnsiTheme="majorBidi" w:cs="Angsana New"/>
          <w:spacing w:val="-2"/>
          <w:sz w:val="30"/>
          <w:szCs w:val="30"/>
        </w:rPr>
        <w:t xml:space="preserve">12 </w:t>
      </w:r>
      <w:r w:rsidRPr="00290D63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290D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E0A5A" w:rsidRPr="00290D63">
        <w:rPr>
          <w:rFonts w:asciiTheme="majorBidi" w:hAnsiTheme="majorBidi" w:cs="Angsana New"/>
          <w:sz w:val="30"/>
          <w:szCs w:val="30"/>
          <w:cs/>
        </w:rPr>
        <w:br/>
      </w:r>
      <w:r w:rsidR="006B46ED" w:rsidRPr="00290D63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290D63">
        <w:rPr>
          <w:rFonts w:asciiTheme="majorBidi" w:hAnsiTheme="majorBidi" w:cs="Angsana New" w:hint="cs"/>
          <w:sz w:val="30"/>
          <w:szCs w:val="30"/>
          <w:cs/>
        </w:rPr>
        <w:t>เกี่ยวกับการดำเนินงานตามปกติของบริษัท</w:t>
      </w:r>
      <w:r w:rsidRPr="00290D6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34E7298" w14:textId="77777777" w:rsidR="007B21BF" w:rsidRPr="00290D63" w:rsidRDefault="007B21BF" w:rsidP="007B21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862FA" w14:textId="500091ED" w:rsidR="00D2581A" w:rsidRPr="00D04CC7" w:rsidRDefault="00D2581A" w:rsidP="009C32EC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3355">
        <w:rPr>
          <w:rFonts w:asciiTheme="majorBidi" w:hAnsiTheme="majorBidi" w:cs="Angsana New" w:hint="cs"/>
          <w:sz w:val="30"/>
          <w:szCs w:val="30"/>
          <w:cs/>
        </w:rPr>
        <w:t>ณ</w:t>
      </w:r>
      <w:r w:rsidRPr="00A233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2335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233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94B82" w:rsidRPr="009A54E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894B82" w:rsidRPr="009A54EB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894B82"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6608" w:rsidRPr="00A2335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A19F8" w:rsidRPr="00A23355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A23355">
        <w:rPr>
          <w:rFonts w:asciiTheme="majorBidi" w:hAnsiTheme="majorBidi" w:cstheme="majorBidi"/>
          <w:sz w:val="30"/>
          <w:szCs w:val="30"/>
        </w:rPr>
        <w:t xml:space="preserve"> </w:t>
      </w:r>
      <w:r w:rsidRPr="00A23355">
        <w:rPr>
          <w:rFonts w:asciiTheme="majorBidi" w:hAnsiTheme="majorBidi" w:cs="Angsana New" w:hint="cs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Pr="00A233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0472A">
        <w:rPr>
          <w:rFonts w:asciiTheme="majorBidi" w:hAnsiTheme="majorBidi" w:cstheme="majorBidi"/>
          <w:sz w:val="30"/>
          <w:szCs w:val="30"/>
        </w:rPr>
        <w:t>90,750</w:t>
      </w:r>
      <w:r w:rsidR="00883760" w:rsidRPr="00D04CC7">
        <w:rPr>
          <w:rFonts w:asciiTheme="majorBidi" w:hAnsiTheme="majorBidi" w:cstheme="majorBidi"/>
          <w:sz w:val="30"/>
          <w:szCs w:val="30"/>
          <w:cs/>
        </w:rPr>
        <w:br/>
      </w:r>
      <w:r w:rsidRPr="00D04CC7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เพื่อค้ำประกันวงเงินสินเชื่อให้กับบริษัทย่อยของบริษัท</w:t>
      </w:r>
    </w:p>
    <w:p w14:paraId="725EF418" w14:textId="77777777" w:rsidR="00473F12" w:rsidRPr="008D20CA" w:rsidRDefault="00473F12" w:rsidP="00473F12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21DB34A1" w14:textId="77777777" w:rsidR="00473F12" w:rsidRPr="00D2581A" w:rsidRDefault="00473F12" w:rsidP="00EE6C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D2581A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  <w:r w:rsidRPr="00D2581A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717ED4BC" w14:textId="77777777" w:rsidR="00473F12" w:rsidRPr="008D20CA" w:rsidRDefault="00473F12" w:rsidP="00473F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D410E" w14:textId="4117EC4A" w:rsidR="00BB34B1" w:rsidRPr="007B21BF" w:rsidRDefault="00BB34B1" w:rsidP="00BB34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F09FA">
        <w:rPr>
          <w:rFonts w:asciiTheme="majorBidi" w:hAnsiTheme="majorBidi" w:cs="Angsana New" w:hint="cs"/>
          <w:spacing w:val="-4"/>
          <w:sz w:val="30"/>
          <w:szCs w:val="30"/>
          <w:cs/>
        </w:rPr>
        <w:t>เมื่อวันที่</w:t>
      </w:r>
      <w:r w:rsidRPr="00EF09F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B314C4" w:rsidRPr="00EF09FA">
        <w:rPr>
          <w:rFonts w:asciiTheme="majorBidi" w:hAnsiTheme="majorBidi" w:cs="Angsana New"/>
          <w:spacing w:val="-4"/>
          <w:sz w:val="30"/>
          <w:szCs w:val="30"/>
        </w:rPr>
        <w:t>3</w:t>
      </w:r>
      <w:r w:rsidRPr="00EF09FA">
        <w:rPr>
          <w:rFonts w:asciiTheme="majorBidi" w:hAnsiTheme="majorBidi" w:cs="Angsana New"/>
          <w:spacing w:val="-4"/>
          <w:sz w:val="30"/>
          <w:szCs w:val="30"/>
        </w:rPr>
        <w:t xml:space="preserve">1 </w:t>
      </w:r>
      <w:r w:rsidR="00B314C4" w:rsidRPr="00EF09FA">
        <w:rPr>
          <w:rFonts w:asciiTheme="majorBidi" w:hAnsiTheme="majorBidi" w:cs="Angsana New" w:hint="cs"/>
          <w:spacing w:val="-4"/>
          <w:sz w:val="30"/>
          <w:szCs w:val="30"/>
          <w:cs/>
        </w:rPr>
        <w:t>กรกฎาคม</w:t>
      </w:r>
      <w:r w:rsidRPr="00EF09FA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EF09FA">
        <w:rPr>
          <w:rFonts w:asciiTheme="majorBidi" w:hAnsiTheme="majorBidi" w:cs="Angsana New"/>
          <w:spacing w:val="-4"/>
          <w:sz w:val="30"/>
          <w:szCs w:val="30"/>
        </w:rPr>
        <w:t>256</w:t>
      </w:r>
      <w:r w:rsidR="00B314C4" w:rsidRPr="00EF09FA">
        <w:rPr>
          <w:rFonts w:asciiTheme="majorBidi" w:hAnsiTheme="majorBidi" w:cs="Angsana New"/>
          <w:spacing w:val="-4"/>
          <w:sz w:val="30"/>
          <w:szCs w:val="30"/>
        </w:rPr>
        <w:t>9</w:t>
      </w:r>
      <w:r w:rsidRPr="00EF09FA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EF09FA">
        <w:rPr>
          <w:rFonts w:asciiTheme="majorBidi" w:hAnsiTheme="majorBidi" w:cs="Angsana New" w:hint="cs"/>
          <w:spacing w:val="-4"/>
          <w:sz w:val="30"/>
          <w:szCs w:val="30"/>
          <w:cs/>
        </w:rPr>
        <w:t>ที่ประชุมคณะกรรมการของบริษัทมีมติอนุมัติการจ่ายเงินปันผลระหว่างกาลจากกำไรสุทธิ</w:t>
      </w:r>
      <w:r w:rsidR="007B21BF">
        <w:rPr>
          <w:rFonts w:asciiTheme="majorBidi" w:hAnsiTheme="majorBidi" w:cs="Angsana New"/>
          <w:sz w:val="30"/>
          <w:szCs w:val="30"/>
        </w:rPr>
        <w:br/>
      </w:r>
      <w:r w:rsidRPr="007B21BF">
        <w:rPr>
          <w:rFonts w:asciiTheme="majorBidi" w:hAnsiTheme="majorBidi" w:cs="Angsana New" w:hint="cs"/>
          <w:sz w:val="30"/>
          <w:szCs w:val="30"/>
          <w:cs/>
        </w:rPr>
        <w:t>สำหรับงวดหกเดือนสิ้นสุดวันที่</w:t>
      </w:r>
      <w:r w:rsidRPr="007B21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21BF">
        <w:rPr>
          <w:rFonts w:asciiTheme="majorBidi" w:hAnsiTheme="majorBidi" w:cs="Angsana New"/>
          <w:sz w:val="30"/>
          <w:szCs w:val="30"/>
        </w:rPr>
        <w:t xml:space="preserve">30 </w:t>
      </w:r>
      <w:r w:rsidRPr="007B21BF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7B21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21BF">
        <w:rPr>
          <w:rFonts w:asciiTheme="majorBidi" w:hAnsiTheme="majorBidi" w:cs="Angsana New"/>
          <w:sz w:val="30"/>
          <w:szCs w:val="30"/>
        </w:rPr>
        <w:t>256</w:t>
      </w:r>
      <w:r w:rsidR="00B314C4" w:rsidRPr="007B21BF">
        <w:rPr>
          <w:rFonts w:asciiTheme="majorBidi" w:hAnsiTheme="majorBidi" w:cs="Angsana New"/>
          <w:sz w:val="30"/>
          <w:szCs w:val="30"/>
        </w:rPr>
        <w:t>9</w:t>
      </w:r>
      <w:r w:rsidRPr="007B21BF">
        <w:rPr>
          <w:rFonts w:asciiTheme="majorBidi" w:hAnsiTheme="majorBidi" w:cs="Angsana New"/>
          <w:sz w:val="30"/>
          <w:szCs w:val="30"/>
        </w:rPr>
        <w:t xml:space="preserve"> </w:t>
      </w:r>
      <w:r w:rsidRPr="007B21BF">
        <w:rPr>
          <w:rFonts w:asciiTheme="majorBidi" w:hAnsiTheme="majorBidi" w:cs="Angsana New" w:hint="cs"/>
          <w:sz w:val="30"/>
          <w:szCs w:val="30"/>
          <w:cs/>
        </w:rPr>
        <w:t>ให้แก่ผู้ถือหุ้นในอัตรา</w:t>
      </w:r>
      <w:r w:rsidRPr="007B21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21BF">
        <w:rPr>
          <w:rFonts w:asciiTheme="majorBidi" w:hAnsiTheme="majorBidi" w:cs="Angsana New"/>
          <w:sz w:val="30"/>
          <w:szCs w:val="30"/>
        </w:rPr>
        <w:t>0.</w:t>
      </w:r>
      <w:r w:rsidR="007B21BF">
        <w:rPr>
          <w:rFonts w:asciiTheme="majorBidi" w:hAnsiTheme="majorBidi" w:cs="Angsana New"/>
          <w:sz w:val="30"/>
          <w:szCs w:val="30"/>
        </w:rPr>
        <w:t>18</w:t>
      </w:r>
      <w:r w:rsidRPr="007B21BF">
        <w:rPr>
          <w:rFonts w:asciiTheme="majorBidi" w:hAnsiTheme="majorBidi" w:cs="Angsana New"/>
          <w:sz w:val="30"/>
          <w:szCs w:val="30"/>
        </w:rPr>
        <w:t xml:space="preserve"> </w:t>
      </w:r>
      <w:r w:rsidRPr="007B21BF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Pr="007B21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21BF">
        <w:rPr>
          <w:rFonts w:asciiTheme="majorBidi" w:hAnsiTheme="majorBidi" w:cs="Angsana New" w:hint="cs"/>
          <w:sz w:val="30"/>
          <w:szCs w:val="30"/>
          <w:cs/>
        </w:rPr>
        <w:t>สำหรับหุ้นสามัญจำนวน</w:t>
      </w:r>
      <w:r w:rsidRPr="007B21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21BF">
        <w:rPr>
          <w:rFonts w:asciiTheme="majorBidi" w:hAnsiTheme="majorBidi" w:cs="Angsana New"/>
          <w:sz w:val="30"/>
          <w:szCs w:val="30"/>
        </w:rPr>
        <w:t xml:space="preserve">1,000 </w:t>
      </w:r>
      <w:r w:rsidRPr="007B21BF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Pr="007B21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21BF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Pr="007B21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314C4" w:rsidRPr="007B21BF">
        <w:rPr>
          <w:rFonts w:asciiTheme="majorBidi" w:hAnsiTheme="majorBidi" w:cs="Angsana New"/>
          <w:sz w:val="30"/>
          <w:szCs w:val="30"/>
        </w:rPr>
        <w:t>180</w:t>
      </w:r>
      <w:r w:rsidRPr="007B21BF">
        <w:rPr>
          <w:rFonts w:asciiTheme="majorBidi" w:hAnsiTheme="majorBidi" w:cs="Angsana New"/>
          <w:sz w:val="30"/>
          <w:szCs w:val="30"/>
        </w:rPr>
        <w:t xml:space="preserve"> </w:t>
      </w:r>
      <w:r w:rsidRPr="007B21BF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7B21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21BF">
        <w:rPr>
          <w:rFonts w:asciiTheme="majorBidi" w:hAnsiTheme="majorBidi" w:cs="Angsana New" w:hint="cs"/>
          <w:sz w:val="30"/>
          <w:szCs w:val="30"/>
          <w:cs/>
        </w:rPr>
        <w:t>บริษัทจะจ่ายเงินปันผลดังกล่าวให้แก่ผู้ถือหุ้นในวันที่</w:t>
      </w:r>
      <w:r w:rsidRPr="007B21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21BF">
        <w:rPr>
          <w:rFonts w:asciiTheme="majorBidi" w:hAnsiTheme="majorBidi" w:cs="Angsana New"/>
          <w:sz w:val="30"/>
          <w:szCs w:val="30"/>
        </w:rPr>
        <w:t>2</w:t>
      </w:r>
      <w:r w:rsidR="00B314C4" w:rsidRPr="007B21BF">
        <w:rPr>
          <w:rFonts w:asciiTheme="majorBidi" w:hAnsiTheme="majorBidi" w:cs="Angsana New"/>
          <w:sz w:val="30"/>
          <w:szCs w:val="30"/>
        </w:rPr>
        <w:t>6</w:t>
      </w:r>
      <w:r w:rsidRPr="007B21BF">
        <w:rPr>
          <w:rFonts w:asciiTheme="majorBidi" w:hAnsiTheme="majorBidi" w:cs="Angsana New"/>
          <w:sz w:val="30"/>
          <w:szCs w:val="30"/>
        </w:rPr>
        <w:t xml:space="preserve"> </w:t>
      </w:r>
      <w:r w:rsidRPr="007B21BF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Pr="007B21B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B21BF">
        <w:rPr>
          <w:rFonts w:asciiTheme="majorBidi" w:hAnsiTheme="majorBidi" w:cs="Angsana New"/>
          <w:sz w:val="30"/>
          <w:szCs w:val="30"/>
        </w:rPr>
        <w:t>256</w:t>
      </w:r>
      <w:r w:rsidR="00B314C4" w:rsidRPr="007B21BF">
        <w:rPr>
          <w:rFonts w:asciiTheme="majorBidi" w:hAnsiTheme="majorBidi" w:cs="Angsana New"/>
          <w:sz w:val="30"/>
          <w:szCs w:val="30"/>
        </w:rPr>
        <w:t>9</w:t>
      </w:r>
    </w:p>
    <w:p w14:paraId="21AF4986" w14:textId="77777777" w:rsidR="00C61760" w:rsidRPr="006501B9" w:rsidRDefault="00C61760" w:rsidP="00C61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eastAsia="MS Mincho" w:hAnsi="Angsana New" w:cs="Angsana New"/>
          <w:sz w:val="30"/>
          <w:szCs w:val="30"/>
          <w:highlight w:val="yellow"/>
        </w:rPr>
      </w:pPr>
    </w:p>
    <w:sectPr w:rsidR="00C61760" w:rsidRPr="006501B9" w:rsidSect="0025173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524A6" w14:textId="77777777" w:rsidR="00E30CCF" w:rsidRDefault="00E30CCF">
      <w:r>
        <w:separator/>
      </w:r>
    </w:p>
  </w:endnote>
  <w:endnote w:type="continuationSeparator" w:id="0">
    <w:p w14:paraId="507ADAF2" w14:textId="77777777" w:rsidR="00E30CCF" w:rsidRDefault="00E30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284C5" w14:textId="77777777" w:rsidR="00437E2E" w:rsidRPr="00504D64" w:rsidRDefault="00437E2E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  <w:r w:rsidRPr="00504D64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251738">
      <w:rPr>
        <w:rFonts w:asciiTheme="majorBidi" w:hAnsiTheme="majorBidi" w:cstheme="majorBidi"/>
        <w:sz w:val="30"/>
        <w:szCs w:val="30"/>
      </w:rPr>
      <w:fldChar w:fldCharType="begin"/>
    </w:r>
    <w:r w:rsidRPr="0025173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51738">
      <w:rPr>
        <w:rFonts w:asciiTheme="majorBidi" w:hAnsiTheme="majorBidi" w:cstheme="majorBidi"/>
        <w:sz w:val="30"/>
        <w:szCs w:val="30"/>
      </w:rPr>
      <w:fldChar w:fldCharType="separate"/>
    </w:r>
    <w:r w:rsidRPr="00251738">
      <w:rPr>
        <w:rFonts w:asciiTheme="majorBidi" w:hAnsiTheme="majorBidi" w:cstheme="majorBidi"/>
        <w:noProof/>
        <w:sz w:val="30"/>
        <w:szCs w:val="30"/>
      </w:rPr>
      <w:t>93</w:t>
    </w:r>
    <w:r w:rsidRPr="00251738">
      <w:rPr>
        <w:rFonts w:asciiTheme="majorBidi" w:hAnsiTheme="majorBidi" w:cstheme="majorBidi"/>
        <w:sz w:val="30"/>
        <w:szCs w:val="30"/>
      </w:rPr>
      <w:fldChar w:fldCharType="end"/>
    </w:r>
    <w:r w:rsidRPr="00504D64">
      <w:rPr>
        <w:rFonts w:asciiTheme="majorBidi" w:hAnsiTheme="majorBidi" w:cstheme="majorBidi"/>
        <w:sz w:val="30"/>
        <w:szCs w:val="30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0D56" w14:textId="560C36E5" w:rsidR="0031573A" w:rsidRPr="00C827F6" w:rsidRDefault="003157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10E31">
      <w:rPr>
        <w:rFonts w:ascii="Angsana New" w:hAnsi="Angsana New"/>
        <w:noProof/>
        <w:sz w:val="30"/>
        <w:szCs w:val="30"/>
        <w:lang w:val="fr-FR"/>
      </w:rPr>
      <w:t>TFM_TH3_Q12026 V.3.docx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1573A" w:rsidRPr="00C827F6" w:rsidRDefault="0031573A">
    <w:pPr>
      <w:pStyle w:val="Footer"/>
      <w:rPr>
        <w:lang w:val="fr-FR"/>
      </w:rPr>
    </w:pPr>
  </w:p>
  <w:p w14:paraId="34F930A6" w14:textId="77777777" w:rsidR="0031573A" w:rsidRDefault="003157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6361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9582F2B" w14:textId="74239ED1" w:rsidR="006426FF" w:rsidRPr="006426FF" w:rsidRDefault="006426F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6F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6F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6F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508DA" w14:textId="77777777" w:rsidR="00E30CCF" w:rsidRDefault="00E30CCF">
      <w:r>
        <w:separator/>
      </w:r>
    </w:p>
  </w:footnote>
  <w:footnote w:type="continuationSeparator" w:id="0">
    <w:p w14:paraId="390B2B76" w14:textId="77777777" w:rsidR="00E30CCF" w:rsidRDefault="00E30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346D" w14:textId="77777777" w:rsidR="00437E2E" w:rsidRPr="00973136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7313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731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ไทยยูเนี่ยน</w:t>
    </w:r>
    <w:r w:rsidRPr="009731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ฟีดมิลล์</w:t>
    </w:r>
    <w:r w:rsidRPr="009731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7313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73136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459EE7F" w14:textId="77777777" w:rsidR="00437E2E" w:rsidRPr="00973136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73136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973136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691F611D" w14:textId="627935DF" w:rsidR="00437E2E" w:rsidRPr="00973136" w:rsidRDefault="009E6113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731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Pr="009731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สามเดือนและหกเดือน</w:t>
    </w:r>
    <w:r w:rsidRPr="00973136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973136">
      <w:rPr>
        <w:rFonts w:ascii="Angsana New" w:hAnsi="Angsana New" w:cs="Angsana New"/>
        <w:sz w:val="32"/>
        <w:szCs w:val="32"/>
        <w:lang w:bidi="th-TH"/>
      </w:rPr>
      <w:t>30</w:t>
    </w:r>
    <w:r w:rsidRPr="00973136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9731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973136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437E2E" w:rsidRPr="00973136">
      <w:rPr>
        <w:rFonts w:ascii="Angsana New" w:hAnsi="Angsana New" w:cs="Angsana New"/>
        <w:sz w:val="32"/>
        <w:szCs w:val="32"/>
        <w:lang w:val="en-US" w:bidi="th-TH"/>
      </w:rPr>
      <w:t>2</w:t>
    </w:r>
    <w:r w:rsidR="00CD40F4" w:rsidRPr="00973136">
      <w:rPr>
        <w:rFonts w:ascii="Angsana New" w:hAnsi="Angsana New" w:cs="Angsana New"/>
        <w:sz w:val="32"/>
        <w:szCs w:val="32"/>
        <w:lang w:val="en-US" w:bidi="th-TH"/>
      </w:rPr>
      <w:t>56</w:t>
    </w:r>
    <w:r w:rsidR="007F216D" w:rsidRPr="00973136">
      <w:rPr>
        <w:rFonts w:ascii="Angsana New" w:hAnsi="Angsana New" w:cs="Angsana New"/>
        <w:sz w:val="32"/>
        <w:szCs w:val="32"/>
        <w:lang w:val="en-US" w:bidi="th-TH"/>
      </w:rPr>
      <w:t>9</w:t>
    </w:r>
    <w:r w:rsidR="00437E2E" w:rsidRPr="00973136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437E2E" w:rsidRPr="00973136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437E2E" w:rsidRPr="00973136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437E2E" w:rsidRPr="00973136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DD93B6" w14:textId="77777777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31CF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62F7C9EA" w:rsidR="0031573A" w:rsidRPr="00410770" w:rsidRDefault="0031573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</w:t>
    </w:r>
    <w:r w:rsidR="00CD40F4" w:rsidRPr="00CD40F4">
      <w:rPr>
        <w:rFonts w:ascii="Angsana New" w:hAnsi="Angsana New" w:cs="Angsana New"/>
        <w:b w:val="0"/>
        <w:bCs/>
        <w:sz w:val="32"/>
        <w:szCs w:val="32"/>
        <w:lang w:val="en-US" w:bidi="th-TH"/>
      </w:rPr>
      <w:t>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1573A" w:rsidRPr="00074891" w:rsidRDefault="0031573A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FD6A" w14:textId="77777777" w:rsidR="00504D64" w:rsidRPr="00973136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7313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731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ไทยยูเนี่ยน</w:t>
    </w:r>
    <w:r w:rsidRPr="009731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ฟีดมิลล์</w:t>
    </w:r>
    <w:r w:rsidRPr="009731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7313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73136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217B9C" w14:textId="77777777" w:rsidR="00504D64" w:rsidRPr="00973136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73136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973136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973136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5B900109" w14:textId="2E2EE4E9" w:rsidR="00504D64" w:rsidRPr="00973136" w:rsidRDefault="009E6113" w:rsidP="00504D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731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Pr="009731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สามเดือนและหกเดือน</w:t>
    </w:r>
    <w:r w:rsidRPr="00973136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973136">
      <w:rPr>
        <w:rFonts w:ascii="Angsana New" w:hAnsi="Angsana New" w:cs="Angsana New"/>
        <w:sz w:val="32"/>
        <w:szCs w:val="32"/>
        <w:lang w:bidi="th-TH"/>
      </w:rPr>
      <w:t>30</w:t>
    </w:r>
    <w:r w:rsidRPr="00973136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9731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973136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504D64" w:rsidRPr="00973136">
      <w:rPr>
        <w:rFonts w:ascii="Angsana New" w:hAnsi="Angsana New" w:cs="Angsana New"/>
        <w:sz w:val="32"/>
        <w:szCs w:val="32"/>
        <w:lang w:val="en-US" w:bidi="th-TH"/>
      </w:rPr>
      <w:t>2</w:t>
    </w:r>
    <w:r w:rsidR="00CD40F4" w:rsidRPr="00973136">
      <w:rPr>
        <w:rFonts w:ascii="Angsana New" w:hAnsi="Angsana New" w:cs="Angsana New"/>
        <w:sz w:val="32"/>
        <w:szCs w:val="32"/>
        <w:lang w:val="en-US" w:bidi="th-TH"/>
      </w:rPr>
      <w:t>56</w:t>
    </w:r>
    <w:r w:rsidR="007F216D" w:rsidRPr="00973136">
      <w:rPr>
        <w:rFonts w:ascii="Angsana New" w:hAnsi="Angsana New" w:cs="Angsana New"/>
        <w:sz w:val="32"/>
        <w:szCs w:val="32"/>
        <w:lang w:val="en-US" w:bidi="th-TH"/>
      </w:rPr>
      <w:t>9</w:t>
    </w:r>
    <w:r w:rsidR="00504D64" w:rsidRPr="00973136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504D64" w:rsidRPr="00973136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504D64" w:rsidRPr="00973136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504D64" w:rsidRPr="00973136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8659A13" w14:textId="77777777" w:rsidR="0031573A" w:rsidRPr="00EC75F5" w:rsidRDefault="0031573A" w:rsidP="00504D6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1587" w14:textId="77777777" w:rsidR="0031573A" w:rsidRDefault="0031573A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C147" w14:textId="455CB22A" w:rsidR="0031573A" w:rsidRPr="00522682" w:rsidRDefault="006426F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52268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52268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22682">
      <w:rPr>
        <w:rFonts w:ascii="Angsana New" w:hAnsi="Angsana New" w:cs="Angsana New" w:hint="cs"/>
        <w:b/>
        <w:bCs/>
        <w:sz w:val="32"/>
        <w:szCs w:val="32"/>
        <w:cs/>
      </w:rPr>
      <w:t>ไทยยูเนี่ยน</w:t>
    </w:r>
    <w:r w:rsidRPr="0052268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22682">
      <w:rPr>
        <w:rFonts w:ascii="Angsana New" w:hAnsi="Angsana New" w:cs="Angsana New" w:hint="cs"/>
        <w:b/>
        <w:bCs/>
        <w:sz w:val="32"/>
        <w:szCs w:val="32"/>
        <w:cs/>
      </w:rPr>
      <w:t>ฟีดมิลล์</w:t>
    </w:r>
    <w:r w:rsidRPr="0052268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2268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522682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522682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522682">
      <w:rPr>
        <w:rFonts w:ascii="Angsana New" w:hAnsi="Angsana New" w:cs="Angsana New"/>
        <w:b/>
        <w:bCs/>
        <w:sz w:val="32"/>
        <w:szCs w:val="32"/>
        <w:cs/>
      </w:rPr>
      <w:t>)</w:t>
    </w:r>
  </w:p>
  <w:p w14:paraId="2B526AAE" w14:textId="77777777" w:rsidR="0031573A" w:rsidRPr="00522682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2682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522682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522682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73DF8192" w:rsidR="0031573A" w:rsidRPr="00522682" w:rsidRDefault="009E611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22682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Pr="0052268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สามเดือนและหกเดือน</w:t>
    </w:r>
    <w:r w:rsidRPr="00522682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522682">
      <w:rPr>
        <w:rFonts w:ascii="Angsana New" w:hAnsi="Angsana New" w:cs="Angsana New"/>
        <w:sz w:val="32"/>
        <w:szCs w:val="32"/>
        <w:lang w:bidi="th-TH"/>
      </w:rPr>
      <w:t>30</w:t>
    </w:r>
    <w:r w:rsidRPr="00522682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52268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22682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6426FF" w:rsidRPr="00522682">
      <w:rPr>
        <w:rFonts w:ascii="Angsana New" w:hAnsi="Angsana New" w:cs="Angsana New"/>
        <w:sz w:val="32"/>
        <w:szCs w:val="32"/>
        <w:lang w:val="en-US" w:bidi="th-TH"/>
      </w:rPr>
      <w:t>2</w:t>
    </w:r>
    <w:r w:rsidR="00CD40F4" w:rsidRPr="00522682">
      <w:rPr>
        <w:rFonts w:ascii="Angsana New" w:hAnsi="Angsana New" w:cs="Angsana New"/>
        <w:sz w:val="32"/>
        <w:szCs w:val="32"/>
        <w:lang w:val="en-US" w:bidi="th-TH"/>
      </w:rPr>
      <w:t>56</w:t>
    </w:r>
    <w:r w:rsidR="008C753F" w:rsidRPr="00522682">
      <w:rPr>
        <w:rFonts w:ascii="Angsana New" w:hAnsi="Angsana New" w:cs="Angsana New"/>
        <w:sz w:val="32"/>
        <w:szCs w:val="32"/>
        <w:lang w:val="en-US" w:bidi="th-TH"/>
      </w:rPr>
      <w:t>9</w:t>
    </w:r>
    <w:r w:rsidR="0031573A" w:rsidRPr="00522682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31573A" w:rsidRPr="00522682">
      <w:rPr>
        <w:rFonts w:ascii="Angsana New" w:hAnsi="Angsana New" w:cs="Angsana New"/>
        <w:b w:val="0"/>
        <w:bCs/>
        <w:sz w:val="32"/>
        <w:szCs w:val="32"/>
        <w:lang w:val="en-US" w:bidi="th-TH"/>
      </w:rPr>
      <w:t>(</w:t>
    </w:r>
    <w:r w:rsidR="0031573A" w:rsidRPr="00522682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ไม่ได้ตรวจสอบ</w:t>
    </w:r>
    <w:r w:rsidR="0031573A" w:rsidRPr="00522682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EAED60C" w14:textId="77777777" w:rsidR="0031573A" w:rsidRPr="00522682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21DA6D57"/>
    <w:multiLevelType w:val="hybridMultilevel"/>
    <w:tmpl w:val="C3F64C9C"/>
    <w:lvl w:ilvl="0" w:tplc="D0AAA758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4" w15:restartNumberingAfterBreak="0">
    <w:nsid w:val="276509F3"/>
    <w:multiLevelType w:val="multilevel"/>
    <w:tmpl w:val="5F56ED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E3B3A56"/>
    <w:multiLevelType w:val="multilevel"/>
    <w:tmpl w:val="5F56ED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47263C93"/>
    <w:multiLevelType w:val="multilevel"/>
    <w:tmpl w:val="5F56ED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91A3D85"/>
    <w:multiLevelType w:val="hybridMultilevel"/>
    <w:tmpl w:val="83303E52"/>
    <w:lvl w:ilvl="0" w:tplc="14C66F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0282462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6A6E40C4"/>
    <w:multiLevelType w:val="hybridMultilevel"/>
    <w:tmpl w:val="6024A132"/>
    <w:lvl w:ilvl="0" w:tplc="D0AAA75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color w:val="auto"/>
        <w:sz w:val="22"/>
        <w:szCs w:val="28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1" w15:restartNumberingAfterBreak="0">
    <w:nsid w:val="74374206"/>
    <w:multiLevelType w:val="hybridMultilevel"/>
    <w:tmpl w:val="06205A3A"/>
    <w:lvl w:ilvl="0" w:tplc="F56E2F90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2" w15:restartNumberingAfterBreak="0">
    <w:nsid w:val="78F82190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661469895">
    <w:abstractNumId w:val="0"/>
  </w:num>
  <w:num w:numId="2" w16cid:durableId="1442414042">
    <w:abstractNumId w:val="2"/>
  </w:num>
  <w:num w:numId="3" w16cid:durableId="523204629">
    <w:abstractNumId w:val="7"/>
  </w:num>
  <w:num w:numId="4" w16cid:durableId="2058625418">
    <w:abstractNumId w:val="3"/>
  </w:num>
  <w:num w:numId="5" w16cid:durableId="720325894">
    <w:abstractNumId w:val="11"/>
  </w:num>
  <w:num w:numId="6" w16cid:durableId="1252813944">
    <w:abstractNumId w:val="0"/>
  </w:num>
  <w:num w:numId="7" w16cid:durableId="1637375734">
    <w:abstractNumId w:val="0"/>
  </w:num>
  <w:num w:numId="8" w16cid:durableId="398477487">
    <w:abstractNumId w:val="0"/>
  </w:num>
  <w:num w:numId="9" w16cid:durableId="563295214">
    <w:abstractNumId w:val="8"/>
  </w:num>
  <w:num w:numId="10" w16cid:durableId="1827237708">
    <w:abstractNumId w:val="0"/>
  </w:num>
  <w:num w:numId="11" w16cid:durableId="1497572878">
    <w:abstractNumId w:val="10"/>
  </w:num>
  <w:num w:numId="12" w16cid:durableId="1140418223">
    <w:abstractNumId w:val="0"/>
  </w:num>
  <w:num w:numId="13" w16cid:durableId="1312442537">
    <w:abstractNumId w:val="0"/>
  </w:num>
  <w:num w:numId="14" w16cid:durableId="183054821">
    <w:abstractNumId w:val="9"/>
  </w:num>
  <w:num w:numId="15" w16cid:durableId="1286697256">
    <w:abstractNumId w:val="12"/>
  </w:num>
  <w:num w:numId="16" w16cid:durableId="1344042697">
    <w:abstractNumId w:val="4"/>
  </w:num>
  <w:num w:numId="17" w16cid:durableId="758216586">
    <w:abstractNumId w:val="5"/>
  </w:num>
  <w:num w:numId="18" w16cid:durableId="1279334486">
    <w:abstractNumId w:val="0"/>
  </w:num>
  <w:num w:numId="19" w16cid:durableId="433282297">
    <w:abstractNumId w:val="1"/>
  </w:num>
  <w:num w:numId="20" w16cid:durableId="65773133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64A"/>
    <w:rsid w:val="00004819"/>
    <w:rsid w:val="00004A86"/>
    <w:rsid w:val="00005185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1C21"/>
    <w:rsid w:val="00012E83"/>
    <w:rsid w:val="00012FF6"/>
    <w:rsid w:val="0001324D"/>
    <w:rsid w:val="000135F7"/>
    <w:rsid w:val="0001364C"/>
    <w:rsid w:val="0001367E"/>
    <w:rsid w:val="000136B9"/>
    <w:rsid w:val="0001370F"/>
    <w:rsid w:val="00013716"/>
    <w:rsid w:val="00013C02"/>
    <w:rsid w:val="000149D1"/>
    <w:rsid w:val="00014A12"/>
    <w:rsid w:val="00014A4A"/>
    <w:rsid w:val="000156CC"/>
    <w:rsid w:val="0001596B"/>
    <w:rsid w:val="00015A3D"/>
    <w:rsid w:val="00015C52"/>
    <w:rsid w:val="00015E7A"/>
    <w:rsid w:val="000160A4"/>
    <w:rsid w:val="00016254"/>
    <w:rsid w:val="000167EF"/>
    <w:rsid w:val="00016879"/>
    <w:rsid w:val="00016E14"/>
    <w:rsid w:val="000171CC"/>
    <w:rsid w:val="000172C5"/>
    <w:rsid w:val="00017563"/>
    <w:rsid w:val="000179F5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B1F"/>
    <w:rsid w:val="00025B6F"/>
    <w:rsid w:val="00025B80"/>
    <w:rsid w:val="00026132"/>
    <w:rsid w:val="000261DD"/>
    <w:rsid w:val="0002634E"/>
    <w:rsid w:val="0002666D"/>
    <w:rsid w:val="00026B06"/>
    <w:rsid w:val="00026E3B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469"/>
    <w:rsid w:val="0003250C"/>
    <w:rsid w:val="00032ABF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323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C80"/>
    <w:rsid w:val="00036D2E"/>
    <w:rsid w:val="00036E95"/>
    <w:rsid w:val="00036F52"/>
    <w:rsid w:val="00037609"/>
    <w:rsid w:val="000378C7"/>
    <w:rsid w:val="00037979"/>
    <w:rsid w:val="00040331"/>
    <w:rsid w:val="00040372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BC3"/>
    <w:rsid w:val="00045E6A"/>
    <w:rsid w:val="00045ECC"/>
    <w:rsid w:val="000463AC"/>
    <w:rsid w:val="00046429"/>
    <w:rsid w:val="0004661A"/>
    <w:rsid w:val="00046F48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BC"/>
    <w:rsid w:val="000518C8"/>
    <w:rsid w:val="000519C9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366F"/>
    <w:rsid w:val="00053C4B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AB5"/>
    <w:rsid w:val="00056C01"/>
    <w:rsid w:val="00056DFE"/>
    <w:rsid w:val="00056F2D"/>
    <w:rsid w:val="000570A0"/>
    <w:rsid w:val="00057A0E"/>
    <w:rsid w:val="00057AD1"/>
    <w:rsid w:val="00057C08"/>
    <w:rsid w:val="00057E98"/>
    <w:rsid w:val="000601DE"/>
    <w:rsid w:val="000607AD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9D1"/>
    <w:rsid w:val="00062A11"/>
    <w:rsid w:val="00062B25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735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56F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2B0A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605"/>
    <w:rsid w:val="000758AE"/>
    <w:rsid w:val="00075907"/>
    <w:rsid w:val="00075927"/>
    <w:rsid w:val="00075BC1"/>
    <w:rsid w:val="00075D21"/>
    <w:rsid w:val="00075D29"/>
    <w:rsid w:val="00075FFE"/>
    <w:rsid w:val="00076170"/>
    <w:rsid w:val="00076657"/>
    <w:rsid w:val="00076BDC"/>
    <w:rsid w:val="00076E25"/>
    <w:rsid w:val="00077245"/>
    <w:rsid w:val="000779B6"/>
    <w:rsid w:val="00077E11"/>
    <w:rsid w:val="00077F9C"/>
    <w:rsid w:val="000805E1"/>
    <w:rsid w:val="00080A5F"/>
    <w:rsid w:val="0008106E"/>
    <w:rsid w:val="0008157C"/>
    <w:rsid w:val="00081762"/>
    <w:rsid w:val="00081947"/>
    <w:rsid w:val="000819B2"/>
    <w:rsid w:val="00081D7E"/>
    <w:rsid w:val="00081EEF"/>
    <w:rsid w:val="00081F3B"/>
    <w:rsid w:val="00081F88"/>
    <w:rsid w:val="00082360"/>
    <w:rsid w:val="000826F9"/>
    <w:rsid w:val="00082881"/>
    <w:rsid w:val="00082944"/>
    <w:rsid w:val="00082B48"/>
    <w:rsid w:val="00083497"/>
    <w:rsid w:val="0008352C"/>
    <w:rsid w:val="000838C3"/>
    <w:rsid w:val="00083A90"/>
    <w:rsid w:val="00083E1D"/>
    <w:rsid w:val="00084299"/>
    <w:rsid w:val="00084536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63E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5D"/>
    <w:rsid w:val="00090EBA"/>
    <w:rsid w:val="00090F48"/>
    <w:rsid w:val="0009110B"/>
    <w:rsid w:val="000911C3"/>
    <w:rsid w:val="0009124F"/>
    <w:rsid w:val="000913A0"/>
    <w:rsid w:val="00091D8F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659"/>
    <w:rsid w:val="00097847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7E2"/>
    <w:rsid w:val="000A390B"/>
    <w:rsid w:val="000A398B"/>
    <w:rsid w:val="000A4071"/>
    <w:rsid w:val="000A4114"/>
    <w:rsid w:val="000A4290"/>
    <w:rsid w:val="000A42BF"/>
    <w:rsid w:val="000A4553"/>
    <w:rsid w:val="000A4763"/>
    <w:rsid w:val="000A4B0B"/>
    <w:rsid w:val="000A4C2E"/>
    <w:rsid w:val="000A4D19"/>
    <w:rsid w:val="000A4F34"/>
    <w:rsid w:val="000A50C8"/>
    <w:rsid w:val="000A51C1"/>
    <w:rsid w:val="000A534B"/>
    <w:rsid w:val="000A5401"/>
    <w:rsid w:val="000A64E6"/>
    <w:rsid w:val="000A6842"/>
    <w:rsid w:val="000A6A51"/>
    <w:rsid w:val="000A6AC6"/>
    <w:rsid w:val="000A6B33"/>
    <w:rsid w:val="000A6D5A"/>
    <w:rsid w:val="000A6E25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1006"/>
    <w:rsid w:val="000B132A"/>
    <w:rsid w:val="000B140D"/>
    <w:rsid w:val="000B142E"/>
    <w:rsid w:val="000B14A1"/>
    <w:rsid w:val="000B1503"/>
    <w:rsid w:val="000B1666"/>
    <w:rsid w:val="000B1C16"/>
    <w:rsid w:val="000B1CB1"/>
    <w:rsid w:val="000B21CA"/>
    <w:rsid w:val="000B268E"/>
    <w:rsid w:val="000B287F"/>
    <w:rsid w:val="000B32E4"/>
    <w:rsid w:val="000B3319"/>
    <w:rsid w:val="000B33FE"/>
    <w:rsid w:val="000B3D85"/>
    <w:rsid w:val="000B3DCD"/>
    <w:rsid w:val="000B44E3"/>
    <w:rsid w:val="000B4C82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104"/>
    <w:rsid w:val="000B6163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0F"/>
    <w:rsid w:val="000C0738"/>
    <w:rsid w:val="000C09D7"/>
    <w:rsid w:val="000C0B62"/>
    <w:rsid w:val="000C0CD4"/>
    <w:rsid w:val="000C0D1C"/>
    <w:rsid w:val="000C0DBC"/>
    <w:rsid w:val="000C0E68"/>
    <w:rsid w:val="000C10B4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36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58B"/>
    <w:rsid w:val="000D165D"/>
    <w:rsid w:val="000D16F5"/>
    <w:rsid w:val="000D17C3"/>
    <w:rsid w:val="000D1947"/>
    <w:rsid w:val="000D1979"/>
    <w:rsid w:val="000D1F12"/>
    <w:rsid w:val="000D2500"/>
    <w:rsid w:val="000D2605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F27"/>
    <w:rsid w:val="000D6F8E"/>
    <w:rsid w:val="000D6FB3"/>
    <w:rsid w:val="000D7072"/>
    <w:rsid w:val="000D71CC"/>
    <w:rsid w:val="000D7A82"/>
    <w:rsid w:val="000D7B10"/>
    <w:rsid w:val="000E015E"/>
    <w:rsid w:val="000E024A"/>
    <w:rsid w:val="000E0498"/>
    <w:rsid w:val="000E0629"/>
    <w:rsid w:val="000E069E"/>
    <w:rsid w:val="000E07CA"/>
    <w:rsid w:val="000E0BB8"/>
    <w:rsid w:val="000E0F5D"/>
    <w:rsid w:val="000E10DB"/>
    <w:rsid w:val="000E14C0"/>
    <w:rsid w:val="000E16D7"/>
    <w:rsid w:val="000E1BF7"/>
    <w:rsid w:val="000E226B"/>
    <w:rsid w:val="000E23EC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87"/>
    <w:rsid w:val="000E44BF"/>
    <w:rsid w:val="000E45D8"/>
    <w:rsid w:val="000E46F3"/>
    <w:rsid w:val="000E481B"/>
    <w:rsid w:val="000E4BD7"/>
    <w:rsid w:val="000E54C4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2C"/>
    <w:rsid w:val="000F16A3"/>
    <w:rsid w:val="000F172B"/>
    <w:rsid w:val="000F173C"/>
    <w:rsid w:val="000F1789"/>
    <w:rsid w:val="000F1A6F"/>
    <w:rsid w:val="000F1BC9"/>
    <w:rsid w:val="000F1C55"/>
    <w:rsid w:val="000F2239"/>
    <w:rsid w:val="000F2770"/>
    <w:rsid w:val="000F27FD"/>
    <w:rsid w:val="000F2C64"/>
    <w:rsid w:val="000F2D2C"/>
    <w:rsid w:val="000F2DC7"/>
    <w:rsid w:val="000F2EE7"/>
    <w:rsid w:val="000F2FE2"/>
    <w:rsid w:val="000F3123"/>
    <w:rsid w:val="000F3B1D"/>
    <w:rsid w:val="000F412F"/>
    <w:rsid w:val="000F48BF"/>
    <w:rsid w:val="000F4D71"/>
    <w:rsid w:val="000F59B5"/>
    <w:rsid w:val="000F5A94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100142"/>
    <w:rsid w:val="001001F6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03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C96"/>
    <w:rsid w:val="00105E29"/>
    <w:rsid w:val="001060B0"/>
    <w:rsid w:val="00106136"/>
    <w:rsid w:val="00106190"/>
    <w:rsid w:val="001063D4"/>
    <w:rsid w:val="00106D83"/>
    <w:rsid w:val="00107004"/>
    <w:rsid w:val="0010720D"/>
    <w:rsid w:val="00107B8A"/>
    <w:rsid w:val="00107C58"/>
    <w:rsid w:val="00107EA8"/>
    <w:rsid w:val="0011021A"/>
    <w:rsid w:val="00110772"/>
    <w:rsid w:val="00110B7B"/>
    <w:rsid w:val="00110C30"/>
    <w:rsid w:val="00110E31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D60"/>
    <w:rsid w:val="00113150"/>
    <w:rsid w:val="001131B7"/>
    <w:rsid w:val="00113288"/>
    <w:rsid w:val="00113E35"/>
    <w:rsid w:val="00113FA9"/>
    <w:rsid w:val="00113FF0"/>
    <w:rsid w:val="00114277"/>
    <w:rsid w:val="0011430C"/>
    <w:rsid w:val="001144C8"/>
    <w:rsid w:val="00114D64"/>
    <w:rsid w:val="00114DEB"/>
    <w:rsid w:val="00115B5F"/>
    <w:rsid w:val="00115B7F"/>
    <w:rsid w:val="00115D9F"/>
    <w:rsid w:val="00115FBB"/>
    <w:rsid w:val="00116201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6F77"/>
    <w:rsid w:val="001179E6"/>
    <w:rsid w:val="00117B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AF"/>
    <w:rsid w:val="00122C19"/>
    <w:rsid w:val="00122C1B"/>
    <w:rsid w:val="00122D3A"/>
    <w:rsid w:val="00123587"/>
    <w:rsid w:val="001238A0"/>
    <w:rsid w:val="001239BC"/>
    <w:rsid w:val="00123DBE"/>
    <w:rsid w:val="001240FA"/>
    <w:rsid w:val="001246CB"/>
    <w:rsid w:val="00124898"/>
    <w:rsid w:val="00124D32"/>
    <w:rsid w:val="00124FCF"/>
    <w:rsid w:val="0012508D"/>
    <w:rsid w:val="00125665"/>
    <w:rsid w:val="00125754"/>
    <w:rsid w:val="00125877"/>
    <w:rsid w:val="0012595A"/>
    <w:rsid w:val="00125A54"/>
    <w:rsid w:val="00125D41"/>
    <w:rsid w:val="00126294"/>
    <w:rsid w:val="00126653"/>
    <w:rsid w:val="00126C48"/>
    <w:rsid w:val="00126D86"/>
    <w:rsid w:val="00127156"/>
    <w:rsid w:val="00127721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5B5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9A"/>
    <w:rsid w:val="001478A7"/>
    <w:rsid w:val="00150273"/>
    <w:rsid w:val="0015060B"/>
    <w:rsid w:val="001508F8"/>
    <w:rsid w:val="0015162A"/>
    <w:rsid w:val="00151AD7"/>
    <w:rsid w:val="00151CA8"/>
    <w:rsid w:val="001520E7"/>
    <w:rsid w:val="001525FB"/>
    <w:rsid w:val="00152601"/>
    <w:rsid w:val="0015288D"/>
    <w:rsid w:val="00152942"/>
    <w:rsid w:val="00152E00"/>
    <w:rsid w:val="00152E38"/>
    <w:rsid w:val="0015357F"/>
    <w:rsid w:val="00153A3C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D02"/>
    <w:rsid w:val="00155D10"/>
    <w:rsid w:val="00155F83"/>
    <w:rsid w:val="0015615A"/>
    <w:rsid w:val="00156307"/>
    <w:rsid w:val="00156719"/>
    <w:rsid w:val="001569A1"/>
    <w:rsid w:val="00156A84"/>
    <w:rsid w:val="00156C5A"/>
    <w:rsid w:val="00156D01"/>
    <w:rsid w:val="001572A8"/>
    <w:rsid w:val="001573FD"/>
    <w:rsid w:val="00157412"/>
    <w:rsid w:val="00157621"/>
    <w:rsid w:val="00157C97"/>
    <w:rsid w:val="00160128"/>
    <w:rsid w:val="001602BD"/>
    <w:rsid w:val="0016031D"/>
    <w:rsid w:val="00160769"/>
    <w:rsid w:val="001608CB"/>
    <w:rsid w:val="00160A32"/>
    <w:rsid w:val="00160DDD"/>
    <w:rsid w:val="001614A8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06"/>
    <w:rsid w:val="001634A2"/>
    <w:rsid w:val="001639BA"/>
    <w:rsid w:val="00163FB1"/>
    <w:rsid w:val="00164529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19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4D"/>
    <w:rsid w:val="00173659"/>
    <w:rsid w:val="001736A6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D43"/>
    <w:rsid w:val="00175E89"/>
    <w:rsid w:val="00175F1A"/>
    <w:rsid w:val="001768D4"/>
    <w:rsid w:val="00176C9D"/>
    <w:rsid w:val="0017765D"/>
    <w:rsid w:val="00177B2E"/>
    <w:rsid w:val="00177EE2"/>
    <w:rsid w:val="001804E5"/>
    <w:rsid w:val="0018075B"/>
    <w:rsid w:val="00180DB8"/>
    <w:rsid w:val="0018127B"/>
    <w:rsid w:val="00181638"/>
    <w:rsid w:val="001816E8"/>
    <w:rsid w:val="001818DA"/>
    <w:rsid w:val="00181B8C"/>
    <w:rsid w:val="00181D49"/>
    <w:rsid w:val="001820D8"/>
    <w:rsid w:val="001821FB"/>
    <w:rsid w:val="00182234"/>
    <w:rsid w:val="001826FA"/>
    <w:rsid w:val="001826FB"/>
    <w:rsid w:val="00182D71"/>
    <w:rsid w:val="00183341"/>
    <w:rsid w:val="001835BA"/>
    <w:rsid w:val="00183A4D"/>
    <w:rsid w:val="00183E7A"/>
    <w:rsid w:val="00183E94"/>
    <w:rsid w:val="00183FB5"/>
    <w:rsid w:val="00184002"/>
    <w:rsid w:val="001841D0"/>
    <w:rsid w:val="0018426E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12E"/>
    <w:rsid w:val="001902EA"/>
    <w:rsid w:val="00190404"/>
    <w:rsid w:val="00190501"/>
    <w:rsid w:val="00190538"/>
    <w:rsid w:val="001906D8"/>
    <w:rsid w:val="00190CD1"/>
    <w:rsid w:val="00190D01"/>
    <w:rsid w:val="00191442"/>
    <w:rsid w:val="00191564"/>
    <w:rsid w:val="00191940"/>
    <w:rsid w:val="0019198D"/>
    <w:rsid w:val="00191B7A"/>
    <w:rsid w:val="001921AD"/>
    <w:rsid w:val="001921AF"/>
    <w:rsid w:val="00192F3E"/>
    <w:rsid w:val="00193035"/>
    <w:rsid w:val="001931F2"/>
    <w:rsid w:val="00193725"/>
    <w:rsid w:val="00193BFA"/>
    <w:rsid w:val="0019403B"/>
    <w:rsid w:val="001940EA"/>
    <w:rsid w:val="00194531"/>
    <w:rsid w:val="001949BC"/>
    <w:rsid w:val="00194BF9"/>
    <w:rsid w:val="00194D35"/>
    <w:rsid w:val="00194D7B"/>
    <w:rsid w:val="00194DD2"/>
    <w:rsid w:val="00195149"/>
    <w:rsid w:val="00195304"/>
    <w:rsid w:val="00195345"/>
    <w:rsid w:val="001953D4"/>
    <w:rsid w:val="00195516"/>
    <w:rsid w:val="00195AD7"/>
    <w:rsid w:val="00195B1F"/>
    <w:rsid w:val="00195DC1"/>
    <w:rsid w:val="00196228"/>
    <w:rsid w:val="0019626A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2E"/>
    <w:rsid w:val="001A0DC4"/>
    <w:rsid w:val="001A0E1E"/>
    <w:rsid w:val="001A1FC0"/>
    <w:rsid w:val="001A21F4"/>
    <w:rsid w:val="001A2324"/>
    <w:rsid w:val="001A2663"/>
    <w:rsid w:val="001A269D"/>
    <w:rsid w:val="001A2944"/>
    <w:rsid w:val="001A2ACE"/>
    <w:rsid w:val="001A323C"/>
    <w:rsid w:val="001A3281"/>
    <w:rsid w:val="001A35BC"/>
    <w:rsid w:val="001A38CD"/>
    <w:rsid w:val="001A3AA8"/>
    <w:rsid w:val="001A3E9D"/>
    <w:rsid w:val="001A428E"/>
    <w:rsid w:val="001A442F"/>
    <w:rsid w:val="001A4825"/>
    <w:rsid w:val="001A485D"/>
    <w:rsid w:val="001A4A19"/>
    <w:rsid w:val="001A4E3A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AA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051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425"/>
    <w:rsid w:val="001D0DB4"/>
    <w:rsid w:val="001D0DFC"/>
    <w:rsid w:val="001D0EFA"/>
    <w:rsid w:val="001D0F58"/>
    <w:rsid w:val="001D0FFF"/>
    <w:rsid w:val="001D1166"/>
    <w:rsid w:val="001D13A9"/>
    <w:rsid w:val="001D1638"/>
    <w:rsid w:val="001D174E"/>
    <w:rsid w:val="001D17BF"/>
    <w:rsid w:val="001D1889"/>
    <w:rsid w:val="001D1E49"/>
    <w:rsid w:val="001D2824"/>
    <w:rsid w:val="001D2C80"/>
    <w:rsid w:val="001D2FEC"/>
    <w:rsid w:val="001D38AB"/>
    <w:rsid w:val="001D3AAF"/>
    <w:rsid w:val="001D3DA4"/>
    <w:rsid w:val="001D3DFA"/>
    <w:rsid w:val="001D4174"/>
    <w:rsid w:val="001D47B2"/>
    <w:rsid w:val="001D4917"/>
    <w:rsid w:val="001D522E"/>
    <w:rsid w:val="001D5645"/>
    <w:rsid w:val="001D5D99"/>
    <w:rsid w:val="001D65E4"/>
    <w:rsid w:val="001D6F41"/>
    <w:rsid w:val="001D73E2"/>
    <w:rsid w:val="001D792D"/>
    <w:rsid w:val="001D7DA1"/>
    <w:rsid w:val="001E05B0"/>
    <w:rsid w:val="001E0976"/>
    <w:rsid w:val="001E0CE4"/>
    <w:rsid w:val="001E152F"/>
    <w:rsid w:val="001E16E3"/>
    <w:rsid w:val="001E185E"/>
    <w:rsid w:val="001E1B7C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B0E"/>
    <w:rsid w:val="001E3F31"/>
    <w:rsid w:val="001E418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8A4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3E"/>
    <w:rsid w:val="001F2043"/>
    <w:rsid w:val="001F21B2"/>
    <w:rsid w:val="001F21C6"/>
    <w:rsid w:val="001F22F4"/>
    <w:rsid w:val="001F2343"/>
    <w:rsid w:val="001F248C"/>
    <w:rsid w:val="001F2870"/>
    <w:rsid w:val="001F2A12"/>
    <w:rsid w:val="001F2E68"/>
    <w:rsid w:val="001F2E8C"/>
    <w:rsid w:val="001F2ECD"/>
    <w:rsid w:val="001F2F98"/>
    <w:rsid w:val="001F3A53"/>
    <w:rsid w:val="001F3CD1"/>
    <w:rsid w:val="001F3D49"/>
    <w:rsid w:val="001F45AD"/>
    <w:rsid w:val="001F4EE5"/>
    <w:rsid w:val="001F568E"/>
    <w:rsid w:val="001F5A05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CA4"/>
    <w:rsid w:val="001F6DAD"/>
    <w:rsid w:val="001F7627"/>
    <w:rsid w:val="001F7AB2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C62"/>
    <w:rsid w:val="00200FA5"/>
    <w:rsid w:val="002011EF"/>
    <w:rsid w:val="00201484"/>
    <w:rsid w:val="002014D4"/>
    <w:rsid w:val="00201552"/>
    <w:rsid w:val="0020157D"/>
    <w:rsid w:val="002015A0"/>
    <w:rsid w:val="00201AA0"/>
    <w:rsid w:val="00201AB8"/>
    <w:rsid w:val="00201CF8"/>
    <w:rsid w:val="00201FB1"/>
    <w:rsid w:val="002022E2"/>
    <w:rsid w:val="00202491"/>
    <w:rsid w:val="002024D4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9B0"/>
    <w:rsid w:val="00206CB0"/>
    <w:rsid w:val="00206DEC"/>
    <w:rsid w:val="00207168"/>
    <w:rsid w:val="00207395"/>
    <w:rsid w:val="00207454"/>
    <w:rsid w:val="0020745F"/>
    <w:rsid w:val="002076C9"/>
    <w:rsid w:val="00207AB7"/>
    <w:rsid w:val="00207B09"/>
    <w:rsid w:val="00207C56"/>
    <w:rsid w:val="002102C4"/>
    <w:rsid w:val="00210987"/>
    <w:rsid w:val="00210A44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E9"/>
    <w:rsid w:val="00214177"/>
    <w:rsid w:val="002141E8"/>
    <w:rsid w:val="002141F0"/>
    <w:rsid w:val="00214863"/>
    <w:rsid w:val="002148A9"/>
    <w:rsid w:val="00214909"/>
    <w:rsid w:val="00214C30"/>
    <w:rsid w:val="00214C55"/>
    <w:rsid w:val="00214DD8"/>
    <w:rsid w:val="00215113"/>
    <w:rsid w:val="002153E0"/>
    <w:rsid w:val="002158F7"/>
    <w:rsid w:val="00215947"/>
    <w:rsid w:val="00215A71"/>
    <w:rsid w:val="00215DE3"/>
    <w:rsid w:val="00216313"/>
    <w:rsid w:val="00216ADD"/>
    <w:rsid w:val="00216B2D"/>
    <w:rsid w:val="00217196"/>
    <w:rsid w:val="002175E4"/>
    <w:rsid w:val="00217890"/>
    <w:rsid w:val="0021790A"/>
    <w:rsid w:val="00217A16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61C"/>
    <w:rsid w:val="00221C10"/>
    <w:rsid w:val="00221C3F"/>
    <w:rsid w:val="00221C45"/>
    <w:rsid w:val="00221DA6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A9A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4BA6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A6D"/>
    <w:rsid w:val="00244B90"/>
    <w:rsid w:val="00245068"/>
    <w:rsid w:val="00245271"/>
    <w:rsid w:val="00245379"/>
    <w:rsid w:val="00245AA3"/>
    <w:rsid w:val="00246001"/>
    <w:rsid w:val="00246232"/>
    <w:rsid w:val="0024655A"/>
    <w:rsid w:val="00246926"/>
    <w:rsid w:val="002469A7"/>
    <w:rsid w:val="00246A84"/>
    <w:rsid w:val="00246C27"/>
    <w:rsid w:val="00246C64"/>
    <w:rsid w:val="00246D80"/>
    <w:rsid w:val="0024704D"/>
    <w:rsid w:val="002470E8"/>
    <w:rsid w:val="00247D36"/>
    <w:rsid w:val="00247E7D"/>
    <w:rsid w:val="00247EE4"/>
    <w:rsid w:val="00250290"/>
    <w:rsid w:val="00250423"/>
    <w:rsid w:val="002508F2"/>
    <w:rsid w:val="00250A7F"/>
    <w:rsid w:val="00250B66"/>
    <w:rsid w:val="0025105F"/>
    <w:rsid w:val="0025142D"/>
    <w:rsid w:val="0025164D"/>
    <w:rsid w:val="00251738"/>
    <w:rsid w:val="00251BB8"/>
    <w:rsid w:val="00251BEC"/>
    <w:rsid w:val="00251E8B"/>
    <w:rsid w:val="00251F58"/>
    <w:rsid w:val="0025251F"/>
    <w:rsid w:val="00252647"/>
    <w:rsid w:val="00252A0C"/>
    <w:rsid w:val="00252A5D"/>
    <w:rsid w:val="00252B10"/>
    <w:rsid w:val="00252B4F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4D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497"/>
    <w:rsid w:val="0026256A"/>
    <w:rsid w:val="002626C0"/>
    <w:rsid w:val="00262ADE"/>
    <w:rsid w:val="00262AFD"/>
    <w:rsid w:val="00263041"/>
    <w:rsid w:val="002633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4D6C"/>
    <w:rsid w:val="0026521A"/>
    <w:rsid w:val="002654B1"/>
    <w:rsid w:val="002657FA"/>
    <w:rsid w:val="0026595F"/>
    <w:rsid w:val="00265B98"/>
    <w:rsid w:val="00265E81"/>
    <w:rsid w:val="00265F36"/>
    <w:rsid w:val="00265F65"/>
    <w:rsid w:val="002662D6"/>
    <w:rsid w:val="00266557"/>
    <w:rsid w:val="002665F4"/>
    <w:rsid w:val="00266610"/>
    <w:rsid w:val="0026680E"/>
    <w:rsid w:val="00266C70"/>
    <w:rsid w:val="00266CF3"/>
    <w:rsid w:val="00266E71"/>
    <w:rsid w:val="00267404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13A9"/>
    <w:rsid w:val="002714EC"/>
    <w:rsid w:val="00272031"/>
    <w:rsid w:val="0027215C"/>
    <w:rsid w:val="0027221C"/>
    <w:rsid w:val="00272342"/>
    <w:rsid w:val="0027247E"/>
    <w:rsid w:val="00272574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416"/>
    <w:rsid w:val="00274B49"/>
    <w:rsid w:val="002759A8"/>
    <w:rsid w:val="00275B69"/>
    <w:rsid w:val="00275D10"/>
    <w:rsid w:val="00275E19"/>
    <w:rsid w:val="0027604B"/>
    <w:rsid w:val="0027615D"/>
    <w:rsid w:val="00276171"/>
    <w:rsid w:val="00276423"/>
    <w:rsid w:val="002769CF"/>
    <w:rsid w:val="00276F0F"/>
    <w:rsid w:val="0027703D"/>
    <w:rsid w:val="0027724F"/>
    <w:rsid w:val="00277369"/>
    <w:rsid w:val="002773C2"/>
    <w:rsid w:val="0027745D"/>
    <w:rsid w:val="002775DC"/>
    <w:rsid w:val="00277E67"/>
    <w:rsid w:val="0028029D"/>
    <w:rsid w:val="002803F6"/>
    <w:rsid w:val="0028075C"/>
    <w:rsid w:val="002807E8"/>
    <w:rsid w:val="00280B2C"/>
    <w:rsid w:val="00280FFC"/>
    <w:rsid w:val="002811B8"/>
    <w:rsid w:val="00282600"/>
    <w:rsid w:val="002826FE"/>
    <w:rsid w:val="00282AE8"/>
    <w:rsid w:val="00282D9E"/>
    <w:rsid w:val="00283130"/>
    <w:rsid w:val="00283275"/>
    <w:rsid w:val="0028327B"/>
    <w:rsid w:val="0028337F"/>
    <w:rsid w:val="002835F6"/>
    <w:rsid w:val="002838F0"/>
    <w:rsid w:val="00284E05"/>
    <w:rsid w:val="00284FE0"/>
    <w:rsid w:val="002853AE"/>
    <w:rsid w:val="00285442"/>
    <w:rsid w:val="0028559F"/>
    <w:rsid w:val="002858DA"/>
    <w:rsid w:val="002859BC"/>
    <w:rsid w:val="00285AF5"/>
    <w:rsid w:val="00285B4F"/>
    <w:rsid w:val="002865F4"/>
    <w:rsid w:val="00286617"/>
    <w:rsid w:val="00286671"/>
    <w:rsid w:val="00286F5C"/>
    <w:rsid w:val="002871D7"/>
    <w:rsid w:val="00287416"/>
    <w:rsid w:val="0028799B"/>
    <w:rsid w:val="00287A41"/>
    <w:rsid w:val="00287BD2"/>
    <w:rsid w:val="00287FD5"/>
    <w:rsid w:val="002900A6"/>
    <w:rsid w:val="002900E7"/>
    <w:rsid w:val="002904B9"/>
    <w:rsid w:val="002907CC"/>
    <w:rsid w:val="00290D63"/>
    <w:rsid w:val="002917D4"/>
    <w:rsid w:val="002917DD"/>
    <w:rsid w:val="0029199E"/>
    <w:rsid w:val="00291A03"/>
    <w:rsid w:val="00291D68"/>
    <w:rsid w:val="00291FC2"/>
    <w:rsid w:val="0029204D"/>
    <w:rsid w:val="002920E9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312"/>
    <w:rsid w:val="00294672"/>
    <w:rsid w:val="002946E6"/>
    <w:rsid w:val="0029489D"/>
    <w:rsid w:val="00294959"/>
    <w:rsid w:val="00294C8E"/>
    <w:rsid w:val="00294D99"/>
    <w:rsid w:val="00294F97"/>
    <w:rsid w:val="002951CB"/>
    <w:rsid w:val="0029537C"/>
    <w:rsid w:val="0029563C"/>
    <w:rsid w:val="002956A4"/>
    <w:rsid w:val="002956D5"/>
    <w:rsid w:val="00295DC9"/>
    <w:rsid w:val="00295FF9"/>
    <w:rsid w:val="00296054"/>
    <w:rsid w:val="0029640F"/>
    <w:rsid w:val="0029672F"/>
    <w:rsid w:val="002968DE"/>
    <w:rsid w:val="00296A92"/>
    <w:rsid w:val="00296D5F"/>
    <w:rsid w:val="00297234"/>
    <w:rsid w:val="002972A7"/>
    <w:rsid w:val="002975B1"/>
    <w:rsid w:val="00297AF9"/>
    <w:rsid w:val="00297BE8"/>
    <w:rsid w:val="00297C29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D7E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057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B9A"/>
    <w:rsid w:val="002A6C0B"/>
    <w:rsid w:val="002A6DD9"/>
    <w:rsid w:val="002A7581"/>
    <w:rsid w:val="002A7603"/>
    <w:rsid w:val="002A78B6"/>
    <w:rsid w:val="002A7BA5"/>
    <w:rsid w:val="002A7C43"/>
    <w:rsid w:val="002A7D0F"/>
    <w:rsid w:val="002A7D8F"/>
    <w:rsid w:val="002A7E5D"/>
    <w:rsid w:val="002A7FE4"/>
    <w:rsid w:val="002B0878"/>
    <w:rsid w:val="002B1110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D85"/>
    <w:rsid w:val="002B3EC7"/>
    <w:rsid w:val="002B3FF8"/>
    <w:rsid w:val="002B41AE"/>
    <w:rsid w:val="002B4271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87"/>
    <w:rsid w:val="002C03D9"/>
    <w:rsid w:val="002C0607"/>
    <w:rsid w:val="002C08A2"/>
    <w:rsid w:val="002C0E74"/>
    <w:rsid w:val="002C0EED"/>
    <w:rsid w:val="002C155B"/>
    <w:rsid w:val="002C17F3"/>
    <w:rsid w:val="002C224E"/>
    <w:rsid w:val="002C22BA"/>
    <w:rsid w:val="002C23D0"/>
    <w:rsid w:val="002C25B7"/>
    <w:rsid w:val="002C25C9"/>
    <w:rsid w:val="002C26CC"/>
    <w:rsid w:val="002C284C"/>
    <w:rsid w:val="002C2921"/>
    <w:rsid w:val="002C2954"/>
    <w:rsid w:val="002C29F6"/>
    <w:rsid w:val="002C36F6"/>
    <w:rsid w:val="002C3852"/>
    <w:rsid w:val="002C3C07"/>
    <w:rsid w:val="002C3D7B"/>
    <w:rsid w:val="002C43F3"/>
    <w:rsid w:val="002C4417"/>
    <w:rsid w:val="002C461D"/>
    <w:rsid w:val="002C49EC"/>
    <w:rsid w:val="002C4AF6"/>
    <w:rsid w:val="002C519B"/>
    <w:rsid w:val="002C5359"/>
    <w:rsid w:val="002C57C6"/>
    <w:rsid w:val="002C583E"/>
    <w:rsid w:val="002C60A7"/>
    <w:rsid w:val="002C681D"/>
    <w:rsid w:val="002C6A9B"/>
    <w:rsid w:val="002C719B"/>
    <w:rsid w:val="002C7217"/>
    <w:rsid w:val="002C7739"/>
    <w:rsid w:val="002C7E28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1CFF"/>
    <w:rsid w:val="002D27BD"/>
    <w:rsid w:val="002D2979"/>
    <w:rsid w:val="002D2D29"/>
    <w:rsid w:val="002D304C"/>
    <w:rsid w:val="002D3165"/>
    <w:rsid w:val="002D369B"/>
    <w:rsid w:val="002D3C25"/>
    <w:rsid w:val="002D456F"/>
    <w:rsid w:val="002D45A1"/>
    <w:rsid w:val="002D4A98"/>
    <w:rsid w:val="002D4F70"/>
    <w:rsid w:val="002D528A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BA"/>
    <w:rsid w:val="002E2079"/>
    <w:rsid w:val="002E22BF"/>
    <w:rsid w:val="002E23C3"/>
    <w:rsid w:val="002E276A"/>
    <w:rsid w:val="002E2783"/>
    <w:rsid w:val="002E2973"/>
    <w:rsid w:val="002E29E9"/>
    <w:rsid w:val="002E2AD3"/>
    <w:rsid w:val="002E2B73"/>
    <w:rsid w:val="002E2B9C"/>
    <w:rsid w:val="002E2C49"/>
    <w:rsid w:val="002E33D1"/>
    <w:rsid w:val="002E393D"/>
    <w:rsid w:val="002E3B80"/>
    <w:rsid w:val="002E3C03"/>
    <w:rsid w:val="002E3C5F"/>
    <w:rsid w:val="002E3FC1"/>
    <w:rsid w:val="002E4442"/>
    <w:rsid w:val="002E49B4"/>
    <w:rsid w:val="002E4A9D"/>
    <w:rsid w:val="002E4C88"/>
    <w:rsid w:val="002E4D0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31"/>
    <w:rsid w:val="002E729E"/>
    <w:rsid w:val="002E7588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56A"/>
    <w:rsid w:val="002F33BD"/>
    <w:rsid w:val="002F373D"/>
    <w:rsid w:val="002F3956"/>
    <w:rsid w:val="002F3F31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AD5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6EF"/>
    <w:rsid w:val="00303D44"/>
    <w:rsid w:val="00303DFD"/>
    <w:rsid w:val="0030490B"/>
    <w:rsid w:val="00304997"/>
    <w:rsid w:val="00304D2A"/>
    <w:rsid w:val="00304D39"/>
    <w:rsid w:val="00305255"/>
    <w:rsid w:val="003054DE"/>
    <w:rsid w:val="003055F1"/>
    <w:rsid w:val="00305621"/>
    <w:rsid w:val="00305951"/>
    <w:rsid w:val="00305B63"/>
    <w:rsid w:val="00305CA7"/>
    <w:rsid w:val="0030636F"/>
    <w:rsid w:val="00306676"/>
    <w:rsid w:val="0030698E"/>
    <w:rsid w:val="00306AB2"/>
    <w:rsid w:val="00306DA0"/>
    <w:rsid w:val="003072C9"/>
    <w:rsid w:val="00307352"/>
    <w:rsid w:val="003075E8"/>
    <w:rsid w:val="00307BC3"/>
    <w:rsid w:val="00307C65"/>
    <w:rsid w:val="00307F22"/>
    <w:rsid w:val="00310177"/>
    <w:rsid w:val="00310420"/>
    <w:rsid w:val="0031089B"/>
    <w:rsid w:val="00310B22"/>
    <w:rsid w:val="00310BAA"/>
    <w:rsid w:val="00310C8F"/>
    <w:rsid w:val="00310CC6"/>
    <w:rsid w:val="0031116E"/>
    <w:rsid w:val="0031155B"/>
    <w:rsid w:val="00311948"/>
    <w:rsid w:val="00311F22"/>
    <w:rsid w:val="00312238"/>
    <w:rsid w:val="003125CC"/>
    <w:rsid w:val="0031281E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B4"/>
    <w:rsid w:val="00314A06"/>
    <w:rsid w:val="00314B8A"/>
    <w:rsid w:val="00315155"/>
    <w:rsid w:val="0031573A"/>
    <w:rsid w:val="00315F59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2063"/>
    <w:rsid w:val="00322571"/>
    <w:rsid w:val="00322774"/>
    <w:rsid w:val="0032287A"/>
    <w:rsid w:val="003228CC"/>
    <w:rsid w:val="00322CC6"/>
    <w:rsid w:val="003230CE"/>
    <w:rsid w:val="00323185"/>
    <w:rsid w:val="00323554"/>
    <w:rsid w:val="0032361C"/>
    <w:rsid w:val="00323771"/>
    <w:rsid w:val="003237CD"/>
    <w:rsid w:val="00324055"/>
    <w:rsid w:val="00324478"/>
    <w:rsid w:val="003245D6"/>
    <w:rsid w:val="00324AC9"/>
    <w:rsid w:val="00324B0E"/>
    <w:rsid w:val="00324B57"/>
    <w:rsid w:val="00324C9B"/>
    <w:rsid w:val="00325032"/>
    <w:rsid w:val="003251C1"/>
    <w:rsid w:val="0032529C"/>
    <w:rsid w:val="00325C89"/>
    <w:rsid w:val="00325ED6"/>
    <w:rsid w:val="00325FA9"/>
    <w:rsid w:val="00326130"/>
    <w:rsid w:val="003261CD"/>
    <w:rsid w:val="003262C7"/>
    <w:rsid w:val="00326361"/>
    <w:rsid w:val="003266B5"/>
    <w:rsid w:val="003267BF"/>
    <w:rsid w:val="00326801"/>
    <w:rsid w:val="00327557"/>
    <w:rsid w:val="00327892"/>
    <w:rsid w:val="00330278"/>
    <w:rsid w:val="00330745"/>
    <w:rsid w:val="00330856"/>
    <w:rsid w:val="0033085C"/>
    <w:rsid w:val="00330E9E"/>
    <w:rsid w:val="00331012"/>
    <w:rsid w:val="00331205"/>
    <w:rsid w:val="00331BDC"/>
    <w:rsid w:val="00332433"/>
    <w:rsid w:val="0033276F"/>
    <w:rsid w:val="00332962"/>
    <w:rsid w:val="00332D2E"/>
    <w:rsid w:val="003331DB"/>
    <w:rsid w:val="00333482"/>
    <w:rsid w:val="00333CEF"/>
    <w:rsid w:val="00333E34"/>
    <w:rsid w:val="00333EA9"/>
    <w:rsid w:val="00333F36"/>
    <w:rsid w:val="00334526"/>
    <w:rsid w:val="0033481B"/>
    <w:rsid w:val="00334E00"/>
    <w:rsid w:val="00334F40"/>
    <w:rsid w:val="003353E4"/>
    <w:rsid w:val="00335D0D"/>
    <w:rsid w:val="003363E9"/>
    <w:rsid w:val="003365E6"/>
    <w:rsid w:val="003367A9"/>
    <w:rsid w:val="00336A5E"/>
    <w:rsid w:val="00336AC0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64C"/>
    <w:rsid w:val="00343655"/>
    <w:rsid w:val="00343BDF"/>
    <w:rsid w:val="00343C75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D8D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79D"/>
    <w:rsid w:val="00357151"/>
    <w:rsid w:val="003571C0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13"/>
    <w:rsid w:val="00365C7A"/>
    <w:rsid w:val="00365C86"/>
    <w:rsid w:val="00365F41"/>
    <w:rsid w:val="00366510"/>
    <w:rsid w:val="00366869"/>
    <w:rsid w:val="00366CF3"/>
    <w:rsid w:val="00366D1D"/>
    <w:rsid w:val="00366F86"/>
    <w:rsid w:val="00366F95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B7D"/>
    <w:rsid w:val="00370CD5"/>
    <w:rsid w:val="00370CE0"/>
    <w:rsid w:val="00371225"/>
    <w:rsid w:val="00371360"/>
    <w:rsid w:val="00371AC8"/>
    <w:rsid w:val="00371BBF"/>
    <w:rsid w:val="00371C96"/>
    <w:rsid w:val="00371CF1"/>
    <w:rsid w:val="00371FCF"/>
    <w:rsid w:val="00372198"/>
    <w:rsid w:val="0037226D"/>
    <w:rsid w:val="0037242C"/>
    <w:rsid w:val="0037248A"/>
    <w:rsid w:val="00372A4F"/>
    <w:rsid w:val="00372A7E"/>
    <w:rsid w:val="00372AAC"/>
    <w:rsid w:val="00372EFD"/>
    <w:rsid w:val="00373258"/>
    <w:rsid w:val="00373292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C40"/>
    <w:rsid w:val="00374DCA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1EF"/>
    <w:rsid w:val="003775C7"/>
    <w:rsid w:val="00377712"/>
    <w:rsid w:val="00377838"/>
    <w:rsid w:val="00377943"/>
    <w:rsid w:val="003779BF"/>
    <w:rsid w:val="00377CE9"/>
    <w:rsid w:val="00377DDD"/>
    <w:rsid w:val="00377F9E"/>
    <w:rsid w:val="00380100"/>
    <w:rsid w:val="00380491"/>
    <w:rsid w:val="0038051B"/>
    <w:rsid w:val="0038062D"/>
    <w:rsid w:val="00380948"/>
    <w:rsid w:val="003811CA"/>
    <w:rsid w:val="0038139A"/>
    <w:rsid w:val="00382179"/>
    <w:rsid w:val="003821E0"/>
    <w:rsid w:val="00382848"/>
    <w:rsid w:val="00382906"/>
    <w:rsid w:val="00382C33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EED"/>
    <w:rsid w:val="00385469"/>
    <w:rsid w:val="00385570"/>
    <w:rsid w:val="003856FB"/>
    <w:rsid w:val="0038573F"/>
    <w:rsid w:val="003858C5"/>
    <w:rsid w:val="00385CB5"/>
    <w:rsid w:val="00385CFC"/>
    <w:rsid w:val="0038609D"/>
    <w:rsid w:val="003861F0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A0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88E"/>
    <w:rsid w:val="003919BE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91"/>
    <w:rsid w:val="0039456C"/>
    <w:rsid w:val="00394C1B"/>
    <w:rsid w:val="00394C4C"/>
    <w:rsid w:val="00395243"/>
    <w:rsid w:val="0039558C"/>
    <w:rsid w:val="003955B1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389"/>
    <w:rsid w:val="003973C2"/>
    <w:rsid w:val="003975C2"/>
    <w:rsid w:val="003976EF"/>
    <w:rsid w:val="00397B22"/>
    <w:rsid w:val="003A000F"/>
    <w:rsid w:val="003A00DB"/>
    <w:rsid w:val="003A01DA"/>
    <w:rsid w:val="003A02A1"/>
    <w:rsid w:val="003A09E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9A4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CFF"/>
    <w:rsid w:val="003A61C3"/>
    <w:rsid w:val="003A6754"/>
    <w:rsid w:val="003A699A"/>
    <w:rsid w:val="003A6D53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1FA6"/>
    <w:rsid w:val="003B22C4"/>
    <w:rsid w:val="003B2364"/>
    <w:rsid w:val="003B314F"/>
    <w:rsid w:val="003B37EC"/>
    <w:rsid w:val="003B3918"/>
    <w:rsid w:val="003B392D"/>
    <w:rsid w:val="003B39F3"/>
    <w:rsid w:val="003B3D33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432"/>
    <w:rsid w:val="003B751A"/>
    <w:rsid w:val="003B758D"/>
    <w:rsid w:val="003B78FE"/>
    <w:rsid w:val="003B7C45"/>
    <w:rsid w:val="003B7DB4"/>
    <w:rsid w:val="003C094B"/>
    <w:rsid w:val="003C0B81"/>
    <w:rsid w:val="003C0C88"/>
    <w:rsid w:val="003C0D63"/>
    <w:rsid w:val="003C1195"/>
    <w:rsid w:val="003C18B0"/>
    <w:rsid w:val="003C19A4"/>
    <w:rsid w:val="003C1B73"/>
    <w:rsid w:val="003C1CC6"/>
    <w:rsid w:val="003C2133"/>
    <w:rsid w:val="003C2172"/>
    <w:rsid w:val="003C25D8"/>
    <w:rsid w:val="003C292D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325"/>
    <w:rsid w:val="003C4CE9"/>
    <w:rsid w:val="003C511C"/>
    <w:rsid w:val="003C5F0F"/>
    <w:rsid w:val="003C5F7F"/>
    <w:rsid w:val="003C617E"/>
    <w:rsid w:val="003C62CC"/>
    <w:rsid w:val="003C66D8"/>
    <w:rsid w:val="003C675C"/>
    <w:rsid w:val="003C681F"/>
    <w:rsid w:val="003C6B5B"/>
    <w:rsid w:val="003C6D9F"/>
    <w:rsid w:val="003C71E0"/>
    <w:rsid w:val="003C7367"/>
    <w:rsid w:val="003C763B"/>
    <w:rsid w:val="003C78F0"/>
    <w:rsid w:val="003C7FBB"/>
    <w:rsid w:val="003D01E8"/>
    <w:rsid w:val="003D0799"/>
    <w:rsid w:val="003D08E1"/>
    <w:rsid w:val="003D0BC4"/>
    <w:rsid w:val="003D0C18"/>
    <w:rsid w:val="003D0DA6"/>
    <w:rsid w:val="003D0E54"/>
    <w:rsid w:val="003D128F"/>
    <w:rsid w:val="003D1481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D46"/>
    <w:rsid w:val="003D42A1"/>
    <w:rsid w:val="003D49F3"/>
    <w:rsid w:val="003D4C0D"/>
    <w:rsid w:val="003D525F"/>
    <w:rsid w:val="003D5362"/>
    <w:rsid w:val="003D5472"/>
    <w:rsid w:val="003D58BE"/>
    <w:rsid w:val="003D5B91"/>
    <w:rsid w:val="003D5E9B"/>
    <w:rsid w:val="003D5F01"/>
    <w:rsid w:val="003D6828"/>
    <w:rsid w:val="003D6BA4"/>
    <w:rsid w:val="003D6E63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C63"/>
    <w:rsid w:val="003E5CA4"/>
    <w:rsid w:val="003E5D73"/>
    <w:rsid w:val="003E5F70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04C"/>
    <w:rsid w:val="003F032D"/>
    <w:rsid w:val="003F0524"/>
    <w:rsid w:val="003F06E0"/>
    <w:rsid w:val="003F0C1C"/>
    <w:rsid w:val="003F0CE8"/>
    <w:rsid w:val="003F0F16"/>
    <w:rsid w:val="003F148A"/>
    <w:rsid w:val="003F1655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C65"/>
    <w:rsid w:val="003F61FA"/>
    <w:rsid w:val="003F62FF"/>
    <w:rsid w:val="003F636A"/>
    <w:rsid w:val="003F691F"/>
    <w:rsid w:val="003F6B7A"/>
    <w:rsid w:val="003F6CA2"/>
    <w:rsid w:val="003F6F38"/>
    <w:rsid w:val="003F759B"/>
    <w:rsid w:val="003F7692"/>
    <w:rsid w:val="003F7A50"/>
    <w:rsid w:val="003F7EEE"/>
    <w:rsid w:val="003F7FB3"/>
    <w:rsid w:val="004000BC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A82"/>
    <w:rsid w:val="00403D66"/>
    <w:rsid w:val="00403D9F"/>
    <w:rsid w:val="00403E14"/>
    <w:rsid w:val="00403ECE"/>
    <w:rsid w:val="00404039"/>
    <w:rsid w:val="004040E6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841"/>
    <w:rsid w:val="00406B6D"/>
    <w:rsid w:val="00406BBA"/>
    <w:rsid w:val="00406C22"/>
    <w:rsid w:val="00406E82"/>
    <w:rsid w:val="004070D2"/>
    <w:rsid w:val="00407303"/>
    <w:rsid w:val="00407B9E"/>
    <w:rsid w:val="00407DA5"/>
    <w:rsid w:val="00407F1D"/>
    <w:rsid w:val="00410309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3666"/>
    <w:rsid w:val="004136A8"/>
    <w:rsid w:val="00413945"/>
    <w:rsid w:val="00413E23"/>
    <w:rsid w:val="00413F17"/>
    <w:rsid w:val="00414132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023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2FC"/>
    <w:rsid w:val="00417ADA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974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93F"/>
    <w:rsid w:val="004269F3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B96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DC6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728C"/>
    <w:rsid w:val="0043740F"/>
    <w:rsid w:val="004374F2"/>
    <w:rsid w:val="00437BA7"/>
    <w:rsid w:val="00437DCA"/>
    <w:rsid w:val="00437E2E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3D8D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C18"/>
    <w:rsid w:val="00446F4C"/>
    <w:rsid w:val="0044723A"/>
    <w:rsid w:val="004472C7"/>
    <w:rsid w:val="004474F9"/>
    <w:rsid w:val="00447BB8"/>
    <w:rsid w:val="00450012"/>
    <w:rsid w:val="00450237"/>
    <w:rsid w:val="00450590"/>
    <w:rsid w:val="004511FA"/>
    <w:rsid w:val="0045141E"/>
    <w:rsid w:val="00451545"/>
    <w:rsid w:val="00451BC0"/>
    <w:rsid w:val="00451D70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4F2"/>
    <w:rsid w:val="00461586"/>
    <w:rsid w:val="00461869"/>
    <w:rsid w:val="004619D1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DC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88F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0DA"/>
    <w:rsid w:val="00471192"/>
    <w:rsid w:val="004712A2"/>
    <w:rsid w:val="004713AC"/>
    <w:rsid w:val="00471426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162"/>
    <w:rsid w:val="004737E2"/>
    <w:rsid w:val="0047386D"/>
    <w:rsid w:val="00473AF2"/>
    <w:rsid w:val="00473F12"/>
    <w:rsid w:val="0047402E"/>
    <w:rsid w:val="004740BC"/>
    <w:rsid w:val="004743C7"/>
    <w:rsid w:val="004745E7"/>
    <w:rsid w:val="00474634"/>
    <w:rsid w:val="00474E10"/>
    <w:rsid w:val="0047533B"/>
    <w:rsid w:val="00475357"/>
    <w:rsid w:val="004758D4"/>
    <w:rsid w:val="00475B53"/>
    <w:rsid w:val="0047605D"/>
    <w:rsid w:val="00476322"/>
    <w:rsid w:val="00476655"/>
    <w:rsid w:val="00477650"/>
    <w:rsid w:val="0047777E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C7C"/>
    <w:rsid w:val="00481F41"/>
    <w:rsid w:val="004824D8"/>
    <w:rsid w:val="004826CC"/>
    <w:rsid w:val="00482B18"/>
    <w:rsid w:val="00482DAC"/>
    <w:rsid w:val="00482DAE"/>
    <w:rsid w:val="00482E45"/>
    <w:rsid w:val="004830E6"/>
    <w:rsid w:val="00483120"/>
    <w:rsid w:val="004836C5"/>
    <w:rsid w:val="00483CAD"/>
    <w:rsid w:val="004850EE"/>
    <w:rsid w:val="00485432"/>
    <w:rsid w:val="00485AA2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8AA"/>
    <w:rsid w:val="00487A07"/>
    <w:rsid w:val="00487B1B"/>
    <w:rsid w:val="00487F3F"/>
    <w:rsid w:val="00487FE5"/>
    <w:rsid w:val="004903C4"/>
    <w:rsid w:val="00490624"/>
    <w:rsid w:val="00490F5C"/>
    <w:rsid w:val="004910CA"/>
    <w:rsid w:val="00491395"/>
    <w:rsid w:val="00491B2A"/>
    <w:rsid w:val="00491E35"/>
    <w:rsid w:val="00491E6B"/>
    <w:rsid w:val="004922FD"/>
    <w:rsid w:val="004924D4"/>
    <w:rsid w:val="00492697"/>
    <w:rsid w:val="00492876"/>
    <w:rsid w:val="00492C09"/>
    <w:rsid w:val="00492DA2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5F5A"/>
    <w:rsid w:val="0049602D"/>
    <w:rsid w:val="0049688E"/>
    <w:rsid w:val="00496B61"/>
    <w:rsid w:val="00496B8E"/>
    <w:rsid w:val="00496D48"/>
    <w:rsid w:val="00497162"/>
    <w:rsid w:val="0049732C"/>
    <w:rsid w:val="004973AE"/>
    <w:rsid w:val="004975CC"/>
    <w:rsid w:val="00497E7B"/>
    <w:rsid w:val="004A02BF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844"/>
    <w:rsid w:val="004A28E3"/>
    <w:rsid w:val="004A3214"/>
    <w:rsid w:val="004A339F"/>
    <w:rsid w:val="004A351E"/>
    <w:rsid w:val="004A3819"/>
    <w:rsid w:val="004A4359"/>
    <w:rsid w:val="004A4778"/>
    <w:rsid w:val="004A4792"/>
    <w:rsid w:val="004A48D8"/>
    <w:rsid w:val="004A5300"/>
    <w:rsid w:val="004A533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CD"/>
    <w:rsid w:val="004A7838"/>
    <w:rsid w:val="004A79A3"/>
    <w:rsid w:val="004A7AF9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4E2"/>
    <w:rsid w:val="004B2C1F"/>
    <w:rsid w:val="004B3269"/>
    <w:rsid w:val="004B34A7"/>
    <w:rsid w:val="004B359E"/>
    <w:rsid w:val="004B35B1"/>
    <w:rsid w:val="004B3719"/>
    <w:rsid w:val="004B374D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4B7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45C"/>
    <w:rsid w:val="004C066C"/>
    <w:rsid w:val="004C067E"/>
    <w:rsid w:val="004C08CA"/>
    <w:rsid w:val="004C0ADE"/>
    <w:rsid w:val="004C0BCC"/>
    <w:rsid w:val="004C0C97"/>
    <w:rsid w:val="004C153E"/>
    <w:rsid w:val="004C218D"/>
    <w:rsid w:val="004C21DA"/>
    <w:rsid w:val="004C25C6"/>
    <w:rsid w:val="004C2742"/>
    <w:rsid w:val="004C2890"/>
    <w:rsid w:val="004C2936"/>
    <w:rsid w:val="004C2997"/>
    <w:rsid w:val="004C2BB0"/>
    <w:rsid w:val="004C2CD9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0F9C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21E7"/>
    <w:rsid w:val="004D2310"/>
    <w:rsid w:val="004D2606"/>
    <w:rsid w:val="004D26F5"/>
    <w:rsid w:val="004D28AB"/>
    <w:rsid w:val="004D2BFC"/>
    <w:rsid w:val="004D2F54"/>
    <w:rsid w:val="004D303B"/>
    <w:rsid w:val="004D3953"/>
    <w:rsid w:val="004D3FA0"/>
    <w:rsid w:val="004D478A"/>
    <w:rsid w:val="004D4927"/>
    <w:rsid w:val="004D4C0F"/>
    <w:rsid w:val="004D5277"/>
    <w:rsid w:val="004D534E"/>
    <w:rsid w:val="004D57EE"/>
    <w:rsid w:val="004D66EB"/>
    <w:rsid w:val="004D68DF"/>
    <w:rsid w:val="004D69E8"/>
    <w:rsid w:val="004D74E8"/>
    <w:rsid w:val="004D779A"/>
    <w:rsid w:val="004D7A1D"/>
    <w:rsid w:val="004D7A58"/>
    <w:rsid w:val="004D7B36"/>
    <w:rsid w:val="004D7CC1"/>
    <w:rsid w:val="004D7F6C"/>
    <w:rsid w:val="004E006D"/>
    <w:rsid w:val="004E04DA"/>
    <w:rsid w:val="004E0658"/>
    <w:rsid w:val="004E085B"/>
    <w:rsid w:val="004E095C"/>
    <w:rsid w:val="004E0BCD"/>
    <w:rsid w:val="004E0CBC"/>
    <w:rsid w:val="004E1521"/>
    <w:rsid w:val="004E1D9E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246"/>
    <w:rsid w:val="004E532E"/>
    <w:rsid w:val="004E55D6"/>
    <w:rsid w:val="004E5C96"/>
    <w:rsid w:val="004E63B1"/>
    <w:rsid w:val="004E6651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43D"/>
    <w:rsid w:val="004F255B"/>
    <w:rsid w:val="004F27EE"/>
    <w:rsid w:val="004F2955"/>
    <w:rsid w:val="004F2971"/>
    <w:rsid w:val="004F2988"/>
    <w:rsid w:val="004F2FA3"/>
    <w:rsid w:val="004F328F"/>
    <w:rsid w:val="004F371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5D2"/>
    <w:rsid w:val="004F5648"/>
    <w:rsid w:val="004F5C8C"/>
    <w:rsid w:val="004F6397"/>
    <w:rsid w:val="004F63BB"/>
    <w:rsid w:val="004F66BE"/>
    <w:rsid w:val="004F686B"/>
    <w:rsid w:val="004F7037"/>
    <w:rsid w:val="004F704A"/>
    <w:rsid w:val="004F709B"/>
    <w:rsid w:val="004F7223"/>
    <w:rsid w:val="004F72A9"/>
    <w:rsid w:val="004F7310"/>
    <w:rsid w:val="004F742B"/>
    <w:rsid w:val="004F7A9B"/>
    <w:rsid w:val="004F7A9F"/>
    <w:rsid w:val="004F7BB4"/>
    <w:rsid w:val="004F7E6E"/>
    <w:rsid w:val="004F7EDB"/>
    <w:rsid w:val="00500035"/>
    <w:rsid w:val="005002B3"/>
    <w:rsid w:val="005004C4"/>
    <w:rsid w:val="00500768"/>
    <w:rsid w:val="00500B7F"/>
    <w:rsid w:val="00500C77"/>
    <w:rsid w:val="00500F1C"/>
    <w:rsid w:val="0050112E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B79"/>
    <w:rsid w:val="00503DE0"/>
    <w:rsid w:val="00503F3D"/>
    <w:rsid w:val="00503F43"/>
    <w:rsid w:val="005040D9"/>
    <w:rsid w:val="005046AB"/>
    <w:rsid w:val="005048E0"/>
    <w:rsid w:val="00504D64"/>
    <w:rsid w:val="00504DC5"/>
    <w:rsid w:val="00504DF9"/>
    <w:rsid w:val="00505087"/>
    <w:rsid w:val="005053F1"/>
    <w:rsid w:val="0050546F"/>
    <w:rsid w:val="0050547E"/>
    <w:rsid w:val="00505869"/>
    <w:rsid w:val="00505872"/>
    <w:rsid w:val="00506248"/>
    <w:rsid w:val="0050643C"/>
    <w:rsid w:val="00506504"/>
    <w:rsid w:val="00506527"/>
    <w:rsid w:val="005070F2"/>
    <w:rsid w:val="0050744D"/>
    <w:rsid w:val="005076B3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1F83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54FB"/>
    <w:rsid w:val="00515595"/>
    <w:rsid w:val="00515A9C"/>
    <w:rsid w:val="0051606C"/>
    <w:rsid w:val="005167A6"/>
    <w:rsid w:val="00516DAB"/>
    <w:rsid w:val="00516EF2"/>
    <w:rsid w:val="005170FF"/>
    <w:rsid w:val="00517106"/>
    <w:rsid w:val="005171A5"/>
    <w:rsid w:val="00517286"/>
    <w:rsid w:val="00517632"/>
    <w:rsid w:val="00517A12"/>
    <w:rsid w:val="005200AE"/>
    <w:rsid w:val="00520108"/>
    <w:rsid w:val="00520352"/>
    <w:rsid w:val="00520831"/>
    <w:rsid w:val="005209C0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682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5F08"/>
    <w:rsid w:val="00526D86"/>
    <w:rsid w:val="00526E2F"/>
    <w:rsid w:val="00527FAE"/>
    <w:rsid w:val="00530411"/>
    <w:rsid w:val="005308A2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1FD9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38F"/>
    <w:rsid w:val="00534491"/>
    <w:rsid w:val="005345F0"/>
    <w:rsid w:val="005346B5"/>
    <w:rsid w:val="0053492D"/>
    <w:rsid w:val="0053498F"/>
    <w:rsid w:val="00534B4D"/>
    <w:rsid w:val="00534C39"/>
    <w:rsid w:val="00534C85"/>
    <w:rsid w:val="00534CB8"/>
    <w:rsid w:val="00534E3E"/>
    <w:rsid w:val="00534E9D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80D"/>
    <w:rsid w:val="00540A38"/>
    <w:rsid w:val="00540AF3"/>
    <w:rsid w:val="00541223"/>
    <w:rsid w:val="0054148D"/>
    <w:rsid w:val="00541A47"/>
    <w:rsid w:val="00541A72"/>
    <w:rsid w:val="00541D49"/>
    <w:rsid w:val="00541D7B"/>
    <w:rsid w:val="00541EC7"/>
    <w:rsid w:val="00542104"/>
    <w:rsid w:val="0054218D"/>
    <w:rsid w:val="00542549"/>
    <w:rsid w:val="005425D6"/>
    <w:rsid w:val="00542903"/>
    <w:rsid w:val="00542D66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3B3"/>
    <w:rsid w:val="00550519"/>
    <w:rsid w:val="00550851"/>
    <w:rsid w:val="00550B2A"/>
    <w:rsid w:val="00550B8A"/>
    <w:rsid w:val="00550BC7"/>
    <w:rsid w:val="00550C5E"/>
    <w:rsid w:val="00551353"/>
    <w:rsid w:val="00551727"/>
    <w:rsid w:val="00551C3F"/>
    <w:rsid w:val="00551C78"/>
    <w:rsid w:val="00551FB4"/>
    <w:rsid w:val="00552099"/>
    <w:rsid w:val="005526C1"/>
    <w:rsid w:val="005528DF"/>
    <w:rsid w:val="00552C6E"/>
    <w:rsid w:val="00553097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B93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E4B"/>
    <w:rsid w:val="00562345"/>
    <w:rsid w:val="00562729"/>
    <w:rsid w:val="00562944"/>
    <w:rsid w:val="005629E4"/>
    <w:rsid w:val="0056326D"/>
    <w:rsid w:val="005633C0"/>
    <w:rsid w:val="005634B9"/>
    <w:rsid w:val="005638F4"/>
    <w:rsid w:val="00563BA7"/>
    <w:rsid w:val="00563BDC"/>
    <w:rsid w:val="00563DA2"/>
    <w:rsid w:val="00563FD0"/>
    <w:rsid w:val="00564041"/>
    <w:rsid w:val="005642BC"/>
    <w:rsid w:val="005643F2"/>
    <w:rsid w:val="0056454E"/>
    <w:rsid w:val="00564934"/>
    <w:rsid w:val="00564985"/>
    <w:rsid w:val="00564B0B"/>
    <w:rsid w:val="00565307"/>
    <w:rsid w:val="005654C0"/>
    <w:rsid w:val="0056581F"/>
    <w:rsid w:val="005662B9"/>
    <w:rsid w:val="0056643C"/>
    <w:rsid w:val="00566DA0"/>
    <w:rsid w:val="00567442"/>
    <w:rsid w:val="00567C81"/>
    <w:rsid w:val="00570079"/>
    <w:rsid w:val="00570159"/>
    <w:rsid w:val="00570A81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4A0"/>
    <w:rsid w:val="00572823"/>
    <w:rsid w:val="005728F5"/>
    <w:rsid w:val="00572D2A"/>
    <w:rsid w:val="00572F22"/>
    <w:rsid w:val="00572F2A"/>
    <w:rsid w:val="00572F97"/>
    <w:rsid w:val="0057337A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0B2"/>
    <w:rsid w:val="005764CC"/>
    <w:rsid w:val="00576766"/>
    <w:rsid w:val="00576A47"/>
    <w:rsid w:val="00576DD3"/>
    <w:rsid w:val="00576E93"/>
    <w:rsid w:val="005770F2"/>
    <w:rsid w:val="00577291"/>
    <w:rsid w:val="00577331"/>
    <w:rsid w:val="005774E2"/>
    <w:rsid w:val="00577B93"/>
    <w:rsid w:val="00577DE1"/>
    <w:rsid w:val="00577F5D"/>
    <w:rsid w:val="0058029F"/>
    <w:rsid w:val="005804B6"/>
    <w:rsid w:val="00580C31"/>
    <w:rsid w:val="0058170F"/>
    <w:rsid w:val="0058196D"/>
    <w:rsid w:val="00581A14"/>
    <w:rsid w:val="00581AAF"/>
    <w:rsid w:val="005821DB"/>
    <w:rsid w:val="0058234C"/>
    <w:rsid w:val="00582707"/>
    <w:rsid w:val="005835AA"/>
    <w:rsid w:val="00583C2E"/>
    <w:rsid w:val="00583CD1"/>
    <w:rsid w:val="00583CF9"/>
    <w:rsid w:val="00583D32"/>
    <w:rsid w:val="00584189"/>
    <w:rsid w:val="00584338"/>
    <w:rsid w:val="0058435E"/>
    <w:rsid w:val="00584474"/>
    <w:rsid w:val="00584D79"/>
    <w:rsid w:val="00585144"/>
    <w:rsid w:val="005852BB"/>
    <w:rsid w:val="00585A2B"/>
    <w:rsid w:val="00585AF2"/>
    <w:rsid w:val="005861B9"/>
    <w:rsid w:val="005867B8"/>
    <w:rsid w:val="0058691F"/>
    <w:rsid w:val="00586A72"/>
    <w:rsid w:val="00586ABA"/>
    <w:rsid w:val="00586D37"/>
    <w:rsid w:val="00586ED9"/>
    <w:rsid w:val="00586F39"/>
    <w:rsid w:val="0058748A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CC3"/>
    <w:rsid w:val="0059120C"/>
    <w:rsid w:val="005916DC"/>
    <w:rsid w:val="00591749"/>
    <w:rsid w:val="0059192C"/>
    <w:rsid w:val="00591A8D"/>
    <w:rsid w:val="00591EEF"/>
    <w:rsid w:val="005925BC"/>
    <w:rsid w:val="0059292F"/>
    <w:rsid w:val="00592E37"/>
    <w:rsid w:val="00592E52"/>
    <w:rsid w:val="005931F7"/>
    <w:rsid w:val="0059334C"/>
    <w:rsid w:val="0059371A"/>
    <w:rsid w:val="00593720"/>
    <w:rsid w:val="00593751"/>
    <w:rsid w:val="005937C0"/>
    <w:rsid w:val="005937ED"/>
    <w:rsid w:val="00593891"/>
    <w:rsid w:val="00593A1E"/>
    <w:rsid w:val="00593C68"/>
    <w:rsid w:val="005941B3"/>
    <w:rsid w:val="00594653"/>
    <w:rsid w:val="005946AD"/>
    <w:rsid w:val="00594704"/>
    <w:rsid w:val="0059526D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ACB"/>
    <w:rsid w:val="00597D00"/>
    <w:rsid w:val="00597F53"/>
    <w:rsid w:val="005A0776"/>
    <w:rsid w:val="005A0990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402"/>
    <w:rsid w:val="005A7500"/>
    <w:rsid w:val="005A7BB3"/>
    <w:rsid w:val="005A7FB5"/>
    <w:rsid w:val="005B04D0"/>
    <w:rsid w:val="005B0767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A49"/>
    <w:rsid w:val="005B2B2C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5BBE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58C"/>
    <w:rsid w:val="005B762D"/>
    <w:rsid w:val="005B76D1"/>
    <w:rsid w:val="005B7A69"/>
    <w:rsid w:val="005B7A78"/>
    <w:rsid w:val="005B7CAC"/>
    <w:rsid w:val="005B7CBC"/>
    <w:rsid w:val="005C00AF"/>
    <w:rsid w:val="005C0854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038"/>
    <w:rsid w:val="005C21F2"/>
    <w:rsid w:val="005C227D"/>
    <w:rsid w:val="005C2437"/>
    <w:rsid w:val="005C24CC"/>
    <w:rsid w:val="005C2AAD"/>
    <w:rsid w:val="005C2CC1"/>
    <w:rsid w:val="005C2D4F"/>
    <w:rsid w:val="005C2EA0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A14"/>
    <w:rsid w:val="005D01AE"/>
    <w:rsid w:val="005D01B5"/>
    <w:rsid w:val="005D02E1"/>
    <w:rsid w:val="005D0466"/>
    <w:rsid w:val="005D05F0"/>
    <w:rsid w:val="005D08DD"/>
    <w:rsid w:val="005D0D2B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931"/>
    <w:rsid w:val="005D2E2B"/>
    <w:rsid w:val="005D3035"/>
    <w:rsid w:val="005D36EC"/>
    <w:rsid w:val="005D3B22"/>
    <w:rsid w:val="005D3E6B"/>
    <w:rsid w:val="005D438D"/>
    <w:rsid w:val="005D465E"/>
    <w:rsid w:val="005D46C2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B74"/>
    <w:rsid w:val="005E0682"/>
    <w:rsid w:val="005E07DC"/>
    <w:rsid w:val="005E0B4B"/>
    <w:rsid w:val="005E122B"/>
    <w:rsid w:val="005E1521"/>
    <w:rsid w:val="005E152C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DC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1BF"/>
    <w:rsid w:val="005F243E"/>
    <w:rsid w:val="005F2FB8"/>
    <w:rsid w:val="005F3114"/>
    <w:rsid w:val="005F347B"/>
    <w:rsid w:val="005F39A1"/>
    <w:rsid w:val="005F3E86"/>
    <w:rsid w:val="005F4189"/>
    <w:rsid w:val="005F4495"/>
    <w:rsid w:val="005F47CA"/>
    <w:rsid w:val="005F4AEB"/>
    <w:rsid w:val="005F4C47"/>
    <w:rsid w:val="005F4D0A"/>
    <w:rsid w:val="005F4D94"/>
    <w:rsid w:val="005F53C4"/>
    <w:rsid w:val="005F578D"/>
    <w:rsid w:val="005F5892"/>
    <w:rsid w:val="005F5B13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431"/>
    <w:rsid w:val="00600698"/>
    <w:rsid w:val="00600AE5"/>
    <w:rsid w:val="00600FD2"/>
    <w:rsid w:val="00601392"/>
    <w:rsid w:val="00601898"/>
    <w:rsid w:val="00601A14"/>
    <w:rsid w:val="00601A59"/>
    <w:rsid w:val="00601A61"/>
    <w:rsid w:val="00601B5A"/>
    <w:rsid w:val="00601BBB"/>
    <w:rsid w:val="006021B7"/>
    <w:rsid w:val="006021C6"/>
    <w:rsid w:val="00602536"/>
    <w:rsid w:val="00603102"/>
    <w:rsid w:val="00603A06"/>
    <w:rsid w:val="00603A65"/>
    <w:rsid w:val="006040AC"/>
    <w:rsid w:val="006040EA"/>
    <w:rsid w:val="00604343"/>
    <w:rsid w:val="00604977"/>
    <w:rsid w:val="00604FE8"/>
    <w:rsid w:val="006055A7"/>
    <w:rsid w:val="0060577B"/>
    <w:rsid w:val="006057E5"/>
    <w:rsid w:val="00605950"/>
    <w:rsid w:val="00605A61"/>
    <w:rsid w:val="00605E2D"/>
    <w:rsid w:val="006065B7"/>
    <w:rsid w:val="00606970"/>
    <w:rsid w:val="00606B89"/>
    <w:rsid w:val="00606BBB"/>
    <w:rsid w:val="006073CA"/>
    <w:rsid w:val="00607480"/>
    <w:rsid w:val="00607A93"/>
    <w:rsid w:val="00607C99"/>
    <w:rsid w:val="00607DB5"/>
    <w:rsid w:val="00610152"/>
    <w:rsid w:val="0061031F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D7"/>
    <w:rsid w:val="00612B25"/>
    <w:rsid w:val="00612CD3"/>
    <w:rsid w:val="00612D72"/>
    <w:rsid w:val="00612E20"/>
    <w:rsid w:val="006133C3"/>
    <w:rsid w:val="006135A4"/>
    <w:rsid w:val="00613C70"/>
    <w:rsid w:val="00613E48"/>
    <w:rsid w:val="00613E52"/>
    <w:rsid w:val="006141B5"/>
    <w:rsid w:val="006144C0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419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352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852"/>
    <w:rsid w:val="00631B03"/>
    <w:rsid w:val="006323E4"/>
    <w:rsid w:val="00632FF1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79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412"/>
    <w:rsid w:val="0064163C"/>
    <w:rsid w:val="00641B33"/>
    <w:rsid w:val="00641E08"/>
    <w:rsid w:val="00641E6F"/>
    <w:rsid w:val="006426F2"/>
    <w:rsid w:val="006426FF"/>
    <w:rsid w:val="006427AD"/>
    <w:rsid w:val="00642CE3"/>
    <w:rsid w:val="00642E57"/>
    <w:rsid w:val="00643155"/>
    <w:rsid w:val="006431DA"/>
    <w:rsid w:val="00643555"/>
    <w:rsid w:val="00643D35"/>
    <w:rsid w:val="00643E5C"/>
    <w:rsid w:val="00643F0D"/>
    <w:rsid w:val="006440B2"/>
    <w:rsid w:val="00644354"/>
    <w:rsid w:val="006446AE"/>
    <w:rsid w:val="00644E8D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1B9"/>
    <w:rsid w:val="00650B17"/>
    <w:rsid w:val="00650D47"/>
    <w:rsid w:val="00651030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73B"/>
    <w:rsid w:val="00654A8B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EB4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85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71D"/>
    <w:rsid w:val="00664C33"/>
    <w:rsid w:val="00664DCB"/>
    <w:rsid w:val="006650DA"/>
    <w:rsid w:val="00665120"/>
    <w:rsid w:val="006654B7"/>
    <w:rsid w:val="006656A0"/>
    <w:rsid w:val="00665FA7"/>
    <w:rsid w:val="0066608E"/>
    <w:rsid w:val="00666276"/>
    <w:rsid w:val="006666A1"/>
    <w:rsid w:val="00666998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C6B"/>
    <w:rsid w:val="00667F02"/>
    <w:rsid w:val="0067005C"/>
    <w:rsid w:val="0067024C"/>
    <w:rsid w:val="0067030A"/>
    <w:rsid w:val="00670838"/>
    <w:rsid w:val="00670DEB"/>
    <w:rsid w:val="006715B2"/>
    <w:rsid w:val="006715BF"/>
    <w:rsid w:val="006720D4"/>
    <w:rsid w:val="00672BC4"/>
    <w:rsid w:val="00673275"/>
    <w:rsid w:val="00673438"/>
    <w:rsid w:val="00673582"/>
    <w:rsid w:val="006735DA"/>
    <w:rsid w:val="006736B9"/>
    <w:rsid w:val="006737C8"/>
    <w:rsid w:val="00673842"/>
    <w:rsid w:val="0067398E"/>
    <w:rsid w:val="00673CBA"/>
    <w:rsid w:val="00673EB6"/>
    <w:rsid w:val="00673FCF"/>
    <w:rsid w:val="0067402B"/>
    <w:rsid w:val="006742B3"/>
    <w:rsid w:val="00674334"/>
    <w:rsid w:val="00674633"/>
    <w:rsid w:val="00674E6D"/>
    <w:rsid w:val="00675088"/>
    <w:rsid w:val="006752B8"/>
    <w:rsid w:val="0067536C"/>
    <w:rsid w:val="0067542F"/>
    <w:rsid w:val="00675A26"/>
    <w:rsid w:val="00675C8F"/>
    <w:rsid w:val="00675D39"/>
    <w:rsid w:val="0067606B"/>
    <w:rsid w:val="00676197"/>
    <w:rsid w:val="00676395"/>
    <w:rsid w:val="006764FA"/>
    <w:rsid w:val="006765A3"/>
    <w:rsid w:val="006766F8"/>
    <w:rsid w:val="00676DE9"/>
    <w:rsid w:val="006770A6"/>
    <w:rsid w:val="00677171"/>
    <w:rsid w:val="00677676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FC8"/>
    <w:rsid w:val="0068225A"/>
    <w:rsid w:val="0068229C"/>
    <w:rsid w:val="006822CB"/>
    <w:rsid w:val="00682877"/>
    <w:rsid w:val="00682982"/>
    <w:rsid w:val="00682A48"/>
    <w:rsid w:val="00682B0F"/>
    <w:rsid w:val="006836CC"/>
    <w:rsid w:val="00683869"/>
    <w:rsid w:val="00683EBC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84"/>
    <w:rsid w:val="00686CB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95E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45A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420"/>
    <w:rsid w:val="0069563B"/>
    <w:rsid w:val="00695900"/>
    <w:rsid w:val="00695AD3"/>
    <w:rsid w:val="00695DCF"/>
    <w:rsid w:val="00695E62"/>
    <w:rsid w:val="0069632C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E4D"/>
    <w:rsid w:val="006A2695"/>
    <w:rsid w:val="006A270E"/>
    <w:rsid w:val="006A27E1"/>
    <w:rsid w:val="006A2BEC"/>
    <w:rsid w:val="006A2F21"/>
    <w:rsid w:val="006A3135"/>
    <w:rsid w:val="006A314A"/>
    <w:rsid w:val="006A3427"/>
    <w:rsid w:val="006A3698"/>
    <w:rsid w:val="006A370F"/>
    <w:rsid w:val="006A3977"/>
    <w:rsid w:val="006A3A32"/>
    <w:rsid w:val="006A3DF3"/>
    <w:rsid w:val="006A3E5E"/>
    <w:rsid w:val="006A3ED8"/>
    <w:rsid w:val="006A43E3"/>
    <w:rsid w:val="006A45B7"/>
    <w:rsid w:val="006A4D35"/>
    <w:rsid w:val="006A551C"/>
    <w:rsid w:val="006A5B6F"/>
    <w:rsid w:val="006A5B98"/>
    <w:rsid w:val="006A5C5C"/>
    <w:rsid w:val="006A5E45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3016"/>
    <w:rsid w:val="006B3754"/>
    <w:rsid w:val="006B3B4D"/>
    <w:rsid w:val="006B3E7C"/>
    <w:rsid w:val="006B4638"/>
    <w:rsid w:val="006B46ED"/>
    <w:rsid w:val="006B4B7E"/>
    <w:rsid w:val="006B4E32"/>
    <w:rsid w:val="006B50B4"/>
    <w:rsid w:val="006B5428"/>
    <w:rsid w:val="006B54A0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B7C21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DC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F56"/>
    <w:rsid w:val="006C556E"/>
    <w:rsid w:val="006C56F6"/>
    <w:rsid w:val="006C5943"/>
    <w:rsid w:val="006C594F"/>
    <w:rsid w:val="006C5974"/>
    <w:rsid w:val="006C5D10"/>
    <w:rsid w:val="006C5D8A"/>
    <w:rsid w:val="006C637E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5EF"/>
    <w:rsid w:val="006D0615"/>
    <w:rsid w:val="006D0C4B"/>
    <w:rsid w:val="006D116F"/>
    <w:rsid w:val="006D1249"/>
    <w:rsid w:val="006D1512"/>
    <w:rsid w:val="006D15F0"/>
    <w:rsid w:val="006D17AE"/>
    <w:rsid w:val="006D1BA6"/>
    <w:rsid w:val="006D1C46"/>
    <w:rsid w:val="006D1D2F"/>
    <w:rsid w:val="006D1EF0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9E8"/>
    <w:rsid w:val="006D3AA0"/>
    <w:rsid w:val="006D3EFC"/>
    <w:rsid w:val="006D4582"/>
    <w:rsid w:val="006D4A57"/>
    <w:rsid w:val="006D4BE3"/>
    <w:rsid w:val="006D50B9"/>
    <w:rsid w:val="006D548B"/>
    <w:rsid w:val="006D55D3"/>
    <w:rsid w:val="006D5691"/>
    <w:rsid w:val="006D5751"/>
    <w:rsid w:val="006D5B79"/>
    <w:rsid w:val="006D5B97"/>
    <w:rsid w:val="006D6A93"/>
    <w:rsid w:val="006D6BDC"/>
    <w:rsid w:val="006D6E1F"/>
    <w:rsid w:val="006D6F1A"/>
    <w:rsid w:val="006D7705"/>
    <w:rsid w:val="006D7DD8"/>
    <w:rsid w:val="006D7E58"/>
    <w:rsid w:val="006D7E97"/>
    <w:rsid w:val="006E0758"/>
    <w:rsid w:val="006E078F"/>
    <w:rsid w:val="006E0A5A"/>
    <w:rsid w:val="006E1138"/>
    <w:rsid w:val="006E141D"/>
    <w:rsid w:val="006E1428"/>
    <w:rsid w:val="006E1B98"/>
    <w:rsid w:val="006E1C63"/>
    <w:rsid w:val="006E1F18"/>
    <w:rsid w:val="006E2246"/>
    <w:rsid w:val="006E2433"/>
    <w:rsid w:val="006E25D5"/>
    <w:rsid w:val="006E265D"/>
    <w:rsid w:val="006E2732"/>
    <w:rsid w:val="006E27C1"/>
    <w:rsid w:val="006E288C"/>
    <w:rsid w:val="006E2DD8"/>
    <w:rsid w:val="006E2F21"/>
    <w:rsid w:val="006E3065"/>
    <w:rsid w:val="006E3658"/>
    <w:rsid w:val="006E3AB9"/>
    <w:rsid w:val="006E3AC6"/>
    <w:rsid w:val="006E3AE1"/>
    <w:rsid w:val="006E3B46"/>
    <w:rsid w:val="006E3C77"/>
    <w:rsid w:val="006E4017"/>
    <w:rsid w:val="006E42E5"/>
    <w:rsid w:val="006E4326"/>
    <w:rsid w:val="006E43AF"/>
    <w:rsid w:val="006E43C7"/>
    <w:rsid w:val="006E47ED"/>
    <w:rsid w:val="006E4A2C"/>
    <w:rsid w:val="006E4E4B"/>
    <w:rsid w:val="006E51DC"/>
    <w:rsid w:val="006E5C1C"/>
    <w:rsid w:val="006E5CD9"/>
    <w:rsid w:val="006E5E18"/>
    <w:rsid w:val="006E62AF"/>
    <w:rsid w:val="006E6698"/>
    <w:rsid w:val="006E66A2"/>
    <w:rsid w:val="006E6A4A"/>
    <w:rsid w:val="006E7568"/>
    <w:rsid w:val="006E7736"/>
    <w:rsid w:val="006E7928"/>
    <w:rsid w:val="006E7AA7"/>
    <w:rsid w:val="006E7BB7"/>
    <w:rsid w:val="006F03F0"/>
    <w:rsid w:val="006F0F55"/>
    <w:rsid w:val="006F1A69"/>
    <w:rsid w:val="006F1B26"/>
    <w:rsid w:val="006F1BB5"/>
    <w:rsid w:val="006F1DC8"/>
    <w:rsid w:val="006F23B4"/>
    <w:rsid w:val="006F2886"/>
    <w:rsid w:val="006F28CD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D80"/>
    <w:rsid w:val="006F5E37"/>
    <w:rsid w:val="006F63CD"/>
    <w:rsid w:val="006F64B3"/>
    <w:rsid w:val="006F6608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C8E"/>
    <w:rsid w:val="007024AC"/>
    <w:rsid w:val="00702A9F"/>
    <w:rsid w:val="00702F0F"/>
    <w:rsid w:val="00702F67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8F1"/>
    <w:rsid w:val="00706CA1"/>
    <w:rsid w:val="00706D04"/>
    <w:rsid w:val="00706FAA"/>
    <w:rsid w:val="00707107"/>
    <w:rsid w:val="0070727B"/>
    <w:rsid w:val="00707617"/>
    <w:rsid w:val="007076DC"/>
    <w:rsid w:val="007076E9"/>
    <w:rsid w:val="0070773F"/>
    <w:rsid w:val="007077B5"/>
    <w:rsid w:val="00707D66"/>
    <w:rsid w:val="00707D69"/>
    <w:rsid w:val="00707D71"/>
    <w:rsid w:val="007100B1"/>
    <w:rsid w:val="00710308"/>
    <w:rsid w:val="00710403"/>
    <w:rsid w:val="007104B1"/>
    <w:rsid w:val="00710835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A4C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155"/>
    <w:rsid w:val="007243E5"/>
    <w:rsid w:val="0072440E"/>
    <w:rsid w:val="00724807"/>
    <w:rsid w:val="00724A34"/>
    <w:rsid w:val="00725188"/>
    <w:rsid w:val="0072560E"/>
    <w:rsid w:val="00725720"/>
    <w:rsid w:val="00725954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4A1"/>
    <w:rsid w:val="007324FD"/>
    <w:rsid w:val="007326CC"/>
    <w:rsid w:val="0073272A"/>
    <w:rsid w:val="007330ED"/>
    <w:rsid w:val="00733393"/>
    <w:rsid w:val="0073350B"/>
    <w:rsid w:val="0073381A"/>
    <w:rsid w:val="00733A4F"/>
    <w:rsid w:val="00733C2E"/>
    <w:rsid w:val="00733E69"/>
    <w:rsid w:val="0073408A"/>
    <w:rsid w:val="007340D8"/>
    <w:rsid w:val="00734166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801"/>
    <w:rsid w:val="00736C40"/>
    <w:rsid w:val="00736F65"/>
    <w:rsid w:val="00737196"/>
    <w:rsid w:val="007372B7"/>
    <w:rsid w:val="007374AB"/>
    <w:rsid w:val="00737AE7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FA"/>
    <w:rsid w:val="00742BB0"/>
    <w:rsid w:val="00742C89"/>
    <w:rsid w:val="0074319D"/>
    <w:rsid w:val="0074334F"/>
    <w:rsid w:val="0074339C"/>
    <w:rsid w:val="007436C9"/>
    <w:rsid w:val="007438B0"/>
    <w:rsid w:val="00743ABB"/>
    <w:rsid w:val="0074414F"/>
    <w:rsid w:val="00744503"/>
    <w:rsid w:val="00744973"/>
    <w:rsid w:val="00744F2E"/>
    <w:rsid w:val="007451D0"/>
    <w:rsid w:val="00745411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D89"/>
    <w:rsid w:val="00747DA1"/>
    <w:rsid w:val="00747F02"/>
    <w:rsid w:val="007501BE"/>
    <w:rsid w:val="007503E4"/>
    <w:rsid w:val="007508BE"/>
    <w:rsid w:val="00750A2A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4C2"/>
    <w:rsid w:val="0075253C"/>
    <w:rsid w:val="007525CC"/>
    <w:rsid w:val="00752741"/>
    <w:rsid w:val="00752892"/>
    <w:rsid w:val="00752B04"/>
    <w:rsid w:val="00752EC2"/>
    <w:rsid w:val="007531D6"/>
    <w:rsid w:val="00753237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825"/>
    <w:rsid w:val="00756181"/>
    <w:rsid w:val="007564C5"/>
    <w:rsid w:val="00756834"/>
    <w:rsid w:val="00756D10"/>
    <w:rsid w:val="00756FCA"/>
    <w:rsid w:val="00757032"/>
    <w:rsid w:val="007574C2"/>
    <w:rsid w:val="0075760D"/>
    <w:rsid w:val="00757E1B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30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6E5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E0"/>
    <w:rsid w:val="007733A4"/>
    <w:rsid w:val="00773441"/>
    <w:rsid w:val="00773B22"/>
    <w:rsid w:val="0077413F"/>
    <w:rsid w:val="0077432E"/>
    <w:rsid w:val="00774686"/>
    <w:rsid w:val="00774723"/>
    <w:rsid w:val="00774752"/>
    <w:rsid w:val="007748C5"/>
    <w:rsid w:val="00774B26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38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A10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3"/>
    <w:rsid w:val="0078614E"/>
    <w:rsid w:val="007863D2"/>
    <w:rsid w:val="00786729"/>
    <w:rsid w:val="0078692E"/>
    <w:rsid w:val="00787366"/>
    <w:rsid w:val="00787451"/>
    <w:rsid w:val="0078760C"/>
    <w:rsid w:val="00787819"/>
    <w:rsid w:val="00787C6A"/>
    <w:rsid w:val="00787DB0"/>
    <w:rsid w:val="00790626"/>
    <w:rsid w:val="00790903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189"/>
    <w:rsid w:val="00795880"/>
    <w:rsid w:val="00795A84"/>
    <w:rsid w:val="00795BC7"/>
    <w:rsid w:val="00795BE6"/>
    <w:rsid w:val="00795F9A"/>
    <w:rsid w:val="0079600D"/>
    <w:rsid w:val="00796BDE"/>
    <w:rsid w:val="00796C65"/>
    <w:rsid w:val="0079709C"/>
    <w:rsid w:val="00797103"/>
    <w:rsid w:val="007976A3"/>
    <w:rsid w:val="00797C5D"/>
    <w:rsid w:val="007A015D"/>
    <w:rsid w:val="007A0167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EBF"/>
    <w:rsid w:val="007A1058"/>
    <w:rsid w:val="007A111D"/>
    <w:rsid w:val="007A1DA3"/>
    <w:rsid w:val="007A1DDE"/>
    <w:rsid w:val="007A2275"/>
    <w:rsid w:val="007A2521"/>
    <w:rsid w:val="007A283F"/>
    <w:rsid w:val="007A29A4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666"/>
    <w:rsid w:val="007A5800"/>
    <w:rsid w:val="007A581F"/>
    <w:rsid w:val="007A59C7"/>
    <w:rsid w:val="007A5F7B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A7957"/>
    <w:rsid w:val="007B018C"/>
    <w:rsid w:val="007B0348"/>
    <w:rsid w:val="007B0693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1BF"/>
    <w:rsid w:val="007B2BF0"/>
    <w:rsid w:val="007B2D39"/>
    <w:rsid w:val="007B301B"/>
    <w:rsid w:val="007B3736"/>
    <w:rsid w:val="007B3AAB"/>
    <w:rsid w:val="007B3B42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DE5"/>
    <w:rsid w:val="007B5F61"/>
    <w:rsid w:val="007B6323"/>
    <w:rsid w:val="007B643A"/>
    <w:rsid w:val="007B6654"/>
    <w:rsid w:val="007B676A"/>
    <w:rsid w:val="007B6A57"/>
    <w:rsid w:val="007B6DDF"/>
    <w:rsid w:val="007B6F4B"/>
    <w:rsid w:val="007B6F97"/>
    <w:rsid w:val="007B6FFE"/>
    <w:rsid w:val="007B745F"/>
    <w:rsid w:val="007B76AB"/>
    <w:rsid w:val="007B78E0"/>
    <w:rsid w:val="007B79B9"/>
    <w:rsid w:val="007B7AD3"/>
    <w:rsid w:val="007C031C"/>
    <w:rsid w:val="007C1364"/>
    <w:rsid w:val="007C14D5"/>
    <w:rsid w:val="007C19E7"/>
    <w:rsid w:val="007C1A1C"/>
    <w:rsid w:val="007C2014"/>
    <w:rsid w:val="007C28B2"/>
    <w:rsid w:val="007C28D3"/>
    <w:rsid w:val="007C2A45"/>
    <w:rsid w:val="007C2CD6"/>
    <w:rsid w:val="007C3061"/>
    <w:rsid w:val="007C34D0"/>
    <w:rsid w:val="007C36C4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54"/>
    <w:rsid w:val="007D2B1B"/>
    <w:rsid w:val="007D2B44"/>
    <w:rsid w:val="007D2B7F"/>
    <w:rsid w:val="007D2BF4"/>
    <w:rsid w:val="007D2F08"/>
    <w:rsid w:val="007D3285"/>
    <w:rsid w:val="007D3687"/>
    <w:rsid w:val="007D3AEA"/>
    <w:rsid w:val="007D3C2B"/>
    <w:rsid w:val="007D3D1F"/>
    <w:rsid w:val="007D3FC2"/>
    <w:rsid w:val="007D40B6"/>
    <w:rsid w:val="007D410A"/>
    <w:rsid w:val="007D4155"/>
    <w:rsid w:val="007D44C3"/>
    <w:rsid w:val="007D4B06"/>
    <w:rsid w:val="007D4F86"/>
    <w:rsid w:val="007D50A8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DB9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CA1"/>
    <w:rsid w:val="007E2E59"/>
    <w:rsid w:val="007E2E6C"/>
    <w:rsid w:val="007E2EB7"/>
    <w:rsid w:val="007E3083"/>
    <w:rsid w:val="007E32E8"/>
    <w:rsid w:val="007E35F5"/>
    <w:rsid w:val="007E36E3"/>
    <w:rsid w:val="007E3B28"/>
    <w:rsid w:val="007E3EB4"/>
    <w:rsid w:val="007E3FF2"/>
    <w:rsid w:val="007E411D"/>
    <w:rsid w:val="007E42FC"/>
    <w:rsid w:val="007E4302"/>
    <w:rsid w:val="007E4667"/>
    <w:rsid w:val="007E48D0"/>
    <w:rsid w:val="007E4A65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88C"/>
    <w:rsid w:val="007E79C6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216D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4AF9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4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150A"/>
    <w:rsid w:val="0080194A"/>
    <w:rsid w:val="0080231E"/>
    <w:rsid w:val="00802769"/>
    <w:rsid w:val="00802A7B"/>
    <w:rsid w:val="00802ACA"/>
    <w:rsid w:val="00802B89"/>
    <w:rsid w:val="00802C80"/>
    <w:rsid w:val="0080397D"/>
    <w:rsid w:val="00803A47"/>
    <w:rsid w:val="00803DEF"/>
    <w:rsid w:val="008040B2"/>
    <w:rsid w:val="00804175"/>
    <w:rsid w:val="0080418C"/>
    <w:rsid w:val="008043F2"/>
    <w:rsid w:val="0080446D"/>
    <w:rsid w:val="0080472A"/>
    <w:rsid w:val="008048BF"/>
    <w:rsid w:val="00804E07"/>
    <w:rsid w:val="00805071"/>
    <w:rsid w:val="008059F6"/>
    <w:rsid w:val="00805BE4"/>
    <w:rsid w:val="00805C4A"/>
    <w:rsid w:val="00805D1D"/>
    <w:rsid w:val="00805D93"/>
    <w:rsid w:val="00806129"/>
    <w:rsid w:val="008063B0"/>
    <w:rsid w:val="00806667"/>
    <w:rsid w:val="00806798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9E6"/>
    <w:rsid w:val="00815BCC"/>
    <w:rsid w:val="00815BE1"/>
    <w:rsid w:val="00816692"/>
    <w:rsid w:val="008168DA"/>
    <w:rsid w:val="00816C38"/>
    <w:rsid w:val="00816CAA"/>
    <w:rsid w:val="00816E11"/>
    <w:rsid w:val="00817070"/>
    <w:rsid w:val="008173D6"/>
    <w:rsid w:val="008201B2"/>
    <w:rsid w:val="008201FB"/>
    <w:rsid w:val="00820553"/>
    <w:rsid w:val="00820CEE"/>
    <w:rsid w:val="00820EBC"/>
    <w:rsid w:val="008212C5"/>
    <w:rsid w:val="008212D5"/>
    <w:rsid w:val="0082143C"/>
    <w:rsid w:val="008216F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6CC"/>
    <w:rsid w:val="008237A0"/>
    <w:rsid w:val="008238FF"/>
    <w:rsid w:val="00823AC9"/>
    <w:rsid w:val="00823F59"/>
    <w:rsid w:val="00824557"/>
    <w:rsid w:val="00824769"/>
    <w:rsid w:val="00824B74"/>
    <w:rsid w:val="00824EC5"/>
    <w:rsid w:val="00824F69"/>
    <w:rsid w:val="008255DF"/>
    <w:rsid w:val="0082579E"/>
    <w:rsid w:val="0082585C"/>
    <w:rsid w:val="00825976"/>
    <w:rsid w:val="00825C0F"/>
    <w:rsid w:val="00825C7C"/>
    <w:rsid w:val="008261E4"/>
    <w:rsid w:val="0082645B"/>
    <w:rsid w:val="0082647A"/>
    <w:rsid w:val="0082668F"/>
    <w:rsid w:val="00826957"/>
    <w:rsid w:val="00827324"/>
    <w:rsid w:val="008273A6"/>
    <w:rsid w:val="00827464"/>
    <w:rsid w:val="0082798E"/>
    <w:rsid w:val="00827A5E"/>
    <w:rsid w:val="00827BC9"/>
    <w:rsid w:val="00827D47"/>
    <w:rsid w:val="00827E45"/>
    <w:rsid w:val="00827F45"/>
    <w:rsid w:val="00830C14"/>
    <w:rsid w:val="00830CCA"/>
    <w:rsid w:val="008311CC"/>
    <w:rsid w:val="008313E4"/>
    <w:rsid w:val="00831ABA"/>
    <w:rsid w:val="00831B32"/>
    <w:rsid w:val="008321FB"/>
    <w:rsid w:val="00832279"/>
    <w:rsid w:val="008324F4"/>
    <w:rsid w:val="00832B21"/>
    <w:rsid w:val="00832E8C"/>
    <w:rsid w:val="0083303C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91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43"/>
    <w:rsid w:val="00841A8E"/>
    <w:rsid w:val="00841B4D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33"/>
    <w:rsid w:val="008456F6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6D2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8DC"/>
    <w:rsid w:val="00850982"/>
    <w:rsid w:val="00850D3B"/>
    <w:rsid w:val="00851069"/>
    <w:rsid w:val="0085144F"/>
    <w:rsid w:val="00851481"/>
    <w:rsid w:val="00851700"/>
    <w:rsid w:val="00851861"/>
    <w:rsid w:val="00851945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903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8E"/>
    <w:rsid w:val="00854AD5"/>
    <w:rsid w:val="00854C42"/>
    <w:rsid w:val="00854D2B"/>
    <w:rsid w:val="00854E03"/>
    <w:rsid w:val="0085504B"/>
    <w:rsid w:val="008559AE"/>
    <w:rsid w:val="00855A8F"/>
    <w:rsid w:val="00855CC6"/>
    <w:rsid w:val="0085643B"/>
    <w:rsid w:val="008565BD"/>
    <w:rsid w:val="0085663D"/>
    <w:rsid w:val="0085668C"/>
    <w:rsid w:val="0085675A"/>
    <w:rsid w:val="0085693A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7A3"/>
    <w:rsid w:val="0086083D"/>
    <w:rsid w:val="00860B0A"/>
    <w:rsid w:val="00860CF4"/>
    <w:rsid w:val="00860DF7"/>
    <w:rsid w:val="00861103"/>
    <w:rsid w:val="00861314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9BC"/>
    <w:rsid w:val="00865B66"/>
    <w:rsid w:val="00865D0E"/>
    <w:rsid w:val="00866383"/>
    <w:rsid w:val="00866595"/>
    <w:rsid w:val="00866BA5"/>
    <w:rsid w:val="00866EED"/>
    <w:rsid w:val="00866F52"/>
    <w:rsid w:val="00870759"/>
    <w:rsid w:val="0087082B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E3F"/>
    <w:rsid w:val="00871F4D"/>
    <w:rsid w:val="0087241D"/>
    <w:rsid w:val="0087268E"/>
    <w:rsid w:val="00872944"/>
    <w:rsid w:val="00872BE2"/>
    <w:rsid w:val="00872D95"/>
    <w:rsid w:val="008732D9"/>
    <w:rsid w:val="00873370"/>
    <w:rsid w:val="00873B20"/>
    <w:rsid w:val="00873C66"/>
    <w:rsid w:val="00873FFE"/>
    <w:rsid w:val="00874729"/>
    <w:rsid w:val="008749E8"/>
    <w:rsid w:val="00874CB4"/>
    <w:rsid w:val="00874D28"/>
    <w:rsid w:val="0087501F"/>
    <w:rsid w:val="008751BB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760"/>
    <w:rsid w:val="0088396D"/>
    <w:rsid w:val="00883AF4"/>
    <w:rsid w:val="00883D0A"/>
    <w:rsid w:val="00884017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46A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711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8C4"/>
    <w:rsid w:val="00894B82"/>
    <w:rsid w:val="00894EEE"/>
    <w:rsid w:val="00894FA7"/>
    <w:rsid w:val="008952C7"/>
    <w:rsid w:val="00895419"/>
    <w:rsid w:val="0089569B"/>
    <w:rsid w:val="00895713"/>
    <w:rsid w:val="008959A0"/>
    <w:rsid w:val="00895A1F"/>
    <w:rsid w:val="0089621A"/>
    <w:rsid w:val="00896465"/>
    <w:rsid w:val="008964FF"/>
    <w:rsid w:val="00896AF4"/>
    <w:rsid w:val="00896B9C"/>
    <w:rsid w:val="00896E11"/>
    <w:rsid w:val="0089705B"/>
    <w:rsid w:val="00897262"/>
    <w:rsid w:val="00897341"/>
    <w:rsid w:val="00897795"/>
    <w:rsid w:val="008978FB"/>
    <w:rsid w:val="00897D77"/>
    <w:rsid w:val="00897F43"/>
    <w:rsid w:val="008A027F"/>
    <w:rsid w:val="008A085A"/>
    <w:rsid w:val="008A0959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608"/>
    <w:rsid w:val="008A663B"/>
    <w:rsid w:val="008A73C5"/>
    <w:rsid w:val="008A7651"/>
    <w:rsid w:val="008A7D7A"/>
    <w:rsid w:val="008B0059"/>
    <w:rsid w:val="008B0062"/>
    <w:rsid w:val="008B0324"/>
    <w:rsid w:val="008B0430"/>
    <w:rsid w:val="008B04FB"/>
    <w:rsid w:val="008B09A3"/>
    <w:rsid w:val="008B0A14"/>
    <w:rsid w:val="008B0A3E"/>
    <w:rsid w:val="008B0BA1"/>
    <w:rsid w:val="008B0D29"/>
    <w:rsid w:val="008B10F1"/>
    <w:rsid w:val="008B1396"/>
    <w:rsid w:val="008B169A"/>
    <w:rsid w:val="008B1BBE"/>
    <w:rsid w:val="008B1C3A"/>
    <w:rsid w:val="008B1DF8"/>
    <w:rsid w:val="008B224B"/>
    <w:rsid w:val="008B22E8"/>
    <w:rsid w:val="008B23E6"/>
    <w:rsid w:val="008B24BC"/>
    <w:rsid w:val="008B2535"/>
    <w:rsid w:val="008B2636"/>
    <w:rsid w:val="008B2905"/>
    <w:rsid w:val="008B2EE3"/>
    <w:rsid w:val="008B2F4A"/>
    <w:rsid w:val="008B327B"/>
    <w:rsid w:val="008B3559"/>
    <w:rsid w:val="008B36E1"/>
    <w:rsid w:val="008B3969"/>
    <w:rsid w:val="008B3A33"/>
    <w:rsid w:val="008B3C3B"/>
    <w:rsid w:val="008B403D"/>
    <w:rsid w:val="008B45C9"/>
    <w:rsid w:val="008B46BC"/>
    <w:rsid w:val="008B53F1"/>
    <w:rsid w:val="008B5468"/>
    <w:rsid w:val="008B5885"/>
    <w:rsid w:val="008B59A3"/>
    <w:rsid w:val="008B6062"/>
    <w:rsid w:val="008B6D30"/>
    <w:rsid w:val="008B6D6D"/>
    <w:rsid w:val="008B6DD8"/>
    <w:rsid w:val="008B7177"/>
    <w:rsid w:val="008C0652"/>
    <w:rsid w:val="008C0857"/>
    <w:rsid w:val="008C0EF0"/>
    <w:rsid w:val="008C1541"/>
    <w:rsid w:val="008C1928"/>
    <w:rsid w:val="008C1A65"/>
    <w:rsid w:val="008C1AE2"/>
    <w:rsid w:val="008C1D9F"/>
    <w:rsid w:val="008C23AF"/>
    <w:rsid w:val="008C2531"/>
    <w:rsid w:val="008C2A94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9E"/>
    <w:rsid w:val="008C50D1"/>
    <w:rsid w:val="008C51F6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53F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706"/>
    <w:rsid w:val="008D07B4"/>
    <w:rsid w:val="008D0CCA"/>
    <w:rsid w:val="008D10DE"/>
    <w:rsid w:val="008D14A2"/>
    <w:rsid w:val="008D154F"/>
    <w:rsid w:val="008D19C7"/>
    <w:rsid w:val="008D1B47"/>
    <w:rsid w:val="008D1D9D"/>
    <w:rsid w:val="008D20CA"/>
    <w:rsid w:val="008D24D5"/>
    <w:rsid w:val="008D2582"/>
    <w:rsid w:val="008D2775"/>
    <w:rsid w:val="008D27D5"/>
    <w:rsid w:val="008D29B8"/>
    <w:rsid w:val="008D29E7"/>
    <w:rsid w:val="008D2A21"/>
    <w:rsid w:val="008D2C15"/>
    <w:rsid w:val="008D3706"/>
    <w:rsid w:val="008D3B16"/>
    <w:rsid w:val="008D3D3C"/>
    <w:rsid w:val="008D41DA"/>
    <w:rsid w:val="008D42DF"/>
    <w:rsid w:val="008D4409"/>
    <w:rsid w:val="008D443C"/>
    <w:rsid w:val="008D4524"/>
    <w:rsid w:val="008D4A3D"/>
    <w:rsid w:val="008D4E0F"/>
    <w:rsid w:val="008D51DB"/>
    <w:rsid w:val="008D5295"/>
    <w:rsid w:val="008D5B84"/>
    <w:rsid w:val="008D5C57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82D"/>
    <w:rsid w:val="008E0AFE"/>
    <w:rsid w:val="008E0BF4"/>
    <w:rsid w:val="008E0C44"/>
    <w:rsid w:val="008E0D4B"/>
    <w:rsid w:val="008E0F73"/>
    <w:rsid w:val="008E105F"/>
    <w:rsid w:val="008E1511"/>
    <w:rsid w:val="008E1605"/>
    <w:rsid w:val="008E16A6"/>
    <w:rsid w:val="008E1C50"/>
    <w:rsid w:val="008E1E2D"/>
    <w:rsid w:val="008E1F7A"/>
    <w:rsid w:val="008E2151"/>
    <w:rsid w:val="008E27B2"/>
    <w:rsid w:val="008E2A44"/>
    <w:rsid w:val="008E2BC8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0E6"/>
    <w:rsid w:val="008F4184"/>
    <w:rsid w:val="008F47D1"/>
    <w:rsid w:val="008F47F1"/>
    <w:rsid w:val="008F4887"/>
    <w:rsid w:val="008F4ABC"/>
    <w:rsid w:val="008F4BD5"/>
    <w:rsid w:val="008F50B2"/>
    <w:rsid w:val="008F511C"/>
    <w:rsid w:val="008F55DC"/>
    <w:rsid w:val="008F56A5"/>
    <w:rsid w:val="008F5D5F"/>
    <w:rsid w:val="008F5DB1"/>
    <w:rsid w:val="008F5F17"/>
    <w:rsid w:val="008F6123"/>
    <w:rsid w:val="008F6198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0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AC7"/>
    <w:rsid w:val="00914BF2"/>
    <w:rsid w:val="00914CE0"/>
    <w:rsid w:val="00914E7E"/>
    <w:rsid w:val="00914F63"/>
    <w:rsid w:val="00915350"/>
    <w:rsid w:val="00915626"/>
    <w:rsid w:val="0091598F"/>
    <w:rsid w:val="00916274"/>
    <w:rsid w:val="00916B48"/>
    <w:rsid w:val="00916C6E"/>
    <w:rsid w:val="00916E00"/>
    <w:rsid w:val="00916E8F"/>
    <w:rsid w:val="00916F3D"/>
    <w:rsid w:val="00916F59"/>
    <w:rsid w:val="009171B5"/>
    <w:rsid w:val="00917300"/>
    <w:rsid w:val="009174C0"/>
    <w:rsid w:val="00917866"/>
    <w:rsid w:val="00917C5F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CA4"/>
    <w:rsid w:val="00921D1A"/>
    <w:rsid w:val="00921D7D"/>
    <w:rsid w:val="00922576"/>
    <w:rsid w:val="009225F7"/>
    <w:rsid w:val="00922751"/>
    <w:rsid w:val="009229CD"/>
    <w:rsid w:val="00922A13"/>
    <w:rsid w:val="009230E7"/>
    <w:rsid w:val="00923C4D"/>
    <w:rsid w:val="00924343"/>
    <w:rsid w:val="00924365"/>
    <w:rsid w:val="00924389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66"/>
    <w:rsid w:val="00925F58"/>
    <w:rsid w:val="0092608C"/>
    <w:rsid w:val="009261A6"/>
    <w:rsid w:val="00926266"/>
    <w:rsid w:val="00926615"/>
    <w:rsid w:val="009269D3"/>
    <w:rsid w:val="00926AFC"/>
    <w:rsid w:val="00926EBD"/>
    <w:rsid w:val="00926FFB"/>
    <w:rsid w:val="0092719E"/>
    <w:rsid w:val="0092734D"/>
    <w:rsid w:val="00927635"/>
    <w:rsid w:val="009278C3"/>
    <w:rsid w:val="00927C62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3C7"/>
    <w:rsid w:val="009334D2"/>
    <w:rsid w:val="009337FE"/>
    <w:rsid w:val="00933BD7"/>
    <w:rsid w:val="00933FAF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992"/>
    <w:rsid w:val="00936AAB"/>
    <w:rsid w:val="00936ADF"/>
    <w:rsid w:val="00936C89"/>
    <w:rsid w:val="00936E66"/>
    <w:rsid w:val="00936E7C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2D0A"/>
    <w:rsid w:val="00943257"/>
    <w:rsid w:val="00943331"/>
    <w:rsid w:val="00943439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B34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A7E"/>
    <w:rsid w:val="00951EF8"/>
    <w:rsid w:val="00952347"/>
    <w:rsid w:val="00952372"/>
    <w:rsid w:val="009526A7"/>
    <w:rsid w:val="00952773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C56"/>
    <w:rsid w:val="00954E28"/>
    <w:rsid w:val="009551FE"/>
    <w:rsid w:val="0095537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7B1"/>
    <w:rsid w:val="009578B0"/>
    <w:rsid w:val="00957B02"/>
    <w:rsid w:val="00957B76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3B4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AF"/>
    <w:rsid w:val="009723D3"/>
    <w:rsid w:val="0097244B"/>
    <w:rsid w:val="0097260E"/>
    <w:rsid w:val="009726A6"/>
    <w:rsid w:val="009728A8"/>
    <w:rsid w:val="009728D3"/>
    <w:rsid w:val="009728DA"/>
    <w:rsid w:val="00972B5A"/>
    <w:rsid w:val="00972CC9"/>
    <w:rsid w:val="0097305F"/>
    <w:rsid w:val="00973136"/>
    <w:rsid w:val="00973A74"/>
    <w:rsid w:val="00973C1A"/>
    <w:rsid w:val="00974047"/>
    <w:rsid w:val="009741E9"/>
    <w:rsid w:val="009743BD"/>
    <w:rsid w:val="00974514"/>
    <w:rsid w:val="00974AB7"/>
    <w:rsid w:val="00974B5C"/>
    <w:rsid w:val="00974C8D"/>
    <w:rsid w:val="00974FBA"/>
    <w:rsid w:val="0097506E"/>
    <w:rsid w:val="009756B6"/>
    <w:rsid w:val="009756C4"/>
    <w:rsid w:val="00975769"/>
    <w:rsid w:val="00975890"/>
    <w:rsid w:val="00975C25"/>
    <w:rsid w:val="00975DB0"/>
    <w:rsid w:val="00976DF4"/>
    <w:rsid w:val="00976ED2"/>
    <w:rsid w:val="00977017"/>
    <w:rsid w:val="0097705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0DBB"/>
    <w:rsid w:val="00981383"/>
    <w:rsid w:val="00981477"/>
    <w:rsid w:val="0098192E"/>
    <w:rsid w:val="00981980"/>
    <w:rsid w:val="00981B9E"/>
    <w:rsid w:val="00981D05"/>
    <w:rsid w:val="009822C5"/>
    <w:rsid w:val="00982385"/>
    <w:rsid w:val="0098319B"/>
    <w:rsid w:val="009832E5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210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346"/>
    <w:rsid w:val="00987DE5"/>
    <w:rsid w:val="009905B8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CD"/>
    <w:rsid w:val="00994325"/>
    <w:rsid w:val="00994673"/>
    <w:rsid w:val="009949BE"/>
    <w:rsid w:val="00994D83"/>
    <w:rsid w:val="00994F06"/>
    <w:rsid w:val="00994FA8"/>
    <w:rsid w:val="00995557"/>
    <w:rsid w:val="00995815"/>
    <w:rsid w:val="00995AB5"/>
    <w:rsid w:val="00995C66"/>
    <w:rsid w:val="00995C97"/>
    <w:rsid w:val="00995CF5"/>
    <w:rsid w:val="00995ED8"/>
    <w:rsid w:val="00995F40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85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BB8"/>
    <w:rsid w:val="009B0CA1"/>
    <w:rsid w:val="009B0CA3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3AB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AD5"/>
    <w:rsid w:val="009B5D72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563"/>
    <w:rsid w:val="009C170F"/>
    <w:rsid w:val="009C1C22"/>
    <w:rsid w:val="009C1FCE"/>
    <w:rsid w:val="009C21E0"/>
    <w:rsid w:val="009C30EC"/>
    <w:rsid w:val="009C3287"/>
    <w:rsid w:val="009C35D7"/>
    <w:rsid w:val="009C36F0"/>
    <w:rsid w:val="009C382E"/>
    <w:rsid w:val="009C384C"/>
    <w:rsid w:val="009C3859"/>
    <w:rsid w:val="009C393D"/>
    <w:rsid w:val="009C451A"/>
    <w:rsid w:val="009C45EE"/>
    <w:rsid w:val="009C49AB"/>
    <w:rsid w:val="009C4DD6"/>
    <w:rsid w:val="009C4EE8"/>
    <w:rsid w:val="009C526E"/>
    <w:rsid w:val="009C59AA"/>
    <w:rsid w:val="009C59E7"/>
    <w:rsid w:val="009C5D1D"/>
    <w:rsid w:val="009C5DDC"/>
    <w:rsid w:val="009C5E34"/>
    <w:rsid w:val="009C600B"/>
    <w:rsid w:val="009C6099"/>
    <w:rsid w:val="009C638D"/>
    <w:rsid w:val="009C6540"/>
    <w:rsid w:val="009C665B"/>
    <w:rsid w:val="009C666C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B01"/>
    <w:rsid w:val="009D4135"/>
    <w:rsid w:val="009D43A7"/>
    <w:rsid w:val="009D43F2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C41"/>
    <w:rsid w:val="009D7E85"/>
    <w:rsid w:val="009E043E"/>
    <w:rsid w:val="009E0A5A"/>
    <w:rsid w:val="009E0BB7"/>
    <w:rsid w:val="009E0CB6"/>
    <w:rsid w:val="009E0E04"/>
    <w:rsid w:val="009E10AE"/>
    <w:rsid w:val="009E1249"/>
    <w:rsid w:val="009E17EB"/>
    <w:rsid w:val="009E1D4B"/>
    <w:rsid w:val="009E1F45"/>
    <w:rsid w:val="009E25BF"/>
    <w:rsid w:val="009E271F"/>
    <w:rsid w:val="009E278D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3F89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3"/>
    <w:rsid w:val="009E6117"/>
    <w:rsid w:val="009E640E"/>
    <w:rsid w:val="009E6D31"/>
    <w:rsid w:val="009E6F96"/>
    <w:rsid w:val="009E70F5"/>
    <w:rsid w:val="009E7169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A1C"/>
    <w:rsid w:val="009F1B83"/>
    <w:rsid w:val="009F1BE3"/>
    <w:rsid w:val="009F1DB5"/>
    <w:rsid w:val="009F22DD"/>
    <w:rsid w:val="009F2421"/>
    <w:rsid w:val="009F24DC"/>
    <w:rsid w:val="009F2503"/>
    <w:rsid w:val="009F2593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84E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D24"/>
    <w:rsid w:val="00A00436"/>
    <w:rsid w:val="00A00B77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12"/>
    <w:rsid w:val="00A0268F"/>
    <w:rsid w:val="00A027A5"/>
    <w:rsid w:val="00A02CF7"/>
    <w:rsid w:val="00A03056"/>
    <w:rsid w:val="00A031E2"/>
    <w:rsid w:val="00A03290"/>
    <w:rsid w:val="00A04005"/>
    <w:rsid w:val="00A0401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55F"/>
    <w:rsid w:val="00A07804"/>
    <w:rsid w:val="00A07AC3"/>
    <w:rsid w:val="00A07AE2"/>
    <w:rsid w:val="00A07C74"/>
    <w:rsid w:val="00A07CAB"/>
    <w:rsid w:val="00A100CA"/>
    <w:rsid w:val="00A10101"/>
    <w:rsid w:val="00A10388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1EE4"/>
    <w:rsid w:val="00A120B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FAF"/>
    <w:rsid w:val="00A134E5"/>
    <w:rsid w:val="00A13D5D"/>
    <w:rsid w:val="00A140E3"/>
    <w:rsid w:val="00A1443E"/>
    <w:rsid w:val="00A14D84"/>
    <w:rsid w:val="00A150AF"/>
    <w:rsid w:val="00A152FB"/>
    <w:rsid w:val="00A1544E"/>
    <w:rsid w:val="00A154A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AC7"/>
    <w:rsid w:val="00A17ED2"/>
    <w:rsid w:val="00A200F9"/>
    <w:rsid w:val="00A20247"/>
    <w:rsid w:val="00A203B3"/>
    <w:rsid w:val="00A20844"/>
    <w:rsid w:val="00A20A0A"/>
    <w:rsid w:val="00A21078"/>
    <w:rsid w:val="00A21245"/>
    <w:rsid w:val="00A2177C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355"/>
    <w:rsid w:val="00A234F3"/>
    <w:rsid w:val="00A23D21"/>
    <w:rsid w:val="00A23EFD"/>
    <w:rsid w:val="00A2483A"/>
    <w:rsid w:val="00A24897"/>
    <w:rsid w:val="00A24C4E"/>
    <w:rsid w:val="00A24CAA"/>
    <w:rsid w:val="00A24E99"/>
    <w:rsid w:val="00A253B9"/>
    <w:rsid w:val="00A25418"/>
    <w:rsid w:val="00A256BB"/>
    <w:rsid w:val="00A2584E"/>
    <w:rsid w:val="00A25911"/>
    <w:rsid w:val="00A25A80"/>
    <w:rsid w:val="00A2623D"/>
    <w:rsid w:val="00A265CC"/>
    <w:rsid w:val="00A265FB"/>
    <w:rsid w:val="00A2669D"/>
    <w:rsid w:val="00A26B6B"/>
    <w:rsid w:val="00A26E5D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5F7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A6C"/>
    <w:rsid w:val="00A37C7F"/>
    <w:rsid w:val="00A37D07"/>
    <w:rsid w:val="00A4007F"/>
    <w:rsid w:val="00A404C4"/>
    <w:rsid w:val="00A40616"/>
    <w:rsid w:val="00A407A5"/>
    <w:rsid w:val="00A4080A"/>
    <w:rsid w:val="00A408D6"/>
    <w:rsid w:val="00A40995"/>
    <w:rsid w:val="00A40A4A"/>
    <w:rsid w:val="00A40B91"/>
    <w:rsid w:val="00A41074"/>
    <w:rsid w:val="00A41E61"/>
    <w:rsid w:val="00A4230F"/>
    <w:rsid w:val="00A4250C"/>
    <w:rsid w:val="00A42824"/>
    <w:rsid w:val="00A42D04"/>
    <w:rsid w:val="00A42F08"/>
    <w:rsid w:val="00A430DE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3C1"/>
    <w:rsid w:val="00A4649A"/>
    <w:rsid w:val="00A4653F"/>
    <w:rsid w:val="00A4660A"/>
    <w:rsid w:val="00A46657"/>
    <w:rsid w:val="00A46A81"/>
    <w:rsid w:val="00A46B65"/>
    <w:rsid w:val="00A46E07"/>
    <w:rsid w:val="00A47079"/>
    <w:rsid w:val="00A471F1"/>
    <w:rsid w:val="00A47312"/>
    <w:rsid w:val="00A50766"/>
    <w:rsid w:val="00A5095A"/>
    <w:rsid w:val="00A50FB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193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994"/>
    <w:rsid w:val="00A61A25"/>
    <w:rsid w:val="00A61DEF"/>
    <w:rsid w:val="00A61EBC"/>
    <w:rsid w:val="00A62017"/>
    <w:rsid w:val="00A62444"/>
    <w:rsid w:val="00A63007"/>
    <w:rsid w:val="00A638B9"/>
    <w:rsid w:val="00A63DD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34C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167"/>
    <w:rsid w:val="00A70295"/>
    <w:rsid w:val="00A705CB"/>
    <w:rsid w:val="00A705CC"/>
    <w:rsid w:val="00A70A73"/>
    <w:rsid w:val="00A70D32"/>
    <w:rsid w:val="00A70F5F"/>
    <w:rsid w:val="00A70FC7"/>
    <w:rsid w:val="00A7191B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63"/>
    <w:rsid w:val="00A72FBA"/>
    <w:rsid w:val="00A737AE"/>
    <w:rsid w:val="00A738EB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E65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72"/>
    <w:rsid w:val="00A81995"/>
    <w:rsid w:val="00A819DD"/>
    <w:rsid w:val="00A81BD5"/>
    <w:rsid w:val="00A81C89"/>
    <w:rsid w:val="00A823CC"/>
    <w:rsid w:val="00A82775"/>
    <w:rsid w:val="00A82A8E"/>
    <w:rsid w:val="00A82EC3"/>
    <w:rsid w:val="00A8300B"/>
    <w:rsid w:val="00A83221"/>
    <w:rsid w:val="00A8339D"/>
    <w:rsid w:val="00A836C8"/>
    <w:rsid w:val="00A83726"/>
    <w:rsid w:val="00A8374B"/>
    <w:rsid w:val="00A83A6D"/>
    <w:rsid w:val="00A8412E"/>
    <w:rsid w:val="00A8429A"/>
    <w:rsid w:val="00A8472B"/>
    <w:rsid w:val="00A8494E"/>
    <w:rsid w:val="00A84AD4"/>
    <w:rsid w:val="00A84B2C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52E"/>
    <w:rsid w:val="00A87980"/>
    <w:rsid w:val="00A87B87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35"/>
    <w:rsid w:val="00A9199A"/>
    <w:rsid w:val="00A91B66"/>
    <w:rsid w:val="00A91B95"/>
    <w:rsid w:val="00A91DB2"/>
    <w:rsid w:val="00A91E16"/>
    <w:rsid w:val="00A92160"/>
    <w:rsid w:val="00A92228"/>
    <w:rsid w:val="00A92769"/>
    <w:rsid w:val="00A92941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989"/>
    <w:rsid w:val="00A93B63"/>
    <w:rsid w:val="00A93BA6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83"/>
    <w:rsid w:val="00A97485"/>
    <w:rsid w:val="00A975C1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4AA"/>
    <w:rsid w:val="00AA3C9F"/>
    <w:rsid w:val="00AA3F2A"/>
    <w:rsid w:val="00AA3F9D"/>
    <w:rsid w:val="00AA41C7"/>
    <w:rsid w:val="00AA43EE"/>
    <w:rsid w:val="00AA4FE4"/>
    <w:rsid w:val="00AA5263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9D"/>
    <w:rsid w:val="00AB070D"/>
    <w:rsid w:val="00AB08D7"/>
    <w:rsid w:val="00AB0925"/>
    <w:rsid w:val="00AB0F32"/>
    <w:rsid w:val="00AB0F6C"/>
    <w:rsid w:val="00AB0F92"/>
    <w:rsid w:val="00AB137F"/>
    <w:rsid w:val="00AB13AD"/>
    <w:rsid w:val="00AB1713"/>
    <w:rsid w:val="00AB212D"/>
    <w:rsid w:val="00AB2690"/>
    <w:rsid w:val="00AB26FC"/>
    <w:rsid w:val="00AB2A42"/>
    <w:rsid w:val="00AB336D"/>
    <w:rsid w:val="00AB3441"/>
    <w:rsid w:val="00AB3A4E"/>
    <w:rsid w:val="00AB3C9D"/>
    <w:rsid w:val="00AB3FD1"/>
    <w:rsid w:val="00AB4004"/>
    <w:rsid w:val="00AB4279"/>
    <w:rsid w:val="00AB4B86"/>
    <w:rsid w:val="00AB4C11"/>
    <w:rsid w:val="00AB4F0F"/>
    <w:rsid w:val="00AB505B"/>
    <w:rsid w:val="00AB5300"/>
    <w:rsid w:val="00AB543B"/>
    <w:rsid w:val="00AB5666"/>
    <w:rsid w:val="00AB5A85"/>
    <w:rsid w:val="00AB5C4A"/>
    <w:rsid w:val="00AB6552"/>
    <w:rsid w:val="00AB6747"/>
    <w:rsid w:val="00AB6824"/>
    <w:rsid w:val="00AB6FCA"/>
    <w:rsid w:val="00AB702A"/>
    <w:rsid w:val="00AB724F"/>
    <w:rsid w:val="00AB76C0"/>
    <w:rsid w:val="00AB7A9B"/>
    <w:rsid w:val="00AB7AC3"/>
    <w:rsid w:val="00AB7DFE"/>
    <w:rsid w:val="00AB7E06"/>
    <w:rsid w:val="00AB7EDA"/>
    <w:rsid w:val="00AB7F3B"/>
    <w:rsid w:val="00AC000B"/>
    <w:rsid w:val="00AC0296"/>
    <w:rsid w:val="00AC04A3"/>
    <w:rsid w:val="00AC083B"/>
    <w:rsid w:val="00AC09B4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2DC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47F"/>
    <w:rsid w:val="00AC492D"/>
    <w:rsid w:val="00AC5038"/>
    <w:rsid w:val="00AC54F3"/>
    <w:rsid w:val="00AC5673"/>
    <w:rsid w:val="00AC5AEE"/>
    <w:rsid w:val="00AC5F44"/>
    <w:rsid w:val="00AC6218"/>
    <w:rsid w:val="00AC62B4"/>
    <w:rsid w:val="00AC64B4"/>
    <w:rsid w:val="00AC64B5"/>
    <w:rsid w:val="00AC6D94"/>
    <w:rsid w:val="00AC7691"/>
    <w:rsid w:val="00AC7B9E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1F54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41E"/>
    <w:rsid w:val="00AE180A"/>
    <w:rsid w:val="00AE19E2"/>
    <w:rsid w:val="00AE2130"/>
    <w:rsid w:val="00AE22AE"/>
    <w:rsid w:val="00AE23E2"/>
    <w:rsid w:val="00AE260B"/>
    <w:rsid w:val="00AE27E1"/>
    <w:rsid w:val="00AE2842"/>
    <w:rsid w:val="00AE2B3E"/>
    <w:rsid w:val="00AE2BA8"/>
    <w:rsid w:val="00AE2C1B"/>
    <w:rsid w:val="00AE3254"/>
    <w:rsid w:val="00AE345A"/>
    <w:rsid w:val="00AE39AD"/>
    <w:rsid w:val="00AE3A44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D40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1B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A5E"/>
    <w:rsid w:val="00AF0DE4"/>
    <w:rsid w:val="00AF0FAA"/>
    <w:rsid w:val="00AF1105"/>
    <w:rsid w:val="00AF1250"/>
    <w:rsid w:val="00AF1852"/>
    <w:rsid w:val="00AF1862"/>
    <w:rsid w:val="00AF18FF"/>
    <w:rsid w:val="00AF1A46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41C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53C"/>
    <w:rsid w:val="00B016FF"/>
    <w:rsid w:val="00B0177D"/>
    <w:rsid w:val="00B02323"/>
    <w:rsid w:val="00B02437"/>
    <w:rsid w:val="00B026EF"/>
    <w:rsid w:val="00B02705"/>
    <w:rsid w:val="00B0287E"/>
    <w:rsid w:val="00B02C22"/>
    <w:rsid w:val="00B032B1"/>
    <w:rsid w:val="00B03318"/>
    <w:rsid w:val="00B034D6"/>
    <w:rsid w:val="00B035A1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E0"/>
    <w:rsid w:val="00B057FA"/>
    <w:rsid w:val="00B05FC7"/>
    <w:rsid w:val="00B061EE"/>
    <w:rsid w:val="00B06733"/>
    <w:rsid w:val="00B06F5C"/>
    <w:rsid w:val="00B071DB"/>
    <w:rsid w:val="00B07FCE"/>
    <w:rsid w:val="00B10004"/>
    <w:rsid w:val="00B100D1"/>
    <w:rsid w:val="00B102FA"/>
    <w:rsid w:val="00B10327"/>
    <w:rsid w:val="00B10542"/>
    <w:rsid w:val="00B1071D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0C2"/>
    <w:rsid w:val="00B1576D"/>
    <w:rsid w:val="00B1591A"/>
    <w:rsid w:val="00B15ACE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8A6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49B"/>
    <w:rsid w:val="00B22555"/>
    <w:rsid w:val="00B22A08"/>
    <w:rsid w:val="00B232AF"/>
    <w:rsid w:val="00B234ED"/>
    <w:rsid w:val="00B23934"/>
    <w:rsid w:val="00B2399B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64F7"/>
    <w:rsid w:val="00B26709"/>
    <w:rsid w:val="00B26B3F"/>
    <w:rsid w:val="00B26C37"/>
    <w:rsid w:val="00B26D2E"/>
    <w:rsid w:val="00B270F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4C4"/>
    <w:rsid w:val="00B3166A"/>
    <w:rsid w:val="00B31697"/>
    <w:rsid w:val="00B317D8"/>
    <w:rsid w:val="00B31C8C"/>
    <w:rsid w:val="00B31F23"/>
    <w:rsid w:val="00B31F70"/>
    <w:rsid w:val="00B329F8"/>
    <w:rsid w:val="00B32B83"/>
    <w:rsid w:val="00B32C1A"/>
    <w:rsid w:val="00B32D6B"/>
    <w:rsid w:val="00B32F3E"/>
    <w:rsid w:val="00B33BB0"/>
    <w:rsid w:val="00B33BE2"/>
    <w:rsid w:val="00B34031"/>
    <w:rsid w:val="00B34A48"/>
    <w:rsid w:val="00B34B59"/>
    <w:rsid w:val="00B34B8A"/>
    <w:rsid w:val="00B35052"/>
    <w:rsid w:val="00B35407"/>
    <w:rsid w:val="00B357DF"/>
    <w:rsid w:val="00B35ACC"/>
    <w:rsid w:val="00B36135"/>
    <w:rsid w:val="00B36387"/>
    <w:rsid w:val="00B36414"/>
    <w:rsid w:val="00B36681"/>
    <w:rsid w:val="00B3698A"/>
    <w:rsid w:val="00B36A5C"/>
    <w:rsid w:val="00B36AD2"/>
    <w:rsid w:val="00B36C29"/>
    <w:rsid w:val="00B36FCA"/>
    <w:rsid w:val="00B370FA"/>
    <w:rsid w:val="00B37E38"/>
    <w:rsid w:val="00B4004D"/>
    <w:rsid w:val="00B400D5"/>
    <w:rsid w:val="00B4062D"/>
    <w:rsid w:val="00B40697"/>
    <w:rsid w:val="00B40D65"/>
    <w:rsid w:val="00B40EC6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1A"/>
    <w:rsid w:val="00B43368"/>
    <w:rsid w:val="00B43375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5D"/>
    <w:rsid w:val="00B500A7"/>
    <w:rsid w:val="00B50225"/>
    <w:rsid w:val="00B5043B"/>
    <w:rsid w:val="00B505A5"/>
    <w:rsid w:val="00B505C1"/>
    <w:rsid w:val="00B506B2"/>
    <w:rsid w:val="00B50857"/>
    <w:rsid w:val="00B50D2D"/>
    <w:rsid w:val="00B5122F"/>
    <w:rsid w:val="00B515CB"/>
    <w:rsid w:val="00B5223B"/>
    <w:rsid w:val="00B52339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4F4E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3DB"/>
    <w:rsid w:val="00B574CE"/>
    <w:rsid w:val="00B579FC"/>
    <w:rsid w:val="00B57B13"/>
    <w:rsid w:val="00B6022A"/>
    <w:rsid w:val="00B60472"/>
    <w:rsid w:val="00B60660"/>
    <w:rsid w:val="00B60CCA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7F7"/>
    <w:rsid w:val="00B64822"/>
    <w:rsid w:val="00B64ABC"/>
    <w:rsid w:val="00B64C6B"/>
    <w:rsid w:val="00B65594"/>
    <w:rsid w:val="00B65B2E"/>
    <w:rsid w:val="00B65C55"/>
    <w:rsid w:val="00B65CDF"/>
    <w:rsid w:val="00B660A8"/>
    <w:rsid w:val="00B66262"/>
    <w:rsid w:val="00B662A4"/>
    <w:rsid w:val="00B66862"/>
    <w:rsid w:val="00B66B61"/>
    <w:rsid w:val="00B66DDB"/>
    <w:rsid w:val="00B67668"/>
    <w:rsid w:val="00B677DA"/>
    <w:rsid w:val="00B677E4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980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77CDE"/>
    <w:rsid w:val="00B80053"/>
    <w:rsid w:val="00B804F4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4E"/>
    <w:rsid w:val="00B829D9"/>
    <w:rsid w:val="00B82A2C"/>
    <w:rsid w:val="00B82F45"/>
    <w:rsid w:val="00B8344A"/>
    <w:rsid w:val="00B837CA"/>
    <w:rsid w:val="00B840CC"/>
    <w:rsid w:val="00B845E6"/>
    <w:rsid w:val="00B84898"/>
    <w:rsid w:val="00B84C53"/>
    <w:rsid w:val="00B84D43"/>
    <w:rsid w:val="00B851C3"/>
    <w:rsid w:val="00B85602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72C3"/>
    <w:rsid w:val="00B87537"/>
    <w:rsid w:val="00B87645"/>
    <w:rsid w:val="00B877A1"/>
    <w:rsid w:val="00B87893"/>
    <w:rsid w:val="00B87E2B"/>
    <w:rsid w:val="00B903CF"/>
    <w:rsid w:val="00B90848"/>
    <w:rsid w:val="00B90D92"/>
    <w:rsid w:val="00B9186E"/>
    <w:rsid w:val="00B918FF"/>
    <w:rsid w:val="00B91A09"/>
    <w:rsid w:val="00B91A7E"/>
    <w:rsid w:val="00B91D7F"/>
    <w:rsid w:val="00B9228D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4E8D"/>
    <w:rsid w:val="00B95295"/>
    <w:rsid w:val="00B954ED"/>
    <w:rsid w:val="00B95537"/>
    <w:rsid w:val="00B95854"/>
    <w:rsid w:val="00B959AB"/>
    <w:rsid w:val="00B95D4B"/>
    <w:rsid w:val="00B95F51"/>
    <w:rsid w:val="00B960D1"/>
    <w:rsid w:val="00B9685A"/>
    <w:rsid w:val="00B96A52"/>
    <w:rsid w:val="00B96B92"/>
    <w:rsid w:val="00B96DCC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49C"/>
    <w:rsid w:val="00BA26CF"/>
    <w:rsid w:val="00BA281D"/>
    <w:rsid w:val="00BA292D"/>
    <w:rsid w:val="00BA2B33"/>
    <w:rsid w:val="00BA2F3E"/>
    <w:rsid w:val="00BA3978"/>
    <w:rsid w:val="00BA3BBE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1B3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566"/>
    <w:rsid w:val="00BB0AEE"/>
    <w:rsid w:val="00BB0C82"/>
    <w:rsid w:val="00BB13B9"/>
    <w:rsid w:val="00BB19A0"/>
    <w:rsid w:val="00BB1B88"/>
    <w:rsid w:val="00BB2134"/>
    <w:rsid w:val="00BB293C"/>
    <w:rsid w:val="00BB2F31"/>
    <w:rsid w:val="00BB310A"/>
    <w:rsid w:val="00BB32E1"/>
    <w:rsid w:val="00BB34B1"/>
    <w:rsid w:val="00BB399A"/>
    <w:rsid w:val="00BB3CA0"/>
    <w:rsid w:val="00BB4024"/>
    <w:rsid w:val="00BB4070"/>
    <w:rsid w:val="00BB40F1"/>
    <w:rsid w:val="00BB420D"/>
    <w:rsid w:val="00BB4588"/>
    <w:rsid w:val="00BB49FD"/>
    <w:rsid w:val="00BB4AA7"/>
    <w:rsid w:val="00BB5105"/>
    <w:rsid w:val="00BB56B4"/>
    <w:rsid w:val="00BB5B44"/>
    <w:rsid w:val="00BB5B8C"/>
    <w:rsid w:val="00BB5DA1"/>
    <w:rsid w:val="00BB61EB"/>
    <w:rsid w:val="00BB6675"/>
    <w:rsid w:val="00BB66B1"/>
    <w:rsid w:val="00BB6873"/>
    <w:rsid w:val="00BB68D6"/>
    <w:rsid w:val="00BB6AA8"/>
    <w:rsid w:val="00BB6ADF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492"/>
    <w:rsid w:val="00BC5964"/>
    <w:rsid w:val="00BC5A35"/>
    <w:rsid w:val="00BC5F4D"/>
    <w:rsid w:val="00BC63F7"/>
    <w:rsid w:val="00BC65B3"/>
    <w:rsid w:val="00BC66C6"/>
    <w:rsid w:val="00BC6E23"/>
    <w:rsid w:val="00BC6F42"/>
    <w:rsid w:val="00BC7089"/>
    <w:rsid w:val="00BC7098"/>
    <w:rsid w:val="00BC73A0"/>
    <w:rsid w:val="00BC7A3F"/>
    <w:rsid w:val="00BC7A78"/>
    <w:rsid w:val="00BC7CC9"/>
    <w:rsid w:val="00BD0379"/>
    <w:rsid w:val="00BD0ACA"/>
    <w:rsid w:val="00BD15E9"/>
    <w:rsid w:val="00BD16C9"/>
    <w:rsid w:val="00BD178E"/>
    <w:rsid w:val="00BD2011"/>
    <w:rsid w:val="00BD2E7C"/>
    <w:rsid w:val="00BD3005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32C"/>
    <w:rsid w:val="00BE08DD"/>
    <w:rsid w:val="00BE15F2"/>
    <w:rsid w:val="00BE17DC"/>
    <w:rsid w:val="00BE1896"/>
    <w:rsid w:val="00BE1D38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3"/>
    <w:rsid w:val="00BF183D"/>
    <w:rsid w:val="00BF1871"/>
    <w:rsid w:val="00BF1A39"/>
    <w:rsid w:val="00BF2148"/>
    <w:rsid w:val="00BF23EA"/>
    <w:rsid w:val="00BF2517"/>
    <w:rsid w:val="00BF2727"/>
    <w:rsid w:val="00BF27CF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E00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05F"/>
    <w:rsid w:val="00BF745D"/>
    <w:rsid w:val="00BF7892"/>
    <w:rsid w:val="00BF7B91"/>
    <w:rsid w:val="00C000D9"/>
    <w:rsid w:val="00C0035F"/>
    <w:rsid w:val="00C003F6"/>
    <w:rsid w:val="00C0097A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0E69"/>
    <w:rsid w:val="00C11167"/>
    <w:rsid w:val="00C111A9"/>
    <w:rsid w:val="00C11304"/>
    <w:rsid w:val="00C11916"/>
    <w:rsid w:val="00C11933"/>
    <w:rsid w:val="00C11A43"/>
    <w:rsid w:val="00C11E56"/>
    <w:rsid w:val="00C1219E"/>
    <w:rsid w:val="00C126F8"/>
    <w:rsid w:val="00C12810"/>
    <w:rsid w:val="00C12E2F"/>
    <w:rsid w:val="00C12EDD"/>
    <w:rsid w:val="00C12F6C"/>
    <w:rsid w:val="00C130F0"/>
    <w:rsid w:val="00C134DA"/>
    <w:rsid w:val="00C13A18"/>
    <w:rsid w:val="00C13B11"/>
    <w:rsid w:val="00C13DA2"/>
    <w:rsid w:val="00C13DC7"/>
    <w:rsid w:val="00C13ECC"/>
    <w:rsid w:val="00C13F31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4C3"/>
    <w:rsid w:val="00C207F4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EA2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B05"/>
    <w:rsid w:val="00C24ED8"/>
    <w:rsid w:val="00C25E9A"/>
    <w:rsid w:val="00C261A2"/>
    <w:rsid w:val="00C26470"/>
    <w:rsid w:val="00C267CB"/>
    <w:rsid w:val="00C26A38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63D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3F49"/>
    <w:rsid w:val="00C3402B"/>
    <w:rsid w:val="00C34496"/>
    <w:rsid w:val="00C34525"/>
    <w:rsid w:val="00C34844"/>
    <w:rsid w:val="00C348E7"/>
    <w:rsid w:val="00C34BBC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C12"/>
    <w:rsid w:val="00C36E50"/>
    <w:rsid w:val="00C36FF3"/>
    <w:rsid w:val="00C37145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D40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4D8"/>
    <w:rsid w:val="00C44542"/>
    <w:rsid w:val="00C4460F"/>
    <w:rsid w:val="00C44622"/>
    <w:rsid w:val="00C44AA3"/>
    <w:rsid w:val="00C44DC3"/>
    <w:rsid w:val="00C45D3A"/>
    <w:rsid w:val="00C465D4"/>
    <w:rsid w:val="00C4686D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B98"/>
    <w:rsid w:val="00C50E23"/>
    <w:rsid w:val="00C50F40"/>
    <w:rsid w:val="00C51395"/>
    <w:rsid w:val="00C517C5"/>
    <w:rsid w:val="00C51AC8"/>
    <w:rsid w:val="00C51B2F"/>
    <w:rsid w:val="00C51B5B"/>
    <w:rsid w:val="00C51D5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31"/>
    <w:rsid w:val="00C549F6"/>
    <w:rsid w:val="00C550A9"/>
    <w:rsid w:val="00C550F5"/>
    <w:rsid w:val="00C551C8"/>
    <w:rsid w:val="00C5584C"/>
    <w:rsid w:val="00C5592E"/>
    <w:rsid w:val="00C55DC8"/>
    <w:rsid w:val="00C563F8"/>
    <w:rsid w:val="00C56F54"/>
    <w:rsid w:val="00C5707C"/>
    <w:rsid w:val="00C570D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760"/>
    <w:rsid w:val="00C61AEE"/>
    <w:rsid w:val="00C61D1D"/>
    <w:rsid w:val="00C61DFE"/>
    <w:rsid w:val="00C62280"/>
    <w:rsid w:val="00C622F5"/>
    <w:rsid w:val="00C625A4"/>
    <w:rsid w:val="00C62868"/>
    <w:rsid w:val="00C638DD"/>
    <w:rsid w:val="00C63907"/>
    <w:rsid w:val="00C63E23"/>
    <w:rsid w:val="00C63E54"/>
    <w:rsid w:val="00C642B6"/>
    <w:rsid w:val="00C64487"/>
    <w:rsid w:val="00C646A3"/>
    <w:rsid w:val="00C64F45"/>
    <w:rsid w:val="00C650C1"/>
    <w:rsid w:val="00C652DD"/>
    <w:rsid w:val="00C654C1"/>
    <w:rsid w:val="00C654ED"/>
    <w:rsid w:val="00C65610"/>
    <w:rsid w:val="00C656F1"/>
    <w:rsid w:val="00C65BAF"/>
    <w:rsid w:val="00C6616C"/>
    <w:rsid w:val="00C6618B"/>
    <w:rsid w:val="00C661DC"/>
    <w:rsid w:val="00C66356"/>
    <w:rsid w:val="00C663F2"/>
    <w:rsid w:val="00C66499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336"/>
    <w:rsid w:val="00C716A9"/>
    <w:rsid w:val="00C71EEF"/>
    <w:rsid w:val="00C72057"/>
    <w:rsid w:val="00C72135"/>
    <w:rsid w:val="00C7243E"/>
    <w:rsid w:val="00C72533"/>
    <w:rsid w:val="00C72A69"/>
    <w:rsid w:val="00C734BD"/>
    <w:rsid w:val="00C73704"/>
    <w:rsid w:val="00C737B0"/>
    <w:rsid w:val="00C74161"/>
    <w:rsid w:val="00C74668"/>
    <w:rsid w:val="00C747C5"/>
    <w:rsid w:val="00C74817"/>
    <w:rsid w:val="00C74AEA"/>
    <w:rsid w:val="00C74B5B"/>
    <w:rsid w:val="00C752DA"/>
    <w:rsid w:val="00C758B4"/>
    <w:rsid w:val="00C75B03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3AF"/>
    <w:rsid w:val="00C804DD"/>
    <w:rsid w:val="00C80570"/>
    <w:rsid w:val="00C8060A"/>
    <w:rsid w:val="00C809DC"/>
    <w:rsid w:val="00C80AC8"/>
    <w:rsid w:val="00C80B91"/>
    <w:rsid w:val="00C80D6A"/>
    <w:rsid w:val="00C8114F"/>
    <w:rsid w:val="00C815AB"/>
    <w:rsid w:val="00C81BCF"/>
    <w:rsid w:val="00C81E1F"/>
    <w:rsid w:val="00C81E76"/>
    <w:rsid w:val="00C822EB"/>
    <w:rsid w:val="00C827F6"/>
    <w:rsid w:val="00C82D74"/>
    <w:rsid w:val="00C830C3"/>
    <w:rsid w:val="00C83195"/>
    <w:rsid w:val="00C837DD"/>
    <w:rsid w:val="00C83BBA"/>
    <w:rsid w:val="00C83F3E"/>
    <w:rsid w:val="00C844C3"/>
    <w:rsid w:val="00C8498B"/>
    <w:rsid w:val="00C85029"/>
    <w:rsid w:val="00C85403"/>
    <w:rsid w:val="00C8561A"/>
    <w:rsid w:val="00C85898"/>
    <w:rsid w:val="00C85A09"/>
    <w:rsid w:val="00C860F6"/>
    <w:rsid w:val="00C86579"/>
    <w:rsid w:val="00C869AE"/>
    <w:rsid w:val="00C86D76"/>
    <w:rsid w:val="00C86DD3"/>
    <w:rsid w:val="00C8707E"/>
    <w:rsid w:val="00C870DB"/>
    <w:rsid w:val="00C8716A"/>
    <w:rsid w:val="00C87217"/>
    <w:rsid w:val="00C8740C"/>
    <w:rsid w:val="00C87574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5F2"/>
    <w:rsid w:val="00C92638"/>
    <w:rsid w:val="00C92B2E"/>
    <w:rsid w:val="00C92EB1"/>
    <w:rsid w:val="00C932AB"/>
    <w:rsid w:val="00C932E3"/>
    <w:rsid w:val="00C934D5"/>
    <w:rsid w:val="00C9368A"/>
    <w:rsid w:val="00C936C8"/>
    <w:rsid w:val="00C937BB"/>
    <w:rsid w:val="00C9390B"/>
    <w:rsid w:val="00C93980"/>
    <w:rsid w:val="00C93BB1"/>
    <w:rsid w:val="00C943F7"/>
    <w:rsid w:val="00C947E7"/>
    <w:rsid w:val="00C94889"/>
    <w:rsid w:val="00C949B7"/>
    <w:rsid w:val="00C94C56"/>
    <w:rsid w:val="00C94C90"/>
    <w:rsid w:val="00C94D32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3BF"/>
    <w:rsid w:val="00CA18FE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419"/>
    <w:rsid w:val="00CA34CF"/>
    <w:rsid w:val="00CA3D09"/>
    <w:rsid w:val="00CA3F49"/>
    <w:rsid w:val="00CA46CA"/>
    <w:rsid w:val="00CA4721"/>
    <w:rsid w:val="00CA4974"/>
    <w:rsid w:val="00CA508D"/>
    <w:rsid w:val="00CA5680"/>
    <w:rsid w:val="00CA57FA"/>
    <w:rsid w:val="00CA59E8"/>
    <w:rsid w:val="00CA671A"/>
    <w:rsid w:val="00CA68A1"/>
    <w:rsid w:val="00CA69D3"/>
    <w:rsid w:val="00CA6B0E"/>
    <w:rsid w:val="00CA6B5F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2BE"/>
    <w:rsid w:val="00CB0F41"/>
    <w:rsid w:val="00CB15C7"/>
    <w:rsid w:val="00CB167E"/>
    <w:rsid w:val="00CB17C6"/>
    <w:rsid w:val="00CB19C0"/>
    <w:rsid w:val="00CB1D0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80B"/>
    <w:rsid w:val="00CB6CA4"/>
    <w:rsid w:val="00CB6CB2"/>
    <w:rsid w:val="00CB70CC"/>
    <w:rsid w:val="00CB71C8"/>
    <w:rsid w:val="00CB7350"/>
    <w:rsid w:val="00CB7547"/>
    <w:rsid w:val="00CB75F5"/>
    <w:rsid w:val="00CB771E"/>
    <w:rsid w:val="00CB77DC"/>
    <w:rsid w:val="00CB7945"/>
    <w:rsid w:val="00CB7C17"/>
    <w:rsid w:val="00CB7C71"/>
    <w:rsid w:val="00CC018C"/>
    <w:rsid w:val="00CC025E"/>
    <w:rsid w:val="00CC0358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8D8"/>
    <w:rsid w:val="00CC3BED"/>
    <w:rsid w:val="00CC3F2D"/>
    <w:rsid w:val="00CC4F5D"/>
    <w:rsid w:val="00CC513D"/>
    <w:rsid w:val="00CC516F"/>
    <w:rsid w:val="00CC5280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979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880"/>
    <w:rsid w:val="00CD18AD"/>
    <w:rsid w:val="00CD1935"/>
    <w:rsid w:val="00CD1E43"/>
    <w:rsid w:val="00CD2A23"/>
    <w:rsid w:val="00CD2B7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0F4"/>
    <w:rsid w:val="00CD4661"/>
    <w:rsid w:val="00CD4AC2"/>
    <w:rsid w:val="00CD4AE8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F69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95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35A"/>
    <w:rsid w:val="00CE550C"/>
    <w:rsid w:val="00CE551F"/>
    <w:rsid w:val="00CE57E8"/>
    <w:rsid w:val="00CE59F2"/>
    <w:rsid w:val="00CE5AA5"/>
    <w:rsid w:val="00CE5C77"/>
    <w:rsid w:val="00CE6312"/>
    <w:rsid w:val="00CE6ED5"/>
    <w:rsid w:val="00CE708D"/>
    <w:rsid w:val="00CE72F1"/>
    <w:rsid w:val="00CE7340"/>
    <w:rsid w:val="00CE73CA"/>
    <w:rsid w:val="00CE753A"/>
    <w:rsid w:val="00CE7877"/>
    <w:rsid w:val="00CE78F9"/>
    <w:rsid w:val="00CE7A7D"/>
    <w:rsid w:val="00CE7ED6"/>
    <w:rsid w:val="00CE7F39"/>
    <w:rsid w:val="00CE7F78"/>
    <w:rsid w:val="00CF0320"/>
    <w:rsid w:val="00CF0381"/>
    <w:rsid w:val="00CF062F"/>
    <w:rsid w:val="00CF0821"/>
    <w:rsid w:val="00CF12A7"/>
    <w:rsid w:val="00CF1494"/>
    <w:rsid w:val="00CF15D4"/>
    <w:rsid w:val="00CF170A"/>
    <w:rsid w:val="00CF1AB3"/>
    <w:rsid w:val="00CF1B9D"/>
    <w:rsid w:val="00CF1D02"/>
    <w:rsid w:val="00CF1D61"/>
    <w:rsid w:val="00CF22E0"/>
    <w:rsid w:val="00CF23F3"/>
    <w:rsid w:val="00CF25EC"/>
    <w:rsid w:val="00CF28E8"/>
    <w:rsid w:val="00CF2936"/>
    <w:rsid w:val="00CF2ED6"/>
    <w:rsid w:val="00CF3230"/>
    <w:rsid w:val="00CF34C0"/>
    <w:rsid w:val="00CF36EE"/>
    <w:rsid w:val="00CF3928"/>
    <w:rsid w:val="00CF417F"/>
    <w:rsid w:val="00CF4414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4DB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9"/>
    <w:rsid w:val="00D0172F"/>
    <w:rsid w:val="00D017E5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1CF"/>
    <w:rsid w:val="00D0438F"/>
    <w:rsid w:val="00D04464"/>
    <w:rsid w:val="00D04CC7"/>
    <w:rsid w:val="00D04DA4"/>
    <w:rsid w:val="00D04F83"/>
    <w:rsid w:val="00D050A4"/>
    <w:rsid w:val="00D05163"/>
    <w:rsid w:val="00D0518D"/>
    <w:rsid w:val="00D0537E"/>
    <w:rsid w:val="00D059D3"/>
    <w:rsid w:val="00D05B41"/>
    <w:rsid w:val="00D05CC3"/>
    <w:rsid w:val="00D0622D"/>
    <w:rsid w:val="00D0640E"/>
    <w:rsid w:val="00D069E3"/>
    <w:rsid w:val="00D06AF5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45"/>
    <w:rsid w:val="00D115C5"/>
    <w:rsid w:val="00D11775"/>
    <w:rsid w:val="00D11C8B"/>
    <w:rsid w:val="00D1204B"/>
    <w:rsid w:val="00D126D2"/>
    <w:rsid w:val="00D1276B"/>
    <w:rsid w:val="00D127F4"/>
    <w:rsid w:val="00D131D5"/>
    <w:rsid w:val="00D13689"/>
    <w:rsid w:val="00D136E9"/>
    <w:rsid w:val="00D13D29"/>
    <w:rsid w:val="00D13DD3"/>
    <w:rsid w:val="00D13E79"/>
    <w:rsid w:val="00D1400F"/>
    <w:rsid w:val="00D14071"/>
    <w:rsid w:val="00D14461"/>
    <w:rsid w:val="00D14482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5FA2"/>
    <w:rsid w:val="00D1609C"/>
    <w:rsid w:val="00D16319"/>
    <w:rsid w:val="00D164CA"/>
    <w:rsid w:val="00D16613"/>
    <w:rsid w:val="00D167C2"/>
    <w:rsid w:val="00D16ADA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D21"/>
    <w:rsid w:val="00D20EE7"/>
    <w:rsid w:val="00D2137C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BF"/>
    <w:rsid w:val="00D224EF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4F6D"/>
    <w:rsid w:val="00D25073"/>
    <w:rsid w:val="00D254E9"/>
    <w:rsid w:val="00D25572"/>
    <w:rsid w:val="00D2581A"/>
    <w:rsid w:val="00D258D8"/>
    <w:rsid w:val="00D25EBC"/>
    <w:rsid w:val="00D25F4E"/>
    <w:rsid w:val="00D25F5D"/>
    <w:rsid w:val="00D2605C"/>
    <w:rsid w:val="00D262A5"/>
    <w:rsid w:val="00D263A4"/>
    <w:rsid w:val="00D265A6"/>
    <w:rsid w:val="00D26620"/>
    <w:rsid w:val="00D26D8C"/>
    <w:rsid w:val="00D27009"/>
    <w:rsid w:val="00D270E3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86"/>
    <w:rsid w:val="00D3146F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3FAB"/>
    <w:rsid w:val="00D343EB"/>
    <w:rsid w:val="00D34403"/>
    <w:rsid w:val="00D34538"/>
    <w:rsid w:val="00D3456C"/>
    <w:rsid w:val="00D346EF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21B"/>
    <w:rsid w:val="00D4033E"/>
    <w:rsid w:val="00D40344"/>
    <w:rsid w:val="00D40381"/>
    <w:rsid w:val="00D40910"/>
    <w:rsid w:val="00D40D7C"/>
    <w:rsid w:val="00D414C0"/>
    <w:rsid w:val="00D41BA1"/>
    <w:rsid w:val="00D41E75"/>
    <w:rsid w:val="00D42096"/>
    <w:rsid w:val="00D427D4"/>
    <w:rsid w:val="00D42AAF"/>
    <w:rsid w:val="00D4318E"/>
    <w:rsid w:val="00D431F6"/>
    <w:rsid w:val="00D43654"/>
    <w:rsid w:val="00D43A3B"/>
    <w:rsid w:val="00D43BD6"/>
    <w:rsid w:val="00D43E7A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5D4"/>
    <w:rsid w:val="00D468B7"/>
    <w:rsid w:val="00D46C92"/>
    <w:rsid w:val="00D46D2F"/>
    <w:rsid w:val="00D46E5D"/>
    <w:rsid w:val="00D47414"/>
    <w:rsid w:val="00D47869"/>
    <w:rsid w:val="00D47CA2"/>
    <w:rsid w:val="00D47D30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F7C"/>
    <w:rsid w:val="00D531B3"/>
    <w:rsid w:val="00D53221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6B2E"/>
    <w:rsid w:val="00D57427"/>
    <w:rsid w:val="00D57EF1"/>
    <w:rsid w:val="00D57F90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1E1E"/>
    <w:rsid w:val="00D62180"/>
    <w:rsid w:val="00D624D4"/>
    <w:rsid w:val="00D628FE"/>
    <w:rsid w:val="00D62AAF"/>
    <w:rsid w:val="00D62FF4"/>
    <w:rsid w:val="00D63524"/>
    <w:rsid w:val="00D63A0E"/>
    <w:rsid w:val="00D63A62"/>
    <w:rsid w:val="00D63CBB"/>
    <w:rsid w:val="00D63D82"/>
    <w:rsid w:val="00D64214"/>
    <w:rsid w:val="00D6432F"/>
    <w:rsid w:val="00D6474D"/>
    <w:rsid w:val="00D64BE5"/>
    <w:rsid w:val="00D64DDF"/>
    <w:rsid w:val="00D64E65"/>
    <w:rsid w:val="00D65184"/>
    <w:rsid w:val="00D657D0"/>
    <w:rsid w:val="00D658E2"/>
    <w:rsid w:val="00D65A85"/>
    <w:rsid w:val="00D65B7A"/>
    <w:rsid w:val="00D65F3A"/>
    <w:rsid w:val="00D66076"/>
    <w:rsid w:val="00D6616F"/>
    <w:rsid w:val="00D66206"/>
    <w:rsid w:val="00D6635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364"/>
    <w:rsid w:val="00D71471"/>
    <w:rsid w:val="00D71E36"/>
    <w:rsid w:val="00D71F20"/>
    <w:rsid w:val="00D72129"/>
    <w:rsid w:val="00D723A8"/>
    <w:rsid w:val="00D72585"/>
    <w:rsid w:val="00D72801"/>
    <w:rsid w:val="00D7296B"/>
    <w:rsid w:val="00D72A72"/>
    <w:rsid w:val="00D72D9E"/>
    <w:rsid w:val="00D72FDB"/>
    <w:rsid w:val="00D736B1"/>
    <w:rsid w:val="00D73C91"/>
    <w:rsid w:val="00D741FE"/>
    <w:rsid w:val="00D744A5"/>
    <w:rsid w:val="00D745C5"/>
    <w:rsid w:val="00D74630"/>
    <w:rsid w:val="00D74D93"/>
    <w:rsid w:val="00D754C9"/>
    <w:rsid w:val="00D758FE"/>
    <w:rsid w:val="00D75CE8"/>
    <w:rsid w:val="00D75D6E"/>
    <w:rsid w:val="00D75D91"/>
    <w:rsid w:val="00D763CC"/>
    <w:rsid w:val="00D76625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F8"/>
    <w:rsid w:val="00D77F12"/>
    <w:rsid w:val="00D80328"/>
    <w:rsid w:val="00D80619"/>
    <w:rsid w:val="00D8099E"/>
    <w:rsid w:val="00D809A7"/>
    <w:rsid w:val="00D80AD4"/>
    <w:rsid w:val="00D80BA3"/>
    <w:rsid w:val="00D80C31"/>
    <w:rsid w:val="00D80E0E"/>
    <w:rsid w:val="00D80EC4"/>
    <w:rsid w:val="00D81B8E"/>
    <w:rsid w:val="00D81CEE"/>
    <w:rsid w:val="00D822C9"/>
    <w:rsid w:val="00D82F80"/>
    <w:rsid w:val="00D8349E"/>
    <w:rsid w:val="00D835B0"/>
    <w:rsid w:val="00D8369B"/>
    <w:rsid w:val="00D836E3"/>
    <w:rsid w:val="00D83768"/>
    <w:rsid w:val="00D8394C"/>
    <w:rsid w:val="00D84287"/>
    <w:rsid w:val="00D84D7E"/>
    <w:rsid w:val="00D84F59"/>
    <w:rsid w:val="00D85060"/>
    <w:rsid w:val="00D85228"/>
    <w:rsid w:val="00D85284"/>
    <w:rsid w:val="00D856CC"/>
    <w:rsid w:val="00D85C12"/>
    <w:rsid w:val="00D85C82"/>
    <w:rsid w:val="00D85DD5"/>
    <w:rsid w:val="00D864D1"/>
    <w:rsid w:val="00D865B8"/>
    <w:rsid w:val="00D86686"/>
    <w:rsid w:val="00D86AAC"/>
    <w:rsid w:val="00D86AF3"/>
    <w:rsid w:val="00D86B2D"/>
    <w:rsid w:val="00D86B66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AE6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4EFE"/>
    <w:rsid w:val="00D950BF"/>
    <w:rsid w:val="00D955B0"/>
    <w:rsid w:val="00D95711"/>
    <w:rsid w:val="00D959AE"/>
    <w:rsid w:val="00D95A76"/>
    <w:rsid w:val="00D95EC4"/>
    <w:rsid w:val="00D960FB"/>
    <w:rsid w:val="00D96302"/>
    <w:rsid w:val="00D96618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82"/>
    <w:rsid w:val="00DA0CC5"/>
    <w:rsid w:val="00DA1355"/>
    <w:rsid w:val="00DA19F8"/>
    <w:rsid w:val="00DA1A3A"/>
    <w:rsid w:val="00DA1E0A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769"/>
    <w:rsid w:val="00DA578B"/>
    <w:rsid w:val="00DA57BA"/>
    <w:rsid w:val="00DA5840"/>
    <w:rsid w:val="00DA6DAE"/>
    <w:rsid w:val="00DA7414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6CE"/>
    <w:rsid w:val="00DB3FD7"/>
    <w:rsid w:val="00DB445C"/>
    <w:rsid w:val="00DB465B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791"/>
    <w:rsid w:val="00DB6B97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41C"/>
    <w:rsid w:val="00DC17C0"/>
    <w:rsid w:val="00DC2351"/>
    <w:rsid w:val="00DC270B"/>
    <w:rsid w:val="00DC2893"/>
    <w:rsid w:val="00DC2C5E"/>
    <w:rsid w:val="00DC303D"/>
    <w:rsid w:val="00DC3455"/>
    <w:rsid w:val="00DC3676"/>
    <w:rsid w:val="00DC37E6"/>
    <w:rsid w:val="00DC39D5"/>
    <w:rsid w:val="00DC3A02"/>
    <w:rsid w:val="00DC4063"/>
    <w:rsid w:val="00DC4083"/>
    <w:rsid w:val="00DC4089"/>
    <w:rsid w:val="00DC4174"/>
    <w:rsid w:val="00DC4866"/>
    <w:rsid w:val="00DC4F99"/>
    <w:rsid w:val="00DC50C0"/>
    <w:rsid w:val="00DC522D"/>
    <w:rsid w:val="00DC5323"/>
    <w:rsid w:val="00DC539D"/>
    <w:rsid w:val="00DC5508"/>
    <w:rsid w:val="00DC5512"/>
    <w:rsid w:val="00DC5651"/>
    <w:rsid w:val="00DC5A75"/>
    <w:rsid w:val="00DC5C84"/>
    <w:rsid w:val="00DC6445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353"/>
    <w:rsid w:val="00DD0572"/>
    <w:rsid w:val="00DD08D1"/>
    <w:rsid w:val="00DD0B98"/>
    <w:rsid w:val="00DD0C27"/>
    <w:rsid w:val="00DD0D01"/>
    <w:rsid w:val="00DD0DD9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CD"/>
    <w:rsid w:val="00DD37DF"/>
    <w:rsid w:val="00DD3D22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B29"/>
    <w:rsid w:val="00DD7C97"/>
    <w:rsid w:val="00DE0324"/>
    <w:rsid w:val="00DE04AD"/>
    <w:rsid w:val="00DE055F"/>
    <w:rsid w:val="00DE06AC"/>
    <w:rsid w:val="00DE08DF"/>
    <w:rsid w:val="00DE0AA2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402"/>
    <w:rsid w:val="00DE2697"/>
    <w:rsid w:val="00DE2A14"/>
    <w:rsid w:val="00DE2B9E"/>
    <w:rsid w:val="00DE2C5A"/>
    <w:rsid w:val="00DE2E4E"/>
    <w:rsid w:val="00DE2F47"/>
    <w:rsid w:val="00DE3020"/>
    <w:rsid w:val="00DE3298"/>
    <w:rsid w:val="00DE3429"/>
    <w:rsid w:val="00DE3723"/>
    <w:rsid w:val="00DE376B"/>
    <w:rsid w:val="00DE39E4"/>
    <w:rsid w:val="00DE3AA5"/>
    <w:rsid w:val="00DE452C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86"/>
    <w:rsid w:val="00DE6883"/>
    <w:rsid w:val="00DE69A2"/>
    <w:rsid w:val="00DE6D8B"/>
    <w:rsid w:val="00DE6F9F"/>
    <w:rsid w:val="00DE6FCF"/>
    <w:rsid w:val="00DE7280"/>
    <w:rsid w:val="00DE74BA"/>
    <w:rsid w:val="00DE7CC9"/>
    <w:rsid w:val="00DE7F27"/>
    <w:rsid w:val="00DF00EF"/>
    <w:rsid w:val="00DF014A"/>
    <w:rsid w:val="00DF0D4B"/>
    <w:rsid w:val="00DF0E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203D"/>
    <w:rsid w:val="00DF21BC"/>
    <w:rsid w:val="00DF241B"/>
    <w:rsid w:val="00DF2493"/>
    <w:rsid w:val="00DF2544"/>
    <w:rsid w:val="00DF2677"/>
    <w:rsid w:val="00DF26F9"/>
    <w:rsid w:val="00DF2775"/>
    <w:rsid w:val="00DF2D22"/>
    <w:rsid w:val="00DF3658"/>
    <w:rsid w:val="00DF38EA"/>
    <w:rsid w:val="00DF3E13"/>
    <w:rsid w:val="00DF3EEA"/>
    <w:rsid w:val="00DF4038"/>
    <w:rsid w:val="00DF4362"/>
    <w:rsid w:val="00DF4365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F89"/>
    <w:rsid w:val="00E010F9"/>
    <w:rsid w:val="00E01CE7"/>
    <w:rsid w:val="00E01E6D"/>
    <w:rsid w:val="00E0210E"/>
    <w:rsid w:val="00E02142"/>
    <w:rsid w:val="00E0231A"/>
    <w:rsid w:val="00E02432"/>
    <w:rsid w:val="00E02748"/>
    <w:rsid w:val="00E0280A"/>
    <w:rsid w:val="00E0315A"/>
    <w:rsid w:val="00E032AF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93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E7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4FA"/>
    <w:rsid w:val="00E137D6"/>
    <w:rsid w:val="00E138FD"/>
    <w:rsid w:val="00E13B63"/>
    <w:rsid w:val="00E13D7C"/>
    <w:rsid w:val="00E13FAF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6F25"/>
    <w:rsid w:val="00E171E6"/>
    <w:rsid w:val="00E17DC4"/>
    <w:rsid w:val="00E17DE8"/>
    <w:rsid w:val="00E17F6E"/>
    <w:rsid w:val="00E2001C"/>
    <w:rsid w:val="00E20210"/>
    <w:rsid w:val="00E20777"/>
    <w:rsid w:val="00E207C9"/>
    <w:rsid w:val="00E2084A"/>
    <w:rsid w:val="00E2093A"/>
    <w:rsid w:val="00E214D9"/>
    <w:rsid w:val="00E21A08"/>
    <w:rsid w:val="00E21AB0"/>
    <w:rsid w:val="00E21B71"/>
    <w:rsid w:val="00E21C4F"/>
    <w:rsid w:val="00E2235D"/>
    <w:rsid w:val="00E228B0"/>
    <w:rsid w:val="00E22904"/>
    <w:rsid w:val="00E229D5"/>
    <w:rsid w:val="00E22ABD"/>
    <w:rsid w:val="00E23431"/>
    <w:rsid w:val="00E234C5"/>
    <w:rsid w:val="00E2378C"/>
    <w:rsid w:val="00E23970"/>
    <w:rsid w:val="00E23DE1"/>
    <w:rsid w:val="00E245EE"/>
    <w:rsid w:val="00E24657"/>
    <w:rsid w:val="00E24DBB"/>
    <w:rsid w:val="00E24E76"/>
    <w:rsid w:val="00E25039"/>
    <w:rsid w:val="00E258C6"/>
    <w:rsid w:val="00E258C9"/>
    <w:rsid w:val="00E25A27"/>
    <w:rsid w:val="00E25A73"/>
    <w:rsid w:val="00E25AAE"/>
    <w:rsid w:val="00E25BFB"/>
    <w:rsid w:val="00E25E9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CF"/>
    <w:rsid w:val="00E30DF2"/>
    <w:rsid w:val="00E31454"/>
    <w:rsid w:val="00E314D6"/>
    <w:rsid w:val="00E32164"/>
    <w:rsid w:val="00E32235"/>
    <w:rsid w:val="00E32291"/>
    <w:rsid w:val="00E3239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13F"/>
    <w:rsid w:val="00E352AF"/>
    <w:rsid w:val="00E35648"/>
    <w:rsid w:val="00E356CF"/>
    <w:rsid w:val="00E35885"/>
    <w:rsid w:val="00E35C92"/>
    <w:rsid w:val="00E363B8"/>
    <w:rsid w:val="00E36694"/>
    <w:rsid w:val="00E36ABE"/>
    <w:rsid w:val="00E36D0C"/>
    <w:rsid w:val="00E36FA1"/>
    <w:rsid w:val="00E37457"/>
    <w:rsid w:val="00E37D5F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DD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5A1"/>
    <w:rsid w:val="00E507AA"/>
    <w:rsid w:val="00E50BB9"/>
    <w:rsid w:val="00E50C86"/>
    <w:rsid w:val="00E50E1B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33CA"/>
    <w:rsid w:val="00E5344E"/>
    <w:rsid w:val="00E53693"/>
    <w:rsid w:val="00E53917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6DF5"/>
    <w:rsid w:val="00E573E2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0B6"/>
    <w:rsid w:val="00E62163"/>
    <w:rsid w:val="00E6236C"/>
    <w:rsid w:val="00E623C6"/>
    <w:rsid w:val="00E626A1"/>
    <w:rsid w:val="00E62704"/>
    <w:rsid w:val="00E627A1"/>
    <w:rsid w:val="00E62899"/>
    <w:rsid w:val="00E6293F"/>
    <w:rsid w:val="00E630C2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AB6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C9"/>
    <w:rsid w:val="00E73C5F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B2C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B0"/>
    <w:rsid w:val="00E84B5C"/>
    <w:rsid w:val="00E84F33"/>
    <w:rsid w:val="00E853D3"/>
    <w:rsid w:val="00E8555C"/>
    <w:rsid w:val="00E859CE"/>
    <w:rsid w:val="00E85AA7"/>
    <w:rsid w:val="00E85D79"/>
    <w:rsid w:val="00E85F3E"/>
    <w:rsid w:val="00E86B5E"/>
    <w:rsid w:val="00E86DBC"/>
    <w:rsid w:val="00E86E3E"/>
    <w:rsid w:val="00E87117"/>
    <w:rsid w:val="00E8738A"/>
    <w:rsid w:val="00E87797"/>
    <w:rsid w:val="00E87ACE"/>
    <w:rsid w:val="00E90019"/>
    <w:rsid w:val="00E907B0"/>
    <w:rsid w:val="00E9096B"/>
    <w:rsid w:val="00E90C44"/>
    <w:rsid w:val="00E90E7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5B46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7125"/>
    <w:rsid w:val="00E9717B"/>
    <w:rsid w:val="00E97467"/>
    <w:rsid w:val="00E97516"/>
    <w:rsid w:val="00E9759B"/>
    <w:rsid w:val="00E97B0D"/>
    <w:rsid w:val="00E97B86"/>
    <w:rsid w:val="00E97D27"/>
    <w:rsid w:val="00EA038D"/>
    <w:rsid w:val="00EA04D1"/>
    <w:rsid w:val="00EA081A"/>
    <w:rsid w:val="00EA0BF7"/>
    <w:rsid w:val="00EA0C4C"/>
    <w:rsid w:val="00EA0D41"/>
    <w:rsid w:val="00EA1099"/>
    <w:rsid w:val="00EA1112"/>
    <w:rsid w:val="00EA1271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133"/>
    <w:rsid w:val="00EA31C3"/>
    <w:rsid w:val="00EA32BD"/>
    <w:rsid w:val="00EA32D8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93D"/>
    <w:rsid w:val="00EA5A06"/>
    <w:rsid w:val="00EA5DC2"/>
    <w:rsid w:val="00EA6613"/>
    <w:rsid w:val="00EA6783"/>
    <w:rsid w:val="00EA6E4C"/>
    <w:rsid w:val="00EA744A"/>
    <w:rsid w:val="00EA7703"/>
    <w:rsid w:val="00EA7705"/>
    <w:rsid w:val="00EA77B6"/>
    <w:rsid w:val="00EA7843"/>
    <w:rsid w:val="00EA7D20"/>
    <w:rsid w:val="00EA7F14"/>
    <w:rsid w:val="00EA7F5F"/>
    <w:rsid w:val="00EB008B"/>
    <w:rsid w:val="00EB01C2"/>
    <w:rsid w:val="00EB0409"/>
    <w:rsid w:val="00EB09A2"/>
    <w:rsid w:val="00EB09D0"/>
    <w:rsid w:val="00EB0B98"/>
    <w:rsid w:val="00EB0CAD"/>
    <w:rsid w:val="00EB0FC7"/>
    <w:rsid w:val="00EB11E5"/>
    <w:rsid w:val="00EB1518"/>
    <w:rsid w:val="00EB160B"/>
    <w:rsid w:val="00EB1DA6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0F7"/>
    <w:rsid w:val="00EB480A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6B1"/>
    <w:rsid w:val="00EC277B"/>
    <w:rsid w:val="00EC285E"/>
    <w:rsid w:val="00EC29CA"/>
    <w:rsid w:val="00EC2A04"/>
    <w:rsid w:val="00EC2ABC"/>
    <w:rsid w:val="00EC2B6C"/>
    <w:rsid w:val="00EC2C96"/>
    <w:rsid w:val="00EC2EA7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97B"/>
    <w:rsid w:val="00EC4CDC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5F5"/>
    <w:rsid w:val="00EC765C"/>
    <w:rsid w:val="00EC7847"/>
    <w:rsid w:val="00EC79A9"/>
    <w:rsid w:val="00EC7D63"/>
    <w:rsid w:val="00EC7E73"/>
    <w:rsid w:val="00EC7FFC"/>
    <w:rsid w:val="00ED0012"/>
    <w:rsid w:val="00ED0094"/>
    <w:rsid w:val="00ED057B"/>
    <w:rsid w:val="00ED057F"/>
    <w:rsid w:val="00ED06F9"/>
    <w:rsid w:val="00ED07DC"/>
    <w:rsid w:val="00ED0AA6"/>
    <w:rsid w:val="00ED1182"/>
    <w:rsid w:val="00ED11A8"/>
    <w:rsid w:val="00ED1C7C"/>
    <w:rsid w:val="00ED1CC3"/>
    <w:rsid w:val="00ED1F01"/>
    <w:rsid w:val="00ED2275"/>
    <w:rsid w:val="00ED2AEE"/>
    <w:rsid w:val="00ED2EF6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B10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652E"/>
    <w:rsid w:val="00EE66DC"/>
    <w:rsid w:val="00EE686F"/>
    <w:rsid w:val="00EE69C7"/>
    <w:rsid w:val="00EE6CC9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9FA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3E2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C23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6D"/>
    <w:rsid w:val="00F134F7"/>
    <w:rsid w:val="00F1364F"/>
    <w:rsid w:val="00F1386D"/>
    <w:rsid w:val="00F139A5"/>
    <w:rsid w:val="00F13E03"/>
    <w:rsid w:val="00F13E85"/>
    <w:rsid w:val="00F1450B"/>
    <w:rsid w:val="00F14563"/>
    <w:rsid w:val="00F14572"/>
    <w:rsid w:val="00F14B02"/>
    <w:rsid w:val="00F14F74"/>
    <w:rsid w:val="00F15235"/>
    <w:rsid w:val="00F15275"/>
    <w:rsid w:val="00F15451"/>
    <w:rsid w:val="00F155DF"/>
    <w:rsid w:val="00F15AA5"/>
    <w:rsid w:val="00F15B09"/>
    <w:rsid w:val="00F15D49"/>
    <w:rsid w:val="00F15F24"/>
    <w:rsid w:val="00F15F6F"/>
    <w:rsid w:val="00F16554"/>
    <w:rsid w:val="00F16754"/>
    <w:rsid w:val="00F16969"/>
    <w:rsid w:val="00F17256"/>
    <w:rsid w:val="00F17855"/>
    <w:rsid w:val="00F17873"/>
    <w:rsid w:val="00F17C5B"/>
    <w:rsid w:val="00F2000C"/>
    <w:rsid w:val="00F205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0BF"/>
    <w:rsid w:val="00F22C56"/>
    <w:rsid w:val="00F2318F"/>
    <w:rsid w:val="00F231D3"/>
    <w:rsid w:val="00F2327A"/>
    <w:rsid w:val="00F2348B"/>
    <w:rsid w:val="00F237F7"/>
    <w:rsid w:val="00F239CD"/>
    <w:rsid w:val="00F23C2D"/>
    <w:rsid w:val="00F23D5A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9FF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A"/>
    <w:rsid w:val="00F3229E"/>
    <w:rsid w:val="00F325A8"/>
    <w:rsid w:val="00F325C1"/>
    <w:rsid w:val="00F32632"/>
    <w:rsid w:val="00F3266E"/>
    <w:rsid w:val="00F3279E"/>
    <w:rsid w:val="00F32868"/>
    <w:rsid w:val="00F32E47"/>
    <w:rsid w:val="00F32ED8"/>
    <w:rsid w:val="00F330FA"/>
    <w:rsid w:val="00F33421"/>
    <w:rsid w:val="00F33915"/>
    <w:rsid w:val="00F33C12"/>
    <w:rsid w:val="00F33DBB"/>
    <w:rsid w:val="00F352A6"/>
    <w:rsid w:val="00F358FC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0B"/>
    <w:rsid w:val="00F37884"/>
    <w:rsid w:val="00F378CA"/>
    <w:rsid w:val="00F37904"/>
    <w:rsid w:val="00F379FD"/>
    <w:rsid w:val="00F37D2E"/>
    <w:rsid w:val="00F37D61"/>
    <w:rsid w:val="00F40211"/>
    <w:rsid w:val="00F404A1"/>
    <w:rsid w:val="00F406D0"/>
    <w:rsid w:val="00F40891"/>
    <w:rsid w:val="00F40ACE"/>
    <w:rsid w:val="00F41052"/>
    <w:rsid w:val="00F41CA4"/>
    <w:rsid w:val="00F42247"/>
    <w:rsid w:val="00F42607"/>
    <w:rsid w:val="00F42860"/>
    <w:rsid w:val="00F430EB"/>
    <w:rsid w:val="00F431A8"/>
    <w:rsid w:val="00F4323B"/>
    <w:rsid w:val="00F43669"/>
    <w:rsid w:val="00F43714"/>
    <w:rsid w:val="00F43D5B"/>
    <w:rsid w:val="00F43E36"/>
    <w:rsid w:val="00F43EB3"/>
    <w:rsid w:val="00F44077"/>
    <w:rsid w:val="00F440D9"/>
    <w:rsid w:val="00F44382"/>
    <w:rsid w:val="00F44683"/>
    <w:rsid w:val="00F449C6"/>
    <w:rsid w:val="00F45013"/>
    <w:rsid w:val="00F450D2"/>
    <w:rsid w:val="00F45441"/>
    <w:rsid w:val="00F454EF"/>
    <w:rsid w:val="00F456C3"/>
    <w:rsid w:val="00F4598F"/>
    <w:rsid w:val="00F459F1"/>
    <w:rsid w:val="00F45ABB"/>
    <w:rsid w:val="00F45B53"/>
    <w:rsid w:val="00F45D11"/>
    <w:rsid w:val="00F45E3D"/>
    <w:rsid w:val="00F46074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1E27"/>
    <w:rsid w:val="00F52464"/>
    <w:rsid w:val="00F52484"/>
    <w:rsid w:val="00F52BC4"/>
    <w:rsid w:val="00F5316C"/>
    <w:rsid w:val="00F53230"/>
    <w:rsid w:val="00F5323C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016"/>
    <w:rsid w:val="00F55A0C"/>
    <w:rsid w:val="00F55B96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54"/>
    <w:rsid w:val="00F623BE"/>
    <w:rsid w:val="00F6242C"/>
    <w:rsid w:val="00F625FD"/>
    <w:rsid w:val="00F62A4E"/>
    <w:rsid w:val="00F6304A"/>
    <w:rsid w:val="00F63365"/>
    <w:rsid w:val="00F63E2A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A7D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5F2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66C"/>
    <w:rsid w:val="00F7768F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90A"/>
    <w:rsid w:val="00F9391F"/>
    <w:rsid w:val="00F93BF8"/>
    <w:rsid w:val="00F93EA0"/>
    <w:rsid w:val="00F94197"/>
    <w:rsid w:val="00F94B2D"/>
    <w:rsid w:val="00F94D87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8A2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E1E"/>
    <w:rsid w:val="00FA210F"/>
    <w:rsid w:val="00FA225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2F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21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3F62"/>
    <w:rsid w:val="00FB416A"/>
    <w:rsid w:val="00FB42B7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894"/>
    <w:rsid w:val="00FC1AA4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03B"/>
    <w:rsid w:val="00FC4169"/>
    <w:rsid w:val="00FC430D"/>
    <w:rsid w:val="00FC449E"/>
    <w:rsid w:val="00FC454D"/>
    <w:rsid w:val="00FC4A98"/>
    <w:rsid w:val="00FC4B26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CA"/>
    <w:rsid w:val="00FD2344"/>
    <w:rsid w:val="00FD2359"/>
    <w:rsid w:val="00FD267C"/>
    <w:rsid w:val="00FD2CD0"/>
    <w:rsid w:val="00FD2D13"/>
    <w:rsid w:val="00FD2FBD"/>
    <w:rsid w:val="00FD3889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DBC"/>
    <w:rsid w:val="00FE0EB5"/>
    <w:rsid w:val="00FE10DB"/>
    <w:rsid w:val="00FE1240"/>
    <w:rsid w:val="00FE18E1"/>
    <w:rsid w:val="00FE19FF"/>
    <w:rsid w:val="00FE1BAD"/>
    <w:rsid w:val="00FE1C83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C39"/>
    <w:rsid w:val="00FE4EF9"/>
    <w:rsid w:val="00FE4F74"/>
    <w:rsid w:val="00FE52EA"/>
    <w:rsid w:val="00FE57A6"/>
    <w:rsid w:val="00FE5CA9"/>
    <w:rsid w:val="00FE5FF1"/>
    <w:rsid w:val="00FE68A9"/>
    <w:rsid w:val="00FE6AF3"/>
    <w:rsid w:val="00FE7009"/>
    <w:rsid w:val="00FE72BB"/>
    <w:rsid w:val="00FE740E"/>
    <w:rsid w:val="00FE7A1D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1CC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locked/>
    <w:rsid w:val="00926EBD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50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0DD37-9187-417A-8058-189A61266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0764F2-CE1E-4FCB-84DE-7A491D38FC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5F8F46-BFB9-4165-8327-7BC3654331B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2239</TotalTime>
  <Pages>21</Pages>
  <Words>4609</Words>
  <Characters>21622</Characters>
  <Application>Microsoft Office Word</Application>
  <DocSecurity>0</DocSecurity>
  <Lines>2325</Lines>
  <Paragraphs>888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Benjakul, Marakul</cp:lastModifiedBy>
  <cp:revision>200</cp:revision>
  <cp:lastPrinted>2026-04-22T10:08:00Z</cp:lastPrinted>
  <dcterms:created xsi:type="dcterms:W3CDTF">2026-04-26T17:04:00Z</dcterms:created>
  <dcterms:modified xsi:type="dcterms:W3CDTF">2026-07-30T15:50:00Z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