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62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6"/>
        <w:gridCol w:w="274"/>
        <w:gridCol w:w="8792"/>
      </w:tblGrid>
      <w:tr w:rsidR="0065569F" w:rsidRPr="003E62AB" w14:paraId="0D762E2D" w14:textId="77777777" w:rsidTr="003A691D">
        <w:trPr>
          <w:trHeight w:val="374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A83BF4D" w14:textId="510FA200" w:rsidR="0065569F" w:rsidRPr="00916D00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หมายเหต</w:t>
            </w:r>
            <w:r w:rsidR="00C662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ุ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B4EB50D" w14:textId="77777777" w:rsidR="0065569F" w:rsidRPr="00916D00" w:rsidRDefault="0065569F" w:rsidP="00D26F3A">
            <w:pPr>
              <w:pStyle w:val="TOC2"/>
              <w:spacing w:before="0"/>
            </w:pPr>
          </w:p>
        </w:tc>
        <w:tc>
          <w:tcPr>
            <w:tcW w:w="8792" w:type="dxa"/>
            <w:tcBorders>
              <w:top w:val="nil"/>
              <w:left w:val="nil"/>
              <w:bottom w:val="nil"/>
              <w:right w:val="nil"/>
            </w:tcBorders>
          </w:tcPr>
          <w:p w14:paraId="4584A9E2" w14:textId="573E44AB" w:rsidR="0065569F" w:rsidRPr="00714B6B" w:rsidRDefault="00714B6B" w:rsidP="00D26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4B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3A691D" w:rsidRPr="009455D2" w14:paraId="13985ACC" w14:textId="77777777" w:rsidTr="00CE403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6" w:type="dxa"/>
          </w:tcPr>
          <w:p w14:paraId="2EE3E5E9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4" w:type="dxa"/>
          </w:tcPr>
          <w:p w14:paraId="77F7F734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792" w:type="dxa"/>
          </w:tcPr>
          <w:p w14:paraId="7ED384BE" w14:textId="77777777" w:rsidR="003A691D" w:rsidRPr="009455D2" w:rsidRDefault="003A69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65569F" w:rsidRPr="003E62AB" w14:paraId="4091844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79A9986A" w14:textId="26EA9D2D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7A4902F4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E0352EF" w14:textId="4072328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65569F" w:rsidRPr="003E62AB" w14:paraId="19F3F03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298B5488" w14:textId="77777777" w:rsidR="0065569F" w:rsidRPr="00714B6B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6136B19B" w14:textId="77777777" w:rsidR="0065569F" w:rsidRPr="00916D00" w:rsidRDefault="0065569F" w:rsidP="00D26F3A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A487D19" w14:textId="1975AAF8" w:rsidR="0065569F" w:rsidRPr="0065569F" w:rsidRDefault="0065569F" w:rsidP="00D26F3A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0B00B9" w:rsidRPr="003E62AB" w14:paraId="7B14D10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7"/>
        </w:trPr>
        <w:tc>
          <w:tcPr>
            <w:tcW w:w="1096" w:type="dxa"/>
          </w:tcPr>
          <w:p w14:paraId="074CB8E1" w14:textId="25807046" w:rsidR="000B00B9" w:rsidRPr="00A916B5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916B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255D379A" w14:textId="77777777" w:rsidR="000B00B9" w:rsidRPr="00A916B5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42ADAB4" w14:textId="1A9A3072" w:rsidR="000B00B9" w:rsidRPr="00A916B5" w:rsidRDefault="00A916B5" w:rsidP="000B00B9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916B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0B00B9" w:rsidRPr="003E62AB" w14:paraId="3489494A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2"/>
        </w:trPr>
        <w:tc>
          <w:tcPr>
            <w:tcW w:w="1096" w:type="dxa"/>
          </w:tcPr>
          <w:p w14:paraId="3E542AED" w14:textId="3C7145D8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3DFFACFA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49BB55C" w14:textId="7B531210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rtl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นโยบายการบัญชีที่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มีสาระ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สำคัญ</w:t>
            </w:r>
          </w:p>
        </w:tc>
      </w:tr>
      <w:tr w:rsidR="000B00B9" w:rsidRPr="003E62AB" w14:paraId="6B87418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1CD5E92" w14:textId="40DE6B90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0EB1D3D8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718BFE9" w14:textId="32C26AAC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ประมาณการทางบัญชีที่สำคัญ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ข้อสมมติ</w:t>
            </w:r>
            <w:r w:rsidRPr="0065569F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569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และการใช้ดุลยพินิจ</w:t>
            </w:r>
          </w:p>
        </w:tc>
      </w:tr>
      <w:tr w:rsidR="000B00B9" w:rsidRPr="003E62AB" w14:paraId="7740071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3EEAE4B7" w14:textId="0892C4FC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4" w:type="dxa"/>
          </w:tcPr>
          <w:p w14:paraId="54550B55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A0A753" w14:textId="05C4EC67" w:rsidR="000B00B9" w:rsidRPr="00C12F76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0B00B9" w:rsidRPr="003E62AB" w14:paraId="69EBFB3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E5E26A5" w14:textId="4DFC7FD5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2CFD87D8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55145B5" w14:textId="1F6F4750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  <w:r w:rsidRPr="0065569F" w:rsidDel="00D52F1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0B00B9" w:rsidRPr="003E62AB" w14:paraId="227FA626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D11F568" w14:textId="04D61247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4" w:type="dxa"/>
          </w:tcPr>
          <w:p w14:paraId="55004AA1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73BF701" w14:textId="700E003F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0B00B9" w:rsidRPr="003E62AB" w14:paraId="3DBDB2D8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714C6CF" w14:textId="2F55802E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</w:t>
            </w:r>
          </w:p>
        </w:tc>
        <w:tc>
          <w:tcPr>
            <w:tcW w:w="274" w:type="dxa"/>
          </w:tcPr>
          <w:p w14:paraId="131BA328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64EF29A" w14:textId="7D66B324" w:rsidR="000B00B9" w:rsidRPr="004D0D58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เงินลงทุนระยะสั้น</w:t>
            </w:r>
          </w:p>
        </w:tc>
      </w:tr>
      <w:tr w:rsidR="000B00B9" w:rsidRPr="003E62AB" w14:paraId="096F22F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42F0370" w14:textId="258302AB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4" w:type="dxa"/>
          </w:tcPr>
          <w:p w14:paraId="6AA3A4EB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2FAC548" w14:textId="394B2BF9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ลูกหนี้การค้าและลูกหนี้อื่น สุทธิ</w:t>
            </w:r>
          </w:p>
        </w:tc>
      </w:tr>
      <w:tr w:rsidR="000B00B9" w:rsidRPr="003E62AB" w14:paraId="5C666BF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9C2B7B" w14:textId="56AC4ABB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4" w:type="dxa"/>
          </w:tcPr>
          <w:p w14:paraId="0D3CBC71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E15FBB6" w14:textId="7D00E969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สุทธิ</w:t>
            </w:r>
          </w:p>
        </w:tc>
      </w:tr>
      <w:tr w:rsidR="000B00B9" w:rsidRPr="003E62AB" w14:paraId="11DBC531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29B27D65" w14:textId="01084EF7" w:rsidR="000B00B9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4" w:type="dxa"/>
          </w:tcPr>
          <w:p w14:paraId="3F814862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5DC2B662" w14:textId="433C5013" w:rsidR="000B00B9" w:rsidRPr="004D0D58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เงินลงทุนในตราสารหนี้ที่วัดมูลค่าด้วยวิธีราคาทุนตัดจำหน่าย</w:t>
            </w:r>
          </w:p>
        </w:tc>
      </w:tr>
      <w:tr w:rsidR="000B00B9" w:rsidRPr="003E62AB" w14:paraId="5F863F8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B2E29A7" w14:textId="0240E6B9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4" w:type="dxa"/>
          </w:tcPr>
          <w:p w14:paraId="6500DFBB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D93F0B5" w14:textId="6B853C6D" w:rsidR="000B00B9" w:rsidRPr="004D0D58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  <w:r w:rsidRPr="004D0D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B00B9" w:rsidRPr="003E62AB" w14:paraId="65BCE21C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96DCD59" w14:textId="3FBB131B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4" w:type="dxa"/>
          </w:tcPr>
          <w:p w14:paraId="346BCFC3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270E2C0E" w14:textId="5C9304A2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 (ขาดทุน) อื่น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B00B9" w:rsidRPr="003E62AB" w14:paraId="576D6E6B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285614A" w14:textId="44B45F0C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4" w:type="dxa"/>
          </w:tcPr>
          <w:p w14:paraId="51F1FCDE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4B7EB834" w14:textId="2FE89A6C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0B00B9" w:rsidRPr="003E62AB" w14:paraId="18C5B0E4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1C31DC4F" w14:textId="19C39014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4" w:type="dxa"/>
          </w:tcPr>
          <w:p w14:paraId="3FDD8995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30F3EC86" w14:textId="7F8A2D7D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  <w:r w:rsidRPr="004D0D5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0B00B9" w:rsidRPr="003E62AB" w14:paraId="2863733F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6D937707" w14:textId="5474D309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14B6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4" w:type="dxa"/>
          </w:tcPr>
          <w:p w14:paraId="4D4A4B7E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363EF5AB" w14:textId="766C24B5" w:rsidR="000B00B9" w:rsidRPr="004D0D58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0B00B9" w:rsidRPr="003E62AB" w14:paraId="1FDD4A63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731FD6FE" w14:textId="05D0C6EB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</w:t>
            </w:r>
          </w:p>
        </w:tc>
        <w:tc>
          <w:tcPr>
            <w:tcW w:w="274" w:type="dxa"/>
          </w:tcPr>
          <w:p w14:paraId="2787C902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1F371996" w14:textId="6271BBD2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0B00B9" w:rsidRPr="003E62AB" w14:paraId="551D0CB2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077B88F7" w14:textId="06620363" w:rsidR="000B00B9" w:rsidRPr="00E028AA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4" w:type="dxa"/>
          </w:tcPr>
          <w:p w14:paraId="29422CC5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6ABC4E84" w14:textId="556D63C3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ข้อมูลกระแสเงินสด</w:t>
            </w:r>
          </w:p>
        </w:tc>
      </w:tr>
      <w:tr w:rsidR="000B00B9" w:rsidRPr="003E62AB" w14:paraId="64D80060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67CF456" w14:textId="252FF147" w:rsidR="000B00B9" w:rsidRPr="00714B6B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4" w:type="dxa"/>
          </w:tcPr>
          <w:p w14:paraId="12B661C2" w14:textId="77777777" w:rsidR="000B00B9" w:rsidRPr="00916D00" w:rsidRDefault="000B00B9" w:rsidP="000B00B9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79D11322" w14:textId="6D56C460" w:rsidR="000B00B9" w:rsidRPr="0065569F" w:rsidRDefault="000B00B9" w:rsidP="000B00B9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0D58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</w:t>
            </w:r>
          </w:p>
        </w:tc>
      </w:tr>
      <w:tr w:rsidR="00AE3751" w:rsidRPr="003E62AB" w14:paraId="64D1D027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096" w:type="dxa"/>
          </w:tcPr>
          <w:p w14:paraId="55ABEB4A" w14:textId="73A96EAB" w:rsidR="00AE3751" w:rsidRPr="00714B6B" w:rsidRDefault="00AE3751" w:rsidP="00AE375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00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4" w:type="dxa"/>
          </w:tcPr>
          <w:p w14:paraId="3F6E6860" w14:textId="77777777" w:rsidR="00AE3751" w:rsidRPr="00916D00" w:rsidRDefault="00AE3751" w:rsidP="00AE3751">
            <w:pPr>
              <w:pStyle w:val="TOC2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8792" w:type="dxa"/>
          </w:tcPr>
          <w:p w14:paraId="09A6F356" w14:textId="279736E1" w:rsidR="00AE3751" w:rsidRPr="0065569F" w:rsidRDefault="00AE3751" w:rsidP="00AE375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AE3751" w:rsidRPr="003E62AB" w14:paraId="27CA499E" w14:textId="77777777" w:rsidTr="003A69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"/>
        </w:trPr>
        <w:tc>
          <w:tcPr>
            <w:tcW w:w="1096" w:type="dxa"/>
          </w:tcPr>
          <w:p w14:paraId="03271435" w14:textId="7E53AFA4" w:rsidR="00AE3751" w:rsidRPr="003067DA" w:rsidRDefault="00AE3751" w:rsidP="00AE375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4" w:type="dxa"/>
          </w:tcPr>
          <w:p w14:paraId="0D3EEA28" w14:textId="77777777" w:rsidR="00AE3751" w:rsidRPr="003067DA" w:rsidRDefault="00AE3751" w:rsidP="00AE3751">
            <w:pPr>
              <w:pStyle w:val="TOC2"/>
              <w:spacing w:before="0" w:line="240" w:lineRule="auto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792" w:type="dxa"/>
          </w:tcPr>
          <w:p w14:paraId="41A9BD27" w14:textId="6B862F2C" w:rsidR="00AE3751" w:rsidRPr="0065569F" w:rsidRDefault="00AE3751" w:rsidP="00AE3751">
            <w:pPr>
              <w:pStyle w:val="index"/>
              <w:tabs>
                <w:tab w:val="clear" w:pos="1134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DF4E71B" w14:textId="77777777" w:rsidR="008F7515" w:rsidRDefault="008F7515" w:rsidP="006970AC">
      <w:pPr>
        <w:pStyle w:val="Caption"/>
        <w:sectPr w:rsidR="008F7515" w:rsidSect="005C6E42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13"/>
          <w:cols w:space="720"/>
          <w:docGrid w:linePitch="360"/>
        </w:sectPr>
      </w:pPr>
    </w:p>
    <w:p w14:paraId="1BD831E6" w14:textId="3FE711EC" w:rsidR="00D52F16" w:rsidRPr="009874D5" w:rsidRDefault="00D52F16" w:rsidP="00D52F16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ข้อมูลทั่วไป</w:t>
      </w:r>
    </w:p>
    <w:p w14:paraId="18605C9A" w14:textId="77777777" w:rsidR="007B686F" w:rsidRPr="009874D5" w:rsidRDefault="007B686F" w:rsidP="007B686F">
      <w:pPr>
        <w:rPr>
          <w:rFonts w:asciiTheme="majorBidi" w:hAnsiTheme="majorBidi" w:cstheme="majorBidi"/>
          <w:sz w:val="30"/>
          <w:szCs w:val="30"/>
        </w:rPr>
      </w:pPr>
    </w:p>
    <w:p w14:paraId="27601057" w14:textId="38F56D70" w:rsidR="00D52F16" w:rsidRPr="009874D5" w:rsidRDefault="003D5177" w:rsidP="00A82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 ไอ-เทล คอร์ปอเรชั่น จำกัด (มหาชน) (“บริษัท”) เป็น</w:t>
      </w:r>
      <w:r w:rsidR="00647ED5">
        <w:rPr>
          <w:rFonts w:asciiTheme="majorBidi" w:hAnsiTheme="majorBidi" w:cstheme="majorBidi" w:hint="cs"/>
          <w:sz w:val="30"/>
          <w:szCs w:val="30"/>
          <w:cs/>
          <w:lang w:val="th-TH"/>
        </w:rPr>
        <w:t>นิติบุคคล</w:t>
      </w:r>
      <w:r w:rsidR="004F6452"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จัดตั้งขึ้นในประเทศไทย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และบริษัท</w:t>
      </w:r>
      <w:r w:rsidR="00BC49B0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จดทะเบียนในตลาดหลักทรัพย์แห่งประเทศไทย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เมื่อ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>เด</w:t>
      </w:r>
      <w:r w:rsidR="00D42BBE">
        <w:rPr>
          <w:rFonts w:asciiTheme="majorBidi" w:hAnsiTheme="majorBidi" w:cstheme="majorBidi" w:hint="cs"/>
          <w:sz w:val="30"/>
          <w:szCs w:val="30"/>
          <w:cs/>
          <w:lang w:val="th-TH"/>
        </w:rPr>
        <w:t>ือ</w:t>
      </w:r>
      <w:r w:rsidR="004F6452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นธันวาคม </w:t>
      </w:r>
      <w:r w:rsidR="00882E84">
        <w:rPr>
          <w:rFonts w:asciiTheme="majorBidi" w:hAnsiTheme="majorBidi" w:cstheme="majorBidi"/>
          <w:sz w:val="30"/>
          <w:szCs w:val="30"/>
        </w:rPr>
        <w:t>2565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A01C59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โดยมีที่อยู่</w:t>
      </w:r>
      <w:r w:rsidR="00DC1C02">
        <w:rPr>
          <w:rFonts w:asciiTheme="majorBidi" w:hAnsiTheme="majorBidi" w:cstheme="majorBidi" w:hint="cs"/>
          <w:sz w:val="30"/>
          <w:szCs w:val="30"/>
          <w:cs/>
          <w:lang w:val="th-TH"/>
        </w:rPr>
        <w:t>จดทะเบียนของบริษัทตั้งอยู่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เลขที่ </w:t>
      </w:r>
      <w:r w:rsidR="00882E84">
        <w:rPr>
          <w:rFonts w:asciiTheme="majorBidi" w:hAnsiTheme="majorBidi" w:cstheme="majorBidi"/>
          <w:sz w:val="30"/>
          <w:szCs w:val="30"/>
        </w:rPr>
        <w:t>979</w:t>
      </w:r>
      <w:r w:rsidR="00B94111">
        <w:rPr>
          <w:rFonts w:asciiTheme="majorBidi" w:hAnsiTheme="majorBidi" w:cstheme="majorBidi"/>
          <w:sz w:val="30"/>
          <w:szCs w:val="30"/>
        </w:rPr>
        <w:t xml:space="preserve">/92-94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ชั้น </w:t>
      </w:r>
      <w:r w:rsidR="00B94111">
        <w:rPr>
          <w:rFonts w:asciiTheme="majorBidi" w:hAnsiTheme="majorBidi" w:cstheme="majorBidi"/>
          <w:sz w:val="30"/>
          <w:szCs w:val="30"/>
        </w:rPr>
        <w:t>29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อาคารเอส เอ็ม ทาวเวอร์ ถนนพหลโยธิน แขวงพญาไท เขตพญาไท กรุงเทพมหานคร </w:t>
      </w:r>
      <w:r w:rsidR="00B94111">
        <w:rPr>
          <w:rFonts w:asciiTheme="majorBidi" w:hAnsiTheme="majorBidi" w:cstheme="majorBidi"/>
          <w:sz w:val="30"/>
          <w:szCs w:val="30"/>
        </w:rPr>
        <w:t>10400</w:t>
      </w:r>
      <w:r w:rsidR="00B67D0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934E2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ประเทศไทย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บริษัทมีสำนักงานสาขา </w:t>
      </w:r>
      <w:r w:rsidR="00B94111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แห่งในจังหวัดสงขลาและ </w:t>
      </w:r>
      <w:r w:rsidR="000D04CA">
        <w:rPr>
          <w:rFonts w:asciiTheme="majorBidi" w:hAnsiTheme="majorBidi" w:cstheme="majorBidi"/>
          <w:sz w:val="30"/>
          <w:szCs w:val="30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แห่งในจังหวัดสมุทรสาคร</w:t>
      </w:r>
    </w:p>
    <w:p w14:paraId="27ADFE03" w14:textId="77777777" w:rsidR="00C839EC" w:rsidRPr="009874D5" w:rsidRDefault="00C839EC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0B44DAC" w14:textId="6B420665" w:rsidR="00E54090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046CFD49" w14:textId="77777777" w:rsidR="00C839EC" w:rsidRPr="009874D5" w:rsidRDefault="00C839EC" w:rsidP="003D51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D23549" w14:textId="2B8908F1" w:rsidR="003D5177" w:rsidRPr="009874D5" w:rsidRDefault="00E54090" w:rsidP="00D33B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บริษัทถูกควบคุมโดยบริษัท ไทยยูเนี่ยน กรุ๊ป จำกัด (มหาชน) ซึ่งเป็นบริษัทใหญ่ของบริษัท (“บริษัทใหญ่”) และ</w:t>
      </w:r>
      <w:r w:rsidR="00D33BA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ถือหุ้นในบริษัทคิดเป็น</w:t>
      </w:r>
      <w:r w:rsidRPr="002C125C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ร้อยละ </w:t>
      </w:r>
      <w:r w:rsidR="00882E84" w:rsidRPr="002C125C">
        <w:rPr>
          <w:rFonts w:asciiTheme="majorBidi" w:hAnsiTheme="majorBidi" w:cstheme="majorBidi"/>
          <w:sz w:val="30"/>
          <w:szCs w:val="30"/>
        </w:rPr>
        <w:t>7</w:t>
      </w:r>
      <w:r w:rsidR="002C125C" w:rsidRPr="00BE6E82">
        <w:rPr>
          <w:rFonts w:asciiTheme="majorBidi" w:hAnsiTheme="majorBidi" w:cstheme="majorBidi"/>
          <w:sz w:val="30"/>
          <w:szCs w:val="30"/>
        </w:rPr>
        <w:t>9.30</w:t>
      </w:r>
      <w:r w:rsidR="00882E84">
        <w:rPr>
          <w:rFonts w:asciiTheme="majorBidi" w:hAnsiTheme="majorBidi" w:cstheme="majorBidi"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val="th-TH"/>
        </w:rPr>
        <w:t>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67A6E277" w14:textId="77777777" w:rsidR="0089277E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9A0505F" w14:textId="309B1773" w:rsidR="00057D64" w:rsidRPr="009874D5" w:rsidRDefault="0089277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บริษัทประกอบธุรกิจเป็นผู้ผลิตและจำหน่ายอาหารสัตว์เลี้ยง บริษัทย่อยในต่างประเทศประกอบธุรกิจนำเข้าและ</w:t>
      </w:r>
      <w:r w:rsidR="00D33BAC">
        <w:rPr>
          <w:rFonts w:asciiTheme="majorBidi" w:hAnsiTheme="majorBidi" w:cstheme="majorBidi"/>
          <w:sz w:val="30"/>
          <w:szCs w:val="30"/>
        </w:rPr>
        <w:t xml:space="preserve">   </w:t>
      </w:r>
      <w:r w:rsidRPr="009874D5">
        <w:rPr>
          <w:rFonts w:asciiTheme="majorBidi" w:hAnsiTheme="majorBidi" w:cstheme="majorBidi"/>
          <w:sz w:val="30"/>
          <w:szCs w:val="30"/>
          <w:cs/>
        </w:rPr>
        <w:t>จัดจำหน่ายอาหารสัตว์และผลิตภัณฑ์ที่เกี่ยวข้อง</w:t>
      </w:r>
    </w:p>
    <w:p w14:paraId="51978854" w14:textId="77777777" w:rsidR="00AB0690" w:rsidRPr="009874D5" w:rsidRDefault="00AB0690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179809CE" w14:textId="66501D2D" w:rsidR="00030A35" w:rsidRPr="009874D5" w:rsidRDefault="00A60D9E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งบการเงินรวมและงบการเงินเฉพาะกิจการ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ระหว่างกาลนี้แสดงในสกุลเงินบาทด้วยหน่วยพันบาท เว้นแต่ได้ระบุเป็นอย่างอื่น และ</w:t>
      </w:r>
      <w:r>
        <w:rPr>
          <w:rFonts w:asciiTheme="majorBidi" w:hAnsiTheme="majorBidi" w:cstheme="majorBidi" w:hint="cs"/>
          <w:sz w:val="30"/>
          <w:szCs w:val="30"/>
          <w:cs/>
        </w:rPr>
        <w:t>งบการเงินระหว่างกาล</w:t>
      </w:r>
      <w:r w:rsidR="005A4931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และงบการเงินเฉพาะบริษัทระหว่างกา</w:t>
      </w:r>
      <w:r w:rsidR="002126D6">
        <w:rPr>
          <w:rFonts w:asciiTheme="majorBidi" w:hAnsiTheme="majorBidi" w:cstheme="majorBidi" w:hint="cs"/>
          <w:sz w:val="30"/>
          <w:szCs w:val="30"/>
          <w:cs/>
        </w:rPr>
        <w:t>ล</w:t>
      </w:r>
      <w:r w:rsidR="00030A35" w:rsidRPr="009874D5">
        <w:rPr>
          <w:rFonts w:asciiTheme="majorBidi" w:hAnsiTheme="majorBidi" w:cstheme="majorBidi"/>
          <w:sz w:val="30"/>
          <w:szCs w:val="30"/>
          <w:cs/>
        </w:rPr>
        <w:t>ที่นำเสนอนี้ได้มีการสอบทานแต่ยังไม่ได้ตรวจสอบ</w:t>
      </w:r>
    </w:p>
    <w:p w14:paraId="28A7AB01" w14:textId="77777777" w:rsidR="00030A35" w:rsidRPr="009874D5" w:rsidRDefault="00030A35" w:rsidP="00E54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B727E" w14:textId="48B4FD08" w:rsidR="00AB0690" w:rsidRPr="006F2255" w:rsidRDefault="005A4931" w:rsidP="00AB06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th-TH"/>
        </w:rPr>
        <w:t>งบการเงินรวมและงบการเงิน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เฉพาะกิจการระหว่างกาลนี้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ได้รับอนุมัติให้ออกงบการเงินจากคณะกรรมการ</w:t>
      </w:r>
      <w:r w:rsidR="00DE384A">
        <w:rPr>
          <w:rFonts w:asciiTheme="majorBidi" w:hAnsiTheme="majorBidi" w:cstheme="majorBidi" w:hint="cs"/>
          <w:sz w:val="30"/>
          <w:szCs w:val="30"/>
          <w:cs/>
          <w:lang w:val="th-TH"/>
        </w:rPr>
        <w:t>บริษัท</w:t>
      </w:r>
      <w:r w:rsidR="00AB0690" w:rsidRPr="006F2255">
        <w:rPr>
          <w:rFonts w:asciiTheme="majorBidi" w:hAnsiTheme="majorBidi" w:cstheme="majorBidi"/>
          <w:sz w:val="30"/>
          <w:szCs w:val="30"/>
          <w:cs/>
          <w:lang w:val="th-TH"/>
        </w:rPr>
        <w:t>เมื่อ</w:t>
      </w:r>
      <w:r w:rsidR="00AB0690" w:rsidRPr="00447F3B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วันที่ </w:t>
      </w:r>
      <w:r w:rsidR="003C4E46">
        <w:rPr>
          <w:rFonts w:asciiTheme="majorBidi" w:hAnsiTheme="majorBidi" w:cstheme="majorBidi"/>
          <w:sz w:val="30"/>
          <w:szCs w:val="30"/>
        </w:rPr>
        <w:t>30</w:t>
      </w:r>
      <w:r w:rsidR="00AE3751">
        <w:rPr>
          <w:rFonts w:asciiTheme="majorBidi" w:hAnsiTheme="majorBidi" w:cstheme="majorBidi"/>
          <w:sz w:val="30"/>
          <w:szCs w:val="30"/>
        </w:rPr>
        <w:t xml:space="preserve"> </w:t>
      </w:r>
      <w:r w:rsidR="00AE3751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CB4532" w:rsidRPr="00447F3B">
        <w:rPr>
          <w:rFonts w:asciiTheme="majorBidi" w:hAnsiTheme="majorBidi" w:cstheme="majorBidi"/>
          <w:sz w:val="30"/>
          <w:szCs w:val="30"/>
        </w:rPr>
        <w:t>256</w:t>
      </w:r>
      <w:r w:rsidR="00D72482" w:rsidRPr="00BE6E82">
        <w:rPr>
          <w:rFonts w:asciiTheme="majorBidi" w:hAnsiTheme="majorBidi" w:cstheme="majorBidi"/>
          <w:sz w:val="30"/>
          <w:szCs w:val="30"/>
        </w:rPr>
        <w:t>9</w:t>
      </w:r>
    </w:p>
    <w:p w14:paraId="195702C2" w14:textId="77777777" w:rsidR="0089277E" w:rsidRPr="009874D5" w:rsidRDefault="0089277E" w:rsidP="001D65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EB95CD4" w14:textId="77777777" w:rsidR="00CA6A5A" w:rsidRDefault="00CA6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277FB8C" w14:textId="5BCBA658" w:rsidR="009D138B" w:rsidRPr="009874D5" w:rsidRDefault="009D138B" w:rsidP="009D138B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9874D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 xml:space="preserve">เกณฑ์การจัดทำงบการเงินระหว่างกาล </w:t>
      </w:r>
    </w:p>
    <w:p w14:paraId="5FF9F95B" w14:textId="77777777" w:rsidR="009D138B" w:rsidRPr="009874D5" w:rsidRDefault="009D138B" w:rsidP="009D13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16C125" w14:textId="1A9AAE57" w:rsidR="00AB4A8D" w:rsidRDefault="009A35AA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งบการเงินระหว่างกาล</w:t>
      </w:r>
      <w:r w:rsidRPr="009A35AA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ตามมาตรฐานการบัญชีฉบับที่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34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432A6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โดยงบการเงิน</w:t>
      </w:r>
      <w:r w:rsidR="00302E3E">
        <w:rPr>
          <w:rFonts w:asciiTheme="majorBidi" w:hAnsiTheme="majorBidi" w:cs="Angsana New"/>
          <w:sz w:val="30"/>
          <w:szCs w:val="30"/>
        </w:rPr>
        <w:br/>
      </w:r>
      <w:r w:rsidRPr="009A35AA">
        <w:rPr>
          <w:rFonts w:asciiTheme="majorBidi" w:hAnsiTheme="majorBidi" w:cs="Angsana New" w:hint="cs"/>
          <w:sz w:val="30"/>
          <w:szCs w:val="30"/>
          <w:cs/>
        </w:rPr>
        <w:t>ระหว่างกาลนี้เน้นการให้ข้อมูลที่เกี่ยวกับกิจกรรม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</w:t>
      </w:r>
      <w:r w:rsidR="00C5222C">
        <w:rPr>
          <w:rFonts w:asciiTheme="majorBidi" w:hAnsiTheme="majorBidi" w:cs="Angsana New"/>
          <w:sz w:val="30"/>
          <w:szCs w:val="30"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ๆ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31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A35A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9A35A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94111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="Angsana New"/>
          <w:sz w:val="30"/>
          <w:szCs w:val="30"/>
        </w:rPr>
        <w:t>8</w:t>
      </w:r>
    </w:p>
    <w:p w14:paraId="6E2E5D42" w14:textId="77777777" w:rsidR="00E80382" w:rsidRPr="009874D5" w:rsidRDefault="00E80382" w:rsidP="00AB4A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0602CAE" w14:textId="0EDF9981" w:rsidR="0089277E" w:rsidRPr="00DB4324" w:rsidRDefault="0081086E" w:rsidP="00E231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B4324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DB4324">
        <w:rPr>
          <w:rFonts w:asciiTheme="majorBidi" w:hAnsiTheme="majorBidi" w:cs="Angsana New" w:hint="cs"/>
          <w:sz w:val="30"/>
          <w:szCs w:val="30"/>
          <w:cs/>
        </w:rPr>
        <w:t>ระหว่างกาลฉบับภาษาอังกฤษจัดทำขึ้นจาก</w:t>
      </w:r>
      <w:r w:rsidR="005D6542" w:rsidRPr="00DB4324">
        <w:rPr>
          <w:rFonts w:asciiTheme="majorBidi" w:hAnsiTheme="majorBidi" w:cs="Angsana New" w:hint="cs"/>
          <w:sz w:val="30"/>
          <w:szCs w:val="30"/>
          <w:cs/>
        </w:rPr>
        <w:t>งบการเงิน</w:t>
      </w:r>
      <w:r w:rsidR="00AB4A8D" w:rsidRPr="00DB4324">
        <w:rPr>
          <w:rFonts w:asciiTheme="majorBidi" w:hAnsiTheme="majorBidi" w:cs="Angsana New" w:hint="cs"/>
          <w:sz w:val="30"/>
          <w:szCs w:val="30"/>
          <w:cs/>
        </w:rPr>
        <w:t>ระหว่างกาลภาษาไทยที่จัดทำตามกฎหมาย</w:t>
      </w:r>
      <w:r w:rsidR="00AB4A8D" w:rsidRPr="00DB43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DB4324">
        <w:rPr>
          <w:rFonts w:asciiTheme="majorBidi" w:hAnsiTheme="majorBidi" w:cs="Angsana New" w:hint="cs"/>
          <w:sz w:val="30"/>
          <w:szCs w:val="30"/>
          <w:cs/>
        </w:rPr>
        <w:t>ในกรณีที่มีเนื้อความขัดแย้งกันหรือมีการตีความแตกต่างกัน</w:t>
      </w:r>
      <w:r w:rsidR="00AB4A8D" w:rsidRPr="00DB432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4A8D" w:rsidRPr="00DB4324">
        <w:rPr>
          <w:rFonts w:asciiTheme="majorBidi" w:hAnsiTheme="majorBidi" w:cs="Angsana New" w:hint="cs"/>
          <w:sz w:val="30"/>
          <w:szCs w:val="30"/>
          <w:cs/>
        </w:rPr>
        <w:t>ให้ใช้ข้อมูลทางการเงินระหว่างกาลฉบับภาษาไทยเป็นหลัก</w:t>
      </w:r>
    </w:p>
    <w:p w14:paraId="2DC17C05" w14:textId="77777777" w:rsidR="0089277E" w:rsidRPr="00DB4324" w:rsidRDefault="0089277E" w:rsidP="00BE4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110C35B" w14:textId="5663D331" w:rsidR="00A352D6" w:rsidRPr="00DB4324" w:rsidRDefault="00DB4324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DB4324">
        <w:rPr>
          <w:rFonts w:asciiTheme="majorBidi" w:hAnsiTheme="majorBidi" w:cs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55E4E179" w14:textId="7EA52856" w:rsidR="00A352D6" w:rsidRPr="00DB4324" w:rsidRDefault="00A352D6" w:rsidP="00DB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879CB" w14:textId="3B1EFE19" w:rsidR="00DB4324" w:rsidRPr="000E198E" w:rsidRDefault="00DB4324" w:rsidP="00DB4324">
      <w:pPr>
        <w:tabs>
          <w:tab w:val="clear" w:pos="227"/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DB4324">
        <w:rPr>
          <w:rFonts w:asciiTheme="majorBidi" w:hAnsiTheme="majorBidi" w:cstheme="majorBidi"/>
          <w:sz w:val="30"/>
          <w:szCs w:val="30"/>
          <w:cs/>
        </w:rPr>
        <w:t>มาตรฐา</w:t>
      </w:r>
      <w:r w:rsidRPr="000E198E">
        <w:rPr>
          <w:rFonts w:asciiTheme="majorBidi" w:hAnsiTheme="majorBidi" w:cstheme="majorBidi"/>
          <w:sz w:val="30"/>
          <w:szCs w:val="30"/>
          <w:cs/>
        </w:rPr>
        <w:t>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0E198E">
        <w:rPr>
          <w:rFonts w:asciiTheme="majorBidi" w:hAnsiTheme="majorBidi" w:cstheme="majorBidi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sz w:val="30"/>
          <w:szCs w:val="30"/>
          <w:cs/>
        </w:rPr>
        <w:t>และจะมี</w:t>
      </w:r>
      <w:r>
        <w:rPr>
          <w:rFonts w:asciiTheme="majorBidi" w:hAnsiTheme="majorBidi" w:cstheme="majorBidi"/>
          <w:sz w:val="30"/>
          <w:szCs w:val="30"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Pr="000E198E">
        <w:rPr>
          <w:rFonts w:asciiTheme="majorBidi" w:hAnsiTheme="majorBidi" w:cstheme="majorBidi"/>
          <w:sz w:val="30"/>
          <w:szCs w:val="30"/>
        </w:rPr>
        <w:t>1</w:t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745411B" w14:textId="77777777" w:rsidR="00DB4324" w:rsidRPr="000E198E" w:rsidRDefault="00DB4324" w:rsidP="00DB4324">
      <w:pPr>
        <w:tabs>
          <w:tab w:val="clear" w:pos="227"/>
          <w:tab w:val="clear" w:pos="454"/>
          <w:tab w:val="clear" w:pos="6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410"/>
        <w:gridCol w:w="1260"/>
      </w:tblGrid>
      <w:tr w:rsidR="00DB4324" w:rsidRPr="000E198E" w14:paraId="1D58DC83" w14:textId="77777777" w:rsidTr="007F2D90">
        <w:trPr>
          <w:tblHeader/>
        </w:trPr>
        <w:tc>
          <w:tcPr>
            <w:tcW w:w="3690" w:type="dxa"/>
            <w:vAlign w:val="bottom"/>
          </w:tcPr>
          <w:p w14:paraId="16DF89EB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410" w:type="dxa"/>
            <w:vAlign w:val="bottom"/>
          </w:tcPr>
          <w:p w14:paraId="18BABF6F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4F4ECE9A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DB4324" w:rsidRPr="000E198E" w14:paraId="0D8A8470" w14:textId="77777777" w:rsidTr="007F2D90">
        <w:tc>
          <w:tcPr>
            <w:tcW w:w="3690" w:type="dxa"/>
          </w:tcPr>
          <w:p w14:paraId="75105D03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4410" w:type="dxa"/>
          </w:tcPr>
          <w:p w14:paraId="0FCD2A9D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4CE87983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DB4324" w:rsidRPr="000E198E" w14:paraId="6016FA06" w14:textId="77777777" w:rsidTr="007F2D90">
        <w:tc>
          <w:tcPr>
            <w:tcW w:w="3690" w:type="dxa"/>
          </w:tcPr>
          <w:p w14:paraId="16077B1B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7 </w:t>
            </w:r>
          </w:p>
        </w:tc>
        <w:tc>
          <w:tcPr>
            <w:tcW w:w="4410" w:type="dxa"/>
          </w:tcPr>
          <w:p w14:paraId="380A7A0D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04F903E4" w14:textId="77777777" w:rsidR="00DB4324" w:rsidRPr="000E198E" w:rsidRDefault="00DB4324" w:rsidP="007F2D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E198E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6C829ADC" w14:textId="77777777" w:rsidR="00DB4324" w:rsidRPr="000E198E" w:rsidRDefault="00DB4324" w:rsidP="00DB4324">
      <w:pPr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BCC3A" w14:textId="7384D6B1" w:rsidR="00DB4324" w:rsidRPr="000E198E" w:rsidRDefault="00DB4324" w:rsidP="00F864E5">
      <w:pPr>
        <w:numPr>
          <w:ilvl w:val="0"/>
          <w:numId w:val="48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4D56B2E6" w14:textId="77777777" w:rsidR="00DB4324" w:rsidRPr="000E198E" w:rsidRDefault="00DB4324" w:rsidP="00DB4324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1219F5A1" w14:textId="0BE1E117" w:rsidR="00DB4324" w:rsidRPr="000E198E" w:rsidRDefault="00DB4324" w:rsidP="00F864E5">
      <w:p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จะมาแทนมาตรฐานการบัญชีฉบับที่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08F0CD53" w14:textId="77777777" w:rsidR="00DB4324" w:rsidRDefault="00DB4324" w:rsidP="00DB4324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901A699" w14:textId="77777777" w:rsidR="00DB4324" w:rsidRPr="000E198E" w:rsidRDefault="00DB4324" w:rsidP="00DB4324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60ECF5" w14:textId="77777777" w:rsidR="00DB4324" w:rsidRPr="000E198E" w:rsidRDefault="00DB4324" w:rsidP="00F864E5">
      <w:pPr>
        <w:numPr>
          <w:ilvl w:val="0"/>
          <w:numId w:val="4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746F67BD" w14:textId="77777777" w:rsidR="00DB4324" w:rsidRPr="000E198E" w:rsidRDefault="00DB4324" w:rsidP="00F864E5">
      <w:pPr>
        <w:numPr>
          <w:ilvl w:val="0"/>
          <w:numId w:val="4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0E198E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70EBBDDC" w14:textId="77777777" w:rsidR="00DB4324" w:rsidRPr="000E198E" w:rsidRDefault="00DB4324" w:rsidP="00F864E5">
      <w:pPr>
        <w:numPr>
          <w:ilvl w:val="0"/>
          <w:numId w:val="49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170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1EDF9909" w14:textId="77777777" w:rsidR="00DB4324" w:rsidRPr="000E198E" w:rsidRDefault="00DB4324" w:rsidP="00DB4324">
      <w:pPr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FEA858" w14:textId="4A2D2C00" w:rsidR="00DB4324" w:rsidRPr="000E198E" w:rsidRDefault="00DB4324" w:rsidP="00F864E5">
      <w:pPr>
        <w:spacing w:line="240" w:lineRule="auto"/>
        <w:ind w:left="90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9515CD">
        <w:rPr>
          <w:rFonts w:asciiTheme="majorBidi" w:hAnsiTheme="majorBidi" w:cstheme="majorBidi"/>
          <w:sz w:val="30"/>
          <w:szCs w:val="30"/>
          <w:cs/>
        </w:rPr>
        <w:br/>
      </w:r>
      <w:r w:rsidRPr="000E198E">
        <w:rPr>
          <w:rFonts w:asciiTheme="majorBidi" w:hAnsiTheme="majorBidi" w:cstheme="majorBidi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E8CE2AD" w14:textId="77777777" w:rsidR="00DB4324" w:rsidRPr="000E198E" w:rsidRDefault="00DB4324" w:rsidP="00DB4324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E0F537" w14:textId="444050EA" w:rsidR="00DB4324" w:rsidRPr="000E198E" w:rsidRDefault="00DB4324" w:rsidP="00F864E5">
      <w:pPr>
        <w:numPr>
          <w:ilvl w:val="0"/>
          <w:numId w:val="48"/>
        </w:numPr>
        <w:tabs>
          <w:tab w:val="clear" w:pos="907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การปรับปรุงมาตรฐานการบัญชีฉบับที่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7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งบกระแสเงินสด อันเป็นผลสืบเนื่องมาจากการออกมาตรฐานการ</w:t>
      </w:r>
      <w:r w:rsidR="00F864E5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ร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ายงานทางการเงินฉบับที่ 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18</w:t>
      </w:r>
      <w:r w:rsidRPr="000E198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</w:p>
    <w:p w14:paraId="3A2C452D" w14:textId="77777777" w:rsidR="00DB4324" w:rsidRPr="000E198E" w:rsidRDefault="00DB4324" w:rsidP="00F864E5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900" w:hanging="36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</w:p>
    <w:p w14:paraId="4F66B579" w14:textId="726CE7D0" w:rsidR="00DB4324" w:rsidRPr="000E198E" w:rsidRDefault="00DB4324" w:rsidP="00F864E5">
      <w:pPr>
        <w:shd w:val="clear" w:color="auto" w:fill="FFFFFF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การปรับปรุงจัดทำขึ้นเพื่อให้มีความสอดคล้องกับมาตรฐานการรายงานทางการเงินฉบับที่ </w:t>
      </w:r>
      <w:r w:rsidRPr="000E198E">
        <w:rPr>
          <w:rFonts w:asciiTheme="majorBidi" w:hAnsiTheme="majorBidi" w:cstheme="majorBidi"/>
          <w:sz w:val="30"/>
          <w:szCs w:val="30"/>
        </w:rPr>
        <w:t>18</w:t>
      </w:r>
      <w:r w:rsidRPr="000E198E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0E198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การแสดงรายการและการเปิดเผยข้อมูลในงบการเงิน </w:t>
      </w:r>
      <w:r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0E198E">
        <w:rPr>
          <w:rFonts w:asciiTheme="majorBidi" w:hAnsiTheme="majorBidi" w:cstheme="majorBidi"/>
          <w:sz w:val="30"/>
          <w:szCs w:val="30"/>
          <w:cs/>
        </w:rPr>
        <w:t>กำหนดให้มีการปรับปรุงที่เป็นผลสืบเนื่องต่อมาตรฐานการบัญชีฉบับนี้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0E198E">
        <w:rPr>
          <w:rFonts w:asciiTheme="majorBidi" w:hAnsiTheme="majorBidi" w:cstheme="majorBidi"/>
          <w:sz w:val="30"/>
          <w:szCs w:val="30"/>
        </w:rPr>
        <w:t xml:space="preserve"> </w:t>
      </w:r>
      <w:r w:rsidRPr="000E198E">
        <w:rPr>
          <w:rFonts w:asciiTheme="majorBidi" w:hAnsiTheme="majorBidi" w:cstheme="majorBidi"/>
          <w:sz w:val="30"/>
          <w:szCs w:val="30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24CD2E7" w14:textId="77777777" w:rsidR="00DB4324" w:rsidRPr="000E198E" w:rsidRDefault="00DB4324" w:rsidP="00DB4324">
      <w:pPr>
        <w:spacing w:line="240" w:lineRule="auto"/>
        <w:ind w:left="729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2062F7D" w14:textId="0A563B96" w:rsidR="00DB4324" w:rsidRDefault="00DB4324" w:rsidP="00040593">
      <w:pPr>
        <w:tabs>
          <w:tab w:val="clear" w:pos="680"/>
        </w:tabs>
        <w:spacing w:line="240" w:lineRule="auto"/>
        <w:ind w:left="531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E198E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  </w:t>
      </w:r>
    </w:p>
    <w:p w14:paraId="6276DB15" w14:textId="77777777" w:rsidR="00A352D6" w:rsidRPr="00A352D6" w:rsidRDefault="00A352D6" w:rsidP="00A352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338D37F" w14:textId="17E96D3F" w:rsidR="00AB4A8D" w:rsidRPr="009874D5" w:rsidRDefault="0026679D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นโยบายการบัญชี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ที่</w:t>
      </w:r>
      <w:r w:rsidR="006D06D2">
        <w:rPr>
          <w:rFonts w:asciiTheme="majorBidi" w:hAnsiTheme="majorBidi" w:cs="Angsana New" w:hint="cs"/>
          <w:sz w:val="30"/>
          <w:szCs w:val="30"/>
          <w:u w:val="none"/>
          <w:cs/>
        </w:rPr>
        <w:t>มีสาระ</w:t>
      </w:r>
      <w:r w:rsidR="002D551F">
        <w:rPr>
          <w:rFonts w:asciiTheme="majorBidi" w:hAnsiTheme="majorBidi" w:cs="Angsana New" w:hint="cs"/>
          <w:sz w:val="30"/>
          <w:szCs w:val="30"/>
          <w:u w:val="none"/>
          <w:cs/>
        </w:rPr>
        <w:t>สำคัญ</w:t>
      </w:r>
    </w:p>
    <w:p w14:paraId="3D0A974D" w14:textId="77777777" w:rsidR="0026679D" w:rsidRPr="009874D5" w:rsidRDefault="0026679D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3316EA0" w14:textId="72A27075" w:rsidR="000C55E2" w:rsidRDefault="000C55E2" w:rsidP="000C5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นโยบายการบัญชีที่ใช้ในการจัดทำ</w:t>
      </w:r>
      <w:r w:rsidR="002D551F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31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theme="majorBidi"/>
          <w:sz w:val="30"/>
          <w:szCs w:val="30"/>
        </w:rPr>
        <w:t>8</w:t>
      </w:r>
    </w:p>
    <w:p w14:paraId="25E5C4FD" w14:textId="77777777" w:rsidR="00DB4324" w:rsidRDefault="00DB4324" w:rsidP="00DB4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4F52C18" w14:textId="154C4E4B" w:rsidR="00697F7D" w:rsidRDefault="007C6699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="Angsana New"/>
          <w:sz w:val="30"/>
          <w:szCs w:val="30"/>
          <w:u w:val="none"/>
        </w:rPr>
      </w:pP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lastRenderedPageBreak/>
        <w:t>ประมาณการทางบัญชีที่สำคัญ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ข้อสมมติ</w:t>
      </w:r>
      <w:r w:rsidRPr="009874D5">
        <w:rPr>
          <w:rFonts w:asciiTheme="majorBidi" w:hAnsiTheme="majorBidi" w:cs="Angsana New"/>
          <w:sz w:val="30"/>
          <w:szCs w:val="30"/>
          <w:u w:val="none"/>
          <w:cs/>
        </w:rPr>
        <w:t xml:space="preserve"> </w:t>
      </w:r>
      <w:r w:rsidRPr="009874D5">
        <w:rPr>
          <w:rFonts w:asciiTheme="majorBidi" w:hAnsiTheme="majorBidi" w:cs="Angsana New" w:hint="cs"/>
          <w:sz w:val="30"/>
          <w:szCs w:val="30"/>
          <w:u w:val="none"/>
          <w:cs/>
        </w:rPr>
        <w:t>และการใช้ดุลยพินิจ</w:t>
      </w:r>
    </w:p>
    <w:p w14:paraId="0CD8D6FA" w14:textId="77777777" w:rsidR="00C83DC1" w:rsidRPr="00C83DC1" w:rsidRDefault="00C83DC1" w:rsidP="00C83DC1">
      <w:pPr>
        <w:rPr>
          <w:rFonts w:cstheme="minorBidi"/>
        </w:rPr>
      </w:pPr>
    </w:p>
    <w:p w14:paraId="7FD67F85" w14:textId="2B644839" w:rsidR="00FD6508" w:rsidRDefault="00FD6508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การประมาณการ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ได้มีการประเมินทบทวนอย่างต่อเนื่อง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และอยู่บนพื้นฐานของประสบการณ์ในอดีตและปัจจัยอื่น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B6CFA69" w14:textId="77777777" w:rsidR="00892B87" w:rsidRPr="00892B87" w:rsidRDefault="00892B87" w:rsidP="00874B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8DB6F4" w14:textId="47FA39C1" w:rsidR="007C6699" w:rsidRDefault="00FD6508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 w:hint="cs"/>
          <w:sz w:val="30"/>
          <w:szCs w:val="30"/>
          <w:cs/>
        </w:rPr>
        <w:t>ในการจัดทำ</w:t>
      </w:r>
      <w:r w:rsidR="00A02F20">
        <w:rPr>
          <w:rFonts w:asciiTheme="majorBidi" w:hAnsiTheme="majorBidi" w:cstheme="majorBidi" w:hint="cs"/>
          <w:sz w:val="30"/>
          <w:szCs w:val="30"/>
          <w:cs/>
        </w:rPr>
        <w:t>งบการ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เงินระหว่างกาลนี้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ประมาณการทางบัญชีที่สำคัญ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ข้อสมมติ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 xml:space="preserve">31 </w:t>
      </w:r>
      <w:r w:rsidRPr="009874D5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256</w:t>
      </w:r>
      <w:r w:rsidR="00D72482">
        <w:rPr>
          <w:rFonts w:asciiTheme="majorBidi" w:hAnsiTheme="majorBidi" w:cstheme="majorBidi"/>
          <w:sz w:val="30"/>
          <w:szCs w:val="30"/>
        </w:rPr>
        <w:t>8</w:t>
      </w:r>
    </w:p>
    <w:p w14:paraId="2783EB49" w14:textId="77777777" w:rsidR="00DB4324" w:rsidRDefault="00DB4324" w:rsidP="00FD6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52E8F" w14:textId="182B0935" w:rsidR="00973C22" w:rsidRPr="00BA1E65" w:rsidRDefault="00973C22" w:rsidP="00973C22">
      <w:pPr>
        <w:pStyle w:val="Heading1"/>
        <w:keepLines/>
        <w:numPr>
          <w:ilvl w:val="0"/>
          <w:numId w:val="4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BA1E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ส่วนงานดำเนินงานและการจำแนกรายได้</w:t>
      </w:r>
      <w:r w:rsidRPr="00BA1E65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09DAD768" w14:textId="77777777" w:rsidR="00973C22" w:rsidRPr="009874D5" w:rsidRDefault="00973C22" w:rsidP="00973C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C3D6A3" w14:textId="743E911C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คณะผู้บริหารกลุ่มบริษัท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ผู้บริหารกำหนดส่วนงานดำเนินงานจากข้อมูลที่จะถูกสอบทานโดยคณะผู้บริหารกลุ่มบริษัท โดยมีจุดประสงค์เพื่อจัดสรรทรัพยากรและประเมินผลการดำเนินงานของส่วนงาน</w:t>
      </w:r>
    </w:p>
    <w:p w14:paraId="560E0820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AD061" w14:textId="20398313" w:rsidR="00B91F02" w:rsidRDefault="00B91F02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="00EB0F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มีส่วนงานที่รายงานทั้งสิ้น </w:t>
      </w:r>
      <w:r w:rsidR="00B94111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ส่วนงาน ดังนี้</w:t>
      </w:r>
    </w:p>
    <w:p w14:paraId="617A081F" w14:textId="77777777" w:rsidR="00FF69B9" w:rsidRPr="009874D5" w:rsidRDefault="00FF69B9" w:rsidP="008E2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91D56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ผลิตภัณฑ์อาหารสัตว์เลี้ยง</w:t>
      </w:r>
    </w:p>
    <w:p w14:paraId="0E574F13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</w:rPr>
        <w:t>•</w:t>
      </w:r>
      <w:r w:rsidRPr="009874D5">
        <w:rPr>
          <w:rFonts w:asciiTheme="majorBidi" w:hAnsiTheme="majorBidi" w:cstheme="majorBidi"/>
          <w:sz w:val="30"/>
          <w:szCs w:val="30"/>
        </w:rPr>
        <w:tab/>
      </w:r>
      <w:r w:rsidRPr="009874D5">
        <w:rPr>
          <w:rFonts w:asciiTheme="majorBidi" w:hAnsiTheme="majorBidi" w:cstheme="majorBidi"/>
          <w:sz w:val="30"/>
          <w:szCs w:val="30"/>
          <w:cs/>
        </w:rPr>
        <w:t>ธุรกิจอื่น ๆ</w:t>
      </w:r>
    </w:p>
    <w:p w14:paraId="468155C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AC4B73D" w14:textId="2C426AE5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17B69A58" w14:textId="77777777" w:rsidR="00B91F02" w:rsidRPr="009874D5" w:rsidRDefault="00B91F02" w:rsidP="00B91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0006EA0" w14:textId="77777777" w:rsidR="00B91F02" w:rsidRPr="00455DEF" w:rsidRDefault="00B91F02" w:rsidP="00455D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455DEF">
        <w:rPr>
          <w:rFonts w:asciiTheme="majorBidi" w:hAnsiTheme="majorBidi" w:cstheme="majorBidi"/>
          <w:spacing w:val="6"/>
          <w:sz w:val="30"/>
          <w:szCs w:val="30"/>
          <w:cs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56C0E9B5" w14:textId="77777777" w:rsidR="0086042F" w:rsidRPr="009874D5" w:rsidRDefault="0086042F" w:rsidP="00E237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7AE72" w14:textId="61E3D7BC" w:rsidR="009B04CC" w:rsidRDefault="009B04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873B0C5" w14:textId="76A695B0" w:rsidR="00973C22" w:rsidRPr="009874D5" w:rsidRDefault="0096027E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4A405E">
        <w:rPr>
          <w:rFonts w:asciiTheme="majorBidi" w:hAnsiTheme="majorBidi" w:cstheme="majorBidi"/>
          <w:b/>
          <w:sz w:val="30"/>
          <w:szCs w:val="30"/>
          <w:cs/>
        </w:rPr>
        <w:lastRenderedPageBreak/>
        <w:t>ข้อมูล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เกี่ยวกับ</w:t>
      </w:r>
      <w:r w:rsidR="00423FA9" w:rsidRPr="004A405E">
        <w:rPr>
          <w:rFonts w:asciiTheme="majorBidi" w:hAnsiTheme="majorBidi" w:cstheme="majorBidi" w:hint="cs"/>
          <w:b/>
          <w:sz w:val="30"/>
          <w:szCs w:val="30"/>
          <w:cs/>
        </w:rPr>
        <w:t>รายได้และกำไรขั้นต้น</w:t>
      </w:r>
      <w:r w:rsidR="000526FA">
        <w:rPr>
          <w:rFonts w:asciiTheme="majorBidi" w:hAnsiTheme="majorBidi" w:cstheme="majorBidi" w:hint="cs"/>
          <w:b/>
          <w:sz w:val="30"/>
          <w:szCs w:val="30"/>
          <w:cs/>
        </w:rPr>
        <w:t>ของข้อมูล</w:t>
      </w:r>
      <w:r w:rsidRPr="004A405E">
        <w:rPr>
          <w:rFonts w:asciiTheme="majorBidi" w:hAnsiTheme="majorBidi" w:cstheme="majorBidi"/>
          <w:b/>
          <w:sz w:val="30"/>
          <w:szCs w:val="30"/>
          <w:cs/>
        </w:rPr>
        <w:t>จำแนกตามส่วนงานของกลุ่มบริษัทมีดังต่อไปนี้</w:t>
      </w:r>
    </w:p>
    <w:p w14:paraId="6E9CFA84" w14:textId="77777777" w:rsidR="00197A4A" w:rsidRPr="009874D5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238"/>
      </w:tblGrid>
      <w:tr w:rsidR="00DE0EAE" w:rsidRPr="009874D5" w14:paraId="77A7E43F" w14:textId="77777777" w:rsidTr="00C21295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5C9A2C1C" w14:textId="3ED4694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3D11D6B4" w14:textId="2AACD007" w:rsidR="00DE0EAE" w:rsidRPr="00A070D7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A070D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DE0EAE" w:rsidRPr="009874D5" w14:paraId="323A9B28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7EEC3C65" w14:textId="35BC53C9" w:rsidR="00DE0EAE" w:rsidRPr="009874D5" w:rsidRDefault="00DE0EAE" w:rsidP="00766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5E41B" w14:textId="65A321A9" w:rsidR="00DE0EAE" w:rsidRPr="00AD167F" w:rsidRDefault="003B0899" w:rsidP="00083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739CAB8F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5C6E7F4A" w14:textId="636DF641" w:rsidR="00DE0EAE" w:rsidRPr="00AD167F" w:rsidRDefault="00DE0EAE" w:rsidP="00D153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16161AEB" w14:textId="77777777" w:rsidR="00DE0EAE" w:rsidRPr="00AD167F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69136576" w14:textId="73E75E30" w:rsidR="00DE0EAE" w:rsidRPr="00AD167F" w:rsidRDefault="00DE0EAE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5943B1C4" w14:textId="77777777" w:rsidTr="00A62F7E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21E9A71A" w14:textId="5074393B" w:rsidR="005D3E8B" w:rsidRPr="009874D5" w:rsidRDefault="00AE3751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5D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D7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9</w:t>
            </w:r>
          </w:p>
        </w:tc>
        <w:tc>
          <w:tcPr>
            <w:tcW w:w="1350" w:type="dxa"/>
            <w:vAlign w:val="bottom"/>
          </w:tcPr>
          <w:p w14:paraId="1BBC4E1D" w14:textId="047A5F35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220D74D2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79475E4C" w14:textId="0C8D17B3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41F98AC9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vAlign w:val="bottom"/>
          </w:tcPr>
          <w:p w14:paraId="1D4E208E" w14:textId="0E1549C8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E0EAE" w:rsidRPr="009874D5" w14:paraId="1D36BB34" w14:textId="77777777" w:rsidTr="00A62F7E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0D5F2A4C" w14:textId="77777777" w:rsidR="00DE0EAE" w:rsidRPr="009874D5" w:rsidRDefault="00DE0EAE" w:rsidP="00DE0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66449E55" w14:textId="5FF06575" w:rsidR="00DE0EAE" w:rsidRPr="009874D5" w:rsidRDefault="00DE0EAE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115A1" w:rsidRPr="009874D5" w14:paraId="6B80C474" w14:textId="77777777" w:rsidTr="00A62F7E">
        <w:trPr>
          <w:cantSplit/>
          <w:trHeight w:val="336"/>
        </w:trPr>
        <w:tc>
          <w:tcPr>
            <w:tcW w:w="4680" w:type="dxa"/>
            <w:hideMark/>
          </w:tcPr>
          <w:p w14:paraId="57B8705D" w14:textId="4932BAC3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59BB7BA5" w14:textId="3DBC1A43" w:rsidR="00D115A1" w:rsidRPr="009874D5" w:rsidRDefault="00D115A1" w:rsidP="005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left" w:pos="112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00018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8,848,853</w:t>
            </w:r>
          </w:p>
        </w:tc>
        <w:tc>
          <w:tcPr>
            <w:tcW w:w="204" w:type="dxa"/>
          </w:tcPr>
          <w:p w14:paraId="08835D4F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29F568C" w14:textId="74486383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38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100,646</w:t>
            </w:r>
          </w:p>
        </w:tc>
        <w:tc>
          <w:tcPr>
            <w:tcW w:w="202" w:type="dxa"/>
          </w:tcPr>
          <w:p w14:paraId="25C81134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0748B14A" w14:textId="181E9D5E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38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8,949,499</w:t>
            </w:r>
          </w:p>
        </w:tc>
      </w:tr>
      <w:tr w:rsidR="00D115A1" w:rsidRPr="009874D5" w14:paraId="0E5C9695" w14:textId="77777777" w:rsidTr="009E0A49">
        <w:trPr>
          <w:cantSplit/>
          <w:trHeight w:val="350"/>
        </w:trPr>
        <w:tc>
          <w:tcPr>
            <w:tcW w:w="4680" w:type="dxa"/>
          </w:tcPr>
          <w:p w14:paraId="45FD7EAA" w14:textId="06E53F2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28F12896" w14:textId="6987CD8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38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3,667,708</w:t>
            </w:r>
          </w:p>
        </w:tc>
        <w:tc>
          <w:tcPr>
            <w:tcW w:w="204" w:type="dxa"/>
          </w:tcPr>
          <w:p w14:paraId="46AEBA63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8315523" w14:textId="19E49E98" w:rsidR="00D115A1" w:rsidRPr="00775E0C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579BEC24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3BF0569" w14:textId="72A4EBEE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1052"/>
              </w:tabs>
              <w:spacing w:line="240" w:lineRule="auto"/>
              <w:ind w:left="-79" w:right="2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E38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3,667,708</w:t>
            </w:r>
          </w:p>
        </w:tc>
      </w:tr>
      <w:tr w:rsidR="00D115A1" w:rsidRPr="009874D5" w14:paraId="3F28F0B8" w14:textId="77777777" w:rsidTr="009E0A49">
        <w:trPr>
          <w:cantSplit/>
          <w:trHeight w:val="350"/>
        </w:trPr>
        <w:tc>
          <w:tcPr>
            <w:tcW w:w="4680" w:type="dxa"/>
          </w:tcPr>
          <w:p w14:paraId="11097D37" w14:textId="59BB4D19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156B77" w14:textId="3BFC0AF0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C2FA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(2,912,608)</w:t>
            </w:r>
          </w:p>
        </w:tc>
        <w:tc>
          <w:tcPr>
            <w:tcW w:w="204" w:type="dxa"/>
          </w:tcPr>
          <w:p w14:paraId="34C88ED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0D1BD8EC" w14:textId="4F3C6E3B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decimal" w:pos="1140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C06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(864)</w:t>
            </w:r>
          </w:p>
        </w:tc>
        <w:tc>
          <w:tcPr>
            <w:tcW w:w="202" w:type="dxa"/>
          </w:tcPr>
          <w:p w14:paraId="005D85E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1EE733FB" w14:textId="5C5DAD7E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  <w:tab w:val="left" w:pos="888"/>
              </w:tabs>
              <w:spacing w:line="240" w:lineRule="auto"/>
              <w:ind w:left="-79" w:right="-3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C062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(2,913,472)</w:t>
            </w:r>
          </w:p>
        </w:tc>
      </w:tr>
      <w:tr w:rsidR="00D115A1" w:rsidRPr="009874D5" w14:paraId="42E69FFE" w14:textId="77777777" w:rsidTr="009E0A49">
        <w:trPr>
          <w:cantSplit/>
          <w:trHeight w:val="350"/>
        </w:trPr>
        <w:tc>
          <w:tcPr>
            <w:tcW w:w="4680" w:type="dxa"/>
          </w:tcPr>
          <w:p w14:paraId="75B8AD9D" w14:textId="7777777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94F4E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9943323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057A8A5A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91A60D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</w:tcPr>
          <w:p w14:paraId="14029A5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68B5DA01" w14:textId="77777777" w:rsidTr="009E0A49">
        <w:trPr>
          <w:cantSplit/>
          <w:trHeight w:val="350"/>
        </w:trPr>
        <w:tc>
          <w:tcPr>
            <w:tcW w:w="4680" w:type="dxa"/>
          </w:tcPr>
          <w:p w14:paraId="20A78F33" w14:textId="5ED4B0E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2D4E86" w14:textId="10D58F5F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7A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9,603,953</w:t>
            </w:r>
          </w:p>
        </w:tc>
        <w:tc>
          <w:tcPr>
            <w:tcW w:w="204" w:type="dxa"/>
          </w:tcPr>
          <w:p w14:paraId="002A50F6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2709E84" w14:textId="6BE9E5C2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A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99,782</w:t>
            </w:r>
          </w:p>
        </w:tc>
        <w:tc>
          <w:tcPr>
            <w:tcW w:w="202" w:type="dxa"/>
          </w:tcPr>
          <w:p w14:paraId="657E3426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35A38A52" w14:textId="072030CD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11A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9,703,735</w:t>
            </w:r>
          </w:p>
        </w:tc>
      </w:tr>
      <w:tr w:rsidR="00D115A1" w:rsidRPr="009874D5" w14:paraId="26E9FBED" w14:textId="77777777" w:rsidTr="00FC2D70">
        <w:trPr>
          <w:cantSplit/>
          <w:trHeight w:val="350"/>
        </w:trPr>
        <w:tc>
          <w:tcPr>
            <w:tcW w:w="4680" w:type="dxa"/>
          </w:tcPr>
          <w:p w14:paraId="237956C5" w14:textId="31B8EC5B" w:rsidR="00D115A1" w:rsidRPr="009874D5" w:rsidRDefault="00D115A1" w:rsidP="00D115A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102877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9133658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5118B99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93CEAF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</w:tcBorders>
          </w:tcPr>
          <w:p w14:paraId="0D6CF5B4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6D378356" w14:textId="77777777" w:rsidTr="00A62F7E">
        <w:trPr>
          <w:cantSplit/>
          <w:trHeight w:val="350"/>
        </w:trPr>
        <w:tc>
          <w:tcPr>
            <w:tcW w:w="4680" w:type="dxa"/>
          </w:tcPr>
          <w:p w14:paraId="79727CC0" w14:textId="65526D46" w:rsidR="00D115A1" w:rsidRPr="009874D5" w:rsidRDefault="00D115A1" w:rsidP="00D115A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3828C0CB" w14:textId="2BBDD1DD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E790D1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54F7903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8650AB7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</w:tcPr>
          <w:p w14:paraId="1758DBCF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147E9F34" w14:textId="77777777" w:rsidTr="00A62F7E">
        <w:trPr>
          <w:cantSplit/>
          <w:trHeight w:val="350"/>
        </w:trPr>
        <w:tc>
          <w:tcPr>
            <w:tcW w:w="4680" w:type="dxa"/>
          </w:tcPr>
          <w:p w14:paraId="05B67906" w14:textId="4099CD0E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44D9B8B" w14:textId="78FCDC8B" w:rsidR="00D115A1" w:rsidRPr="009E0A49" w:rsidRDefault="00D115A1" w:rsidP="005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  <w:tab w:val="left" w:pos="1120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40CC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2,622,432</w:t>
            </w:r>
          </w:p>
        </w:tc>
        <w:tc>
          <w:tcPr>
            <w:tcW w:w="204" w:type="dxa"/>
          </w:tcPr>
          <w:p w14:paraId="7054FE75" w14:textId="5ECB673E" w:rsidR="00D115A1" w:rsidRPr="009E0A49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7B2BBFA" w14:textId="17A5C9EB" w:rsidR="00D115A1" w:rsidRPr="009E0A49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-69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148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(18,680)</w:t>
            </w:r>
          </w:p>
        </w:tc>
        <w:tc>
          <w:tcPr>
            <w:tcW w:w="202" w:type="dxa"/>
          </w:tcPr>
          <w:p w14:paraId="6EE227D4" w14:textId="3DE568C6" w:rsidR="00D115A1" w:rsidRPr="009E0A49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751EF130" w14:textId="4E3FF4F1" w:rsidR="00D115A1" w:rsidRPr="00D2533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8148C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</w:t>
            </w:r>
            <w:r w:rsidRPr="008148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8148C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603</w:t>
            </w:r>
            <w:r w:rsidRPr="008148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8148C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752</w:t>
            </w:r>
          </w:p>
        </w:tc>
      </w:tr>
      <w:tr w:rsidR="00D115A1" w:rsidRPr="009874D5" w14:paraId="7E2DD1DD" w14:textId="77777777" w:rsidTr="00D2533E">
        <w:trPr>
          <w:cantSplit/>
          <w:trHeight w:val="350"/>
        </w:trPr>
        <w:tc>
          <w:tcPr>
            <w:tcW w:w="4680" w:type="dxa"/>
          </w:tcPr>
          <w:p w14:paraId="41D7C6A3" w14:textId="77777777" w:rsidR="00D115A1" w:rsidRDefault="00D115A1" w:rsidP="00D115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ab/>
            </w:r>
          </w:p>
          <w:p w14:paraId="1BADF39D" w14:textId="2179357D" w:rsidR="00D115A1" w:rsidRPr="009E42D5" w:rsidRDefault="00D115A1" w:rsidP="00D115A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B67963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FF9AC9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85E1DB4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DA652DE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5C545" w14:textId="06A4A0B7" w:rsidR="00D115A1" w:rsidRPr="00D2533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</w:rPr>
            </w:pPr>
            <w:r w:rsidRPr="00D8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(1</w:t>
            </w:r>
            <w:r w:rsidRPr="00D83B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D8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039</w:t>
            </w:r>
            <w:r w:rsidRPr="00D83B4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D83B4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748)</w:t>
            </w:r>
          </w:p>
        </w:tc>
      </w:tr>
      <w:tr w:rsidR="00D115A1" w:rsidRPr="009874D5" w14:paraId="68D37771" w14:textId="77777777" w:rsidTr="009E0A49">
        <w:trPr>
          <w:cantSplit/>
          <w:trHeight w:val="350"/>
        </w:trPr>
        <w:tc>
          <w:tcPr>
            <w:tcW w:w="4680" w:type="dxa"/>
          </w:tcPr>
          <w:p w14:paraId="729CB416" w14:textId="77777777" w:rsidR="00D115A1" w:rsidRPr="009874D5" w:rsidRDefault="00D115A1" w:rsidP="00D115A1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0B5B3CC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5BF39B4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41588C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2C3BA9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0F9C3A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717B2100" w14:textId="77777777" w:rsidTr="009B102E">
        <w:trPr>
          <w:cantSplit/>
          <w:trHeight w:val="350"/>
        </w:trPr>
        <w:tc>
          <w:tcPr>
            <w:tcW w:w="4680" w:type="dxa"/>
          </w:tcPr>
          <w:p w14:paraId="40DF5D77" w14:textId="67449721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11809C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E7FCD78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7FA448B" w14:textId="77777777" w:rsidR="00D115A1" w:rsidRPr="009B102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2" w:type="dxa"/>
          </w:tcPr>
          <w:p w14:paraId="67245B1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8C67B75" w14:textId="74B633D1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5683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1,564,004</w:t>
            </w:r>
          </w:p>
        </w:tc>
      </w:tr>
      <w:tr w:rsidR="00D115A1" w:rsidRPr="009874D5" w14:paraId="48845484" w14:textId="77777777" w:rsidTr="009B102E">
        <w:trPr>
          <w:cantSplit/>
          <w:trHeight w:val="350"/>
        </w:trPr>
        <w:tc>
          <w:tcPr>
            <w:tcW w:w="4680" w:type="dxa"/>
          </w:tcPr>
          <w:p w14:paraId="0AE33A79" w14:textId="4191B68E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46F3A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FDE9E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03A23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C7289D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nil"/>
              <w:right w:val="nil"/>
            </w:tcBorders>
          </w:tcPr>
          <w:p w14:paraId="111E0A78" w14:textId="0CEEC0A1" w:rsidR="00D115A1" w:rsidRPr="00D2533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5568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291</w:t>
            </w:r>
            <w:r w:rsidRPr="0055683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</w:t>
            </w:r>
            <w:r w:rsidRPr="0055683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087</w:t>
            </w:r>
          </w:p>
        </w:tc>
      </w:tr>
      <w:tr w:rsidR="00D115A1" w:rsidRPr="009874D5" w14:paraId="59F07729" w14:textId="77777777" w:rsidTr="00AB5B29">
        <w:trPr>
          <w:cantSplit/>
          <w:trHeight w:val="350"/>
        </w:trPr>
        <w:tc>
          <w:tcPr>
            <w:tcW w:w="4680" w:type="dxa"/>
          </w:tcPr>
          <w:p w14:paraId="7BE862A4" w14:textId="58FBF29D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D1D307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D99EC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BEAD7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5D11B3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717CC077" w14:textId="3E60A2F3" w:rsidR="00D115A1" w:rsidRPr="000A639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5667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(2,309)</w:t>
            </w:r>
          </w:p>
        </w:tc>
      </w:tr>
      <w:tr w:rsidR="00D115A1" w:rsidRPr="009874D5" w14:paraId="222BF08B" w14:textId="77777777" w:rsidTr="009B102E">
        <w:trPr>
          <w:cantSplit/>
          <w:trHeight w:val="350"/>
        </w:trPr>
        <w:tc>
          <w:tcPr>
            <w:tcW w:w="4680" w:type="dxa"/>
          </w:tcPr>
          <w:p w14:paraId="7F0A4C35" w14:textId="7777777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1A91E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B5B2BB3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3A82608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4C7B6A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CB62164" w14:textId="1C58228A" w:rsidR="00D115A1" w:rsidRPr="00F67FE8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(1</w:t>
            </w: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925)</w:t>
            </w:r>
          </w:p>
        </w:tc>
      </w:tr>
      <w:tr w:rsidR="00D115A1" w:rsidRPr="009874D5" w14:paraId="3419B4E9" w14:textId="77777777" w:rsidTr="00AB5B29">
        <w:trPr>
          <w:cantSplit/>
          <w:trHeight w:val="350"/>
        </w:trPr>
        <w:tc>
          <w:tcPr>
            <w:tcW w:w="4680" w:type="dxa"/>
          </w:tcPr>
          <w:p w14:paraId="5BD4C59D" w14:textId="7777777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AE097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BAE675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CBE214F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510A4D8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4A90E7CE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1DB37676" w14:textId="77777777" w:rsidTr="009E0A49">
        <w:trPr>
          <w:cantSplit/>
          <w:trHeight w:val="350"/>
        </w:trPr>
        <w:tc>
          <w:tcPr>
            <w:tcW w:w="4680" w:type="dxa"/>
          </w:tcPr>
          <w:p w14:paraId="39E3FA08" w14:textId="0EA3D658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FBC7D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B2D7EA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B5FE14C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1852EF49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right w:val="nil"/>
            </w:tcBorders>
          </w:tcPr>
          <w:p w14:paraId="40B292B8" w14:textId="7C31CEF0" w:rsidR="00D115A1" w:rsidRPr="000A639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956675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1,850,857</w:t>
            </w:r>
          </w:p>
        </w:tc>
      </w:tr>
      <w:tr w:rsidR="00D115A1" w:rsidRPr="009874D5" w14:paraId="2899E3FE" w14:textId="77777777" w:rsidTr="009E0A49">
        <w:trPr>
          <w:cantSplit/>
          <w:trHeight w:val="350"/>
        </w:trPr>
        <w:tc>
          <w:tcPr>
            <w:tcW w:w="4680" w:type="dxa"/>
          </w:tcPr>
          <w:p w14:paraId="08D449A3" w14:textId="5258F8EB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19B19A" w14:textId="77777777" w:rsidR="00D115A1" w:rsidRPr="009B102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04" w:type="dxa"/>
          </w:tcPr>
          <w:p w14:paraId="1BBF546A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161677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868904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48EE0" w14:textId="1DDCBFFB" w:rsidR="00D115A1" w:rsidRPr="00F67FE8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9"/>
              <w:jc w:val="right"/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</w:pP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(135</w:t>
            </w: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956675">
              <w:rPr>
                <w:rStyle w:val="normaltextrun"/>
                <w:rFonts w:ascii="Angsana New" w:hAnsi="Angsana New" w:cs="Angsana New"/>
                <w:sz w:val="30"/>
                <w:szCs w:val="30"/>
                <w:cs/>
                <w:lang w:val="en-GB"/>
              </w:rPr>
              <w:t>693)</w:t>
            </w:r>
          </w:p>
        </w:tc>
      </w:tr>
      <w:tr w:rsidR="00D115A1" w:rsidRPr="009874D5" w14:paraId="2389DC3C" w14:textId="77777777" w:rsidTr="009E0A49">
        <w:trPr>
          <w:cantSplit/>
          <w:trHeight w:val="350"/>
        </w:trPr>
        <w:tc>
          <w:tcPr>
            <w:tcW w:w="4680" w:type="dxa"/>
          </w:tcPr>
          <w:p w14:paraId="4C18CD15" w14:textId="77777777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8076D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5B281C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311EA18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26717B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DC6E8E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47B7FF1C" w14:textId="77777777" w:rsidTr="009E0A49">
        <w:trPr>
          <w:cantSplit/>
          <w:trHeight w:val="350"/>
        </w:trPr>
        <w:tc>
          <w:tcPr>
            <w:tcW w:w="4680" w:type="dxa"/>
          </w:tcPr>
          <w:p w14:paraId="32CC5F17" w14:textId="5894486D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68CAB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0350A9A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DE453B2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B6B8B6A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left w:val="nil"/>
              <w:bottom w:val="double" w:sz="4" w:space="0" w:color="auto"/>
              <w:right w:val="nil"/>
            </w:tcBorders>
          </w:tcPr>
          <w:p w14:paraId="37D028BF" w14:textId="38BDBE26" w:rsidR="00D115A1" w:rsidRPr="00D2533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rPr>
                <w:rStyle w:val="normaltextrun"/>
                <w:rFonts w:ascii="Angsana New" w:hAnsi="Angsana New" w:cs="Angsana New"/>
              </w:rPr>
            </w:pP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715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164</w:t>
            </w:r>
          </w:p>
        </w:tc>
      </w:tr>
      <w:tr w:rsidR="00D115A1" w:rsidRPr="009874D5" w14:paraId="6EF536DC" w14:textId="77777777" w:rsidTr="00FC2D70">
        <w:trPr>
          <w:cantSplit/>
          <w:trHeight w:val="350"/>
        </w:trPr>
        <w:tc>
          <w:tcPr>
            <w:tcW w:w="4680" w:type="dxa"/>
          </w:tcPr>
          <w:p w14:paraId="78C2AB69" w14:textId="77777777" w:rsidR="00D115A1" w:rsidRPr="009874D5" w:rsidRDefault="00D115A1" w:rsidP="00D115A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36DDF8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EE52A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FE4B4AC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3F3D737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9443AE" w14:textId="5ED32680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359468D2" w14:textId="77777777" w:rsidTr="00FC2D70">
        <w:trPr>
          <w:cantSplit/>
          <w:trHeight w:val="350"/>
        </w:trPr>
        <w:tc>
          <w:tcPr>
            <w:tcW w:w="4680" w:type="dxa"/>
          </w:tcPr>
          <w:p w14:paraId="50468F28" w14:textId="36883945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DEEC779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C6753E9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30ADB2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28621EA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6ECFD111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426B35D2" w14:textId="77777777" w:rsidTr="00D2533E">
        <w:trPr>
          <w:cantSplit/>
          <w:trHeight w:val="350"/>
        </w:trPr>
        <w:tc>
          <w:tcPr>
            <w:tcW w:w="4680" w:type="dxa"/>
          </w:tcPr>
          <w:p w14:paraId="19421ABB" w14:textId="4413F612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  <w:r w:rsidRPr="009874D5" w:rsidDel="00E638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3499F6" w14:textId="77777777" w:rsidR="00D115A1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082485" w14:textId="17034A43" w:rsidR="00D115A1" w:rsidRPr="008060F0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09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9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09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603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09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953</w:t>
            </w:r>
          </w:p>
        </w:tc>
        <w:tc>
          <w:tcPr>
            <w:tcW w:w="204" w:type="dxa"/>
          </w:tcPr>
          <w:p w14:paraId="0B6DB8B8" w14:textId="6301228D" w:rsidR="00D115A1" w:rsidRPr="008060F0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44A249" w14:textId="77777777" w:rsidR="00D115A1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0B541961" w14:textId="0812C255" w:rsidR="00D115A1" w:rsidRPr="008060F0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C009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99</w:t>
            </w:r>
            <w:r w:rsidRPr="00C009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 w:rsidRPr="00C009A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782</w:t>
            </w:r>
          </w:p>
        </w:tc>
        <w:tc>
          <w:tcPr>
            <w:tcW w:w="202" w:type="dxa"/>
          </w:tcPr>
          <w:p w14:paraId="345E49FF" w14:textId="14AA5B55" w:rsidR="00D115A1" w:rsidRPr="008060F0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49987A" w14:textId="52B5FB70" w:rsidR="00D115A1" w:rsidRPr="00D2533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46"/>
              <w:jc w:val="right"/>
              <w:divId w:val="911936725"/>
              <w:rPr>
                <w:rStyle w:val="normaltextrun"/>
                <w:rFonts w:ascii="Angsana New" w:hAnsi="Angsana New" w:cs="Angsana New"/>
              </w:rPr>
            </w:pPr>
            <w:r w:rsidRPr="00AE50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9</w:t>
            </w:r>
            <w:r w:rsidRPr="00AE50D1"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AE50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703</w:t>
            </w:r>
            <w:r w:rsidRPr="00AE50D1">
              <w:rPr>
                <w:rFonts w:asciiTheme="majorBidi" w:hAnsiTheme="majorBidi" w:cs="Angsana New"/>
                <w:b/>
                <w:bCs/>
                <w:sz w:val="30"/>
                <w:szCs w:val="30"/>
                <w:lang w:val="en-GB"/>
              </w:rPr>
              <w:t>,</w:t>
            </w:r>
            <w:r w:rsidRPr="00AE50D1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/>
              </w:rPr>
              <w:t>735</w:t>
            </w:r>
          </w:p>
        </w:tc>
      </w:tr>
    </w:tbl>
    <w:p w14:paraId="7A5FEEB0" w14:textId="77777777" w:rsidR="00197A4A" w:rsidRPr="009874D5" w:rsidRDefault="00197A4A" w:rsidP="009B102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75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072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1350"/>
        <w:gridCol w:w="204"/>
        <w:gridCol w:w="1326"/>
        <w:gridCol w:w="202"/>
        <w:gridCol w:w="1310"/>
      </w:tblGrid>
      <w:tr w:rsidR="00197A4A" w:rsidRPr="009874D5" w14:paraId="74C95B09" w14:textId="77777777" w:rsidTr="00044486">
        <w:trPr>
          <w:cantSplit/>
          <w:trHeight w:val="254"/>
          <w:tblHeader/>
        </w:trPr>
        <w:tc>
          <w:tcPr>
            <w:tcW w:w="4680" w:type="dxa"/>
            <w:vAlign w:val="bottom"/>
            <w:hideMark/>
          </w:tcPr>
          <w:p w14:paraId="7B883638" w14:textId="268B1740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392" w:type="dxa"/>
            <w:gridSpan w:val="5"/>
            <w:vAlign w:val="bottom"/>
          </w:tcPr>
          <w:p w14:paraId="3394F6B5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197A4A" w:rsidRPr="009874D5" w14:paraId="4782A8B3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6BB66DF0" w14:textId="5556E021" w:rsidR="00197A4A" w:rsidRPr="003243C1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891AF8" w14:textId="2A316CF6" w:rsidR="00197A4A" w:rsidRPr="00AD167F" w:rsidRDefault="00197A4A" w:rsidP="00FD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ผลิตภัณฑ์</w:t>
            </w:r>
            <w:r w:rsidR="00455DEF"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อาหาร</w:t>
            </w:r>
          </w:p>
        </w:tc>
        <w:tc>
          <w:tcPr>
            <w:tcW w:w="204" w:type="dxa"/>
            <w:vAlign w:val="bottom"/>
          </w:tcPr>
          <w:p w14:paraId="2ADC8CA3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6A0C1C4F" w14:textId="53AC190E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02" w:type="dxa"/>
          </w:tcPr>
          <w:p w14:paraId="6DA6ED65" w14:textId="77777777" w:rsidR="00197A4A" w:rsidRPr="00AD167F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37EE2EB5" w14:textId="7738789E" w:rsidR="00197A4A" w:rsidRPr="00AD167F" w:rsidRDefault="00197A4A" w:rsidP="005B4E4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D3E8B" w:rsidRPr="009874D5" w14:paraId="04FAADF8" w14:textId="77777777" w:rsidTr="00044486">
        <w:trPr>
          <w:cantSplit/>
          <w:trHeight w:val="363"/>
          <w:tblHeader/>
        </w:trPr>
        <w:tc>
          <w:tcPr>
            <w:tcW w:w="4680" w:type="dxa"/>
            <w:vAlign w:val="bottom"/>
          </w:tcPr>
          <w:p w14:paraId="4912BA91" w14:textId="680D8E48" w:rsidR="005D3E8B" w:rsidRPr="009874D5" w:rsidRDefault="00AE3751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="005D3E8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D724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8</w:t>
            </w:r>
          </w:p>
        </w:tc>
        <w:tc>
          <w:tcPr>
            <w:tcW w:w="1350" w:type="dxa"/>
            <w:vAlign w:val="bottom"/>
          </w:tcPr>
          <w:p w14:paraId="6E8C1C9F" w14:textId="278EBE90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สัตว์เลี้ยง</w:t>
            </w:r>
          </w:p>
        </w:tc>
        <w:tc>
          <w:tcPr>
            <w:tcW w:w="204" w:type="dxa"/>
            <w:vAlign w:val="bottom"/>
          </w:tcPr>
          <w:p w14:paraId="1032F8B3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vAlign w:val="bottom"/>
          </w:tcPr>
          <w:p w14:paraId="0E7BA51A" w14:textId="0C4A1929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ธุรกิจอื่น ๆ</w:t>
            </w:r>
          </w:p>
        </w:tc>
        <w:tc>
          <w:tcPr>
            <w:tcW w:w="202" w:type="dxa"/>
          </w:tcPr>
          <w:p w14:paraId="38798128" w14:textId="77777777" w:rsidR="005D3E8B" w:rsidRPr="00AD167F" w:rsidRDefault="005D3E8B" w:rsidP="005D3E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vAlign w:val="bottom"/>
          </w:tcPr>
          <w:p w14:paraId="285CA38A" w14:textId="4C784F6A" w:rsidR="005D3E8B" w:rsidRPr="00AD167F" w:rsidRDefault="005D3E8B" w:rsidP="005D3E8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D167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197A4A" w:rsidRPr="009874D5" w14:paraId="7FC496FC" w14:textId="77777777" w:rsidTr="00044486">
        <w:trPr>
          <w:cantSplit/>
          <w:trHeight w:val="272"/>
          <w:tblHeader/>
        </w:trPr>
        <w:tc>
          <w:tcPr>
            <w:tcW w:w="4680" w:type="dxa"/>
            <w:vAlign w:val="bottom"/>
          </w:tcPr>
          <w:p w14:paraId="7A8EB7C9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392" w:type="dxa"/>
            <w:gridSpan w:val="5"/>
            <w:vAlign w:val="bottom"/>
            <w:hideMark/>
          </w:tcPr>
          <w:p w14:paraId="502D9547" w14:textId="77777777" w:rsidR="00197A4A" w:rsidRPr="009874D5" w:rsidRDefault="00197A4A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64A7F" w:rsidRPr="009874D5" w14:paraId="4B0CB26E" w14:textId="77777777" w:rsidTr="00044486">
        <w:trPr>
          <w:cantSplit/>
          <w:trHeight w:val="336"/>
        </w:trPr>
        <w:tc>
          <w:tcPr>
            <w:tcW w:w="4680" w:type="dxa"/>
            <w:hideMark/>
          </w:tcPr>
          <w:p w14:paraId="33E14BB7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</w:t>
            </w:r>
          </w:p>
        </w:tc>
        <w:tc>
          <w:tcPr>
            <w:tcW w:w="1350" w:type="dxa"/>
          </w:tcPr>
          <w:p w14:paraId="65228338" w14:textId="48974808" w:rsidR="00264A7F" w:rsidRPr="00166A1F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66A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8,197,239</w:t>
            </w:r>
          </w:p>
        </w:tc>
        <w:tc>
          <w:tcPr>
            <w:tcW w:w="204" w:type="dxa"/>
          </w:tcPr>
          <w:p w14:paraId="7810F014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CD72F52" w14:textId="6EB34082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263F209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ED2762E" w14:textId="6DBEA0C0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8,358,234</w:t>
            </w:r>
          </w:p>
        </w:tc>
      </w:tr>
      <w:tr w:rsidR="00264A7F" w:rsidRPr="009874D5" w14:paraId="5FA9C584" w14:textId="77777777" w:rsidTr="00044486">
        <w:trPr>
          <w:cantSplit/>
          <w:trHeight w:val="350"/>
        </w:trPr>
        <w:tc>
          <w:tcPr>
            <w:tcW w:w="4680" w:type="dxa"/>
          </w:tcPr>
          <w:p w14:paraId="4125F922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รายได้ของบริษัทย่อยที่รวมในงบการเงินรวม</w:t>
            </w:r>
          </w:p>
        </w:tc>
        <w:tc>
          <w:tcPr>
            <w:tcW w:w="1350" w:type="dxa"/>
          </w:tcPr>
          <w:p w14:paraId="68D358A7" w14:textId="4529EABF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hanging="85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2,829,856</w:t>
            </w:r>
          </w:p>
        </w:tc>
        <w:tc>
          <w:tcPr>
            <w:tcW w:w="204" w:type="dxa"/>
          </w:tcPr>
          <w:p w14:paraId="0EFCED91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18328090" w14:textId="741F8B1C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02" w:type="dxa"/>
          </w:tcPr>
          <w:p w14:paraId="647AC038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542D0F1E" w14:textId="79289652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2,829,856</w:t>
            </w:r>
          </w:p>
        </w:tc>
      </w:tr>
      <w:tr w:rsidR="00264A7F" w:rsidRPr="009874D5" w14:paraId="662B0629" w14:textId="77777777" w:rsidTr="00044486">
        <w:trPr>
          <w:cantSplit/>
          <w:trHeight w:val="350"/>
        </w:trPr>
        <w:tc>
          <w:tcPr>
            <w:tcW w:w="4680" w:type="dxa"/>
          </w:tcPr>
          <w:p w14:paraId="0F0B4E12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BEB858" w14:textId="251BD063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(2,465,990)</w:t>
            </w:r>
          </w:p>
        </w:tc>
        <w:tc>
          <w:tcPr>
            <w:tcW w:w="204" w:type="dxa"/>
          </w:tcPr>
          <w:p w14:paraId="12B2DD7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72E6DB5F" w14:textId="37161E89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02" w:type="dxa"/>
          </w:tcPr>
          <w:p w14:paraId="1D7AADBF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66830F6" w14:textId="669E4CED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63FD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(2,465,990)</w:t>
            </w:r>
          </w:p>
        </w:tc>
      </w:tr>
      <w:tr w:rsidR="00264A7F" w:rsidRPr="009874D5" w14:paraId="2E4C947D" w14:textId="77777777" w:rsidTr="00044486">
        <w:trPr>
          <w:cantSplit/>
          <w:trHeight w:val="350"/>
        </w:trPr>
        <w:tc>
          <w:tcPr>
            <w:tcW w:w="4680" w:type="dxa"/>
          </w:tcPr>
          <w:p w14:paraId="72889C68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E53D7C" w14:textId="77777777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E74BA0D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3F12763D" w14:textId="77777777" w:rsidR="00264A7F" w:rsidRPr="001A40E2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24EE31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76BD162" w14:textId="77777777" w:rsidR="00264A7F" w:rsidRPr="001A40E2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5615BC89" w14:textId="77777777" w:rsidTr="00044486">
        <w:trPr>
          <w:cantSplit/>
          <w:trHeight w:val="350"/>
        </w:trPr>
        <w:tc>
          <w:tcPr>
            <w:tcW w:w="4680" w:type="dxa"/>
          </w:tcPr>
          <w:p w14:paraId="1B9846F6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รายได้รวมจากลูกค้าภายนอก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BE70CB5" w14:textId="61FA1429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8,561,105</w:t>
            </w:r>
          </w:p>
        </w:tc>
        <w:tc>
          <w:tcPr>
            <w:tcW w:w="204" w:type="dxa"/>
          </w:tcPr>
          <w:p w14:paraId="29DF3E38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bottom w:val="double" w:sz="4" w:space="0" w:color="auto"/>
            </w:tcBorders>
          </w:tcPr>
          <w:p w14:paraId="7462A23D" w14:textId="51E45098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06F6EB56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bottom w:val="double" w:sz="4" w:space="0" w:color="auto"/>
            </w:tcBorders>
          </w:tcPr>
          <w:p w14:paraId="49AEE861" w14:textId="3EF4C00B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</w:tr>
      <w:tr w:rsidR="00264A7F" w:rsidRPr="009874D5" w14:paraId="28C9A500" w14:textId="77777777" w:rsidTr="00044486">
        <w:trPr>
          <w:cantSplit/>
          <w:trHeight w:val="350"/>
        </w:trPr>
        <w:tc>
          <w:tcPr>
            <w:tcW w:w="4680" w:type="dxa"/>
          </w:tcPr>
          <w:p w14:paraId="1AEEB1CF" w14:textId="77777777" w:rsidR="00264A7F" w:rsidRPr="009874D5" w:rsidRDefault="00264A7F" w:rsidP="00264A7F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228041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432323C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double" w:sz="4" w:space="0" w:color="auto"/>
            </w:tcBorders>
          </w:tcPr>
          <w:p w14:paraId="74BE0B0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9B8EBB9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</w:tcBorders>
          </w:tcPr>
          <w:p w14:paraId="0637E144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5459EB21" w14:textId="77777777" w:rsidTr="00044486">
        <w:trPr>
          <w:cantSplit/>
          <w:trHeight w:val="350"/>
        </w:trPr>
        <w:tc>
          <w:tcPr>
            <w:tcW w:w="4680" w:type="dxa"/>
          </w:tcPr>
          <w:p w14:paraId="5ACBCCC9" w14:textId="77777777" w:rsidR="00264A7F" w:rsidRPr="009874D5" w:rsidRDefault="00264A7F" w:rsidP="00264A7F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</w:t>
            </w:r>
          </w:p>
        </w:tc>
        <w:tc>
          <w:tcPr>
            <w:tcW w:w="1350" w:type="dxa"/>
          </w:tcPr>
          <w:p w14:paraId="577C286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1274BD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</w:tcPr>
          <w:p w14:paraId="6B954F1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A0748D1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</w:tcPr>
          <w:p w14:paraId="64816DB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0AC3489D" w14:textId="77777777" w:rsidTr="00044486">
        <w:trPr>
          <w:cantSplit/>
          <w:trHeight w:val="350"/>
        </w:trPr>
        <w:tc>
          <w:tcPr>
            <w:tcW w:w="4680" w:type="dxa"/>
          </w:tcPr>
          <w:p w14:paraId="189E23F0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ขั้นต้นของส่วนงาน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5D56497" w14:textId="4E784441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2,145,080</w:t>
            </w:r>
          </w:p>
        </w:tc>
        <w:tc>
          <w:tcPr>
            <w:tcW w:w="204" w:type="dxa"/>
          </w:tcPr>
          <w:p w14:paraId="6680A362" w14:textId="5360E13B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008DF15" w14:textId="76DF5EC8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(3,641)</w:t>
            </w:r>
          </w:p>
        </w:tc>
        <w:tc>
          <w:tcPr>
            <w:tcW w:w="202" w:type="dxa"/>
          </w:tcPr>
          <w:p w14:paraId="1F632BD5" w14:textId="76AB7EA4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3A953FF4" w14:textId="72441172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F1D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2,141,439</w:t>
            </w:r>
          </w:p>
        </w:tc>
      </w:tr>
      <w:tr w:rsidR="00264A7F" w:rsidRPr="009874D5" w14:paraId="658277AC" w14:textId="77777777" w:rsidTr="00BE6E82">
        <w:trPr>
          <w:cantSplit/>
          <w:trHeight w:val="350"/>
        </w:trPr>
        <w:tc>
          <w:tcPr>
            <w:tcW w:w="4680" w:type="dxa"/>
          </w:tcPr>
          <w:p w14:paraId="70ED2671" w14:textId="77777777" w:rsidR="00264A7F" w:rsidRDefault="00264A7F" w:rsidP="00264A7F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ค่าใช้จ่ายในการขายและบริหาร</w:t>
            </w:r>
          </w:p>
          <w:p w14:paraId="00C561C4" w14:textId="4F294954" w:rsidR="00264A7F" w:rsidRPr="00DA3886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รวมการด้อยค่าของสินทรัพย์ทางการเงิน)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444E8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6A8679D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3FC69A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56D4311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B2CD81" w14:textId="385E26BE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845E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(921,630)</w:t>
            </w:r>
          </w:p>
        </w:tc>
      </w:tr>
      <w:tr w:rsidR="00264A7F" w:rsidRPr="009874D5" w14:paraId="1E66762D" w14:textId="77777777" w:rsidTr="00044486">
        <w:trPr>
          <w:cantSplit/>
          <w:trHeight w:val="350"/>
        </w:trPr>
        <w:tc>
          <w:tcPr>
            <w:tcW w:w="4680" w:type="dxa"/>
          </w:tcPr>
          <w:p w14:paraId="6456B392" w14:textId="77777777" w:rsidR="00264A7F" w:rsidRPr="009874D5" w:rsidRDefault="00264A7F" w:rsidP="00264A7F">
            <w:pPr>
              <w:spacing w:line="240" w:lineRule="auto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3D7A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78E620C6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F8441CB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FDCD7F1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56553887" w14:textId="77777777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3B287F76" w14:textId="77777777" w:rsidTr="00044486">
        <w:trPr>
          <w:cantSplit/>
          <w:trHeight w:val="350"/>
        </w:trPr>
        <w:tc>
          <w:tcPr>
            <w:tcW w:w="4680" w:type="dxa"/>
          </w:tcPr>
          <w:p w14:paraId="5935E8F6" w14:textId="4BFE698C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436F94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4C065024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93D612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2C3DF9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F6685D2" w14:textId="0F012942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1,219,809</w:t>
            </w:r>
          </w:p>
        </w:tc>
      </w:tr>
      <w:tr w:rsidR="00264A7F" w:rsidRPr="009874D5" w14:paraId="2C1762AC" w14:textId="77777777" w:rsidTr="00044486">
        <w:trPr>
          <w:cantSplit/>
          <w:trHeight w:val="350"/>
        </w:trPr>
        <w:tc>
          <w:tcPr>
            <w:tcW w:w="4680" w:type="dxa"/>
          </w:tcPr>
          <w:p w14:paraId="4232E7B6" w14:textId="4D245E89" w:rsidR="00264A7F" w:rsidRPr="00756DAC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6DA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5F013F3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63A1B28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0E30AB1F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C2172B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2A3AC800" w14:textId="3A988179" w:rsidR="00264A7F" w:rsidRPr="00FA126D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267,128</w:t>
            </w:r>
          </w:p>
        </w:tc>
      </w:tr>
      <w:tr w:rsidR="00264A7F" w:rsidRPr="009874D5" w14:paraId="06466483" w14:textId="77777777" w:rsidTr="00044486">
        <w:trPr>
          <w:cantSplit/>
          <w:trHeight w:val="350"/>
        </w:trPr>
        <w:tc>
          <w:tcPr>
            <w:tcW w:w="4680" w:type="dxa"/>
          </w:tcPr>
          <w:p w14:paraId="74FF6E6A" w14:textId="41CCF6A2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อื่น สุทธิ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3BBC7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B9E0B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1EDE0BC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DD35E7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10DCEB95" w14:textId="07ABD727" w:rsidR="00264A7F" w:rsidRPr="00CB6A9D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031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(28,148)</w:t>
            </w:r>
          </w:p>
        </w:tc>
      </w:tr>
      <w:tr w:rsidR="00264A7F" w:rsidRPr="009874D5" w14:paraId="3933C178" w14:textId="77777777" w:rsidTr="00044486">
        <w:trPr>
          <w:cantSplit/>
          <w:trHeight w:val="350"/>
        </w:trPr>
        <w:tc>
          <w:tcPr>
            <w:tcW w:w="4680" w:type="dxa"/>
          </w:tcPr>
          <w:p w14:paraId="3A560968" w14:textId="7122C41E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1B3BA05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6F4001F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9B588D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44F894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</w:tcPr>
          <w:p w14:paraId="0A535014" w14:textId="66699EA0" w:rsidR="00264A7F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(2,702)</w:t>
            </w:r>
          </w:p>
        </w:tc>
      </w:tr>
      <w:tr w:rsidR="00264A7F" w:rsidRPr="009874D5" w14:paraId="18ABFA39" w14:textId="77777777" w:rsidTr="00044486">
        <w:trPr>
          <w:cantSplit/>
          <w:trHeight w:val="350"/>
        </w:trPr>
        <w:tc>
          <w:tcPr>
            <w:tcW w:w="4680" w:type="dxa"/>
          </w:tcPr>
          <w:p w14:paraId="281B3B8D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C868F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1E6E9B6D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44D6F14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79AB1AD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3432B73A" w14:textId="467B5EDC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67E375F1" w14:textId="77777777" w:rsidTr="00044486">
        <w:trPr>
          <w:cantSplit/>
          <w:trHeight w:val="350"/>
        </w:trPr>
        <w:tc>
          <w:tcPr>
            <w:tcW w:w="4680" w:type="dxa"/>
          </w:tcPr>
          <w:p w14:paraId="6A952CAB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DF805F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44CBE1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F2447E7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4DE72576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</w:tcPr>
          <w:p w14:paraId="3794F0B7" w14:textId="7CF74773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C288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1,456,087</w:t>
            </w:r>
          </w:p>
        </w:tc>
      </w:tr>
      <w:tr w:rsidR="00264A7F" w:rsidRPr="009874D5" w14:paraId="64D0AF63" w14:textId="77777777" w:rsidTr="00044486">
        <w:trPr>
          <w:cantSplit/>
          <w:trHeight w:val="350"/>
        </w:trPr>
        <w:tc>
          <w:tcPr>
            <w:tcW w:w="4680" w:type="dxa"/>
          </w:tcPr>
          <w:p w14:paraId="1C309A1C" w14:textId="0B1886A3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F94EBC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270A3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77BEB0CC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91686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E758F" w14:textId="357CF320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A3896">
              <w:rPr>
                <w:rStyle w:val="normaltextrun"/>
                <w:rFonts w:ascii="Angsana New" w:hAnsi="Angsana New" w:cs="Angsana New"/>
                <w:sz w:val="30"/>
                <w:szCs w:val="30"/>
                <w:lang w:val="en-GB"/>
              </w:rPr>
              <w:t>(83,188)</w:t>
            </w:r>
          </w:p>
        </w:tc>
      </w:tr>
      <w:tr w:rsidR="00264A7F" w:rsidRPr="009874D5" w14:paraId="78193AB4" w14:textId="77777777" w:rsidTr="00044486">
        <w:trPr>
          <w:cantSplit/>
          <w:trHeight w:val="350"/>
        </w:trPr>
        <w:tc>
          <w:tcPr>
            <w:tcW w:w="4680" w:type="dxa"/>
          </w:tcPr>
          <w:p w14:paraId="644EB463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A6B28A2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3C02B38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4EAF2D38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3166A6FE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nil"/>
            </w:tcBorders>
          </w:tcPr>
          <w:p w14:paraId="4A213C75" w14:textId="16346B50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FC2D70" w14:paraId="6644FF0B" w14:textId="77777777" w:rsidTr="00044486">
        <w:trPr>
          <w:cantSplit/>
          <w:trHeight w:val="350"/>
        </w:trPr>
        <w:tc>
          <w:tcPr>
            <w:tcW w:w="4680" w:type="dxa"/>
          </w:tcPr>
          <w:p w14:paraId="34E54AE6" w14:textId="77777777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B771C8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38EC2D0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16D44F86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69FB96BA" w14:textId="77777777" w:rsidR="00264A7F" w:rsidRPr="009874D5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left w:val="nil"/>
              <w:bottom w:val="double" w:sz="4" w:space="0" w:color="auto"/>
              <w:right w:val="nil"/>
            </w:tcBorders>
          </w:tcPr>
          <w:p w14:paraId="73D24F9C" w14:textId="1587DF48" w:rsidR="00264A7F" w:rsidRPr="00FC2D70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A38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1,372,899</w:t>
            </w:r>
          </w:p>
        </w:tc>
      </w:tr>
      <w:tr w:rsidR="00D72482" w:rsidRPr="009874D5" w14:paraId="56CBE650" w14:textId="77777777" w:rsidTr="00044486">
        <w:trPr>
          <w:cantSplit/>
          <w:trHeight w:val="350"/>
        </w:trPr>
        <w:tc>
          <w:tcPr>
            <w:tcW w:w="4680" w:type="dxa"/>
          </w:tcPr>
          <w:p w14:paraId="7FF92E12" w14:textId="77777777" w:rsidR="00D72482" w:rsidRPr="009874D5" w:rsidRDefault="00D72482" w:rsidP="00D7248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696A05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0814F080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</w:tcPr>
          <w:p w14:paraId="265B1832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0FBC0AC3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BF59117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72482" w:rsidRPr="009874D5" w14:paraId="222993A1" w14:textId="77777777" w:rsidTr="00044486">
        <w:trPr>
          <w:cantSplit/>
          <w:trHeight w:val="350"/>
        </w:trPr>
        <w:tc>
          <w:tcPr>
            <w:tcW w:w="4680" w:type="dxa"/>
          </w:tcPr>
          <w:p w14:paraId="674F656D" w14:textId="77777777" w:rsidR="00D72482" w:rsidRPr="009874D5" w:rsidRDefault="00D72482" w:rsidP="00D7248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จังหวะการรับรู้รายได้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BF2E2AF" w14:textId="0C1BACC2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FEF367A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right w:val="nil"/>
            </w:tcBorders>
          </w:tcPr>
          <w:p w14:paraId="7709DD87" w14:textId="1526C9E2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2" w:type="dxa"/>
          </w:tcPr>
          <w:p w14:paraId="508483DF" w14:textId="77777777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</w:tcPr>
          <w:p w14:paraId="06C3D75C" w14:textId="740594B5" w:rsidR="00D72482" w:rsidRPr="009874D5" w:rsidRDefault="00D72482" w:rsidP="00D724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264A7F" w:rsidRPr="009874D5" w14:paraId="0FBC1CA9" w14:textId="77777777" w:rsidTr="00BE6E82">
        <w:trPr>
          <w:cantSplit/>
          <w:trHeight w:val="350"/>
        </w:trPr>
        <w:tc>
          <w:tcPr>
            <w:tcW w:w="4680" w:type="dxa"/>
          </w:tcPr>
          <w:p w14:paraId="30114B99" w14:textId="5AC8D91F" w:rsidR="00264A7F" w:rsidRPr="009874D5" w:rsidRDefault="00264A7F" w:rsidP="00264A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เมื่อปฏิบัต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ตามภาระที่ต้องปฏิบัต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ิ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เสร็จสิ้น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0"/>
                <w:szCs w:val="30"/>
              </w:rPr>
              <w:br/>
              <w:t xml:space="preserve">  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5749B7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749B7">
              <w:rPr>
                <w:rFonts w:asciiTheme="majorBidi" w:hAnsiTheme="majorBidi" w:cs="Angsana New" w:hint="cs"/>
                <w:sz w:val="30"/>
                <w:szCs w:val="30"/>
                <w:cs/>
              </w:rPr>
              <w:t>เวลาใดเวลาหนึ่ง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Point in time)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FECA5E" w14:textId="77777777" w:rsidR="00264A7F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228E0AB2" w14:textId="6AA63763" w:rsidR="00264A7F" w:rsidRPr="006B08E9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A389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8,561,105</w:t>
            </w:r>
          </w:p>
        </w:tc>
        <w:tc>
          <w:tcPr>
            <w:tcW w:w="204" w:type="dxa"/>
          </w:tcPr>
          <w:p w14:paraId="3E3D0789" w14:textId="50644B1F" w:rsidR="00264A7F" w:rsidRPr="006B08E9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A7B67F" w14:textId="77777777" w:rsidR="00264A7F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44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4656E770" w14:textId="0E10DE56" w:rsidR="00264A7F" w:rsidRPr="006B08E9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1C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160,995</w:t>
            </w:r>
          </w:p>
        </w:tc>
        <w:tc>
          <w:tcPr>
            <w:tcW w:w="202" w:type="dxa"/>
          </w:tcPr>
          <w:p w14:paraId="0EF99745" w14:textId="06B8ADA9" w:rsidR="00264A7F" w:rsidRPr="006B08E9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2CF4E8" w14:textId="382E458F" w:rsidR="00264A7F" w:rsidRPr="006B08E9" w:rsidRDefault="00264A7F" w:rsidP="00264A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9" w:right="-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A1C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</w:tr>
    </w:tbl>
    <w:p w14:paraId="1792411C" w14:textId="77777777" w:rsidR="00197A4A" w:rsidRDefault="00197A4A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ABF433" w14:textId="77777777" w:rsidR="00846BB6" w:rsidRPr="009874D5" w:rsidRDefault="00846BB6" w:rsidP="00973C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F45550" w14:textId="05799C68" w:rsidR="006C1839" w:rsidRPr="009874D5" w:rsidRDefault="006F6D91" w:rsidP="006F6D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2737FA" w14:textId="041A55B5" w:rsidR="009A7FD9" w:rsidRDefault="009A7FD9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ข้อมูลเกี่ยวกับเขตภูมิศาสตร์</w:t>
      </w:r>
    </w:p>
    <w:p w14:paraId="28676702" w14:textId="77777777" w:rsidR="004F6E1E" w:rsidRPr="00975625" w:rsidRDefault="004F6E1E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68F140C" w14:textId="3B59BA22" w:rsidR="009A7FD9" w:rsidRDefault="009A7FD9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กลุ่มบริษัทจำแนกรายได้ตามลักษณะของลูกค้า ซึ่งได้แก่ รายได้จากบริษัทใหญ่ บริษัทย่อย บริษัทที่อยู่ภายใต้</w:t>
      </w:r>
      <w:r w:rsidR="00B40213">
        <w:rPr>
          <w:rFonts w:asciiTheme="majorBidi" w:hAnsiTheme="majorBidi" w:cstheme="majorBidi"/>
          <w:sz w:val="30"/>
          <w:szCs w:val="30"/>
          <w:cs/>
        </w:rPr>
        <w:br/>
      </w:r>
      <w:r w:rsidRPr="009874D5">
        <w:rPr>
          <w:rFonts w:asciiTheme="majorBidi" w:hAnsiTheme="majorBidi" w:cstheme="majorBidi"/>
          <w:sz w:val="30"/>
          <w:szCs w:val="30"/>
          <w:cs/>
        </w:rPr>
        <w:t>การควบคุมเดียวกัน และกิจการที่เกี่ยวข้องกันอื่น และรายได้จากบุคคลภายนอก สำหรับรายได้จากบุคคลภายนอกนั้น กลุ่มบริษัทจำแนกรายได้เพิ่มเติมตามภูมิศาสตร์ โดยการจำแนกรายได้ดังกล่าวนั้นมีความสอดคล้องกับลักษณะของรายได้ แสดงได้ดังนี้</w:t>
      </w:r>
    </w:p>
    <w:p w14:paraId="118F466D" w14:textId="77777777" w:rsidR="00F63EC2" w:rsidRPr="00F63EC2" w:rsidRDefault="00F63EC2" w:rsidP="009A7F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350"/>
        <w:gridCol w:w="204"/>
        <w:gridCol w:w="1146"/>
      </w:tblGrid>
      <w:tr w:rsidR="00593FFD" w:rsidRPr="009874D5" w14:paraId="38439040" w14:textId="77777777" w:rsidTr="00593FFD">
        <w:trPr>
          <w:cantSplit/>
          <w:trHeight w:val="254"/>
          <w:tblHeader/>
        </w:trPr>
        <w:tc>
          <w:tcPr>
            <w:tcW w:w="6300" w:type="dxa"/>
            <w:vAlign w:val="bottom"/>
            <w:hideMark/>
          </w:tcPr>
          <w:p w14:paraId="0DFF15AF" w14:textId="5CD7AA5F" w:rsidR="00593FFD" w:rsidRPr="009874D5" w:rsidRDefault="00593FFD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EF8164" w14:textId="77777777" w:rsidR="00593FFD" w:rsidRPr="00A07B2E" w:rsidRDefault="00593FFD" w:rsidP="00593F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A07B2E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</w:tr>
      <w:tr w:rsidR="006F6D91" w:rsidRPr="009874D5" w14:paraId="54146930" w14:textId="77777777" w:rsidTr="00593FFD">
        <w:trPr>
          <w:cantSplit/>
          <w:trHeight w:val="363"/>
          <w:tblHeader/>
        </w:trPr>
        <w:tc>
          <w:tcPr>
            <w:tcW w:w="6300" w:type="dxa"/>
            <w:vAlign w:val="bottom"/>
          </w:tcPr>
          <w:p w14:paraId="1301C690" w14:textId="010744F4" w:rsidR="006F6D91" w:rsidRPr="00C43BCF" w:rsidRDefault="00AE375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030054F4" w14:textId="753D3DF8" w:rsidR="006F6D91" w:rsidRPr="00A07B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07B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DB7ACD" w:rsidRPr="00A07B2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04" w:type="dxa"/>
            <w:vAlign w:val="bottom"/>
          </w:tcPr>
          <w:p w14:paraId="3EC7D7DA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vAlign w:val="bottom"/>
          </w:tcPr>
          <w:p w14:paraId="13B09D6B" w14:textId="497F47E8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</w:tr>
      <w:tr w:rsidR="006F6D91" w:rsidRPr="009874D5" w14:paraId="6CDF4032" w14:textId="77777777" w:rsidTr="00593FFD">
        <w:trPr>
          <w:cantSplit/>
          <w:trHeight w:val="272"/>
          <w:tblHeader/>
        </w:trPr>
        <w:tc>
          <w:tcPr>
            <w:tcW w:w="6300" w:type="dxa"/>
            <w:vAlign w:val="bottom"/>
          </w:tcPr>
          <w:p w14:paraId="2E143141" w14:textId="77777777" w:rsidR="006F6D91" w:rsidRPr="009B102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7B243C8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6F6D91" w:rsidRPr="009874D5" w14:paraId="5C80B46E" w14:textId="77777777" w:rsidTr="00593FFD">
        <w:trPr>
          <w:cantSplit/>
          <w:trHeight w:val="336"/>
        </w:trPr>
        <w:tc>
          <w:tcPr>
            <w:tcW w:w="6300" w:type="dxa"/>
            <w:hideMark/>
          </w:tcPr>
          <w:p w14:paraId="4BAEB79F" w14:textId="1D4884B1" w:rsidR="006F6D91" w:rsidRPr="009874D5" w:rsidRDefault="006F6D91" w:rsidP="006F6D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350" w:type="dxa"/>
          </w:tcPr>
          <w:p w14:paraId="08C7398A" w14:textId="3F4AAE1B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4" w:type="dxa"/>
          </w:tcPr>
          <w:p w14:paraId="5DF71063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6A3C9B13" w14:textId="2F85E90F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115A1" w:rsidRPr="009874D5" w14:paraId="3E16CE91" w14:textId="77777777" w:rsidTr="00B52B01">
        <w:trPr>
          <w:cantSplit/>
          <w:trHeight w:val="350"/>
        </w:trPr>
        <w:tc>
          <w:tcPr>
            <w:tcW w:w="6300" w:type="dxa"/>
          </w:tcPr>
          <w:p w14:paraId="5096C231" w14:textId="7DF6E759" w:rsidR="00D115A1" w:rsidRPr="009874D5" w:rsidRDefault="00D115A1" w:rsidP="00D115A1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ประเทศในทวีปเอเชีย ทวีปโอเชียเนีย และอื่น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350" w:type="dxa"/>
          </w:tcPr>
          <w:p w14:paraId="42A4B0A9" w14:textId="36022C9F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hanging="85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391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2,509,294</w:t>
            </w:r>
          </w:p>
        </w:tc>
        <w:tc>
          <w:tcPr>
            <w:tcW w:w="204" w:type="dxa"/>
          </w:tcPr>
          <w:p w14:paraId="431A1B96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5BA11B50" w14:textId="6DD8699E" w:rsidR="00D115A1" w:rsidRPr="000A2BCE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EC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2,345,350</w:t>
            </w:r>
          </w:p>
        </w:tc>
      </w:tr>
      <w:tr w:rsidR="00D115A1" w:rsidRPr="009874D5" w14:paraId="414651E8" w14:textId="77777777" w:rsidTr="00B52B01">
        <w:trPr>
          <w:cantSplit/>
          <w:trHeight w:val="350"/>
        </w:trPr>
        <w:tc>
          <w:tcPr>
            <w:tcW w:w="6300" w:type="dxa"/>
          </w:tcPr>
          <w:p w14:paraId="0BFF559D" w14:textId="769CC02D" w:rsidR="00D115A1" w:rsidRPr="009874D5" w:rsidRDefault="00D115A1" w:rsidP="00D115A1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ประเทศในทวีปอเมริกา</w:t>
            </w:r>
          </w:p>
        </w:tc>
        <w:tc>
          <w:tcPr>
            <w:tcW w:w="1350" w:type="dxa"/>
          </w:tcPr>
          <w:p w14:paraId="5D841FB5" w14:textId="50C9745B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391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5,675,27</w:t>
            </w:r>
            <w:r w:rsidR="004558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04" w:type="dxa"/>
          </w:tcPr>
          <w:p w14:paraId="30C13B05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</w:tcPr>
          <w:p w14:paraId="0002079C" w14:textId="2258BAA0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3112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5,099,28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15A1" w:rsidRPr="009874D5" w14:paraId="5EEF24FC" w14:textId="77777777" w:rsidTr="00140FDE">
        <w:trPr>
          <w:cantSplit/>
          <w:trHeight w:val="350"/>
        </w:trPr>
        <w:tc>
          <w:tcPr>
            <w:tcW w:w="6300" w:type="dxa"/>
          </w:tcPr>
          <w:p w14:paraId="711955AB" w14:textId="0F0C847F" w:rsidR="00D115A1" w:rsidRPr="009874D5" w:rsidRDefault="00D115A1" w:rsidP="00D115A1">
            <w:pPr>
              <w:spacing w:line="240" w:lineRule="auto"/>
              <w:ind w:left="227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ประเทศในทวีปยุโรป (รวมถึงสหราชอาณาจักร)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F8739C" w14:textId="3DF0DAA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2391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1,435,225</w:t>
            </w:r>
          </w:p>
        </w:tc>
        <w:tc>
          <w:tcPr>
            <w:tcW w:w="204" w:type="dxa"/>
          </w:tcPr>
          <w:p w14:paraId="1D78167E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2303AC21" w14:textId="40FC5914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7D2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1,128,190</w:t>
            </w:r>
          </w:p>
        </w:tc>
      </w:tr>
      <w:tr w:rsidR="00D115A1" w:rsidRPr="009874D5" w14:paraId="1DFC7CA6" w14:textId="77777777" w:rsidTr="00140FDE">
        <w:trPr>
          <w:cantSplit/>
          <w:trHeight w:val="350"/>
        </w:trPr>
        <w:tc>
          <w:tcPr>
            <w:tcW w:w="6300" w:type="dxa"/>
          </w:tcPr>
          <w:p w14:paraId="176ABDD4" w14:textId="1757FFD0" w:rsidR="00D115A1" w:rsidRPr="00C46E50" w:rsidRDefault="00D115A1" w:rsidP="00D115A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6E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รวมรายได้จากบุคคลภายนอก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5011F2A" w14:textId="5C011E58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39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9,619,792</w:t>
            </w:r>
          </w:p>
        </w:tc>
        <w:tc>
          <w:tcPr>
            <w:tcW w:w="204" w:type="dxa"/>
          </w:tcPr>
          <w:p w14:paraId="47159474" w14:textId="77777777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14:paraId="21ED0C45" w14:textId="2BF21CA6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20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8,572,82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</w:t>
            </w:r>
          </w:p>
        </w:tc>
      </w:tr>
      <w:tr w:rsidR="00D115A1" w:rsidRPr="009874D5" w14:paraId="20F56882" w14:textId="77777777" w:rsidTr="009C669D">
        <w:trPr>
          <w:cantSplit/>
          <w:trHeight w:val="350"/>
        </w:trPr>
        <w:tc>
          <w:tcPr>
            <w:tcW w:w="6300" w:type="dxa"/>
          </w:tcPr>
          <w:p w14:paraId="655D8DC5" w14:textId="158DCEDC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รายได้จากบริษัทใหญ่ กิจการอื่นที่อยู่ภายใต้การควบคุมเดียวกัน </w:t>
            </w:r>
          </w:p>
          <w:p w14:paraId="41C0F8C3" w14:textId="78C21CC0" w:rsidR="00D115A1" w:rsidRPr="009874D5" w:rsidRDefault="00D115A1" w:rsidP="00D115A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และบริษัทที่เกี่ยวข้องกันอื่น (หมายเหตุข้อ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F60277" w14:textId="77777777" w:rsidR="00D115A1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2314359F" w14:textId="45C969AB" w:rsidR="00D115A1" w:rsidRPr="00EF6080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391B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83</w:t>
            </w:r>
            <w:r w:rsidRPr="00B239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2391B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943</w:t>
            </w:r>
          </w:p>
        </w:tc>
        <w:tc>
          <w:tcPr>
            <w:tcW w:w="204" w:type="dxa"/>
          </w:tcPr>
          <w:p w14:paraId="5959D400" w14:textId="77777777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0241D19E" w14:textId="77777777" w:rsidR="00D115A1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626E987" w14:textId="32134E8D" w:rsidR="00D115A1" w:rsidRPr="009874D5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620C25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149</w:t>
            </w:r>
            <w:r w:rsidRPr="00620C2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620C25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276</w:t>
            </w:r>
          </w:p>
        </w:tc>
      </w:tr>
      <w:tr w:rsidR="00D115A1" w:rsidRPr="009874D5" w14:paraId="32AD7527" w14:textId="77777777" w:rsidTr="009C669D">
        <w:trPr>
          <w:cantSplit/>
          <w:trHeight w:val="350"/>
        </w:trPr>
        <w:tc>
          <w:tcPr>
            <w:tcW w:w="6300" w:type="dxa"/>
          </w:tcPr>
          <w:p w14:paraId="01B709AA" w14:textId="77777777" w:rsidR="00D115A1" w:rsidRPr="009874D5" w:rsidRDefault="00D115A1" w:rsidP="00D115A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FA6857" w14:textId="5AE7A82D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728B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9,703,735</w:t>
            </w:r>
          </w:p>
        </w:tc>
        <w:tc>
          <w:tcPr>
            <w:tcW w:w="204" w:type="dxa"/>
          </w:tcPr>
          <w:p w14:paraId="5281CA8B" w14:textId="77777777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844076B" w14:textId="29B93AE3" w:rsidR="00D115A1" w:rsidRPr="009C669D" w:rsidRDefault="00D115A1" w:rsidP="00D11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620C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8,722,100</w:t>
            </w:r>
          </w:p>
        </w:tc>
      </w:tr>
    </w:tbl>
    <w:p w14:paraId="1A32A796" w14:textId="77777777" w:rsidR="00125EDD" w:rsidRPr="009874D5" w:rsidRDefault="00125EDD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CD4B17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215FF6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14DEAC4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E8B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79EF792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2883AF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69B9C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0F05355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63F3D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6D6C469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9EA51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5E1CED0" w14:textId="77777777" w:rsidR="008B2A5A" w:rsidRPr="009874D5" w:rsidRDefault="008B2A5A" w:rsidP="001C69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C1F9DB" w14:textId="4A53A3B4" w:rsidR="006B5D47" w:rsidRPr="009874D5" w:rsidRDefault="006B5D47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1C70AD9F" w14:textId="77777777" w:rsidR="004523B6" w:rsidRPr="00CF21CD" w:rsidRDefault="004523B6" w:rsidP="004523B6">
      <w:pPr>
        <w:pStyle w:val="Caption"/>
        <w:rPr>
          <w:rFonts w:asciiTheme="majorBidi" w:hAnsiTheme="majorBidi" w:cstheme="majorBidi"/>
        </w:rPr>
      </w:pPr>
    </w:p>
    <w:p w14:paraId="1E9C102F" w14:textId="32A38500" w:rsidR="008B2A5A" w:rsidRDefault="00894330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sz w:val="30"/>
          <w:szCs w:val="30"/>
        </w:rPr>
      </w:pPr>
      <w:r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มูลค่าตามบัญชีและ</w:t>
      </w:r>
      <w:r w:rsidR="008B2A5A" w:rsidRPr="009874D5">
        <w:rPr>
          <w:rFonts w:ascii="Angsana New" w:eastAsia="Cordia New" w:hAnsi="Angsana New" w:cs="Angsana New" w:hint="cs"/>
          <w:i/>
          <w:iCs/>
          <w:sz w:val="30"/>
          <w:szCs w:val="30"/>
          <w:cs/>
        </w:rPr>
        <w:t>มูลค่ายุติธรรม</w:t>
      </w:r>
    </w:p>
    <w:p w14:paraId="35B3D7A7" w14:textId="77777777" w:rsidR="00F760C5" w:rsidRPr="00CF21CD" w:rsidRDefault="00F760C5" w:rsidP="008B2A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4"/>
        <w:jc w:val="both"/>
        <w:rPr>
          <w:rFonts w:ascii="Angsana New" w:eastAsia="Cordia New" w:hAnsi="Angsana New" w:cs="Angsana New"/>
          <w:i/>
          <w:iCs/>
          <w:cs/>
        </w:rPr>
      </w:pPr>
    </w:p>
    <w:p w14:paraId="2A3A794C" w14:textId="1D255464" w:rsidR="006B5D47" w:rsidRDefault="00E9442F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รวมถึงลำดับชั้นมูลค่ายุติธรรม</w:t>
      </w:r>
      <w:r w:rsidRPr="00E9442F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แต่ไม่รวมถึงการแสดงข้อมูลมูลค่ายุติธรรมสำหรับสินทรัพย์ทางการเงินและหนี้สิ</w:t>
      </w:r>
      <w:r>
        <w:rPr>
          <w:rFonts w:asciiTheme="majorBidi" w:hAnsiTheme="majorBidi" w:cs="Angsana New" w:hint="cs"/>
          <w:sz w:val="30"/>
          <w:szCs w:val="30"/>
          <w:cs/>
          <w:lang w:val="en-GB"/>
        </w:rPr>
        <w:t>น</w:t>
      </w:r>
      <w:r w:rsidRPr="00E9442F">
        <w:rPr>
          <w:rFonts w:asciiTheme="majorBidi" w:hAnsiTheme="majorBidi" w:cs="Angsana New" w:hint="cs"/>
          <w:sz w:val="30"/>
          <w:szCs w:val="30"/>
          <w:cs/>
          <w:lang w:val="en-GB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C2343B0" w14:textId="77777777" w:rsidR="003243C1" w:rsidRPr="00CF21CD" w:rsidRDefault="003243C1" w:rsidP="00486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07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2"/>
        <w:gridCol w:w="1890"/>
        <w:gridCol w:w="180"/>
        <w:gridCol w:w="1800"/>
      </w:tblGrid>
      <w:tr w:rsidR="00D7209C" w:rsidRPr="009874D5" w14:paraId="58125E47" w14:textId="77777777" w:rsidTr="001E6903">
        <w:trPr>
          <w:cantSplit/>
          <w:tblHeader/>
        </w:trPr>
        <w:tc>
          <w:tcPr>
            <w:tcW w:w="5202" w:type="dxa"/>
          </w:tcPr>
          <w:p w14:paraId="204C3500" w14:textId="77777777" w:rsidR="00D7209C" w:rsidRPr="009874D5" w:rsidDel="00EC3B9E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2699F30E" w14:textId="04A2C626" w:rsidR="001E6903" w:rsidRPr="00C779C8" w:rsidRDefault="00D7209C" w:rsidP="001E6903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C779C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B25CC6" w:rsidRPr="00C779C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และงบการเงิน</w:t>
            </w:r>
            <w:r w:rsidR="001E6903" w:rsidRPr="00C779C8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F6D91" w:rsidRPr="009874D5" w14:paraId="197392B0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53B7C007" w14:textId="5D2815D5" w:rsidR="006F6D91" w:rsidRPr="009874D5" w:rsidRDefault="006F6D91" w:rsidP="006F6D9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4B4EBE82" w14:textId="6C849153" w:rsidR="006F6D91" w:rsidRPr="009874D5" w:rsidRDefault="00AE375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0B1526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30 </w:t>
            </w:r>
            <w:r w:rsidRPr="000B1526"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</w:tcPr>
          <w:p w14:paraId="26EF65A2" w14:textId="77777777" w:rsidR="006F6D91" w:rsidRPr="00C779C8" w:rsidRDefault="006F6D91" w:rsidP="006F6D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491ABA9D" w14:textId="77777777" w:rsidR="006F6D91" w:rsidRPr="009874D5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D7209C" w:rsidRPr="009874D5" w14:paraId="7A84F2A1" w14:textId="77777777" w:rsidTr="001E6903">
        <w:trPr>
          <w:cantSplit/>
          <w:tblHeader/>
        </w:trPr>
        <w:tc>
          <w:tcPr>
            <w:tcW w:w="5202" w:type="dxa"/>
            <w:vAlign w:val="bottom"/>
          </w:tcPr>
          <w:p w14:paraId="01CF22F6" w14:textId="77777777" w:rsidR="00D7209C" w:rsidRPr="009874D5" w:rsidRDefault="00D7209C" w:rsidP="005B4E47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  <w:vAlign w:val="bottom"/>
          </w:tcPr>
          <w:p w14:paraId="027CF39D" w14:textId="0B8EF999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DB7AC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E9A8304" w14:textId="77777777" w:rsidR="00D7209C" w:rsidRPr="009874D5" w:rsidRDefault="00D7209C" w:rsidP="005B4E4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58A0E4AC" w14:textId="070A1443" w:rsidR="00D7209C" w:rsidRPr="009874D5" w:rsidRDefault="00D7209C" w:rsidP="005B4E47">
            <w:pPr>
              <w:pStyle w:val="acctmergecolhdg"/>
              <w:spacing w:line="240" w:lineRule="auto"/>
              <w:ind w:left="-80" w:right="-90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9874D5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DB7AC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1E6903" w:rsidRPr="009874D5" w14:paraId="26AA6CB1" w14:textId="2490AA51" w:rsidTr="001E6903">
        <w:trPr>
          <w:cantSplit/>
          <w:tblHeader/>
        </w:trPr>
        <w:tc>
          <w:tcPr>
            <w:tcW w:w="5202" w:type="dxa"/>
          </w:tcPr>
          <w:p w14:paraId="6DDBDC97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vAlign w:val="bottom"/>
          </w:tcPr>
          <w:p w14:paraId="5CE2B97E" w14:textId="4971D62E" w:rsidR="001E6903" w:rsidRPr="009874D5" w:rsidRDefault="001E6903" w:rsidP="001E6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1E6903" w:rsidRPr="009874D5" w14:paraId="15CB5621" w14:textId="77777777" w:rsidTr="00E323D3">
        <w:trPr>
          <w:cantSplit/>
        </w:trPr>
        <w:tc>
          <w:tcPr>
            <w:tcW w:w="5202" w:type="dxa"/>
          </w:tcPr>
          <w:p w14:paraId="02D712FF" w14:textId="77777777" w:rsidR="001E6903" w:rsidRPr="009874D5" w:rsidRDefault="001E6903" w:rsidP="001E69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890" w:type="dxa"/>
            <w:vAlign w:val="bottom"/>
          </w:tcPr>
          <w:p w14:paraId="10007949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D39A548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786C21B" w14:textId="77777777" w:rsidR="001E6903" w:rsidRPr="009874D5" w:rsidRDefault="001E6903" w:rsidP="001E6903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B7ACD" w:rsidRPr="009874D5" w14:paraId="68E399D4" w14:textId="77777777" w:rsidTr="00E323D3">
        <w:trPr>
          <w:cantSplit/>
        </w:trPr>
        <w:tc>
          <w:tcPr>
            <w:tcW w:w="5202" w:type="dxa"/>
          </w:tcPr>
          <w:p w14:paraId="34B3E50A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74667B2F" w14:textId="3C5C865D" w:rsidR="00DB7ACD" w:rsidRPr="0013695F" w:rsidRDefault="00700BCB" w:rsidP="009668B5">
            <w:pPr>
              <w:pStyle w:val="acctfourfigures"/>
              <w:tabs>
                <w:tab w:val="decimal" w:pos="1000"/>
              </w:tabs>
              <w:ind w:right="5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15,582</w:t>
            </w:r>
          </w:p>
        </w:tc>
        <w:tc>
          <w:tcPr>
            <w:tcW w:w="180" w:type="dxa"/>
          </w:tcPr>
          <w:p w14:paraId="1A90B00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BBD3955" w14:textId="38A00447" w:rsidR="00DB7ACD" w:rsidRPr="009874D5" w:rsidRDefault="00B87CFB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388,244</w:t>
            </w:r>
          </w:p>
        </w:tc>
      </w:tr>
      <w:tr w:rsidR="00DB7ACD" w:rsidRPr="009874D5" w14:paraId="2B132560" w14:textId="77777777" w:rsidTr="00CF21CD">
        <w:trPr>
          <w:cantSplit/>
          <w:trHeight w:hRule="exact" w:val="317"/>
        </w:trPr>
        <w:tc>
          <w:tcPr>
            <w:tcW w:w="5202" w:type="dxa"/>
          </w:tcPr>
          <w:p w14:paraId="7A2C6BC2" w14:textId="77777777" w:rsidR="00DB7ACD" w:rsidRPr="00CF21CD" w:rsidRDefault="00DB7ACD" w:rsidP="00DB7ACD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152EEE89" w14:textId="77777777" w:rsidR="00DB7ACD" w:rsidRPr="00453475" w:rsidRDefault="00DB7ACD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81B76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F6544F4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CD" w:rsidRPr="0013695F" w14:paraId="168A4DBE" w14:textId="77777777" w:rsidTr="00E323D3">
        <w:trPr>
          <w:cantSplit/>
        </w:trPr>
        <w:tc>
          <w:tcPr>
            <w:tcW w:w="5202" w:type="dxa"/>
          </w:tcPr>
          <w:p w14:paraId="4EA92309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หนี้สินสัญญาอนุพันธ์</w:t>
            </w:r>
          </w:p>
        </w:tc>
        <w:tc>
          <w:tcPr>
            <w:tcW w:w="1890" w:type="dxa"/>
            <w:vAlign w:val="bottom"/>
          </w:tcPr>
          <w:p w14:paraId="49B1F14E" w14:textId="77777777" w:rsidR="00DB7ACD" w:rsidRPr="009874D5" w:rsidRDefault="00DB7ACD" w:rsidP="009668B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55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A83106E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11A36A9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7ACD" w:rsidRPr="009874D5" w14:paraId="4E05F097" w14:textId="77777777" w:rsidTr="00E323D3">
        <w:trPr>
          <w:cantSplit/>
        </w:trPr>
        <w:tc>
          <w:tcPr>
            <w:tcW w:w="5202" w:type="dxa"/>
          </w:tcPr>
          <w:p w14:paraId="52D52C04" w14:textId="77777777" w:rsidR="00DB7ACD" w:rsidRPr="009874D5" w:rsidRDefault="00DB7ACD" w:rsidP="00DB7AC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890" w:type="dxa"/>
            <w:vAlign w:val="bottom"/>
          </w:tcPr>
          <w:p w14:paraId="570685EB" w14:textId="02EB8188" w:rsidR="00DB7ACD" w:rsidRPr="00501924" w:rsidRDefault="00700BCB" w:rsidP="009668B5">
            <w:pPr>
              <w:pStyle w:val="acctfourfigures"/>
              <w:tabs>
                <w:tab w:val="decimal" w:pos="1000"/>
              </w:tabs>
              <w:ind w:right="5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545,277</w:t>
            </w:r>
          </w:p>
        </w:tc>
        <w:tc>
          <w:tcPr>
            <w:tcW w:w="180" w:type="dxa"/>
          </w:tcPr>
          <w:p w14:paraId="304C7ADD" w14:textId="77777777" w:rsidR="00DB7ACD" w:rsidRPr="009874D5" w:rsidRDefault="00DB7ACD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11238BF" w14:textId="6D973BDF" w:rsidR="00DB7ACD" w:rsidRPr="009874D5" w:rsidRDefault="00B87CFB" w:rsidP="00DB7AC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14,860</w:t>
            </w:r>
          </w:p>
        </w:tc>
      </w:tr>
    </w:tbl>
    <w:p w14:paraId="54EBA898" w14:textId="77777777" w:rsidR="006B5D47" w:rsidRPr="00CF21CD" w:rsidRDefault="006B5D47" w:rsidP="006B5D4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p w14:paraId="147F6B3A" w14:textId="254D3161" w:rsidR="007D7CC1" w:rsidRDefault="006B5D47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 โดยการพิจารณามูลค่ายุติธรรมของสัญญาซื้อขายเงินตราต่างประเทศ</w:t>
      </w:r>
      <w:r w:rsidRPr="005A0A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ล่วงหน้ากำหนดโดยอ้างอิงจากอัตราแลกเปลี่ยนเงินตราต่างประเทศล่วงหน้า ณ วันที่ในงบฐานะการเงิน </w:t>
      </w:r>
      <w:r w:rsidR="00A10316" w:rsidRPr="005A0A47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และคิดมูลค่า</w:t>
      </w:r>
      <w:r w:rsidR="005A0A4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br/>
      </w:r>
      <w:r w:rsidR="00A10316" w:rsidRPr="005A0A47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ที่</w:t>
      </w:r>
      <w:r w:rsidR="00A10316">
        <w:rPr>
          <w:rFonts w:asciiTheme="majorBidi" w:hAnsiTheme="majorBidi" w:cstheme="majorBidi" w:hint="cs"/>
          <w:sz w:val="30"/>
          <w:szCs w:val="30"/>
          <w:cs/>
          <w:lang w:bidi="th-TH"/>
        </w:rPr>
        <w:t>ได้กลับมาเป็นมูลค่า</w:t>
      </w:r>
      <w:r w:rsidR="00322F5F">
        <w:rPr>
          <w:rFonts w:asciiTheme="majorBidi" w:hAnsiTheme="majorBidi" w:cstheme="majorBidi" w:hint="cs"/>
          <w:sz w:val="30"/>
          <w:szCs w:val="30"/>
          <w:cs/>
          <w:lang w:bidi="th-TH"/>
        </w:rPr>
        <w:t>ปัจจุบันซึ่งเป็นมูลค่ายุติธรรม</w:t>
      </w:r>
      <w:r w:rsidR="004D3904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อยู่ในระดับ </w:t>
      </w:r>
      <w:r w:rsidR="00260BB4" w:rsidRPr="009874D5">
        <w:rPr>
          <w:rFonts w:asciiTheme="majorBidi" w:hAnsiTheme="majorBidi" w:cstheme="majorBidi"/>
          <w:sz w:val="30"/>
          <w:szCs w:val="30"/>
        </w:rPr>
        <w:t>2</w:t>
      </w:r>
      <w:r w:rsidR="004D390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D390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ของลำดับชั้นมูลค่ายุติธรรม</w:t>
      </w:r>
    </w:p>
    <w:p w14:paraId="5A02AE8E" w14:textId="77777777" w:rsidR="007C7D0E" w:rsidRPr="00CF21CD" w:rsidRDefault="007C7D0E" w:rsidP="007C7D0E">
      <w:pPr>
        <w:pStyle w:val="block"/>
        <w:spacing w:after="0" w:line="240" w:lineRule="auto"/>
        <w:ind w:left="562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7CC62005" w14:textId="57C7511B" w:rsidR="007D7CC1" w:rsidRDefault="00152A52" w:rsidP="0073537D">
      <w:pPr>
        <w:pStyle w:val="block"/>
        <w:spacing w:after="0" w:line="240" w:lineRule="auto"/>
        <w:ind w:right="-7"/>
        <w:rPr>
          <w:rFonts w:asciiTheme="majorBidi" w:hAnsiTheme="majorBidi" w:cs="Angsana New"/>
          <w:sz w:val="30"/>
          <w:szCs w:val="30"/>
          <w:lang w:bidi="th-TH"/>
        </w:rPr>
      </w:pPr>
      <w:r w:rsidRPr="00691041">
        <w:rPr>
          <w:rFonts w:asciiTheme="majorBidi" w:hAnsiTheme="majorBidi" w:cs="Angsana New" w:hint="cs"/>
          <w:sz w:val="30"/>
          <w:szCs w:val="30"/>
          <w:cs/>
          <w:lang w:bidi="th-TH"/>
        </w:rPr>
        <w:t>ไม่มีรายการโอนระหว่างลำดับชั้นมูลค่ายุติธรรมในระหว่าง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งวด</w:t>
      </w:r>
    </w:p>
    <w:p w14:paraId="7C8A323B" w14:textId="77777777" w:rsidR="00123EC5" w:rsidRPr="00CF21CD" w:rsidRDefault="00123EC5" w:rsidP="00975625">
      <w:pPr>
        <w:pStyle w:val="block"/>
        <w:spacing w:after="0" w:line="240" w:lineRule="auto"/>
        <w:ind w:right="-7"/>
        <w:rPr>
          <w:rFonts w:asciiTheme="majorBidi" w:hAnsiTheme="majorBidi" w:cs="Angsana New"/>
          <w:sz w:val="20"/>
          <w:lang w:bidi="th-TH"/>
        </w:rPr>
      </w:pPr>
    </w:p>
    <w:p w14:paraId="6D2BAB0E" w14:textId="32E36593" w:rsidR="00123EC5" w:rsidRPr="009874D5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สินทรัพย์และหนี้สินทางการเงินที่มีมูลค่ายุติธรรมใกล้เคียงกับราคาตามบัญชี</w:t>
      </w:r>
      <w:r w:rsidR="00123EC5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มีดังต่อไปนี้</w:t>
      </w:r>
    </w:p>
    <w:p w14:paraId="013EC54F" w14:textId="77777777" w:rsidR="00123EC5" w:rsidRPr="00CF21CD" w:rsidRDefault="00123EC5" w:rsidP="00123EC5">
      <w:pPr>
        <w:pStyle w:val="block"/>
        <w:spacing w:after="0" w:line="240" w:lineRule="auto"/>
        <w:ind w:right="-7"/>
        <w:rPr>
          <w:rFonts w:asciiTheme="majorBidi" w:hAnsiTheme="majorBidi" w:cstheme="majorBidi"/>
          <w:sz w:val="20"/>
          <w:lang w:bidi="th-TH"/>
        </w:rPr>
      </w:pPr>
    </w:p>
    <w:p w14:paraId="28E2F271" w14:textId="539B3101" w:rsidR="005723E4" w:rsidRDefault="006B5D47" w:rsidP="00975625">
      <w:pPr>
        <w:pStyle w:val="block"/>
        <w:spacing w:after="0" w:line="240" w:lineRule="auto"/>
        <w:ind w:right="-7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3051E7" w:rsidRPr="003051E7">
        <w:rPr>
          <w:rFonts w:asciiTheme="majorBidi" w:hAnsiTheme="majorBidi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A7F373D" w14:textId="7F2C5D5F" w:rsidR="00127FC8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B52CBC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</w:t>
      </w:r>
    </w:p>
    <w:p w14:paraId="46F6CC4E" w14:textId="1344036A" w:rsidR="006B5D47" w:rsidRPr="009874D5" w:rsidRDefault="00B52CBC" w:rsidP="00B52CBC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6B5D47" w:rsidRPr="009874D5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ลูกหนี้การค้าและลูกหนี้อื่น</w:t>
      </w:r>
    </w:p>
    <w:p w14:paraId="05089F96" w14:textId="3855B801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เงินให้กู้ยืมระยะสั้นแก่บริษัทย่อย</w:t>
      </w:r>
    </w:p>
    <w:p w14:paraId="299639EB" w14:textId="7BF868ED" w:rsidR="00B065D8" w:rsidRDefault="00B065D8" w:rsidP="00B065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หมุนเวียนและ</w:t>
      </w:r>
      <w:r w:rsidRPr="00724000">
        <w:rPr>
          <w:rFonts w:asciiTheme="majorBidi" w:hAnsiTheme="majorBidi" w:cstheme="majorBidi"/>
          <w:sz w:val="30"/>
          <w:szCs w:val="30"/>
          <w:cs/>
          <w:lang w:bidi="th-TH"/>
        </w:rPr>
        <w:t>ไม่หมุนเวียนอื่น</w:t>
      </w:r>
    </w:p>
    <w:p w14:paraId="20ACD8D4" w14:textId="77777777" w:rsidR="006B5D47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เจ้าหนี้การค้าและเจ้าหนี้อื่น</w:t>
      </w:r>
    </w:p>
    <w:p w14:paraId="4D19E2A9" w14:textId="610FB8AC" w:rsidR="00B065D8" w:rsidRDefault="00B065D8" w:rsidP="00B065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เงินกู้ยืมระยะสั้น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บริษัทย่อย</w:t>
      </w:r>
    </w:p>
    <w:p w14:paraId="5D19F20F" w14:textId="1684DD47" w:rsidR="000722D8" w:rsidRDefault="006B5D47" w:rsidP="007D7CC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="009D08DB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หนี้สินหมุนเวียน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และไม่หมุนเวียนอื่น</w:t>
      </w:r>
    </w:p>
    <w:p w14:paraId="385D1B54" w14:textId="1797140B" w:rsidR="00B9789C" w:rsidRDefault="006B5D47" w:rsidP="006B5D4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มูลค่ายุติธรรม</w:t>
      </w:r>
      <w:r w:rsidR="00E93A95" w:rsidRPr="00E93A95">
        <w:rPr>
          <w:rFonts w:asciiTheme="majorBidi" w:hAnsiTheme="majorBidi" w:cstheme="majorBidi" w:hint="cs"/>
          <w:sz w:val="30"/>
          <w:szCs w:val="30"/>
          <w:cs/>
          <w:lang w:bidi="th-TH"/>
        </w:rPr>
        <w:t>และ</w:t>
      </w:r>
      <w:r w:rsidR="005723E4">
        <w:rPr>
          <w:rFonts w:asciiTheme="majorBidi" w:hAnsiTheme="majorBidi" w:cs="Angsana New" w:hint="cs"/>
          <w:sz w:val="30"/>
          <w:szCs w:val="30"/>
          <w:cs/>
          <w:lang w:bidi="th-TH"/>
        </w:rPr>
        <w:t>วิธี</w:t>
      </w:r>
      <w:r w:rsidR="00E93A95" w:rsidRPr="00E93A95">
        <w:rPr>
          <w:rFonts w:asciiTheme="majorBidi" w:hAnsiTheme="majorBidi" w:cs="Angsana New" w:hint="cs"/>
          <w:sz w:val="30"/>
          <w:szCs w:val="30"/>
          <w:cs/>
          <w:lang w:bidi="th-TH"/>
        </w:rPr>
        <w:t>การประเมินมูลค่า</w:t>
      </w:r>
      <w:r w:rsidRPr="00E93A95">
        <w:rPr>
          <w:rFonts w:asciiTheme="majorBidi" w:hAnsiTheme="majorBidi" w:cstheme="majorBidi"/>
          <w:sz w:val="30"/>
          <w:szCs w:val="30"/>
          <w:cs/>
          <w:lang w:bidi="th-TH"/>
        </w:rPr>
        <w:t>แบ่งออกเป็นลำดับชั้นตามข้อมูลที่ใช้ดังนี้</w:t>
      </w:r>
    </w:p>
    <w:p w14:paraId="62739FD2" w14:textId="77777777" w:rsidR="00691041" w:rsidRPr="003067DA" w:rsidRDefault="00691041" w:rsidP="00420CD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5CD5D8E6" w14:textId="58BC9457" w:rsidR="006B5D47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1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มูลค่ายุติธรรมของเครื่องมือทางการเงินอ้างอิงจากราคาเสนอซื้อขาย ณ วันที่ในงบฐานะการเงินที่อ้างอิงจากในตลาดที่มีสภาพคล่อง</w:t>
      </w:r>
    </w:p>
    <w:p w14:paraId="12EEC50D" w14:textId="0AAEAD99" w:rsidR="006B5D47" w:rsidRPr="003219DF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 w:rsidRPr="001C3D4E">
        <w:rPr>
          <w:rFonts w:asciiTheme="majorBidi" w:hAnsiTheme="majorBidi" w:cstheme="majorBidi"/>
          <w:sz w:val="30"/>
          <w:szCs w:val="30"/>
        </w:rPr>
        <w:t>2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</w:t>
      </w:r>
      <w:r w:rsidRPr="009874D5">
        <w:rPr>
          <w:rFonts w:asciiTheme="majorBidi" w:hAnsiTheme="majorBidi" w:cstheme="majorBidi"/>
          <w:sz w:val="30"/>
          <w:szCs w:val="30"/>
          <w:lang w:bidi="th-TH"/>
        </w:rPr>
        <w:br/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="004B267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</w:p>
    <w:p w14:paraId="60CAA9A1" w14:textId="51DD82C3" w:rsidR="00420CD8" w:rsidRPr="009874D5" w:rsidRDefault="006B5D47" w:rsidP="006B5D47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5723E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B52CBC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ข้อมูลที่สังเกตได้ในตลาด</w:t>
      </w:r>
    </w:p>
    <w:p w14:paraId="62BC2A43" w14:textId="77777777" w:rsidR="006B5D47" w:rsidRDefault="006B5D47" w:rsidP="003067DA">
      <w:pPr>
        <w:pStyle w:val="block"/>
        <w:spacing w:after="0" w:line="240" w:lineRule="auto"/>
        <w:ind w:left="2117" w:right="-7" w:hanging="1550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6D6B5000" w14:textId="4E90E90C" w:rsidR="00641862" w:rsidRPr="007C7D0E" w:rsidRDefault="00E370FA" w:rsidP="00F52A31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E370FA">
        <w:rPr>
          <w:rFonts w:asciiTheme="majorBidi" w:hAnsiTheme="majorBidi" w:hint="cs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74E69FBF" w14:textId="77777777" w:rsidR="007C7D0E" w:rsidRPr="003067DA" w:rsidRDefault="007C7D0E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089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69"/>
        <w:gridCol w:w="1170"/>
        <w:gridCol w:w="180"/>
        <w:gridCol w:w="1170"/>
        <w:gridCol w:w="178"/>
        <w:gridCol w:w="1137"/>
        <w:gridCol w:w="180"/>
        <w:gridCol w:w="1205"/>
      </w:tblGrid>
      <w:tr w:rsidR="00276C8A" w:rsidRPr="00FB7780" w14:paraId="7DD71981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482CC5B1" w14:textId="77777777" w:rsidR="00276C8A" w:rsidRPr="00FB7780" w:rsidRDefault="00276C8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299D661" w14:textId="139E8C22" w:rsidR="00276C8A" w:rsidRPr="005723E4" w:rsidRDefault="001C3D4E">
            <w:pPr>
              <w:pStyle w:val="acctmergecolhdg"/>
              <w:spacing w:line="240" w:lineRule="auto"/>
              <w:ind w:left="-83" w:firstLine="4"/>
              <w:rPr>
                <w:rFonts w:cs="Angsana New"/>
                <w:b w:val="0"/>
                <w:bCs/>
                <w:szCs w:val="28"/>
                <w:lang w:bidi="th-TH"/>
              </w:rPr>
            </w:pPr>
            <w:r w:rsidRPr="00875769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2C1E608" w14:textId="77777777" w:rsidR="00276C8A" w:rsidRPr="00A848CF" w:rsidRDefault="00276C8A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3DA6EBD" w14:textId="55FAC219" w:rsidR="00276C8A" w:rsidRPr="00A848CF" w:rsidRDefault="001C3D4E">
            <w:pPr>
              <w:pStyle w:val="acctmergecolhdg"/>
              <w:spacing w:line="240" w:lineRule="auto"/>
              <w:ind w:left="-83" w:right="-79" w:firstLine="4"/>
              <w:rPr>
                <w:b w:val="0"/>
                <w:bCs/>
                <w:szCs w:val="22"/>
              </w:rPr>
            </w:pPr>
            <w:r w:rsidRPr="00A848CF">
              <w:rPr>
                <w:rFonts w:cs="Angsana New" w:hint="cs"/>
                <w:b w:val="0"/>
                <w:bCs/>
                <w:szCs w:val="28"/>
                <w:cs/>
                <w:lang w:bidi="th-TH"/>
              </w:rPr>
              <w:t>งบการเงินเฉพาะกิจการ</w:t>
            </w:r>
            <w:r w:rsidR="00276C8A" w:rsidRPr="00A848CF">
              <w:rPr>
                <w:b w:val="0"/>
                <w:bCs/>
                <w:szCs w:val="22"/>
              </w:rPr>
              <w:t xml:space="preserve"> </w:t>
            </w:r>
          </w:p>
        </w:tc>
      </w:tr>
      <w:tr w:rsidR="006F6D91" w:rsidRPr="00FB7780" w14:paraId="7F3DADF8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3FFA69B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04B580A6" w14:textId="49AC20FE" w:rsidR="006F6D91" w:rsidRPr="001C3D4E" w:rsidRDefault="00AE375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42150F82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0D8B3" w14:textId="2D6FB8C8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6486292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9E502F4" w14:textId="618D1C89" w:rsidR="006F6D91" w:rsidRPr="001C3D4E" w:rsidRDefault="00AE375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31AEF8F3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20913F7F" w14:textId="5E3240CC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1C3D4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C3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6F6D91" w:rsidRPr="00FB7780" w14:paraId="6827A8ED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7C480431" w14:textId="77777777" w:rsidR="006F6D91" w:rsidRPr="00FB7780" w:rsidRDefault="006F6D91" w:rsidP="006F6D91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170" w:type="dxa"/>
          </w:tcPr>
          <w:p w14:paraId="71D5CACD" w14:textId="0229B6FA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31D2162E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A9B85A" w14:textId="155D418E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78" w:type="dxa"/>
          </w:tcPr>
          <w:p w14:paraId="01124624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51986B4" w14:textId="35A8A8ED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</w:tcPr>
          <w:p w14:paraId="2F518700" w14:textId="77777777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65B4E7A6" w14:textId="22654964" w:rsidR="006F6D91" w:rsidRPr="001C3D4E" w:rsidRDefault="006F6D91" w:rsidP="006F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B7A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F3ED2" w:rsidRPr="00FB7780" w14:paraId="60E1FA9E" w14:textId="77777777" w:rsidTr="009B102E">
        <w:trPr>
          <w:cantSplit/>
          <w:tblHeader/>
        </w:trPr>
        <w:tc>
          <w:tcPr>
            <w:tcW w:w="3869" w:type="dxa"/>
            <w:vAlign w:val="bottom"/>
          </w:tcPr>
          <w:p w14:paraId="5488778B" w14:textId="77777777" w:rsidR="00FF3ED2" w:rsidRPr="00FB7780" w:rsidRDefault="00FF3ED2" w:rsidP="00FF3ED2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25EFB79" w14:textId="1AE99D22" w:rsidR="00FF3ED2" w:rsidRPr="001C3D4E" w:rsidRDefault="00FF3ED2" w:rsidP="00FF3ED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56D3" w:rsidRPr="00FB7780" w14:paraId="13F414CD" w14:textId="77777777" w:rsidTr="009B102E">
        <w:trPr>
          <w:cantSplit/>
        </w:trPr>
        <w:tc>
          <w:tcPr>
            <w:tcW w:w="3869" w:type="dxa"/>
          </w:tcPr>
          <w:p w14:paraId="585858F0" w14:textId="2D8126FE" w:rsidR="005256D3" w:rsidRPr="00A848CF" w:rsidRDefault="005256D3" w:rsidP="005256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84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170" w:type="dxa"/>
          </w:tcPr>
          <w:p w14:paraId="5058CB59" w14:textId="0F8EEDE4" w:rsidR="005256D3" w:rsidRPr="004F15AB" w:rsidRDefault="005256D3" w:rsidP="005256D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D4288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427</w:t>
            </w:r>
          </w:p>
        </w:tc>
        <w:tc>
          <w:tcPr>
            <w:tcW w:w="180" w:type="dxa"/>
          </w:tcPr>
          <w:p w14:paraId="797DFF34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B460FA" w14:textId="52F82DF8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78" w:type="dxa"/>
          </w:tcPr>
          <w:p w14:paraId="2FF95706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0B8C52EE" w14:textId="3990253F" w:rsidR="005256D3" w:rsidRPr="0013695F" w:rsidRDefault="005256D3" w:rsidP="005256D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428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</w:p>
        </w:tc>
        <w:tc>
          <w:tcPr>
            <w:tcW w:w="180" w:type="dxa"/>
          </w:tcPr>
          <w:p w14:paraId="21562E75" w14:textId="77777777" w:rsidR="005256D3" w:rsidRPr="001C3D4E" w:rsidRDefault="005256D3" w:rsidP="005256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0241089D" w14:textId="59BF900C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</w:tr>
      <w:tr w:rsidR="005256D3" w:rsidRPr="00FB7780" w14:paraId="51F7CB70" w14:textId="77777777" w:rsidTr="009B102E">
        <w:trPr>
          <w:cantSplit/>
        </w:trPr>
        <w:tc>
          <w:tcPr>
            <w:tcW w:w="3869" w:type="dxa"/>
          </w:tcPr>
          <w:p w14:paraId="15CEC4EF" w14:textId="5D720305" w:rsidR="005256D3" w:rsidRPr="00922A4C" w:rsidRDefault="005256D3" w:rsidP="005256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เงินฝากธนาคารประเภทออมทรัพย์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และกระแสรายวัน</w:t>
            </w:r>
          </w:p>
        </w:tc>
        <w:tc>
          <w:tcPr>
            <w:tcW w:w="1170" w:type="dxa"/>
          </w:tcPr>
          <w:p w14:paraId="79490B62" w14:textId="77777777" w:rsidR="005256D3" w:rsidRDefault="005256D3" w:rsidP="005256D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865C1BE" w14:textId="02469A5A" w:rsidR="005256D3" w:rsidRPr="00A70122" w:rsidRDefault="005256D3" w:rsidP="005256D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489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780</w:t>
            </w:r>
          </w:p>
        </w:tc>
        <w:tc>
          <w:tcPr>
            <w:tcW w:w="180" w:type="dxa"/>
          </w:tcPr>
          <w:p w14:paraId="32C6635A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C017D0" w14:textId="77777777" w:rsidR="005256D3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DE388D" w14:textId="5C005F76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958,650</w:t>
            </w:r>
          </w:p>
        </w:tc>
        <w:tc>
          <w:tcPr>
            <w:tcW w:w="178" w:type="dxa"/>
          </w:tcPr>
          <w:p w14:paraId="0B2C76A8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69F1AB8A" w14:textId="77777777" w:rsidR="005256D3" w:rsidRDefault="005256D3" w:rsidP="005256D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3D0C134" w14:textId="774EBC2C" w:rsidR="005256D3" w:rsidRPr="001C3D4E" w:rsidRDefault="005256D3" w:rsidP="005256D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1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452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435</w:t>
            </w:r>
          </w:p>
        </w:tc>
        <w:tc>
          <w:tcPr>
            <w:tcW w:w="180" w:type="dxa"/>
          </w:tcPr>
          <w:p w14:paraId="3A90CE3E" w14:textId="77777777" w:rsidR="005256D3" w:rsidRPr="001C3D4E" w:rsidRDefault="005256D3" w:rsidP="005256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50A1FAEC" w14:textId="77777777" w:rsidR="005256D3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4FF02" w14:textId="2839DF0A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903,215</w:t>
            </w:r>
          </w:p>
        </w:tc>
      </w:tr>
      <w:tr w:rsidR="005256D3" w:rsidRPr="00FB7780" w14:paraId="76882090" w14:textId="77777777" w:rsidTr="009B102E">
        <w:trPr>
          <w:cantSplit/>
        </w:trPr>
        <w:tc>
          <w:tcPr>
            <w:tcW w:w="3869" w:type="dxa"/>
          </w:tcPr>
          <w:p w14:paraId="2A446E1E" w14:textId="2986D77B" w:rsidR="005256D3" w:rsidRPr="00922A4C" w:rsidRDefault="005256D3" w:rsidP="005256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เงินฝากประจำ</w:t>
            </w:r>
          </w:p>
        </w:tc>
        <w:tc>
          <w:tcPr>
            <w:tcW w:w="1170" w:type="dxa"/>
          </w:tcPr>
          <w:p w14:paraId="1E4133FE" w14:textId="699C29F6" w:rsidR="005256D3" w:rsidRPr="00EA4704" w:rsidRDefault="005256D3" w:rsidP="005256D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212</w:t>
            </w:r>
            <w:r w:rsidRPr="00B0302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B0302C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671</w:t>
            </w:r>
          </w:p>
        </w:tc>
        <w:tc>
          <w:tcPr>
            <w:tcW w:w="180" w:type="dxa"/>
          </w:tcPr>
          <w:p w14:paraId="46744880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E3D4C" w14:textId="75AC60AD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5,529,891</w:t>
            </w:r>
          </w:p>
        </w:tc>
        <w:tc>
          <w:tcPr>
            <w:tcW w:w="178" w:type="dxa"/>
          </w:tcPr>
          <w:p w14:paraId="1B5294E8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A274B57" w14:textId="2295EB88" w:rsidR="005256D3" w:rsidRPr="001C3D4E" w:rsidRDefault="005256D3" w:rsidP="005256D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0302C">
              <w:rPr>
                <w:rFonts w:asciiTheme="majorBidi" w:hAnsiTheme="majorBidi" w:cstheme="majorBidi"/>
                <w:sz w:val="30"/>
                <w:szCs w:val="30"/>
              </w:rPr>
              <w:t>2,212,671</w:t>
            </w:r>
          </w:p>
        </w:tc>
        <w:tc>
          <w:tcPr>
            <w:tcW w:w="180" w:type="dxa"/>
          </w:tcPr>
          <w:p w14:paraId="6082383F" w14:textId="77777777" w:rsidR="005256D3" w:rsidRPr="001C3D4E" w:rsidRDefault="005256D3" w:rsidP="005256D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5" w:type="dxa"/>
          </w:tcPr>
          <w:p w14:paraId="7EB4BB73" w14:textId="06C07BAA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5,529,805</w:t>
            </w:r>
          </w:p>
        </w:tc>
      </w:tr>
      <w:tr w:rsidR="005256D3" w:rsidRPr="00FB7780" w14:paraId="3984B751" w14:textId="77777777" w:rsidTr="00BE6E82">
        <w:trPr>
          <w:cantSplit/>
        </w:trPr>
        <w:tc>
          <w:tcPr>
            <w:tcW w:w="3869" w:type="dxa"/>
          </w:tcPr>
          <w:p w14:paraId="5F5622D5" w14:textId="246D90CC" w:rsidR="005256D3" w:rsidRPr="00922A4C" w:rsidRDefault="005256D3" w:rsidP="005256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A4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6831C3A" w14:textId="2702B636" w:rsidR="005256D3" w:rsidRPr="001C3D4E" w:rsidRDefault="005256D3" w:rsidP="005256D3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14FB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3,702,878</w:t>
            </w:r>
          </w:p>
        </w:tc>
        <w:tc>
          <w:tcPr>
            <w:tcW w:w="180" w:type="dxa"/>
          </w:tcPr>
          <w:p w14:paraId="6EDE7E30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9BDC37" w14:textId="4DA91174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6,488,662</w:t>
            </w:r>
          </w:p>
        </w:tc>
        <w:tc>
          <w:tcPr>
            <w:tcW w:w="178" w:type="dxa"/>
          </w:tcPr>
          <w:p w14:paraId="3E5C0FA9" w14:textId="77777777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</w:tcPr>
          <w:p w14:paraId="6CD18C86" w14:textId="6C798A82" w:rsidR="005256D3" w:rsidRPr="001C3D4E" w:rsidRDefault="005256D3" w:rsidP="005256D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030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3,665,533</w:t>
            </w:r>
          </w:p>
        </w:tc>
        <w:tc>
          <w:tcPr>
            <w:tcW w:w="180" w:type="dxa"/>
          </w:tcPr>
          <w:p w14:paraId="3E08F17B" w14:textId="77777777" w:rsidR="005256D3" w:rsidRPr="001C3D4E" w:rsidRDefault="005256D3" w:rsidP="005256D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</w:tcPr>
          <w:p w14:paraId="7824DED0" w14:textId="6DAB264D" w:rsidR="005256D3" w:rsidRPr="001C3D4E" w:rsidRDefault="005256D3" w:rsidP="005256D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6,433,141</w:t>
            </w:r>
          </w:p>
        </w:tc>
      </w:tr>
    </w:tbl>
    <w:p w14:paraId="0E3DD2A0" w14:textId="77777777" w:rsidR="00FD7E79" w:rsidRPr="00FD7E79" w:rsidRDefault="00FD7E79" w:rsidP="003A5095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659513F" w14:textId="4ECFA01A" w:rsidR="00FD7E79" w:rsidRPr="00A848CF" w:rsidRDefault="00FD7E79" w:rsidP="00FD7E79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F8781B">
        <w:rPr>
          <w:rFonts w:asciiTheme="majorBidi" w:hAnsiTheme="majorBidi" w:hint="cs"/>
          <w:b/>
          <w:bCs/>
          <w:sz w:val="30"/>
          <w:szCs w:val="30"/>
          <w:cs/>
        </w:rPr>
        <w:t>เงินลงทุนระยะสั้น</w:t>
      </w:r>
    </w:p>
    <w:p w14:paraId="1B8EB7F4" w14:textId="77777777" w:rsidR="00FD7E79" w:rsidRPr="00BE6E82" w:rsidRDefault="00FD7E79" w:rsidP="00FD7E79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</w:rPr>
      </w:pPr>
    </w:p>
    <w:p w14:paraId="4D33CBDB" w14:textId="0A4C4773" w:rsidR="00FD7E79" w:rsidRPr="00B14822" w:rsidRDefault="00FD7E79" w:rsidP="00FD7E7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วันที่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E3751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AE3751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AE375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F4182D">
        <w:rPr>
          <w:rFonts w:asciiTheme="majorBidi" w:hAnsiTheme="majorBidi" w:cstheme="majorBidi"/>
          <w:sz w:val="30"/>
          <w:szCs w:val="30"/>
        </w:rPr>
        <w:t>256</w:t>
      </w:r>
      <w:r w:rsidR="00690DF9">
        <w:rPr>
          <w:rFonts w:asciiTheme="majorBidi" w:hAnsiTheme="majorBidi" w:cstheme="majorBidi"/>
          <w:sz w:val="30"/>
          <w:szCs w:val="30"/>
        </w:rPr>
        <w:t>9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เงินลงทุนระยะสั้นของกลุ่มบริษัทและบริษัทประกอบด้วยเงินฝากประจำ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ณ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สถาบันการเงิน</w:t>
      </w:r>
      <w:r w:rsidRPr="00F4182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4182D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ซึ่งครบกำหนด</w:t>
      </w:r>
      <w:r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ภายใน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เดือน</w:t>
      </w:r>
      <w:r w:rsidR="002A3371" w:rsidRPr="00BC729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256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สิงหาคม </w:t>
      </w:r>
      <w:r w:rsidR="005256D3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  <w:r w:rsidR="008C3389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760086" w:rsidRPr="00BC729D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760086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5256D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พฤศจิกายน </w:t>
      </w:r>
      <w:r w:rsidR="005256D3">
        <w:rPr>
          <w:rFonts w:asciiTheme="majorBidi" w:hAnsiTheme="majorBidi" w:cstheme="majorBidi"/>
          <w:sz w:val="30"/>
          <w:szCs w:val="30"/>
          <w:lang w:val="en-US" w:bidi="th-TH"/>
        </w:rPr>
        <w:t>2569</w:t>
      </w:r>
      <w:r w:rsidR="008C3389" w:rsidRPr="00BC72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C3389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31 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ธันวาคม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690DF9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มีนาคม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9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</w:t>
      </w:r>
      <w:r w:rsidR="00690DF9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กันยายน</w:t>
      </w:r>
      <w:r w:rsidR="001123AB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2569</w:t>
      </w:r>
      <w:r w:rsidR="001123AB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)</w:t>
      </w:r>
      <w:r w:rsidRPr="00BC729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เป็นจำนวน</w:t>
      </w:r>
      <w:r w:rsidRPr="00BC729D">
        <w:rPr>
          <w:rFonts w:asciiTheme="majorBidi" w:hAnsiTheme="majorBidi" w:cstheme="majorBidi"/>
          <w:sz w:val="30"/>
          <w:szCs w:val="30"/>
        </w:rPr>
        <w:t xml:space="preserve"> </w:t>
      </w:r>
      <w:r w:rsidR="005256D3">
        <w:rPr>
          <w:rFonts w:asciiTheme="majorBidi" w:hAnsiTheme="majorBidi" w:cstheme="majorBidi"/>
          <w:sz w:val="30"/>
          <w:szCs w:val="30"/>
          <w:lang w:val="en-US" w:bidi="th-TH"/>
        </w:rPr>
        <w:t>6,667.4</w:t>
      </w:r>
      <w:r w:rsidRPr="00BC729D">
        <w:rPr>
          <w:rFonts w:asciiTheme="majorBidi" w:hAnsiTheme="majorBidi" w:cstheme="majorBidi"/>
          <w:sz w:val="30"/>
          <w:szCs w:val="30"/>
        </w:rPr>
        <w:t xml:space="preserve"> </w:t>
      </w:r>
      <w:r w:rsidRPr="00BC729D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="0055591A" w:rsidRPr="00BC729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32F92" w:rsidRPr="00BC729D">
        <w:rPr>
          <w:rFonts w:asciiTheme="majorBidi" w:hAnsiTheme="majorBidi" w:cstheme="majorBidi"/>
          <w:i/>
          <w:iCs/>
          <w:sz w:val="30"/>
          <w:szCs w:val="30"/>
          <w:lang w:bidi="th-TH"/>
        </w:rPr>
        <w:t>(31</w:t>
      </w:r>
      <w:r w:rsidR="00B32F92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ธันวาคม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2568</w:t>
      </w:r>
      <w:r w:rsidR="00B32F92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4,000.0</w:t>
      </w:r>
      <w:r w:rsidR="00B3500D"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B3500D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ล้านบาท)</w:t>
      </w:r>
      <w:r w:rsidR="00B3500D" w:rsidRPr="00BC72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มีอัตราดอกเบี้ยคงที่</w:t>
      </w:r>
      <w:r w:rsidR="00B95815" w:rsidRPr="00BC729D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</w:t>
      </w:r>
      <w:r w:rsidR="00B84E1A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5256D3">
        <w:rPr>
          <w:rFonts w:asciiTheme="majorBidi" w:hAnsiTheme="majorBidi" w:cstheme="majorBidi"/>
          <w:sz w:val="30"/>
          <w:szCs w:val="30"/>
        </w:rPr>
        <w:t>1.10</w:t>
      </w:r>
      <w:r w:rsidR="00AE3751">
        <w:rPr>
          <w:rFonts w:asciiTheme="majorBidi" w:hAnsiTheme="majorBidi" w:cstheme="majorBidi"/>
          <w:sz w:val="30"/>
          <w:szCs w:val="30"/>
        </w:rPr>
        <w:t xml:space="preserve"> </w:t>
      </w:r>
      <w:r w:rsidR="006E403E" w:rsidRPr="00BC729D">
        <w:rPr>
          <w:rFonts w:asciiTheme="majorBidi" w:hAnsiTheme="majorBidi" w:cstheme="majorBidi"/>
          <w:sz w:val="30"/>
          <w:szCs w:val="30"/>
          <w:cs/>
          <w:lang w:val="en-US" w:bidi="th-TH"/>
        </w:rPr>
        <w:t>ถึง</w:t>
      </w:r>
      <w:r w:rsidR="006E403E" w:rsidRPr="00BC729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5256D3">
        <w:rPr>
          <w:rFonts w:asciiTheme="majorBidi" w:hAnsiTheme="majorBidi" w:cstheme="majorBidi"/>
          <w:sz w:val="30"/>
          <w:szCs w:val="30"/>
        </w:rPr>
        <w:t>4.13</w:t>
      </w:r>
      <w:r w:rsidR="00AE3751">
        <w:rPr>
          <w:rFonts w:asciiTheme="majorBidi" w:hAnsiTheme="majorBidi" w:cstheme="majorBidi"/>
          <w:sz w:val="30"/>
          <w:szCs w:val="30"/>
        </w:rPr>
        <w:t xml:space="preserve"> </w:t>
      </w:r>
      <w:r w:rsidR="0042360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ต่อปี</w:t>
      </w:r>
      <w:r w:rsidR="006E403E" w:rsidRPr="00BC729D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C729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BC729D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BC729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BC729D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ธันวาคม </w:t>
      </w:r>
      <w:r w:rsidRPr="00BC729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90DF9" w:rsidRPr="00BC729D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BC729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55591A" w:rsidRPr="00BC729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ร้อยละ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 </w:t>
      </w:r>
      <w:r w:rsidR="00690DF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1.2</w:t>
      </w:r>
      <w:r w:rsidR="00D270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55591A" w:rsidRPr="00B3500D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55591A" w:rsidRPr="00B3500D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 xml:space="preserve">ถึง ร้อยละ </w:t>
      </w:r>
      <w:r w:rsidR="00690DF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1.4</w:t>
      </w:r>
      <w:r w:rsidR="00D2702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0</w:t>
      </w:r>
      <w:r w:rsidR="0042360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 </w:t>
      </w:r>
      <w:r w:rsidR="00423609">
        <w:rPr>
          <w:rFonts w:asciiTheme="majorBidi" w:hAnsiTheme="majorBidi" w:cstheme="majorBidi" w:hint="cs"/>
          <w:i/>
          <w:iCs/>
          <w:sz w:val="30"/>
          <w:szCs w:val="30"/>
          <w:cs/>
          <w:lang w:val="en-US" w:bidi="th-TH"/>
        </w:rPr>
        <w:t>ต่อปี</w:t>
      </w:r>
      <w:r w:rsidRPr="00B3500D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75691975" w14:textId="0016BF4B" w:rsidR="00B11454" w:rsidRDefault="00B11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32"/>
        </w:rPr>
      </w:pPr>
    </w:p>
    <w:p w14:paraId="679E0A4F" w14:textId="43AD80C7" w:rsidR="00E44C11" w:rsidRDefault="00E44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 w:val="24"/>
          <w:szCs w:val="32"/>
          <w:cs/>
        </w:rPr>
      </w:pPr>
      <w:r>
        <w:rPr>
          <w:rFonts w:cstheme="minorBidi"/>
          <w:sz w:val="24"/>
          <w:szCs w:val="32"/>
          <w:cs/>
        </w:rPr>
        <w:br w:type="page"/>
      </w:r>
    </w:p>
    <w:p w14:paraId="293F7AC4" w14:textId="52CDEF43" w:rsidR="00F52A31" w:rsidRPr="00C8387A" w:rsidRDefault="00F52A31" w:rsidP="002D1FAB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C8387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  <w:r w:rsidR="00376F0A" w:rsidRPr="00C8387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  <w:r w:rsidRPr="00C8387A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39114C" w:rsidRPr="00C8387A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2B002791" w14:textId="012F7289" w:rsidR="003519FA" w:rsidRPr="003067DA" w:rsidRDefault="003519FA" w:rsidP="003519FA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6"/>
        <w:gridCol w:w="1164"/>
        <w:gridCol w:w="183"/>
        <w:gridCol w:w="16"/>
        <w:gridCol w:w="1151"/>
        <w:gridCol w:w="191"/>
        <w:gridCol w:w="1159"/>
      </w:tblGrid>
      <w:tr w:rsidR="00D641E6" w:rsidRPr="009874D5" w14:paraId="4CBBB19E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F896E2E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654AB69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99" w:type="dxa"/>
            <w:gridSpan w:val="2"/>
          </w:tcPr>
          <w:p w14:paraId="4940A6AC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01" w:type="dxa"/>
            <w:gridSpan w:val="3"/>
            <w:vAlign w:val="bottom"/>
          </w:tcPr>
          <w:p w14:paraId="5046F1EB" w14:textId="77777777" w:rsidR="00D641E6" w:rsidRPr="009874D5" w:rsidRDefault="00D641E6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AE3751" w:rsidRPr="009874D5" w14:paraId="4DDC842C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799CDCB" w14:textId="52C5A22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278C4F4" w14:textId="116E0E44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2E28A72C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68A2175A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3" w:type="dxa"/>
          </w:tcPr>
          <w:p w14:paraId="2D66C5C4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ABDC386" w14:textId="7DBE591A" w:rsidR="00AE3751" w:rsidRPr="009874D5" w:rsidRDefault="00AE3751" w:rsidP="00AE37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91" w:type="dxa"/>
            <w:vAlign w:val="bottom"/>
          </w:tcPr>
          <w:p w14:paraId="3D02C4EB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E49520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E3751" w:rsidRPr="009874D5" w14:paraId="3505CDED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1FC77D94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295854" w14:textId="03B5489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6" w:type="dxa"/>
            <w:vAlign w:val="bottom"/>
          </w:tcPr>
          <w:p w14:paraId="242E65E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3076100" w14:textId="5CAD6526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3" w:type="dxa"/>
          </w:tcPr>
          <w:p w14:paraId="6D2104EE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6C706B0" w14:textId="030E4A14" w:rsidR="00AE3751" w:rsidRPr="009874D5" w:rsidRDefault="00AE3751" w:rsidP="00AE37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91" w:type="dxa"/>
            <w:vAlign w:val="bottom"/>
          </w:tcPr>
          <w:p w14:paraId="3C585AE4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vAlign w:val="bottom"/>
          </w:tcPr>
          <w:p w14:paraId="24A3A536" w14:textId="563C9869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AE3751" w:rsidRPr="009874D5" w14:paraId="12F73855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3AB9D79D" w14:textId="69FB9398" w:rsidR="00AE3751" w:rsidRPr="009874D5" w:rsidRDefault="00AE3751" w:rsidP="00AE37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0" w:type="dxa"/>
            <w:gridSpan w:val="8"/>
            <w:vAlign w:val="bottom"/>
            <w:hideMark/>
          </w:tcPr>
          <w:p w14:paraId="069165B3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A59A2" w:rsidRPr="009874D5" w14:paraId="17546CD9" w14:textId="77777777" w:rsidTr="00F81C06">
        <w:trPr>
          <w:cantSplit/>
        </w:trPr>
        <w:tc>
          <w:tcPr>
            <w:tcW w:w="3870" w:type="dxa"/>
          </w:tcPr>
          <w:p w14:paraId="3AD9AF69" w14:textId="735A2294" w:rsidR="00DA59A2" w:rsidRPr="0039114C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9114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4C2B2456" w14:textId="7BF698D8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C6CC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4,487,432</w:t>
            </w:r>
          </w:p>
        </w:tc>
        <w:tc>
          <w:tcPr>
            <w:tcW w:w="186" w:type="dxa"/>
          </w:tcPr>
          <w:p w14:paraId="2E1DE53D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4BF02183" w14:textId="1071F7B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3,480,941</w:t>
            </w:r>
          </w:p>
        </w:tc>
        <w:tc>
          <w:tcPr>
            <w:tcW w:w="183" w:type="dxa"/>
          </w:tcPr>
          <w:p w14:paraId="56427BF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4F99FF8E" w14:textId="148FBD20" w:rsidR="00DA59A2" w:rsidRPr="0041004C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CC9">
              <w:rPr>
                <w:rFonts w:ascii="Angsana New" w:hAnsi="Angsana New"/>
                <w:sz w:val="30"/>
                <w:szCs w:val="30"/>
              </w:rPr>
              <w:t>3,617,435</w:t>
            </w:r>
          </w:p>
        </w:tc>
        <w:tc>
          <w:tcPr>
            <w:tcW w:w="191" w:type="dxa"/>
          </w:tcPr>
          <w:p w14:paraId="61EDC21A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793C3F47" w14:textId="319F453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2,623,833</w:t>
            </w:r>
          </w:p>
        </w:tc>
      </w:tr>
      <w:tr w:rsidR="00DA59A2" w:rsidRPr="009874D5" w14:paraId="0085CFE6" w14:textId="77777777" w:rsidTr="00F81C06">
        <w:trPr>
          <w:cantSplit/>
        </w:trPr>
        <w:tc>
          <w:tcPr>
            <w:tcW w:w="3870" w:type="dxa"/>
            <w:hideMark/>
          </w:tcPr>
          <w:p w14:paraId="3138C01D" w14:textId="03B3A061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2EEAF4" w14:textId="3E52843D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83" w:right="-17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C6CC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(15,594)</w:t>
            </w:r>
          </w:p>
        </w:tc>
        <w:tc>
          <w:tcPr>
            <w:tcW w:w="186" w:type="dxa"/>
          </w:tcPr>
          <w:p w14:paraId="47F88B5A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2506C713" w14:textId="04754CDB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(10,894)</w:t>
            </w:r>
          </w:p>
        </w:tc>
        <w:tc>
          <w:tcPr>
            <w:tcW w:w="183" w:type="dxa"/>
          </w:tcPr>
          <w:p w14:paraId="100FF368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</w:tcPr>
          <w:p w14:paraId="4EF9858B" w14:textId="695727A6" w:rsidR="00DA59A2" w:rsidRPr="00D8466C" w:rsidRDefault="00DA59A2" w:rsidP="00E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-58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C6CC9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191" w:type="dxa"/>
          </w:tcPr>
          <w:p w14:paraId="5584F82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69306454" w14:textId="0BC34E5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59A2" w:rsidRPr="009874D5" w14:paraId="3C49B916" w14:textId="77777777" w:rsidTr="00F81C06">
        <w:trPr>
          <w:cantSplit/>
        </w:trPr>
        <w:tc>
          <w:tcPr>
            <w:tcW w:w="3870" w:type="dxa"/>
            <w:hideMark/>
          </w:tcPr>
          <w:p w14:paraId="288554D1" w14:textId="338DAC71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139A7D" w14:textId="7EA7F60B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1C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4,471,838</w:t>
            </w:r>
          </w:p>
        </w:tc>
        <w:tc>
          <w:tcPr>
            <w:tcW w:w="186" w:type="dxa"/>
          </w:tcPr>
          <w:p w14:paraId="711A741A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1EE504F8" w14:textId="62C7F0E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3,470,047</w:t>
            </w:r>
          </w:p>
        </w:tc>
        <w:tc>
          <w:tcPr>
            <w:tcW w:w="183" w:type="dxa"/>
          </w:tcPr>
          <w:p w14:paraId="52FC4F2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</w:tcBorders>
          </w:tcPr>
          <w:p w14:paraId="347623DA" w14:textId="4F98FFE4" w:rsidR="00DA59A2" w:rsidRPr="0041004C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C50">
              <w:rPr>
                <w:rFonts w:ascii="Angsana New" w:hAnsi="Angsana New"/>
                <w:sz w:val="30"/>
                <w:szCs w:val="30"/>
              </w:rPr>
              <w:t>3,617,416</w:t>
            </w:r>
          </w:p>
        </w:tc>
        <w:tc>
          <w:tcPr>
            <w:tcW w:w="191" w:type="dxa"/>
          </w:tcPr>
          <w:p w14:paraId="334A260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3EA0DCF7" w14:textId="619CE5C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2,623,833</w:t>
            </w:r>
          </w:p>
        </w:tc>
      </w:tr>
      <w:tr w:rsidR="00DA59A2" w:rsidRPr="009874D5" w14:paraId="2F3C74F7" w14:textId="77777777" w:rsidTr="00F81C06">
        <w:trPr>
          <w:cantSplit/>
        </w:trPr>
        <w:tc>
          <w:tcPr>
            <w:tcW w:w="3870" w:type="dxa"/>
            <w:hideMark/>
          </w:tcPr>
          <w:p w14:paraId="734E5429" w14:textId="08DAB535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EFF9A90" w14:textId="0C96F4B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B1C5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303,066</w:t>
            </w:r>
          </w:p>
        </w:tc>
        <w:tc>
          <w:tcPr>
            <w:tcW w:w="186" w:type="dxa"/>
          </w:tcPr>
          <w:p w14:paraId="4ED94EE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</w:tcPr>
          <w:p w14:paraId="01B56797" w14:textId="563E68EB" w:rsidR="00DA59A2" w:rsidRPr="00B05E28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295,920</w:t>
            </w:r>
          </w:p>
        </w:tc>
        <w:tc>
          <w:tcPr>
            <w:tcW w:w="183" w:type="dxa"/>
          </w:tcPr>
          <w:p w14:paraId="2753B3A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</w:tcPr>
          <w:p w14:paraId="511F85BA" w14:textId="3B9DBFF2" w:rsidR="00DA59A2" w:rsidRPr="0041004C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1C50">
              <w:rPr>
                <w:rFonts w:ascii="Angsana New" w:hAnsi="Angsana New"/>
                <w:sz w:val="30"/>
                <w:szCs w:val="30"/>
              </w:rPr>
              <w:t>324,888</w:t>
            </w:r>
          </w:p>
        </w:tc>
        <w:tc>
          <w:tcPr>
            <w:tcW w:w="191" w:type="dxa"/>
          </w:tcPr>
          <w:p w14:paraId="415A17A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</w:tcPr>
          <w:p w14:paraId="384AF8ED" w14:textId="00B8F435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302,299</w:t>
            </w:r>
          </w:p>
        </w:tc>
      </w:tr>
      <w:tr w:rsidR="00DA59A2" w:rsidRPr="009874D5" w14:paraId="2EF7952F" w14:textId="77777777" w:rsidTr="00F81C06">
        <w:trPr>
          <w:cantSplit/>
        </w:trPr>
        <w:tc>
          <w:tcPr>
            <w:tcW w:w="3870" w:type="dxa"/>
          </w:tcPr>
          <w:p w14:paraId="332EA6E4" w14:textId="1A787F2B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546AE" w14:textId="1635E4F9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B1C5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4,774,904</w:t>
            </w:r>
          </w:p>
        </w:tc>
        <w:tc>
          <w:tcPr>
            <w:tcW w:w="186" w:type="dxa"/>
          </w:tcPr>
          <w:p w14:paraId="6E35507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D85A2" w14:textId="291D1979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3,765,967</w:t>
            </w:r>
          </w:p>
        </w:tc>
        <w:tc>
          <w:tcPr>
            <w:tcW w:w="183" w:type="dxa"/>
          </w:tcPr>
          <w:p w14:paraId="34DC509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0BDE24" w14:textId="2DD972E5" w:rsidR="00DA59A2" w:rsidRPr="0041004C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1C50">
              <w:rPr>
                <w:rFonts w:ascii="Angsana New" w:hAnsi="Angsana New"/>
                <w:b/>
                <w:bCs/>
                <w:sz w:val="30"/>
                <w:szCs w:val="30"/>
              </w:rPr>
              <w:t>3,942,304</w:t>
            </w:r>
          </w:p>
        </w:tc>
        <w:tc>
          <w:tcPr>
            <w:tcW w:w="191" w:type="dxa"/>
          </w:tcPr>
          <w:p w14:paraId="7955AA2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666E426F" w14:textId="77ABE2E9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2,926,132</w:t>
            </w:r>
          </w:p>
        </w:tc>
      </w:tr>
    </w:tbl>
    <w:p w14:paraId="25B3F694" w14:textId="77777777" w:rsidR="00B1436F" w:rsidRDefault="00B1436F" w:rsidP="000E690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bidi="th-TH"/>
        </w:rPr>
      </w:pPr>
    </w:p>
    <w:p w14:paraId="320E0AC7" w14:textId="458BF7F3" w:rsidR="00F52A31" w:rsidRDefault="000E6908" w:rsidP="002D1FAB">
      <w:pPr>
        <w:pStyle w:val="block"/>
        <w:spacing w:after="0" w:line="240" w:lineRule="auto"/>
        <w:ind w:left="549" w:right="-7" w:hanging="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E6908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ลูกหนี้การค้าสามารถวิเคราะห์ตามอายุหนี้ที่ค้างชำระได้ดังนี้</w:t>
      </w:r>
    </w:p>
    <w:p w14:paraId="7061F1AB" w14:textId="77777777" w:rsidR="00475315" w:rsidRPr="00BE6E82" w:rsidRDefault="00475315" w:rsidP="00B1436F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szCs w:val="22"/>
          <w:lang w:val="en-US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170"/>
        <w:gridCol w:w="180"/>
        <w:gridCol w:w="1170"/>
        <w:gridCol w:w="186"/>
        <w:gridCol w:w="1166"/>
      </w:tblGrid>
      <w:tr w:rsidR="00F52A31" w:rsidRPr="009874D5" w14:paraId="6A775FC4" w14:textId="77777777" w:rsidTr="00F81C06">
        <w:trPr>
          <w:cantSplit/>
          <w:tblHeader/>
        </w:trPr>
        <w:tc>
          <w:tcPr>
            <w:tcW w:w="3870" w:type="dxa"/>
            <w:vAlign w:val="bottom"/>
            <w:hideMark/>
          </w:tcPr>
          <w:p w14:paraId="5FC03913" w14:textId="537B5589" w:rsidR="00F52A31" w:rsidRPr="009874D5" w:rsidRDefault="00F52A31" w:rsidP="00E92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C5A845D" w14:textId="1FB35B13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6794C44A" w14:textId="7777777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13B4949" w14:textId="74258BE7" w:rsidR="00F52A31" w:rsidRPr="009874D5" w:rsidRDefault="00F52A31" w:rsidP="00F52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AE3751" w:rsidRPr="009874D5" w14:paraId="70C350E0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B8F593E" w14:textId="4CA4A2D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5F7AA3" w14:textId="1A4281D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AF0944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748809" w14:textId="303791F8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439395DD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FE91BE6" w14:textId="3810B8BE" w:rsidR="00AE3751" w:rsidRPr="009874D5" w:rsidRDefault="00AE3751" w:rsidP="00AE37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6" w:type="dxa"/>
            <w:vAlign w:val="bottom"/>
          </w:tcPr>
          <w:p w14:paraId="7CE00D8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3A7334F4" w14:textId="3EC2B94D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E3751" w:rsidRPr="009874D5" w14:paraId="64313DCE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00A1D1C7" w14:textId="10AE1691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95E2A" w14:textId="182CF3D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2B9E44CE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1C26614" w14:textId="0F9347DD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49D305E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F96337A" w14:textId="2038AB13" w:rsidR="00AE3751" w:rsidRPr="009874D5" w:rsidRDefault="00AE3751" w:rsidP="00AE375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6" w:type="dxa"/>
            <w:vAlign w:val="bottom"/>
          </w:tcPr>
          <w:p w14:paraId="0041B0E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vAlign w:val="bottom"/>
          </w:tcPr>
          <w:p w14:paraId="732B6E3E" w14:textId="3907BDD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AE3751" w:rsidRPr="009874D5" w14:paraId="0B320256" w14:textId="77777777" w:rsidTr="00F81C06">
        <w:trPr>
          <w:cantSplit/>
          <w:tblHeader/>
        </w:trPr>
        <w:tc>
          <w:tcPr>
            <w:tcW w:w="3870" w:type="dxa"/>
            <w:vAlign w:val="bottom"/>
          </w:tcPr>
          <w:p w14:paraId="501CE4AC" w14:textId="1022E4F0" w:rsidR="00AE3751" w:rsidRPr="009874D5" w:rsidRDefault="00AE3751" w:rsidP="00AE37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222" w:type="dxa"/>
            <w:gridSpan w:val="7"/>
            <w:vAlign w:val="bottom"/>
            <w:hideMark/>
          </w:tcPr>
          <w:p w14:paraId="7F7D7658" w14:textId="740797A0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AE3751" w:rsidRPr="009874D5" w14:paraId="2BE61B7A" w14:textId="77777777" w:rsidTr="00F81C06">
        <w:trPr>
          <w:cantSplit/>
        </w:trPr>
        <w:tc>
          <w:tcPr>
            <w:tcW w:w="3870" w:type="dxa"/>
          </w:tcPr>
          <w:p w14:paraId="3F3F2292" w14:textId="512EB1FB" w:rsidR="00AE3751" w:rsidRPr="00703620" w:rsidRDefault="00AE3751" w:rsidP="00AE375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036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741E0A89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F871F4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DC6F99F" w14:textId="430B0E66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5633004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935C878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3F587438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F6F4CE7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A59A2" w:rsidRPr="009874D5" w14:paraId="25F855C0" w14:textId="77777777" w:rsidTr="00F81C06">
        <w:trPr>
          <w:cantSplit/>
        </w:trPr>
        <w:tc>
          <w:tcPr>
            <w:tcW w:w="3870" w:type="dxa"/>
            <w:hideMark/>
          </w:tcPr>
          <w:p w14:paraId="1890542B" w14:textId="2F6887A0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70" w:type="dxa"/>
          </w:tcPr>
          <w:p w14:paraId="73F9AE90" w14:textId="693D0C1A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1378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3,935,381</w:t>
            </w:r>
          </w:p>
        </w:tc>
        <w:tc>
          <w:tcPr>
            <w:tcW w:w="180" w:type="dxa"/>
          </w:tcPr>
          <w:p w14:paraId="4CAACC50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6CF898" w14:textId="00697A2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2,960,882</w:t>
            </w:r>
          </w:p>
        </w:tc>
        <w:tc>
          <w:tcPr>
            <w:tcW w:w="180" w:type="dxa"/>
          </w:tcPr>
          <w:p w14:paraId="2289CFC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F43EF0" w14:textId="4D770DA0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3,350,411</w:t>
            </w:r>
          </w:p>
        </w:tc>
        <w:tc>
          <w:tcPr>
            <w:tcW w:w="186" w:type="dxa"/>
          </w:tcPr>
          <w:p w14:paraId="041F418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3E217E55" w14:textId="58BD1488" w:rsidR="00DA59A2" w:rsidRPr="003A14EB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2,316,494</w:t>
            </w:r>
          </w:p>
        </w:tc>
      </w:tr>
      <w:tr w:rsidR="00DA59A2" w:rsidRPr="009874D5" w14:paraId="02C8BC04" w14:textId="77777777" w:rsidTr="00F81C06">
        <w:trPr>
          <w:cantSplit/>
        </w:trPr>
        <w:tc>
          <w:tcPr>
            <w:tcW w:w="3870" w:type="dxa"/>
            <w:hideMark/>
          </w:tcPr>
          <w:p w14:paraId="17E92A8D" w14:textId="5425DBF4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71217BF" w14:textId="66062699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503,424</w:t>
            </w:r>
          </w:p>
        </w:tc>
        <w:tc>
          <w:tcPr>
            <w:tcW w:w="180" w:type="dxa"/>
          </w:tcPr>
          <w:p w14:paraId="3C25E0E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43150E4" w14:textId="199B721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499,094</w:t>
            </w:r>
          </w:p>
        </w:tc>
        <w:tc>
          <w:tcPr>
            <w:tcW w:w="180" w:type="dxa"/>
          </w:tcPr>
          <w:p w14:paraId="42F8E7EF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E6A300" w14:textId="6B529EF2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262,531</w:t>
            </w:r>
          </w:p>
        </w:tc>
        <w:tc>
          <w:tcPr>
            <w:tcW w:w="186" w:type="dxa"/>
          </w:tcPr>
          <w:p w14:paraId="68081568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192A31E4" w14:textId="4317A088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302,109</w:t>
            </w:r>
          </w:p>
        </w:tc>
      </w:tr>
      <w:tr w:rsidR="00DA59A2" w:rsidRPr="009874D5" w14:paraId="3B03D746" w14:textId="77777777" w:rsidTr="00F81C06">
        <w:trPr>
          <w:cantSplit/>
        </w:trPr>
        <w:tc>
          <w:tcPr>
            <w:tcW w:w="3870" w:type="dxa"/>
            <w:hideMark/>
          </w:tcPr>
          <w:p w14:paraId="69E1A42A" w14:textId="4B7403F8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1063E0BD" w14:textId="15039DAB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34,531</w:t>
            </w:r>
          </w:p>
        </w:tc>
        <w:tc>
          <w:tcPr>
            <w:tcW w:w="180" w:type="dxa"/>
          </w:tcPr>
          <w:p w14:paraId="62B1785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629EF6" w14:textId="642CCAD5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14,471</w:t>
            </w:r>
          </w:p>
        </w:tc>
        <w:tc>
          <w:tcPr>
            <w:tcW w:w="180" w:type="dxa"/>
          </w:tcPr>
          <w:p w14:paraId="5B7918C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FB8B38E" w14:textId="5BA8925D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15</w:t>
            </w:r>
          </w:p>
        </w:tc>
        <w:tc>
          <w:tcPr>
            <w:tcW w:w="186" w:type="dxa"/>
          </w:tcPr>
          <w:p w14:paraId="7BCD34EF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A74B9AD" w14:textId="1039461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5,121</w:t>
            </w:r>
          </w:p>
        </w:tc>
      </w:tr>
      <w:tr w:rsidR="00DA59A2" w:rsidRPr="009874D5" w14:paraId="1E971074" w14:textId="77777777" w:rsidTr="00F81C06">
        <w:trPr>
          <w:cantSplit/>
        </w:trPr>
        <w:tc>
          <w:tcPr>
            <w:tcW w:w="3870" w:type="dxa"/>
            <w:hideMark/>
          </w:tcPr>
          <w:p w14:paraId="1D665F77" w14:textId="3CC92340" w:rsidR="00DA59A2" w:rsidRPr="009874D5" w:rsidRDefault="00DA59A2" w:rsidP="00DA59A2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B691332" w14:textId="46C453A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55B8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11,102</w:t>
            </w:r>
          </w:p>
        </w:tc>
        <w:tc>
          <w:tcPr>
            <w:tcW w:w="180" w:type="dxa"/>
          </w:tcPr>
          <w:p w14:paraId="0912637F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7FBC35" w14:textId="4120E9D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6,478</w:t>
            </w:r>
          </w:p>
        </w:tc>
        <w:tc>
          <w:tcPr>
            <w:tcW w:w="180" w:type="dxa"/>
          </w:tcPr>
          <w:p w14:paraId="3C63F22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14DA526" w14:textId="6D03DBB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4,453</w:t>
            </w:r>
          </w:p>
        </w:tc>
        <w:tc>
          <w:tcPr>
            <w:tcW w:w="186" w:type="dxa"/>
          </w:tcPr>
          <w:p w14:paraId="7AC57A9E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</w:tcPr>
          <w:p w14:paraId="04FDFB1C" w14:textId="1C49CEC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93</w:t>
            </w:r>
          </w:p>
        </w:tc>
      </w:tr>
      <w:tr w:rsidR="00DA59A2" w:rsidRPr="009874D5" w14:paraId="6B8681D7" w14:textId="77777777" w:rsidTr="00F81C06">
        <w:trPr>
          <w:cantSplit/>
        </w:trPr>
        <w:tc>
          <w:tcPr>
            <w:tcW w:w="3870" w:type="dxa"/>
            <w:hideMark/>
          </w:tcPr>
          <w:p w14:paraId="1C1E768C" w14:textId="13CA9533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เกินกว่า </w:t>
            </w:r>
            <w:r w:rsidRPr="009874D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B6890A" w14:textId="74CB1AA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2,994</w:t>
            </w:r>
          </w:p>
        </w:tc>
        <w:tc>
          <w:tcPr>
            <w:tcW w:w="180" w:type="dxa"/>
          </w:tcPr>
          <w:p w14:paraId="10B4169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D40735" w14:textId="2F9F980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  <w:tc>
          <w:tcPr>
            <w:tcW w:w="180" w:type="dxa"/>
          </w:tcPr>
          <w:p w14:paraId="4C25605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E76AC" w14:textId="4810E4D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</w:t>
            </w:r>
          </w:p>
        </w:tc>
        <w:tc>
          <w:tcPr>
            <w:tcW w:w="186" w:type="dxa"/>
          </w:tcPr>
          <w:p w14:paraId="674B88BD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C995D9" w14:textId="08D064C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</w:t>
            </w:r>
          </w:p>
        </w:tc>
      </w:tr>
      <w:tr w:rsidR="00DA59A2" w:rsidRPr="009874D5" w14:paraId="6EF2A25E" w14:textId="77777777" w:rsidTr="00F81C06">
        <w:trPr>
          <w:cantSplit/>
        </w:trPr>
        <w:tc>
          <w:tcPr>
            <w:tcW w:w="3870" w:type="dxa"/>
            <w:hideMark/>
          </w:tcPr>
          <w:p w14:paraId="22301768" w14:textId="524DB4FA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C5D4" w14:textId="2EC9FD0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642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4,487,432</w:t>
            </w:r>
          </w:p>
        </w:tc>
        <w:tc>
          <w:tcPr>
            <w:tcW w:w="180" w:type="dxa"/>
          </w:tcPr>
          <w:p w14:paraId="2DF80FB6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F8DB7" w14:textId="0B625618" w:rsidR="00DA59A2" w:rsidRPr="0097562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3,480,941</w:t>
            </w:r>
          </w:p>
        </w:tc>
        <w:tc>
          <w:tcPr>
            <w:tcW w:w="180" w:type="dxa"/>
          </w:tcPr>
          <w:p w14:paraId="586C5BBA" w14:textId="77777777" w:rsidR="00DA59A2" w:rsidRPr="0097562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07DBE4" w14:textId="4B2781D7" w:rsidR="00DA59A2" w:rsidRPr="0097562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3,617,435</w:t>
            </w:r>
          </w:p>
        </w:tc>
        <w:tc>
          <w:tcPr>
            <w:tcW w:w="186" w:type="dxa"/>
          </w:tcPr>
          <w:p w14:paraId="588B9431" w14:textId="77777777" w:rsidR="00DA59A2" w:rsidRPr="0097562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right w:val="nil"/>
            </w:tcBorders>
          </w:tcPr>
          <w:p w14:paraId="7DC0F7E2" w14:textId="122BCD1C" w:rsidR="00DA59A2" w:rsidRPr="0097562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2,623,833</w:t>
            </w:r>
          </w:p>
        </w:tc>
      </w:tr>
      <w:tr w:rsidR="00DA59A2" w:rsidRPr="009874D5" w14:paraId="7590DBA2" w14:textId="77777777" w:rsidTr="00BE6E82">
        <w:trPr>
          <w:cantSplit/>
          <w:trHeight w:val="71"/>
        </w:trPr>
        <w:tc>
          <w:tcPr>
            <w:tcW w:w="3870" w:type="dxa"/>
            <w:vAlign w:val="bottom"/>
            <w:hideMark/>
          </w:tcPr>
          <w:p w14:paraId="6D4BE75B" w14:textId="0E90565C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78DF7" w14:textId="15FC4A9D" w:rsidR="00DA59A2" w:rsidRPr="0032382C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9481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(15,594)</w:t>
            </w:r>
          </w:p>
        </w:tc>
        <w:tc>
          <w:tcPr>
            <w:tcW w:w="180" w:type="dxa"/>
            <w:vAlign w:val="bottom"/>
          </w:tcPr>
          <w:p w14:paraId="1B0DF29B" w14:textId="77777777" w:rsidR="00DA59A2" w:rsidRPr="005D6750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20EECB" w14:textId="4EED69FF" w:rsidR="00DA59A2" w:rsidRPr="00F8574A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574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(10,894)</w:t>
            </w:r>
          </w:p>
        </w:tc>
        <w:tc>
          <w:tcPr>
            <w:tcW w:w="180" w:type="dxa"/>
            <w:vAlign w:val="bottom"/>
          </w:tcPr>
          <w:p w14:paraId="677583F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55B21" w14:textId="45ACF35E" w:rsidR="00DA59A2" w:rsidRPr="00EA628B" w:rsidRDefault="00DA59A2" w:rsidP="00EA6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A628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(19)</w:t>
            </w:r>
          </w:p>
        </w:tc>
        <w:tc>
          <w:tcPr>
            <w:tcW w:w="186" w:type="dxa"/>
            <w:vAlign w:val="bottom"/>
          </w:tcPr>
          <w:p w14:paraId="3F95B43D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D306B4A" w14:textId="288AC8E3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812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DA59A2" w:rsidRPr="009874D5" w14:paraId="4A5569A0" w14:textId="77777777" w:rsidTr="007906BF">
        <w:trPr>
          <w:cantSplit/>
        </w:trPr>
        <w:tc>
          <w:tcPr>
            <w:tcW w:w="3870" w:type="dxa"/>
          </w:tcPr>
          <w:p w14:paraId="137E48D9" w14:textId="43AECACD" w:rsidR="00DA59A2" w:rsidRPr="009874D5" w:rsidRDefault="00DA59A2" w:rsidP="00DA59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7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EBD64BA" w14:textId="0AC7197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14A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4,471,838</w:t>
            </w:r>
          </w:p>
        </w:tc>
        <w:tc>
          <w:tcPr>
            <w:tcW w:w="180" w:type="dxa"/>
          </w:tcPr>
          <w:p w14:paraId="72CE20BD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68CAE586" w14:textId="7267735E" w:rsidR="00DA59A2" w:rsidRPr="00BE6E82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6E82">
              <w:rPr>
                <w:rFonts w:ascii="Angsana New" w:hAnsi="Angsana New"/>
                <w:b/>
                <w:bCs/>
                <w:sz w:val="30"/>
                <w:szCs w:val="30"/>
              </w:rPr>
              <w:t>3,470,047</w:t>
            </w:r>
          </w:p>
        </w:tc>
        <w:tc>
          <w:tcPr>
            <w:tcW w:w="180" w:type="dxa"/>
          </w:tcPr>
          <w:p w14:paraId="4AD4310D" w14:textId="77777777" w:rsidR="00DA59A2" w:rsidRPr="00C71C07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496AA4BA" w14:textId="170123F5" w:rsidR="00DA59A2" w:rsidRPr="005D6750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14A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3,617,416</w:t>
            </w:r>
          </w:p>
        </w:tc>
        <w:tc>
          <w:tcPr>
            <w:tcW w:w="186" w:type="dxa"/>
          </w:tcPr>
          <w:p w14:paraId="1B3E47B8" w14:textId="77777777" w:rsidR="00DA59A2" w:rsidRPr="00C71C07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F5210A5" w14:textId="7813A5EC" w:rsidR="00DA59A2" w:rsidRPr="00BE6E82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BE6E82">
              <w:rPr>
                <w:rFonts w:ascii="Angsana New" w:hAnsi="Angsana New"/>
                <w:b/>
                <w:bCs/>
                <w:sz w:val="30"/>
                <w:szCs w:val="30"/>
              </w:rPr>
              <w:t>2,623,833</w:t>
            </w:r>
          </w:p>
        </w:tc>
      </w:tr>
      <w:tr w:rsidR="00AE3751" w:rsidRPr="009874D5" w14:paraId="6BEA71B4" w14:textId="77777777" w:rsidTr="007906BF">
        <w:trPr>
          <w:cantSplit/>
        </w:trPr>
        <w:tc>
          <w:tcPr>
            <w:tcW w:w="3870" w:type="dxa"/>
          </w:tcPr>
          <w:p w14:paraId="419F1A6A" w14:textId="77777777" w:rsidR="00AE3751" w:rsidRPr="009874D5" w:rsidRDefault="00AE3751" w:rsidP="00AE375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FC52E5A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8FDE0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C44A5C1" w14:textId="77777777" w:rsidR="00AE3751" w:rsidRPr="00B11D7B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1097AB57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594F45C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6" w:type="dxa"/>
          </w:tcPr>
          <w:p w14:paraId="5E6F396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6BF9DEEF" w14:textId="77777777" w:rsidR="00AE3751" w:rsidRPr="00B11D7B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</w:tbl>
    <w:p w14:paraId="13CAAE0E" w14:textId="7D45DA22" w:rsidR="00475315" w:rsidRDefault="00475315" w:rsidP="00475315">
      <w:pPr>
        <w:rPr>
          <w:rFonts w:cstheme="minorBidi"/>
        </w:rPr>
      </w:pPr>
    </w:p>
    <w:p w14:paraId="7BCE38A5" w14:textId="446787A5" w:rsidR="00C47B99" w:rsidRDefault="00C47B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szCs w:val="22"/>
        </w:rPr>
      </w:pPr>
      <w:r>
        <w:rPr>
          <w:rFonts w:cstheme="minorBidi"/>
        </w:rPr>
        <w:br w:type="page"/>
      </w:r>
    </w:p>
    <w:p w14:paraId="12ABD1F3" w14:textId="18C2712E" w:rsidR="00A3741C" w:rsidRDefault="00A3741C" w:rsidP="001C364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  <w:r w:rsidR="0006321D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สุทธิ</w:t>
      </w:r>
    </w:p>
    <w:p w14:paraId="534D0080" w14:textId="77777777" w:rsidR="00B36D8A" w:rsidRPr="00B36D8A" w:rsidRDefault="00B36D8A" w:rsidP="003A5095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20"/>
        </w:rPr>
      </w:pPr>
    </w:p>
    <w:p w14:paraId="64A20462" w14:textId="77777777" w:rsidR="00A3741C" w:rsidRPr="00975625" w:rsidRDefault="00A3741C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6"/>
          <w:szCs w:val="6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720"/>
        <w:gridCol w:w="178"/>
        <w:gridCol w:w="1172"/>
        <w:gridCol w:w="183"/>
        <w:gridCol w:w="1167"/>
        <w:gridCol w:w="178"/>
        <w:gridCol w:w="1172"/>
        <w:gridCol w:w="183"/>
        <w:gridCol w:w="1167"/>
      </w:tblGrid>
      <w:tr w:rsidR="00A3741C" w:rsidRPr="009874D5" w14:paraId="5B3BA249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63A3B81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ADA475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42EF872F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7A21E0D9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78" w:type="dxa"/>
          </w:tcPr>
          <w:p w14:paraId="00BBEFAE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</w:tcPr>
          <w:p w14:paraId="44E689A7" w14:textId="77777777" w:rsidR="00A3741C" w:rsidRPr="009874D5" w:rsidRDefault="00A3741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E3751" w:rsidRPr="009874D5" w14:paraId="417DA4E4" w14:textId="77777777" w:rsidTr="00A71F35">
        <w:trPr>
          <w:cantSplit/>
          <w:trHeight w:val="20"/>
          <w:tblHeader/>
        </w:trPr>
        <w:tc>
          <w:tcPr>
            <w:tcW w:w="2970" w:type="dxa"/>
          </w:tcPr>
          <w:p w14:paraId="19CDAEED" w14:textId="03BFB248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02BC7CDD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140ED7B2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8757DFE" w14:textId="6D47871E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6E6F37D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BBE0048" w14:textId="6CF017F8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031DA799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B3391A" w14:textId="44FE8C3C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</w:tcPr>
          <w:p w14:paraId="2DA26DD8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B5CC851" w14:textId="0C2BCC08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E3751" w:rsidRPr="009874D5" w14:paraId="72383008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0C2B940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20" w:type="dxa"/>
          </w:tcPr>
          <w:p w14:paraId="7EDA71CF" w14:textId="5CB1773F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D4D04EB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EC26272" w14:textId="24D156A8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7247764B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3A921501" w14:textId="0DF631B1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113CA7A6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F84E70" w14:textId="38DD11CB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183" w:type="dxa"/>
          </w:tcPr>
          <w:p w14:paraId="76E6154C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73CBF30D" w14:textId="14005EF5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</w:tr>
      <w:tr w:rsidR="00AE3751" w:rsidRPr="009874D5" w14:paraId="1582CA3C" w14:textId="77777777" w:rsidTr="00FD2BD4">
        <w:trPr>
          <w:cantSplit/>
          <w:trHeight w:val="20"/>
          <w:tblHeader/>
        </w:trPr>
        <w:tc>
          <w:tcPr>
            <w:tcW w:w="2970" w:type="dxa"/>
          </w:tcPr>
          <w:p w14:paraId="70979BEA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3454757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3CE744E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222" w:type="dxa"/>
            <w:gridSpan w:val="7"/>
            <w:vAlign w:val="bottom"/>
          </w:tcPr>
          <w:p w14:paraId="72508171" w14:textId="77777777" w:rsidR="00AE3751" w:rsidRPr="009874D5" w:rsidRDefault="00AE3751" w:rsidP="00AE37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DA59A2" w:rsidRPr="009874D5" w14:paraId="46E71862" w14:textId="77777777" w:rsidTr="00BE6E82">
        <w:trPr>
          <w:cantSplit/>
          <w:trHeight w:val="20"/>
        </w:trPr>
        <w:tc>
          <w:tcPr>
            <w:tcW w:w="2970" w:type="dxa"/>
          </w:tcPr>
          <w:p w14:paraId="55950EC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720" w:type="dxa"/>
            <w:vAlign w:val="bottom"/>
          </w:tcPr>
          <w:p w14:paraId="5264BDD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7DD48B6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F47FCD" w14:textId="557B09A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1,732,406</w:t>
            </w:r>
          </w:p>
        </w:tc>
        <w:tc>
          <w:tcPr>
            <w:tcW w:w="183" w:type="dxa"/>
            <w:vAlign w:val="bottom"/>
          </w:tcPr>
          <w:p w14:paraId="07D7BAB6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7A22866B" w14:textId="6EA0E34A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1,650,971</w:t>
            </w:r>
          </w:p>
        </w:tc>
        <w:tc>
          <w:tcPr>
            <w:tcW w:w="178" w:type="dxa"/>
            <w:vAlign w:val="bottom"/>
          </w:tcPr>
          <w:p w14:paraId="198BC0D1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170D4D7" w14:textId="19866F76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1,547,549</w:t>
            </w:r>
          </w:p>
        </w:tc>
        <w:tc>
          <w:tcPr>
            <w:tcW w:w="183" w:type="dxa"/>
            <w:vAlign w:val="bottom"/>
          </w:tcPr>
          <w:p w14:paraId="00A1F77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609ECB38" w14:textId="07F2AA6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1,446,359</w:t>
            </w:r>
          </w:p>
        </w:tc>
      </w:tr>
      <w:tr w:rsidR="00DA59A2" w:rsidRPr="009874D5" w14:paraId="191567CF" w14:textId="77777777" w:rsidTr="00BE6E82">
        <w:trPr>
          <w:cantSplit/>
          <w:trHeight w:val="20"/>
        </w:trPr>
        <w:tc>
          <w:tcPr>
            <w:tcW w:w="2970" w:type="dxa"/>
          </w:tcPr>
          <w:p w14:paraId="493DD49D" w14:textId="6C70460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20" w:type="dxa"/>
            <w:vAlign w:val="bottom"/>
          </w:tcPr>
          <w:p w14:paraId="641257E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EC36D6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A4991AB" w14:textId="6C2EF6E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183" w:type="dxa"/>
            <w:vAlign w:val="bottom"/>
          </w:tcPr>
          <w:p w14:paraId="136600E6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4B3D3EBC" w14:textId="073C2A86" w:rsidR="00DA59A2" w:rsidRPr="00CB5AA3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 w:cs="Angsana New"/>
                <w:sz w:val="30"/>
                <w:szCs w:val="38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251</w:t>
            </w:r>
          </w:p>
        </w:tc>
        <w:tc>
          <w:tcPr>
            <w:tcW w:w="178" w:type="dxa"/>
            <w:vAlign w:val="bottom"/>
          </w:tcPr>
          <w:p w14:paraId="079CA19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EEF0767" w14:textId="556EC740" w:rsidR="00DA59A2" w:rsidRPr="00283514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196</w:t>
            </w:r>
          </w:p>
        </w:tc>
        <w:tc>
          <w:tcPr>
            <w:tcW w:w="183" w:type="dxa"/>
            <w:vAlign w:val="bottom"/>
          </w:tcPr>
          <w:p w14:paraId="52FBB81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DD1EA47" w14:textId="431B5001" w:rsidR="00DA59A2" w:rsidRPr="0064286B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251</w:t>
            </w:r>
          </w:p>
        </w:tc>
      </w:tr>
      <w:tr w:rsidR="00DA59A2" w:rsidRPr="009874D5" w14:paraId="5AD96F53" w14:textId="77777777" w:rsidTr="00BE6E82">
        <w:trPr>
          <w:cantSplit/>
          <w:trHeight w:val="20"/>
        </w:trPr>
        <w:tc>
          <w:tcPr>
            <w:tcW w:w="2970" w:type="dxa"/>
          </w:tcPr>
          <w:p w14:paraId="00845A7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720" w:type="dxa"/>
          </w:tcPr>
          <w:p w14:paraId="7090056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02B859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0B133D9" w14:textId="60C3F46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1,033,976</w:t>
            </w:r>
          </w:p>
        </w:tc>
        <w:tc>
          <w:tcPr>
            <w:tcW w:w="183" w:type="dxa"/>
          </w:tcPr>
          <w:p w14:paraId="291EC99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D27D9A8" w14:textId="683E01D4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1,061,517</w:t>
            </w:r>
          </w:p>
        </w:tc>
        <w:tc>
          <w:tcPr>
            <w:tcW w:w="178" w:type="dxa"/>
          </w:tcPr>
          <w:p w14:paraId="1CD5CB6D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0E9D812" w14:textId="15DEC3B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E263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1,033,976</w:t>
            </w:r>
          </w:p>
        </w:tc>
        <w:tc>
          <w:tcPr>
            <w:tcW w:w="183" w:type="dxa"/>
          </w:tcPr>
          <w:p w14:paraId="361306F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12FEFA6A" w14:textId="78AD2D7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1,061,517</w:t>
            </w:r>
          </w:p>
        </w:tc>
      </w:tr>
      <w:tr w:rsidR="00DA59A2" w:rsidRPr="009874D5" w14:paraId="4ED705C5" w14:textId="77777777" w:rsidTr="00BE6E82">
        <w:trPr>
          <w:cantSplit/>
          <w:trHeight w:val="20"/>
        </w:trPr>
        <w:tc>
          <w:tcPr>
            <w:tcW w:w="2970" w:type="dxa"/>
          </w:tcPr>
          <w:p w14:paraId="6290B38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วัสดุประกอบและภาชนะบรรจุ</w:t>
            </w:r>
          </w:p>
        </w:tc>
        <w:tc>
          <w:tcPr>
            <w:tcW w:w="720" w:type="dxa"/>
          </w:tcPr>
          <w:p w14:paraId="6444C70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D93D76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6BBB0997" w14:textId="5885166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46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991,839</w:t>
            </w:r>
          </w:p>
        </w:tc>
        <w:tc>
          <w:tcPr>
            <w:tcW w:w="183" w:type="dxa"/>
          </w:tcPr>
          <w:p w14:paraId="016BE62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23687EFE" w14:textId="13B5D688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855,588</w:t>
            </w:r>
          </w:p>
        </w:tc>
        <w:tc>
          <w:tcPr>
            <w:tcW w:w="178" w:type="dxa"/>
          </w:tcPr>
          <w:p w14:paraId="7ADCAB8A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EADCD98" w14:textId="1E07C2D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46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991,526</w:t>
            </w:r>
          </w:p>
        </w:tc>
        <w:tc>
          <w:tcPr>
            <w:tcW w:w="183" w:type="dxa"/>
          </w:tcPr>
          <w:p w14:paraId="6CB53D9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000805E6" w14:textId="45607212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855,470</w:t>
            </w:r>
          </w:p>
        </w:tc>
      </w:tr>
      <w:tr w:rsidR="00DA59A2" w:rsidRPr="009874D5" w14:paraId="7DD88246" w14:textId="77777777" w:rsidTr="00BE6E82">
        <w:trPr>
          <w:cantSplit/>
          <w:trHeight w:val="20"/>
        </w:trPr>
        <w:tc>
          <w:tcPr>
            <w:tcW w:w="2970" w:type="dxa"/>
          </w:tcPr>
          <w:p w14:paraId="2A053FC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720" w:type="dxa"/>
          </w:tcPr>
          <w:p w14:paraId="266C2A9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EAA4A9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5FBEF4E" w14:textId="04BA0DB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46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701,784</w:t>
            </w:r>
          </w:p>
        </w:tc>
        <w:tc>
          <w:tcPr>
            <w:tcW w:w="183" w:type="dxa"/>
            <w:vAlign w:val="bottom"/>
          </w:tcPr>
          <w:p w14:paraId="2D18272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vAlign w:val="bottom"/>
          </w:tcPr>
          <w:p w14:paraId="12A2D644" w14:textId="053264AA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868,418</w:t>
            </w:r>
          </w:p>
        </w:tc>
        <w:tc>
          <w:tcPr>
            <w:tcW w:w="178" w:type="dxa"/>
            <w:vAlign w:val="bottom"/>
          </w:tcPr>
          <w:p w14:paraId="0C02B30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E9B5348" w14:textId="2ACA66C8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46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136,151</w:t>
            </w:r>
          </w:p>
        </w:tc>
        <w:tc>
          <w:tcPr>
            <w:tcW w:w="183" w:type="dxa"/>
            <w:vAlign w:val="bottom"/>
          </w:tcPr>
          <w:p w14:paraId="07D6EA65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</w:tcPr>
          <w:p w14:paraId="5AEAD41F" w14:textId="12556556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262,407</w:t>
            </w:r>
          </w:p>
        </w:tc>
      </w:tr>
      <w:tr w:rsidR="00DA59A2" w:rsidRPr="009874D5" w14:paraId="72373F58" w14:textId="77777777" w:rsidTr="00BE6E82">
        <w:trPr>
          <w:cantSplit/>
          <w:trHeight w:val="245"/>
        </w:trPr>
        <w:tc>
          <w:tcPr>
            <w:tcW w:w="2970" w:type="dxa"/>
          </w:tcPr>
          <w:p w14:paraId="760AAF8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อะไหล่และวัสดุสิ้นเปลือง</w:t>
            </w:r>
          </w:p>
        </w:tc>
        <w:tc>
          <w:tcPr>
            <w:tcW w:w="720" w:type="dxa"/>
          </w:tcPr>
          <w:p w14:paraId="12FD219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3FD88D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0076D5A2" w14:textId="70AE0A10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46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83,316</w:t>
            </w:r>
          </w:p>
        </w:tc>
        <w:tc>
          <w:tcPr>
            <w:tcW w:w="183" w:type="dxa"/>
            <w:vAlign w:val="bottom"/>
          </w:tcPr>
          <w:p w14:paraId="69EE4632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7507DBA8" w14:textId="09AEA288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67,048</w:t>
            </w:r>
          </w:p>
        </w:tc>
        <w:tc>
          <w:tcPr>
            <w:tcW w:w="178" w:type="dxa"/>
            <w:vAlign w:val="bottom"/>
          </w:tcPr>
          <w:p w14:paraId="4982AC20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5121746" w14:textId="31D5D4B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B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83,316</w:t>
            </w:r>
          </w:p>
        </w:tc>
        <w:tc>
          <w:tcPr>
            <w:tcW w:w="183" w:type="dxa"/>
            <w:vAlign w:val="bottom"/>
          </w:tcPr>
          <w:p w14:paraId="1213B57E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9266D2E" w14:textId="43A03442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67,048</w:t>
            </w:r>
          </w:p>
        </w:tc>
      </w:tr>
      <w:tr w:rsidR="00DA59A2" w:rsidRPr="009874D5" w14:paraId="2DD894BB" w14:textId="77777777" w:rsidTr="00BE6E82">
        <w:trPr>
          <w:cantSplit/>
          <w:trHeight w:val="20"/>
        </w:trPr>
        <w:tc>
          <w:tcPr>
            <w:tcW w:w="2970" w:type="dxa"/>
          </w:tcPr>
          <w:p w14:paraId="4C8617A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4F46C8F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998C7B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25333185" w14:textId="5FC4F20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B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4,543,517</w:t>
            </w:r>
          </w:p>
        </w:tc>
        <w:tc>
          <w:tcPr>
            <w:tcW w:w="183" w:type="dxa"/>
            <w:vAlign w:val="bottom"/>
          </w:tcPr>
          <w:p w14:paraId="37FF73F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14:paraId="5E108A7E" w14:textId="7AAFCAE2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4,503,793</w:t>
            </w:r>
          </w:p>
        </w:tc>
        <w:tc>
          <w:tcPr>
            <w:tcW w:w="178" w:type="dxa"/>
            <w:vAlign w:val="bottom"/>
          </w:tcPr>
          <w:p w14:paraId="3B9DF3B8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B9B8F" w14:textId="734EEE1C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B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3,792,714</w:t>
            </w:r>
          </w:p>
        </w:tc>
        <w:tc>
          <w:tcPr>
            <w:tcW w:w="183" w:type="dxa"/>
            <w:vAlign w:val="bottom"/>
          </w:tcPr>
          <w:p w14:paraId="2DAB7BE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26BCA37C" w14:textId="09B07CD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3,693,052</w:t>
            </w:r>
          </w:p>
        </w:tc>
      </w:tr>
      <w:tr w:rsidR="00DA59A2" w:rsidRPr="009874D5" w14:paraId="61625860" w14:textId="77777777" w:rsidTr="00BE6E82">
        <w:trPr>
          <w:cantSplit/>
          <w:trHeight w:val="20"/>
        </w:trPr>
        <w:tc>
          <w:tcPr>
            <w:tcW w:w="2970" w:type="dxa"/>
          </w:tcPr>
          <w:p w14:paraId="68CE84C0" w14:textId="54E22C06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70" w:hanging="3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6C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ค่าเผื่อการลดมูลค่าของ</w:t>
            </w:r>
            <w:r w:rsidRPr="0049749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สินค้าคงเหลือ</w:t>
            </w:r>
          </w:p>
        </w:tc>
        <w:tc>
          <w:tcPr>
            <w:tcW w:w="720" w:type="dxa"/>
          </w:tcPr>
          <w:p w14:paraId="55C7AA24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7D71299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187192B" w14:textId="77777777" w:rsidR="00DA59A2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40F16A86" w14:textId="56DD59CA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3D4BB3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(174,611)</w:t>
            </w:r>
          </w:p>
        </w:tc>
        <w:tc>
          <w:tcPr>
            <w:tcW w:w="183" w:type="dxa"/>
          </w:tcPr>
          <w:p w14:paraId="08906296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33745421" w14:textId="77777777" w:rsidR="00DA59A2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  <w:p w14:paraId="2622C80B" w14:textId="48077D6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166</w:t>
            </w: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,236)</w:t>
            </w:r>
          </w:p>
        </w:tc>
        <w:tc>
          <w:tcPr>
            <w:tcW w:w="178" w:type="dxa"/>
            <w:vAlign w:val="bottom"/>
          </w:tcPr>
          <w:p w14:paraId="1F6126A3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6D14107B" w14:textId="3611A2C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3D4BB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(160,828)</w:t>
            </w:r>
          </w:p>
        </w:tc>
        <w:tc>
          <w:tcPr>
            <w:tcW w:w="183" w:type="dxa"/>
            <w:vAlign w:val="bottom"/>
          </w:tcPr>
          <w:p w14:paraId="35C933A6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14:paraId="02CF2F9D" w14:textId="4211899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-5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t>(155,539)</w:t>
            </w:r>
          </w:p>
        </w:tc>
      </w:tr>
      <w:tr w:rsidR="00DA59A2" w:rsidRPr="00CC212B" w14:paraId="65D8D564" w14:textId="77777777" w:rsidTr="00D0437B">
        <w:trPr>
          <w:cantSplit/>
          <w:trHeight w:val="20"/>
        </w:trPr>
        <w:tc>
          <w:tcPr>
            <w:tcW w:w="2970" w:type="dxa"/>
          </w:tcPr>
          <w:p w14:paraId="14E53984" w14:textId="0F523040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รวมสินค้าคงเหลือ 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20" w:type="dxa"/>
          </w:tcPr>
          <w:p w14:paraId="38DC30E1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24BFCD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8304495" w14:textId="04CA8C0E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D4B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4,368,906</w:t>
            </w:r>
          </w:p>
        </w:tc>
        <w:tc>
          <w:tcPr>
            <w:tcW w:w="183" w:type="dxa"/>
          </w:tcPr>
          <w:p w14:paraId="1EC3FF0B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01C0696" w14:textId="09458B7F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4,337,557</w:t>
            </w:r>
          </w:p>
        </w:tc>
        <w:tc>
          <w:tcPr>
            <w:tcW w:w="178" w:type="dxa"/>
          </w:tcPr>
          <w:p w14:paraId="2E358E2C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79BF41E" w14:textId="5D9DA63F" w:rsidR="00DA59A2" w:rsidRPr="00CC212B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81D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3,631,886</w:t>
            </w:r>
          </w:p>
        </w:tc>
        <w:tc>
          <w:tcPr>
            <w:tcW w:w="183" w:type="dxa"/>
          </w:tcPr>
          <w:p w14:paraId="14F0FD57" w14:textId="77777777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7C33AF4B" w14:textId="32456061" w:rsidR="00DA59A2" w:rsidRPr="009874D5" w:rsidRDefault="00DA59A2" w:rsidP="00DA5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3,537,513</w:t>
            </w:r>
          </w:p>
        </w:tc>
      </w:tr>
    </w:tbl>
    <w:p w14:paraId="73ED888D" w14:textId="41580715" w:rsidR="00220138" w:rsidRDefault="00220138" w:rsidP="00A374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691496E7" w14:textId="77777777" w:rsidR="00220138" w:rsidRDefault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6391F2B" w14:textId="77777777" w:rsidR="00220138" w:rsidRPr="001A693A" w:rsidRDefault="00220138" w:rsidP="0045581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A693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เงินลงทุนในตราสารหนี้ที่วัดมูลค่าด้วยวิธีราคาทุนตัดจำหน่าย</w:t>
      </w:r>
    </w:p>
    <w:p w14:paraId="186D8D57" w14:textId="77777777" w:rsidR="00220138" w:rsidRPr="003067DA" w:rsidRDefault="00220138" w:rsidP="00220138">
      <w:pPr>
        <w:pStyle w:val="Caption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57"/>
        <w:gridCol w:w="780"/>
        <w:gridCol w:w="178"/>
        <w:gridCol w:w="485"/>
        <w:gridCol w:w="1800"/>
        <w:gridCol w:w="180"/>
        <w:gridCol w:w="1710"/>
      </w:tblGrid>
      <w:tr w:rsidR="00220138" w:rsidRPr="009874D5" w14:paraId="675C8F73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DD3F87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07F0512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96680D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5C6A787F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7B9D94A6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20138" w:rsidRPr="009874D5" w14:paraId="617AC694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64F82563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0" w:type="dxa"/>
          </w:tcPr>
          <w:p w14:paraId="1EBF356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2870CCF2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A73248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4DF762" w14:textId="12CE700F" w:rsidR="00220138" w:rsidRPr="009874D5" w:rsidRDefault="009B5A99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C3D4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</w:tcPr>
          <w:p w14:paraId="1018535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427B2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0138" w:rsidRPr="009874D5" w14:paraId="2A48695C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E2105F0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13EDB0CA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A3FE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4E706BD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</w:tcPr>
          <w:p w14:paraId="49E595AE" w14:textId="2A8F3A16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4350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180" w:type="dxa"/>
          </w:tcPr>
          <w:p w14:paraId="07AC231C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71CB960D" w14:textId="53B43775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43506"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</w:tr>
      <w:tr w:rsidR="00220138" w:rsidRPr="009874D5" w14:paraId="3164611A" w14:textId="77777777" w:rsidTr="00282B6A">
        <w:trPr>
          <w:cantSplit/>
          <w:trHeight w:val="20"/>
          <w:tblHeader/>
        </w:trPr>
        <w:tc>
          <w:tcPr>
            <w:tcW w:w="3957" w:type="dxa"/>
          </w:tcPr>
          <w:p w14:paraId="36FEB2F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80" w:type="dxa"/>
          </w:tcPr>
          <w:p w14:paraId="642528BD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098C789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</w:tcPr>
          <w:p w14:paraId="002B8354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3690" w:type="dxa"/>
            <w:gridSpan w:val="3"/>
          </w:tcPr>
          <w:p w14:paraId="2059D59B" w14:textId="77777777" w:rsidR="00220138" w:rsidRPr="009874D5" w:rsidRDefault="00220138" w:rsidP="00282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543506" w:rsidRPr="009874D5" w14:paraId="6EA9C774" w14:textId="77777777" w:rsidTr="00E36780">
        <w:trPr>
          <w:cantSplit/>
          <w:trHeight w:val="20"/>
        </w:trPr>
        <w:tc>
          <w:tcPr>
            <w:tcW w:w="3957" w:type="dxa"/>
          </w:tcPr>
          <w:p w14:paraId="1D2727B0" w14:textId="77777777" w:rsidR="00EC450C" w:rsidRDefault="00EC450C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เงินลงทุนในตราสารหนี้ที่วัดมูลค่าด้วย</w:t>
            </w:r>
          </w:p>
          <w:p w14:paraId="72EE02F3" w14:textId="3FD30302" w:rsidR="00543506" w:rsidRPr="009874D5" w:rsidRDefault="00EC450C" w:rsidP="00E4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8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วิธีราคาทุนตัดจำหน่าย</w:t>
            </w:r>
          </w:p>
        </w:tc>
        <w:tc>
          <w:tcPr>
            <w:tcW w:w="780" w:type="dxa"/>
            <w:vAlign w:val="bottom"/>
          </w:tcPr>
          <w:p w14:paraId="2FF422AF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43E35789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85" w:type="dxa"/>
            <w:vAlign w:val="bottom"/>
          </w:tcPr>
          <w:p w14:paraId="03A1F2F2" w14:textId="77777777" w:rsidR="00543506" w:rsidRPr="009874D5" w:rsidRDefault="00543506" w:rsidP="005435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vAlign w:val="bottom"/>
          </w:tcPr>
          <w:p w14:paraId="76F1EF06" w14:textId="4C10A76E" w:rsidR="00543506" w:rsidRPr="009874D5" w:rsidRDefault="00DA59A2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846B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1,358,926</w:t>
            </w:r>
          </w:p>
        </w:tc>
        <w:tc>
          <w:tcPr>
            <w:tcW w:w="180" w:type="dxa"/>
            <w:vAlign w:val="bottom"/>
          </w:tcPr>
          <w:p w14:paraId="3A6BB377" w14:textId="77777777" w:rsidR="00543506" w:rsidRPr="009874D5" w:rsidRDefault="00543506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0D0A07D" w14:textId="4D9FC3FC" w:rsidR="00543506" w:rsidRPr="009874D5" w:rsidRDefault="00E36780" w:rsidP="0063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849,312</w:t>
            </w:r>
          </w:p>
        </w:tc>
      </w:tr>
    </w:tbl>
    <w:p w14:paraId="11B6B1AE" w14:textId="77777777" w:rsidR="00220138" w:rsidRPr="009874D5" w:rsidRDefault="00220138" w:rsidP="00220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C48D26" w14:textId="3DCDE838" w:rsidR="00220138" w:rsidRDefault="00220138" w:rsidP="00455815">
      <w:pPr>
        <w:pStyle w:val="block"/>
        <w:spacing w:after="0" w:line="240" w:lineRule="auto"/>
        <w:ind w:left="540" w:right="-7" w:hanging="18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ตราสารหนี้ที่วัดมูลค่าด้วยวิธีราคาทุนตัดจำหน่ายคือเงินลงทุนในหุ้นกู้ของบริษัทเอกชนที่มีความเสี่ยงด้านเครดิตขั้นต่ำอยู่ในระดับ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</w:rPr>
        <w:t>A</w:t>
      </w:r>
      <w:r w:rsidR="00D5394B">
        <w:rPr>
          <w:rFonts w:asciiTheme="majorBidi" w:hAnsiTheme="majorBidi" w:cstheme="majorBidi"/>
          <w:sz w:val="30"/>
          <w:szCs w:val="30"/>
        </w:rPr>
        <w:t>+</w:t>
      </w:r>
      <w:r w:rsidRPr="009874D5">
        <w:rPr>
          <w:rFonts w:asciiTheme="majorBidi" w:hAnsiTheme="majorBidi" w:cstheme="majorBidi"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ซึ่งมีอัตราดอกเบี้ย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ระหว่างร้อยละ</w:t>
      </w:r>
      <w:r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="00BD00B4">
        <w:rPr>
          <w:rFonts w:asciiTheme="majorBidi" w:hAnsiTheme="majorBidi" w:cstheme="majorBidi"/>
          <w:sz w:val="30"/>
          <w:szCs w:val="30"/>
          <w:lang w:val="en-US" w:bidi="th-TH"/>
        </w:rPr>
        <w:t>1.31</w:t>
      </w:r>
      <w:r w:rsidR="00AC79EA"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ถึงร้อยละ</w:t>
      </w:r>
      <w:r w:rsidR="00AC79EA" w:rsidRPr="00464E23">
        <w:rPr>
          <w:rFonts w:asciiTheme="majorBidi" w:hAnsiTheme="majorBidi" w:cstheme="majorBidi"/>
          <w:sz w:val="30"/>
          <w:szCs w:val="30"/>
        </w:rPr>
        <w:t xml:space="preserve"> </w:t>
      </w:r>
      <w:r w:rsidR="00BD00B4">
        <w:rPr>
          <w:rFonts w:asciiTheme="majorBidi" w:hAnsiTheme="majorBidi" w:cstheme="majorBidi"/>
          <w:sz w:val="30"/>
          <w:szCs w:val="30"/>
          <w:lang w:val="en-US" w:bidi="th-TH"/>
        </w:rPr>
        <w:t>3.38</w:t>
      </w:r>
      <w:r w:rsidR="00C720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64E23">
        <w:rPr>
          <w:rFonts w:asciiTheme="majorBidi" w:hAnsiTheme="majorBidi" w:cstheme="majorBidi"/>
          <w:sz w:val="30"/>
          <w:szCs w:val="30"/>
          <w:cs/>
          <w:lang w:bidi="th-TH"/>
        </w:rPr>
        <w:t>ต่อปี</w:t>
      </w:r>
      <w:r w:rsidRPr="00464E2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ธันวาคม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24ED2" w:rsidRPr="00464E23">
        <w:rPr>
          <w:rFonts w:asciiTheme="majorBidi" w:hAnsiTheme="majorBidi" w:cstheme="majorBidi"/>
          <w:i/>
          <w:iCs/>
          <w:sz w:val="30"/>
          <w:szCs w:val="30"/>
        </w:rPr>
        <w:t>8</w:t>
      </w:r>
      <w:r w:rsidRPr="00464E23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464E23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อัตราดอกเบี้ยระหว่างร้อยละ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1.31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ถึงร้อยละ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3.</w:t>
      </w:r>
      <w:r w:rsidR="00F24ED2" w:rsidRPr="00464E23">
        <w:rPr>
          <w:rFonts w:asciiTheme="majorBidi" w:hAnsiTheme="majorBidi" w:cs="Angsana New"/>
          <w:i/>
          <w:iCs/>
          <w:spacing w:val="-2"/>
          <w:sz w:val="30"/>
          <w:szCs w:val="30"/>
        </w:rPr>
        <w:t>34</w:t>
      </w:r>
      <w:r w:rsidRPr="00464E23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2"/>
          <w:sz w:val="30"/>
          <w:szCs w:val="30"/>
          <w:cs/>
          <w:lang w:bidi="th-TH"/>
        </w:rPr>
        <w:t>ต่อปี</w:t>
      </w:r>
      <w:r w:rsidRPr="00464E2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ซึ่งหุ้นกู้ดังกล่าวมีวันครบกำหนดอายุระหว่าง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00B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C720C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ถึง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D00B4">
        <w:rPr>
          <w:rFonts w:asciiTheme="majorBidi" w:hAnsiTheme="majorBidi" w:cstheme="majorBidi"/>
          <w:sz w:val="30"/>
          <w:szCs w:val="30"/>
          <w:lang w:val="en-US" w:bidi="th-TH"/>
        </w:rPr>
        <w:t>12</w:t>
      </w:r>
      <w:r w:rsidRPr="00464E2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เดือน</w:t>
      </w:r>
      <w:r w:rsidRPr="00464E23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ธันวาคม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8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bidi="th-TH"/>
        </w:rPr>
        <w:t>วันครบกำหนดอายุระหว่าง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เดือนถึง</w:t>
      </w:r>
      <w:r w:rsidRPr="00464E23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</w:t>
      </w:r>
      <w:r w:rsidR="00F24ED2"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64E23">
        <w:rPr>
          <w:rFonts w:asciiTheme="majorBidi" w:hAnsiTheme="majorBidi" w:cs="Angsana New" w:hint="cs"/>
          <w:i/>
          <w:iCs/>
          <w:spacing w:val="-4"/>
          <w:sz w:val="30"/>
          <w:szCs w:val="30"/>
          <w:cs/>
          <w:lang w:bidi="th-TH"/>
        </w:rPr>
        <w:t>เดือน</w:t>
      </w:r>
      <w:r w:rsidRPr="00464E23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)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นับจากวันที่ในรายงานทางการเงิน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64E23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กลุ่มบริษัท</w:t>
      </w:r>
      <w:r w:rsidRPr="00464E23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บริษัทมีจุดประสงค์ที่จะถือหุ้นกู้ดังกล่าวไว้จนครบกำหนด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57520F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และกระแสเงินสดที่จะได้จากหุ้นกู้ดังกล่าวประกอบด้วย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เงินต้นและดอกเบี้ยเท่านั้น</w:t>
      </w:r>
      <w:r w:rsidRPr="009874D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/>
          <w:sz w:val="30"/>
          <w:szCs w:val="30"/>
          <w:cs/>
          <w:lang w:bidi="th-TH"/>
        </w:rPr>
        <w:t>ดังนั้นเงินลงทุนดังกล่าวจึงถูกจัดประเภทเป็นราคาทุนตัดจำหน่าย</w:t>
      </w:r>
    </w:p>
    <w:p w14:paraId="1B3EE497" w14:textId="77777777" w:rsidR="00220138" w:rsidRPr="00220138" w:rsidRDefault="00220138" w:rsidP="003A5095">
      <w:pPr>
        <w:tabs>
          <w:tab w:val="clear" w:pos="454"/>
          <w:tab w:val="clear" w:pos="680"/>
          <w:tab w:val="left" w:pos="522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9280192" w14:textId="03CD5617" w:rsidR="00436EBD" w:rsidRPr="009874D5" w:rsidRDefault="00436EBD" w:rsidP="00455815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  <w:r w:rsidR="0079223E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9223E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39BB732E" w14:textId="77777777" w:rsidR="00FB0D74" w:rsidRPr="00FB0D74" w:rsidRDefault="00FB0D74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9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6ED1353F" w14:textId="553051B5" w:rsidR="00436EBD" w:rsidRPr="009874D5" w:rsidRDefault="00436EBD" w:rsidP="004558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การเปลี่ยนแปลงของที่ดิน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9874D5">
        <w:rPr>
          <w:rFonts w:asciiTheme="majorBidi" w:hAnsiTheme="majorBidi" w:cstheme="majorBidi" w:hint="cs"/>
          <w:b/>
          <w:sz w:val="30"/>
          <w:szCs w:val="30"/>
          <w:cs/>
        </w:rPr>
        <w:t>อาคารและอุปกรณ์สำหรับงวดมีดังนี้</w:t>
      </w:r>
    </w:p>
    <w:p w14:paraId="6AF4B1B6" w14:textId="77777777" w:rsidR="00436EBD" w:rsidRPr="00FB0D74" w:rsidRDefault="00436EBD" w:rsidP="00FB0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90"/>
        <w:gridCol w:w="180"/>
        <w:gridCol w:w="1980"/>
      </w:tblGrid>
      <w:tr w:rsidR="007D5E64" w:rsidRPr="009874D5" w14:paraId="24B944E5" w14:textId="77777777" w:rsidTr="009B102E">
        <w:trPr>
          <w:cantSplit/>
          <w:trHeight w:val="317"/>
          <w:tblHeader/>
        </w:trPr>
        <w:tc>
          <w:tcPr>
            <w:tcW w:w="4770" w:type="dxa"/>
            <w:vAlign w:val="bottom"/>
          </w:tcPr>
          <w:p w14:paraId="48528ED3" w14:textId="27176CBE" w:rsidR="007D5E64" w:rsidRPr="009874D5" w:rsidRDefault="00C720C4" w:rsidP="007D5E64">
            <w:pPr>
              <w:pStyle w:val="acctfourfigures"/>
              <w:tabs>
                <w:tab w:val="left" w:pos="720"/>
              </w:tabs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7D5E64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194E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23E0A4C" w14:textId="77777777" w:rsidR="007D5E64" w:rsidRPr="009874D5" w:rsidRDefault="007D5E64" w:rsidP="007D5E6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90" w:type="dxa"/>
          </w:tcPr>
          <w:p w14:paraId="00079307" w14:textId="205A1A84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9D77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863B8E6" w14:textId="3D1D64D2" w:rsidR="007D5E64" w:rsidRPr="00287022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ฉพาะกิจการ</w:t>
            </w:r>
          </w:p>
        </w:tc>
      </w:tr>
      <w:tr w:rsidR="00084732" w:rsidRPr="009874D5" w14:paraId="5C00CE32" w14:textId="77777777" w:rsidTr="009B102E">
        <w:trPr>
          <w:cantSplit/>
          <w:tblHeader/>
        </w:trPr>
        <w:tc>
          <w:tcPr>
            <w:tcW w:w="4770" w:type="dxa"/>
            <w:vAlign w:val="bottom"/>
          </w:tcPr>
          <w:p w14:paraId="64C6207C" w14:textId="7B409E68" w:rsidR="00084732" w:rsidRPr="009874D5" w:rsidRDefault="00084732" w:rsidP="005B4E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FD92A3D" w14:textId="77777777" w:rsidR="00084732" w:rsidRPr="009874D5" w:rsidRDefault="00084732" w:rsidP="005B4E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4050" w:type="dxa"/>
            <w:gridSpan w:val="3"/>
          </w:tcPr>
          <w:p w14:paraId="69361CEE" w14:textId="549327F3" w:rsidR="00084732" w:rsidRPr="009874D5" w:rsidRDefault="00084732" w:rsidP="00E05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298D" w:rsidRPr="009874D5" w14:paraId="0CEF678E" w14:textId="77777777" w:rsidTr="009B102E">
        <w:trPr>
          <w:cantSplit/>
        </w:trPr>
        <w:tc>
          <w:tcPr>
            <w:tcW w:w="4770" w:type="dxa"/>
          </w:tcPr>
          <w:p w14:paraId="533BE0B1" w14:textId="17B1A42C" w:rsidR="00E3298D" w:rsidRPr="009874D5" w:rsidRDefault="00E3298D" w:rsidP="00E3298D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ราคาตามบัญชีต้นงวด</w:t>
            </w:r>
            <w:r w:rsidRPr="00347DD9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347DD9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B27C217" w14:textId="77777777" w:rsidR="00E3298D" w:rsidRPr="009874D5" w:rsidRDefault="00E3298D" w:rsidP="00E3298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04ED087" w14:textId="24CD2DEF" w:rsidR="00E3298D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6,483,594</w:t>
            </w:r>
          </w:p>
        </w:tc>
        <w:tc>
          <w:tcPr>
            <w:tcW w:w="180" w:type="dxa"/>
          </w:tcPr>
          <w:p w14:paraId="3D75118D" w14:textId="77777777" w:rsidR="00E3298D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F7C41A6" w14:textId="239FDDB1" w:rsidR="00E3298D" w:rsidRPr="00230ABC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6,483,578</w:t>
            </w:r>
          </w:p>
        </w:tc>
      </w:tr>
      <w:tr w:rsidR="00E3298D" w:rsidRPr="009874D5" w14:paraId="03C68280" w14:textId="77777777" w:rsidTr="009B102E">
        <w:trPr>
          <w:cantSplit/>
        </w:trPr>
        <w:tc>
          <w:tcPr>
            <w:tcW w:w="4770" w:type="dxa"/>
          </w:tcPr>
          <w:p w14:paraId="57647BF1" w14:textId="2C3855EC" w:rsidR="00E3298D" w:rsidRPr="009874D5" w:rsidRDefault="00E3298D" w:rsidP="00E3298D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80" w:type="dxa"/>
          </w:tcPr>
          <w:p w14:paraId="44F39FB9" w14:textId="77777777" w:rsidR="00E3298D" w:rsidRPr="009874D5" w:rsidRDefault="00E3298D" w:rsidP="00E3298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92389A4" w14:textId="470892F6" w:rsidR="00E3298D" w:rsidRPr="003D3E8E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B526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156,033</w:t>
            </w:r>
          </w:p>
        </w:tc>
        <w:tc>
          <w:tcPr>
            <w:tcW w:w="180" w:type="dxa"/>
          </w:tcPr>
          <w:p w14:paraId="74105B65" w14:textId="77777777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7D1B982" w14:textId="2EFAC208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3B5262">
              <w:rPr>
                <w:rFonts w:asciiTheme="majorBidi" w:hAnsiTheme="majorBidi" w:cstheme="majorBidi"/>
                <w:sz w:val="30"/>
                <w:szCs w:val="30"/>
              </w:rPr>
              <w:t>156,003</w:t>
            </w:r>
          </w:p>
        </w:tc>
      </w:tr>
      <w:tr w:rsidR="00E3298D" w:rsidRPr="009874D5" w14:paraId="1209844F" w14:textId="77777777" w:rsidTr="009B102E">
        <w:trPr>
          <w:cantSplit/>
        </w:trPr>
        <w:tc>
          <w:tcPr>
            <w:tcW w:w="4770" w:type="dxa"/>
          </w:tcPr>
          <w:p w14:paraId="71892CE8" w14:textId="605331AE" w:rsidR="00E3298D" w:rsidRPr="009874D5" w:rsidRDefault="00E3298D" w:rsidP="00E3298D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และตัดจำหน่าย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ระหว่างงวด</w:t>
            </w:r>
            <w:r w:rsidRPr="0093566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935668">
              <w:rPr>
                <w:rFonts w:asciiTheme="majorBidi" w:hAnsiTheme="majorBidi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368CBA44" w14:textId="77777777" w:rsidR="00E3298D" w:rsidRPr="009874D5" w:rsidRDefault="00E3298D" w:rsidP="00E3298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55D4504" w14:textId="64F27E80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52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B52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Pr="003B52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2278123F" w14:textId="77777777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1C3DD31" w14:textId="45EBED49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3B526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3B526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,8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</w:t>
            </w:r>
            <w:r w:rsidRPr="003B526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3298D" w:rsidRPr="009874D5" w14:paraId="0F0E1631" w14:textId="77777777" w:rsidTr="009B102E">
        <w:trPr>
          <w:cantSplit/>
        </w:trPr>
        <w:tc>
          <w:tcPr>
            <w:tcW w:w="4770" w:type="dxa"/>
          </w:tcPr>
          <w:p w14:paraId="12258692" w14:textId="4DC7462D" w:rsidR="00E3298D" w:rsidRPr="009874D5" w:rsidRDefault="00E3298D" w:rsidP="00E3298D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0" w:type="dxa"/>
          </w:tcPr>
          <w:p w14:paraId="44A84789" w14:textId="77777777" w:rsidR="00E3298D" w:rsidRPr="009874D5" w:rsidRDefault="00E3298D" w:rsidP="00E3298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12BAAB4" w14:textId="06FADBDF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A1573">
              <w:rPr>
                <w:rFonts w:asciiTheme="majorBidi" w:hAnsiTheme="majorBidi" w:cstheme="majorBidi"/>
                <w:sz w:val="30"/>
                <w:szCs w:val="30"/>
              </w:rPr>
              <w:t>(289,031)</w:t>
            </w:r>
          </w:p>
        </w:tc>
        <w:tc>
          <w:tcPr>
            <w:tcW w:w="180" w:type="dxa"/>
          </w:tcPr>
          <w:p w14:paraId="120A608B" w14:textId="77777777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0132A5C5" w14:textId="60D19F06" w:rsidR="00E3298D" w:rsidRPr="009874D5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AA1573">
              <w:rPr>
                <w:rFonts w:asciiTheme="majorBidi" w:hAnsiTheme="majorBidi" w:cstheme="majorBidi"/>
                <w:sz w:val="30"/>
                <w:szCs w:val="30"/>
              </w:rPr>
              <w:t>(289,019)</w:t>
            </w:r>
          </w:p>
        </w:tc>
      </w:tr>
      <w:tr w:rsidR="00E3298D" w:rsidRPr="009874D5" w14:paraId="23A44224" w14:textId="77777777" w:rsidTr="009B102E">
        <w:trPr>
          <w:cantSplit/>
        </w:trPr>
        <w:tc>
          <w:tcPr>
            <w:tcW w:w="4770" w:type="dxa"/>
          </w:tcPr>
          <w:p w14:paraId="10EDB944" w14:textId="69E0AB84" w:rsidR="00E3298D" w:rsidRPr="00975625" w:rsidRDefault="00E3298D" w:rsidP="00E3298D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ราคาตามบัญชีปลายงวด สุทธิ</w:t>
            </w:r>
          </w:p>
        </w:tc>
        <w:tc>
          <w:tcPr>
            <w:tcW w:w="180" w:type="dxa"/>
          </w:tcPr>
          <w:p w14:paraId="0AE9240C" w14:textId="77777777" w:rsidR="00E3298D" w:rsidRPr="00975625" w:rsidRDefault="00E3298D" w:rsidP="00E3298D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EDFC4A7" w14:textId="64CE9F0A" w:rsidR="00E3298D" w:rsidRPr="00DE35A1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6,346,762</w:t>
            </w:r>
          </w:p>
        </w:tc>
        <w:tc>
          <w:tcPr>
            <w:tcW w:w="180" w:type="dxa"/>
          </w:tcPr>
          <w:p w14:paraId="0C3827E4" w14:textId="77777777" w:rsidR="00E3298D" w:rsidRPr="00DE35A1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D1898A2" w14:textId="65B8381E" w:rsidR="00E3298D" w:rsidRPr="00DE35A1" w:rsidRDefault="00E3298D" w:rsidP="00E3298D">
            <w:pPr>
              <w:pStyle w:val="acctfourfigures"/>
              <w:tabs>
                <w:tab w:val="clear" w:pos="765"/>
                <w:tab w:val="decimal" w:pos="160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12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6,346,728</w:t>
            </w:r>
          </w:p>
        </w:tc>
      </w:tr>
    </w:tbl>
    <w:p w14:paraId="56AD5DFE" w14:textId="03BE32B1" w:rsidR="001E6748" w:rsidRDefault="001E6748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32AB5A90" w14:textId="77777777" w:rsidR="001E6748" w:rsidRDefault="001E67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6BCB35F6" w14:textId="172B8276" w:rsidR="005D248D" w:rsidRDefault="008365C7" w:rsidP="005D248D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กำไร (ขาดทุน) อื่น</w:t>
      </w:r>
      <w:r w:rsidR="00CC7CC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C7CCB">
        <w:rPr>
          <w:rFonts w:asciiTheme="majorBidi" w:hAnsiTheme="majorBidi" w:cstheme="majorBidi" w:hint="cs"/>
          <w:b/>
          <w:bCs/>
          <w:sz w:val="30"/>
          <w:szCs w:val="30"/>
          <w:cs/>
        </w:rPr>
        <w:t>สุทธิ</w:t>
      </w:r>
    </w:p>
    <w:p w14:paraId="6992CE8E" w14:textId="77777777" w:rsidR="00FB0D74" w:rsidRPr="00FB0D74" w:rsidRDefault="00FB0D74" w:rsidP="008F252E">
      <w:pPr>
        <w:pStyle w:val="Caption"/>
        <w:spacing w:line="240" w:lineRule="auto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080"/>
        <w:gridCol w:w="180"/>
        <w:gridCol w:w="1170"/>
        <w:gridCol w:w="180"/>
        <w:gridCol w:w="1170"/>
      </w:tblGrid>
      <w:tr w:rsidR="00905B2B" w:rsidRPr="009874D5" w14:paraId="5FD5FDB9" w14:textId="77777777" w:rsidTr="009B102E">
        <w:trPr>
          <w:cantSplit/>
          <w:tblHeader/>
        </w:trPr>
        <w:tc>
          <w:tcPr>
            <w:tcW w:w="3960" w:type="dxa"/>
            <w:vAlign w:val="bottom"/>
            <w:hideMark/>
          </w:tcPr>
          <w:p w14:paraId="6A5F005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99BFD3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80" w:type="dxa"/>
          </w:tcPr>
          <w:p w14:paraId="504D0B81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6BF3160" w14:textId="77777777" w:rsidR="00905B2B" w:rsidRPr="009874D5" w:rsidRDefault="00905B2B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1C85552A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2F7397D9" w14:textId="42489C63" w:rsidR="007D5E64" w:rsidRPr="009874D5" w:rsidRDefault="00C720C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0951A0E" w14:textId="556980AD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731543B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D44311" w14:textId="4B7A5EBD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0" w:type="dxa"/>
          </w:tcPr>
          <w:p w14:paraId="171D9202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4771E5B" w14:textId="30915619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48D47BC6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A9D384B" w14:textId="52A0C3F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7D5E64" w:rsidRPr="009874D5" w14:paraId="458F30DF" w14:textId="77777777" w:rsidTr="009B102E">
        <w:trPr>
          <w:cantSplit/>
          <w:tblHeader/>
        </w:trPr>
        <w:tc>
          <w:tcPr>
            <w:tcW w:w="3960" w:type="dxa"/>
            <w:vAlign w:val="bottom"/>
          </w:tcPr>
          <w:p w14:paraId="4220DD69" w14:textId="77777777" w:rsidR="007D5E64" w:rsidRPr="009874D5" w:rsidRDefault="007D5E64" w:rsidP="007D5E6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1DAE4FB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92564" w:rsidRPr="009874D5" w14:paraId="03CCE350" w14:textId="77777777" w:rsidTr="009B102E">
        <w:trPr>
          <w:cantSplit/>
        </w:trPr>
        <w:tc>
          <w:tcPr>
            <w:tcW w:w="3960" w:type="dxa"/>
            <w:hideMark/>
          </w:tcPr>
          <w:p w14:paraId="5966170A" w14:textId="7B38B4D7" w:rsidR="00C92564" w:rsidRPr="009874D5" w:rsidRDefault="00C92564" w:rsidP="00C9256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จากอัตราแลกเปลี่ยน สุทธิ</w:t>
            </w:r>
          </w:p>
        </w:tc>
        <w:tc>
          <w:tcPr>
            <w:tcW w:w="1170" w:type="dxa"/>
          </w:tcPr>
          <w:p w14:paraId="3C8EC6C1" w14:textId="789B16B2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E451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286,420</w:t>
            </w:r>
          </w:p>
        </w:tc>
        <w:tc>
          <w:tcPr>
            <w:tcW w:w="180" w:type="dxa"/>
          </w:tcPr>
          <w:p w14:paraId="4C6BB813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B818233" w14:textId="6DC90240" w:rsidR="00C92564" w:rsidRPr="007C4649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353,143</w:t>
            </w:r>
          </w:p>
        </w:tc>
        <w:tc>
          <w:tcPr>
            <w:tcW w:w="180" w:type="dxa"/>
          </w:tcPr>
          <w:p w14:paraId="126CBB71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05F9A84" w14:textId="4BA0ECAA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D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283,617</w:t>
            </w:r>
          </w:p>
        </w:tc>
        <w:tc>
          <w:tcPr>
            <w:tcW w:w="180" w:type="dxa"/>
          </w:tcPr>
          <w:p w14:paraId="1EB7AA33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7091DE7" w14:textId="7804D780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354,238</w:t>
            </w:r>
          </w:p>
        </w:tc>
      </w:tr>
      <w:tr w:rsidR="00C92564" w:rsidRPr="009874D5" w14:paraId="0EE1BEE3" w14:textId="77777777" w:rsidTr="009B102E">
        <w:trPr>
          <w:cantSplit/>
        </w:trPr>
        <w:tc>
          <w:tcPr>
            <w:tcW w:w="3960" w:type="dxa"/>
            <w:hideMark/>
          </w:tcPr>
          <w:p w14:paraId="76CD1CFD" w14:textId="2B725B7F" w:rsidR="00C92564" w:rsidRPr="009874D5" w:rsidRDefault="00C92564" w:rsidP="00C9256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(ขาดทุน) จากเครื่องมือทางการเงิน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DE1FB5" w14:textId="70C2A252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D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(288,729)</w:t>
            </w:r>
          </w:p>
        </w:tc>
        <w:tc>
          <w:tcPr>
            <w:tcW w:w="180" w:type="dxa"/>
          </w:tcPr>
          <w:p w14:paraId="25732345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1CD09A" w14:textId="536853B3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(381,291)</w:t>
            </w:r>
          </w:p>
        </w:tc>
        <w:tc>
          <w:tcPr>
            <w:tcW w:w="180" w:type="dxa"/>
          </w:tcPr>
          <w:p w14:paraId="657B892C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4A4609" w14:textId="77A406D4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7D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(282,01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Pr="00907D5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80" w:type="dxa"/>
          </w:tcPr>
          <w:p w14:paraId="6F6D9412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D65758" w14:textId="6CCC3DC9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2C41B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(382,849)</w:t>
            </w:r>
          </w:p>
        </w:tc>
      </w:tr>
      <w:tr w:rsidR="00C92564" w:rsidRPr="009874D5" w14:paraId="7C02D2C3" w14:textId="77777777" w:rsidTr="00BC5F53">
        <w:trPr>
          <w:cantSplit/>
        </w:trPr>
        <w:tc>
          <w:tcPr>
            <w:tcW w:w="3960" w:type="dxa"/>
          </w:tcPr>
          <w:p w14:paraId="0564BDDF" w14:textId="4B3C16B7" w:rsidR="00C92564" w:rsidRPr="009874D5" w:rsidRDefault="00C92564" w:rsidP="00C925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รวมกำไร (ขาดทุน) อื่น 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D4B85B" w14:textId="75DA2723" w:rsidR="00C92564" w:rsidRPr="000126E7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07D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(2,309)</w:t>
            </w:r>
          </w:p>
        </w:tc>
        <w:tc>
          <w:tcPr>
            <w:tcW w:w="180" w:type="dxa"/>
          </w:tcPr>
          <w:p w14:paraId="6FB13234" w14:textId="77777777" w:rsidR="00C92564" w:rsidRPr="000126E7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DFE91A" w14:textId="645FDD01" w:rsidR="00C92564" w:rsidRPr="000126E7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C41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(28,148)</w:t>
            </w:r>
          </w:p>
        </w:tc>
        <w:tc>
          <w:tcPr>
            <w:tcW w:w="180" w:type="dxa"/>
          </w:tcPr>
          <w:p w14:paraId="57FE8028" w14:textId="77777777" w:rsidR="00C92564" w:rsidRPr="000126E7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76628" w14:textId="6AA6E162" w:rsidR="00C92564" w:rsidRPr="000126E7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B73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1,604</w:t>
            </w:r>
          </w:p>
        </w:tc>
        <w:tc>
          <w:tcPr>
            <w:tcW w:w="180" w:type="dxa"/>
          </w:tcPr>
          <w:p w14:paraId="3A66EE63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D42E59" w14:textId="726B449F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(28,611)</w:t>
            </w:r>
          </w:p>
        </w:tc>
      </w:tr>
    </w:tbl>
    <w:p w14:paraId="4E8600C5" w14:textId="77777777" w:rsidR="00475315" w:rsidRPr="00FB0D74" w:rsidRDefault="00475315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4F74950D" w14:textId="091A3C3F" w:rsidR="007C4649" w:rsidRDefault="007C4649" w:rsidP="0027645F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ภาษีเงินได้ </w:t>
      </w:r>
    </w:p>
    <w:p w14:paraId="4686EA44" w14:textId="77777777" w:rsidR="007C4649" w:rsidRPr="00FB0D74" w:rsidRDefault="007C4649" w:rsidP="00FB0D74">
      <w:pPr>
        <w:pStyle w:val="Caption"/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080"/>
        <w:gridCol w:w="178"/>
        <w:gridCol w:w="1172"/>
        <w:gridCol w:w="180"/>
        <w:gridCol w:w="1170"/>
      </w:tblGrid>
      <w:tr w:rsidR="007C4649" w:rsidRPr="009874D5" w14:paraId="5508236F" w14:textId="77777777" w:rsidTr="009B102E">
        <w:trPr>
          <w:cantSplit/>
          <w:tblHeader/>
        </w:trPr>
        <w:tc>
          <w:tcPr>
            <w:tcW w:w="3870" w:type="dxa"/>
            <w:vAlign w:val="bottom"/>
            <w:hideMark/>
          </w:tcPr>
          <w:p w14:paraId="40D604AD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2FBF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CFA967E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46C2D06" w14:textId="77777777" w:rsidR="007C4649" w:rsidRPr="009874D5" w:rsidRDefault="007C4649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7D5E64" w:rsidRPr="009874D5" w14:paraId="39EF355F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34443483" w14:textId="7ADADF8D" w:rsidR="007D5E64" w:rsidRPr="009874D5" w:rsidRDefault="00C720C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261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Pr="00CC7C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79F619A" w14:textId="377F8A51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78702CE1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276AF13" w14:textId="32EA1633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1E271EC8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5DD49EF2" w14:textId="59627506" w:rsidR="007D5E64" w:rsidRPr="009874D5" w:rsidRDefault="007D5E64" w:rsidP="007D5E6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0E294E9" w14:textId="77777777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F77972B" w14:textId="3130407F" w:rsidR="007D5E64" w:rsidRPr="009874D5" w:rsidRDefault="007D5E64" w:rsidP="007D5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EE0B7E" w:rsidRPr="009874D5" w14:paraId="19798442" w14:textId="77777777" w:rsidTr="009B102E">
        <w:trPr>
          <w:cantSplit/>
          <w:tblHeader/>
        </w:trPr>
        <w:tc>
          <w:tcPr>
            <w:tcW w:w="3870" w:type="dxa"/>
            <w:vAlign w:val="bottom"/>
          </w:tcPr>
          <w:p w14:paraId="28DF54CE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1AC52DC4" w14:textId="77777777" w:rsidR="00EE0B7E" w:rsidRPr="009874D5" w:rsidRDefault="00EE0B7E" w:rsidP="00EE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92564" w:rsidRPr="009874D5" w14:paraId="3BD17ADB" w14:textId="77777777" w:rsidTr="009B102E">
        <w:trPr>
          <w:cantSplit/>
        </w:trPr>
        <w:tc>
          <w:tcPr>
            <w:tcW w:w="3870" w:type="dxa"/>
            <w:hideMark/>
          </w:tcPr>
          <w:p w14:paraId="65D39976" w14:textId="77777777" w:rsidR="00C92564" w:rsidRPr="009874D5" w:rsidRDefault="00C92564" w:rsidP="00C92564">
            <w:pPr>
              <w:spacing w:line="240" w:lineRule="auto"/>
              <w:ind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1170" w:type="dxa"/>
          </w:tcPr>
          <w:p w14:paraId="01B33AA2" w14:textId="2C8595C7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27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205,564</w:t>
            </w:r>
          </w:p>
        </w:tc>
        <w:tc>
          <w:tcPr>
            <w:tcW w:w="180" w:type="dxa"/>
          </w:tcPr>
          <w:p w14:paraId="53DD0881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19C2AC9" w14:textId="12E0E84F" w:rsidR="00C92564" w:rsidRPr="00634D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175,367</w:t>
            </w:r>
          </w:p>
        </w:tc>
        <w:tc>
          <w:tcPr>
            <w:tcW w:w="178" w:type="dxa"/>
          </w:tcPr>
          <w:p w14:paraId="3F223D68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F9A9733" w14:textId="5D4D6836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27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133,571</w:t>
            </w:r>
          </w:p>
        </w:tc>
        <w:tc>
          <w:tcPr>
            <w:tcW w:w="180" w:type="dxa"/>
          </w:tcPr>
          <w:p w14:paraId="08A73FE5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4AE8CB" w14:textId="77E1ED54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146,467</w:t>
            </w:r>
          </w:p>
        </w:tc>
      </w:tr>
      <w:tr w:rsidR="00C92564" w:rsidRPr="009874D5" w14:paraId="71E2985E" w14:textId="77777777" w:rsidTr="009B102E">
        <w:trPr>
          <w:cantSplit/>
        </w:trPr>
        <w:tc>
          <w:tcPr>
            <w:tcW w:w="3870" w:type="dxa"/>
          </w:tcPr>
          <w:p w14:paraId="6E62E57E" w14:textId="77777777" w:rsidR="00C92564" w:rsidRPr="009874D5" w:rsidRDefault="00C92564" w:rsidP="00C92564">
            <w:pPr>
              <w:spacing w:line="240" w:lineRule="auto"/>
              <w:ind w:hanging="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0B0CFB" w14:textId="1BCFAF03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27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(69,871)</w:t>
            </w:r>
          </w:p>
        </w:tc>
        <w:tc>
          <w:tcPr>
            <w:tcW w:w="180" w:type="dxa"/>
          </w:tcPr>
          <w:p w14:paraId="39FDDCEA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0CDC7" w14:textId="593CE368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(92,179)</w:t>
            </w:r>
          </w:p>
        </w:tc>
        <w:tc>
          <w:tcPr>
            <w:tcW w:w="178" w:type="dxa"/>
          </w:tcPr>
          <w:p w14:paraId="2EB34427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2E4A657C" w14:textId="7DA3C3F1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F27B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(60,765)</w:t>
            </w:r>
          </w:p>
        </w:tc>
        <w:tc>
          <w:tcPr>
            <w:tcW w:w="180" w:type="dxa"/>
          </w:tcPr>
          <w:p w14:paraId="77240D4D" w14:textId="77777777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1F3936" w14:textId="315AADEC" w:rsidR="00C92564" w:rsidRPr="009874D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(79,676)</w:t>
            </w:r>
          </w:p>
        </w:tc>
      </w:tr>
      <w:tr w:rsidR="00C92564" w:rsidRPr="009874D5" w14:paraId="1761AE2B" w14:textId="77777777" w:rsidTr="009B102E">
        <w:trPr>
          <w:cantSplit/>
        </w:trPr>
        <w:tc>
          <w:tcPr>
            <w:tcW w:w="3870" w:type="dxa"/>
          </w:tcPr>
          <w:p w14:paraId="1CFC407E" w14:textId="7C24C26A" w:rsidR="00C92564" w:rsidRPr="00475315" w:rsidRDefault="00C92564" w:rsidP="00C92564">
            <w:pPr>
              <w:spacing w:line="240" w:lineRule="auto"/>
              <w:ind w:hanging="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753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42DC72" w14:textId="0979D704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2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135,693</w:t>
            </w:r>
          </w:p>
        </w:tc>
        <w:tc>
          <w:tcPr>
            <w:tcW w:w="180" w:type="dxa"/>
          </w:tcPr>
          <w:p w14:paraId="640FBD81" w14:textId="77777777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AE5F1A1" w14:textId="0FECFC47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83,188</w:t>
            </w:r>
          </w:p>
        </w:tc>
        <w:tc>
          <w:tcPr>
            <w:tcW w:w="178" w:type="dxa"/>
          </w:tcPr>
          <w:p w14:paraId="72737950" w14:textId="77777777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5301EB5F" w14:textId="0EA0FD13" w:rsidR="00C92564" w:rsidRPr="00890843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83" w:right="-107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121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72,806</w:t>
            </w:r>
          </w:p>
        </w:tc>
        <w:tc>
          <w:tcPr>
            <w:tcW w:w="180" w:type="dxa"/>
          </w:tcPr>
          <w:p w14:paraId="0BAF785A" w14:textId="77777777" w:rsidR="00C92564" w:rsidRPr="0047531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A8CA31" w14:textId="7ECEFAB1" w:rsidR="00C92564" w:rsidRPr="00475315" w:rsidRDefault="00C92564" w:rsidP="00C925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D49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66,791</w:t>
            </w:r>
          </w:p>
        </w:tc>
      </w:tr>
    </w:tbl>
    <w:p w14:paraId="19635E79" w14:textId="77777777" w:rsidR="007C4649" w:rsidRPr="00FB0D74" w:rsidRDefault="007C4649" w:rsidP="00FB0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47EC906" w14:textId="22EAF8B0" w:rsidR="00615D44" w:rsidRDefault="007C46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คาดว่าจะเกิดขึ้นสำหรับกลุ่มบริษัท อัตราภาษีเงินได้ถัวเฉลี่ยของกลุ่มบริษัทและบริษัทเท่ากับร้อยละ </w:t>
      </w:r>
      <w:r w:rsidR="00C92564">
        <w:rPr>
          <w:rFonts w:asciiTheme="majorBidi" w:hAnsiTheme="majorBidi" w:cstheme="majorBidi"/>
          <w:sz w:val="30"/>
          <w:szCs w:val="30"/>
          <w:lang w:val="en-GB"/>
        </w:rPr>
        <w:t>7.33</w:t>
      </w:r>
      <w:r w:rsidR="00C720C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="001F4BEE" w:rsidRPr="00AD1D14">
        <w:rPr>
          <w:rFonts w:asciiTheme="majorBidi" w:hAnsiTheme="majorBidi" w:cstheme="majorBidi"/>
          <w:sz w:val="30"/>
          <w:szCs w:val="30"/>
          <w:cs/>
        </w:rPr>
        <w:t>ร้อยละ</w:t>
      </w:r>
      <w:r w:rsidRPr="00AD1D1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C92564">
        <w:rPr>
          <w:rFonts w:asciiTheme="majorBidi" w:hAnsiTheme="majorBidi" w:cstheme="majorBidi"/>
          <w:sz w:val="30"/>
          <w:szCs w:val="30"/>
          <w:lang w:val="en-GB"/>
        </w:rPr>
        <w:t>4.88</w:t>
      </w:r>
      <w:r w:rsidRPr="00110A37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ตามลำดับ</w:t>
      </w:r>
      <w:r w:rsidRPr="009874D5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C720C4" w:rsidRPr="00C720C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30 </w:t>
      </w:r>
      <w:r w:rsidR="00C720C4" w:rsidRPr="00C720C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มิถุนายน</w:t>
      </w:r>
      <w:r w:rsidR="00C720C4">
        <w:rPr>
          <w:rFonts w:asciiTheme="majorBidi" w:hAnsiTheme="majorBidi"/>
          <w:i/>
          <w:iCs/>
          <w:sz w:val="30"/>
          <w:szCs w:val="30"/>
          <w:lang w:val="en-GB"/>
        </w:rPr>
        <w:t xml:space="preserve"> </w:t>
      </w:r>
      <w:r w:rsidR="00AE6F9C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194EB4">
        <w:rPr>
          <w:rFonts w:asciiTheme="majorBidi" w:hAnsiTheme="majorBidi" w:cstheme="majorBidi"/>
          <w:i/>
          <w:iCs/>
          <w:sz w:val="30"/>
          <w:szCs w:val="30"/>
          <w:lang w:val="en-GB"/>
        </w:rPr>
        <w:t>8</w:t>
      </w:r>
      <w:r w:rsidR="005A7B94" w:rsidRPr="00975625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BC309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ร้อยละ</w:t>
      </w:r>
      <w:r w:rsidR="007D5E64" w:rsidRPr="007D5E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C720C4" w:rsidRPr="00C720C4">
        <w:rPr>
          <w:rFonts w:asciiTheme="majorBidi" w:hAnsiTheme="majorBidi"/>
          <w:i/>
          <w:iCs/>
          <w:sz w:val="30"/>
          <w:szCs w:val="30"/>
          <w:lang w:val="en-GB"/>
        </w:rPr>
        <w:t xml:space="preserve">5.71 </w:t>
      </w:r>
      <w:r w:rsidR="00C720C4" w:rsidRPr="00C720C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และร้อยละ</w:t>
      </w:r>
      <w:r w:rsidR="00C720C4" w:rsidRPr="00C720C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C720C4" w:rsidRPr="00C720C4">
        <w:rPr>
          <w:rFonts w:asciiTheme="majorBidi" w:hAnsiTheme="majorBidi"/>
          <w:i/>
          <w:iCs/>
          <w:sz w:val="30"/>
          <w:szCs w:val="30"/>
          <w:lang w:val="en-GB"/>
        </w:rPr>
        <w:t xml:space="preserve">4.66 </w:t>
      </w:r>
      <w:r w:rsidR="007D5E64" w:rsidRPr="007D5E64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ตามลำดับ</w:t>
      </w:r>
      <w:r w:rsidRPr="00975625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3A70B5D8" w14:textId="77777777" w:rsidR="00E14F06" w:rsidRDefault="00E14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p w14:paraId="55D6533C" w14:textId="77777777" w:rsidR="00E14F06" w:rsidRPr="00E9664E" w:rsidRDefault="00E14F06" w:rsidP="00E966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9664E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E9664E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E9664E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1A43FB7E" w14:textId="77777777" w:rsidR="00E14F06" w:rsidRPr="0060505F" w:rsidRDefault="00E14F06" w:rsidP="00E14F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lang w:val="en-GB"/>
        </w:rPr>
      </w:pPr>
    </w:p>
    <w:p w14:paraId="3D13CA52" w14:textId="28800128" w:rsidR="00E14F06" w:rsidRPr="008D1451" w:rsidRDefault="00E14F06" w:rsidP="00E966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8D145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ก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ลุ่มบริษัทอยู่ในบังคับของภาษีเงินได้ขั้นต่ำส่วนเพิ่มตามพระราชก</w:t>
      </w:r>
      <w:r w:rsidRPr="008D1451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ำ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หนดว่าด้วยภาษีส่วนเพิ่มซึ่งมีผลบังคับใช้ตั้งแต่วันที่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มกราคม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2568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เป็นต้นไป เนื่องจากบริษัท ไทยยูเนี่ยน กรุ๊ป จำกัด (มหาชน) (“บริษัทใหญ่”) และบริษัทย่อยที่ดำเนินธุรกิจในประเทศไทยส่วนใหญ่ มีอัตราภาษีเงินได้ที่แท้จริงต่ำกว่าร้อยละ </w:t>
      </w:r>
      <w:r w:rsidRPr="008D1451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15 </w:t>
      </w:r>
      <w:r w:rsidRPr="008D1451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ดังนั้น บริษัทใหญ่จึงรับผิดชอบในการประเมินผลกระทบของกฎหมายดังกล่าว โดยกลุ่มบริษัทและบริษัทรับรู้ภาษีส่วนเพิ่มเป็นค่าใช้จ่ายภาษีเงินได้</w:t>
      </w:r>
      <w:r w:rsidRPr="00211A04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>ในงบกำไรขาดทุนเบ็ดเสร็จรวมและงบกำไรขาดทุนเบ็ดเสร็จเฉพาะกิจการสำหรับ</w:t>
      </w:r>
      <w:r w:rsidR="00C720C4" w:rsidRPr="00211A04">
        <w:rPr>
          <w:rFonts w:asciiTheme="majorBidi" w:hAnsiTheme="majorBidi"/>
          <w:spacing w:val="6"/>
          <w:sz w:val="30"/>
          <w:szCs w:val="30"/>
          <w:cs/>
          <w:lang w:val="en-GB"/>
        </w:rPr>
        <w:t>งวดหกเดือนสิ้นสุดวันที่</w:t>
      </w:r>
      <w:r w:rsidR="00211A04">
        <w:rPr>
          <w:rFonts w:asciiTheme="majorBidi" w:hAnsiTheme="majorBidi"/>
          <w:sz w:val="30"/>
          <w:szCs w:val="30"/>
          <w:lang w:val="en-GB"/>
        </w:rPr>
        <w:t xml:space="preserve">  </w:t>
      </w:r>
      <w:r w:rsidR="00C720C4" w:rsidRPr="00B72160">
        <w:rPr>
          <w:rFonts w:asciiTheme="majorBidi" w:hAnsiTheme="majorBidi"/>
          <w:sz w:val="30"/>
          <w:szCs w:val="30"/>
        </w:rPr>
        <w:t xml:space="preserve">30 </w:t>
      </w:r>
      <w:r w:rsidR="00C720C4" w:rsidRPr="00B72160">
        <w:rPr>
          <w:rFonts w:asciiTheme="majorBidi" w:hAnsiTheme="majorBidi"/>
          <w:sz w:val="30"/>
          <w:szCs w:val="30"/>
          <w:cs/>
          <w:lang w:val="en-GB"/>
        </w:rPr>
        <w:t>มิถุนายน</w:t>
      </w:r>
      <w:r w:rsidR="00F34204" w:rsidRPr="00B72160">
        <w:rPr>
          <w:rFonts w:asciiTheme="majorBidi" w:hAnsiTheme="majorBidi" w:cstheme="majorBidi"/>
          <w:sz w:val="30"/>
          <w:szCs w:val="30"/>
          <w:lang w:val="en-GB"/>
        </w:rPr>
        <w:t xml:space="preserve"> 2569</w:t>
      </w:r>
      <w:r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เป็นจำนวนเงิน </w:t>
      </w:r>
      <w:r w:rsidR="00C92564">
        <w:rPr>
          <w:rFonts w:asciiTheme="majorBidi" w:hAnsiTheme="majorBidi" w:cstheme="majorBidi"/>
          <w:sz w:val="30"/>
          <w:szCs w:val="30"/>
          <w:lang w:val="en-GB"/>
        </w:rPr>
        <w:t>51.8</w:t>
      </w:r>
      <w:r w:rsidRPr="008D1451">
        <w:rPr>
          <w:rFonts w:asciiTheme="majorBidi" w:hAnsiTheme="majorBidi" w:cstheme="majorBidi"/>
          <w:spacing w:val="6"/>
          <w:sz w:val="30"/>
          <w:szCs w:val="30"/>
          <w:lang w:val="en-GB"/>
        </w:rPr>
        <w:t xml:space="preserve"> </w:t>
      </w:r>
      <w:r w:rsidRPr="008D1451">
        <w:rPr>
          <w:rFonts w:asciiTheme="majorBidi" w:hAnsiTheme="majorBidi" w:cstheme="majorBidi"/>
          <w:spacing w:val="6"/>
          <w:sz w:val="30"/>
          <w:szCs w:val="30"/>
          <w:cs/>
          <w:lang w:val="en-GB"/>
        </w:rPr>
        <w:t xml:space="preserve">ล้านบาท </w:t>
      </w:r>
      <w:r w:rsidRPr="008D1451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GB"/>
        </w:rPr>
        <w:t>(</w:t>
      </w:r>
      <w:r w:rsidR="00C720C4" w:rsidRPr="00C720C4">
        <w:rPr>
          <w:rFonts w:asciiTheme="majorBidi" w:hAnsiTheme="majorBidi" w:cstheme="majorBidi"/>
          <w:i/>
          <w:iCs/>
          <w:spacing w:val="6"/>
          <w:sz w:val="30"/>
          <w:szCs w:val="30"/>
        </w:rPr>
        <w:t xml:space="preserve">30 </w:t>
      </w:r>
      <w:r w:rsidR="00C720C4" w:rsidRPr="00C720C4">
        <w:rPr>
          <w:rFonts w:asciiTheme="majorBidi" w:hAnsiTheme="majorBidi" w:hint="cs"/>
          <w:i/>
          <w:iCs/>
          <w:spacing w:val="6"/>
          <w:sz w:val="30"/>
          <w:szCs w:val="30"/>
          <w:cs/>
        </w:rPr>
        <w:t>มิถุนาย</w:t>
      </w:r>
      <w:r w:rsidR="00F17805">
        <w:rPr>
          <w:rFonts w:asciiTheme="majorBidi" w:hAnsiTheme="majorBidi" w:hint="cs"/>
          <w:i/>
          <w:iCs/>
          <w:spacing w:val="6"/>
          <w:sz w:val="30"/>
          <w:szCs w:val="30"/>
          <w:cs/>
        </w:rPr>
        <w:t xml:space="preserve">น </w:t>
      </w:r>
      <w:r w:rsidR="00F17805">
        <w:rPr>
          <w:rFonts w:asciiTheme="majorBidi" w:hAnsiTheme="majorBidi"/>
          <w:i/>
          <w:iCs/>
          <w:spacing w:val="6"/>
          <w:sz w:val="30"/>
          <w:szCs w:val="30"/>
        </w:rPr>
        <w:t>2568</w:t>
      </w:r>
      <w:r w:rsidRPr="007473F1">
        <w:rPr>
          <w:rFonts w:asciiTheme="majorBidi" w:hAnsiTheme="majorBidi" w:cstheme="majorBidi"/>
          <w:i/>
          <w:iCs/>
          <w:sz w:val="30"/>
          <w:szCs w:val="30"/>
          <w:lang w:val="en-GB"/>
        </w:rPr>
        <w:t>:</w:t>
      </w:r>
      <w:r w:rsidR="009B6DE9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 xml:space="preserve"> </w:t>
      </w:r>
      <w:r w:rsidR="009B6DE9" w:rsidRPr="00F17805">
        <w:rPr>
          <w:rFonts w:asciiTheme="majorBidi" w:hAnsiTheme="majorBidi" w:cstheme="majorBidi"/>
          <w:i/>
          <w:iCs/>
          <w:sz w:val="30"/>
          <w:szCs w:val="30"/>
        </w:rPr>
        <w:t>17.0</w:t>
      </w:r>
      <w:r w:rsidR="009B6DE9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720C4" w:rsidRPr="007473F1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ล้าน</w:t>
      </w:r>
      <w:r w:rsidR="00C720C4" w:rsidRPr="007473F1">
        <w:rPr>
          <w:rFonts w:asciiTheme="majorBidi" w:hAnsiTheme="majorBidi" w:hint="cs"/>
          <w:i/>
          <w:iCs/>
          <w:spacing w:val="6"/>
          <w:sz w:val="30"/>
          <w:szCs w:val="30"/>
          <w:cs/>
          <w:lang w:val="en-GB"/>
        </w:rPr>
        <w:t>บาท</w:t>
      </w:r>
      <w:r w:rsidRPr="007473F1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GB"/>
        </w:rPr>
        <w:t>)</w:t>
      </w:r>
    </w:p>
    <w:p w14:paraId="3CE50E86" w14:textId="586AE0D3" w:rsidR="00802F74" w:rsidRPr="009874D5" w:rsidRDefault="00802F74" w:rsidP="00F16836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กำไรต่อหุ้น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ขั้นพื้นฐาน</w:t>
      </w:r>
    </w:p>
    <w:p w14:paraId="3A6B01F9" w14:textId="77777777" w:rsidR="00802F74" w:rsidRPr="009874D5" w:rsidRDefault="00802F74" w:rsidP="00802F74">
      <w:pPr>
        <w:pStyle w:val="Caption"/>
      </w:pPr>
    </w:p>
    <w:p w14:paraId="36377863" w14:textId="69C52913" w:rsidR="00802F74" w:rsidRPr="009874D5" w:rsidRDefault="00802F74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36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9874D5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กำไรต่อหุ้นขั้นพื้นฐานคำนวณโดยการหารกำไรสำหรับ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ที่เป็นของผู้เป็นเจ้าของของบริษัทใหญ่</w:t>
      </w:r>
      <w:r w:rsidRPr="009874D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9874D5">
        <w:rPr>
          <w:rFonts w:asciiTheme="majorBidi" w:hAnsiTheme="majorBidi" w:cstheme="majorBidi"/>
          <w:b/>
          <w:sz w:val="30"/>
          <w:szCs w:val="30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AE6F9C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</w:p>
    <w:p w14:paraId="09123A05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360"/>
        <w:gridCol w:w="1170"/>
        <w:gridCol w:w="270"/>
        <w:gridCol w:w="1170"/>
        <w:gridCol w:w="270"/>
        <w:gridCol w:w="1080"/>
      </w:tblGrid>
      <w:tr w:rsidR="00802F74" w:rsidRPr="009874D5" w14:paraId="42879FEE" w14:textId="77777777" w:rsidTr="000E6E7E">
        <w:trPr>
          <w:tblHeader/>
        </w:trPr>
        <w:tc>
          <w:tcPr>
            <w:tcW w:w="3960" w:type="dxa"/>
          </w:tcPr>
          <w:p w14:paraId="1B48934E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A47E7BC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91ED51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4A03FB" w14:textId="77777777" w:rsidR="00802F74" w:rsidRPr="009874D5" w:rsidRDefault="00802F74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4065" w:rsidRPr="009874D5" w14:paraId="2626222C" w14:textId="77777777" w:rsidTr="000E6E7E">
        <w:trPr>
          <w:tblHeader/>
        </w:trPr>
        <w:tc>
          <w:tcPr>
            <w:tcW w:w="3960" w:type="dxa"/>
          </w:tcPr>
          <w:p w14:paraId="680F4EF1" w14:textId="0752B009" w:rsidR="00C0488D" w:rsidRPr="00EF7D15" w:rsidRDefault="00C720C4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EF7D1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vAlign w:val="center"/>
          </w:tcPr>
          <w:p w14:paraId="2E545974" w14:textId="216CFE9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center"/>
          </w:tcPr>
          <w:p w14:paraId="74F89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F0CBCC8" w14:textId="6D6E968D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6B34F5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7F7EB90" w14:textId="4692A0EC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center"/>
          </w:tcPr>
          <w:p w14:paraId="0D14D22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2CFBA2C" w14:textId="023467C3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F74065" w:rsidRPr="009874D5" w14:paraId="7BBF5324" w14:textId="77777777" w:rsidTr="000E6E7E">
        <w:trPr>
          <w:trHeight w:val="155"/>
          <w:tblHeader/>
        </w:trPr>
        <w:tc>
          <w:tcPr>
            <w:tcW w:w="3960" w:type="dxa"/>
          </w:tcPr>
          <w:p w14:paraId="6C3B145E" w14:textId="77777777" w:rsidR="00C0488D" w:rsidRPr="002659A0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center"/>
          </w:tcPr>
          <w:p w14:paraId="31893B7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78BBB5B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437647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15A5D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588BC1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9A4B02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E075E7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154B" w:rsidRPr="009874D5" w14:paraId="5C846D42" w14:textId="77777777" w:rsidTr="000E6E7E">
        <w:tc>
          <w:tcPr>
            <w:tcW w:w="3960" w:type="dxa"/>
          </w:tcPr>
          <w:p w14:paraId="780E7ACF" w14:textId="612BD51E" w:rsidR="0072154B" w:rsidRPr="00872097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กำไรสุทธิสำหรับงวดที่เป็นส่วนของผู้เป็นเจ้าของของบริษัทใหญ่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1260" w:type="dxa"/>
            <w:vAlign w:val="bottom"/>
          </w:tcPr>
          <w:p w14:paraId="5E8A5EE5" w14:textId="2BCD7C6D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43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1,715,367</w:t>
            </w:r>
          </w:p>
        </w:tc>
        <w:tc>
          <w:tcPr>
            <w:tcW w:w="360" w:type="dxa"/>
          </w:tcPr>
          <w:p w14:paraId="7D674F3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5774AE" w14:textId="4F8E1C3E" w:rsidR="0072154B" w:rsidRPr="007956D1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03C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1,372,826</w:t>
            </w:r>
          </w:p>
        </w:tc>
        <w:tc>
          <w:tcPr>
            <w:tcW w:w="270" w:type="dxa"/>
          </w:tcPr>
          <w:p w14:paraId="592426EE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F64BB4" w14:textId="054F110B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28431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1,419,281</w:t>
            </w:r>
          </w:p>
        </w:tc>
        <w:tc>
          <w:tcPr>
            <w:tcW w:w="270" w:type="dxa"/>
          </w:tcPr>
          <w:p w14:paraId="35C33107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3C9DF4" w14:textId="63FCC35D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03CD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1,367,053</w:t>
            </w:r>
          </w:p>
        </w:tc>
      </w:tr>
      <w:tr w:rsidR="0072154B" w:rsidRPr="009874D5" w14:paraId="73DE425F" w14:textId="77777777" w:rsidTr="000E6E7E">
        <w:trPr>
          <w:trHeight w:val="269"/>
        </w:trPr>
        <w:tc>
          <w:tcPr>
            <w:tcW w:w="3960" w:type="dxa"/>
          </w:tcPr>
          <w:p w14:paraId="5F607216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205B287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7F9E942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A73F7E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83B80A5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DC2F270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6ADB9661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524E7D3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2154B" w:rsidRPr="009874D5" w14:paraId="5632AF11" w14:textId="77777777" w:rsidTr="000E6E7E">
        <w:tc>
          <w:tcPr>
            <w:tcW w:w="3960" w:type="dxa"/>
          </w:tcPr>
          <w:p w14:paraId="30A5239C" w14:textId="27692C83" w:rsidR="0072154B" w:rsidRPr="00227181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จำนวนหุ้นสามัญถัวเฉลี่ย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ถ่วง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น้ำหนัก </w:t>
            </w:r>
            <w:r w:rsidRPr="00AA54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A54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A53DD21" w14:textId="052B1B12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360" w:type="dxa"/>
          </w:tcPr>
          <w:p w14:paraId="0E572371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FF76178" w14:textId="19DE674B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10631402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4035B48" w14:textId="454D941C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  <w:tc>
          <w:tcPr>
            <w:tcW w:w="270" w:type="dxa"/>
          </w:tcPr>
          <w:p w14:paraId="4FD1A8B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42E407" w14:textId="72DFC44A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3,000,000</w:t>
            </w:r>
          </w:p>
        </w:tc>
      </w:tr>
      <w:tr w:rsidR="0072154B" w:rsidRPr="009874D5" w14:paraId="5E0919C9" w14:textId="77777777" w:rsidTr="000E6E7E">
        <w:tc>
          <w:tcPr>
            <w:tcW w:w="3960" w:type="dxa"/>
          </w:tcPr>
          <w:p w14:paraId="717306CD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4D8C854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6B8A210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D229DB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09D6C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881E4A4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A2D3894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3E046CD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2154B" w:rsidRPr="009874D5" w14:paraId="200E8D62" w14:textId="77777777" w:rsidTr="000E6E7E">
        <w:tc>
          <w:tcPr>
            <w:tcW w:w="3960" w:type="dxa"/>
          </w:tcPr>
          <w:p w14:paraId="1E2F22C4" w14:textId="1E352723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Pr="00CA1E9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  <w:r w:rsidRPr="00CA1E9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1557E84" w14:textId="61BA413A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273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0.57</w:t>
            </w:r>
          </w:p>
        </w:tc>
        <w:tc>
          <w:tcPr>
            <w:tcW w:w="360" w:type="dxa"/>
          </w:tcPr>
          <w:p w14:paraId="17E3421B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46BC979" w14:textId="042D69E3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54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0.46</w:t>
            </w:r>
          </w:p>
        </w:tc>
        <w:tc>
          <w:tcPr>
            <w:tcW w:w="270" w:type="dxa"/>
          </w:tcPr>
          <w:p w14:paraId="361CDB42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C144494" w14:textId="4C37CA1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27370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0.47</w:t>
            </w:r>
          </w:p>
        </w:tc>
        <w:tc>
          <w:tcPr>
            <w:tcW w:w="270" w:type="dxa"/>
          </w:tcPr>
          <w:p w14:paraId="00978DD4" w14:textId="77777777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128A9FF" w14:textId="0D7A2E3E" w:rsidR="0072154B" w:rsidRPr="009874D5" w:rsidRDefault="0072154B" w:rsidP="007215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D549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0.46</w:t>
            </w:r>
          </w:p>
        </w:tc>
      </w:tr>
    </w:tbl>
    <w:p w14:paraId="69529D33" w14:textId="77777777" w:rsidR="00802F74" w:rsidRPr="009874D5" w:rsidRDefault="00802F74" w:rsidP="0080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1659B00" w14:textId="14734DBD" w:rsidR="00802F74" w:rsidRPr="009874D5" w:rsidRDefault="00802F74" w:rsidP="00DF0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540"/>
        <w:jc w:val="thaiDistribute"/>
        <w:rPr>
          <w:rFonts w:asciiTheme="majorBidi" w:hAnsiTheme="majorBidi" w:cstheme="majorBidi"/>
          <w:sz w:val="30"/>
          <w:szCs w:val="30"/>
        </w:rPr>
      </w:pPr>
      <w:r w:rsidRPr="009874D5">
        <w:rPr>
          <w:rFonts w:asciiTheme="majorBidi" w:hAnsiTheme="majorBidi" w:cstheme="majorBidi"/>
          <w:sz w:val="30"/>
          <w:szCs w:val="30"/>
          <w:cs/>
        </w:rPr>
        <w:t>ไม่มีการออกหุ้นสามัญเทียบเท่าปรับลดในระหว่างงวดที่นำเสนอรายงาน ดังนั้น จึงไม่มีการนำเสนอกำไรต่อหุ้</w:t>
      </w:r>
      <w:r w:rsidR="00330F93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9874D5">
        <w:rPr>
          <w:rFonts w:asciiTheme="majorBidi" w:hAnsiTheme="majorBidi" w:cstheme="majorBidi"/>
          <w:sz w:val="30"/>
          <w:szCs w:val="30"/>
          <w:cs/>
        </w:rPr>
        <w:t>ปรับลด</w:t>
      </w:r>
    </w:p>
    <w:p w14:paraId="404E7D3E" w14:textId="77777777" w:rsidR="00C720C4" w:rsidRDefault="00C72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1E278A4B" w14:textId="77777777" w:rsidR="00C720C4" w:rsidRDefault="00C720C4" w:rsidP="00C720C4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2BD1CE1B" w14:textId="77777777" w:rsidR="00C720C4" w:rsidRPr="009874D5" w:rsidRDefault="00C720C4" w:rsidP="00C720C4">
      <w:pPr>
        <w:pStyle w:val="ListParagraph"/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6DF11FC2" w14:textId="2C3631A3" w:rsidR="00C720C4" w:rsidRPr="00C720C4" w:rsidRDefault="00C720C4" w:rsidP="00C720C4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18" w:right="-360"/>
        <w:jc w:val="thaiDistribute"/>
        <w:rPr>
          <w:rFonts w:asciiTheme="majorBidi" w:hAnsiTheme="majorBidi"/>
          <w:sz w:val="30"/>
          <w:szCs w:val="30"/>
        </w:rPr>
      </w:pPr>
      <w:r w:rsidRPr="00C720C4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8</w:t>
      </w:r>
      <w:r w:rsidRPr="00C720C4"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เมษายน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9</w:t>
      </w:r>
      <w:r w:rsidRPr="00C720C4"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ที่ประชุมผู้ถือหุ้นสามัญประจำปี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9</w:t>
      </w:r>
      <w:r w:rsidRPr="00C720C4"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ได้อนุมัติให้จ่ายเงินปันผลจากกำไรสุทธิของบริษัทสำหรับปี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8</w:t>
      </w:r>
      <w:r w:rsidRPr="00C720C4"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ให้กับผู้ถือหุ้นสามัญเป็นจำนวนเงินทั้งสิ้น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2,550</w:t>
      </w:r>
      <w:r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ล้านบาท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เนื่องจากมติที่ประชุม</w:t>
      </w:r>
      <w:r w:rsidRPr="00C720C4">
        <w:rPr>
          <w:rFonts w:asciiTheme="majorBidi" w:hAnsiTheme="majorBidi" w:hint="cs"/>
          <w:spacing w:val="-4"/>
          <w:sz w:val="30"/>
          <w:szCs w:val="30"/>
          <w:cs/>
        </w:rPr>
        <w:t>คณะกรรมการบริษัทระหว่างปีได้อนุมัติการจ่ายเงินปันผลระหว่างกาล</w:t>
      </w:r>
      <w:r w:rsidRPr="00C720C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C720C4">
        <w:rPr>
          <w:rFonts w:asciiTheme="majorBidi" w:hAnsiTheme="majorBidi" w:hint="cs"/>
          <w:spacing w:val="-4"/>
          <w:sz w:val="30"/>
          <w:szCs w:val="30"/>
          <w:cs/>
        </w:rPr>
        <w:t>รวมเป็นเงินจำนวน</w:t>
      </w:r>
      <w:r w:rsidRPr="00C720C4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1,200</w:t>
      </w:r>
      <w:r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C720C4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pacing w:val="-4"/>
          <w:sz w:val="30"/>
          <w:szCs w:val="30"/>
          <w:cs/>
        </w:rPr>
        <w:t xml:space="preserve">ในปี </w:t>
      </w:r>
      <w:r w:rsidRPr="00C720C4">
        <w:rPr>
          <w:rFonts w:asciiTheme="majorBidi" w:hAnsiTheme="majorBidi"/>
          <w:spacing w:val="-4"/>
          <w:sz w:val="30"/>
          <w:szCs w:val="30"/>
        </w:rPr>
        <w:t>256</w:t>
      </w:r>
      <w:r>
        <w:rPr>
          <w:rFonts w:asciiTheme="majorBidi" w:hAnsiTheme="majorBidi"/>
          <w:spacing w:val="-4"/>
          <w:sz w:val="30"/>
          <w:szCs w:val="30"/>
        </w:rPr>
        <w:t>8</w:t>
      </w:r>
      <w:r w:rsidRPr="00C720C4">
        <w:rPr>
          <w:rFonts w:asciiTheme="majorBidi" w:hAnsiTheme="majorBidi"/>
          <w:spacing w:val="-4"/>
          <w:sz w:val="30"/>
          <w:szCs w:val="30"/>
        </w:rPr>
        <w:br/>
      </w:r>
      <w:r w:rsidRPr="00C720C4">
        <w:rPr>
          <w:rFonts w:asciiTheme="majorBidi" w:hAnsiTheme="majorBidi" w:hint="cs"/>
          <w:sz w:val="30"/>
          <w:szCs w:val="30"/>
          <w:cs/>
        </w:rPr>
        <w:t>จึงคงเหลือเงินปันผลจ่ายในอัตราหุ้นละ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0.45</w:t>
      </w:r>
      <w:r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รวมเป็นเงินจำนวน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1,350</w:t>
      </w:r>
      <w:r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ล้านบาท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โดยบริษัทได้จ่าย</w:t>
      </w:r>
      <w:r w:rsidRPr="00C720C4">
        <w:rPr>
          <w:rFonts w:asciiTheme="majorBidi" w:hAnsiTheme="majorBidi"/>
          <w:sz w:val="30"/>
          <w:szCs w:val="30"/>
          <w:cs/>
        </w:rPr>
        <w:br/>
      </w:r>
      <w:r w:rsidRPr="00C720C4">
        <w:rPr>
          <w:rFonts w:asciiTheme="majorBidi" w:hAnsiTheme="majorBidi" w:hint="cs"/>
          <w:sz w:val="30"/>
          <w:szCs w:val="30"/>
          <w:cs/>
        </w:rPr>
        <w:t>เงินปันผลดังกล่าวแล้วเมื่อวันที่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="0069382D">
        <w:rPr>
          <w:rFonts w:asciiTheme="majorBidi" w:hAnsiTheme="majorBidi"/>
          <w:sz w:val="30"/>
          <w:szCs w:val="30"/>
        </w:rPr>
        <w:t>24</w:t>
      </w:r>
      <w:r>
        <w:rPr>
          <w:rFonts w:asciiTheme="majorBidi" w:hAnsiTheme="majorBidi"/>
          <w:sz w:val="30"/>
          <w:szCs w:val="30"/>
        </w:rPr>
        <w:t xml:space="preserve"> </w:t>
      </w:r>
      <w:r w:rsidRPr="00C720C4">
        <w:rPr>
          <w:rFonts w:asciiTheme="majorBidi" w:hAnsiTheme="majorBidi" w:hint="cs"/>
          <w:sz w:val="30"/>
          <w:szCs w:val="30"/>
          <w:cs/>
        </w:rPr>
        <w:t>เมษายน</w:t>
      </w:r>
      <w:r w:rsidRPr="00C720C4">
        <w:rPr>
          <w:rFonts w:asciiTheme="majorBidi" w:hAnsiTheme="majorBidi"/>
          <w:sz w:val="30"/>
          <w:szCs w:val="30"/>
          <w:cs/>
        </w:rPr>
        <w:t xml:space="preserve"> </w:t>
      </w:r>
      <w:r w:rsidRPr="00C720C4">
        <w:rPr>
          <w:rFonts w:asciiTheme="majorBidi" w:hAnsiTheme="majorBidi"/>
          <w:sz w:val="30"/>
          <w:szCs w:val="30"/>
        </w:rPr>
        <w:t>256</w:t>
      </w:r>
      <w:r>
        <w:rPr>
          <w:rFonts w:asciiTheme="majorBidi" w:hAnsiTheme="majorBidi"/>
          <w:sz w:val="30"/>
          <w:szCs w:val="30"/>
        </w:rPr>
        <w:t>9</w:t>
      </w:r>
    </w:p>
    <w:p w14:paraId="4EE58091" w14:textId="2B8C4C0E" w:rsidR="00F16836" w:rsidRDefault="00F16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sz w:val="30"/>
          <w:szCs w:val="30"/>
        </w:rPr>
        <w:br w:type="page"/>
      </w:r>
    </w:p>
    <w:p w14:paraId="4F81E44A" w14:textId="762418BE" w:rsidR="0080633C" w:rsidRPr="00014E29" w:rsidRDefault="0080633C" w:rsidP="0080633C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14E2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บุคคลหรือกิจการที่เกี่ยวข้องกัน </w:t>
      </w:r>
    </w:p>
    <w:p w14:paraId="451FC7A5" w14:textId="77777777" w:rsidR="0080633C" w:rsidRPr="009874D5" w:rsidRDefault="0080633C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3BFCC32" w14:textId="44D12986" w:rsidR="00B650E6" w:rsidRDefault="000054FA" w:rsidP="009B10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396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ความสัมพันธ์ที่มีกับบริษัทย่อย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ผู้บริหารสำคัญและบุคคลหรือกิจการอื่นที่เกี่ยวข้องกัน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และนโยบายการกำหนดราคา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3672F7">
        <w:rPr>
          <w:rFonts w:asciiTheme="majorBidi" w:eastAsia="Calibri" w:hAnsiTheme="majorBidi" w:cs="Angsana New"/>
          <w:sz w:val="30"/>
          <w:szCs w:val="30"/>
        </w:rPr>
        <w:br/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ไม่มีการเปลี่ยนแปลงอย่างมีสาระสำคัญจากงบการเงินสำหรับปีสิ้นสุดวันที่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0054FA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0054FA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0054FA">
        <w:rPr>
          <w:rFonts w:asciiTheme="majorBidi" w:eastAsia="Calibri" w:hAnsiTheme="majorBidi" w:cstheme="majorBidi"/>
          <w:sz w:val="30"/>
          <w:szCs w:val="30"/>
        </w:rPr>
        <w:t>256</w:t>
      </w:r>
      <w:r w:rsidR="00194EB4">
        <w:rPr>
          <w:rFonts w:asciiTheme="majorBidi" w:eastAsia="Calibri" w:hAnsiTheme="majorBidi" w:cstheme="majorBidi"/>
          <w:sz w:val="30"/>
          <w:szCs w:val="30"/>
        </w:rPr>
        <w:t>8</w:t>
      </w:r>
    </w:p>
    <w:p w14:paraId="34B0CBA3" w14:textId="77777777" w:rsidR="000054FA" w:rsidRPr="00975625" w:rsidRDefault="000054FA" w:rsidP="008063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990"/>
        <w:gridCol w:w="180"/>
        <w:gridCol w:w="1080"/>
        <w:gridCol w:w="178"/>
        <w:gridCol w:w="1172"/>
        <w:gridCol w:w="180"/>
        <w:gridCol w:w="1170"/>
      </w:tblGrid>
      <w:tr w:rsidR="0080633C" w:rsidRPr="009874D5" w14:paraId="50013281" w14:textId="77777777" w:rsidTr="007847A0">
        <w:trPr>
          <w:cantSplit/>
          <w:tblHeader/>
        </w:trPr>
        <w:tc>
          <w:tcPr>
            <w:tcW w:w="4230" w:type="dxa"/>
          </w:tcPr>
          <w:p w14:paraId="329D26E4" w14:textId="4ADB8F62" w:rsidR="0080633C" w:rsidRPr="009874D5" w:rsidRDefault="00937CD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bidi="ar-SA"/>
              </w:rPr>
            </w:pPr>
            <w:r w:rsidRPr="00937C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51E9C182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0FB17969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268B7B2D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งบการเงินเฉพาะกิจการ</w:t>
            </w:r>
          </w:p>
        </w:tc>
      </w:tr>
      <w:tr w:rsidR="00C0488D" w:rsidRPr="009874D5" w14:paraId="7B1A23E6" w14:textId="77777777" w:rsidTr="003067DA">
        <w:trPr>
          <w:cantSplit/>
          <w:tblHeader/>
        </w:trPr>
        <w:tc>
          <w:tcPr>
            <w:tcW w:w="4230" w:type="dxa"/>
          </w:tcPr>
          <w:p w14:paraId="58FB71CD" w14:textId="371FD1A0" w:rsidR="00C0488D" w:rsidRPr="009874D5" w:rsidRDefault="00C720C4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4149B7BD" w14:textId="2732DBEA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441AA79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9B8B0B" w14:textId="652B588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6331FA4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0F5AD14E" w14:textId="4AEF250E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2A1C659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E71496A" w14:textId="536D5BE8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C0488D" w:rsidRPr="009874D5" w14:paraId="38F4CA86" w14:textId="77777777" w:rsidTr="007847A0">
        <w:trPr>
          <w:cantSplit/>
          <w:tblHeader/>
        </w:trPr>
        <w:tc>
          <w:tcPr>
            <w:tcW w:w="4230" w:type="dxa"/>
          </w:tcPr>
          <w:p w14:paraId="34E017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  <w:vAlign w:val="bottom"/>
            <w:hideMark/>
          </w:tcPr>
          <w:p w14:paraId="13FF01C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08B49B97" w14:textId="77777777" w:rsidTr="003067DA">
        <w:trPr>
          <w:cantSplit/>
        </w:trPr>
        <w:tc>
          <w:tcPr>
            <w:tcW w:w="4230" w:type="dxa"/>
          </w:tcPr>
          <w:p w14:paraId="220A413C" w14:textId="1790581F" w:rsidR="00C0488D" w:rsidRPr="00AA541D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A54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990" w:type="dxa"/>
          </w:tcPr>
          <w:p w14:paraId="7E756A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7E949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817CCEA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41CCEF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03C24F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638F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912E9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7255BB69" w14:textId="77777777" w:rsidTr="00B45648">
        <w:trPr>
          <w:cantSplit/>
        </w:trPr>
        <w:tc>
          <w:tcPr>
            <w:tcW w:w="4230" w:type="dxa"/>
          </w:tcPr>
          <w:p w14:paraId="13C1AFB3" w14:textId="54D1C6F0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vAlign w:val="center"/>
          </w:tcPr>
          <w:p w14:paraId="087E1037" w14:textId="3393F2E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A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1,405</w:t>
            </w:r>
          </w:p>
        </w:tc>
        <w:tc>
          <w:tcPr>
            <w:tcW w:w="180" w:type="dxa"/>
          </w:tcPr>
          <w:p w14:paraId="6740CB9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BCE85B8" w14:textId="2D324559" w:rsidR="00AB362F" w:rsidRPr="0022536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578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48,030</w:t>
            </w:r>
          </w:p>
        </w:tc>
        <w:tc>
          <w:tcPr>
            <w:tcW w:w="178" w:type="dxa"/>
          </w:tcPr>
          <w:p w14:paraId="7CECA9F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41B643" w14:textId="6EF1DEE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A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1,405</w:t>
            </w:r>
          </w:p>
        </w:tc>
        <w:tc>
          <w:tcPr>
            <w:tcW w:w="180" w:type="dxa"/>
          </w:tcPr>
          <w:p w14:paraId="59F9E51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2D7228F" w14:textId="383F835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578E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48,030</w:t>
            </w:r>
          </w:p>
        </w:tc>
      </w:tr>
      <w:tr w:rsidR="00AB362F" w:rsidRPr="009874D5" w14:paraId="06CF6EE7" w14:textId="77777777" w:rsidTr="00B45648">
        <w:trPr>
          <w:cantSplit/>
        </w:trPr>
        <w:tc>
          <w:tcPr>
            <w:tcW w:w="4230" w:type="dxa"/>
          </w:tcPr>
          <w:p w14:paraId="5E03A7D3" w14:textId="24E7C2EC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vAlign w:val="center"/>
          </w:tcPr>
          <w:p w14:paraId="4D4A2D15" w14:textId="4DDB094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1B059E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7562CF" w14:textId="7C9B33A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5C770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EA9CC" w14:textId="5001E7F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A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2,955,979</w:t>
            </w:r>
          </w:p>
        </w:tc>
        <w:tc>
          <w:tcPr>
            <w:tcW w:w="180" w:type="dxa"/>
          </w:tcPr>
          <w:p w14:paraId="2DD4CCA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57BCF352" w14:textId="779D952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B61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2,431,366</w:t>
            </w:r>
          </w:p>
        </w:tc>
      </w:tr>
      <w:tr w:rsidR="00AB362F" w:rsidRPr="009874D5" w14:paraId="67E0380A" w14:textId="77777777" w:rsidTr="00BE6E82">
        <w:trPr>
          <w:cantSplit/>
        </w:trPr>
        <w:tc>
          <w:tcPr>
            <w:tcW w:w="4230" w:type="dxa"/>
          </w:tcPr>
          <w:p w14:paraId="5EDE4CC9" w14:textId="56B8F3AE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134B60E" w14:textId="67007FF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84A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54,851</w:t>
            </w:r>
          </w:p>
        </w:tc>
        <w:tc>
          <w:tcPr>
            <w:tcW w:w="180" w:type="dxa"/>
          </w:tcPr>
          <w:p w14:paraId="2E38F44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5A01172C" w14:textId="691A9DE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75,423</w:t>
            </w:r>
          </w:p>
        </w:tc>
        <w:tc>
          <w:tcPr>
            <w:tcW w:w="178" w:type="dxa"/>
          </w:tcPr>
          <w:p w14:paraId="76E2CDB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75FB0AC5" w14:textId="742DB03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6C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54,851</w:t>
            </w:r>
          </w:p>
        </w:tc>
        <w:tc>
          <w:tcPr>
            <w:tcW w:w="180" w:type="dxa"/>
          </w:tcPr>
          <w:p w14:paraId="3AD91C6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62295F9" w14:textId="737044D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75,423</w:t>
            </w:r>
          </w:p>
        </w:tc>
      </w:tr>
      <w:tr w:rsidR="00AB362F" w:rsidRPr="009874D5" w14:paraId="7D5A3582" w14:textId="77777777" w:rsidTr="00BE6E82">
        <w:trPr>
          <w:cantSplit/>
        </w:trPr>
        <w:tc>
          <w:tcPr>
            <w:tcW w:w="4230" w:type="dxa"/>
          </w:tcPr>
          <w:p w14:paraId="1FD2B585" w14:textId="422EBBCC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18A79A4" w14:textId="3F60D208" w:rsidR="00AB362F" w:rsidRPr="00684C6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84AFC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27,68</w:t>
            </w:r>
            <w:r w:rsidR="00684C6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68698FF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4C525FD" w14:textId="3D29C040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25,823</w:t>
            </w:r>
          </w:p>
        </w:tc>
        <w:tc>
          <w:tcPr>
            <w:tcW w:w="178" w:type="dxa"/>
          </w:tcPr>
          <w:p w14:paraId="0A4F2F4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1AD5A4DD" w14:textId="1B28A5F1" w:rsidR="00AB362F" w:rsidRPr="00F703B6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6C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27,68</w:t>
            </w:r>
            <w:r w:rsidR="00F703B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  <w:tc>
          <w:tcPr>
            <w:tcW w:w="180" w:type="dxa"/>
          </w:tcPr>
          <w:p w14:paraId="1122859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746C648C" w14:textId="350D211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CB52C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25,823</w:t>
            </w:r>
          </w:p>
        </w:tc>
      </w:tr>
      <w:tr w:rsidR="00AB362F" w:rsidRPr="009874D5" w14:paraId="6068FBFB" w14:textId="77777777" w:rsidTr="00B34336">
        <w:trPr>
          <w:cantSplit/>
          <w:trHeight w:hRule="exact" w:val="230"/>
        </w:trPr>
        <w:tc>
          <w:tcPr>
            <w:tcW w:w="4230" w:type="dxa"/>
          </w:tcPr>
          <w:p w14:paraId="040150BD" w14:textId="1C0FDC2D" w:rsidR="00AB362F" w:rsidRPr="007B1C2A" w:rsidRDefault="00AB362F" w:rsidP="00AB362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1831C0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DD8242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7F072B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6DC24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3C3EC6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E51CD2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338AD9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1DF78D0" w14:textId="77777777" w:rsidTr="003067DA">
        <w:trPr>
          <w:cantSplit/>
        </w:trPr>
        <w:tc>
          <w:tcPr>
            <w:tcW w:w="4230" w:type="dxa"/>
          </w:tcPr>
          <w:p w14:paraId="5CFAAB66" w14:textId="2FA8C14C" w:rsidR="00AB362F" w:rsidRPr="0029236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178E54C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A571F4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57972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4D602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6F3EA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7C2FE6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EA7AE8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4A336084" w14:textId="77777777" w:rsidTr="00EC0E3F">
        <w:trPr>
          <w:cantSplit/>
        </w:trPr>
        <w:tc>
          <w:tcPr>
            <w:tcW w:w="4230" w:type="dxa"/>
          </w:tcPr>
          <w:p w14:paraId="3742FB2E" w14:textId="0235ECE0" w:rsidR="00AB362F" w:rsidRPr="0029236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1FAAE383" w14:textId="714339C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6C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</w:t>
            </w:r>
          </w:p>
        </w:tc>
        <w:tc>
          <w:tcPr>
            <w:tcW w:w="180" w:type="dxa"/>
          </w:tcPr>
          <w:p w14:paraId="79E6DD3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8C1BC3C" w14:textId="05C13CB5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</w:p>
        </w:tc>
        <w:tc>
          <w:tcPr>
            <w:tcW w:w="178" w:type="dxa"/>
          </w:tcPr>
          <w:p w14:paraId="2B5F0C4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8661E3C" w14:textId="0676C79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6C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</w:t>
            </w:r>
          </w:p>
        </w:tc>
        <w:tc>
          <w:tcPr>
            <w:tcW w:w="180" w:type="dxa"/>
          </w:tcPr>
          <w:p w14:paraId="00A2D0F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137869A" w14:textId="53BBC32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</w:t>
            </w:r>
          </w:p>
        </w:tc>
      </w:tr>
      <w:tr w:rsidR="00AB362F" w:rsidRPr="009874D5" w14:paraId="434D7DED" w14:textId="77777777" w:rsidTr="00EC0E3F">
        <w:trPr>
          <w:cantSplit/>
        </w:trPr>
        <w:tc>
          <w:tcPr>
            <w:tcW w:w="4230" w:type="dxa"/>
          </w:tcPr>
          <w:p w14:paraId="39061F8B" w14:textId="7AFC61F7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AF4F9A7" w14:textId="3B0C4928" w:rsidR="00AB362F" w:rsidRPr="0014182B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31A538F" w14:textId="3ABA932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4047144" w14:textId="61429CF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3979E8CA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451DF" w14:textId="15D3A92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A6C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53,953</w:t>
            </w:r>
          </w:p>
        </w:tc>
        <w:tc>
          <w:tcPr>
            <w:tcW w:w="180" w:type="dxa"/>
          </w:tcPr>
          <w:p w14:paraId="16258C3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981CACA" w14:textId="653B824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22,253</w:t>
            </w:r>
          </w:p>
        </w:tc>
      </w:tr>
      <w:tr w:rsidR="00AB362F" w:rsidRPr="009874D5" w14:paraId="7D628A7A" w14:textId="77777777" w:rsidTr="00EC0E3F">
        <w:trPr>
          <w:cantSplit/>
        </w:trPr>
        <w:tc>
          <w:tcPr>
            <w:tcW w:w="4230" w:type="dxa"/>
          </w:tcPr>
          <w:p w14:paraId="0EE4BF13" w14:textId="2CFA3255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7882E46F" w14:textId="615F507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19,392</w:t>
            </w:r>
          </w:p>
        </w:tc>
        <w:tc>
          <w:tcPr>
            <w:tcW w:w="180" w:type="dxa"/>
          </w:tcPr>
          <w:p w14:paraId="508280CA" w14:textId="4525DE95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993B8FF" w14:textId="538D2FFC" w:rsidR="00AB362F" w:rsidRPr="00CA755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29,826</w:t>
            </w:r>
          </w:p>
        </w:tc>
        <w:tc>
          <w:tcPr>
            <w:tcW w:w="178" w:type="dxa"/>
          </w:tcPr>
          <w:p w14:paraId="732CF2E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6EF005" w14:textId="740CE09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19,392</w:t>
            </w:r>
          </w:p>
        </w:tc>
        <w:tc>
          <w:tcPr>
            <w:tcW w:w="180" w:type="dxa"/>
          </w:tcPr>
          <w:p w14:paraId="20FAA58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AAD820A" w14:textId="3702552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29,826</w:t>
            </w:r>
          </w:p>
        </w:tc>
      </w:tr>
      <w:tr w:rsidR="00AB362F" w:rsidRPr="009874D5" w14:paraId="392B2984" w14:textId="77777777" w:rsidTr="00EC0E3F">
        <w:trPr>
          <w:cantSplit/>
        </w:trPr>
        <w:tc>
          <w:tcPr>
            <w:tcW w:w="4230" w:type="dxa"/>
          </w:tcPr>
          <w:p w14:paraId="76C49CB2" w14:textId="1569AFDD" w:rsidR="00AB362F" w:rsidRPr="002E2B2F" w:rsidRDefault="00AB362F" w:rsidP="00AB362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FBC4190" w14:textId="209F6D6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</w:t>
            </w:r>
          </w:p>
        </w:tc>
        <w:tc>
          <w:tcPr>
            <w:tcW w:w="180" w:type="dxa"/>
          </w:tcPr>
          <w:p w14:paraId="242C168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A699542" w14:textId="6A76B87A" w:rsidR="00AB362F" w:rsidRPr="00B363C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283</w:t>
            </w:r>
          </w:p>
        </w:tc>
        <w:tc>
          <w:tcPr>
            <w:tcW w:w="178" w:type="dxa"/>
          </w:tcPr>
          <w:p w14:paraId="4F8FD8B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AF412" w14:textId="2D11974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34</w:t>
            </w:r>
          </w:p>
        </w:tc>
        <w:tc>
          <w:tcPr>
            <w:tcW w:w="180" w:type="dxa"/>
          </w:tcPr>
          <w:p w14:paraId="73F24AD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12D7D42" w14:textId="6F88C3AE" w:rsidR="00AB362F" w:rsidRPr="002B71E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283</w:t>
            </w:r>
          </w:p>
        </w:tc>
      </w:tr>
      <w:tr w:rsidR="00AB362F" w:rsidRPr="009874D5" w14:paraId="21C7D734" w14:textId="77777777" w:rsidTr="00B34336">
        <w:trPr>
          <w:cantSplit/>
          <w:trHeight w:hRule="exact" w:val="230"/>
        </w:trPr>
        <w:tc>
          <w:tcPr>
            <w:tcW w:w="4230" w:type="dxa"/>
          </w:tcPr>
          <w:p w14:paraId="48676A26" w14:textId="77777777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260092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BCC5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EC42F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D29BB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7AD3B3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BC55E2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DB91E2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478456E7" w14:textId="77777777" w:rsidTr="00D078C7">
        <w:trPr>
          <w:cantSplit/>
          <w:trHeight w:val="42"/>
        </w:trPr>
        <w:tc>
          <w:tcPr>
            <w:tcW w:w="4230" w:type="dxa"/>
          </w:tcPr>
          <w:p w14:paraId="0A97AF79" w14:textId="22ACF5D3" w:rsidR="00AB362F" w:rsidRPr="00292362" w:rsidRDefault="00AB362F" w:rsidP="00AB362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236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990" w:type="dxa"/>
          </w:tcPr>
          <w:p w14:paraId="783376A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95C636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85F164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E5844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A11126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BFCCFF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C4086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191CD30" w14:textId="77777777" w:rsidTr="00BE6E82">
        <w:trPr>
          <w:cantSplit/>
        </w:trPr>
        <w:tc>
          <w:tcPr>
            <w:tcW w:w="4230" w:type="dxa"/>
          </w:tcPr>
          <w:p w14:paraId="3B06A7D2" w14:textId="76F35FC8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60FD35" w14:textId="1F35DA46" w:rsidR="00AB362F" w:rsidRPr="00BA5EB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</w:rPr>
              <w:t>492,269</w:t>
            </w:r>
          </w:p>
        </w:tc>
        <w:tc>
          <w:tcPr>
            <w:tcW w:w="180" w:type="dxa"/>
          </w:tcPr>
          <w:p w14:paraId="68DE8C8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CC212AD" w14:textId="192AC59C" w:rsidR="00AB362F" w:rsidRPr="0055256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126,119</w:t>
            </w:r>
          </w:p>
        </w:tc>
        <w:tc>
          <w:tcPr>
            <w:tcW w:w="178" w:type="dxa"/>
          </w:tcPr>
          <w:p w14:paraId="7C53457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C1503" w14:textId="16E5CAD3" w:rsidR="00AB362F" w:rsidRPr="002916A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0247">
              <w:rPr>
                <w:rFonts w:asciiTheme="majorBidi" w:hAnsiTheme="majorBidi" w:cstheme="majorBidi"/>
                <w:sz w:val="30"/>
                <w:szCs w:val="30"/>
              </w:rPr>
              <w:t>486,740</w:t>
            </w:r>
          </w:p>
        </w:tc>
        <w:tc>
          <w:tcPr>
            <w:tcW w:w="180" w:type="dxa"/>
          </w:tcPr>
          <w:p w14:paraId="7BDECB7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2D3050A0" w14:textId="12FFA57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122,634</w:t>
            </w:r>
          </w:p>
        </w:tc>
      </w:tr>
      <w:tr w:rsidR="00AB362F" w:rsidRPr="009874D5" w14:paraId="308F7BC2" w14:textId="77777777" w:rsidTr="00BE6E82">
        <w:trPr>
          <w:cantSplit/>
        </w:trPr>
        <w:tc>
          <w:tcPr>
            <w:tcW w:w="4230" w:type="dxa"/>
          </w:tcPr>
          <w:p w14:paraId="417973B8" w14:textId="4B8AF2D9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9260B" w14:textId="70036394" w:rsidR="00AB362F" w:rsidRPr="00BA5EB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61569C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E880C2E" w14:textId="18EBB72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447F11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F9CC6A" w14:textId="08A2CB6F" w:rsidR="00AB362F" w:rsidRPr="002916A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298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80" w:type="dxa"/>
          </w:tcPr>
          <w:p w14:paraId="5823C10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EB1A839" w14:textId="747C5D7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574</w:t>
            </w:r>
          </w:p>
        </w:tc>
      </w:tr>
      <w:tr w:rsidR="00AB362F" w:rsidRPr="009874D5" w14:paraId="482F38EC" w14:textId="77777777" w:rsidTr="00BE6E82">
        <w:trPr>
          <w:cantSplit/>
        </w:trPr>
        <w:tc>
          <w:tcPr>
            <w:tcW w:w="4230" w:type="dxa"/>
          </w:tcPr>
          <w:p w14:paraId="0B8B8E6E" w14:textId="70493E72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3DA58" w14:textId="4D100ECA" w:rsidR="00AB362F" w:rsidRPr="00BA5EB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298">
              <w:rPr>
                <w:rFonts w:asciiTheme="majorBidi" w:hAnsiTheme="majorBidi" w:cstheme="majorBidi"/>
                <w:sz w:val="30"/>
                <w:szCs w:val="30"/>
              </w:rPr>
              <w:t>1,326,745</w:t>
            </w:r>
          </w:p>
        </w:tc>
        <w:tc>
          <w:tcPr>
            <w:tcW w:w="180" w:type="dxa"/>
          </w:tcPr>
          <w:p w14:paraId="573C274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9BBA94F" w14:textId="25DD557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1,484,274</w:t>
            </w:r>
          </w:p>
        </w:tc>
        <w:tc>
          <w:tcPr>
            <w:tcW w:w="178" w:type="dxa"/>
          </w:tcPr>
          <w:p w14:paraId="6F5AFF5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34717" w14:textId="68631F70" w:rsidR="00AB362F" w:rsidRPr="002916A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298">
              <w:rPr>
                <w:rFonts w:asciiTheme="majorBidi" w:hAnsiTheme="majorBidi" w:cstheme="majorBidi"/>
                <w:sz w:val="30"/>
                <w:szCs w:val="30"/>
              </w:rPr>
              <w:t>1,312,926</w:t>
            </w:r>
          </w:p>
        </w:tc>
        <w:tc>
          <w:tcPr>
            <w:tcW w:w="180" w:type="dxa"/>
          </w:tcPr>
          <w:p w14:paraId="45CAE8B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144F7B05" w14:textId="621B5D4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1,471,406</w:t>
            </w:r>
          </w:p>
        </w:tc>
      </w:tr>
      <w:tr w:rsidR="00AB362F" w:rsidRPr="009874D5" w14:paraId="2C0F58AF" w14:textId="77777777" w:rsidTr="00BE6E82">
        <w:trPr>
          <w:cantSplit/>
        </w:trPr>
        <w:tc>
          <w:tcPr>
            <w:tcW w:w="4230" w:type="dxa"/>
          </w:tcPr>
          <w:p w14:paraId="56A781DC" w14:textId="2346B6FE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732DC3BD" w14:textId="7C14361E" w:rsidR="00AB362F" w:rsidRPr="00BA5EB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298">
              <w:rPr>
                <w:rFonts w:asciiTheme="majorBidi" w:hAnsiTheme="majorBidi" w:cstheme="majorBidi"/>
                <w:sz w:val="30"/>
                <w:szCs w:val="30"/>
              </w:rPr>
              <w:t>91,014</w:t>
            </w:r>
          </w:p>
        </w:tc>
        <w:tc>
          <w:tcPr>
            <w:tcW w:w="180" w:type="dxa"/>
          </w:tcPr>
          <w:p w14:paraId="3DBB1C4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E398C84" w14:textId="37238B7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71,065</w:t>
            </w:r>
          </w:p>
        </w:tc>
        <w:tc>
          <w:tcPr>
            <w:tcW w:w="178" w:type="dxa"/>
          </w:tcPr>
          <w:p w14:paraId="10D075E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848D400" w14:textId="3DB9FBC8" w:rsidR="00AB362F" w:rsidRPr="002916A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0298">
              <w:rPr>
                <w:rFonts w:asciiTheme="majorBidi" w:hAnsiTheme="majorBidi" w:cstheme="majorBidi"/>
                <w:sz w:val="30"/>
                <w:szCs w:val="30"/>
              </w:rPr>
              <w:t>91,014</w:t>
            </w:r>
          </w:p>
        </w:tc>
        <w:tc>
          <w:tcPr>
            <w:tcW w:w="180" w:type="dxa"/>
          </w:tcPr>
          <w:p w14:paraId="0CF9C1B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48A6346" w14:textId="4ED630C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71,065</w:t>
            </w:r>
          </w:p>
        </w:tc>
      </w:tr>
      <w:tr w:rsidR="00AB362F" w:rsidRPr="009874D5" w14:paraId="2E1F8A73" w14:textId="77777777" w:rsidTr="00B34336">
        <w:trPr>
          <w:cantSplit/>
          <w:trHeight w:hRule="exact" w:val="230"/>
        </w:trPr>
        <w:tc>
          <w:tcPr>
            <w:tcW w:w="4230" w:type="dxa"/>
          </w:tcPr>
          <w:p w14:paraId="63CA0CC3" w14:textId="77777777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5870DA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0EE372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C5E85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6E6AE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307127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5BC86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922FBB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1E96327" w14:textId="77777777" w:rsidTr="003067DA">
        <w:trPr>
          <w:cantSplit/>
        </w:trPr>
        <w:tc>
          <w:tcPr>
            <w:tcW w:w="4230" w:type="dxa"/>
          </w:tcPr>
          <w:p w14:paraId="0B0F37FF" w14:textId="2444D6E4" w:rsidR="00AB362F" w:rsidRPr="0029236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61E3D96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D18EF6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0A452B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057D9B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CB0A8A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44015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F4303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158CC956" w14:textId="77777777" w:rsidTr="00BB73CB">
        <w:trPr>
          <w:cantSplit/>
        </w:trPr>
        <w:tc>
          <w:tcPr>
            <w:tcW w:w="4230" w:type="dxa"/>
          </w:tcPr>
          <w:p w14:paraId="618D8E1B" w14:textId="78BFFCE8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E9191D4" w14:textId="2E6D1BD4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943AB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E9C9FD9" w14:textId="69AA5601" w:rsidR="00AB362F" w:rsidRPr="0055256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9AD11D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F931BF3" w14:textId="22FCF74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E9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</w:tcPr>
          <w:p w14:paraId="19A3EE2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0F51754" w14:textId="0A192C4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B362F" w:rsidRPr="009874D5" w14:paraId="08961747" w14:textId="77777777" w:rsidTr="00BB73CB">
        <w:trPr>
          <w:cantSplit/>
        </w:trPr>
        <w:tc>
          <w:tcPr>
            <w:tcW w:w="4230" w:type="dxa"/>
          </w:tcPr>
          <w:p w14:paraId="55149739" w14:textId="7AB06F23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11FA3B47" w14:textId="2AD1627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E9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577</w:t>
            </w:r>
          </w:p>
        </w:tc>
        <w:tc>
          <w:tcPr>
            <w:tcW w:w="180" w:type="dxa"/>
          </w:tcPr>
          <w:p w14:paraId="47C0D6E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C013A07" w14:textId="46B2554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690</w:t>
            </w:r>
          </w:p>
        </w:tc>
        <w:tc>
          <w:tcPr>
            <w:tcW w:w="178" w:type="dxa"/>
          </w:tcPr>
          <w:p w14:paraId="661BFDC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E38FF6" w14:textId="5DA84865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22E97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577</w:t>
            </w:r>
          </w:p>
        </w:tc>
        <w:tc>
          <w:tcPr>
            <w:tcW w:w="180" w:type="dxa"/>
          </w:tcPr>
          <w:p w14:paraId="6716B3F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D02341C" w14:textId="02C4D400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44DBB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690</w:t>
            </w:r>
          </w:p>
        </w:tc>
      </w:tr>
      <w:tr w:rsidR="00AB362F" w:rsidRPr="009874D5" w14:paraId="3632BA28" w14:textId="77777777" w:rsidTr="00B34336">
        <w:trPr>
          <w:cantSplit/>
          <w:trHeight w:hRule="exact" w:val="230"/>
        </w:trPr>
        <w:tc>
          <w:tcPr>
            <w:tcW w:w="4230" w:type="dxa"/>
          </w:tcPr>
          <w:p w14:paraId="7210A779" w14:textId="77777777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3F5CFD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0833EAF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ACAAB0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C0EF69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516E5A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A753FF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F23A9B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6816C04" w14:textId="77777777" w:rsidTr="003067DA">
        <w:trPr>
          <w:cantSplit/>
        </w:trPr>
        <w:tc>
          <w:tcPr>
            <w:tcW w:w="4230" w:type="dxa"/>
          </w:tcPr>
          <w:p w14:paraId="61211836" w14:textId="06C51B9D" w:rsidR="00AB362F" w:rsidRPr="0029236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ซื้อที่ดิน</w:t>
            </w:r>
            <w:r w:rsidRPr="00292362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236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990" w:type="dxa"/>
          </w:tcPr>
          <w:p w14:paraId="4DAAA74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6E062E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FBE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6AFDD0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3BE548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7BD2E2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FA19FE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77327FF4" w14:textId="77777777" w:rsidTr="003067DA">
        <w:trPr>
          <w:cantSplit/>
        </w:trPr>
        <w:tc>
          <w:tcPr>
            <w:tcW w:w="4230" w:type="dxa"/>
          </w:tcPr>
          <w:p w14:paraId="14852F3E" w14:textId="61B9C9B9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990" w:type="dxa"/>
          </w:tcPr>
          <w:p w14:paraId="54722CB9" w14:textId="3DBB4FE3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3B2A8ED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AB5F16B" w14:textId="7A7E34B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247</w:t>
            </w:r>
          </w:p>
        </w:tc>
        <w:tc>
          <w:tcPr>
            <w:tcW w:w="178" w:type="dxa"/>
          </w:tcPr>
          <w:p w14:paraId="60FB7B9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AC2763A" w14:textId="1BEE3B7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013E656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1C46A65" w14:textId="0DD5F01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247</w:t>
            </w:r>
          </w:p>
        </w:tc>
      </w:tr>
      <w:tr w:rsidR="00AB362F" w:rsidRPr="009874D5" w14:paraId="10290EEE" w14:textId="77777777" w:rsidTr="003067DA">
        <w:trPr>
          <w:cantSplit/>
        </w:trPr>
        <w:tc>
          <w:tcPr>
            <w:tcW w:w="4230" w:type="dxa"/>
          </w:tcPr>
          <w:p w14:paraId="4B9D6075" w14:textId="415E23A7" w:rsidR="00AB362F" w:rsidRPr="002E2B2F" w:rsidRDefault="00AB362F" w:rsidP="00AB362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6F8A4C15" w14:textId="55F49D7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10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5,783</w:t>
            </w:r>
          </w:p>
        </w:tc>
        <w:tc>
          <w:tcPr>
            <w:tcW w:w="180" w:type="dxa"/>
          </w:tcPr>
          <w:p w14:paraId="2795AAD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3C761C1" w14:textId="17E653DE" w:rsidR="00AB362F" w:rsidRPr="00D644E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2FE01A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933E82" w14:textId="1D6BDF8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17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10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5,783</w:t>
            </w:r>
          </w:p>
        </w:tc>
        <w:tc>
          <w:tcPr>
            <w:tcW w:w="180" w:type="dxa"/>
          </w:tcPr>
          <w:p w14:paraId="5CD1FA5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7CADEB" w14:textId="7A2C2F9B" w:rsidR="00AB362F" w:rsidRPr="00D644E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AB362F" w:rsidRPr="009874D5" w14:paraId="1ABE06A5" w14:textId="77777777" w:rsidTr="003067DA">
        <w:trPr>
          <w:cantSplit/>
        </w:trPr>
        <w:tc>
          <w:tcPr>
            <w:tcW w:w="4230" w:type="dxa"/>
          </w:tcPr>
          <w:p w14:paraId="4C294E54" w14:textId="3524D35D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7AECD65" w14:textId="2448DA0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710A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13,450</w:t>
            </w:r>
          </w:p>
        </w:tc>
        <w:tc>
          <w:tcPr>
            <w:tcW w:w="180" w:type="dxa"/>
          </w:tcPr>
          <w:p w14:paraId="380A969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93F5B0D" w14:textId="7605F165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20,142</w:t>
            </w:r>
          </w:p>
        </w:tc>
        <w:tc>
          <w:tcPr>
            <w:tcW w:w="178" w:type="dxa"/>
          </w:tcPr>
          <w:p w14:paraId="5E94A67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7C1F0AE" w14:textId="4E6A3633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710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13,450</w:t>
            </w:r>
          </w:p>
        </w:tc>
        <w:tc>
          <w:tcPr>
            <w:tcW w:w="180" w:type="dxa"/>
          </w:tcPr>
          <w:p w14:paraId="363AFC7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FF3E5A8" w14:textId="7B01766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644E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20,142</w:t>
            </w:r>
          </w:p>
        </w:tc>
      </w:tr>
      <w:tr w:rsidR="00C720C4" w:rsidRPr="00873BC3" w14:paraId="5885230B" w14:textId="77777777" w:rsidTr="003067DA">
        <w:trPr>
          <w:cantSplit/>
        </w:trPr>
        <w:tc>
          <w:tcPr>
            <w:tcW w:w="4230" w:type="dxa"/>
          </w:tcPr>
          <w:p w14:paraId="34ABACB7" w14:textId="4DD45657" w:rsidR="00C720C4" w:rsidRPr="002E2B2F" w:rsidRDefault="00C720C4" w:rsidP="00C720C4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73BC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ค่าตอบแทนกรรมการและผู้บริหารสำคัญ</w:t>
            </w:r>
          </w:p>
        </w:tc>
        <w:tc>
          <w:tcPr>
            <w:tcW w:w="990" w:type="dxa"/>
          </w:tcPr>
          <w:p w14:paraId="390DA938" w14:textId="77777777" w:rsidR="00C720C4" w:rsidRPr="00982C90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C21A0C9" w14:textId="77777777" w:rsidR="00C720C4" w:rsidRPr="009874D5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12217E3" w14:textId="77777777" w:rsidR="00C720C4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3FB2346" w14:textId="77777777" w:rsidR="00C720C4" w:rsidRPr="009874D5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4851D08" w14:textId="77777777" w:rsidR="00C720C4" w:rsidRPr="00982C90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1B78542" w14:textId="77777777" w:rsidR="00C720C4" w:rsidRPr="009874D5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802E83" w14:textId="77777777" w:rsidR="00C720C4" w:rsidRDefault="00C720C4" w:rsidP="00C720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0C4CA671" w14:textId="77777777" w:rsidTr="00873BC3">
        <w:trPr>
          <w:cantSplit/>
        </w:trPr>
        <w:tc>
          <w:tcPr>
            <w:tcW w:w="4230" w:type="dxa"/>
          </w:tcPr>
          <w:p w14:paraId="509EFE52" w14:textId="0E0B212F" w:rsidR="00AB362F" w:rsidRPr="002E2B2F" w:rsidRDefault="00AB362F" w:rsidP="00AB362F">
            <w:pPr>
              <w:tabs>
                <w:tab w:val="clear" w:pos="227"/>
                <w:tab w:val="clear" w:pos="454"/>
              </w:tabs>
              <w:spacing w:line="240" w:lineRule="auto"/>
              <w:ind w:left="249" w:hanging="235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E8F5FF5" w14:textId="79F2F630" w:rsidR="00AB362F" w:rsidRPr="00982C90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5B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30,504</w:t>
            </w:r>
          </w:p>
        </w:tc>
        <w:tc>
          <w:tcPr>
            <w:tcW w:w="180" w:type="dxa"/>
          </w:tcPr>
          <w:p w14:paraId="5D6147D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80DFD76" w14:textId="1E3DC249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30,096</w:t>
            </w:r>
          </w:p>
        </w:tc>
        <w:tc>
          <w:tcPr>
            <w:tcW w:w="178" w:type="dxa"/>
          </w:tcPr>
          <w:p w14:paraId="4BC1897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5AC3356E" w14:textId="472EB968" w:rsidR="00AB362F" w:rsidRPr="00982C90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F45B1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30,504</w:t>
            </w:r>
          </w:p>
        </w:tc>
        <w:tc>
          <w:tcPr>
            <w:tcW w:w="180" w:type="dxa"/>
          </w:tcPr>
          <w:p w14:paraId="0DE5945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782C6A" w14:textId="4593B0C3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30,096</w:t>
            </w:r>
          </w:p>
        </w:tc>
      </w:tr>
      <w:tr w:rsidR="00AB362F" w:rsidRPr="009874D5" w14:paraId="023170EA" w14:textId="77777777" w:rsidTr="00873BC3">
        <w:trPr>
          <w:cantSplit/>
        </w:trPr>
        <w:tc>
          <w:tcPr>
            <w:tcW w:w="4230" w:type="dxa"/>
          </w:tcPr>
          <w:p w14:paraId="24353391" w14:textId="382DBADF" w:rsidR="00AB362F" w:rsidRPr="002E2B2F" w:rsidRDefault="00AB362F" w:rsidP="00AB362F">
            <w:pPr>
              <w:tabs>
                <w:tab w:val="clear" w:pos="227"/>
                <w:tab w:val="clear" w:pos="454"/>
              </w:tabs>
              <w:spacing w:line="240" w:lineRule="auto"/>
              <w:ind w:left="240" w:hanging="24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07FBD2" w14:textId="78DB934F" w:rsidR="00AB362F" w:rsidRPr="00982C90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1,111</w:t>
            </w:r>
          </w:p>
        </w:tc>
        <w:tc>
          <w:tcPr>
            <w:tcW w:w="180" w:type="dxa"/>
          </w:tcPr>
          <w:p w14:paraId="55547F5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A5A3C4" w14:textId="42533453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1,517</w:t>
            </w:r>
          </w:p>
        </w:tc>
        <w:tc>
          <w:tcPr>
            <w:tcW w:w="178" w:type="dxa"/>
          </w:tcPr>
          <w:p w14:paraId="5E885F6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0461" w14:textId="668BABBD" w:rsidR="00AB362F" w:rsidRPr="00982C90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1,111</w:t>
            </w:r>
          </w:p>
        </w:tc>
        <w:tc>
          <w:tcPr>
            <w:tcW w:w="180" w:type="dxa"/>
          </w:tcPr>
          <w:p w14:paraId="77D1D0C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4376CD" w14:textId="4DF104A0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1,517</w:t>
            </w:r>
          </w:p>
        </w:tc>
      </w:tr>
      <w:tr w:rsidR="00AB362F" w:rsidRPr="009874D5" w14:paraId="782A8F23" w14:textId="77777777" w:rsidTr="00873BC3">
        <w:trPr>
          <w:cantSplit/>
        </w:trPr>
        <w:tc>
          <w:tcPr>
            <w:tcW w:w="4230" w:type="dxa"/>
          </w:tcPr>
          <w:p w14:paraId="23012DC5" w14:textId="459E8665" w:rsidR="00AB362F" w:rsidRPr="002E2B2F" w:rsidRDefault="00AB362F" w:rsidP="00AB362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4766B9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F459496" w14:textId="1AAF31EA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20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31,615</w:t>
            </w:r>
          </w:p>
        </w:tc>
        <w:tc>
          <w:tcPr>
            <w:tcW w:w="180" w:type="dxa"/>
          </w:tcPr>
          <w:p w14:paraId="2B623D46" w14:textId="77777777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D566CA" w14:textId="0D0B2AC6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31,613</w:t>
            </w:r>
          </w:p>
        </w:tc>
        <w:tc>
          <w:tcPr>
            <w:tcW w:w="178" w:type="dxa"/>
          </w:tcPr>
          <w:p w14:paraId="7FD554B5" w14:textId="77777777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F9160" w14:textId="1748589D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720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31,615</w:t>
            </w:r>
          </w:p>
        </w:tc>
        <w:tc>
          <w:tcPr>
            <w:tcW w:w="180" w:type="dxa"/>
          </w:tcPr>
          <w:p w14:paraId="7418DFD2" w14:textId="77777777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F7438" w14:textId="324B5B85" w:rsidR="00AB362F" w:rsidRPr="008657F8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31,613</w:t>
            </w:r>
          </w:p>
        </w:tc>
      </w:tr>
    </w:tbl>
    <w:p w14:paraId="45ADB2CF" w14:textId="7988B611" w:rsidR="003A60EB" w:rsidRDefault="003A60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/>
          <w:sz w:val="30"/>
          <w:szCs w:val="30"/>
        </w:rPr>
      </w:pPr>
    </w:p>
    <w:p w14:paraId="7F03FC20" w14:textId="63416058" w:rsidR="0080633C" w:rsidRDefault="00932A51" w:rsidP="00975625">
      <w:pPr>
        <w:ind w:firstLine="450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/>
          <w:b/>
          <w:sz w:val="30"/>
          <w:szCs w:val="30"/>
        </w:rPr>
        <w:tab/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C0488D" w:rsidRPr="00C0488D">
        <w:rPr>
          <w:rFonts w:asciiTheme="majorBidi" w:hAnsiTheme="majorBidi" w:cs="Angsana New" w:hint="cs"/>
          <w:sz w:val="30"/>
          <w:szCs w:val="30"/>
          <w:cs/>
        </w:rPr>
        <w:t>ณ</w:t>
      </w:r>
      <w:r w:rsidR="00C0488D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86B" w:rsidRPr="00C0488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="00DB186B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86B">
        <w:rPr>
          <w:rFonts w:asciiTheme="majorBidi" w:hAnsiTheme="majorBidi" w:cs="Angsana New"/>
          <w:sz w:val="30"/>
          <w:szCs w:val="30"/>
        </w:rPr>
        <w:t>30</w:t>
      </w:r>
      <w:r w:rsidR="00DB186B" w:rsidRPr="00C0488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B186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DB186B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D379A">
        <w:rPr>
          <w:rFonts w:asciiTheme="majorBidi" w:hAnsiTheme="majorBidi" w:cs="Angsana New"/>
          <w:sz w:val="30"/>
          <w:szCs w:val="30"/>
        </w:rPr>
        <w:t>256</w:t>
      </w:r>
      <w:r w:rsidR="00194EB4">
        <w:rPr>
          <w:rFonts w:asciiTheme="majorBidi" w:hAnsiTheme="majorBidi" w:cs="Angsana New"/>
          <w:sz w:val="30"/>
          <w:szCs w:val="30"/>
        </w:rPr>
        <w:t>9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31</w:t>
      </w:r>
      <w:r w:rsidR="000054FA" w:rsidRPr="000054FA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0054FA" w:rsidRPr="000054F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054FA" w:rsidRPr="0016304E">
        <w:rPr>
          <w:rFonts w:asciiTheme="majorBidi" w:hAnsiTheme="majorBidi" w:cs="Angsana New"/>
          <w:sz w:val="30"/>
          <w:szCs w:val="30"/>
        </w:rPr>
        <w:t>256</w:t>
      </w:r>
      <w:r w:rsidR="00194EB4">
        <w:rPr>
          <w:rFonts w:asciiTheme="majorBidi" w:hAnsiTheme="majorBidi" w:cs="Angsana New"/>
          <w:sz w:val="30"/>
          <w:szCs w:val="30"/>
        </w:rPr>
        <w:t>8</w:t>
      </w:r>
      <w:r w:rsidR="000054FA" w:rsidRPr="0016304E">
        <w:rPr>
          <w:rFonts w:asciiTheme="majorBidi" w:hAnsiTheme="majorBidi" w:cs="Angsana New"/>
          <w:sz w:val="30"/>
          <w:szCs w:val="30"/>
        </w:rPr>
        <w:t xml:space="preserve"> </w:t>
      </w:r>
      <w:r w:rsidR="000054FA" w:rsidRPr="000054FA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1DBC8BDD" w14:textId="77777777" w:rsidR="000054FA" w:rsidRPr="008657F8" w:rsidRDefault="000054FA" w:rsidP="000054F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178"/>
        <w:gridCol w:w="1172"/>
        <w:gridCol w:w="180"/>
        <w:gridCol w:w="1170"/>
      </w:tblGrid>
      <w:tr w:rsidR="0080633C" w:rsidRPr="009874D5" w14:paraId="48C25D2E" w14:textId="77777777" w:rsidTr="005B4E47">
        <w:trPr>
          <w:cantSplit/>
          <w:tblHeader/>
        </w:trPr>
        <w:tc>
          <w:tcPr>
            <w:tcW w:w="4140" w:type="dxa"/>
          </w:tcPr>
          <w:p w14:paraId="56EC48D7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1B34BA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>งบการเงินรวม</w:t>
            </w:r>
          </w:p>
        </w:tc>
        <w:tc>
          <w:tcPr>
            <w:tcW w:w="178" w:type="dxa"/>
          </w:tcPr>
          <w:p w14:paraId="16692C11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22" w:type="dxa"/>
            <w:gridSpan w:val="3"/>
            <w:vAlign w:val="bottom"/>
          </w:tcPr>
          <w:p w14:paraId="5BCC5414" w14:textId="77777777" w:rsidR="0080633C" w:rsidRPr="009874D5" w:rsidRDefault="0080633C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C0488D" w:rsidRPr="009874D5" w14:paraId="1ADEEF9D" w14:textId="77777777" w:rsidTr="003067DA">
        <w:trPr>
          <w:cantSplit/>
          <w:tblHeader/>
        </w:trPr>
        <w:tc>
          <w:tcPr>
            <w:tcW w:w="4140" w:type="dxa"/>
          </w:tcPr>
          <w:p w14:paraId="637D8659" w14:textId="35E62966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197FFF6" w14:textId="69413D54" w:rsidR="00C0488D" w:rsidRPr="009874D5" w:rsidRDefault="00DB186B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F43755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9F9061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78" w:type="dxa"/>
          </w:tcPr>
          <w:p w14:paraId="616C3DE8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108FD01D" w14:textId="6D841A55" w:rsidR="00C0488D" w:rsidRPr="009874D5" w:rsidRDefault="00DB186B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782FB269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8DC6A18" w14:textId="7658A800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3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 xml:space="preserve">31 </w:t>
            </w:r>
            <w:r w:rsidRPr="009874D5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ธันวาคม</w:t>
            </w:r>
          </w:p>
        </w:tc>
      </w:tr>
      <w:tr w:rsidR="00C0488D" w:rsidRPr="009874D5" w14:paraId="3C415E04" w14:textId="77777777" w:rsidTr="003067DA">
        <w:trPr>
          <w:cantSplit/>
          <w:tblHeader/>
        </w:trPr>
        <w:tc>
          <w:tcPr>
            <w:tcW w:w="4140" w:type="dxa"/>
          </w:tcPr>
          <w:p w14:paraId="759B2C2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5CF9D75E" w14:textId="31CDF0E2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70" w:type="dxa"/>
            <w:vAlign w:val="bottom"/>
          </w:tcPr>
          <w:p w14:paraId="77C80D15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AAD9F6" w14:textId="449ED79B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78" w:type="dxa"/>
          </w:tcPr>
          <w:p w14:paraId="45788B9B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bottom"/>
          </w:tcPr>
          <w:p w14:paraId="3C909FF6" w14:textId="1CC2366B" w:rsidR="00C0488D" w:rsidRPr="009874D5" w:rsidRDefault="00C0488D" w:rsidP="00C048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1355745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05DDF03" w14:textId="61AE69EE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256</w:t>
            </w:r>
            <w:r w:rsidR="00194EB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</w:tr>
      <w:tr w:rsidR="00C0488D" w:rsidRPr="009874D5" w14:paraId="7F1AA15D" w14:textId="77777777" w:rsidTr="005B4E47">
        <w:trPr>
          <w:cantSplit/>
          <w:tblHeader/>
        </w:trPr>
        <w:tc>
          <w:tcPr>
            <w:tcW w:w="4140" w:type="dxa"/>
          </w:tcPr>
          <w:p w14:paraId="32C096D2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2166C830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 w:bidi="ar-SA"/>
              </w:rPr>
            </w:pPr>
            <w:r w:rsidRPr="009874D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C0488D" w:rsidRPr="009874D5" w14:paraId="50093789" w14:textId="77777777" w:rsidTr="00C067C7">
        <w:trPr>
          <w:cantSplit/>
        </w:trPr>
        <w:tc>
          <w:tcPr>
            <w:tcW w:w="4140" w:type="dxa"/>
          </w:tcPr>
          <w:p w14:paraId="3BAD7B60" w14:textId="2BE6EECA" w:rsidR="00C0488D" w:rsidRPr="009874D5" w:rsidRDefault="00C0488D" w:rsidP="00C048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 สุทธิ</w:t>
            </w:r>
          </w:p>
        </w:tc>
        <w:tc>
          <w:tcPr>
            <w:tcW w:w="990" w:type="dxa"/>
          </w:tcPr>
          <w:p w14:paraId="0962DED4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0B3366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BF955E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1D1EB4C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D3CACA3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3BB79D97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E25826D" w14:textId="77777777" w:rsidR="00C0488D" w:rsidRPr="009874D5" w:rsidRDefault="00C0488D" w:rsidP="00C04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1B551B7C" w14:textId="77777777" w:rsidTr="009B7F8E">
        <w:trPr>
          <w:cantSplit/>
        </w:trPr>
        <w:tc>
          <w:tcPr>
            <w:tcW w:w="4140" w:type="dxa"/>
          </w:tcPr>
          <w:p w14:paraId="0CA4557E" w14:textId="617A8D20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08AA2" w14:textId="6F29166D" w:rsidR="00AB362F" w:rsidRPr="00C067C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38323B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8FF2762" w14:textId="763A239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1F96C20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D6D50" w14:textId="3856F63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7784C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B2EBEA9" w14:textId="3857BD0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50</w:t>
            </w:r>
          </w:p>
        </w:tc>
      </w:tr>
      <w:tr w:rsidR="00AB362F" w:rsidRPr="009874D5" w14:paraId="328BC645" w14:textId="77777777" w:rsidTr="009B7F8E">
        <w:trPr>
          <w:cantSplit/>
          <w:trHeight w:val="353"/>
        </w:trPr>
        <w:tc>
          <w:tcPr>
            <w:tcW w:w="4140" w:type="dxa"/>
          </w:tcPr>
          <w:p w14:paraId="2B0C1F77" w14:textId="428E4E21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FF3A6" w14:textId="164E3F7F" w:rsidR="00AB362F" w:rsidRPr="00C067C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D2CB7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8D596B6" w14:textId="55EC5C17" w:rsidR="00AB362F" w:rsidRPr="00B64F0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5039A3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FD825" w14:textId="7B30602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1,007,472</w:t>
            </w:r>
          </w:p>
        </w:tc>
        <w:tc>
          <w:tcPr>
            <w:tcW w:w="180" w:type="dxa"/>
          </w:tcPr>
          <w:p w14:paraId="2A53C4B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AE0F3F" w14:textId="435F7E9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1,195,162</w:t>
            </w:r>
          </w:p>
        </w:tc>
      </w:tr>
      <w:tr w:rsidR="00AB362F" w:rsidRPr="009874D5" w14:paraId="3A2BFC82" w14:textId="77777777" w:rsidTr="009B7F8E">
        <w:trPr>
          <w:cantSplit/>
          <w:trHeight w:val="353"/>
        </w:trPr>
        <w:tc>
          <w:tcPr>
            <w:tcW w:w="4140" w:type="dxa"/>
          </w:tcPr>
          <w:p w14:paraId="37420B80" w14:textId="5EEB180F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BFFD72" w14:textId="52E6B43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435</w:t>
            </w:r>
          </w:p>
        </w:tc>
        <w:tc>
          <w:tcPr>
            <w:tcW w:w="270" w:type="dxa"/>
          </w:tcPr>
          <w:p w14:paraId="0F6AF75A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9FF1C5" w14:textId="536C091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3,532</w:t>
            </w:r>
          </w:p>
        </w:tc>
        <w:tc>
          <w:tcPr>
            <w:tcW w:w="178" w:type="dxa"/>
          </w:tcPr>
          <w:p w14:paraId="340ABD4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0C14CD" w14:textId="09E6105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435</w:t>
            </w:r>
          </w:p>
        </w:tc>
        <w:tc>
          <w:tcPr>
            <w:tcW w:w="180" w:type="dxa"/>
          </w:tcPr>
          <w:p w14:paraId="3986C54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24C0A18" w14:textId="5C66C9F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3,532</w:t>
            </w:r>
          </w:p>
        </w:tc>
      </w:tr>
      <w:tr w:rsidR="00AB362F" w:rsidRPr="009874D5" w14:paraId="7A12F886" w14:textId="77777777" w:rsidTr="00C067C7">
        <w:trPr>
          <w:cantSplit/>
          <w:trHeight w:val="353"/>
        </w:trPr>
        <w:tc>
          <w:tcPr>
            <w:tcW w:w="4140" w:type="dxa"/>
          </w:tcPr>
          <w:p w14:paraId="4482CD23" w14:textId="5EC80701" w:rsidR="00AB362F" w:rsidRPr="009874D5" w:rsidRDefault="00AB362F" w:rsidP="00AB362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69049440" w14:textId="779B9975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2,521</w:t>
            </w:r>
          </w:p>
        </w:tc>
        <w:tc>
          <w:tcPr>
            <w:tcW w:w="270" w:type="dxa"/>
          </w:tcPr>
          <w:p w14:paraId="6FB8419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AB98F6F" w14:textId="18EE8A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2,197</w:t>
            </w:r>
          </w:p>
        </w:tc>
        <w:tc>
          <w:tcPr>
            <w:tcW w:w="178" w:type="dxa"/>
          </w:tcPr>
          <w:p w14:paraId="0BC04AC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B006EC8" w14:textId="5A0D8E6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2,521</w:t>
            </w:r>
          </w:p>
        </w:tc>
        <w:tc>
          <w:tcPr>
            <w:tcW w:w="180" w:type="dxa"/>
          </w:tcPr>
          <w:p w14:paraId="0AA6CFF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C85F4F4" w14:textId="2AA58C6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2,197</w:t>
            </w:r>
          </w:p>
        </w:tc>
      </w:tr>
      <w:tr w:rsidR="00AB362F" w:rsidRPr="002F697C" w14:paraId="65D175F2" w14:textId="77777777" w:rsidTr="00C067C7">
        <w:trPr>
          <w:cantSplit/>
          <w:trHeight w:val="353"/>
        </w:trPr>
        <w:tc>
          <w:tcPr>
            <w:tcW w:w="4140" w:type="dxa"/>
          </w:tcPr>
          <w:p w14:paraId="45D30349" w14:textId="77777777" w:rsidR="00AB362F" w:rsidRPr="002F697C" w:rsidRDefault="00AB362F" w:rsidP="00AB362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B31D6A5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2044A96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09AE43BF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7D69B566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5B61010A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371C78E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F017425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AB362F" w:rsidRPr="009874D5" w14:paraId="0F850A2E" w14:textId="77777777" w:rsidTr="00C067C7">
        <w:trPr>
          <w:cantSplit/>
        </w:trPr>
        <w:tc>
          <w:tcPr>
            <w:tcW w:w="4140" w:type="dxa"/>
          </w:tcPr>
          <w:p w14:paraId="2FA6C232" w14:textId="2B554216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14005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4005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B74C69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9F455B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D884D4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1097EC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0452486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63B1622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0F42D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AB362F" w:rsidRPr="009874D5" w14:paraId="413CC36C" w14:textId="77777777" w:rsidTr="008E41C4">
        <w:trPr>
          <w:cantSplit/>
        </w:trPr>
        <w:tc>
          <w:tcPr>
            <w:tcW w:w="4140" w:type="dxa"/>
          </w:tcPr>
          <w:p w14:paraId="7DE43DC8" w14:textId="1EF97A02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38230EE7" w14:textId="275B1FA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270" w:type="dxa"/>
          </w:tcPr>
          <w:p w14:paraId="33FF877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CFCA802" w14:textId="0998E65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3,636</w:t>
            </w:r>
          </w:p>
        </w:tc>
        <w:tc>
          <w:tcPr>
            <w:tcW w:w="178" w:type="dxa"/>
          </w:tcPr>
          <w:p w14:paraId="33C6556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3F6E" w14:textId="551DEDF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0F56D4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</w:t>
            </w:r>
          </w:p>
        </w:tc>
        <w:tc>
          <w:tcPr>
            <w:tcW w:w="180" w:type="dxa"/>
          </w:tcPr>
          <w:p w14:paraId="027C4CF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5A11F5A" w14:textId="2B4044E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3,636</w:t>
            </w:r>
          </w:p>
        </w:tc>
      </w:tr>
      <w:tr w:rsidR="00AB362F" w:rsidRPr="009874D5" w14:paraId="0DF10262" w14:textId="77777777" w:rsidTr="00645EBF">
        <w:trPr>
          <w:cantSplit/>
        </w:trPr>
        <w:tc>
          <w:tcPr>
            <w:tcW w:w="4140" w:type="dxa"/>
          </w:tcPr>
          <w:p w14:paraId="5321DD3A" w14:textId="64AEFBD4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530CF7D" w14:textId="6DDA3723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C94CAF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3A8C45" w14:textId="081793CF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7823EB2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26C28" w14:textId="783F4564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B45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32,776</w:t>
            </w:r>
          </w:p>
        </w:tc>
        <w:tc>
          <w:tcPr>
            <w:tcW w:w="180" w:type="dxa"/>
          </w:tcPr>
          <w:p w14:paraId="18FBEB5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37F190F" w14:textId="3228FEB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19,063</w:t>
            </w:r>
          </w:p>
        </w:tc>
      </w:tr>
      <w:tr w:rsidR="00AB362F" w:rsidRPr="009874D5" w14:paraId="44FE905F" w14:textId="77777777" w:rsidTr="00954FFA">
        <w:trPr>
          <w:cantSplit/>
        </w:trPr>
        <w:tc>
          <w:tcPr>
            <w:tcW w:w="4140" w:type="dxa"/>
          </w:tcPr>
          <w:p w14:paraId="71F52A56" w14:textId="21BE8EE3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66230B" w14:textId="67822203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B45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28,431</w:t>
            </w:r>
          </w:p>
        </w:tc>
        <w:tc>
          <w:tcPr>
            <w:tcW w:w="270" w:type="dxa"/>
          </w:tcPr>
          <w:p w14:paraId="1A5B5C4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0C0C0" w14:textId="3366A0B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110,334</w:t>
            </w:r>
          </w:p>
        </w:tc>
        <w:tc>
          <w:tcPr>
            <w:tcW w:w="178" w:type="dxa"/>
          </w:tcPr>
          <w:p w14:paraId="581F6A3A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83B232A" w14:textId="2E5608A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B45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28,431</w:t>
            </w:r>
          </w:p>
        </w:tc>
        <w:tc>
          <w:tcPr>
            <w:tcW w:w="180" w:type="dxa"/>
          </w:tcPr>
          <w:p w14:paraId="1FC0D1E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3418E58" w14:textId="7286F61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110,334</w:t>
            </w:r>
          </w:p>
        </w:tc>
      </w:tr>
      <w:tr w:rsidR="00AB362F" w:rsidRPr="009874D5" w14:paraId="0EA53F01" w14:textId="77777777" w:rsidTr="00645EBF">
        <w:trPr>
          <w:cantSplit/>
        </w:trPr>
        <w:tc>
          <w:tcPr>
            <w:tcW w:w="4140" w:type="dxa"/>
          </w:tcPr>
          <w:p w14:paraId="19061573" w14:textId="5AD8CD0A" w:rsidR="00AB362F" w:rsidRPr="002E2B2F" w:rsidRDefault="00AB362F" w:rsidP="00AB362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1971AEE7" w14:textId="065FC74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BB45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2,031</w:t>
            </w:r>
          </w:p>
        </w:tc>
        <w:tc>
          <w:tcPr>
            <w:tcW w:w="270" w:type="dxa"/>
          </w:tcPr>
          <w:p w14:paraId="394FA16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EEF727D" w14:textId="1DD47936" w:rsidR="00AB362F" w:rsidRPr="005A24F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  <w:tc>
          <w:tcPr>
            <w:tcW w:w="178" w:type="dxa"/>
          </w:tcPr>
          <w:p w14:paraId="0307F43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63317EEE" w14:textId="359714A3" w:rsidR="00AB362F" w:rsidRPr="00C067C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BB458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2,031</w:t>
            </w:r>
          </w:p>
        </w:tc>
        <w:tc>
          <w:tcPr>
            <w:tcW w:w="180" w:type="dxa"/>
          </w:tcPr>
          <w:p w14:paraId="7CDF683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410C" w14:textId="4A2DD1E8" w:rsidR="00AB362F" w:rsidRPr="005A24F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</w:t>
            </w:r>
          </w:p>
        </w:tc>
      </w:tr>
      <w:tr w:rsidR="00AB362F" w:rsidRPr="002F697C" w14:paraId="7DB07AF7" w14:textId="77777777" w:rsidTr="00645EBF">
        <w:trPr>
          <w:cantSplit/>
        </w:trPr>
        <w:tc>
          <w:tcPr>
            <w:tcW w:w="4140" w:type="dxa"/>
          </w:tcPr>
          <w:p w14:paraId="74F57482" w14:textId="77777777" w:rsidR="00AB362F" w:rsidRPr="002F697C" w:rsidRDefault="00AB362F" w:rsidP="00AB362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783A3EE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03488F2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A76A18D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4207ECF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3DAD83D8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4A7DB99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76A04629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AB362F" w:rsidRPr="009874D5" w14:paraId="5E8A21AD" w14:textId="77777777" w:rsidTr="003067DA">
        <w:trPr>
          <w:cantSplit/>
        </w:trPr>
        <w:tc>
          <w:tcPr>
            <w:tcW w:w="4140" w:type="dxa"/>
          </w:tcPr>
          <w:p w14:paraId="766A6178" w14:textId="47C4693A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289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6A2A2FA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F730BA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B922A42" w14:textId="7573199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216BE8B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3CC6E6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4B54EA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A97043C" w14:textId="70BF497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</w:tr>
      <w:tr w:rsidR="00AB362F" w:rsidRPr="009874D5" w14:paraId="02857DA1" w14:textId="77777777" w:rsidTr="003067DA">
        <w:trPr>
          <w:cantSplit/>
        </w:trPr>
        <w:tc>
          <w:tcPr>
            <w:tcW w:w="4140" w:type="dxa"/>
          </w:tcPr>
          <w:p w14:paraId="743AC64E" w14:textId="2AF6E2D4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0DD6A416" w14:textId="236D9244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E619C4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1B66502" w14:textId="6B0928F2" w:rsidR="00AB362F" w:rsidRPr="00E60A53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D4DBD3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A5FD4E0" w14:textId="7FFF7180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2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537,369</w:t>
            </w:r>
          </w:p>
        </w:tc>
        <w:tc>
          <w:tcPr>
            <w:tcW w:w="180" w:type="dxa"/>
          </w:tcPr>
          <w:p w14:paraId="0976583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C22EA5C" w14:textId="16733430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1,341,743</w:t>
            </w:r>
          </w:p>
        </w:tc>
      </w:tr>
      <w:tr w:rsidR="00AB362F" w:rsidRPr="002F697C" w14:paraId="69AA15B3" w14:textId="77777777" w:rsidTr="003067DA">
        <w:trPr>
          <w:cantSplit/>
        </w:trPr>
        <w:tc>
          <w:tcPr>
            <w:tcW w:w="4140" w:type="dxa"/>
          </w:tcPr>
          <w:p w14:paraId="61F5BF97" w14:textId="77777777" w:rsidR="00AB362F" w:rsidRPr="002F697C" w:rsidRDefault="00AB362F" w:rsidP="00AB362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BC3DDFF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142846D2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831AF31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551AE0E3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3324880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3B13F66C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07E14F41" w14:textId="77777777" w:rsidR="00AB362F" w:rsidRPr="002F697C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AB362F" w:rsidRPr="009874D5" w14:paraId="6D95189C" w14:textId="77777777" w:rsidTr="003067DA">
        <w:trPr>
          <w:cantSplit/>
        </w:trPr>
        <w:tc>
          <w:tcPr>
            <w:tcW w:w="4140" w:type="dxa"/>
          </w:tcPr>
          <w:p w14:paraId="615CB678" w14:textId="4D94AF41" w:rsidR="00AB362F" w:rsidRPr="00A90237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023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3CD109D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A73345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AB4F55" w14:textId="77777777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70F616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41840BA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177DBBD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35B607" w14:textId="77777777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36A1523" w14:textId="77777777" w:rsidTr="003067DA">
        <w:trPr>
          <w:cantSplit/>
          <w:trHeight w:val="60"/>
        </w:trPr>
        <w:tc>
          <w:tcPr>
            <w:tcW w:w="4140" w:type="dxa"/>
          </w:tcPr>
          <w:p w14:paraId="181B0A33" w14:textId="135892E4" w:rsidR="00AB362F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60630FA8" w14:textId="3D910482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A23B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18,020</w:t>
            </w:r>
          </w:p>
        </w:tc>
        <w:tc>
          <w:tcPr>
            <w:tcW w:w="270" w:type="dxa"/>
          </w:tcPr>
          <w:p w14:paraId="535C84A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F5A1F10" w14:textId="7A3AC17D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3,311</w:t>
            </w:r>
          </w:p>
        </w:tc>
        <w:tc>
          <w:tcPr>
            <w:tcW w:w="178" w:type="dxa"/>
          </w:tcPr>
          <w:p w14:paraId="5F667038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7EBF227" w14:textId="05B235D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4A23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18,020</w:t>
            </w:r>
          </w:p>
        </w:tc>
        <w:tc>
          <w:tcPr>
            <w:tcW w:w="180" w:type="dxa"/>
          </w:tcPr>
          <w:p w14:paraId="31B5ABE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902F0F" w14:textId="00847AE9" w:rsidR="00AB362F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3,311</w:t>
            </w:r>
          </w:p>
        </w:tc>
      </w:tr>
      <w:tr w:rsidR="00645EBF" w:rsidRPr="009874D5" w14:paraId="66B71525" w14:textId="77777777" w:rsidTr="00AC795F">
        <w:trPr>
          <w:cantSplit/>
          <w:trHeight w:val="288"/>
        </w:trPr>
        <w:tc>
          <w:tcPr>
            <w:tcW w:w="4140" w:type="dxa"/>
          </w:tcPr>
          <w:p w14:paraId="2917F8AF" w14:textId="77777777" w:rsidR="00645EBF" w:rsidRPr="00BE6E82" w:rsidRDefault="00645EBF" w:rsidP="00645EBF">
            <w:pPr>
              <w:spacing w:line="240" w:lineRule="auto"/>
              <w:rPr>
                <w:rFonts w:asciiTheme="majorBidi" w:hAnsiTheme="majorBidi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17AC22C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1BFC20D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</w:tcPr>
          <w:p w14:paraId="748453AC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78" w:type="dxa"/>
          </w:tcPr>
          <w:p w14:paraId="138ADD5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2" w:type="dxa"/>
          </w:tcPr>
          <w:p w14:paraId="515AA6E0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DC0CFC5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70" w:type="dxa"/>
          </w:tcPr>
          <w:p w14:paraId="08EF7DBB" w14:textId="77777777" w:rsidR="00645EBF" w:rsidRPr="004A5838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GB" w:bidi="ar-SA"/>
              </w:rPr>
            </w:pPr>
          </w:p>
        </w:tc>
      </w:tr>
      <w:tr w:rsidR="00645EBF" w:rsidRPr="009874D5" w14:paraId="10CD6362" w14:textId="77777777" w:rsidTr="001329BD">
        <w:trPr>
          <w:cantSplit/>
        </w:trPr>
        <w:tc>
          <w:tcPr>
            <w:tcW w:w="4140" w:type="dxa"/>
          </w:tcPr>
          <w:p w14:paraId="4A008398" w14:textId="137F53DD" w:rsidR="00645EBF" w:rsidRPr="00561B21" w:rsidRDefault="00645EBF" w:rsidP="00645EB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สินทรัพย์ไม่หมุนเวียนอื่น</w:t>
            </w:r>
          </w:p>
        </w:tc>
        <w:tc>
          <w:tcPr>
            <w:tcW w:w="990" w:type="dxa"/>
          </w:tcPr>
          <w:p w14:paraId="10C5284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6A5E468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385CB8" w14:textId="64F87CBB" w:rsidR="00645EBF" w:rsidRPr="001135D7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E49F142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5B958D4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52918D90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4F0B145" w14:textId="77777777" w:rsidR="00645EBF" w:rsidRPr="009874D5" w:rsidRDefault="00645EBF" w:rsidP="00645E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68DC309E" w14:textId="77777777" w:rsidTr="00EC2FFB">
        <w:trPr>
          <w:cantSplit/>
        </w:trPr>
        <w:tc>
          <w:tcPr>
            <w:tcW w:w="4140" w:type="dxa"/>
          </w:tcPr>
          <w:p w14:paraId="674499EB" w14:textId="32ED05ED" w:rsidR="00AB362F" w:rsidRPr="00561B21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4DD1CB73" w14:textId="6BBE8C43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270" w:type="dxa"/>
          </w:tcPr>
          <w:p w14:paraId="0476D70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E237EEE" w14:textId="73F3BA6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178" w:type="dxa"/>
          </w:tcPr>
          <w:p w14:paraId="12C95F6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25ED92C" w14:textId="052011A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  <w:tc>
          <w:tcPr>
            <w:tcW w:w="180" w:type="dxa"/>
          </w:tcPr>
          <w:p w14:paraId="1BBE618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F3048" w14:textId="0641BB3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714</w:t>
            </w:r>
          </w:p>
        </w:tc>
      </w:tr>
      <w:tr w:rsidR="00AB362F" w:rsidRPr="009874D5" w14:paraId="20211588" w14:textId="77777777" w:rsidTr="00EC2FFB">
        <w:trPr>
          <w:cantSplit/>
        </w:trPr>
        <w:tc>
          <w:tcPr>
            <w:tcW w:w="4140" w:type="dxa"/>
          </w:tcPr>
          <w:p w14:paraId="0DB5F68B" w14:textId="34A0DD6E" w:rsidR="00AB362F" w:rsidRPr="00D3697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18BFF5DC" w14:textId="0817E32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270" w:type="dxa"/>
          </w:tcPr>
          <w:p w14:paraId="1747B7B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55FA333" w14:textId="279B02A6" w:rsidR="00AB362F" w:rsidRPr="001135D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178" w:type="dxa"/>
          </w:tcPr>
          <w:p w14:paraId="3104AC7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B589836" w14:textId="3A52A4CA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  <w:tc>
          <w:tcPr>
            <w:tcW w:w="180" w:type="dxa"/>
          </w:tcPr>
          <w:p w14:paraId="30D420B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F6EE4E" w14:textId="34372A64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166,996</w:t>
            </w:r>
          </w:p>
        </w:tc>
      </w:tr>
      <w:tr w:rsidR="00AB362F" w:rsidRPr="009874D5" w14:paraId="446236DD" w14:textId="77777777" w:rsidTr="00E65A7E">
        <w:trPr>
          <w:cantSplit/>
        </w:trPr>
        <w:tc>
          <w:tcPr>
            <w:tcW w:w="4140" w:type="dxa"/>
          </w:tcPr>
          <w:p w14:paraId="67D5DE91" w14:textId="24430DFD" w:rsidR="00AB362F" w:rsidRPr="00D36975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vAlign w:val="center"/>
          </w:tcPr>
          <w:p w14:paraId="12C85DF5" w14:textId="1772DA24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E24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6,875</w:t>
            </w:r>
          </w:p>
        </w:tc>
        <w:tc>
          <w:tcPr>
            <w:tcW w:w="270" w:type="dxa"/>
          </w:tcPr>
          <w:p w14:paraId="2BC94E7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4D398CC" w14:textId="40A289A1" w:rsidR="00AB362F" w:rsidRPr="001135D7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8,793</w:t>
            </w:r>
          </w:p>
        </w:tc>
        <w:tc>
          <w:tcPr>
            <w:tcW w:w="178" w:type="dxa"/>
          </w:tcPr>
          <w:p w14:paraId="2499B01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37051E00" w14:textId="0F88A0CB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E24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6,875</w:t>
            </w:r>
          </w:p>
        </w:tc>
        <w:tc>
          <w:tcPr>
            <w:tcW w:w="180" w:type="dxa"/>
          </w:tcPr>
          <w:p w14:paraId="5A5CAFF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0D70832" w14:textId="34688D2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8,793</w:t>
            </w:r>
          </w:p>
        </w:tc>
      </w:tr>
      <w:tr w:rsidR="00AB362F" w:rsidRPr="00774373" w14:paraId="0081DF1B" w14:textId="77777777" w:rsidTr="00AC795F">
        <w:trPr>
          <w:cantSplit/>
          <w:trHeight w:val="58"/>
        </w:trPr>
        <w:tc>
          <w:tcPr>
            <w:tcW w:w="4140" w:type="dxa"/>
          </w:tcPr>
          <w:p w14:paraId="0B98AABB" w14:textId="77777777" w:rsidR="00AB362F" w:rsidRPr="00BE6E8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ADA8DD7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D805D01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07CB86B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BBBBE88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2C894332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8E39C33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3EEC0B7F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AB362F" w:rsidRPr="009874D5" w14:paraId="43306CCD" w14:textId="77777777" w:rsidTr="004F05B7">
        <w:trPr>
          <w:cantSplit/>
        </w:trPr>
        <w:tc>
          <w:tcPr>
            <w:tcW w:w="4140" w:type="dxa"/>
          </w:tcPr>
          <w:p w14:paraId="5C085169" w14:textId="6FF2F4BE" w:rsidR="00AB362F" w:rsidRPr="00C7540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46281C0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BC76407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B551836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A8ECE40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238B1FD4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B50D2CC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B39A39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BC07C8" w:rsidRPr="009874D5" w14:paraId="2417EE36" w14:textId="77777777" w:rsidTr="000F0BFA">
        <w:trPr>
          <w:cantSplit/>
        </w:trPr>
        <w:tc>
          <w:tcPr>
            <w:tcW w:w="4140" w:type="dxa"/>
          </w:tcPr>
          <w:p w14:paraId="08F7877B" w14:textId="42B71AF4" w:rsidR="00BC07C8" w:rsidRPr="009874D5" w:rsidRDefault="00BC07C8" w:rsidP="00BC07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61B2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52140" w14:textId="7DFCDFFD" w:rsidR="00BC07C8" w:rsidRPr="004F05B7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E24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97,557</w:t>
            </w:r>
          </w:p>
        </w:tc>
        <w:tc>
          <w:tcPr>
            <w:tcW w:w="270" w:type="dxa"/>
          </w:tcPr>
          <w:p w14:paraId="14A94422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CA78273" w14:textId="09C7B449" w:rsidR="00BC07C8" w:rsidRPr="00D632C6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109,986</w:t>
            </w:r>
          </w:p>
        </w:tc>
        <w:tc>
          <w:tcPr>
            <w:tcW w:w="178" w:type="dxa"/>
          </w:tcPr>
          <w:p w14:paraId="0144552A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E880" w14:textId="5CFF4694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EE241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97,557</w:t>
            </w:r>
          </w:p>
        </w:tc>
        <w:tc>
          <w:tcPr>
            <w:tcW w:w="180" w:type="dxa"/>
          </w:tcPr>
          <w:p w14:paraId="207B51D7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5FF7428" w14:textId="5EFAED5E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106,500</w:t>
            </w:r>
          </w:p>
        </w:tc>
      </w:tr>
      <w:tr w:rsidR="00BC07C8" w:rsidRPr="009874D5" w14:paraId="23867360" w14:textId="77777777" w:rsidTr="000F0BFA">
        <w:trPr>
          <w:cantSplit/>
        </w:trPr>
        <w:tc>
          <w:tcPr>
            <w:tcW w:w="4140" w:type="dxa"/>
          </w:tcPr>
          <w:p w14:paraId="77C5602E" w14:textId="0591CA80" w:rsidR="00BC07C8" w:rsidRPr="009874D5" w:rsidRDefault="00BC07C8" w:rsidP="00BC07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7C642" w14:textId="5B7114E6" w:rsidR="00BC07C8" w:rsidRPr="004F05B7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29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485,966</w:t>
            </w:r>
          </w:p>
        </w:tc>
        <w:tc>
          <w:tcPr>
            <w:tcW w:w="270" w:type="dxa"/>
          </w:tcPr>
          <w:p w14:paraId="474DD46D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FDB3C82" w14:textId="1C3BAF06" w:rsidR="00BC07C8" w:rsidRPr="00D632C6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356,412</w:t>
            </w:r>
          </w:p>
        </w:tc>
        <w:tc>
          <w:tcPr>
            <w:tcW w:w="178" w:type="dxa"/>
          </w:tcPr>
          <w:p w14:paraId="68ACF1B5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1AC95" w14:textId="38B62922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29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485,966</w:t>
            </w:r>
          </w:p>
        </w:tc>
        <w:tc>
          <w:tcPr>
            <w:tcW w:w="180" w:type="dxa"/>
          </w:tcPr>
          <w:p w14:paraId="1A06A553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C0128CA" w14:textId="3F54E0C8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325,530</w:t>
            </w:r>
          </w:p>
        </w:tc>
      </w:tr>
      <w:tr w:rsidR="00BC07C8" w:rsidRPr="009874D5" w14:paraId="492FB830" w14:textId="77777777" w:rsidTr="004E3C1D">
        <w:trPr>
          <w:cantSplit/>
        </w:trPr>
        <w:tc>
          <w:tcPr>
            <w:tcW w:w="4140" w:type="dxa"/>
          </w:tcPr>
          <w:p w14:paraId="44923F4F" w14:textId="45124B65" w:rsidR="00BC07C8" w:rsidRPr="009874D5" w:rsidRDefault="00BC07C8" w:rsidP="00BC07C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6975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399397F6" w14:textId="364033EB" w:rsidR="00BC07C8" w:rsidRPr="004F05B7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29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6,492</w:t>
            </w:r>
          </w:p>
        </w:tc>
        <w:tc>
          <w:tcPr>
            <w:tcW w:w="270" w:type="dxa"/>
          </w:tcPr>
          <w:p w14:paraId="6E397F2C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ED0ADC7" w14:textId="5814A15A" w:rsidR="00BC07C8" w:rsidRPr="00D632C6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14,082</w:t>
            </w:r>
          </w:p>
        </w:tc>
        <w:tc>
          <w:tcPr>
            <w:tcW w:w="178" w:type="dxa"/>
          </w:tcPr>
          <w:p w14:paraId="16A76943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2F7DEB22" w14:textId="2A7ED183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29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6,492</w:t>
            </w:r>
          </w:p>
        </w:tc>
        <w:tc>
          <w:tcPr>
            <w:tcW w:w="180" w:type="dxa"/>
          </w:tcPr>
          <w:p w14:paraId="0CB24F3F" w14:textId="77777777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F96D9D6" w14:textId="5E3863EF" w:rsidR="00BC07C8" w:rsidRPr="009874D5" w:rsidRDefault="00BC07C8" w:rsidP="00BC0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14,082</w:t>
            </w:r>
          </w:p>
        </w:tc>
      </w:tr>
      <w:tr w:rsidR="00AB362F" w:rsidRPr="00774373" w14:paraId="43D1AAD8" w14:textId="77777777" w:rsidTr="00AC795F">
        <w:trPr>
          <w:cantSplit/>
          <w:trHeight w:val="86"/>
        </w:trPr>
        <w:tc>
          <w:tcPr>
            <w:tcW w:w="4140" w:type="dxa"/>
          </w:tcPr>
          <w:p w14:paraId="74F89569" w14:textId="77777777" w:rsidR="00AB362F" w:rsidRPr="00BE6E8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7F88D673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F97FCFA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44D0DEC2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BFE8D73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0F852782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02495895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52D80200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AB362F" w:rsidRPr="00774373" w14:paraId="24B9EA99" w14:textId="77777777" w:rsidTr="004F05B7">
        <w:trPr>
          <w:cantSplit/>
          <w:trHeight w:val="398"/>
        </w:trPr>
        <w:tc>
          <w:tcPr>
            <w:tcW w:w="4140" w:type="dxa"/>
          </w:tcPr>
          <w:p w14:paraId="33D41EDD" w14:textId="32594BC6" w:rsidR="00AB362F" w:rsidRPr="00BE6E8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E6E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6BB0DAD3" w14:textId="15F54E33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ar-SA"/>
              </w:rPr>
            </w:pPr>
          </w:p>
        </w:tc>
        <w:tc>
          <w:tcPr>
            <w:tcW w:w="270" w:type="dxa"/>
          </w:tcPr>
          <w:p w14:paraId="7AC7C8FC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7660F5" w14:textId="1781C2E9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172891F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03363D" w14:textId="7426F79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ar-SA"/>
              </w:rPr>
            </w:pPr>
          </w:p>
        </w:tc>
        <w:tc>
          <w:tcPr>
            <w:tcW w:w="180" w:type="dxa"/>
          </w:tcPr>
          <w:p w14:paraId="1044A30C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2FB184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AB362F" w:rsidRPr="00774373" w14:paraId="041F1162" w14:textId="77777777" w:rsidTr="004F05B7">
        <w:trPr>
          <w:cantSplit/>
          <w:trHeight w:val="398"/>
        </w:trPr>
        <w:tc>
          <w:tcPr>
            <w:tcW w:w="4140" w:type="dxa"/>
          </w:tcPr>
          <w:p w14:paraId="74297F9D" w14:textId="158029C4" w:rsidR="00AB362F" w:rsidRPr="00BE6E82" w:rsidRDefault="00AB362F" w:rsidP="00AB36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6E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711A5F7" w14:textId="7ACE0614" w:rsidR="00AB362F" w:rsidRPr="00BE6E82" w:rsidRDefault="00753E21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18DF5A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D6BD2" w14:textId="0D4C7875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35E0EF6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A70CBA3" w14:textId="72C2FD0D" w:rsidR="00AB362F" w:rsidRPr="00BE6E82" w:rsidRDefault="00753E21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440DEA5" w14:textId="77777777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A1CC8" w14:textId="3A66B84F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  <w:tr w:rsidR="00AB362F" w:rsidRPr="00774373" w14:paraId="317B3E78" w14:textId="77777777" w:rsidTr="00AC795F">
        <w:trPr>
          <w:cantSplit/>
          <w:trHeight w:val="58"/>
        </w:trPr>
        <w:tc>
          <w:tcPr>
            <w:tcW w:w="4140" w:type="dxa"/>
          </w:tcPr>
          <w:p w14:paraId="2BF06537" w14:textId="77777777" w:rsidR="00AB362F" w:rsidRPr="00BE6E8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067A7DA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39F2ADD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6C3C43DD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5F045E7C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45A995C9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5E41896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6A9000CA" w14:textId="77777777" w:rsidR="00AB362F" w:rsidRPr="009B102E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AB362F" w:rsidRPr="009874D5" w14:paraId="760945D8" w14:textId="77777777" w:rsidTr="00EC2FFB">
        <w:trPr>
          <w:cantSplit/>
        </w:trPr>
        <w:tc>
          <w:tcPr>
            <w:tcW w:w="4140" w:type="dxa"/>
          </w:tcPr>
          <w:p w14:paraId="6ECF8A80" w14:textId="50B236D9" w:rsidR="00AB362F" w:rsidRPr="00C75402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990" w:type="dxa"/>
            <w:vAlign w:val="bottom"/>
          </w:tcPr>
          <w:p w14:paraId="2B014637" w14:textId="72F2FAAD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6AEF6D3E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E3EC560" w14:textId="30754009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926FCC5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vAlign w:val="center"/>
          </w:tcPr>
          <w:p w14:paraId="77BBE602" w14:textId="1DB990C1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E73CFC3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BF6618E" w14:textId="7C219C4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D74B0B" w:rsidRPr="009874D5" w14:paraId="059E78CA" w14:textId="77777777" w:rsidTr="0061736D">
        <w:trPr>
          <w:cantSplit/>
        </w:trPr>
        <w:tc>
          <w:tcPr>
            <w:tcW w:w="4140" w:type="dxa"/>
          </w:tcPr>
          <w:p w14:paraId="5367E1A2" w14:textId="2B68856D" w:rsidR="00D74B0B" w:rsidRPr="009874D5" w:rsidRDefault="00D74B0B" w:rsidP="00D74B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7EC73" w14:textId="6849A03F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82952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76,887</w:t>
            </w:r>
          </w:p>
        </w:tc>
        <w:tc>
          <w:tcPr>
            <w:tcW w:w="270" w:type="dxa"/>
          </w:tcPr>
          <w:p w14:paraId="0946E780" w14:textId="77777777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02BC650" w14:textId="61932C0E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8,131</w:t>
            </w:r>
          </w:p>
        </w:tc>
        <w:tc>
          <w:tcPr>
            <w:tcW w:w="178" w:type="dxa"/>
          </w:tcPr>
          <w:p w14:paraId="2A639001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3EE5" w14:textId="421D6E8B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63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71,781</w:t>
            </w:r>
          </w:p>
        </w:tc>
        <w:tc>
          <w:tcPr>
            <w:tcW w:w="180" w:type="dxa"/>
          </w:tcPr>
          <w:p w14:paraId="13B1B8D3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40C4421" w14:textId="29D1DC0E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7,819</w:t>
            </w:r>
          </w:p>
        </w:tc>
      </w:tr>
      <w:tr w:rsidR="00D74B0B" w:rsidRPr="009874D5" w14:paraId="1837FF1B" w14:textId="77777777" w:rsidTr="00D31092">
        <w:trPr>
          <w:cantSplit/>
        </w:trPr>
        <w:tc>
          <w:tcPr>
            <w:tcW w:w="4140" w:type="dxa"/>
          </w:tcPr>
          <w:p w14:paraId="777DEEC3" w14:textId="63D37C8A" w:rsidR="00D74B0B" w:rsidRPr="009874D5" w:rsidRDefault="00D74B0B" w:rsidP="00D74B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3DA993" w14:textId="101B0304" w:rsidR="00D74B0B" w:rsidRPr="00CF7BFF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99F3443" w14:textId="77777777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BA4A93D" w14:textId="3BC4F29E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46FD33CB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8DA25" w14:textId="432D1FCD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095B0C2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AACAEF" w14:textId="2133EC60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23</w:t>
            </w:r>
          </w:p>
        </w:tc>
      </w:tr>
      <w:tr w:rsidR="00D74B0B" w:rsidRPr="009874D5" w14:paraId="0F473394" w14:textId="77777777" w:rsidTr="00D31092">
        <w:trPr>
          <w:cantSplit/>
        </w:trPr>
        <w:tc>
          <w:tcPr>
            <w:tcW w:w="4140" w:type="dxa"/>
          </w:tcPr>
          <w:p w14:paraId="47ED7FFB" w14:textId="435DA116" w:rsidR="00D74B0B" w:rsidRPr="009874D5" w:rsidRDefault="00D74B0B" w:rsidP="00D74B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3A209" w14:textId="75550B6E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63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98,485</w:t>
            </w:r>
          </w:p>
        </w:tc>
        <w:tc>
          <w:tcPr>
            <w:tcW w:w="270" w:type="dxa"/>
          </w:tcPr>
          <w:p w14:paraId="0C7C3C04" w14:textId="77777777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5172BF7" w14:textId="747FFBB5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14,850</w:t>
            </w:r>
          </w:p>
        </w:tc>
        <w:tc>
          <w:tcPr>
            <w:tcW w:w="178" w:type="dxa"/>
          </w:tcPr>
          <w:p w14:paraId="34FE5349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CDE5F9" w14:textId="251056DD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63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67,636</w:t>
            </w:r>
          </w:p>
        </w:tc>
        <w:tc>
          <w:tcPr>
            <w:tcW w:w="180" w:type="dxa"/>
          </w:tcPr>
          <w:p w14:paraId="44FC3BC0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B8D1ABB" w14:textId="1B99785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10,156</w:t>
            </w:r>
          </w:p>
        </w:tc>
      </w:tr>
      <w:tr w:rsidR="00D74B0B" w:rsidRPr="009874D5" w14:paraId="055F43DD" w14:textId="77777777" w:rsidTr="0061736D">
        <w:trPr>
          <w:cantSplit/>
        </w:trPr>
        <w:tc>
          <w:tcPr>
            <w:tcW w:w="4140" w:type="dxa"/>
          </w:tcPr>
          <w:p w14:paraId="0E400532" w14:textId="79F9927E" w:rsidR="00D74B0B" w:rsidRPr="009874D5" w:rsidRDefault="00D74B0B" w:rsidP="00D74B0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9141901" w14:textId="4A8E2A43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63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3,375</w:t>
            </w:r>
          </w:p>
        </w:tc>
        <w:tc>
          <w:tcPr>
            <w:tcW w:w="270" w:type="dxa"/>
          </w:tcPr>
          <w:p w14:paraId="231028A6" w14:textId="77777777" w:rsidR="00D74B0B" w:rsidRPr="009874D5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DF42C0A" w14:textId="2B67D532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5,323</w:t>
            </w:r>
          </w:p>
        </w:tc>
        <w:tc>
          <w:tcPr>
            <w:tcW w:w="178" w:type="dxa"/>
          </w:tcPr>
          <w:p w14:paraId="5B4A5D43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center"/>
          </w:tcPr>
          <w:p w14:paraId="4EE8C72E" w14:textId="1E033024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4F63CA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3,375</w:t>
            </w:r>
          </w:p>
        </w:tc>
        <w:tc>
          <w:tcPr>
            <w:tcW w:w="180" w:type="dxa"/>
          </w:tcPr>
          <w:p w14:paraId="532E0281" w14:textId="77777777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723040E" w14:textId="5E771BC0" w:rsidR="00D74B0B" w:rsidRPr="00607DBB" w:rsidRDefault="00D74B0B" w:rsidP="00D74B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5,323</w:t>
            </w:r>
          </w:p>
        </w:tc>
      </w:tr>
      <w:tr w:rsidR="00576E00" w:rsidRPr="009B102E" w14:paraId="46F41398" w14:textId="77777777" w:rsidTr="00856C0C">
        <w:trPr>
          <w:cantSplit/>
          <w:trHeight w:val="63"/>
        </w:trPr>
        <w:tc>
          <w:tcPr>
            <w:tcW w:w="4140" w:type="dxa"/>
          </w:tcPr>
          <w:p w14:paraId="21408B7F" w14:textId="77777777" w:rsidR="00576E00" w:rsidRPr="00856C0C" w:rsidRDefault="00576E00" w:rsidP="00856C0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4343D3C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231E062F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51DFF551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7D2FFC4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14AAC5CB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7672AA13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27F396FC" w14:textId="77777777" w:rsidR="00576E00" w:rsidRPr="009B102E" w:rsidRDefault="00576E00" w:rsidP="00856C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F7BFF" w:rsidRPr="009874D5" w14:paraId="7EBBD397" w14:textId="77777777" w:rsidTr="003067DA">
        <w:trPr>
          <w:cantSplit/>
        </w:trPr>
        <w:tc>
          <w:tcPr>
            <w:tcW w:w="4140" w:type="dxa"/>
          </w:tcPr>
          <w:p w14:paraId="295F7F96" w14:textId="5D2F31AD" w:rsidR="00CF7BFF" w:rsidRPr="00C75402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754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เจ้าหนี้ซื้อที่ดิน อาคารและอุปกรณ์</w:t>
            </w:r>
          </w:p>
        </w:tc>
        <w:tc>
          <w:tcPr>
            <w:tcW w:w="990" w:type="dxa"/>
          </w:tcPr>
          <w:p w14:paraId="4FAE758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2DFCCA7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EBB123D" w14:textId="06CBE1D6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9B77378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4DD59D1B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16F8FED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9550C0A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C2E38" w:rsidRPr="009874D5" w14:paraId="0E9083B2" w14:textId="77777777" w:rsidTr="003067DA">
        <w:trPr>
          <w:cantSplit/>
        </w:trPr>
        <w:tc>
          <w:tcPr>
            <w:tcW w:w="4140" w:type="dxa"/>
          </w:tcPr>
          <w:p w14:paraId="3F89B418" w14:textId="7BB65190" w:rsidR="00AC2E38" w:rsidRPr="009874D5" w:rsidRDefault="00AC2E38" w:rsidP="00AC2E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7455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บริษัทที่เกี่ยวข้องกันอื่น</w:t>
            </w:r>
          </w:p>
        </w:tc>
        <w:tc>
          <w:tcPr>
            <w:tcW w:w="990" w:type="dxa"/>
          </w:tcPr>
          <w:p w14:paraId="20CEC075" w14:textId="1A941E43" w:rsidR="00AC2E38" w:rsidRPr="009874D5" w:rsidRDefault="00AB362F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442</w:t>
            </w:r>
          </w:p>
        </w:tc>
        <w:tc>
          <w:tcPr>
            <w:tcW w:w="270" w:type="dxa"/>
          </w:tcPr>
          <w:p w14:paraId="36BA03C6" w14:textId="77777777" w:rsidR="00AC2E38" w:rsidRPr="009874D5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92F9069" w14:textId="45926A2F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0C3B894" w14:textId="77777777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F8CD496" w14:textId="497B7310" w:rsidR="00AC2E38" w:rsidRPr="00C75402" w:rsidRDefault="00AB362F" w:rsidP="007C5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442</w:t>
            </w:r>
          </w:p>
        </w:tc>
        <w:tc>
          <w:tcPr>
            <w:tcW w:w="180" w:type="dxa"/>
          </w:tcPr>
          <w:p w14:paraId="58C481FD" w14:textId="77777777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5BBBEB9" w14:textId="7A6FC548" w:rsidR="00AC2E38" w:rsidRPr="00C75402" w:rsidRDefault="00AC2E38" w:rsidP="00AC2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5133B9" w:rsidRPr="00774373" w14:paraId="348D45D6" w14:textId="77777777" w:rsidTr="00A6757D">
        <w:trPr>
          <w:cantSplit/>
          <w:trHeight w:val="288"/>
        </w:trPr>
        <w:tc>
          <w:tcPr>
            <w:tcW w:w="4140" w:type="dxa"/>
          </w:tcPr>
          <w:p w14:paraId="142C8C52" w14:textId="77777777" w:rsidR="005133B9" w:rsidRPr="00BE6E82" w:rsidRDefault="005133B9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C0FE70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91FBF94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80" w:type="dxa"/>
          </w:tcPr>
          <w:p w14:paraId="32057326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161F3F3D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2" w:type="dxa"/>
          </w:tcPr>
          <w:p w14:paraId="47C9D71C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254E1FBF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</w:tcPr>
          <w:p w14:paraId="41249C4E" w14:textId="77777777" w:rsidR="005133B9" w:rsidRPr="009B102E" w:rsidRDefault="005133B9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CF7BFF" w:rsidRPr="009874D5" w14:paraId="014AE666" w14:textId="77777777" w:rsidTr="003067DA">
        <w:trPr>
          <w:cantSplit/>
        </w:trPr>
        <w:tc>
          <w:tcPr>
            <w:tcW w:w="4140" w:type="dxa"/>
          </w:tcPr>
          <w:p w14:paraId="758A9D38" w14:textId="1C7078BD" w:rsidR="00CF7BFF" w:rsidRPr="00A77860" w:rsidRDefault="00CF7BFF" w:rsidP="00CF7B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786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</w:tcPr>
          <w:p w14:paraId="61BE5CFC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F02224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E941B3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28A564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01DC5E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80" w:type="dxa"/>
          </w:tcPr>
          <w:p w14:paraId="413EFBE6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852887D" w14:textId="77777777" w:rsidR="00CF7BFF" w:rsidRPr="009874D5" w:rsidRDefault="00CF7BFF" w:rsidP="00CF7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B362F" w:rsidRPr="009874D5" w14:paraId="3F7B1BF8" w14:textId="77777777" w:rsidTr="003067DA">
        <w:trPr>
          <w:cantSplit/>
        </w:trPr>
        <w:tc>
          <w:tcPr>
            <w:tcW w:w="4140" w:type="dxa"/>
          </w:tcPr>
          <w:p w14:paraId="1741F7DF" w14:textId="3102D3B6" w:rsidR="00AB362F" w:rsidRPr="00A77860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77860">
              <w:rPr>
                <w:rFonts w:asciiTheme="majorBidi" w:hAnsiTheme="majorBidi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90" w:type="dxa"/>
          </w:tcPr>
          <w:p w14:paraId="58CED836" w14:textId="5AA0D87F" w:rsidR="00AB362F" w:rsidRPr="00D079DD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270" w:type="dxa"/>
          </w:tcPr>
          <w:p w14:paraId="12498449" w14:textId="77777777" w:rsidR="00AB362F" w:rsidRPr="00D079DD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96490E1" w14:textId="42D187C4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178" w:type="dxa"/>
          </w:tcPr>
          <w:p w14:paraId="1216CF99" w14:textId="77777777" w:rsidR="00AB362F" w:rsidRPr="00D079DD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026DB7B" w14:textId="7B5241CA" w:rsidR="00AB362F" w:rsidRPr="00D079DD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  <w:tc>
          <w:tcPr>
            <w:tcW w:w="180" w:type="dxa"/>
          </w:tcPr>
          <w:p w14:paraId="3DBEA851" w14:textId="77777777" w:rsidR="00AB362F" w:rsidRPr="00D079DD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4C12D3" w14:textId="749CAFCA" w:rsidR="00AB362F" w:rsidRPr="00BE6E82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3,602</w:t>
            </w:r>
          </w:p>
        </w:tc>
      </w:tr>
      <w:tr w:rsidR="00AB362F" w:rsidRPr="009874D5" w14:paraId="1D0BA24E" w14:textId="77777777" w:rsidTr="003067DA">
        <w:trPr>
          <w:cantSplit/>
        </w:trPr>
        <w:tc>
          <w:tcPr>
            <w:tcW w:w="4140" w:type="dxa"/>
          </w:tcPr>
          <w:p w14:paraId="543CF12A" w14:textId="21D49F56" w:rsidR="00AB362F" w:rsidRPr="009874D5" w:rsidRDefault="00AB362F" w:rsidP="00AB362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2B2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บริษัทอื่นที่อยู่ภายใต้การควบคุมเดียวกัน</w:t>
            </w:r>
          </w:p>
        </w:tc>
        <w:tc>
          <w:tcPr>
            <w:tcW w:w="990" w:type="dxa"/>
          </w:tcPr>
          <w:p w14:paraId="40FCB339" w14:textId="3A10C1BC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270" w:type="dxa"/>
          </w:tcPr>
          <w:p w14:paraId="397458D1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F800BDD" w14:textId="0100EFBE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178" w:type="dxa"/>
          </w:tcPr>
          <w:p w14:paraId="2E53F122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655662A4" w14:textId="1BF9EC78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  <w:tc>
          <w:tcPr>
            <w:tcW w:w="180" w:type="dxa"/>
          </w:tcPr>
          <w:p w14:paraId="3E131DBF" w14:textId="77777777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E68FF00" w14:textId="1562A3A6" w:rsidR="00AB362F" w:rsidRPr="009874D5" w:rsidRDefault="00AB362F" w:rsidP="00AB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22,981</w:t>
            </w:r>
          </w:p>
        </w:tc>
      </w:tr>
      <w:tr w:rsidR="00A6757D" w:rsidRPr="009874D5" w14:paraId="5A1AFA71" w14:textId="77777777" w:rsidTr="003067DA">
        <w:trPr>
          <w:cantSplit/>
        </w:trPr>
        <w:tc>
          <w:tcPr>
            <w:tcW w:w="4140" w:type="dxa"/>
          </w:tcPr>
          <w:p w14:paraId="2139BAF5" w14:textId="77777777" w:rsidR="00A6757D" w:rsidRPr="002E2B2F" w:rsidRDefault="00A6757D" w:rsidP="00AC795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C61894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50A9BBDC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A98B573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F75BE0A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1308677E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47708F1" w14:textId="77777777" w:rsidR="00A6757D" w:rsidRPr="009874D5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59ED9EC" w14:textId="77777777" w:rsidR="00A6757D" w:rsidRDefault="00A6757D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FD7F74" w:rsidRPr="009874D5" w14:paraId="5FB16A4A" w14:textId="77777777" w:rsidTr="003067DA">
        <w:trPr>
          <w:cantSplit/>
        </w:trPr>
        <w:tc>
          <w:tcPr>
            <w:tcW w:w="4140" w:type="dxa"/>
          </w:tcPr>
          <w:p w14:paraId="750249C4" w14:textId="77777777" w:rsidR="00FD7F74" w:rsidRPr="002E2B2F" w:rsidRDefault="00FD7F74" w:rsidP="00AC795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3D4D232" w14:textId="77777777" w:rsidR="00FD7F74" w:rsidRPr="009874D5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690BAE1" w14:textId="77777777" w:rsidR="00FD7F74" w:rsidRPr="009874D5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95E272D" w14:textId="77777777" w:rsidR="00FD7F74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C11B03A" w14:textId="77777777" w:rsidR="00FD7F74" w:rsidRPr="009874D5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7DA29AD3" w14:textId="77777777" w:rsidR="00FD7F74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1A974C" w14:textId="77777777" w:rsidR="00FD7F74" w:rsidRPr="009874D5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312B282F" w14:textId="77777777" w:rsidR="00FD7F74" w:rsidRDefault="00FD7F74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F29BF" w:rsidRPr="009874D5" w14:paraId="2A0F5590" w14:textId="77777777" w:rsidTr="003067DA">
        <w:trPr>
          <w:cantSplit/>
        </w:trPr>
        <w:tc>
          <w:tcPr>
            <w:tcW w:w="4140" w:type="dxa"/>
          </w:tcPr>
          <w:p w14:paraId="04BBCB6A" w14:textId="77777777" w:rsidR="007F29BF" w:rsidRPr="002E2B2F" w:rsidRDefault="007F29BF" w:rsidP="00AC795F">
            <w:pPr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3775BBA" w14:textId="77777777" w:rsidR="007F29BF" w:rsidRPr="009874D5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506CD95" w14:textId="77777777" w:rsidR="007F29BF" w:rsidRPr="009874D5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1098CE4" w14:textId="77777777" w:rsidR="007F29BF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66EF6C6" w14:textId="77777777" w:rsidR="007F29BF" w:rsidRPr="009874D5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2" w:type="dxa"/>
          </w:tcPr>
          <w:p w14:paraId="39FDCBCB" w14:textId="77777777" w:rsidR="007F29BF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87FF79F" w14:textId="77777777" w:rsidR="007F29BF" w:rsidRPr="009874D5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04B768A" w14:textId="77777777" w:rsidR="007F29BF" w:rsidRDefault="007F29BF" w:rsidP="00AC7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</w:tbl>
    <w:p w14:paraId="24ECE7A1" w14:textId="1B32CBFF" w:rsidR="000A1580" w:rsidRPr="000D360D" w:rsidRDefault="00642A26" w:rsidP="005B4E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0D360D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ข้อมูลกระแสเงินสด</w:t>
      </w:r>
    </w:p>
    <w:p w14:paraId="0A8B8974" w14:textId="77777777" w:rsidR="000A1580" w:rsidRPr="00181CCB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p w14:paraId="2B0B1E85" w14:textId="08CC6936" w:rsidR="0077122E" w:rsidRPr="006970AC" w:rsidRDefault="0077122E" w:rsidP="006970AC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6970AC">
        <w:rPr>
          <w:rFonts w:asciiTheme="majorBidi" w:hAnsiTheme="majorBidi" w:cs="Angsana New" w:hint="cs"/>
          <w:sz w:val="30"/>
          <w:szCs w:val="30"/>
          <w:cs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E3738D4" w14:textId="77777777" w:rsidR="000A1580" w:rsidRPr="00590B15" w:rsidRDefault="000A1580" w:rsidP="006970AC">
      <w:pPr>
        <w:pStyle w:val="Caption"/>
        <w:rPr>
          <w:rFonts w:asciiTheme="majorBidi" w:hAnsiTheme="majorBidi" w:cstheme="majorBidi"/>
          <w:sz w:val="22"/>
          <w:szCs w:val="22"/>
        </w:rPr>
      </w:pPr>
    </w:p>
    <w:tbl>
      <w:tblPr>
        <w:tblW w:w="91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07"/>
        <w:gridCol w:w="1080"/>
        <w:gridCol w:w="181"/>
        <w:gridCol w:w="1115"/>
        <w:gridCol w:w="180"/>
        <w:gridCol w:w="1125"/>
      </w:tblGrid>
      <w:tr w:rsidR="00785BEE" w:rsidRPr="009874D5" w14:paraId="11832233" w14:textId="77777777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9FDB31B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2367" w:type="dxa"/>
            <w:gridSpan w:val="3"/>
            <w:vAlign w:val="bottom"/>
          </w:tcPr>
          <w:p w14:paraId="64CCC010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1" w:type="dxa"/>
          </w:tcPr>
          <w:p w14:paraId="1DF11AEE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45A2CC44" w14:textId="77777777" w:rsidR="00785BEE" w:rsidRPr="00975625" w:rsidRDefault="0078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81CCB" w:rsidRPr="009874D5" w14:paraId="788C1B20" w14:textId="77777777" w:rsidTr="003067DA">
        <w:trPr>
          <w:cantSplit/>
          <w:tblHeader/>
        </w:trPr>
        <w:tc>
          <w:tcPr>
            <w:tcW w:w="4140" w:type="dxa"/>
            <w:vAlign w:val="bottom"/>
          </w:tcPr>
          <w:p w14:paraId="6EC3BBAB" w14:textId="333F0A2A" w:rsidR="00181CCB" w:rsidRPr="00B753A9" w:rsidRDefault="00DB186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หก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Pr="0097562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vAlign w:val="bottom"/>
          </w:tcPr>
          <w:p w14:paraId="6603715A" w14:textId="680E229D" w:rsidR="00181CCB" w:rsidRPr="00BE6E82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07" w:type="dxa"/>
            <w:vAlign w:val="bottom"/>
          </w:tcPr>
          <w:p w14:paraId="2D2068A2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5AC7A6" w14:textId="0152BF3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  <w:tc>
          <w:tcPr>
            <w:tcW w:w="181" w:type="dxa"/>
          </w:tcPr>
          <w:p w14:paraId="68A9F901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vAlign w:val="bottom"/>
          </w:tcPr>
          <w:p w14:paraId="5BC28310" w14:textId="5E7EAD8B" w:rsidR="00181CCB" w:rsidRPr="00975625" w:rsidRDefault="00181CCB" w:rsidP="00181CC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  <w:vAlign w:val="bottom"/>
          </w:tcPr>
          <w:p w14:paraId="502AE5A3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bottom"/>
          </w:tcPr>
          <w:p w14:paraId="18B87C7A" w14:textId="3CD4A469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="00322B1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</w:t>
            </w:r>
          </w:p>
        </w:tc>
      </w:tr>
      <w:tr w:rsidR="00181CCB" w:rsidRPr="009874D5" w14:paraId="670D96E5" w14:textId="77777777">
        <w:trPr>
          <w:cantSplit/>
          <w:tblHeader/>
        </w:trPr>
        <w:tc>
          <w:tcPr>
            <w:tcW w:w="4140" w:type="dxa"/>
            <w:vAlign w:val="bottom"/>
          </w:tcPr>
          <w:p w14:paraId="31F98D6B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4968" w:type="dxa"/>
            <w:gridSpan w:val="7"/>
            <w:vAlign w:val="bottom"/>
            <w:hideMark/>
          </w:tcPr>
          <w:p w14:paraId="4DB2FFD6" w14:textId="77777777" w:rsidR="00181CCB" w:rsidRPr="00975625" w:rsidRDefault="00181CCB" w:rsidP="00181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9756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990264" w:rsidRPr="009874D5" w14:paraId="55DCF412" w14:textId="77777777" w:rsidTr="003067DA">
        <w:trPr>
          <w:cantSplit/>
        </w:trPr>
        <w:tc>
          <w:tcPr>
            <w:tcW w:w="4140" w:type="dxa"/>
            <w:hideMark/>
          </w:tcPr>
          <w:p w14:paraId="0F62CD73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706AB9" w14:textId="7314FCAF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  <w:r w:rsidRPr="0026592A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1,850,857</w:t>
            </w:r>
          </w:p>
        </w:tc>
        <w:tc>
          <w:tcPr>
            <w:tcW w:w="207" w:type="dxa"/>
          </w:tcPr>
          <w:p w14:paraId="5FBB3304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10B4D" w14:textId="1A70F282" w:rsidR="00990264" w:rsidRPr="00ED79A6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5214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1,456,087</w:t>
            </w:r>
          </w:p>
        </w:tc>
        <w:tc>
          <w:tcPr>
            <w:tcW w:w="181" w:type="dxa"/>
          </w:tcPr>
          <w:p w14:paraId="5C3B638F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6D6755F0" w14:textId="6EBCC216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074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1,492,087</w:t>
            </w:r>
          </w:p>
        </w:tc>
        <w:tc>
          <w:tcPr>
            <w:tcW w:w="180" w:type="dxa"/>
          </w:tcPr>
          <w:p w14:paraId="3058D518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AF3CBC4" w14:textId="4F89F5E2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1,433,844</w:t>
            </w:r>
          </w:p>
        </w:tc>
      </w:tr>
      <w:tr w:rsidR="00990264" w:rsidRPr="009874D5" w14:paraId="12C35397" w14:textId="77777777" w:rsidTr="003067DA">
        <w:trPr>
          <w:cantSplit/>
        </w:trPr>
        <w:tc>
          <w:tcPr>
            <w:tcW w:w="4140" w:type="dxa"/>
          </w:tcPr>
          <w:p w14:paraId="188C3686" w14:textId="27FB209C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กระทบ</w:t>
            </w:r>
            <w:r w:rsidRPr="009756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14804E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B8B1111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11AA61F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0663D14D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6128E0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069F22B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B7C1876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990264" w:rsidRPr="009874D5" w14:paraId="4A73A29A" w14:textId="77777777" w:rsidTr="003067DA">
        <w:trPr>
          <w:cantSplit/>
        </w:trPr>
        <w:tc>
          <w:tcPr>
            <w:tcW w:w="4140" w:type="dxa"/>
            <w:vAlign w:val="bottom"/>
          </w:tcPr>
          <w:p w14:paraId="6A6A90E9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ค่าเสื่อมราคา</w:t>
            </w:r>
          </w:p>
        </w:tc>
        <w:tc>
          <w:tcPr>
            <w:tcW w:w="1080" w:type="dxa"/>
          </w:tcPr>
          <w:p w14:paraId="1546184F" w14:textId="27D39B90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74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306,073</w:t>
            </w:r>
          </w:p>
        </w:tc>
        <w:tc>
          <w:tcPr>
            <w:tcW w:w="207" w:type="dxa"/>
          </w:tcPr>
          <w:p w14:paraId="3D1F4420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8546A7" w14:textId="7A143698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292,217</w:t>
            </w:r>
          </w:p>
        </w:tc>
        <w:tc>
          <w:tcPr>
            <w:tcW w:w="181" w:type="dxa"/>
          </w:tcPr>
          <w:p w14:paraId="5AF47C5D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053D3D3" w14:textId="6EC9859A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074A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306,061</w:t>
            </w:r>
          </w:p>
        </w:tc>
        <w:tc>
          <w:tcPr>
            <w:tcW w:w="180" w:type="dxa"/>
          </w:tcPr>
          <w:p w14:paraId="5AF22FE6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8247A47" w14:textId="7AAAC021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292,205</w:t>
            </w:r>
          </w:p>
        </w:tc>
      </w:tr>
      <w:tr w:rsidR="00990264" w:rsidRPr="009874D5" w14:paraId="1CCC1FF7" w14:textId="77777777" w:rsidTr="003067DA">
        <w:trPr>
          <w:cantSplit/>
        </w:trPr>
        <w:tc>
          <w:tcPr>
            <w:tcW w:w="4140" w:type="dxa"/>
            <w:vAlign w:val="bottom"/>
          </w:tcPr>
          <w:p w14:paraId="5131B93F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ค่าตัดจำหน่าย</w:t>
            </w:r>
          </w:p>
        </w:tc>
        <w:tc>
          <w:tcPr>
            <w:tcW w:w="1080" w:type="dxa"/>
          </w:tcPr>
          <w:p w14:paraId="7B9C94C7" w14:textId="7C03A8B1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34A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1,044</w:t>
            </w:r>
          </w:p>
        </w:tc>
        <w:tc>
          <w:tcPr>
            <w:tcW w:w="207" w:type="dxa"/>
          </w:tcPr>
          <w:p w14:paraId="41048FE7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116343" w14:textId="747F6F75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1,185</w:t>
            </w:r>
          </w:p>
        </w:tc>
        <w:tc>
          <w:tcPr>
            <w:tcW w:w="181" w:type="dxa"/>
          </w:tcPr>
          <w:p w14:paraId="2119F315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B8F3C20" w14:textId="44175D48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E34A2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1,027</w:t>
            </w:r>
          </w:p>
        </w:tc>
        <w:tc>
          <w:tcPr>
            <w:tcW w:w="180" w:type="dxa"/>
          </w:tcPr>
          <w:p w14:paraId="41028D1D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9EC642F" w14:textId="0399BAD0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1213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1,168</w:t>
            </w:r>
          </w:p>
        </w:tc>
      </w:tr>
      <w:tr w:rsidR="00990264" w:rsidRPr="009874D5" w14:paraId="477885B5" w14:textId="77777777" w:rsidTr="00BC5D7F">
        <w:trPr>
          <w:cantSplit/>
        </w:trPr>
        <w:tc>
          <w:tcPr>
            <w:tcW w:w="4140" w:type="dxa"/>
            <w:vAlign w:val="bottom"/>
          </w:tcPr>
          <w:p w14:paraId="59F64E3C" w14:textId="39315434" w:rsidR="00990264" w:rsidRPr="00990264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90264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GB"/>
              </w:rPr>
              <w:t>ค่าตัดจำหน่ายส่วนล</w:t>
            </w:r>
            <w:r w:rsidR="00310ACA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val="en-GB"/>
              </w:rPr>
              <w:t>ด</w:t>
            </w:r>
            <w:r w:rsidR="00310ACA">
              <w:rPr>
                <w:rFonts w:asciiTheme="majorBidi" w:eastAsia="Arial Unicode MS" w:hAnsiTheme="majorBidi" w:cs="Angsana New"/>
                <w:sz w:val="28"/>
                <w:szCs w:val="28"/>
              </w:rPr>
              <w:t>/</w:t>
            </w:r>
            <w:r w:rsidRPr="00990264">
              <w:rPr>
                <w:rFonts w:asciiTheme="majorBidi" w:eastAsia="Arial Unicode MS" w:hAnsiTheme="majorBidi" w:cs="Angsana New"/>
                <w:sz w:val="28"/>
                <w:szCs w:val="28"/>
                <w:cs/>
                <w:lang w:val="en-GB"/>
              </w:rPr>
              <w:t>ส่วนเกินจากตราสารหนี้</w:t>
            </w:r>
          </w:p>
        </w:tc>
        <w:tc>
          <w:tcPr>
            <w:tcW w:w="1080" w:type="dxa"/>
          </w:tcPr>
          <w:p w14:paraId="59244131" w14:textId="7B59D2EB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02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5,039</w:t>
            </w:r>
          </w:p>
        </w:tc>
        <w:tc>
          <w:tcPr>
            <w:tcW w:w="207" w:type="dxa"/>
          </w:tcPr>
          <w:p w14:paraId="5EE5D622" w14:textId="77777777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254AE52" w14:textId="3FFD7297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02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3,693</w:t>
            </w:r>
          </w:p>
        </w:tc>
        <w:tc>
          <w:tcPr>
            <w:tcW w:w="181" w:type="dxa"/>
          </w:tcPr>
          <w:p w14:paraId="75B03CB4" w14:textId="77777777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0515B915" w14:textId="7921D003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02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5,039</w:t>
            </w:r>
          </w:p>
        </w:tc>
        <w:tc>
          <w:tcPr>
            <w:tcW w:w="180" w:type="dxa"/>
          </w:tcPr>
          <w:p w14:paraId="2D6A1F7D" w14:textId="77777777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B46D57A" w14:textId="2135F608" w:rsidR="00990264" w:rsidRP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990264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3,693</w:t>
            </w:r>
          </w:p>
        </w:tc>
      </w:tr>
      <w:tr w:rsidR="00990264" w:rsidRPr="009874D5" w14:paraId="164614A0" w14:textId="77777777" w:rsidTr="003067DA">
        <w:trPr>
          <w:cantSplit/>
        </w:trPr>
        <w:tc>
          <w:tcPr>
            <w:tcW w:w="4140" w:type="dxa"/>
            <w:vAlign w:val="bottom"/>
          </w:tcPr>
          <w:p w14:paraId="5DF305BE" w14:textId="3113711C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080" w:type="dxa"/>
          </w:tcPr>
          <w:p w14:paraId="4F304102" w14:textId="700D7E4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641E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4,016</w:t>
            </w:r>
          </w:p>
        </w:tc>
        <w:tc>
          <w:tcPr>
            <w:tcW w:w="207" w:type="dxa"/>
          </w:tcPr>
          <w:p w14:paraId="093AD4A7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0FCC5DD" w14:textId="57E3E0A6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15FE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8,476</w:t>
            </w:r>
          </w:p>
        </w:tc>
        <w:tc>
          <w:tcPr>
            <w:tcW w:w="181" w:type="dxa"/>
          </w:tcPr>
          <w:p w14:paraId="6C3F75CA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996C3A9" w14:textId="0C5E56EF" w:rsidR="00990264" w:rsidRPr="003067DA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  <w:r w:rsidRPr="007B382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19</w:t>
            </w:r>
          </w:p>
        </w:tc>
        <w:tc>
          <w:tcPr>
            <w:tcW w:w="180" w:type="dxa"/>
          </w:tcPr>
          <w:p w14:paraId="07DD1F36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490314E9" w14:textId="3BA064C0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20D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0264" w:rsidRPr="009874D5" w14:paraId="190BE822" w14:textId="77777777" w:rsidTr="00C514D8">
        <w:trPr>
          <w:cantSplit/>
          <w:trHeight w:val="344"/>
        </w:trPr>
        <w:tc>
          <w:tcPr>
            <w:tcW w:w="4140" w:type="dxa"/>
            <w:vAlign w:val="bottom"/>
          </w:tcPr>
          <w:p w14:paraId="1991F9C5" w14:textId="359232F7" w:rsidR="00990264" w:rsidRPr="00E94808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1027C486" w14:textId="644373DE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9121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7,444</w:t>
            </w:r>
          </w:p>
        </w:tc>
        <w:tc>
          <w:tcPr>
            <w:tcW w:w="207" w:type="dxa"/>
          </w:tcPr>
          <w:p w14:paraId="60AB06DE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C3369B6" w14:textId="7425DBA4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3,666</w:t>
            </w:r>
          </w:p>
        </w:tc>
        <w:tc>
          <w:tcPr>
            <w:tcW w:w="181" w:type="dxa"/>
          </w:tcPr>
          <w:p w14:paraId="7B6B36A4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B1C3560" w14:textId="23896553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9121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5,289</w:t>
            </w:r>
          </w:p>
        </w:tc>
        <w:tc>
          <w:tcPr>
            <w:tcW w:w="180" w:type="dxa"/>
          </w:tcPr>
          <w:p w14:paraId="64389132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9270587" w14:textId="7D9BD9A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4,488</w:t>
            </w:r>
          </w:p>
        </w:tc>
      </w:tr>
      <w:tr w:rsidR="00990264" w:rsidRPr="009874D5" w14:paraId="2C8DC3B8" w14:textId="77777777" w:rsidTr="003067DA">
        <w:trPr>
          <w:cantSplit/>
        </w:trPr>
        <w:tc>
          <w:tcPr>
            <w:tcW w:w="4140" w:type="dxa"/>
            <w:vAlign w:val="bottom"/>
          </w:tcPr>
          <w:p w14:paraId="78D51CE4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2C24E0B" w14:textId="0AC0EF4E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9121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33,091</w:t>
            </w:r>
          </w:p>
        </w:tc>
        <w:tc>
          <w:tcPr>
            <w:tcW w:w="207" w:type="dxa"/>
          </w:tcPr>
          <w:p w14:paraId="1338AF2D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A50726" w14:textId="6B680568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30,182</w:t>
            </w:r>
          </w:p>
        </w:tc>
        <w:tc>
          <w:tcPr>
            <w:tcW w:w="181" w:type="dxa"/>
          </w:tcPr>
          <w:p w14:paraId="56100050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EE8F027" w14:textId="6900EFE6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A9121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33,091</w:t>
            </w:r>
          </w:p>
        </w:tc>
        <w:tc>
          <w:tcPr>
            <w:tcW w:w="180" w:type="dxa"/>
          </w:tcPr>
          <w:p w14:paraId="0951ED7A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710049D" w14:textId="5EF9DF8A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637A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30,182</w:t>
            </w:r>
          </w:p>
        </w:tc>
      </w:tr>
      <w:tr w:rsidR="00990264" w:rsidRPr="009874D5" w14:paraId="3DCDB197" w14:textId="77777777" w:rsidTr="003067DA">
        <w:trPr>
          <w:cantSplit/>
        </w:trPr>
        <w:tc>
          <w:tcPr>
            <w:tcW w:w="4140" w:type="dxa"/>
            <w:vAlign w:val="bottom"/>
          </w:tcPr>
          <w:p w14:paraId="559A24A9" w14:textId="158CB338" w:rsidR="00990264" w:rsidRPr="00A91236" w:rsidRDefault="00990264" w:rsidP="00990264">
            <w:pPr>
              <w:ind w:left="-108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(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) 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ขาดทุน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 xml:space="preserve">จากการจำหน่ายและตัดจำหน่ายที่ดิน </w:t>
            </w:r>
          </w:p>
          <w:p w14:paraId="157D57CA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  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อาคารและอุปกรณ์ สุทธิ</w:t>
            </w:r>
          </w:p>
        </w:tc>
        <w:tc>
          <w:tcPr>
            <w:tcW w:w="1080" w:type="dxa"/>
          </w:tcPr>
          <w:p w14:paraId="26A94D24" w14:textId="77777777" w:rsid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049DA58C" w14:textId="480134B2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5E7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(1,097)</w:t>
            </w:r>
          </w:p>
        </w:tc>
        <w:tc>
          <w:tcPr>
            <w:tcW w:w="207" w:type="dxa"/>
          </w:tcPr>
          <w:p w14:paraId="2EE49213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0A4571A" w14:textId="77777777" w:rsid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4172EEC0" w14:textId="0BAE3EB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1,506</w:t>
            </w:r>
          </w:p>
        </w:tc>
        <w:tc>
          <w:tcPr>
            <w:tcW w:w="181" w:type="dxa"/>
          </w:tcPr>
          <w:p w14:paraId="713E1463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2BFD25B6" w14:textId="77777777" w:rsid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5A11598" w14:textId="299C83B2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5E7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(1,097)</w:t>
            </w:r>
          </w:p>
        </w:tc>
        <w:tc>
          <w:tcPr>
            <w:tcW w:w="180" w:type="dxa"/>
          </w:tcPr>
          <w:p w14:paraId="3FC65D55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3301A559" w14:textId="77777777" w:rsidR="00990264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795EDBA" w14:textId="6131169B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1,506</w:t>
            </w:r>
          </w:p>
        </w:tc>
      </w:tr>
      <w:tr w:rsidR="00990264" w:rsidRPr="009874D5" w14:paraId="70BF91B7" w14:textId="77777777" w:rsidTr="003067DA">
        <w:trPr>
          <w:cantSplit/>
        </w:trPr>
        <w:tc>
          <w:tcPr>
            <w:tcW w:w="4140" w:type="dxa"/>
            <w:vAlign w:val="bottom"/>
          </w:tcPr>
          <w:p w14:paraId="1722D077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การปรับปรุงมูลค่ายุติธรรมสัญญาอนุพันธ์</w:t>
            </w:r>
          </w:p>
        </w:tc>
        <w:tc>
          <w:tcPr>
            <w:tcW w:w="1080" w:type="dxa"/>
          </w:tcPr>
          <w:p w14:paraId="2DA41A35" w14:textId="714F699A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15E7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329,367</w:t>
            </w:r>
          </w:p>
        </w:tc>
        <w:tc>
          <w:tcPr>
            <w:tcW w:w="207" w:type="dxa"/>
          </w:tcPr>
          <w:p w14:paraId="0B8E26D8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774D9CC" w14:textId="36A8A3C9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374,519</w:t>
            </w:r>
          </w:p>
        </w:tc>
        <w:tc>
          <w:tcPr>
            <w:tcW w:w="181" w:type="dxa"/>
          </w:tcPr>
          <w:p w14:paraId="08D46332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6EE20D9" w14:textId="74750F90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370,673</w:t>
            </w:r>
          </w:p>
        </w:tc>
        <w:tc>
          <w:tcPr>
            <w:tcW w:w="180" w:type="dxa"/>
          </w:tcPr>
          <w:p w14:paraId="086EFAB4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24948503" w14:textId="333D18E4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341,608</w:t>
            </w:r>
          </w:p>
        </w:tc>
      </w:tr>
      <w:tr w:rsidR="00990264" w:rsidRPr="009874D5" w14:paraId="70D760AC" w14:textId="77777777" w:rsidTr="003067DA">
        <w:trPr>
          <w:cantSplit/>
        </w:trPr>
        <w:tc>
          <w:tcPr>
            <w:tcW w:w="4140" w:type="dxa"/>
            <w:vAlign w:val="bottom"/>
          </w:tcPr>
          <w:p w14:paraId="0045FA38" w14:textId="0E89F2F3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จากอัตราแลกเปลี่ยน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080" w:type="dxa"/>
          </w:tcPr>
          <w:p w14:paraId="179CD6A4" w14:textId="0E932A1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(268,338)</w:t>
            </w:r>
          </w:p>
        </w:tc>
        <w:tc>
          <w:tcPr>
            <w:tcW w:w="207" w:type="dxa"/>
          </w:tcPr>
          <w:p w14:paraId="76E31011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FEC571C" w14:textId="7EA01D6C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(384,202)</w:t>
            </w:r>
          </w:p>
        </w:tc>
        <w:tc>
          <w:tcPr>
            <w:tcW w:w="181" w:type="dxa"/>
          </w:tcPr>
          <w:p w14:paraId="28D6D804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5529DB42" w14:textId="49E3079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(287,215)</w:t>
            </w:r>
          </w:p>
        </w:tc>
        <w:tc>
          <w:tcPr>
            <w:tcW w:w="180" w:type="dxa"/>
          </w:tcPr>
          <w:p w14:paraId="41CD4998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7B8D2528" w14:textId="49F0C1D6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(403,187)</w:t>
            </w:r>
          </w:p>
        </w:tc>
      </w:tr>
      <w:tr w:rsidR="00990264" w:rsidRPr="009874D5" w14:paraId="3BC8BD96" w14:textId="77777777" w:rsidTr="003067DA">
        <w:trPr>
          <w:cantSplit/>
        </w:trPr>
        <w:tc>
          <w:tcPr>
            <w:tcW w:w="4140" w:type="dxa"/>
            <w:vAlign w:val="bottom"/>
          </w:tcPr>
          <w:p w14:paraId="71E8FFF8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</w:tcPr>
          <w:p w14:paraId="12B0C49C" w14:textId="3EC2729F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1,925</w:t>
            </w:r>
          </w:p>
        </w:tc>
        <w:tc>
          <w:tcPr>
            <w:tcW w:w="207" w:type="dxa"/>
          </w:tcPr>
          <w:p w14:paraId="22733D5C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A05BE1A" w14:textId="5F95BC68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713E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2,702</w:t>
            </w:r>
          </w:p>
        </w:tc>
        <w:tc>
          <w:tcPr>
            <w:tcW w:w="181" w:type="dxa"/>
          </w:tcPr>
          <w:p w14:paraId="095AB075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77303724" w14:textId="25A7047F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1,921</w:t>
            </w:r>
          </w:p>
        </w:tc>
        <w:tc>
          <w:tcPr>
            <w:tcW w:w="180" w:type="dxa"/>
          </w:tcPr>
          <w:p w14:paraId="0FC05A97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616005BB" w14:textId="344914DF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2,686</w:t>
            </w:r>
          </w:p>
        </w:tc>
      </w:tr>
      <w:tr w:rsidR="00990264" w:rsidRPr="009874D5" w14:paraId="4C277963" w14:textId="77777777" w:rsidTr="003067DA">
        <w:trPr>
          <w:cantSplit/>
        </w:trPr>
        <w:tc>
          <w:tcPr>
            <w:tcW w:w="4140" w:type="dxa"/>
            <w:vAlign w:val="bottom"/>
          </w:tcPr>
          <w:p w14:paraId="1F1DF77D" w14:textId="77777777" w:rsidR="00990264" w:rsidRPr="00975625" w:rsidRDefault="00990264" w:rsidP="0099026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1236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ดอกเบี้ยรับ</w:t>
            </w:r>
          </w:p>
        </w:tc>
        <w:tc>
          <w:tcPr>
            <w:tcW w:w="1080" w:type="dxa"/>
          </w:tcPr>
          <w:p w14:paraId="5BAC41A3" w14:textId="44B4156E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4D3BA8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(102,803)</w:t>
            </w:r>
          </w:p>
        </w:tc>
        <w:tc>
          <w:tcPr>
            <w:tcW w:w="207" w:type="dxa"/>
          </w:tcPr>
          <w:p w14:paraId="7A5EF223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C2672" w14:textId="0E69CB82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(157,458)</w:t>
            </w:r>
          </w:p>
        </w:tc>
        <w:tc>
          <w:tcPr>
            <w:tcW w:w="181" w:type="dxa"/>
          </w:tcPr>
          <w:p w14:paraId="60DBB575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67CD45BC" w14:textId="13645168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D21DC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(138,217)</w:t>
            </w:r>
          </w:p>
        </w:tc>
        <w:tc>
          <w:tcPr>
            <w:tcW w:w="180" w:type="dxa"/>
          </w:tcPr>
          <w:p w14:paraId="48F91D48" w14:textId="77777777" w:rsidR="00990264" w:rsidRPr="0097562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7E520C9" w14:textId="72B27897" w:rsidR="00990264" w:rsidRPr="007D2E48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5A1F1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(174,320)</w:t>
            </w:r>
          </w:p>
        </w:tc>
      </w:tr>
      <w:tr w:rsidR="00577450" w:rsidRPr="00577450" w14:paraId="5B301AA4" w14:textId="77777777" w:rsidTr="00BC5D7F">
        <w:trPr>
          <w:cantSplit/>
        </w:trPr>
        <w:tc>
          <w:tcPr>
            <w:tcW w:w="4140" w:type="dxa"/>
            <w:vAlign w:val="bottom"/>
          </w:tcPr>
          <w:p w14:paraId="68A81AB1" w14:textId="77777777" w:rsidR="00577450" w:rsidRPr="00975625" w:rsidRDefault="00577450" w:rsidP="00577450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14ED44" w14:textId="4F9A07EE" w:rsidR="00577450" w:rsidRPr="00423DA2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D21D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2,166,618</w:t>
            </w:r>
          </w:p>
        </w:tc>
        <w:tc>
          <w:tcPr>
            <w:tcW w:w="207" w:type="dxa"/>
          </w:tcPr>
          <w:p w14:paraId="01DF11F0" w14:textId="77777777" w:rsidR="00577450" w:rsidRPr="00423DA2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5BFDB8F" w14:textId="205C43C9" w:rsidR="00577450" w:rsidRPr="00BC5D7F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1,632,573</w:t>
            </w:r>
          </w:p>
        </w:tc>
        <w:tc>
          <w:tcPr>
            <w:tcW w:w="181" w:type="dxa"/>
          </w:tcPr>
          <w:p w14:paraId="0C56DFB6" w14:textId="77777777" w:rsidR="00577450" w:rsidRPr="00BC5D7F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7BD0FCAA" w14:textId="578E0123" w:rsidR="00577450" w:rsidRPr="00BC5D7F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1,788,678</w:t>
            </w:r>
          </w:p>
        </w:tc>
        <w:tc>
          <w:tcPr>
            <w:tcW w:w="180" w:type="dxa"/>
          </w:tcPr>
          <w:p w14:paraId="1B7A04C4" w14:textId="77777777" w:rsidR="00577450" w:rsidRPr="00BC5D7F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15822F" w14:textId="740D9F6E" w:rsidR="00577450" w:rsidRPr="00BC5D7F" w:rsidRDefault="00577450" w:rsidP="005774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1,533,873</w:t>
            </w:r>
          </w:p>
        </w:tc>
      </w:tr>
      <w:tr w:rsidR="00990264" w:rsidRPr="009874D5" w14:paraId="0A0ECB1E" w14:textId="77777777" w:rsidTr="00C514D8">
        <w:trPr>
          <w:cantSplit/>
          <w:trHeight w:hRule="exact" w:val="259"/>
        </w:trPr>
        <w:tc>
          <w:tcPr>
            <w:tcW w:w="4140" w:type="dxa"/>
            <w:vAlign w:val="bottom"/>
          </w:tcPr>
          <w:p w14:paraId="7130C16E" w14:textId="77777777" w:rsidR="00990264" w:rsidRPr="00975625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6799F87" w14:textId="77777777" w:rsidR="00990264" w:rsidRPr="00AE04C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32EA06F0" w14:textId="77777777" w:rsidR="00990264" w:rsidRPr="00423DA2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8F9A1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742D8A86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2282C3F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A362037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97EA1B6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90264" w:rsidRPr="009874D5" w14:paraId="5264585B" w14:textId="77777777" w:rsidTr="003067DA">
        <w:trPr>
          <w:cantSplit/>
        </w:trPr>
        <w:tc>
          <w:tcPr>
            <w:tcW w:w="4140" w:type="dxa"/>
          </w:tcPr>
          <w:p w14:paraId="5F7AF00D" w14:textId="77777777" w:rsidR="00990264" w:rsidRPr="00975625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975625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 w:eastAsia="th-TH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080" w:type="dxa"/>
          </w:tcPr>
          <w:p w14:paraId="0A5800D6" w14:textId="77777777" w:rsidR="00990264" w:rsidRPr="00423DA2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07" w:type="dxa"/>
          </w:tcPr>
          <w:p w14:paraId="6D24CA9C" w14:textId="77777777" w:rsidR="00990264" w:rsidRPr="00423DA2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7DBDB4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</w:tcPr>
          <w:p w14:paraId="6DE3861E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4C9D2409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37C3FEA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10ACDB43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90264" w:rsidRPr="00961B1C" w14:paraId="76BCB017" w14:textId="77777777" w:rsidTr="003067DA">
        <w:trPr>
          <w:cantSplit/>
        </w:trPr>
        <w:tc>
          <w:tcPr>
            <w:tcW w:w="4140" w:type="dxa"/>
            <w:vAlign w:val="bottom"/>
          </w:tcPr>
          <w:p w14:paraId="6E9E6BAE" w14:textId="69F7DA26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ลูกหนี้การค้าและลูกหนี้อื่น (เพิ่มขึ้น)</w:t>
            </w:r>
            <w:r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080" w:type="dxa"/>
          </w:tcPr>
          <w:p w14:paraId="4E95DD22" w14:textId="363493F4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3D9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(799,171)</w:t>
            </w:r>
          </w:p>
        </w:tc>
        <w:tc>
          <w:tcPr>
            <w:tcW w:w="207" w:type="dxa"/>
          </w:tcPr>
          <w:p w14:paraId="665142FB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6838B06" w14:textId="6053D4D5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70,402</w:t>
            </w:r>
          </w:p>
        </w:tc>
        <w:tc>
          <w:tcPr>
            <w:tcW w:w="181" w:type="dxa"/>
          </w:tcPr>
          <w:p w14:paraId="0F7937FB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</w:tcPr>
          <w:p w14:paraId="386540A5" w14:textId="1977785D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(914,410)</w:t>
            </w:r>
          </w:p>
        </w:tc>
        <w:tc>
          <w:tcPr>
            <w:tcW w:w="180" w:type="dxa"/>
          </w:tcPr>
          <w:p w14:paraId="1F6DD714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</w:tcPr>
          <w:p w14:paraId="53E0EBA3" w14:textId="4F9C5E42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(227,716)</w:t>
            </w:r>
          </w:p>
        </w:tc>
      </w:tr>
      <w:tr w:rsidR="00990264" w:rsidRPr="00961B1C" w14:paraId="3AFAC138" w14:textId="77777777" w:rsidTr="00BE6E82">
        <w:trPr>
          <w:cantSplit/>
        </w:trPr>
        <w:tc>
          <w:tcPr>
            <w:tcW w:w="4140" w:type="dxa"/>
            <w:vAlign w:val="bottom"/>
          </w:tcPr>
          <w:p w14:paraId="3FBC676E" w14:textId="77777777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สินค้าคงเหลือ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(เพิ่มขึ้น) 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8B137" w14:textId="1A1CC498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F3D90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4,299</w:t>
            </w:r>
          </w:p>
        </w:tc>
        <w:tc>
          <w:tcPr>
            <w:tcW w:w="207" w:type="dxa"/>
          </w:tcPr>
          <w:p w14:paraId="4913650B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08183D94" w14:textId="0B18DF7A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(276,493)</w:t>
            </w:r>
          </w:p>
        </w:tc>
        <w:tc>
          <w:tcPr>
            <w:tcW w:w="181" w:type="dxa"/>
          </w:tcPr>
          <w:p w14:paraId="24FEFD6E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4D344F" w14:textId="175136FE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(99,662)</w:t>
            </w:r>
          </w:p>
        </w:tc>
        <w:tc>
          <w:tcPr>
            <w:tcW w:w="180" w:type="dxa"/>
          </w:tcPr>
          <w:p w14:paraId="5DDCA240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74494C23" w14:textId="3CD8D953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(106,74</w:t>
            </w:r>
            <w:r w:rsidRPr="00BC5D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)</w:t>
            </w:r>
          </w:p>
        </w:tc>
      </w:tr>
      <w:tr w:rsidR="00990264" w:rsidRPr="00961B1C" w14:paraId="06B4516B" w14:textId="77777777" w:rsidTr="00BE6E82">
        <w:trPr>
          <w:cantSplit/>
        </w:trPr>
        <w:tc>
          <w:tcPr>
            <w:tcW w:w="4140" w:type="dxa"/>
            <w:vAlign w:val="bottom"/>
          </w:tcPr>
          <w:p w14:paraId="40D34767" w14:textId="41E60E7A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สินทรัพย์หมุนเวียนอื่นเพิ่มขึ้น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70DE4" w14:textId="5CAEC399" w:rsidR="00990264" w:rsidRPr="00304BE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33B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(19,723)</w:t>
            </w:r>
          </w:p>
        </w:tc>
        <w:tc>
          <w:tcPr>
            <w:tcW w:w="207" w:type="dxa"/>
          </w:tcPr>
          <w:p w14:paraId="008CA4A5" w14:textId="77777777" w:rsidR="00990264" w:rsidRPr="00304BE5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2E9505FD" w14:textId="5441F49B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(30,186)</w:t>
            </w:r>
          </w:p>
        </w:tc>
        <w:tc>
          <w:tcPr>
            <w:tcW w:w="181" w:type="dxa"/>
          </w:tcPr>
          <w:p w14:paraId="26138FA8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AEFB7" w14:textId="21B77263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(22,064)</w:t>
            </w:r>
          </w:p>
        </w:tc>
        <w:tc>
          <w:tcPr>
            <w:tcW w:w="180" w:type="dxa"/>
          </w:tcPr>
          <w:p w14:paraId="224B3336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39F853D1" w14:textId="66162CB4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(30,819)</w:t>
            </w:r>
          </w:p>
        </w:tc>
      </w:tr>
      <w:tr w:rsidR="00990264" w:rsidRPr="00961B1C" w14:paraId="338D27B7" w14:textId="77777777" w:rsidTr="00BE6E82">
        <w:trPr>
          <w:cantSplit/>
        </w:trPr>
        <w:tc>
          <w:tcPr>
            <w:tcW w:w="4140" w:type="dxa"/>
            <w:vAlign w:val="bottom"/>
          </w:tcPr>
          <w:p w14:paraId="4EA43D34" w14:textId="33346D50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สินทรัพย์ไม่หมุนเวียนอื่นลดลง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CCABC" w14:textId="3792B041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33B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2,338</w:t>
            </w:r>
          </w:p>
        </w:tc>
        <w:tc>
          <w:tcPr>
            <w:tcW w:w="207" w:type="dxa"/>
          </w:tcPr>
          <w:p w14:paraId="048A55C8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A099812" w14:textId="0151BB60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3,563</w:t>
            </w:r>
          </w:p>
        </w:tc>
        <w:tc>
          <w:tcPr>
            <w:tcW w:w="181" w:type="dxa"/>
          </w:tcPr>
          <w:p w14:paraId="6D1BD024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0CDA9B" w14:textId="15ABF7B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2,338</w:t>
            </w:r>
          </w:p>
        </w:tc>
        <w:tc>
          <w:tcPr>
            <w:tcW w:w="180" w:type="dxa"/>
          </w:tcPr>
          <w:p w14:paraId="0B2B4AF2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16E6E934" w14:textId="7BBDD046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3,563</w:t>
            </w:r>
          </w:p>
        </w:tc>
      </w:tr>
      <w:tr w:rsidR="00990264" w:rsidRPr="00961B1C" w14:paraId="405EBD26" w14:textId="77777777" w:rsidTr="00BE6E82">
        <w:trPr>
          <w:cantSplit/>
        </w:trPr>
        <w:tc>
          <w:tcPr>
            <w:tcW w:w="4140" w:type="dxa"/>
            <w:vAlign w:val="bottom"/>
          </w:tcPr>
          <w:p w14:paraId="49395752" w14:textId="1B42FBA1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เจ้าหนี้การค้าและเจ้าหนี้อื่นเพิ่มขึ้น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7B556" w14:textId="11808821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33B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501,323</w:t>
            </w:r>
          </w:p>
        </w:tc>
        <w:tc>
          <w:tcPr>
            <w:tcW w:w="207" w:type="dxa"/>
          </w:tcPr>
          <w:p w14:paraId="69548832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6AF9CBD7" w14:textId="378DF5EB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298,438</w:t>
            </w:r>
          </w:p>
        </w:tc>
        <w:tc>
          <w:tcPr>
            <w:tcW w:w="181" w:type="dxa"/>
          </w:tcPr>
          <w:p w14:paraId="0C0DE39B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16563" w14:textId="014AE05B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118,612</w:t>
            </w:r>
          </w:p>
        </w:tc>
        <w:tc>
          <w:tcPr>
            <w:tcW w:w="180" w:type="dxa"/>
          </w:tcPr>
          <w:p w14:paraId="60FB43A8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225F62D1" w14:textId="3BEC1A4C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259,175</w:t>
            </w:r>
          </w:p>
        </w:tc>
      </w:tr>
      <w:tr w:rsidR="00990264" w:rsidRPr="00961B1C" w14:paraId="3C806AB5" w14:textId="77777777" w:rsidTr="00BE6E82">
        <w:trPr>
          <w:cantSplit/>
        </w:trPr>
        <w:tc>
          <w:tcPr>
            <w:tcW w:w="4140" w:type="dxa"/>
            <w:vAlign w:val="bottom"/>
          </w:tcPr>
          <w:p w14:paraId="0D8B30C0" w14:textId="77777777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หนี้สินหมุนเวียนอื่นลดลง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9F657" w14:textId="0AF31DA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33B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(23,855)</w:t>
            </w:r>
          </w:p>
        </w:tc>
        <w:tc>
          <w:tcPr>
            <w:tcW w:w="207" w:type="dxa"/>
          </w:tcPr>
          <w:p w14:paraId="57CC311C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4F84E047" w14:textId="5C1FFA02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(23,331)</w:t>
            </w:r>
          </w:p>
        </w:tc>
        <w:tc>
          <w:tcPr>
            <w:tcW w:w="181" w:type="dxa"/>
          </w:tcPr>
          <w:p w14:paraId="379CED38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4546A0" w14:textId="308DB15E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(22,062)</w:t>
            </w:r>
          </w:p>
        </w:tc>
        <w:tc>
          <w:tcPr>
            <w:tcW w:w="180" w:type="dxa"/>
          </w:tcPr>
          <w:p w14:paraId="6EB33453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6BEB49F0" w14:textId="6BB99BAA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(19,827)</w:t>
            </w:r>
          </w:p>
        </w:tc>
      </w:tr>
      <w:tr w:rsidR="00990264" w:rsidRPr="00961B1C" w14:paraId="4987D1F8" w14:textId="77777777" w:rsidTr="00BE6E82">
        <w:trPr>
          <w:cantSplit/>
        </w:trPr>
        <w:tc>
          <w:tcPr>
            <w:tcW w:w="4140" w:type="dxa"/>
            <w:vAlign w:val="bottom"/>
          </w:tcPr>
          <w:p w14:paraId="258A7899" w14:textId="54F134F0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หนี้สินไม่หมุนเวียนอื่นเพิ่มขึ้น</w:t>
            </w:r>
            <w:r>
              <w:rPr>
                <w:rFonts w:asciiTheme="majorBidi" w:eastAsia="Arial Unicode MS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(ลดลง)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14D10" w14:textId="2BC543F8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933B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(25,541)</w:t>
            </w:r>
          </w:p>
        </w:tc>
        <w:tc>
          <w:tcPr>
            <w:tcW w:w="207" w:type="dxa"/>
          </w:tcPr>
          <w:p w14:paraId="00364398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center"/>
          </w:tcPr>
          <w:p w14:paraId="3CCBDD75" w14:textId="51C70886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25,975</w:t>
            </w:r>
          </w:p>
        </w:tc>
        <w:tc>
          <w:tcPr>
            <w:tcW w:w="181" w:type="dxa"/>
          </w:tcPr>
          <w:p w14:paraId="73FBB708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99ADB" w14:textId="46DA205E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(25,541)</w:t>
            </w:r>
          </w:p>
        </w:tc>
        <w:tc>
          <w:tcPr>
            <w:tcW w:w="180" w:type="dxa"/>
          </w:tcPr>
          <w:p w14:paraId="77A67B3A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vAlign w:val="center"/>
          </w:tcPr>
          <w:p w14:paraId="48D25EB3" w14:textId="4A95C29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25,975</w:t>
            </w:r>
          </w:p>
        </w:tc>
      </w:tr>
      <w:tr w:rsidR="00990264" w:rsidRPr="00961B1C" w14:paraId="2B754586" w14:textId="77777777" w:rsidTr="00BE6E82">
        <w:trPr>
          <w:cantSplit/>
        </w:trPr>
        <w:tc>
          <w:tcPr>
            <w:tcW w:w="4140" w:type="dxa"/>
            <w:vAlign w:val="bottom"/>
          </w:tcPr>
          <w:p w14:paraId="7A8EE1DE" w14:textId="77777777" w:rsidR="00990264" w:rsidRPr="00961B1C" w:rsidRDefault="00990264" w:rsidP="00990264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961B1C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C0C7D" w14:textId="49CD52B1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FB5A6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(2,862)</w:t>
            </w:r>
          </w:p>
        </w:tc>
        <w:tc>
          <w:tcPr>
            <w:tcW w:w="207" w:type="dxa"/>
          </w:tcPr>
          <w:p w14:paraId="6FF80793" w14:textId="77777777" w:rsidR="00990264" w:rsidRPr="00961B1C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9478F63" w14:textId="5B9EE8CD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  <w:tc>
          <w:tcPr>
            <w:tcW w:w="181" w:type="dxa"/>
          </w:tcPr>
          <w:p w14:paraId="69547B8A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144E46" w14:textId="3918847D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(2,862)</w:t>
            </w:r>
          </w:p>
        </w:tc>
        <w:tc>
          <w:tcPr>
            <w:tcW w:w="180" w:type="dxa"/>
          </w:tcPr>
          <w:p w14:paraId="4B0BB7E8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B9B2F60" w14:textId="6E57022E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(1,229)</w:t>
            </w:r>
          </w:p>
        </w:tc>
      </w:tr>
      <w:tr w:rsidR="00504FC2" w:rsidRPr="009874D5" w14:paraId="6459B244" w14:textId="77777777" w:rsidTr="00BC5D7F">
        <w:trPr>
          <w:cantSplit/>
        </w:trPr>
        <w:tc>
          <w:tcPr>
            <w:tcW w:w="4140" w:type="dxa"/>
            <w:vAlign w:val="bottom"/>
          </w:tcPr>
          <w:p w14:paraId="4CF902BD" w14:textId="77777777" w:rsidR="00504FC2" w:rsidRPr="00975625" w:rsidRDefault="00504FC2" w:rsidP="00504FC2">
            <w:pPr>
              <w:spacing w:line="240" w:lineRule="auto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975625">
              <w:rPr>
                <w:rFonts w:asciiTheme="majorBidi" w:eastAsia="Arial Unicode MS" w:hAnsiTheme="majorBidi" w:cs="Angsana New" w:hint="eastAsia"/>
                <w:b/>
                <w:bCs/>
                <w:sz w:val="28"/>
                <w:szCs w:val="28"/>
                <w:cs/>
              </w:rPr>
              <w:t>เงินสดได้มาจากการดำเนินงาน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EAFD6E" w14:textId="64EA22B8" w:rsidR="00504FC2" w:rsidRPr="00975625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B5A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1,803,426</w:t>
            </w:r>
          </w:p>
        </w:tc>
        <w:tc>
          <w:tcPr>
            <w:tcW w:w="207" w:type="dxa"/>
          </w:tcPr>
          <w:p w14:paraId="5D092699" w14:textId="77777777" w:rsidR="00504FC2" w:rsidRPr="00975625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1A99EB" w14:textId="3A7D2133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1,699,712</w:t>
            </w:r>
          </w:p>
        </w:tc>
        <w:tc>
          <w:tcPr>
            <w:tcW w:w="181" w:type="dxa"/>
          </w:tcPr>
          <w:p w14:paraId="6E8F9A25" w14:textId="77777777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</w:tcPr>
          <w:p w14:paraId="16196C1D" w14:textId="6544C034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823,027</w:t>
            </w:r>
          </w:p>
        </w:tc>
        <w:tc>
          <w:tcPr>
            <w:tcW w:w="180" w:type="dxa"/>
          </w:tcPr>
          <w:p w14:paraId="685552F3" w14:textId="77777777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2C5C19E2" w14:textId="08D7934C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1,436,249</w:t>
            </w:r>
          </w:p>
        </w:tc>
      </w:tr>
      <w:tr w:rsidR="00990264" w:rsidRPr="009874D5" w14:paraId="07272B13" w14:textId="77777777" w:rsidTr="00864259">
        <w:trPr>
          <w:cantSplit/>
        </w:trPr>
        <w:tc>
          <w:tcPr>
            <w:tcW w:w="4140" w:type="dxa"/>
            <w:vAlign w:val="bottom"/>
          </w:tcPr>
          <w:p w14:paraId="35B4365F" w14:textId="77777777" w:rsidR="00990264" w:rsidRPr="00785BEE" w:rsidRDefault="00990264" w:rsidP="00990264">
            <w:pPr>
              <w:spacing w:line="240" w:lineRule="auto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sz w:val="28"/>
                <w:szCs w:val="28"/>
              </w:rPr>
              <w:t xml:space="preserve">- </w:t>
            </w:r>
            <w:r w:rsidRPr="00785BEE">
              <w:rPr>
                <w:rFonts w:ascii="Angsana New" w:eastAsia="Arial Unicode MS" w:hAnsi="Angsana New" w:cs="Angsana New"/>
                <w:sz w:val="28"/>
                <w:szCs w:val="28"/>
                <w:cs/>
              </w:rPr>
              <w:t>จ่ายภาษีเงินได้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969A20" w14:textId="35C8819B" w:rsidR="00990264" w:rsidRPr="003067DA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FB5A63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(34,892)</w:t>
            </w:r>
          </w:p>
        </w:tc>
        <w:tc>
          <w:tcPr>
            <w:tcW w:w="207" w:type="dxa"/>
          </w:tcPr>
          <w:p w14:paraId="75A39FA1" w14:textId="77777777" w:rsidR="00990264" w:rsidRPr="003067DA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2FD3CF" w14:textId="4B43199F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(55,698)</w:t>
            </w:r>
          </w:p>
        </w:tc>
        <w:tc>
          <w:tcPr>
            <w:tcW w:w="181" w:type="dxa"/>
            <w:vAlign w:val="bottom"/>
          </w:tcPr>
          <w:p w14:paraId="42DD6A77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434A2EE6" w14:textId="20AA3554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(8,466)</w:t>
            </w:r>
          </w:p>
        </w:tc>
        <w:tc>
          <w:tcPr>
            <w:tcW w:w="180" w:type="dxa"/>
            <w:vAlign w:val="bottom"/>
          </w:tcPr>
          <w:p w14:paraId="0FF5F4F7" w14:textId="77777777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69C35F2D" w14:textId="3F128B1A" w:rsidR="00990264" w:rsidRPr="00BC5D7F" w:rsidRDefault="00990264" w:rsidP="00990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(23,406)</w:t>
            </w:r>
          </w:p>
        </w:tc>
      </w:tr>
      <w:tr w:rsidR="00504FC2" w:rsidRPr="009874D5" w14:paraId="2D8E266C" w14:textId="77777777" w:rsidTr="00BC5D7F">
        <w:trPr>
          <w:cantSplit/>
        </w:trPr>
        <w:tc>
          <w:tcPr>
            <w:tcW w:w="4140" w:type="dxa"/>
            <w:vAlign w:val="bottom"/>
          </w:tcPr>
          <w:p w14:paraId="3BE57C7D" w14:textId="77777777" w:rsidR="00504FC2" w:rsidRPr="00785BEE" w:rsidRDefault="00504FC2" w:rsidP="00504FC2">
            <w:pPr>
              <w:spacing w:line="240" w:lineRule="auto"/>
              <w:ind w:left="283" w:hanging="274"/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</w:pPr>
            <w:r w:rsidRPr="00785BEE">
              <w:rPr>
                <w:rFonts w:ascii="Angsana New" w:eastAsia="Arial Unicode MS" w:hAnsi="Angsana New" w:cs="Angsana New"/>
                <w:b/>
                <w:bCs/>
                <w:sz w:val="28"/>
                <w:szCs w:val="28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E598B4" w14:textId="6820E109" w:rsidR="00504FC2" w:rsidRPr="00785BEE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FB5A63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1,768,534</w:t>
            </w:r>
          </w:p>
        </w:tc>
        <w:tc>
          <w:tcPr>
            <w:tcW w:w="207" w:type="dxa"/>
          </w:tcPr>
          <w:p w14:paraId="1C2034AB" w14:textId="77777777" w:rsidR="00504FC2" w:rsidRPr="00785BEE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914097" w14:textId="1F0190EB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83" w:right="-79" w:firstLine="4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1,644,014</w:t>
            </w:r>
          </w:p>
        </w:tc>
        <w:tc>
          <w:tcPr>
            <w:tcW w:w="181" w:type="dxa"/>
            <w:vAlign w:val="bottom"/>
          </w:tcPr>
          <w:p w14:paraId="5167AABC" w14:textId="77777777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0DCBE3" w14:textId="08C71DE7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814,561</w:t>
            </w:r>
          </w:p>
        </w:tc>
        <w:tc>
          <w:tcPr>
            <w:tcW w:w="180" w:type="dxa"/>
            <w:vAlign w:val="bottom"/>
          </w:tcPr>
          <w:p w14:paraId="595371EB" w14:textId="77777777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4635E3" w14:textId="0A199A78" w:rsidR="00504FC2" w:rsidRPr="00BC5D7F" w:rsidRDefault="00504FC2" w:rsidP="00504F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</w:pPr>
            <w:r w:rsidRPr="00BC5D7F">
              <w:rPr>
                <w:rFonts w:ascii="Angsana New" w:hAnsi="Angsana New" w:cs="Angsana New"/>
                <w:b/>
                <w:bCs/>
                <w:sz w:val="28"/>
                <w:szCs w:val="28"/>
                <w:lang w:val="en-GB" w:bidi="ar-SA"/>
              </w:rPr>
              <w:t>1,412,843</w:t>
            </w:r>
          </w:p>
        </w:tc>
      </w:tr>
    </w:tbl>
    <w:p w14:paraId="662472EA" w14:textId="0183BDC4" w:rsidR="002F1480" w:rsidRPr="009874D5" w:rsidRDefault="002F1480" w:rsidP="006B5D47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9874D5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</w:p>
    <w:p w14:paraId="6BFDF0B9" w14:textId="77777777" w:rsidR="002F1480" w:rsidRPr="003C515D" w:rsidRDefault="002F1480" w:rsidP="002F1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ECD4956" w14:textId="2DD5B7E2" w:rsidR="00280F85" w:rsidRPr="002F374F" w:rsidRDefault="00A352D6" w:rsidP="00975625">
      <w:pPr>
        <w:pStyle w:val="BodyText2"/>
        <w:ind w:left="540" w:right="20" w:hanging="522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280F85" w:rsidRPr="00975625">
        <w:rPr>
          <w:rFonts w:asciiTheme="majorBidi" w:hAnsiTheme="majorBidi" w:cs="Angsana New"/>
          <w:bCs/>
          <w:sz w:val="30"/>
          <w:szCs w:val="30"/>
        </w:rPr>
        <w:t xml:space="preserve">.1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2E7DF6" w:rsidRPr="00975625">
        <w:rPr>
          <w:rFonts w:asciiTheme="majorBidi" w:hAnsiTheme="majorBidi" w:cs="Angsana New"/>
          <w:b/>
          <w:sz w:val="30"/>
          <w:szCs w:val="30"/>
          <w:cs/>
        </w:rPr>
        <w:t>ภาระผูกพันที่เป็นรายจ่ายฝ่ายทุน</w:t>
      </w:r>
    </w:p>
    <w:p w14:paraId="025C6CA7" w14:textId="77777777" w:rsidR="007C7F6D" w:rsidRPr="003C515D" w:rsidRDefault="007C7F6D" w:rsidP="00280F85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BA7883" w:rsidRPr="009874D5" w14:paraId="08134956" w14:textId="77777777" w:rsidTr="00975625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0ABE54AE" w14:textId="2974582C" w:rsidR="00BA7883" w:rsidRPr="00E9158F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DB186B"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DB1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B18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7645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3512" w:type="dxa"/>
            <w:vAlign w:val="bottom"/>
          </w:tcPr>
          <w:p w14:paraId="3A2A6938" w14:textId="4E3B26F0" w:rsidR="00BA7883" w:rsidRPr="00251CF7" w:rsidRDefault="00BA7883" w:rsidP="00BA7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E9158F" w:rsidRPr="009874D5" w14:paraId="6FD46AE2" w14:textId="77777777" w:rsidTr="00975625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66F1205D" w14:textId="4A0F9D65" w:rsidR="00E9158F" w:rsidRPr="003067DA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4B736B7F" w14:textId="5DEA7449" w:rsidR="00E9158F" w:rsidRPr="00E9158F" w:rsidRDefault="00E9158F" w:rsidP="005B4E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62C9" w:rsidRPr="009874D5" w14:paraId="4A9759F1" w14:textId="77777777" w:rsidTr="00975625">
        <w:trPr>
          <w:cantSplit/>
          <w:trHeight w:val="420"/>
        </w:trPr>
        <w:tc>
          <w:tcPr>
            <w:tcW w:w="5580" w:type="dxa"/>
            <w:hideMark/>
          </w:tcPr>
          <w:p w14:paraId="1D9415C2" w14:textId="014F40A8" w:rsidR="00AC62C9" w:rsidRPr="009874D5" w:rsidRDefault="00AC62C9" w:rsidP="00AC62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สัญญาสร้างอาคารโรงงานและคลังสินค้า</w:t>
            </w:r>
          </w:p>
        </w:tc>
        <w:tc>
          <w:tcPr>
            <w:tcW w:w="3512" w:type="dxa"/>
          </w:tcPr>
          <w:p w14:paraId="5513836D" w14:textId="1CFD04DA" w:rsidR="00AC62C9" w:rsidRPr="0087267F" w:rsidRDefault="00AC62C9" w:rsidP="00AC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1751F">
              <w:rPr>
                <w:rFonts w:asciiTheme="majorBidi" w:hAnsiTheme="majorBidi" w:cstheme="majorBidi"/>
                <w:sz w:val="30"/>
                <w:szCs w:val="30"/>
              </w:rPr>
              <w:t>101,938</w:t>
            </w:r>
          </w:p>
        </w:tc>
      </w:tr>
      <w:tr w:rsidR="00AC62C9" w:rsidRPr="009874D5" w14:paraId="2CDE5023" w14:textId="77777777" w:rsidTr="00975625">
        <w:trPr>
          <w:cantSplit/>
          <w:trHeight w:val="409"/>
        </w:trPr>
        <w:tc>
          <w:tcPr>
            <w:tcW w:w="5580" w:type="dxa"/>
            <w:hideMark/>
          </w:tcPr>
          <w:p w14:paraId="2B6252D6" w14:textId="7B28BD58" w:rsidR="00AC62C9" w:rsidRPr="009874D5" w:rsidRDefault="00AC62C9" w:rsidP="00AC62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874D5">
              <w:rPr>
                <w:rFonts w:asciiTheme="majorBidi" w:hAnsiTheme="majorBidi" w:cs="Angsana New" w:hint="cs"/>
                <w:sz w:val="30"/>
                <w:szCs w:val="30"/>
                <w:cs/>
              </w:rPr>
              <w:t>สัญญาซื้อเครื่องจักรและอุปกรณ์</w:t>
            </w:r>
          </w:p>
        </w:tc>
        <w:tc>
          <w:tcPr>
            <w:tcW w:w="3512" w:type="dxa"/>
          </w:tcPr>
          <w:p w14:paraId="76109EE0" w14:textId="31AFE3AE" w:rsidR="00AC62C9" w:rsidRPr="00960455" w:rsidRDefault="00AC62C9" w:rsidP="00AC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1751F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183,461</w:t>
            </w:r>
          </w:p>
        </w:tc>
      </w:tr>
    </w:tbl>
    <w:p w14:paraId="5E66BB11" w14:textId="77777777" w:rsidR="00F92000" w:rsidRPr="003C515D" w:rsidDel="007B4721" w:rsidRDefault="00F92000" w:rsidP="003C5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706"/>
        <w:jc w:val="both"/>
        <w:rPr>
          <w:rFonts w:asciiTheme="majorBidi" w:hAnsiTheme="majorBidi" w:cstheme="majorBidi"/>
          <w:sz w:val="32"/>
          <w:szCs w:val="32"/>
        </w:rPr>
      </w:pPr>
    </w:p>
    <w:p w14:paraId="30E6A51D" w14:textId="5FD673D9" w:rsidR="00160F54" w:rsidRPr="002F374F" w:rsidRDefault="00A352D6" w:rsidP="002A6A6E">
      <w:pPr>
        <w:pStyle w:val="BodyText2"/>
        <w:ind w:left="36" w:right="20" w:firstLine="0"/>
        <w:jc w:val="thaiDistribute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160F54" w:rsidRPr="00975625">
        <w:rPr>
          <w:rFonts w:asciiTheme="majorBidi" w:hAnsiTheme="majorBidi" w:cs="Angsana New"/>
          <w:bCs/>
          <w:sz w:val="30"/>
          <w:szCs w:val="30"/>
        </w:rPr>
        <w:t xml:space="preserve">.2 </w:t>
      </w:r>
      <w:r w:rsidR="00F82E8F">
        <w:rPr>
          <w:rFonts w:asciiTheme="majorBidi" w:hAnsiTheme="majorBidi" w:cs="Angsana New"/>
          <w:bCs/>
          <w:sz w:val="30"/>
          <w:szCs w:val="30"/>
        </w:rPr>
        <w:t xml:space="preserve">  </w:t>
      </w:r>
      <w:r w:rsidR="005C4A3E" w:rsidRPr="00975625">
        <w:rPr>
          <w:rFonts w:asciiTheme="majorBidi" w:hAnsiTheme="majorBidi" w:cs="Angsana New"/>
          <w:b/>
          <w:sz w:val="30"/>
          <w:szCs w:val="30"/>
          <w:cs/>
        </w:rPr>
        <w:t>การค้ำประกัน</w:t>
      </w:r>
    </w:p>
    <w:p w14:paraId="6A11A12F" w14:textId="77777777" w:rsidR="00F37A1A" w:rsidRPr="003C515D" w:rsidRDefault="00F37A1A" w:rsidP="00160F54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3E406AF7" w14:textId="0B7081E0" w:rsidR="005C4A3E" w:rsidRDefault="00BA7883" w:rsidP="00BF3977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jc w:val="thaiDistribute"/>
        <w:rPr>
          <w:rFonts w:asciiTheme="majorBidi" w:hAnsiTheme="majorBidi" w:cs="Angsana New"/>
          <w:sz w:val="30"/>
          <w:szCs w:val="30"/>
        </w:rPr>
      </w:pP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ณ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BA7883">
        <w:rPr>
          <w:rFonts w:asciiTheme="majorBidi" w:hAnsiTheme="majorBidi" w:cs="Angsana New" w:hint="cs"/>
          <w:spacing w:val="-4"/>
          <w:sz w:val="30"/>
          <w:szCs w:val="30"/>
          <w:cs/>
        </w:rPr>
        <w:t>วันที่</w:t>
      </w:r>
      <w:r w:rsidRPr="00BA7883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DB186B" w:rsidRPr="00651C8E">
        <w:rPr>
          <w:rFonts w:asciiTheme="majorBidi" w:hAnsiTheme="majorBidi" w:cs="Angsana New"/>
          <w:spacing w:val="-4"/>
          <w:sz w:val="30"/>
          <w:szCs w:val="30"/>
        </w:rPr>
        <w:t xml:space="preserve">30 </w:t>
      </w:r>
      <w:r w:rsidR="00DB186B" w:rsidRPr="00651C8E">
        <w:rPr>
          <w:rFonts w:asciiTheme="majorBidi" w:hAnsiTheme="majorBidi" w:cs="Angsana New" w:hint="cs"/>
          <w:spacing w:val="-4"/>
          <w:sz w:val="30"/>
          <w:szCs w:val="30"/>
          <w:cs/>
        </w:rPr>
        <w:t>มิถุนายน</w:t>
      </w:r>
      <w:r w:rsidR="00DB186B" w:rsidRPr="00651C8E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FD4B82">
        <w:rPr>
          <w:rFonts w:asciiTheme="majorBidi" w:hAnsiTheme="majorBidi" w:cs="Angsana New"/>
          <w:spacing w:val="-4"/>
          <w:sz w:val="30"/>
          <w:szCs w:val="30"/>
        </w:rPr>
        <w:t>9</w:t>
      </w:r>
      <w:r w:rsidR="00431BAB" w:rsidRPr="00F27FC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431BAB" w:rsidRPr="00F27FC6">
        <w:rPr>
          <w:rFonts w:asciiTheme="majorBidi" w:hAnsiTheme="majorBidi" w:cs="Angsana New" w:hint="cs"/>
          <w:spacing w:val="-4"/>
          <w:sz w:val="30"/>
          <w:szCs w:val="30"/>
          <w:cs/>
        </w:rPr>
        <w:t>กลุ่มบริษัทมีหนังสือค้ำประกันซึ่งออกโดยธนาคารในนามบริษัทเป็นจำนวน</w:t>
      </w:r>
      <w:r w:rsidR="00093CD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  <w:r w:rsidR="00AC62C9">
        <w:rPr>
          <w:rFonts w:asciiTheme="majorBidi" w:hAnsiTheme="majorBidi" w:cs="Angsana New"/>
          <w:spacing w:val="-4"/>
          <w:sz w:val="30"/>
          <w:szCs w:val="30"/>
        </w:rPr>
        <w:t>16.1</w:t>
      </w:r>
      <w:r w:rsidR="00F44EA4" w:rsidRPr="0041431C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431BAB" w:rsidRPr="0041431C">
        <w:rPr>
          <w:rFonts w:asciiTheme="majorBidi" w:hAnsiTheme="majorBidi" w:cs="Angsana New"/>
          <w:spacing w:val="-4"/>
          <w:sz w:val="30"/>
          <w:szCs w:val="30"/>
          <w:cs/>
        </w:rPr>
        <w:t>ล้า</w:t>
      </w:r>
      <w:r w:rsidR="00892B56" w:rsidRPr="0041431C">
        <w:rPr>
          <w:rFonts w:asciiTheme="majorBidi" w:hAnsiTheme="majorBidi" w:cs="Angsana New"/>
          <w:spacing w:val="-4"/>
          <w:sz w:val="30"/>
          <w:szCs w:val="30"/>
          <w:cs/>
        </w:rPr>
        <w:t>น</w:t>
      </w:r>
      <w:r w:rsidR="00431BAB" w:rsidRPr="0041431C">
        <w:rPr>
          <w:rFonts w:asciiTheme="majorBidi" w:hAnsiTheme="majorBidi" w:cs="Angsana New"/>
          <w:spacing w:val="-4"/>
          <w:sz w:val="30"/>
          <w:szCs w:val="30"/>
          <w:cs/>
        </w:rPr>
        <w:t>บาท</w:t>
      </w:r>
      <w:r w:rsidR="00431BAB"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F3977">
        <w:rPr>
          <w:rFonts w:asciiTheme="majorBidi" w:hAnsiTheme="majorBidi" w:cs="Angsana New"/>
          <w:sz w:val="30"/>
          <w:szCs w:val="30"/>
          <w:cs/>
        </w:rPr>
        <w:br/>
      </w:r>
      <w:r w:rsidR="00431BAB" w:rsidRPr="000370E8">
        <w:rPr>
          <w:rFonts w:asciiTheme="majorBidi" w:hAnsiTheme="majorBidi" w:cs="Angsana New" w:hint="cs"/>
          <w:sz w:val="30"/>
          <w:szCs w:val="30"/>
          <w:cs/>
        </w:rPr>
        <w:t>ซึ่งเกี่ยวกับการดำเนินงานตามปกติของบริษัท</w:t>
      </w:r>
    </w:p>
    <w:p w14:paraId="11901E67" w14:textId="77777777" w:rsidR="00911F3F" w:rsidRDefault="00911F3F" w:rsidP="00975625">
      <w:pPr>
        <w:tabs>
          <w:tab w:val="clear" w:pos="227"/>
          <w:tab w:val="clear" w:pos="454"/>
          <w:tab w:val="clear" w:pos="680"/>
          <w:tab w:val="clear" w:pos="907"/>
        </w:tabs>
        <w:ind w:left="540" w:right="-90"/>
        <w:rPr>
          <w:rFonts w:asciiTheme="majorBidi" w:hAnsiTheme="majorBidi" w:cs="Angsana New"/>
          <w:sz w:val="32"/>
          <w:szCs w:val="32"/>
        </w:rPr>
      </w:pPr>
    </w:p>
    <w:p w14:paraId="26CDBD12" w14:textId="780CC15C" w:rsidR="00972D67" w:rsidRPr="000370E8" w:rsidRDefault="00A352D6" w:rsidP="00BA7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bCs/>
          <w:sz w:val="30"/>
          <w:szCs w:val="30"/>
        </w:rPr>
      </w:pPr>
      <w:r>
        <w:rPr>
          <w:rFonts w:asciiTheme="majorBidi" w:hAnsiTheme="majorBidi" w:cs="Angsana New"/>
          <w:bCs/>
          <w:sz w:val="30"/>
          <w:szCs w:val="30"/>
        </w:rPr>
        <w:t>20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>.</w:t>
      </w:r>
      <w:r w:rsidR="003B53D6" w:rsidRPr="000370E8">
        <w:rPr>
          <w:rFonts w:asciiTheme="majorBidi" w:hAnsiTheme="majorBidi" w:cs="Angsana New"/>
          <w:bCs/>
          <w:sz w:val="30"/>
          <w:szCs w:val="30"/>
        </w:rPr>
        <w:t>3</w:t>
      </w:r>
      <w:r w:rsidR="00972D67" w:rsidRPr="000370E8">
        <w:rPr>
          <w:rFonts w:asciiTheme="majorBidi" w:hAnsiTheme="majorBidi" w:cs="Angsana New"/>
          <w:bCs/>
          <w:sz w:val="30"/>
          <w:szCs w:val="30"/>
        </w:rPr>
        <w:t xml:space="preserve"> </w:t>
      </w:r>
      <w:r w:rsidR="00E52FF4" w:rsidRPr="000370E8">
        <w:rPr>
          <w:rFonts w:asciiTheme="majorBidi" w:hAnsiTheme="majorBidi" w:cs="Angsana New" w:hint="cs"/>
          <w:bCs/>
          <w:sz w:val="30"/>
          <w:szCs w:val="30"/>
          <w:cs/>
        </w:rPr>
        <w:t xml:space="preserve">  </w:t>
      </w:r>
      <w:r w:rsidR="003B53D6" w:rsidRPr="000370E8">
        <w:rPr>
          <w:rFonts w:asciiTheme="majorBidi" w:hAnsiTheme="majorBidi" w:cs="Angsana New"/>
          <w:b/>
          <w:sz w:val="30"/>
          <w:szCs w:val="30"/>
          <w:cs/>
        </w:rPr>
        <w:t>ภาระผูกพันอื่น</w:t>
      </w:r>
    </w:p>
    <w:p w14:paraId="23EE84F7" w14:textId="77777777" w:rsidR="00BE677D" w:rsidRPr="003C515D" w:rsidRDefault="00BE677D" w:rsidP="00972D67">
      <w:pPr>
        <w:pStyle w:val="BodyText2"/>
        <w:ind w:left="540" w:right="20" w:firstLine="0"/>
        <w:jc w:val="thaiDistribute"/>
        <w:rPr>
          <w:rFonts w:asciiTheme="majorBidi" w:hAnsiTheme="majorBidi" w:cs="Angsana New"/>
          <w:bCs/>
          <w:sz w:val="32"/>
          <w:szCs w:val="32"/>
        </w:rPr>
      </w:pPr>
    </w:p>
    <w:p w14:paraId="0DBA9E4F" w14:textId="5FDDEE4D" w:rsidR="000A0E38" w:rsidRDefault="00BE677D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0370E8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กลุ่มบริษัทมีวงเงินเบิกเกินบัญชี</w:t>
      </w:r>
      <w:r w:rsidRPr="000370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370E8">
        <w:rPr>
          <w:rFonts w:asciiTheme="majorBidi" w:hAnsiTheme="majorBidi" w:cs="Angsana New" w:hint="cs"/>
          <w:sz w:val="30"/>
          <w:szCs w:val="30"/>
          <w:cs/>
        </w:rPr>
        <w:t>และวงเงินอื่นที่ยังไม่ได้ใช้กับสถาบันการเงิน</w:t>
      </w:r>
      <w:r w:rsidR="00911F3F">
        <w:rPr>
          <w:rFonts w:asciiTheme="majorBidi" w:hAnsiTheme="majorBidi" w:cs="Angsana New" w:hint="cs"/>
          <w:sz w:val="30"/>
          <w:szCs w:val="30"/>
          <w:cs/>
        </w:rPr>
        <w:t>หลายแห่งที่ยังไม่ได้ใช้ดังนี้</w:t>
      </w:r>
    </w:p>
    <w:p w14:paraId="2BA1238F" w14:textId="77777777" w:rsidR="00911F3F" w:rsidRDefault="00911F3F" w:rsidP="00AD18F4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3512"/>
      </w:tblGrid>
      <w:tr w:rsidR="008B1D29" w:rsidRPr="009874D5" w14:paraId="44A7C262" w14:textId="77777777" w:rsidTr="003B0870">
        <w:trPr>
          <w:cantSplit/>
          <w:trHeight w:val="431"/>
          <w:tblHeader/>
        </w:trPr>
        <w:tc>
          <w:tcPr>
            <w:tcW w:w="5580" w:type="dxa"/>
            <w:vAlign w:val="bottom"/>
            <w:hideMark/>
          </w:tcPr>
          <w:p w14:paraId="23777C69" w14:textId="225F3D7F" w:rsidR="008B1D29" w:rsidRPr="00E9158F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Pr="009874D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DB1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B18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512" w:type="dxa"/>
            <w:vAlign w:val="bottom"/>
          </w:tcPr>
          <w:p w14:paraId="39EC989E" w14:textId="77777777" w:rsidR="008B1D29" w:rsidRPr="00251CF7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trike/>
                <w:sz w:val="30"/>
                <w:szCs w:val="30"/>
                <w:cs/>
              </w:rPr>
            </w:pPr>
            <w:r w:rsidRPr="009874D5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8B1D29" w:rsidRPr="009874D5" w14:paraId="40A7C862" w14:textId="77777777" w:rsidTr="003B0870">
        <w:trPr>
          <w:cantSplit/>
          <w:trHeight w:val="443"/>
          <w:tblHeader/>
        </w:trPr>
        <w:tc>
          <w:tcPr>
            <w:tcW w:w="5580" w:type="dxa"/>
            <w:vAlign w:val="bottom"/>
          </w:tcPr>
          <w:p w14:paraId="72D91366" w14:textId="77777777" w:rsidR="008B1D29" w:rsidRPr="003067DA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2" w:type="dxa"/>
            <w:vAlign w:val="bottom"/>
          </w:tcPr>
          <w:p w14:paraId="0CCA1C2E" w14:textId="7E36BD39" w:rsidR="008B1D29" w:rsidRPr="00E9158F" w:rsidRDefault="008B1D29" w:rsidP="003B0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7" w:right="-79" w:firstLine="1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ล้านสกุลเงิน</w:t>
            </w:r>
            <w:r w:rsidRPr="00E915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C62C9" w:rsidRPr="009874D5" w14:paraId="56FB1BF7" w14:textId="77777777" w:rsidTr="00B507E4">
        <w:trPr>
          <w:cantSplit/>
          <w:trHeight w:val="420"/>
        </w:trPr>
        <w:tc>
          <w:tcPr>
            <w:tcW w:w="5580" w:type="dxa"/>
            <w:hideMark/>
          </w:tcPr>
          <w:p w14:paraId="7FBF2FDD" w14:textId="37B1BF01" w:rsidR="00AC62C9" w:rsidRPr="009874D5" w:rsidRDefault="00AC62C9" w:rsidP="00AC62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3512" w:type="dxa"/>
            <w:vAlign w:val="center"/>
          </w:tcPr>
          <w:p w14:paraId="649C3070" w14:textId="4A894916" w:rsidR="00AC62C9" w:rsidRPr="00960455" w:rsidRDefault="00AC62C9" w:rsidP="00AC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11790E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4,840</w:t>
            </w:r>
          </w:p>
        </w:tc>
      </w:tr>
      <w:tr w:rsidR="00AC62C9" w:rsidRPr="009874D5" w14:paraId="686289DC" w14:textId="77777777" w:rsidTr="00B507E4">
        <w:trPr>
          <w:cantSplit/>
          <w:trHeight w:val="409"/>
        </w:trPr>
        <w:tc>
          <w:tcPr>
            <w:tcW w:w="5580" w:type="dxa"/>
            <w:hideMark/>
          </w:tcPr>
          <w:p w14:paraId="7A6CC66B" w14:textId="5AF8AA58" w:rsidR="00AC62C9" w:rsidRPr="009874D5" w:rsidRDefault="00AC62C9" w:rsidP="00AC62C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3512" w:type="dxa"/>
            <w:vAlign w:val="center"/>
          </w:tcPr>
          <w:p w14:paraId="3A04E218" w14:textId="0FC5AAE9" w:rsidR="00AC62C9" w:rsidRPr="00960455" w:rsidRDefault="00AC62C9" w:rsidP="00AC6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  <w:tab w:val="decimal" w:pos="7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</w:t>
            </w:r>
          </w:p>
        </w:tc>
      </w:tr>
    </w:tbl>
    <w:p w14:paraId="4075D6D7" w14:textId="36D426DF" w:rsidR="00B25F03" w:rsidRDefault="00B25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35EFC260" w14:textId="0F7857A9" w:rsidR="00E77E43" w:rsidRPr="00107B45" w:rsidRDefault="00E77E43" w:rsidP="00E77E43">
      <w:pPr>
        <w:pStyle w:val="ListParagraph"/>
        <w:keepNext/>
        <w:keepLines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107B45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1D94DDD" w14:textId="77777777" w:rsidR="00E77E43" w:rsidRDefault="00E77E43" w:rsidP="00E77E43">
      <w:pPr>
        <w:pStyle w:val="BodyText2"/>
        <w:ind w:left="540" w:right="20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6FDFF6" w14:textId="79DF0307" w:rsidR="00E77E43" w:rsidRPr="0080192C" w:rsidRDefault="000E483B" w:rsidP="000E483B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A314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เมื่อวันที่ </w:t>
      </w:r>
      <w:r w:rsidRPr="00DA314A">
        <w:rPr>
          <w:rFonts w:asciiTheme="majorBidi" w:hAnsiTheme="majorBidi" w:cs="Angsana New"/>
          <w:spacing w:val="-4"/>
          <w:sz w:val="30"/>
          <w:szCs w:val="30"/>
        </w:rPr>
        <w:t>3</w:t>
      </w:r>
      <w:r w:rsidR="00456E0B">
        <w:rPr>
          <w:rFonts w:asciiTheme="majorBidi" w:hAnsiTheme="majorBidi" w:cs="Angsana New"/>
          <w:spacing w:val="-4"/>
          <w:sz w:val="30"/>
          <w:szCs w:val="30"/>
        </w:rPr>
        <w:t>0</w:t>
      </w:r>
      <w:r w:rsidRPr="00DA314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Pr="00DA314A">
        <w:rPr>
          <w:rFonts w:asciiTheme="majorBidi" w:hAnsiTheme="majorBidi" w:cs="Angsana New" w:hint="cs"/>
          <w:spacing w:val="-4"/>
          <w:sz w:val="30"/>
          <w:szCs w:val="30"/>
          <w:cs/>
        </w:rPr>
        <w:t>กรกฎาคม</w:t>
      </w:r>
      <w:r w:rsidRPr="00DA314A">
        <w:rPr>
          <w:rFonts w:asciiTheme="majorBidi" w:hAnsiTheme="majorBidi" w:cs="Angsana New"/>
          <w:spacing w:val="-4"/>
          <w:sz w:val="30"/>
          <w:szCs w:val="30"/>
        </w:rPr>
        <w:t xml:space="preserve"> 256</w:t>
      </w:r>
      <w:r>
        <w:rPr>
          <w:rFonts w:asciiTheme="majorBidi" w:hAnsiTheme="majorBidi" w:cs="Angsana New"/>
          <w:spacing w:val="-4"/>
          <w:sz w:val="30"/>
          <w:szCs w:val="30"/>
        </w:rPr>
        <w:t xml:space="preserve">9 </w:t>
      </w:r>
      <w:r w:rsidRPr="00DA314A">
        <w:rPr>
          <w:rFonts w:asciiTheme="majorBidi" w:hAnsiTheme="majorBidi" w:cs="Angsana New" w:hint="cs"/>
          <w:spacing w:val="-4"/>
          <w:sz w:val="30"/>
          <w:szCs w:val="30"/>
          <w:cs/>
        </w:rPr>
        <w:t>ที่ประชุมคณะกรรมการของบริษัทได้มีมติอนุมัติการจ่ายเงินปันผลระหว่างกาลในอัตรา</w:t>
      </w:r>
      <w:r>
        <w:rPr>
          <w:rFonts w:asciiTheme="majorBidi" w:hAnsiTheme="majorBidi" w:cs="Angsana New"/>
          <w:spacing w:val="-4"/>
          <w:sz w:val="30"/>
          <w:szCs w:val="30"/>
        </w:rPr>
        <w:br/>
      </w:r>
      <w:r w:rsidRPr="00DA314A">
        <w:rPr>
          <w:rFonts w:asciiTheme="majorBidi" w:hAnsiTheme="majorBidi" w:cs="Angsana New" w:hint="cs"/>
          <w:spacing w:val="-4"/>
          <w:sz w:val="30"/>
          <w:szCs w:val="30"/>
          <w:cs/>
        </w:rPr>
        <w:t>หุ้นละ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07B45">
        <w:rPr>
          <w:rFonts w:asciiTheme="majorBidi" w:hAnsiTheme="majorBidi" w:cs="Angsana New"/>
          <w:sz w:val="30"/>
          <w:szCs w:val="30"/>
        </w:rPr>
        <w:t>0.55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>บาทต่อหุ้น คิดเป็นจำนวนรวม</w:t>
      </w:r>
      <w:r w:rsidR="00107B45">
        <w:rPr>
          <w:rFonts w:asciiTheme="majorBidi" w:hAnsiTheme="majorBidi" w:cs="Angsana New"/>
          <w:sz w:val="30"/>
          <w:szCs w:val="30"/>
        </w:rPr>
        <w:t xml:space="preserve"> 1,650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 ให้แก่ผู้ถือหุ้นสามัญ โดยมีกำหนดจ่ายเงินปันผลระหว่างกาลในวันที่ </w:t>
      </w:r>
      <w:r w:rsidR="00107B45">
        <w:rPr>
          <w:rFonts w:asciiTheme="majorBidi" w:hAnsiTheme="majorBidi" w:cs="Angsana New"/>
          <w:sz w:val="30"/>
          <w:szCs w:val="30"/>
        </w:rPr>
        <w:t xml:space="preserve">26 </w:t>
      </w:r>
      <w:r w:rsidR="00107B45">
        <w:rPr>
          <w:rFonts w:asciiTheme="majorBidi" w:hAnsiTheme="majorBidi" w:cs="Angsana New" w:hint="cs"/>
          <w:sz w:val="30"/>
          <w:szCs w:val="30"/>
          <w:cs/>
        </w:rPr>
        <w:t xml:space="preserve">สิงหาคม </w:t>
      </w:r>
      <w:r w:rsidRPr="000E483B">
        <w:rPr>
          <w:rFonts w:asciiTheme="majorBidi" w:hAnsiTheme="majorBidi" w:cs="Angsana New"/>
          <w:sz w:val="30"/>
          <w:szCs w:val="30"/>
        </w:rPr>
        <w:t>2569</w:t>
      </w:r>
    </w:p>
    <w:sectPr w:rsidR="00E77E43" w:rsidRPr="0080192C" w:rsidSect="005E58C3">
      <w:footerReference w:type="default" r:id="rId13"/>
      <w:pgSz w:w="11909" w:h="16834" w:code="9"/>
      <w:pgMar w:top="691" w:right="1109" w:bottom="576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D909A" w14:textId="77777777" w:rsidR="00D87D3A" w:rsidRDefault="00D87D3A">
      <w:r>
        <w:separator/>
      </w:r>
    </w:p>
  </w:endnote>
  <w:endnote w:type="continuationSeparator" w:id="0">
    <w:p w14:paraId="1558EF1B" w14:textId="77777777" w:rsidR="00D87D3A" w:rsidRDefault="00D87D3A">
      <w:r>
        <w:continuationSeparator/>
      </w:r>
    </w:p>
  </w:endnote>
  <w:endnote w:type="continuationNotice" w:id="1">
    <w:p w14:paraId="2AD8F4A8" w14:textId="77777777" w:rsidR="00D87D3A" w:rsidRDefault="00D87D3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8D0DC" w14:textId="103B2662" w:rsidR="0043443E" w:rsidRPr="00975625" w:rsidRDefault="00EE1528" w:rsidP="00975625">
    <w:pPr>
      <w:pStyle w:val="Footer"/>
      <w:tabs>
        <w:tab w:val="clear" w:pos="4678"/>
      </w:tabs>
      <w:jc w:val="center"/>
      <w:rPr>
        <w:rFonts w:asciiTheme="majorBidi" w:hAnsiTheme="majorBidi" w:cstheme="majorBidi"/>
        <w:sz w:val="30"/>
        <w:szCs w:val="30"/>
        <w:lang w:val="fr-FR"/>
      </w:rPr>
    </w:pPr>
    <w:r w:rsidRPr="00975625">
      <w:rPr>
        <w:rFonts w:asciiTheme="majorBidi" w:hAnsiTheme="majorBidi" w:cstheme="majorBidi"/>
        <w:caps/>
        <w:sz w:val="30"/>
        <w:szCs w:val="30"/>
      </w:rPr>
      <w:t>1</w:t>
    </w:r>
    <w:r w:rsidR="005C6E42">
      <w:rPr>
        <w:rFonts w:asciiTheme="majorBidi" w:hAnsiTheme="majorBidi" w:cstheme="majorBidi"/>
        <w:caps/>
        <w:sz w:val="30"/>
        <w:szCs w:val="30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38995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08B9EC9" w14:textId="6F3F663C" w:rsidR="00613609" w:rsidRPr="005E58C3" w:rsidRDefault="009B04CC" w:rsidP="0097562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E58C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E58C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E58C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E58C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8004" w14:textId="77777777" w:rsidR="00D87D3A" w:rsidRDefault="00D87D3A">
      <w:r>
        <w:separator/>
      </w:r>
    </w:p>
  </w:footnote>
  <w:footnote w:type="continuationSeparator" w:id="0">
    <w:p w14:paraId="3B313A0F" w14:textId="77777777" w:rsidR="00D87D3A" w:rsidRDefault="00D87D3A">
      <w:r>
        <w:continuationSeparator/>
      </w:r>
    </w:p>
  </w:footnote>
  <w:footnote w:type="continuationNotice" w:id="1">
    <w:p w14:paraId="4491A9C1" w14:textId="77777777" w:rsidR="00D87D3A" w:rsidRDefault="00D87D3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26AAE" w14:textId="500893A7" w:rsidR="0043443E" w:rsidRPr="0016535D" w:rsidRDefault="00935D48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16535D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ไอ</w:t>
    </w:r>
    <w:r w:rsidRPr="0016535D">
      <w:rPr>
        <w:rFonts w:ascii="Angsana New" w:hAnsi="Angsana New" w:cs="Angsana New"/>
        <w:b/>
        <w:bCs/>
        <w:sz w:val="32"/>
        <w:szCs w:val="32"/>
        <w:cs/>
      </w:rPr>
      <w:t>-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เทล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คอร์ปอเรชั่น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 w:rsidRPr="0016535D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16535D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16535D">
      <w:rPr>
        <w:rFonts w:ascii="Angsana New" w:hAnsi="Angsana New" w:cs="Angsana New"/>
        <w:b/>
        <w:bCs/>
        <w:sz w:val="32"/>
        <w:szCs w:val="32"/>
        <w:cs/>
      </w:rPr>
      <w:t>)</w:t>
    </w:r>
    <w:r w:rsidR="00942102" w:rsidRPr="0016535D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  <w:r w:rsidRPr="0016535D">
      <w:rPr>
        <w:rFonts w:ascii="Angsana New" w:hAnsi="Angsana New" w:cs="Angsana New"/>
        <w:b/>
        <w:bCs/>
        <w:sz w:val="32"/>
        <w:szCs w:val="32"/>
      </w:rPr>
      <w:br/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หมายเหตุประกอบ</w:t>
    </w:r>
    <w:r w:rsidR="0043443E" w:rsidRPr="0016535D">
      <w:rPr>
        <w:rFonts w:ascii="Angsana New" w:hAnsi="Angsana New" w:cs="Angsana New" w:hint="cs"/>
        <w:b/>
        <w:bCs/>
        <w:sz w:val="32"/>
        <w:szCs w:val="32"/>
        <w:cs/>
      </w:rPr>
      <w:t>งบ</w:t>
    </w:r>
    <w:r w:rsidR="0043443E" w:rsidRPr="0016535D">
      <w:rPr>
        <w:rFonts w:ascii="Angsana New" w:hAnsi="Angsana New" w:cs="Angsana New"/>
        <w:b/>
        <w:bCs/>
        <w:sz w:val="32"/>
        <w:szCs w:val="32"/>
        <w:cs/>
      </w:rPr>
      <w:t>การเงินระหว่างกาลแบบย่อ</w:t>
    </w:r>
  </w:p>
  <w:p w14:paraId="13D35D4C" w14:textId="56AA281A" w:rsidR="0043443E" w:rsidRPr="0016535D" w:rsidRDefault="005D3E8B" w:rsidP="00D25572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สำหรับงวดสามเดือน</w:t>
    </w:r>
    <w:r w:rsidR="00AE3751">
      <w:rPr>
        <w:rFonts w:ascii="Angsana New" w:hAnsi="Angsana New" w:cs="Angsana New" w:hint="cs"/>
        <w:bCs/>
        <w:sz w:val="32"/>
        <w:szCs w:val="32"/>
        <w:cs/>
        <w:lang w:bidi="th-TH"/>
      </w:rPr>
      <w:t>และหก</w:t>
    </w:r>
    <w:r w:rsidR="00AE3751"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เดือนสิ้นสุดวันที่</w:t>
    </w:r>
    <w:r w:rsidR="00AE3751"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 w:rsidR="00AE3751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AE3751">
      <w:rPr>
        <w:rFonts w:ascii="Angsana New" w:hAnsi="Angsana New" w:cs="Angsana New" w:hint="cs"/>
        <w:bCs/>
        <w:sz w:val="32"/>
        <w:szCs w:val="32"/>
        <w:cs/>
        <w:lang w:val="en-US" w:bidi="th-TH"/>
      </w:rPr>
      <w:t>มิถุนายน</w:t>
    </w:r>
    <w:r w:rsidR="00AE3751"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/>
        <w:bCs/>
        <w:sz w:val="32"/>
        <w:szCs w:val="32"/>
        <w:lang w:bidi="th-TH"/>
      </w:rPr>
      <w:t>256</w:t>
    </w:r>
    <w:r w:rsidR="00D72482">
      <w:rPr>
        <w:rFonts w:ascii="Angsana New" w:hAnsi="Angsana New" w:cs="Angsana New"/>
        <w:bCs/>
        <w:sz w:val="32"/>
        <w:szCs w:val="32"/>
        <w:lang w:bidi="th-TH"/>
      </w:rPr>
      <w:t>9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 xml:space="preserve"> (</w:t>
    </w:r>
    <w:r w:rsidRPr="005D3E8B">
      <w:rPr>
        <w:rFonts w:ascii="Angsana New" w:hAnsi="Angsana New" w:cs="Angsana New" w:hint="cs"/>
        <w:bCs/>
        <w:sz w:val="32"/>
        <w:szCs w:val="32"/>
        <w:cs/>
        <w:lang w:bidi="th-TH"/>
      </w:rPr>
      <w:t>ไม่ได้ตรวจสอบ</w:t>
    </w:r>
    <w:r w:rsidRPr="005D3E8B">
      <w:rPr>
        <w:rFonts w:ascii="Angsana New" w:hAnsi="Angsana New" w:cs="Angsana New"/>
        <w:bCs/>
        <w:sz w:val="32"/>
        <w:szCs w:val="32"/>
        <w:cs/>
        <w:lang w:bidi="th-TH"/>
      </w:rPr>
      <w:t>)</w:t>
    </w:r>
  </w:p>
  <w:p w14:paraId="2EAED60C" w14:textId="77777777" w:rsidR="0043443E" w:rsidRPr="00935D48" w:rsidRDefault="0043443E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6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8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10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2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4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9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5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6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0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9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3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7"/>
  </w:num>
  <w:num w:numId="3" w16cid:durableId="1286892861">
    <w:abstractNumId w:val="38"/>
  </w:num>
  <w:num w:numId="4" w16cid:durableId="501553393">
    <w:abstractNumId w:val="21"/>
  </w:num>
  <w:num w:numId="5" w16cid:durableId="1261524302">
    <w:abstractNumId w:val="31"/>
  </w:num>
  <w:num w:numId="6" w16cid:durableId="1929728139">
    <w:abstractNumId w:val="17"/>
  </w:num>
  <w:num w:numId="7" w16cid:durableId="2034379028">
    <w:abstractNumId w:val="13"/>
  </w:num>
  <w:num w:numId="8" w16cid:durableId="882139203">
    <w:abstractNumId w:val="16"/>
  </w:num>
  <w:num w:numId="9" w16cid:durableId="1326204293">
    <w:abstractNumId w:val="40"/>
  </w:num>
  <w:num w:numId="10" w16cid:durableId="1782063903">
    <w:abstractNumId w:val="3"/>
  </w:num>
  <w:num w:numId="11" w16cid:durableId="1478179590">
    <w:abstractNumId w:val="14"/>
  </w:num>
  <w:num w:numId="12" w16cid:durableId="86774325">
    <w:abstractNumId w:val="32"/>
  </w:num>
  <w:num w:numId="13" w16cid:durableId="1018658134">
    <w:abstractNumId w:val="8"/>
  </w:num>
  <w:num w:numId="14" w16cid:durableId="731463318">
    <w:abstractNumId w:val="12"/>
  </w:num>
  <w:num w:numId="15" w16cid:durableId="844124959">
    <w:abstractNumId w:val="9"/>
  </w:num>
  <w:num w:numId="16" w16cid:durableId="46494984">
    <w:abstractNumId w:val="35"/>
  </w:num>
  <w:num w:numId="17" w16cid:durableId="1405564545">
    <w:abstractNumId w:val="0"/>
  </w:num>
  <w:num w:numId="18" w16cid:durableId="485321709">
    <w:abstractNumId w:val="37"/>
  </w:num>
  <w:num w:numId="19" w16cid:durableId="1067411573">
    <w:abstractNumId w:val="23"/>
  </w:num>
  <w:num w:numId="20" w16cid:durableId="661856616">
    <w:abstractNumId w:val="20"/>
  </w:num>
  <w:num w:numId="21" w16cid:durableId="1174952886">
    <w:abstractNumId w:val="34"/>
  </w:num>
  <w:num w:numId="22" w16cid:durableId="711416556">
    <w:abstractNumId w:val="6"/>
  </w:num>
  <w:num w:numId="23" w16cid:durableId="1650481236">
    <w:abstractNumId w:val="15"/>
  </w:num>
  <w:num w:numId="24" w16cid:durableId="1631086467">
    <w:abstractNumId w:val="24"/>
  </w:num>
  <w:num w:numId="25" w16cid:durableId="1657764376">
    <w:abstractNumId w:val="29"/>
  </w:num>
  <w:num w:numId="26" w16cid:durableId="717365420">
    <w:abstractNumId w:val="30"/>
  </w:num>
  <w:num w:numId="27" w16cid:durableId="397553884">
    <w:abstractNumId w:val="22"/>
  </w:num>
  <w:num w:numId="28" w16cid:durableId="390933236">
    <w:abstractNumId w:val="1"/>
  </w:num>
  <w:num w:numId="29" w16cid:durableId="2147114784">
    <w:abstractNumId w:val="27"/>
  </w:num>
  <w:num w:numId="30" w16cid:durableId="238562680">
    <w:abstractNumId w:val="42"/>
  </w:num>
  <w:num w:numId="31" w16cid:durableId="429349910">
    <w:abstractNumId w:val="41"/>
  </w:num>
  <w:num w:numId="32" w16cid:durableId="128783778">
    <w:abstractNumId w:val="28"/>
  </w:num>
  <w:num w:numId="33" w16cid:durableId="163860929">
    <w:abstractNumId w:val="36"/>
  </w:num>
  <w:num w:numId="34" w16cid:durableId="256250705">
    <w:abstractNumId w:val="11"/>
  </w:num>
  <w:num w:numId="35" w16cid:durableId="14260714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8"/>
  </w:num>
  <w:num w:numId="37" w16cid:durableId="2043358940">
    <w:abstractNumId w:val="26"/>
  </w:num>
  <w:num w:numId="38" w16cid:durableId="1539515243">
    <w:abstractNumId w:val="43"/>
  </w:num>
  <w:num w:numId="39" w16cid:durableId="1957981351">
    <w:abstractNumId w:val="33"/>
  </w:num>
  <w:num w:numId="40" w16cid:durableId="354579627">
    <w:abstractNumId w:val="10"/>
  </w:num>
  <w:num w:numId="41" w16cid:durableId="538012800">
    <w:abstractNumId w:val="4"/>
  </w:num>
  <w:num w:numId="42" w16cid:durableId="1123574208">
    <w:abstractNumId w:val="44"/>
  </w:num>
  <w:num w:numId="43" w16cid:durableId="1373336480">
    <w:abstractNumId w:val="25"/>
  </w:num>
  <w:num w:numId="44" w16cid:durableId="2079358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9"/>
  </w:num>
  <w:num w:numId="47" w16cid:durableId="1457455126">
    <w:abstractNumId w:val="5"/>
  </w:num>
  <w:num w:numId="48" w16cid:durableId="433282297">
    <w:abstractNumId w:val="2"/>
  </w:num>
  <w:num w:numId="49" w16cid:durableId="657731334">
    <w:abstractNumId w:val="1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1D57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A9D"/>
    <w:rsid w:val="00003F24"/>
    <w:rsid w:val="00004024"/>
    <w:rsid w:val="0000435C"/>
    <w:rsid w:val="0000464A"/>
    <w:rsid w:val="000046EA"/>
    <w:rsid w:val="000047EA"/>
    <w:rsid w:val="00004819"/>
    <w:rsid w:val="00004A86"/>
    <w:rsid w:val="0000506A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1B4"/>
    <w:rsid w:val="00007873"/>
    <w:rsid w:val="00007B57"/>
    <w:rsid w:val="00007EE9"/>
    <w:rsid w:val="00007F8E"/>
    <w:rsid w:val="00007FB3"/>
    <w:rsid w:val="00007FFA"/>
    <w:rsid w:val="00010338"/>
    <w:rsid w:val="00010374"/>
    <w:rsid w:val="00010738"/>
    <w:rsid w:val="000112EE"/>
    <w:rsid w:val="00011552"/>
    <w:rsid w:val="000115FB"/>
    <w:rsid w:val="0001192B"/>
    <w:rsid w:val="000126E7"/>
    <w:rsid w:val="00012E83"/>
    <w:rsid w:val="00013031"/>
    <w:rsid w:val="0001324D"/>
    <w:rsid w:val="000135AA"/>
    <w:rsid w:val="000135F7"/>
    <w:rsid w:val="0001364C"/>
    <w:rsid w:val="0001367E"/>
    <w:rsid w:val="0001370F"/>
    <w:rsid w:val="00013716"/>
    <w:rsid w:val="00013C02"/>
    <w:rsid w:val="00013EBD"/>
    <w:rsid w:val="00014096"/>
    <w:rsid w:val="000149D1"/>
    <w:rsid w:val="00014A12"/>
    <w:rsid w:val="00014A4A"/>
    <w:rsid w:val="00014E29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D04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25C"/>
    <w:rsid w:val="00022BB4"/>
    <w:rsid w:val="00022CE8"/>
    <w:rsid w:val="000230C0"/>
    <w:rsid w:val="000239FA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5B81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0CC9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63B"/>
    <w:rsid w:val="00032ABF"/>
    <w:rsid w:val="0003340E"/>
    <w:rsid w:val="00033483"/>
    <w:rsid w:val="0003348B"/>
    <w:rsid w:val="000339D5"/>
    <w:rsid w:val="00033D3C"/>
    <w:rsid w:val="00033EFB"/>
    <w:rsid w:val="000340A5"/>
    <w:rsid w:val="0003464D"/>
    <w:rsid w:val="000346C5"/>
    <w:rsid w:val="00034D7D"/>
    <w:rsid w:val="000350B5"/>
    <w:rsid w:val="000350D3"/>
    <w:rsid w:val="000351D6"/>
    <w:rsid w:val="000351EC"/>
    <w:rsid w:val="00035477"/>
    <w:rsid w:val="00035579"/>
    <w:rsid w:val="000356B4"/>
    <w:rsid w:val="00035706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A33"/>
    <w:rsid w:val="00036C21"/>
    <w:rsid w:val="00036C24"/>
    <w:rsid w:val="00036D73"/>
    <w:rsid w:val="00036E95"/>
    <w:rsid w:val="00036EEE"/>
    <w:rsid w:val="00036F52"/>
    <w:rsid w:val="000370A7"/>
    <w:rsid w:val="000370E8"/>
    <w:rsid w:val="00037609"/>
    <w:rsid w:val="00037853"/>
    <w:rsid w:val="000378C7"/>
    <w:rsid w:val="00037979"/>
    <w:rsid w:val="00037D4F"/>
    <w:rsid w:val="00037FDC"/>
    <w:rsid w:val="00040331"/>
    <w:rsid w:val="000404E2"/>
    <w:rsid w:val="00040593"/>
    <w:rsid w:val="00040791"/>
    <w:rsid w:val="000407EC"/>
    <w:rsid w:val="00040952"/>
    <w:rsid w:val="00040E69"/>
    <w:rsid w:val="00041597"/>
    <w:rsid w:val="000416E6"/>
    <w:rsid w:val="000417FD"/>
    <w:rsid w:val="00041C82"/>
    <w:rsid w:val="00041E25"/>
    <w:rsid w:val="00041E72"/>
    <w:rsid w:val="00042021"/>
    <w:rsid w:val="000421E0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86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0E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B14"/>
    <w:rsid w:val="00052EB3"/>
    <w:rsid w:val="00052FF6"/>
    <w:rsid w:val="00053483"/>
    <w:rsid w:val="0005396D"/>
    <w:rsid w:val="00053BC1"/>
    <w:rsid w:val="00054433"/>
    <w:rsid w:val="00054663"/>
    <w:rsid w:val="000549C5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3FF"/>
    <w:rsid w:val="000607AD"/>
    <w:rsid w:val="00060AB1"/>
    <w:rsid w:val="00060D01"/>
    <w:rsid w:val="0006145F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718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5D8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4C4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28C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6EF8"/>
    <w:rsid w:val="00077245"/>
    <w:rsid w:val="00077E11"/>
    <w:rsid w:val="00077F9C"/>
    <w:rsid w:val="00080088"/>
    <w:rsid w:val="0008090C"/>
    <w:rsid w:val="00080960"/>
    <w:rsid w:val="00080A5F"/>
    <w:rsid w:val="0008106E"/>
    <w:rsid w:val="000810DD"/>
    <w:rsid w:val="0008157C"/>
    <w:rsid w:val="00081824"/>
    <w:rsid w:val="00081947"/>
    <w:rsid w:val="00081985"/>
    <w:rsid w:val="000819B2"/>
    <w:rsid w:val="00081B52"/>
    <w:rsid w:val="00081E94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8E8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567"/>
    <w:rsid w:val="0008658F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ECD"/>
    <w:rsid w:val="00090F48"/>
    <w:rsid w:val="0009110B"/>
    <w:rsid w:val="000911C3"/>
    <w:rsid w:val="000913A0"/>
    <w:rsid w:val="00091954"/>
    <w:rsid w:val="00091EE7"/>
    <w:rsid w:val="000920C4"/>
    <w:rsid w:val="000921E4"/>
    <w:rsid w:val="00092203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CDE"/>
    <w:rsid w:val="00093D93"/>
    <w:rsid w:val="000941C0"/>
    <w:rsid w:val="00094617"/>
    <w:rsid w:val="0009470A"/>
    <w:rsid w:val="00094BAF"/>
    <w:rsid w:val="00094C44"/>
    <w:rsid w:val="00094D1B"/>
    <w:rsid w:val="00094D83"/>
    <w:rsid w:val="00094E2F"/>
    <w:rsid w:val="00094FB4"/>
    <w:rsid w:val="00095597"/>
    <w:rsid w:val="0009571D"/>
    <w:rsid w:val="00095A5F"/>
    <w:rsid w:val="00095B3D"/>
    <w:rsid w:val="00095E09"/>
    <w:rsid w:val="00095E21"/>
    <w:rsid w:val="00095E95"/>
    <w:rsid w:val="00096268"/>
    <w:rsid w:val="0009647C"/>
    <w:rsid w:val="000967D6"/>
    <w:rsid w:val="00096A7A"/>
    <w:rsid w:val="00096A8E"/>
    <w:rsid w:val="00096CD8"/>
    <w:rsid w:val="00096D3E"/>
    <w:rsid w:val="00096F65"/>
    <w:rsid w:val="00097067"/>
    <w:rsid w:val="000970FD"/>
    <w:rsid w:val="00097659"/>
    <w:rsid w:val="0009765E"/>
    <w:rsid w:val="000A03E4"/>
    <w:rsid w:val="000A0559"/>
    <w:rsid w:val="000A06B8"/>
    <w:rsid w:val="000A07B1"/>
    <w:rsid w:val="000A09EB"/>
    <w:rsid w:val="000A0BB9"/>
    <w:rsid w:val="000A0C9E"/>
    <w:rsid w:val="000A0E38"/>
    <w:rsid w:val="000A0FBB"/>
    <w:rsid w:val="000A12A1"/>
    <w:rsid w:val="000A12F5"/>
    <w:rsid w:val="000A1386"/>
    <w:rsid w:val="000A1458"/>
    <w:rsid w:val="000A1580"/>
    <w:rsid w:val="000A15E3"/>
    <w:rsid w:val="000A171A"/>
    <w:rsid w:val="000A18B8"/>
    <w:rsid w:val="000A1E4E"/>
    <w:rsid w:val="000A1F12"/>
    <w:rsid w:val="000A203C"/>
    <w:rsid w:val="000A2225"/>
    <w:rsid w:val="000A26A7"/>
    <w:rsid w:val="000A28AB"/>
    <w:rsid w:val="000A29F1"/>
    <w:rsid w:val="000A2BCE"/>
    <w:rsid w:val="000A2C2E"/>
    <w:rsid w:val="000A2D95"/>
    <w:rsid w:val="000A2F41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773"/>
    <w:rsid w:val="000A4B0B"/>
    <w:rsid w:val="000A4C2E"/>
    <w:rsid w:val="000A4D19"/>
    <w:rsid w:val="000A50C8"/>
    <w:rsid w:val="000A5320"/>
    <w:rsid w:val="000A534B"/>
    <w:rsid w:val="000A5401"/>
    <w:rsid w:val="000A57D9"/>
    <w:rsid w:val="000A6395"/>
    <w:rsid w:val="000A64E6"/>
    <w:rsid w:val="000A6842"/>
    <w:rsid w:val="000A6A17"/>
    <w:rsid w:val="000A6A51"/>
    <w:rsid w:val="000A6B33"/>
    <w:rsid w:val="000A6D5A"/>
    <w:rsid w:val="000A6E57"/>
    <w:rsid w:val="000A6F12"/>
    <w:rsid w:val="000A6F5D"/>
    <w:rsid w:val="000A706D"/>
    <w:rsid w:val="000A74A7"/>
    <w:rsid w:val="000A7635"/>
    <w:rsid w:val="000A76FB"/>
    <w:rsid w:val="000A78E1"/>
    <w:rsid w:val="000A79CC"/>
    <w:rsid w:val="000A7A7F"/>
    <w:rsid w:val="000A7B48"/>
    <w:rsid w:val="000A7C89"/>
    <w:rsid w:val="000A7CD7"/>
    <w:rsid w:val="000A7DB4"/>
    <w:rsid w:val="000B00A5"/>
    <w:rsid w:val="000B00B9"/>
    <w:rsid w:val="000B0956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711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DB"/>
    <w:rsid w:val="000C2252"/>
    <w:rsid w:val="000C25AF"/>
    <w:rsid w:val="000C25EF"/>
    <w:rsid w:val="000C2862"/>
    <w:rsid w:val="000C2A6C"/>
    <w:rsid w:val="000C2B77"/>
    <w:rsid w:val="000C2DF8"/>
    <w:rsid w:val="000C3273"/>
    <w:rsid w:val="000C3693"/>
    <w:rsid w:val="000C38FA"/>
    <w:rsid w:val="000C3CF9"/>
    <w:rsid w:val="000C3DA0"/>
    <w:rsid w:val="000C3E3E"/>
    <w:rsid w:val="000C4082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5B"/>
    <w:rsid w:val="000C5376"/>
    <w:rsid w:val="000C539F"/>
    <w:rsid w:val="000C55E2"/>
    <w:rsid w:val="000C5801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4CA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EB6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0D"/>
    <w:rsid w:val="000D3629"/>
    <w:rsid w:val="000D3725"/>
    <w:rsid w:val="000D3967"/>
    <w:rsid w:val="000D3B7D"/>
    <w:rsid w:val="000D3D4E"/>
    <w:rsid w:val="000D3DC9"/>
    <w:rsid w:val="000D3E01"/>
    <w:rsid w:val="000D3E6A"/>
    <w:rsid w:val="000D3EDE"/>
    <w:rsid w:val="000D3F3E"/>
    <w:rsid w:val="000D3F5A"/>
    <w:rsid w:val="000D4383"/>
    <w:rsid w:val="000D4881"/>
    <w:rsid w:val="000D4AED"/>
    <w:rsid w:val="000D4CC2"/>
    <w:rsid w:val="000D4CEA"/>
    <w:rsid w:val="000D4D38"/>
    <w:rsid w:val="000D4E2B"/>
    <w:rsid w:val="000D51E8"/>
    <w:rsid w:val="000D5251"/>
    <w:rsid w:val="000D52EC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A13"/>
    <w:rsid w:val="000E0BB8"/>
    <w:rsid w:val="000E0F5D"/>
    <w:rsid w:val="000E10DB"/>
    <w:rsid w:val="000E14C0"/>
    <w:rsid w:val="000E16D7"/>
    <w:rsid w:val="000E1BF7"/>
    <w:rsid w:val="000E23F3"/>
    <w:rsid w:val="000E259A"/>
    <w:rsid w:val="000E28E6"/>
    <w:rsid w:val="000E2C49"/>
    <w:rsid w:val="000E2EAF"/>
    <w:rsid w:val="000E2F85"/>
    <w:rsid w:val="000E3283"/>
    <w:rsid w:val="000E3890"/>
    <w:rsid w:val="000E39D3"/>
    <w:rsid w:val="000E4286"/>
    <w:rsid w:val="000E42B7"/>
    <w:rsid w:val="000E4316"/>
    <w:rsid w:val="000E44BF"/>
    <w:rsid w:val="000E459A"/>
    <w:rsid w:val="000E46F3"/>
    <w:rsid w:val="000E483B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6E7E"/>
    <w:rsid w:val="000E7582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296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A33"/>
    <w:rsid w:val="000F3B0A"/>
    <w:rsid w:val="000F3B1D"/>
    <w:rsid w:val="000F3FC5"/>
    <w:rsid w:val="000F412F"/>
    <w:rsid w:val="000F48BF"/>
    <w:rsid w:val="000F4C5F"/>
    <w:rsid w:val="000F4D71"/>
    <w:rsid w:val="000F59B5"/>
    <w:rsid w:val="000F5C18"/>
    <w:rsid w:val="000F6169"/>
    <w:rsid w:val="000F6231"/>
    <w:rsid w:val="000F65F5"/>
    <w:rsid w:val="000F66D6"/>
    <w:rsid w:val="000F680C"/>
    <w:rsid w:val="000F6DBA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222"/>
    <w:rsid w:val="001046F0"/>
    <w:rsid w:val="001046FC"/>
    <w:rsid w:val="00104960"/>
    <w:rsid w:val="00104B72"/>
    <w:rsid w:val="00104BE9"/>
    <w:rsid w:val="0010503C"/>
    <w:rsid w:val="00105105"/>
    <w:rsid w:val="00105C8D"/>
    <w:rsid w:val="00105E29"/>
    <w:rsid w:val="001060B0"/>
    <w:rsid w:val="00106136"/>
    <w:rsid w:val="00106190"/>
    <w:rsid w:val="001063D4"/>
    <w:rsid w:val="00106EF8"/>
    <w:rsid w:val="00107004"/>
    <w:rsid w:val="00107B45"/>
    <w:rsid w:val="00107B8A"/>
    <w:rsid w:val="00107C58"/>
    <w:rsid w:val="00107EA8"/>
    <w:rsid w:val="0011021A"/>
    <w:rsid w:val="00110456"/>
    <w:rsid w:val="00110A37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216"/>
    <w:rsid w:val="001123AB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24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955"/>
    <w:rsid w:val="00116AA6"/>
    <w:rsid w:val="00116EC2"/>
    <w:rsid w:val="00116F60"/>
    <w:rsid w:val="00117562"/>
    <w:rsid w:val="001179E6"/>
    <w:rsid w:val="00117A65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8B"/>
    <w:rsid w:val="00120DB4"/>
    <w:rsid w:val="00120E82"/>
    <w:rsid w:val="00120EDE"/>
    <w:rsid w:val="00120F23"/>
    <w:rsid w:val="0012117C"/>
    <w:rsid w:val="001214B7"/>
    <w:rsid w:val="001216E4"/>
    <w:rsid w:val="00121774"/>
    <w:rsid w:val="0012182C"/>
    <w:rsid w:val="00121944"/>
    <w:rsid w:val="001222AE"/>
    <w:rsid w:val="0012295A"/>
    <w:rsid w:val="001229DE"/>
    <w:rsid w:val="00122A8E"/>
    <w:rsid w:val="00122B08"/>
    <w:rsid w:val="00122BAF"/>
    <w:rsid w:val="00122C0B"/>
    <w:rsid w:val="00122C19"/>
    <w:rsid w:val="00122D3A"/>
    <w:rsid w:val="00122FB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1CA"/>
    <w:rsid w:val="001263DA"/>
    <w:rsid w:val="00126C48"/>
    <w:rsid w:val="00126D86"/>
    <w:rsid w:val="00127385"/>
    <w:rsid w:val="001278C2"/>
    <w:rsid w:val="0012795F"/>
    <w:rsid w:val="00127973"/>
    <w:rsid w:val="00127FC8"/>
    <w:rsid w:val="00130028"/>
    <w:rsid w:val="0013011B"/>
    <w:rsid w:val="00130588"/>
    <w:rsid w:val="001305BB"/>
    <w:rsid w:val="00130698"/>
    <w:rsid w:val="001310FF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821"/>
    <w:rsid w:val="00132980"/>
    <w:rsid w:val="001329BD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0A1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695F"/>
    <w:rsid w:val="00137065"/>
    <w:rsid w:val="00137083"/>
    <w:rsid w:val="0013717D"/>
    <w:rsid w:val="0013732C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90B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40"/>
    <w:rsid w:val="00142C71"/>
    <w:rsid w:val="001430E7"/>
    <w:rsid w:val="0014329A"/>
    <w:rsid w:val="001435C0"/>
    <w:rsid w:val="00143A1A"/>
    <w:rsid w:val="00143A89"/>
    <w:rsid w:val="00143F40"/>
    <w:rsid w:val="001441A1"/>
    <w:rsid w:val="0014456A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508"/>
    <w:rsid w:val="0015060B"/>
    <w:rsid w:val="001508F8"/>
    <w:rsid w:val="00150E15"/>
    <w:rsid w:val="0015132C"/>
    <w:rsid w:val="0015162A"/>
    <w:rsid w:val="00151AD7"/>
    <w:rsid w:val="00151B3C"/>
    <w:rsid w:val="00151CA8"/>
    <w:rsid w:val="00152072"/>
    <w:rsid w:val="001520E7"/>
    <w:rsid w:val="001525FB"/>
    <w:rsid w:val="00152601"/>
    <w:rsid w:val="00152784"/>
    <w:rsid w:val="0015288D"/>
    <w:rsid w:val="00152942"/>
    <w:rsid w:val="00152A08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ED1"/>
    <w:rsid w:val="00153FFB"/>
    <w:rsid w:val="00154105"/>
    <w:rsid w:val="001543F8"/>
    <w:rsid w:val="001544E3"/>
    <w:rsid w:val="0015451C"/>
    <w:rsid w:val="001545E7"/>
    <w:rsid w:val="00154776"/>
    <w:rsid w:val="001547A1"/>
    <w:rsid w:val="001549E4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57D78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A1F"/>
    <w:rsid w:val="00166A43"/>
    <w:rsid w:val="00166D3C"/>
    <w:rsid w:val="00167101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43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A94"/>
    <w:rsid w:val="00173D47"/>
    <w:rsid w:val="00173E2D"/>
    <w:rsid w:val="00173ED6"/>
    <w:rsid w:val="00174060"/>
    <w:rsid w:val="00174161"/>
    <w:rsid w:val="0017439B"/>
    <w:rsid w:val="00174558"/>
    <w:rsid w:val="001746E5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CCB"/>
    <w:rsid w:val="00181D49"/>
    <w:rsid w:val="00182234"/>
    <w:rsid w:val="001826FA"/>
    <w:rsid w:val="001826FB"/>
    <w:rsid w:val="00182D71"/>
    <w:rsid w:val="00182FE0"/>
    <w:rsid w:val="0018309C"/>
    <w:rsid w:val="00183341"/>
    <w:rsid w:val="00183460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B31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05"/>
    <w:rsid w:val="00187C92"/>
    <w:rsid w:val="00187CAC"/>
    <w:rsid w:val="00187D20"/>
    <w:rsid w:val="00190035"/>
    <w:rsid w:val="001902EA"/>
    <w:rsid w:val="00190404"/>
    <w:rsid w:val="001904E6"/>
    <w:rsid w:val="00190501"/>
    <w:rsid w:val="00190538"/>
    <w:rsid w:val="001906D8"/>
    <w:rsid w:val="00190CD1"/>
    <w:rsid w:val="00190D01"/>
    <w:rsid w:val="00190D9F"/>
    <w:rsid w:val="0019101D"/>
    <w:rsid w:val="001910E9"/>
    <w:rsid w:val="0019122B"/>
    <w:rsid w:val="00191476"/>
    <w:rsid w:val="00191564"/>
    <w:rsid w:val="00191940"/>
    <w:rsid w:val="0019198D"/>
    <w:rsid w:val="00191B7A"/>
    <w:rsid w:val="00191F9D"/>
    <w:rsid w:val="001921AD"/>
    <w:rsid w:val="001921AF"/>
    <w:rsid w:val="00192F3E"/>
    <w:rsid w:val="00193035"/>
    <w:rsid w:val="001930C7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4E45"/>
    <w:rsid w:val="00194EB4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74E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45B"/>
    <w:rsid w:val="001A14E9"/>
    <w:rsid w:val="001A1FC0"/>
    <w:rsid w:val="001A269D"/>
    <w:rsid w:val="001A2749"/>
    <w:rsid w:val="001A28C2"/>
    <w:rsid w:val="001A2944"/>
    <w:rsid w:val="001A2ACE"/>
    <w:rsid w:val="001A3281"/>
    <w:rsid w:val="001A35BC"/>
    <w:rsid w:val="001A39B9"/>
    <w:rsid w:val="001A40E2"/>
    <w:rsid w:val="001A428E"/>
    <w:rsid w:val="001A442F"/>
    <w:rsid w:val="001A4825"/>
    <w:rsid w:val="001A485D"/>
    <w:rsid w:val="001A48F4"/>
    <w:rsid w:val="001A4929"/>
    <w:rsid w:val="001A4A19"/>
    <w:rsid w:val="001A4EFC"/>
    <w:rsid w:val="001A5ABA"/>
    <w:rsid w:val="001A5C21"/>
    <w:rsid w:val="001A5CAA"/>
    <w:rsid w:val="001A5E35"/>
    <w:rsid w:val="001A65B3"/>
    <w:rsid w:val="001A67F2"/>
    <w:rsid w:val="001A693A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36E"/>
    <w:rsid w:val="001B24DE"/>
    <w:rsid w:val="001B27CE"/>
    <w:rsid w:val="001B28B1"/>
    <w:rsid w:val="001B2922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DC1"/>
    <w:rsid w:val="001B4F37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1D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AAA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4F08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C782E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3D3"/>
    <w:rsid w:val="001D247B"/>
    <w:rsid w:val="001D2824"/>
    <w:rsid w:val="001D2C80"/>
    <w:rsid w:val="001D2CE6"/>
    <w:rsid w:val="001D2D9F"/>
    <w:rsid w:val="001D2FEC"/>
    <w:rsid w:val="001D38AB"/>
    <w:rsid w:val="001D3B32"/>
    <w:rsid w:val="001D3DA4"/>
    <w:rsid w:val="001D3DFA"/>
    <w:rsid w:val="001D4174"/>
    <w:rsid w:val="001D4590"/>
    <w:rsid w:val="001D47B2"/>
    <w:rsid w:val="001D522E"/>
    <w:rsid w:val="001D5645"/>
    <w:rsid w:val="001D568B"/>
    <w:rsid w:val="001D5D1F"/>
    <w:rsid w:val="001D5D99"/>
    <w:rsid w:val="001D620B"/>
    <w:rsid w:val="001D652A"/>
    <w:rsid w:val="001D65D0"/>
    <w:rsid w:val="001D65E4"/>
    <w:rsid w:val="001D6F41"/>
    <w:rsid w:val="001D73E2"/>
    <w:rsid w:val="001D75E0"/>
    <w:rsid w:val="001D792D"/>
    <w:rsid w:val="001D7DA1"/>
    <w:rsid w:val="001D7E98"/>
    <w:rsid w:val="001E05B0"/>
    <w:rsid w:val="001E076C"/>
    <w:rsid w:val="001E0976"/>
    <w:rsid w:val="001E0CE4"/>
    <w:rsid w:val="001E1287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96B"/>
    <w:rsid w:val="001E3A83"/>
    <w:rsid w:val="001E3F31"/>
    <w:rsid w:val="001E437A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748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470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201"/>
    <w:rsid w:val="001F3A53"/>
    <w:rsid w:val="001F3CD1"/>
    <w:rsid w:val="001F3D49"/>
    <w:rsid w:val="001F487F"/>
    <w:rsid w:val="001F4BEE"/>
    <w:rsid w:val="001F51EB"/>
    <w:rsid w:val="001F568E"/>
    <w:rsid w:val="001F59F4"/>
    <w:rsid w:val="001F5B18"/>
    <w:rsid w:val="001F5C19"/>
    <w:rsid w:val="001F5C3D"/>
    <w:rsid w:val="001F5EAE"/>
    <w:rsid w:val="001F6027"/>
    <w:rsid w:val="001F624B"/>
    <w:rsid w:val="001F6556"/>
    <w:rsid w:val="001F663E"/>
    <w:rsid w:val="001F680F"/>
    <w:rsid w:val="001F69AD"/>
    <w:rsid w:val="001F6DAD"/>
    <w:rsid w:val="001F7627"/>
    <w:rsid w:val="001F78C4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876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3F23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B13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A04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D1C"/>
    <w:rsid w:val="00217E08"/>
    <w:rsid w:val="00217F39"/>
    <w:rsid w:val="00220138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406"/>
    <w:rsid w:val="002249DE"/>
    <w:rsid w:val="00224BB2"/>
    <w:rsid w:val="00224D67"/>
    <w:rsid w:val="00225197"/>
    <w:rsid w:val="00225362"/>
    <w:rsid w:val="002254D7"/>
    <w:rsid w:val="00225627"/>
    <w:rsid w:val="002256F3"/>
    <w:rsid w:val="00225D4D"/>
    <w:rsid w:val="002264FF"/>
    <w:rsid w:val="002265D8"/>
    <w:rsid w:val="002268EA"/>
    <w:rsid w:val="002269D4"/>
    <w:rsid w:val="00226BA3"/>
    <w:rsid w:val="00226C7A"/>
    <w:rsid w:val="00226EA3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2FE"/>
    <w:rsid w:val="002343DA"/>
    <w:rsid w:val="00234B12"/>
    <w:rsid w:val="00234E29"/>
    <w:rsid w:val="00234FD5"/>
    <w:rsid w:val="00235035"/>
    <w:rsid w:val="002350AF"/>
    <w:rsid w:val="00235225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4A1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4F35"/>
    <w:rsid w:val="00245271"/>
    <w:rsid w:val="00245379"/>
    <w:rsid w:val="002457C4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47F7B"/>
    <w:rsid w:val="00250290"/>
    <w:rsid w:val="00250423"/>
    <w:rsid w:val="00250607"/>
    <w:rsid w:val="00250A7F"/>
    <w:rsid w:val="00250B66"/>
    <w:rsid w:val="0025105F"/>
    <w:rsid w:val="0025142D"/>
    <w:rsid w:val="0025164D"/>
    <w:rsid w:val="0025179F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0EA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865"/>
    <w:rsid w:val="0025694E"/>
    <w:rsid w:val="00256A19"/>
    <w:rsid w:val="00256CA6"/>
    <w:rsid w:val="002571B5"/>
    <w:rsid w:val="002571E3"/>
    <w:rsid w:val="002573B5"/>
    <w:rsid w:val="002576D5"/>
    <w:rsid w:val="002578CE"/>
    <w:rsid w:val="00257ACF"/>
    <w:rsid w:val="00257E63"/>
    <w:rsid w:val="00257ED8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270"/>
    <w:rsid w:val="00262497"/>
    <w:rsid w:val="0026256A"/>
    <w:rsid w:val="00262586"/>
    <w:rsid w:val="002626C0"/>
    <w:rsid w:val="00262ADE"/>
    <w:rsid w:val="00262AFD"/>
    <w:rsid w:val="00263041"/>
    <w:rsid w:val="00263417"/>
    <w:rsid w:val="0026343C"/>
    <w:rsid w:val="00263CC1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A7F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77D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19D"/>
    <w:rsid w:val="00275651"/>
    <w:rsid w:val="0027593B"/>
    <w:rsid w:val="002759A8"/>
    <w:rsid w:val="00275B69"/>
    <w:rsid w:val="00275D10"/>
    <w:rsid w:val="00275E19"/>
    <w:rsid w:val="0027604B"/>
    <w:rsid w:val="0027615D"/>
    <w:rsid w:val="00276171"/>
    <w:rsid w:val="00276423"/>
    <w:rsid w:val="0027645F"/>
    <w:rsid w:val="00276C8A"/>
    <w:rsid w:val="00276F0F"/>
    <w:rsid w:val="0027703D"/>
    <w:rsid w:val="00277097"/>
    <w:rsid w:val="0027724F"/>
    <w:rsid w:val="002773C2"/>
    <w:rsid w:val="0027745D"/>
    <w:rsid w:val="002775B9"/>
    <w:rsid w:val="002775DC"/>
    <w:rsid w:val="0028029D"/>
    <w:rsid w:val="002803F6"/>
    <w:rsid w:val="0028075C"/>
    <w:rsid w:val="002807E8"/>
    <w:rsid w:val="002809C3"/>
    <w:rsid w:val="00280B02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2CFB"/>
    <w:rsid w:val="00283130"/>
    <w:rsid w:val="00283275"/>
    <w:rsid w:val="0028327B"/>
    <w:rsid w:val="00283514"/>
    <w:rsid w:val="002835F6"/>
    <w:rsid w:val="00283721"/>
    <w:rsid w:val="002838F0"/>
    <w:rsid w:val="00284E05"/>
    <w:rsid w:val="00284FE0"/>
    <w:rsid w:val="002853AD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013"/>
    <w:rsid w:val="0029115E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C97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845"/>
    <w:rsid w:val="00297BE8"/>
    <w:rsid w:val="00297D6B"/>
    <w:rsid w:val="00297D7A"/>
    <w:rsid w:val="002A000B"/>
    <w:rsid w:val="002A0019"/>
    <w:rsid w:val="002A0047"/>
    <w:rsid w:val="002A03F0"/>
    <w:rsid w:val="002A0508"/>
    <w:rsid w:val="002A074D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168"/>
    <w:rsid w:val="002A27D5"/>
    <w:rsid w:val="002A28E1"/>
    <w:rsid w:val="002A2A0E"/>
    <w:rsid w:val="002A2B26"/>
    <w:rsid w:val="002A2D02"/>
    <w:rsid w:val="002A2D24"/>
    <w:rsid w:val="002A2DBB"/>
    <w:rsid w:val="002A3371"/>
    <w:rsid w:val="002A370B"/>
    <w:rsid w:val="002A37CB"/>
    <w:rsid w:val="002A3DA2"/>
    <w:rsid w:val="002A3E8E"/>
    <w:rsid w:val="002A3FB6"/>
    <w:rsid w:val="002A443C"/>
    <w:rsid w:val="002A4469"/>
    <w:rsid w:val="002A447F"/>
    <w:rsid w:val="002A495F"/>
    <w:rsid w:val="002A4B3E"/>
    <w:rsid w:val="002A4C02"/>
    <w:rsid w:val="002A511E"/>
    <w:rsid w:val="002A5647"/>
    <w:rsid w:val="002A5DC9"/>
    <w:rsid w:val="002A6302"/>
    <w:rsid w:val="002A644B"/>
    <w:rsid w:val="002A689B"/>
    <w:rsid w:val="002A6908"/>
    <w:rsid w:val="002A6930"/>
    <w:rsid w:val="002A6A6E"/>
    <w:rsid w:val="002A6B9A"/>
    <w:rsid w:val="002A6C0B"/>
    <w:rsid w:val="002A6C24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0A6D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323"/>
    <w:rsid w:val="002B6408"/>
    <w:rsid w:val="002B64A4"/>
    <w:rsid w:val="002B666F"/>
    <w:rsid w:val="002B6DED"/>
    <w:rsid w:val="002B7001"/>
    <w:rsid w:val="002B71EE"/>
    <w:rsid w:val="002B71F8"/>
    <w:rsid w:val="002B749D"/>
    <w:rsid w:val="002B750B"/>
    <w:rsid w:val="002B75DA"/>
    <w:rsid w:val="002B7981"/>
    <w:rsid w:val="002B7C5A"/>
    <w:rsid w:val="002B7E86"/>
    <w:rsid w:val="002B7FBD"/>
    <w:rsid w:val="002C03D9"/>
    <w:rsid w:val="002C0607"/>
    <w:rsid w:val="002C08A2"/>
    <w:rsid w:val="002C0C44"/>
    <w:rsid w:val="002C0E74"/>
    <w:rsid w:val="002C0EED"/>
    <w:rsid w:val="002C100E"/>
    <w:rsid w:val="002C10B9"/>
    <w:rsid w:val="002C125C"/>
    <w:rsid w:val="002C14B9"/>
    <w:rsid w:val="002C155B"/>
    <w:rsid w:val="002C17F3"/>
    <w:rsid w:val="002C1BCF"/>
    <w:rsid w:val="002C1CE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8F5"/>
    <w:rsid w:val="002C49EC"/>
    <w:rsid w:val="002C4AF6"/>
    <w:rsid w:val="002C519B"/>
    <w:rsid w:val="002C5359"/>
    <w:rsid w:val="002C57C6"/>
    <w:rsid w:val="002C57DF"/>
    <w:rsid w:val="002C583E"/>
    <w:rsid w:val="002C5DD9"/>
    <w:rsid w:val="002C60A7"/>
    <w:rsid w:val="002C69CC"/>
    <w:rsid w:val="002C6A9B"/>
    <w:rsid w:val="002C71D3"/>
    <w:rsid w:val="002C7217"/>
    <w:rsid w:val="002C7546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868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1FAB"/>
    <w:rsid w:val="002D27BD"/>
    <w:rsid w:val="002D2979"/>
    <w:rsid w:val="002D304C"/>
    <w:rsid w:val="002D3165"/>
    <w:rsid w:val="002D343E"/>
    <w:rsid w:val="002D369B"/>
    <w:rsid w:val="002D3C55"/>
    <w:rsid w:val="002D3D94"/>
    <w:rsid w:val="002D3E11"/>
    <w:rsid w:val="002D456F"/>
    <w:rsid w:val="002D45A1"/>
    <w:rsid w:val="002D4A98"/>
    <w:rsid w:val="002D4BA6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9E2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53"/>
    <w:rsid w:val="002E2762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633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914"/>
    <w:rsid w:val="002E5D6C"/>
    <w:rsid w:val="002E5D7C"/>
    <w:rsid w:val="002E5E04"/>
    <w:rsid w:val="002E5E06"/>
    <w:rsid w:val="002E5E86"/>
    <w:rsid w:val="002E61E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1B7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199"/>
    <w:rsid w:val="002F4668"/>
    <w:rsid w:val="002F4881"/>
    <w:rsid w:val="002F48A4"/>
    <w:rsid w:val="002F4B48"/>
    <w:rsid w:val="002F4C49"/>
    <w:rsid w:val="002F516A"/>
    <w:rsid w:val="002F51D9"/>
    <w:rsid w:val="002F5220"/>
    <w:rsid w:val="002F54D6"/>
    <w:rsid w:val="002F573C"/>
    <w:rsid w:val="002F5E95"/>
    <w:rsid w:val="002F6148"/>
    <w:rsid w:val="002F65EA"/>
    <w:rsid w:val="002F664E"/>
    <w:rsid w:val="002F665E"/>
    <w:rsid w:val="002F66F0"/>
    <w:rsid w:val="002F675E"/>
    <w:rsid w:val="002F697C"/>
    <w:rsid w:val="002F6A3A"/>
    <w:rsid w:val="002F6B1D"/>
    <w:rsid w:val="002F6D8B"/>
    <w:rsid w:val="002F6F5B"/>
    <w:rsid w:val="002F6FC6"/>
    <w:rsid w:val="002F6FCD"/>
    <w:rsid w:val="002F7041"/>
    <w:rsid w:val="002F708B"/>
    <w:rsid w:val="002F7382"/>
    <w:rsid w:val="002F755F"/>
    <w:rsid w:val="002F78A1"/>
    <w:rsid w:val="002F7E78"/>
    <w:rsid w:val="002F7EA5"/>
    <w:rsid w:val="00300388"/>
    <w:rsid w:val="00300750"/>
    <w:rsid w:val="0030077F"/>
    <w:rsid w:val="00300904"/>
    <w:rsid w:val="00300ACB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6F4"/>
    <w:rsid w:val="00303D18"/>
    <w:rsid w:val="00303D29"/>
    <w:rsid w:val="00303D44"/>
    <w:rsid w:val="00303DFD"/>
    <w:rsid w:val="0030490B"/>
    <w:rsid w:val="00304997"/>
    <w:rsid w:val="00304BE5"/>
    <w:rsid w:val="00304D2A"/>
    <w:rsid w:val="00304D39"/>
    <w:rsid w:val="00304F7F"/>
    <w:rsid w:val="003051E7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6D9"/>
    <w:rsid w:val="00306793"/>
    <w:rsid w:val="003067DA"/>
    <w:rsid w:val="0030698E"/>
    <w:rsid w:val="00306B7C"/>
    <w:rsid w:val="00306CFA"/>
    <w:rsid w:val="00306DA0"/>
    <w:rsid w:val="00307352"/>
    <w:rsid w:val="003075E8"/>
    <w:rsid w:val="00307BC3"/>
    <w:rsid w:val="00307C65"/>
    <w:rsid w:val="00307F22"/>
    <w:rsid w:val="00310177"/>
    <w:rsid w:val="0031089B"/>
    <w:rsid w:val="00310ACA"/>
    <w:rsid w:val="00310B22"/>
    <w:rsid w:val="00310BAA"/>
    <w:rsid w:val="00310C8F"/>
    <w:rsid w:val="00310CC6"/>
    <w:rsid w:val="00310E64"/>
    <w:rsid w:val="00310F08"/>
    <w:rsid w:val="0031116E"/>
    <w:rsid w:val="003114C7"/>
    <w:rsid w:val="0031155B"/>
    <w:rsid w:val="003116A8"/>
    <w:rsid w:val="00311E00"/>
    <w:rsid w:val="00311F22"/>
    <w:rsid w:val="00312238"/>
    <w:rsid w:val="0031252F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6E79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1DD4"/>
    <w:rsid w:val="00322063"/>
    <w:rsid w:val="00322603"/>
    <w:rsid w:val="00322774"/>
    <w:rsid w:val="0032287A"/>
    <w:rsid w:val="003228CC"/>
    <w:rsid w:val="00322B1E"/>
    <w:rsid w:val="00322CC6"/>
    <w:rsid w:val="00322F5F"/>
    <w:rsid w:val="003230CE"/>
    <w:rsid w:val="00323185"/>
    <w:rsid w:val="00323554"/>
    <w:rsid w:val="0032361C"/>
    <w:rsid w:val="00323771"/>
    <w:rsid w:val="0032382C"/>
    <w:rsid w:val="00323885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7AC"/>
    <w:rsid w:val="00331B38"/>
    <w:rsid w:val="00331BDC"/>
    <w:rsid w:val="0033276F"/>
    <w:rsid w:val="00332962"/>
    <w:rsid w:val="00332D2E"/>
    <w:rsid w:val="00332D3F"/>
    <w:rsid w:val="0033342A"/>
    <w:rsid w:val="00333482"/>
    <w:rsid w:val="00333895"/>
    <w:rsid w:val="0033398C"/>
    <w:rsid w:val="00333CEF"/>
    <w:rsid w:val="00333E34"/>
    <w:rsid w:val="00334125"/>
    <w:rsid w:val="00334526"/>
    <w:rsid w:val="00334556"/>
    <w:rsid w:val="0033481B"/>
    <w:rsid w:val="00334E00"/>
    <w:rsid w:val="003350C2"/>
    <w:rsid w:val="003353E4"/>
    <w:rsid w:val="00335D0D"/>
    <w:rsid w:val="00335EC8"/>
    <w:rsid w:val="003363E9"/>
    <w:rsid w:val="003365E6"/>
    <w:rsid w:val="003365F7"/>
    <w:rsid w:val="003367A9"/>
    <w:rsid w:val="00336A5E"/>
    <w:rsid w:val="0033728F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3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A87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D2C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3EC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68F"/>
    <w:rsid w:val="0035585D"/>
    <w:rsid w:val="00355CA1"/>
    <w:rsid w:val="00355CA7"/>
    <w:rsid w:val="00355CBA"/>
    <w:rsid w:val="00355F44"/>
    <w:rsid w:val="00356539"/>
    <w:rsid w:val="00356680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882"/>
    <w:rsid w:val="00363B9C"/>
    <w:rsid w:val="00363C35"/>
    <w:rsid w:val="00363EFA"/>
    <w:rsid w:val="003642E0"/>
    <w:rsid w:val="00364A19"/>
    <w:rsid w:val="00364AAC"/>
    <w:rsid w:val="00364B0C"/>
    <w:rsid w:val="00364BAC"/>
    <w:rsid w:val="00364ED1"/>
    <w:rsid w:val="00364FB3"/>
    <w:rsid w:val="003651FC"/>
    <w:rsid w:val="00365305"/>
    <w:rsid w:val="0036574B"/>
    <w:rsid w:val="003657EC"/>
    <w:rsid w:val="00365C57"/>
    <w:rsid w:val="00365C7A"/>
    <w:rsid w:val="00365C86"/>
    <w:rsid w:val="00365D6B"/>
    <w:rsid w:val="00365F41"/>
    <w:rsid w:val="00366510"/>
    <w:rsid w:val="00366761"/>
    <w:rsid w:val="00366869"/>
    <w:rsid w:val="00366CF3"/>
    <w:rsid w:val="00366D1D"/>
    <w:rsid w:val="00366FA0"/>
    <w:rsid w:val="003672F7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3C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4E60"/>
    <w:rsid w:val="003752ED"/>
    <w:rsid w:val="00375371"/>
    <w:rsid w:val="00375392"/>
    <w:rsid w:val="0037559B"/>
    <w:rsid w:val="0037599F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1C00"/>
    <w:rsid w:val="00382179"/>
    <w:rsid w:val="003821E0"/>
    <w:rsid w:val="00382848"/>
    <w:rsid w:val="00382906"/>
    <w:rsid w:val="00382C43"/>
    <w:rsid w:val="00382D49"/>
    <w:rsid w:val="003830F0"/>
    <w:rsid w:val="00383184"/>
    <w:rsid w:val="00383390"/>
    <w:rsid w:val="00383858"/>
    <w:rsid w:val="00383A98"/>
    <w:rsid w:val="003841DC"/>
    <w:rsid w:val="00384283"/>
    <w:rsid w:val="0038462C"/>
    <w:rsid w:val="00384667"/>
    <w:rsid w:val="00384B8F"/>
    <w:rsid w:val="00385469"/>
    <w:rsid w:val="00385570"/>
    <w:rsid w:val="0038573F"/>
    <w:rsid w:val="003858C5"/>
    <w:rsid w:val="0038598E"/>
    <w:rsid w:val="00385CB5"/>
    <w:rsid w:val="00385CFC"/>
    <w:rsid w:val="00385DD1"/>
    <w:rsid w:val="0038609D"/>
    <w:rsid w:val="0038642A"/>
    <w:rsid w:val="0038654D"/>
    <w:rsid w:val="003865CD"/>
    <w:rsid w:val="003865F6"/>
    <w:rsid w:val="003868F9"/>
    <w:rsid w:val="003869CF"/>
    <w:rsid w:val="00386C2C"/>
    <w:rsid w:val="0038715F"/>
    <w:rsid w:val="0038759D"/>
    <w:rsid w:val="0038767C"/>
    <w:rsid w:val="00387720"/>
    <w:rsid w:val="0038798D"/>
    <w:rsid w:val="00387E46"/>
    <w:rsid w:val="00387E76"/>
    <w:rsid w:val="00387FBD"/>
    <w:rsid w:val="00390103"/>
    <w:rsid w:val="0039026D"/>
    <w:rsid w:val="00390523"/>
    <w:rsid w:val="00390725"/>
    <w:rsid w:val="003907DD"/>
    <w:rsid w:val="00390943"/>
    <w:rsid w:val="0039094B"/>
    <w:rsid w:val="00390979"/>
    <w:rsid w:val="00390F6C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1E18"/>
    <w:rsid w:val="00392195"/>
    <w:rsid w:val="003923AC"/>
    <w:rsid w:val="003928DD"/>
    <w:rsid w:val="00392AA4"/>
    <w:rsid w:val="00392AC0"/>
    <w:rsid w:val="00392BAB"/>
    <w:rsid w:val="00392CF7"/>
    <w:rsid w:val="0039387A"/>
    <w:rsid w:val="00393A6D"/>
    <w:rsid w:val="00393D73"/>
    <w:rsid w:val="00394291"/>
    <w:rsid w:val="0039456C"/>
    <w:rsid w:val="003946E4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75E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0A"/>
    <w:rsid w:val="003A0F96"/>
    <w:rsid w:val="003A1095"/>
    <w:rsid w:val="003A10CE"/>
    <w:rsid w:val="003A1105"/>
    <w:rsid w:val="003A110D"/>
    <w:rsid w:val="003A123E"/>
    <w:rsid w:val="003A1425"/>
    <w:rsid w:val="003A14EB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03D"/>
    <w:rsid w:val="003A5095"/>
    <w:rsid w:val="003A52E8"/>
    <w:rsid w:val="003A5627"/>
    <w:rsid w:val="003A5631"/>
    <w:rsid w:val="003A5B42"/>
    <w:rsid w:val="003A5CFF"/>
    <w:rsid w:val="003A60EB"/>
    <w:rsid w:val="003A61C3"/>
    <w:rsid w:val="003A6754"/>
    <w:rsid w:val="003A691D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2F84"/>
    <w:rsid w:val="003B314F"/>
    <w:rsid w:val="003B37EC"/>
    <w:rsid w:val="003B3918"/>
    <w:rsid w:val="003B392D"/>
    <w:rsid w:val="003B3FDB"/>
    <w:rsid w:val="003B5005"/>
    <w:rsid w:val="003B507A"/>
    <w:rsid w:val="003B50D2"/>
    <w:rsid w:val="003B5254"/>
    <w:rsid w:val="003B53D6"/>
    <w:rsid w:val="003B5403"/>
    <w:rsid w:val="003B5449"/>
    <w:rsid w:val="003B580C"/>
    <w:rsid w:val="003B61F0"/>
    <w:rsid w:val="003B6776"/>
    <w:rsid w:val="003B68AE"/>
    <w:rsid w:val="003B68CF"/>
    <w:rsid w:val="003B697C"/>
    <w:rsid w:val="003B6B27"/>
    <w:rsid w:val="003B6DDD"/>
    <w:rsid w:val="003B6E9B"/>
    <w:rsid w:val="003B6FCD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5A4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696"/>
    <w:rsid w:val="003C4CE9"/>
    <w:rsid w:val="003C4E46"/>
    <w:rsid w:val="003C515D"/>
    <w:rsid w:val="003C5931"/>
    <w:rsid w:val="003C5F0F"/>
    <w:rsid w:val="003C5F7F"/>
    <w:rsid w:val="003C60AE"/>
    <w:rsid w:val="003C617E"/>
    <w:rsid w:val="003C62CC"/>
    <w:rsid w:val="003C63FE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789"/>
    <w:rsid w:val="003D08E1"/>
    <w:rsid w:val="003D0BC4"/>
    <w:rsid w:val="003D0C18"/>
    <w:rsid w:val="003D0C53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3E8E"/>
    <w:rsid w:val="003D4355"/>
    <w:rsid w:val="003D46C9"/>
    <w:rsid w:val="003D49C7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CE2"/>
    <w:rsid w:val="003D5F01"/>
    <w:rsid w:val="003D6532"/>
    <w:rsid w:val="003D6799"/>
    <w:rsid w:val="003D6828"/>
    <w:rsid w:val="003D6BA4"/>
    <w:rsid w:val="003D6CC1"/>
    <w:rsid w:val="003D78FA"/>
    <w:rsid w:val="003D7BCF"/>
    <w:rsid w:val="003E00F9"/>
    <w:rsid w:val="003E05A6"/>
    <w:rsid w:val="003E0791"/>
    <w:rsid w:val="003E09D7"/>
    <w:rsid w:val="003E0BCC"/>
    <w:rsid w:val="003E0FB3"/>
    <w:rsid w:val="003E10D2"/>
    <w:rsid w:val="003E12A9"/>
    <w:rsid w:val="003E1490"/>
    <w:rsid w:val="003E1731"/>
    <w:rsid w:val="003E1DBF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B0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980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46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2E28"/>
    <w:rsid w:val="00403050"/>
    <w:rsid w:val="0040306B"/>
    <w:rsid w:val="00403717"/>
    <w:rsid w:val="00403A57"/>
    <w:rsid w:val="00403A67"/>
    <w:rsid w:val="00403B4D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4A4"/>
    <w:rsid w:val="004065C3"/>
    <w:rsid w:val="00406813"/>
    <w:rsid w:val="00406B6D"/>
    <w:rsid w:val="00406BBA"/>
    <w:rsid w:val="00406C22"/>
    <w:rsid w:val="00406E82"/>
    <w:rsid w:val="00406F82"/>
    <w:rsid w:val="00407303"/>
    <w:rsid w:val="00407B9E"/>
    <w:rsid w:val="00407CAB"/>
    <w:rsid w:val="00407DA5"/>
    <w:rsid w:val="00407F1D"/>
    <w:rsid w:val="0041004C"/>
    <w:rsid w:val="00410770"/>
    <w:rsid w:val="0041089C"/>
    <w:rsid w:val="00410966"/>
    <w:rsid w:val="00410E02"/>
    <w:rsid w:val="0041106F"/>
    <w:rsid w:val="004115E3"/>
    <w:rsid w:val="004119BC"/>
    <w:rsid w:val="00411FE5"/>
    <w:rsid w:val="004123F4"/>
    <w:rsid w:val="00412542"/>
    <w:rsid w:val="0041299E"/>
    <w:rsid w:val="00412B1C"/>
    <w:rsid w:val="00412D7B"/>
    <w:rsid w:val="00412E4D"/>
    <w:rsid w:val="00413666"/>
    <w:rsid w:val="004136A8"/>
    <w:rsid w:val="004136C1"/>
    <w:rsid w:val="00413945"/>
    <w:rsid w:val="00413997"/>
    <w:rsid w:val="00413E23"/>
    <w:rsid w:val="00413F17"/>
    <w:rsid w:val="0041431C"/>
    <w:rsid w:val="00414347"/>
    <w:rsid w:val="004146E0"/>
    <w:rsid w:val="00414843"/>
    <w:rsid w:val="00414941"/>
    <w:rsid w:val="0041541C"/>
    <w:rsid w:val="004155C8"/>
    <w:rsid w:val="004156EF"/>
    <w:rsid w:val="00415AD3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00B"/>
    <w:rsid w:val="00420121"/>
    <w:rsid w:val="00420591"/>
    <w:rsid w:val="0042064A"/>
    <w:rsid w:val="0042070F"/>
    <w:rsid w:val="00420763"/>
    <w:rsid w:val="00420884"/>
    <w:rsid w:val="0042095D"/>
    <w:rsid w:val="00420CD8"/>
    <w:rsid w:val="00420EDC"/>
    <w:rsid w:val="00420F2B"/>
    <w:rsid w:val="004210F2"/>
    <w:rsid w:val="00421243"/>
    <w:rsid w:val="00421340"/>
    <w:rsid w:val="004213FC"/>
    <w:rsid w:val="00421508"/>
    <w:rsid w:val="004217F5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609"/>
    <w:rsid w:val="00423DA2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14A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76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05"/>
    <w:rsid w:val="004301E6"/>
    <w:rsid w:val="004308AC"/>
    <w:rsid w:val="00430A90"/>
    <w:rsid w:val="00430B93"/>
    <w:rsid w:val="00430CF0"/>
    <w:rsid w:val="00430D53"/>
    <w:rsid w:val="00430D54"/>
    <w:rsid w:val="00430D70"/>
    <w:rsid w:val="00430E6A"/>
    <w:rsid w:val="00430FBF"/>
    <w:rsid w:val="0043122A"/>
    <w:rsid w:val="004317C5"/>
    <w:rsid w:val="00431917"/>
    <w:rsid w:val="004319EC"/>
    <w:rsid w:val="00431BAB"/>
    <w:rsid w:val="00431EC7"/>
    <w:rsid w:val="004326DC"/>
    <w:rsid w:val="0043293F"/>
    <w:rsid w:val="00432B27"/>
    <w:rsid w:val="00432BD0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332"/>
    <w:rsid w:val="0043443E"/>
    <w:rsid w:val="00434D79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72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7A6"/>
    <w:rsid w:val="004429D3"/>
    <w:rsid w:val="00442CC0"/>
    <w:rsid w:val="00442F36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C1F"/>
    <w:rsid w:val="00447DA6"/>
    <w:rsid w:val="00447F3B"/>
    <w:rsid w:val="00450012"/>
    <w:rsid w:val="00450146"/>
    <w:rsid w:val="00450237"/>
    <w:rsid w:val="00450590"/>
    <w:rsid w:val="00450CC7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15"/>
    <w:rsid w:val="004523B6"/>
    <w:rsid w:val="00452B79"/>
    <w:rsid w:val="00452EE6"/>
    <w:rsid w:val="0045308E"/>
    <w:rsid w:val="00453475"/>
    <w:rsid w:val="00453913"/>
    <w:rsid w:val="00453990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60"/>
    <w:rsid w:val="004553B0"/>
    <w:rsid w:val="0045540C"/>
    <w:rsid w:val="00455597"/>
    <w:rsid w:val="004555CB"/>
    <w:rsid w:val="004556C9"/>
    <w:rsid w:val="00455815"/>
    <w:rsid w:val="00455B7A"/>
    <w:rsid w:val="00455BA5"/>
    <w:rsid w:val="00455CDA"/>
    <w:rsid w:val="00455DEF"/>
    <w:rsid w:val="00455DF9"/>
    <w:rsid w:val="00456142"/>
    <w:rsid w:val="004561B5"/>
    <w:rsid w:val="004567A8"/>
    <w:rsid w:val="004568A2"/>
    <w:rsid w:val="00456B53"/>
    <w:rsid w:val="00456D39"/>
    <w:rsid w:val="00456E0B"/>
    <w:rsid w:val="004570BD"/>
    <w:rsid w:val="0045716D"/>
    <w:rsid w:val="004573A7"/>
    <w:rsid w:val="004573DB"/>
    <w:rsid w:val="0045769D"/>
    <w:rsid w:val="0046052F"/>
    <w:rsid w:val="00460722"/>
    <w:rsid w:val="00461041"/>
    <w:rsid w:val="0046129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C27"/>
    <w:rsid w:val="00463D77"/>
    <w:rsid w:val="00464155"/>
    <w:rsid w:val="004643BA"/>
    <w:rsid w:val="004646EB"/>
    <w:rsid w:val="004647C4"/>
    <w:rsid w:val="00464CBA"/>
    <w:rsid w:val="00464E23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16"/>
    <w:rsid w:val="0046607A"/>
    <w:rsid w:val="004661CA"/>
    <w:rsid w:val="004661DB"/>
    <w:rsid w:val="004664B3"/>
    <w:rsid w:val="00466578"/>
    <w:rsid w:val="0046671C"/>
    <w:rsid w:val="00466B47"/>
    <w:rsid w:val="00466E04"/>
    <w:rsid w:val="004672D5"/>
    <w:rsid w:val="0046758B"/>
    <w:rsid w:val="00467BB6"/>
    <w:rsid w:val="00467CF1"/>
    <w:rsid w:val="00467D5D"/>
    <w:rsid w:val="00470124"/>
    <w:rsid w:val="0047042B"/>
    <w:rsid w:val="00470444"/>
    <w:rsid w:val="00470992"/>
    <w:rsid w:val="004709D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7FC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CE2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77BB7"/>
    <w:rsid w:val="00480171"/>
    <w:rsid w:val="0048038F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E88"/>
    <w:rsid w:val="00481F41"/>
    <w:rsid w:val="004824D8"/>
    <w:rsid w:val="004826CC"/>
    <w:rsid w:val="00482B18"/>
    <w:rsid w:val="00482DAC"/>
    <w:rsid w:val="00482E45"/>
    <w:rsid w:val="004830E6"/>
    <w:rsid w:val="00483120"/>
    <w:rsid w:val="004836AD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D92"/>
    <w:rsid w:val="00487F3F"/>
    <w:rsid w:val="004900EC"/>
    <w:rsid w:val="00490624"/>
    <w:rsid w:val="00490F5C"/>
    <w:rsid w:val="0049107A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3061"/>
    <w:rsid w:val="00493080"/>
    <w:rsid w:val="004931CF"/>
    <w:rsid w:val="00493862"/>
    <w:rsid w:val="004938CD"/>
    <w:rsid w:val="00493EEC"/>
    <w:rsid w:val="00493FE9"/>
    <w:rsid w:val="004941AA"/>
    <w:rsid w:val="0049427C"/>
    <w:rsid w:val="00494348"/>
    <w:rsid w:val="004945F6"/>
    <w:rsid w:val="00494D63"/>
    <w:rsid w:val="00494E68"/>
    <w:rsid w:val="004952F4"/>
    <w:rsid w:val="00495765"/>
    <w:rsid w:val="00495AD2"/>
    <w:rsid w:val="00495F5A"/>
    <w:rsid w:val="0049602D"/>
    <w:rsid w:val="00496058"/>
    <w:rsid w:val="004967A5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1D5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1B41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0BE"/>
    <w:rsid w:val="004A5300"/>
    <w:rsid w:val="004A5433"/>
    <w:rsid w:val="004A5676"/>
    <w:rsid w:val="004A57EE"/>
    <w:rsid w:val="004A5838"/>
    <w:rsid w:val="004A58F7"/>
    <w:rsid w:val="004A5F17"/>
    <w:rsid w:val="004A5F59"/>
    <w:rsid w:val="004A6250"/>
    <w:rsid w:val="004A63F7"/>
    <w:rsid w:val="004A64F5"/>
    <w:rsid w:val="004A651F"/>
    <w:rsid w:val="004A6551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0F5D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E58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4EE2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AB9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46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30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BE6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046"/>
    <w:rsid w:val="004D32D0"/>
    <w:rsid w:val="004D34C0"/>
    <w:rsid w:val="004D3904"/>
    <w:rsid w:val="004D3953"/>
    <w:rsid w:val="004D3FA0"/>
    <w:rsid w:val="004D478A"/>
    <w:rsid w:val="004D4927"/>
    <w:rsid w:val="004D4C0F"/>
    <w:rsid w:val="004D4E88"/>
    <w:rsid w:val="004D5277"/>
    <w:rsid w:val="004D54A5"/>
    <w:rsid w:val="004D5AC6"/>
    <w:rsid w:val="004D5D8E"/>
    <w:rsid w:val="004D66EB"/>
    <w:rsid w:val="004D689F"/>
    <w:rsid w:val="004D69E8"/>
    <w:rsid w:val="004D6CBA"/>
    <w:rsid w:val="004D732E"/>
    <w:rsid w:val="004D74E8"/>
    <w:rsid w:val="004D779A"/>
    <w:rsid w:val="004D7A1D"/>
    <w:rsid w:val="004D7A58"/>
    <w:rsid w:val="004D7CC1"/>
    <w:rsid w:val="004D7F6C"/>
    <w:rsid w:val="004E02F8"/>
    <w:rsid w:val="004E04DA"/>
    <w:rsid w:val="004E085B"/>
    <w:rsid w:val="004E095C"/>
    <w:rsid w:val="004E0BCD"/>
    <w:rsid w:val="004E0CBC"/>
    <w:rsid w:val="004E0DA7"/>
    <w:rsid w:val="004E1521"/>
    <w:rsid w:val="004E2078"/>
    <w:rsid w:val="004E2490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3A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E7D6D"/>
    <w:rsid w:val="004F0116"/>
    <w:rsid w:val="004F04EA"/>
    <w:rsid w:val="004F05B7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3A"/>
    <w:rsid w:val="0050129F"/>
    <w:rsid w:val="00501565"/>
    <w:rsid w:val="005015EB"/>
    <w:rsid w:val="00501924"/>
    <w:rsid w:val="005019BB"/>
    <w:rsid w:val="00501AB1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09F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4FC2"/>
    <w:rsid w:val="00505283"/>
    <w:rsid w:val="005052C5"/>
    <w:rsid w:val="005053F1"/>
    <w:rsid w:val="0050541E"/>
    <w:rsid w:val="0050546F"/>
    <w:rsid w:val="0050547E"/>
    <w:rsid w:val="00505869"/>
    <w:rsid w:val="00505872"/>
    <w:rsid w:val="005058E3"/>
    <w:rsid w:val="00506062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90"/>
    <w:rsid w:val="005127E5"/>
    <w:rsid w:val="0051291B"/>
    <w:rsid w:val="00512BB5"/>
    <w:rsid w:val="00512BC5"/>
    <w:rsid w:val="00512E55"/>
    <w:rsid w:val="00512F27"/>
    <w:rsid w:val="00512FE9"/>
    <w:rsid w:val="00512FED"/>
    <w:rsid w:val="005130E9"/>
    <w:rsid w:val="005133B9"/>
    <w:rsid w:val="00513618"/>
    <w:rsid w:val="00513669"/>
    <w:rsid w:val="00514152"/>
    <w:rsid w:val="0051421C"/>
    <w:rsid w:val="00514AF2"/>
    <w:rsid w:val="00514C06"/>
    <w:rsid w:val="0051509A"/>
    <w:rsid w:val="00515128"/>
    <w:rsid w:val="00515299"/>
    <w:rsid w:val="00515595"/>
    <w:rsid w:val="00515A9C"/>
    <w:rsid w:val="0051606C"/>
    <w:rsid w:val="005164E1"/>
    <w:rsid w:val="00516663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6D3"/>
    <w:rsid w:val="005258E0"/>
    <w:rsid w:val="00525BB3"/>
    <w:rsid w:val="00525BC8"/>
    <w:rsid w:val="00526462"/>
    <w:rsid w:val="00526A83"/>
    <w:rsid w:val="00526D86"/>
    <w:rsid w:val="00526E2F"/>
    <w:rsid w:val="00527132"/>
    <w:rsid w:val="005301BC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C5D"/>
    <w:rsid w:val="00533D9A"/>
    <w:rsid w:val="00533DC6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AB"/>
    <w:rsid w:val="00535DB6"/>
    <w:rsid w:val="00536089"/>
    <w:rsid w:val="0053619C"/>
    <w:rsid w:val="005364D1"/>
    <w:rsid w:val="00536A54"/>
    <w:rsid w:val="00536B8E"/>
    <w:rsid w:val="0053706C"/>
    <w:rsid w:val="005373A9"/>
    <w:rsid w:val="005373CE"/>
    <w:rsid w:val="005374D1"/>
    <w:rsid w:val="00537948"/>
    <w:rsid w:val="00537A61"/>
    <w:rsid w:val="00537BB5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6EF"/>
    <w:rsid w:val="00542903"/>
    <w:rsid w:val="005432A6"/>
    <w:rsid w:val="005432F4"/>
    <w:rsid w:val="00543436"/>
    <w:rsid w:val="005434C7"/>
    <w:rsid w:val="00543506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2CE"/>
    <w:rsid w:val="00551353"/>
    <w:rsid w:val="00551727"/>
    <w:rsid w:val="005517FF"/>
    <w:rsid w:val="00551A7E"/>
    <w:rsid w:val="00551C3F"/>
    <w:rsid w:val="00551C78"/>
    <w:rsid w:val="00551FB4"/>
    <w:rsid w:val="00552099"/>
    <w:rsid w:val="00552568"/>
    <w:rsid w:val="005526C1"/>
    <w:rsid w:val="005528DF"/>
    <w:rsid w:val="00552C6E"/>
    <w:rsid w:val="00552ED4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1A"/>
    <w:rsid w:val="0055598E"/>
    <w:rsid w:val="00555B47"/>
    <w:rsid w:val="00555EDF"/>
    <w:rsid w:val="00555F77"/>
    <w:rsid w:val="0055605B"/>
    <w:rsid w:val="005563F9"/>
    <w:rsid w:val="00556837"/>
    <w:rsid w:val="00556C74"/>
    <w:rsid w:val="00556E97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8E3"/>
    <w:rsid w:val="0056195B"/>
    <w:rsid w:val="00561A44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36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0E83"/>
    <w:rsid w:val="0057116C"/>
    <w:rsid w:val="00571274"/>
    <w:rsid w:val="00571407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9B7"/>
    <w:rsid w:val="00574A0F"/>
    <w:rsid w:val="00574C41"/>
    <w:rsid w:val="00574CEA"/>
    <w:rsid w:val="0057520F"/>
    <w:rsid w:val="00575241"/>
    <w:rsid w:val="0057547F"/>
    <w:rsid w:val="005754FE"/>
    <w:rsid w:val="00575591"/>
    <w:rsid w:val="00575839"/>
    <w:rsid w:val="0057590C"/>
    <w:rsid w:val="00575EE3"/>
    <w:rsid w:val="00576227"/>
    <w:rsid w:val="005764CC"/>
    <w:rsid w:val="00576A47"/>
    <w:rsid w:val="00576DD3"/>
    <w:rsid w:val="00576E00"/>
    <w:rsid w:val="00576E93"/>
    <w:rsid w:val="00576F7E"/>
    <w:rsid w:val="00577104"/>
    <w:rsid w:val="00577291"/>
    <w:rsid w:val="00577331"/>
    <w:rsid w:val="00577450"/>
    <w:rsid w:val="005774E2"/>
    <w:rsid w:val="00577B93"/>
    <w:rsid w:val="00577DE1"/>
    <w:rsid w:val="0058011B"/>
    <w:rsid w:val="00580131"/>
    <w:rsid w:val="0058029F"/>
    <w:rsid w:val="005804B6"/>
    <w:rsid w:val="00580B08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5E99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8EB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B15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9EA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923"/>
    <w:rsid w:val="00594E25"/>
    <w:rsid w:val="0059526D"/>
    <w:rsid w:val="005953DF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A47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0D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3B0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063"/>
    <w:rsid w:val="005B2243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4B6"/>
    <w:rsid w:val="005B459C"/>
    <w:rsid w:val="005B45C5"/>
    <w:rsid w:val="005B464F"/>
    <w:rsid w:val="005B4701"/>
    <w:rsid w:val="005B49CC"/>
    <w:rsid w:val="005B4A00"/>
    <w:rsid w:val="005B4DA4"/>
    <w:rsid w:val="005B4E47"/>
    <w:rsid w:val="005B537B"/>
    <w:rsid w:val="005B5840"/>
    <w:rsid w:val="005B5960"/>
    <w:rsid w:val="005B5BB5"/>
    <w:rsid w:val="005B5E02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6E42"/>
    <w:rsid w:val="005C7039"/>
    <w:rsid w:val="005C74D5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D73"/>
    <w:rsid w:val="005D1E48"/>
    <w:rsid w:val="005D248D"/>
    <w:rsid w:val="005D2931"/>
    <w:rsid w:val="005D2E2B"/>
    <w:rsid w:val="005D2FE2"/>
    <w:rsid w:val="005D3031"/>
    <w:rsid w:val="005D3563"/>
    <w:rsid w:val="005D36EC"/>
    <w:rsid w:val="005D3E6B"/>
    <w:rsid w:val="005D3E8B"/>
    <w:rsid w:val="005D438D"/>
    <w:rsid w:val="005D465E"/>
    <w:rsid w:val="005D4981"/>
    <w:rsid w:val="005D4ED9"/>
    <w:rsid w:val="005D4F41"/>
    <w:rsid w:val="005D5337"/>
    <w:rsid w:val="005D534E"/>
    <w:rsid w:val="005D547A"/>
    <w:rsid w:val="005D5503"/>
    <w:rsid w:val="005D5728"/>
    <w:rsid w:val="005D57DD"/>
    <w:rsid w:val="005D5FD6"/>
    <w:rsid w:val="005D6004"/>
    <w:rsid w:val="005D606D"/>
    <w:rsid w:val="005D6132"/>
    <w:rsid w:val="005D6327"/>
    <w:rsid w:val="005D6542"/>
    <w:rsid w:val="005D6750"/>
    <w:rsid w:val="005D68B5"/>
    <w:rsid w:val="005D6B8D"/>
    <w:rsid w:val="005D7558"/>
    <w:rsid w:val="005D7699"/>
    <w:rsid w:val="005D787C"/>
    <w:rsid w:val="005D79B8"/>
    <w:rsid w:val="005D7B74"/>
    <w:rsid w:val="005E0682"/>
    <w:rsid w:val="005E069A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545"/>
    <w:rsid w:val="005E2602"/>
    <w:rsid w:val="005E28E2"/>
    <w:rsid w:val="005E295E"/>
    <w:rsid w:val="005E347D"/>
    <w:rsid w:val="005E39E2"/>
    <w:rsid w:val="005E3EB0"/>
    <w:rsid w:val="005E4112"/>
    <w:rsid w:val="005E431D"/>
    <w:rsid w:val="005E4C1E"/>
    <w:rsid w:val="005E4DC2"/>
    <w:rsid w:val="005E51C3"/>
    <w:rsid w:val="005E5773"/>
    <w:rsid w:val="005E58C3"/>
    <w:rsid w:val="005E5A12"/>
    <w:rsid w:val="005E5A71"/>
    <w:rsid w:val="005E5B33"/>
    <w:rsid w:val="005E6027"/>
    <w:rsid w:val="005E618D"/>
    <w:rsid w:val="005E6289"/>
    <w:rsid w:val="005E64EF"/>
    <w:rsid w:val="005E6520"/>
    <w:rsid w:val="005E69A4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16C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5C7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2DA"/>
    <w:rsid w:val="0060433F"/>
    <w:rsid w:val="00604343"/>
    <w:rsid w:val="0060460C"/>
    <w:rsid w:val="00604977"/>
    <w:rsid w:val="00604CE4"/>
    <w:rsid w:val="00604DA3"/>
    <w:rsid w:val="00604FE8"/>
    <w:rsid w:val="0060505F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6F42"/>
    <w:rsid w:val="006073CA"/>
    <w:rsid w:val="00607480"/>
    <w:rsid w:val="00607A93"/>
    <w:rsid w:val="00607C99"/>
    <w:rsid w:val="00607DBB"/>
    <w:rsid w:val="00607F64"/>
    <w:rsid w:val="00610152"/>
    <w:rsid w:val="006106E1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AEE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44"/>
    <w:rsid w:val="00615D6B"/>
    <w:rsid w:val="00615F52"/>
    <w:rsid w:val="00616581"/>
    <w:rsid w:val="0061679B"/>
    <w:rsid w:val="00616D82"/>
    <w:rsid w:val="00617354"/>
    <w:rsid w:val="006174A1"/>
    <w:rsid w:val="006179C5"/>
    <w:rsid w:val="006179CA"/>
    <w:rsid w:val="00617B41"/>
    <w:rsid w:val="00617EEB"/>
    <w:rsid w:val="00620094"/>
    <w:rsid w:val="00620341"/>
    <w:rsid w:val="00620564"/>
    <w:rsid w:val="006205FD"/>
    <w:rsid w:val="0062071B"/>
    <w:rsid w:val="00620955"/>
    <w:rsid w:val="00620E1D"/>
    <w:rsid w:val="006210E8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0E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5B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C01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D43"/>
    <w:rsid w:val="00634F15"/>
    <w:rsid w:val="0063509C"/>
    <w:rsid w:val="006350A3"/>
    <w:rsid w:val="00635521"/>
    <w:rsid w:val="006356C3"/>
    <w:rsid w:val="00635BD3"/>
    <w:rsid w:val="00635D8A"/>
    <w:rsid w:val="00635E5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CFE"/>
    <w:rsid w:val="00636D59"/>
    <w:rsid w:val="00636DD8"/>
    <w:rsid w:val="00637573"/>
    <w:rsid w:val="00637766"/>
    <w:rsid w:val="006378B1"/>
    <w:rsid w:val="006378D3"/>
    <w:rsid w:val="0063791F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CEE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47C"/>
    <w:rsid w:val="00644C5B"/>
    <w:rsid w:val="00644E8D"/>
    <w:rsid w:val="00645069"/>
    <w:rsid w:val="00645243"/>
    <w:rsid w:val="00645961"/>
    <w:rsid w:val="00645A78"/>
    <w:rsid w:val="00645EA9"/>
    <w:rsid w:val="00645EBF"/>
    <w:rsid w:val="00646221"/>
    <w:rsid w:val="006462BC"/>
    <w:rsid w:val="006462E6"/>
    <w:rsid w:val="006466BA"/>
    <w:rsid w:val="00646990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6A3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DD"/>
    <w:rsid w:val="006611E7"/>
    <w:rsid w:val="0066155B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8ED"/>
    <w:rsid w:val="00664C33"/>
    <w:rsid w:val="006650DA"/>
    <w:rsid w:val="00665120"/>
    <w:rsid w:val="00665359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9E"/>
    <w:rsid w:val="006715B2"/>
    <w:rsid w:val="006715BF"/>
    <w:rsid w:val="006720D4"/>
    <w:rsid w:val="00672115"/>
    <w:rsid w:val="00672163"/>
    <w:rsid w:val="00672BC4"/>
    <w:rsid w:val="00672EDF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28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C6C"/>
    <w:rsid w:val="00676DE9"/>
    <w:rsid w:val="0067709F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EFD"/>
    <w:rsid w:val="00680F6D"/>
    <w:rsid w:val="00681003"/>
    <w:rsid w:val="0068128C"/>
    <w:rsid w:val="00681696"/>
    <w:rsid w:val="00681BE5"/>
    <w:rsid w:val="00681FC8"/>
    <w:rsid w:val="0068229C"/>
    <w:rsid w:val="006822B4"/>
    <w:rsid w:val="00682312"/>
    <w:rsid w:val="0068236B"/>
    <w:rsid w:val="00682875"/>
    <w:rsid w:val="00682877"/>
    <w:rsid w:val="00682887"/>
    <w:rsid w:val="00682982"/>
    <w:rsid w:val="00682A48"/>
    <w:rsid w:val="00682B0F"/>
    <w:rsid w:val="00683177"/>
    <w:rsid w:val="006836CC"/>
    <w:rsid w:val="00683869"/>
    <w:rsid w:val="00683FEA"/>
    <w:rsid w:val="006841EC"/>
    <w:rsid w:val="0068426B"/>
    <w:rsid w:val="00684291"/>
    <w:rsid w:val="00684642"/>
    <w:rsid w:val="006847C8"/>
    <w:rsid w:val="00684C6E"/>
    <w:rsid w:val="00685149"/>
    <w:rsid w:val="006853A1"/>
    <w:rsid w:val="0068540D"/>
    <w:rsid w:val="00685444"/>
    <w:rsid w:val="00685572"/>
    <w:rsid w:val="00685629"/>
    <w:rsid w:val="006856D1"/>
    <w:rsid w:val="0068571E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0DF9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82D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0A0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C6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311"/>
    <w:rsid w:val="006A33BC"/>
    <w:rsid w:val="006A3427"/>
    <w:rsid w:val="006A3698"/>
    <w:rsid w:val="006A370F"/>
    <w:rsid w:val="006A3A32"/>
    <w:rsid w:val="006A3CC7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06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103"/>
    <w:rsid w:val="006A756E"/>
    <w:rsid w:val="006A7723"/>
    <w:rsid w:val="006A7903"/>
    <w:rsid w:val="006A7933"/>
    <w:rsid w:val="006A7BD2"/>
    <w:rsid w:val="006B0636"/>
    <w:rsid w:val="006B08E9"/>
    <w:rsid w:val="006B0BBE"/>
    <w:rsid w:val="006B0BC4"/>
    <w:rsid w:val="006B0C71"/>
    <w:rsid w:val="006B1013"/>
    <w:rsid w:val="006B105C"/>
    <w:rsid w:val="006B121A"/>
    <w:rsid w:val="006B1442"/>
    <w:rsid w:val="006B1916"/>
    <w:rsid w:val="006B1BC9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5F42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2DD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2A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C6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5E0F"/>
    <w:rsid w:val="006C637E"/>
    <w:rsid w:val="006C68B9"/>
    <w:rsid w:val="006C6A66"/>
    <w:rsid w:val="006C6B9A"/>
    <w:rsid w:val="006C6BC6"/>
    <w:rsid w:val="006C6E4C"/>
    <w:rsid w:val="006C70AB"/>
    <w:rsid w:val="006C7105"/>
    <w:rsid w:val="006C753F"/>
    <w:rsid w:val="006C75BB"/>
    <w:rsid w:val="006C765C"/>
    <w:rsid w:val="006C7916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6D2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5B"/>
    <w:rsid w:val="006D457F"/>
    <w:rsid w:val="006D4582"/>
    <w:rsid w:val="006D4A57"/>
    <w:rsid w:val="006D50B9"/>
    <w:rsid w:val="006D548B"/>
    <w:rsid w:val="006D55D3"/>
    <w:rsid w:val="006D560C"/>
    <w:rsid w:val="006D567D"/>
    <w:rsid w:val="006D5691"/>
    <w:rsid w:val="006D5751"/>
    <w:rsid w:val="006D5B79"/>
    <w:rsid w:val="006D5B97"/>
    <w:rsid w:val="006D5E89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1F7F"/>
    <w:rsid w:val="006E234E"/>
    <w:rsid w:val="006E2433"/>
    <w:rsid w:val="006E25D5"/>
    <w:rsid w:val="006E265D"/>
    <w:rsid w:val="006E2732"/>
    <w:rsid w:val="006E288C"/>
    <w:rsid w:val="006E2DD8"/>
    <w:rsid w:val="006E2F21"/>
    <w:rsid w:val="006E3065"/>
    <w:rsid w:val="006E32F6"/>
    <w:rsid w:val="006E3658"/>
    <w:rsid w:val="006E3AC6"/>
    <w:rsid w:val="006E3AE1"/>
    <w:rsid w:val="006E3C77"/>
    <w:rsid w:val="006E4017"/>
    <w:rsid w:val="006E403E"/>
    <w:rsid w:val="006E42E5"/>
    <w:rsid w:val="006E430C"/>
    <w:rsid w:val="006E43AF"/>
    <w:rsid w:val="006E43C7"/>
    <w:rsid w:val="006E4591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2A5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2F0A"/>
    <w:rsid w:val="006F30BF"/>
    <w:rsid w:val="006F32EC"/>
    <w:rsid w:val="006F347C"/>
    <w:rsid w:val="006F3A73"/>
    <w:rsid w:val="006F41C1"/>
    <w:rsid w:val="006F4724"/>
    <w:rsid w:val="006F49F7"/>
    <w:rsid w:val="006F4A59"/>
    <w:rsid w:val="006F4E71"/>
    <w:rsid w:val="006F4EF7"/>
    <w:rsid w:val="006F4F65"/>
    <w:rsid w:val="006F4FD7"/>
    <w:rsid w:val="006F514E"/>
    <w:rsid w:val="006F52FB"/>
    <w:rsid w:val="006F54E9"/>
    <w:rsid w:val="006F5506"/>
    <w:rsid w:val="006F5D80"/>
    <w:rsid w:val="006F5D86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D91"/>
    <w:rsid w:val="006F6EEE"/>
    <w:rsid w:val="006F707F"/>
    <w:rsid w:val="006F70C6"/>
    <w:rsid w:val="006F71E9"/>
    <w:rsid w:val="006F7243"/>
    <w:rsid w:val="006F748B"/>
    <w:rsid w:val="006F7B95"/>
    <w:rsid w:val="0070080E"/>
    <w:rsid w:val="00700BCB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6F6"/>
    <w:rsid w:val="00704890"/>
    <w:rsid w:val="00704C79"/>
    <w:rsid w:val="00704CEF"/>
    <w:rsid w:val="007050EC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025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D6F"/>
    <w:rsid w:val="00714F05"/>
    <w:rsid w:val="0071500E"/>
    <w:rsid w:val="0071520C"/>
    <w:rsid w:val="00715251"/>
    <w:rsid w:val="00715475"/>
    <w:rsid w:val="007157F1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54B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3FFF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0A3"/>
    <w:rsid w:val="00736188"/>
    <w:rsid w:val="007362B4"/>
    <w:rsid w:val="00736801"/>
    <w:rsid w:val="00736C40"/>
    <w:rsid w:val="00736F65"/>
    <w:rsid w:val="00737196"/>
    <w:rsid w:val="007372B7"/>
    <w:rsid w:val="007374AB"/>
    <w:rsid w:val="007376F7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95F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AD1"/>
    <w:rsid w:val="00744C05"/>
    <w:rsid w:val="00744F2E"/>
    <w:rsid w:val="007451D0"/>
    <w:rsid w:val="00745527"/>
    <w:rsid w:val="00745534"/>
    <w:rsid w:val="007455AC"/>
    <w:rsid w:val="007456CE"/>
    <w:rsid w:val="007459B0"/>
    <w:rsid w:val="00745AAA"/>
    <w:rsid w:val="00745F17"/>
    <w:rsid w:val="007462D3"/>
    <w:rsid w:val="007463EE"/>
    <w:rsid w:val="007463FB"/>
    <w:rsid w:val="007464D0"/>
    <w:rsid w:val="007464ED"/>
    <w:rsid w:val="00746634"/>
    <w:rsid w:val="00746AAD"/>
    <w:rsid w:val="00746D72"/>
    <w:rsid w:val="00746F04"/>
    <w:rsid w:val="007471AB"/>
    <w:rsid w:val="00747354"/>
    <w:rsid w:val="007473F1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1DCF"/>
    <w:rsid w:val="00751FD1"/>
    <w:rsid w:val="0075201B"/>
    <w:rsid w:val="007523E9"/>
    <w:rsid w:val="007525CC"/>
    <w:rsid w:val="00752681"/>
    <w:rsid w:val="00752741"/>
    <w:rsid w:val="00752892"/>
    <w:rsid w:val="00752B04"/>
    <w:rsid w:val="00752EC2"/>
    <w:rsid w:val="007531D6"/>
    <w:rsid w:val="00753237"/>
    <w:rsid w:val="007532AC"/>
    <w:rsid w:val="007534D7"/>
    <w:rsid w:val="007535CA"/>
    <w:rsid w:val="007537D5"/>
    <w:rsid w:val="00753B4E"/>
    <w:rsid w:val="00753E21"/>
    <w:rsid w:val="0075423D"/>
    <w:rsid w:val="00754689"/>
    <w:rsid w:val="00754709"/>
    <w:rsid w:val="0075483B"/>
    <w:rsid w:val="00754AD9"/>
    <w:rsid w:val="00754BD2"/>
    <w:rsid w:val="00754DDF"/>
    <w:rsid w:val="00754E32"/>
    <w:rsid w:val="00754FD8"/>
    <w:rsid w:val="00755249"/>
    <w:rsid w:val="0075526E"/>
    <w:rsid w:val="00755579"/>
    <w:rsid w:val="00755825"/>
    <w:rsid w:val="007559B3"/>
    <w:rsid w:val="00756181"/>
    <w:rsid w:val="00756296"/>
    <w:rsid w:val="00756394"/>
    <w:rsid w:val="007564C5"/>
    <w:rsid w:val="00756834"/>
    <w:rsid w:val="00756C4F"/>
    <w:rsid w:val="00756DAC"/>
    <w:rsid w:val="00756FCA"/>
    <w:rsid w:val="00757032"/>
    <w:rsid w:val="00757041"/>
    <w:rsid w:val="00757320"/>
    <w:rsid w:val="007574C2"/>
    <w:rsid w:val="007574E1"/>
    <w:rsid w:val="0075760D"/>
    <w:rsid w:val="00757766"/>
    <w:rsid w:val="007577A3"/>
    <w:rsid w:val="00757B13"/>
    <w:rsid w:val="00757E1B"/>
    <w:rsid w:val="0076000B"/>
    <w:rsid w:val="00760086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631"/>
    <w:rsid w:val="00766856"/>
    <w:rsid w:val="00766B45"/>
    <w:rsid w:val="00766BC9"/>
    <w:rsid w:val="00766E2D"/>
    <w:rsid w:val="00767427"/>
    <w:rsid w:val="00767468"/>
    <w:rsid w:val="0076769E"/>
    <w:rsid w:val="007676DA"/>
    <w:rsid w:val="00767AED"/>
    <w:rsid w:val="00767B43"/>
    <w:rsid w:val="00767C41"/>
    <w:rsid w:val="00767E7E"/>
    <w:rsid w:val="007704E8"/>
    <w:rsid w:val="007709FB"/>
    <w:rsid w:val="00770D69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3A9"/>
    <w:rsid w:val="00772693"/>
    <w:rsid w:val="0077290C"/>
    <w:rsid w:val="00772F4F"/>
    <w:rsid w:val="00773004"/>
    <w:rsid w:val="007732E0"/>
    <w:rsid w:val="00773441"/>
    <w:rsid w:val="00773B22"/>
    <w:rsid w:val="00773B9D"/>
    <w:rsid w:val="0077413F"/>
    <w:rsid w:val="0077432E"/>
    <w:rsid w:val="00774373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3D9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77EB6"/>
    <w:rsid w:val="0078012E"/>
    <w:rsid w:val="00780304"/>
    <w:rsid w:val="007804F3"/>
    <w:rsid w:val="007805E3"/>
    <w:rsid w:val="007807DB"/>
    <w:rsid w:val="007807DD"/>
    <w:rsid w:val="0078095E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4AD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76"/>
    <w:rsid w:val="00784597"/>
    <w:rsid w:val="00784737"/>
    <w:rsid w:val="007847A0"/>
    <w:rsid w:val="0078487C"/>
    <w:rsid w:val="00784A83"/>
    <w:rsid w:val="00784E75"/>
    <w:rsid w:val="0078544F"/>
    <w:rsid w:val="00785502"/>
    <w:rsid w:val="007855B8"/>
    <w:rsid w:val="00785703"/>
    <w:rsid w:val="00785BEE"/>
    <w:rsid w:val="00785C0F"/>
    <w:rsid w:val="0078614E"/>
    <w:rsid w:val="007863D2"/>
    <w:rsid w:val="00786729"/>
    <w:rsid w:val="0078692E"/>
    <w:rsid w:val="00786EC1"/>
    <w:rsid w:val="00787366"/>
    <w:rsid w:val="0078760C"/>
    <w:rsid w:val="00787819"/>
    <w:rsid w:val="00787B22"/>
    <w:rsid w:val="00787C6A"/>
    <w:rsid w:val="00787DB0"/>
    <w:rsid w:val="00787F32"/>
    <w:rsid w:val="00790626"/>
    <w:rsid w:val="007906BF"/>
    <w:rsid w:val="00790919"/>
    <w:rsid w:val="00790CED"/>
    <w:rsid w:val="00790DAF"/>
    <w:rsid w:val="00790DCD"/>
    <w:rsid w:val="00790E34"/>
    <w:rsid w:val="00791069"/>
    <w:rsid w:val="00791139"/>
    <w:rsid w:val="007916B1"/>
    <w:rsid w:val="0079185B"/>
    <w:rsid w:val="007918A8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96"/>
    <w:rsid w:val="00794FFB"/>
    <w:rsid w:val="007956D1"/>
    <w:rsid w:val="00795880"/>
    <w:rsid w:val="00795A84"/>
    <w:rsid w:val="00795BC7"/>
    <w:rsid w:val="00795BE6"/>
    <w:rsid w:val="00795DC3"/>
    <w:rsid w:val="00795F9A"/>
    <w:rsid w:val="0079600D"/>
    <w:rsid w:val="00796BDE"/>
    <w:rsid w:val="00796C65"/>
    <w:rsid w:val="00796EE7"/>
    <w:rsid w:val="00797008"/>
    <w:rsid w:val="0079709C"/>
    <w:rsid w:val="00797103"/>
    <w:rsid w:val="007976A3"/>
    <w:rsid w:val="00797C5D"/>
    <w:rsid w:val="007A015D"/>
    <w:rsid w:val="007A01CF"/>
    <w:rsid w:val="007A02BA"/>
    <w:rsid w:val="007A03BA"/>
    <w:rsid w:val="007A03FF"/>
    <w:rsid w:val="007A046F"/>
    <w:rsid w:val="007A04BF"/>
    <w:rsid w:val="007A0516"/>
    <w:rsid w:val="007A0801"/>
    <w:rsid w:val="007A0AF1"/>
    <w:rsid w:val="007A0CA8"/>
    <w:rsid w:val="007A0CB3"/>
    <w:rsid w:val="007A0CBB"/>
    <w:rsid w:val="007A0CD2"/>
    <w:rsid w:val="007A0D1F"/>
    <w:rsid w:val="007A0DF1"/>
    <w:rsid w:val="007A1058"/>
    <w:rsid w:val="007A111D"/>
    <w:rsid w:val="007A1C6D"/>
    <w:rsid w:val="007A1DA3"/>
    <w:rsid w:val="007A1DDE"/>
    <w:rsid w:val="007A1F5E"/>
    <w:rsid w:val="007A1FFB"/>
    <w:rsid w:val="007A2275"/>
    <w:rsid w:val="007A2399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E1A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A7BF5"/>
    <w:rsid w:val="007A7CCB"/>
    <w:rsid w:val="007A7E5E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52F"/>
    <w:rsid w:val="007B1739"/>
    <w:rsid w:val="007B17C4"/>
    <w:rsid w:val="007B17FF"/>
    <w:rsid w:val="007B1801"/>
    <w:rsid w:val="007B1838"/>
    <w:rsid w:val="007B189E"/>
    <w:rsid w:val="007B1AB5"/>
    <w:rsid w:val="007B1C2A"/>
    <w:rsid w:val="007B1E72"/>
    <w:rsid w:val="007B20C3"/>
    <w:rsid w:val="007B20EE"/>
    <w:rsid w:val="007B2BF0"/>
    <w:rsid w:val="007B2D39"/>
    <w:rsid w:val="007B301B"/>
    <w:rsid w:val="007B3736"/>
    <w:rsid w:val="007B3827"/>
    <w:rsid w:val="007B3AAB"/>
    <w:rsid w:val="007B3B46"/>
    <w:rsid w:val="007B3E67"/>
    <w:rsid w:val="007B3ED8"/>
    <w:rsid w:val="007B4325"/>
    <w:rsid w:val="007B48C8"/>
    <w:rsid w:val="007B4FC6"/>
    <w:rsid w:val="007B5037"/>
    <w:rsid w:val="007B520B"/>
    <w:rsid w:val="007B526A"/>
    <w:rsid w:val="007B5544"/>
    <w:rsid w:val="007B55D7"/>
    <w:rsid w:val="007B585C"/>
    <w:rsid w:val="007B5BCD"/>
    <w:rsid w:val="007B5F61"/>
    <w:rsid w:val="007B6153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352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2"/>
    <w:rsid w:val="007C5207"/>
    <w:rsid w:val="007C522F"/>
    <w:rsid w:val="007C53F2"/>
    <w:rsid w:val="007C595B"/>
    <w:rsid w:val="007C5ACF"/>
    <w:rsid w:val="007C5CAE"/>
    <w:rsid w:val="007C5ED5"/>
    <w:rsid w:val="007C62F3"/>
    <w:rsid w:val="007C6526"/>
    <w:rsid w:val="007C65DC"/>
    <w:rsid w:val="007C6641"/>
    <w:rsid w:val="007C6699"/>
    <w:rsid w:val="007C6F6A"/>
    <w:rsid w:val="007C70B5"/>
    <w:rsid w:val="007C739E"/>
    <w:rsid w:val="007C7D0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2E48"/>
    <w:rsid w:val="007D313B"/>
    <w:rsid w:val="007D3285"/>
    <w:rsid w:val="007D3C2B"/>
    <w:rsid w:val="007D3D1F"/>
    <w:rsid w:val="007D3E28"/>
    <w:rsid w:val="007D3FBD"/>
    <w:rsid w:val="007D3FC2"/>
    <w:rsid w:val="007D40B6"/>
    <w:rsid w:val="007D410A"/>
    <w:rsid w:val="007D4155"/>
    <w:rsid w:val="007D44C3"/>
    <w:rsid w:val="007D476B"/>
    <w:rsid w:val="007D4B06"/>
    <w:rsid w:val="007D4C66"/>
    <w:rsid w:val="007D4E03"/>
    <w:rsid w:val="007D4F86"/>
    <w:rsid w:val="007D552F"/>
    <w:rsid w:val="007D58E4"/>
    <w:rsid w:val="007D5AF9"/>
    <w:rsid w:val="007D5E64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A8D"/>
    <w:rsid w:val="007D6B05"/>
    <w:rsid w:val="007D6E06"/>
    <w:rsid w:val="007D709A"/>
    <w:rsid w:val="007D70AF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7BF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922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DD8"/>
    <w:rsid w:val="007F0F90"/>
    <w:rsid w:val="007F10C8"/>
    <w:rsid w:val="007F1107"/>
    <w:rsid w:val="007F1662"/>
    <w:rsid w:val="007F1A89"/>
    <w:rsid w:val="007F1C60"/>
    <w:rsid w:val="007F1D57"/>
    <w:rsid w:val="007F20A1"/>
    <w:rsid w:val="007F29BF"/>
    <w:rsid w:val="007F2C6A"/>
    <w:rsid w:val="007F2C92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934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28"/>
    <w:rsid w:val="007F7CE3"/>
    <w:rsid w:val="007F7D1E"/>
    <w:rsid w:val="007F7D44"/>
    <w:rsid w:val="00800048"/>
    <w:rsid w:val="008001BA"/>
    <w:rsid w:val="0080054E"/>
    <w:rsid w:val="00800931"/>
    <w:rsid w:val="00800BA2"/>
    <w:rsid w:val="0080192C"/>
    <w:rsid w:val="0080223C"/>
    <w:rsid w:val="0080231E"/>
    <w:rsid w:val="00802769"/>
    <w:rsid w:val="00802A7B"/>
    <w:rsid w:val="00802ACA"/>
    <w:rsid w:val="00802C80"/>
    <w:rsid w:val="00802F74"/>
    <w:rsid w:val="00802F94"/>
    <w:rsid w:val="0080387E"/>
    <w:rsid w:val="00803979"/>
    <w:rsid w:val="00803A47"/>
    <w:rsid w:val="00803A5F"/>
    <w:rsid w:val="00803DEF"/>
    <w:rsid w:val="008040B2"/>
    <w:rsid w:val="00804175"/>
    <w:rsid w:val="008043F2"/>
    <w:rsid w:val="0080446D"/>
    <w:rsid w:val="008046B8"/>
    <w:rsid w:val="0080486F"/>
    <w:rsid w:val="008048BF"/>
    <w:rsid w:val="008049BC"/>
    <w:rsid w:val="00804E07"/>
    <w:rsid w:val="00805071"/>
    <w:rsid w:val="0080516D"/>
    <w:rsid w:val="00805623"/>
    <w:rsid w:val="00805785"/>
    <w:rsid w:val="008059F6"/>
    <w:rsid w:val="00805C4A"/>
    <w:rsid w:val="00805D1D"/>
    <w:rsid w:val="00805D93"/>
    <w:rsid w:val="008060F0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52E"/>
    <w:rsid w:val="0081397B"/>
    <w:rsid w:val="008139D4"/>
    <w:rsid w:val="0081414E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100"/>
    <w:rsid w:val="00816692"/>
    <w:rsid w:val="00816A59"/>
    <w:rsid w:val="00816C38"/>
    <w:rsid w:val="00816CAA"/>
    <w:rsid w:val="00816E11"/>
    <w:rsid w:val="00816EA5"/>
    <w:rsid w:val="00817070"/>
    <w:rsid w:val="008173D6"/>
    <w:rsid w:val="00817DEE"/>
    <w:rsid w:val="00817FDA"/>
    <w:rsid w:val="008201B2"/>
    <w:rsid w:val="008201FB"/>
    <w:rsid w:val="00820553"/>
    <w:rsid w:val="008205AE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A9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602"/>
    <w:rsid w:val="00832B21"/>
    <w:rsid w:val="00832B74"/>
    <w:rsid w:val="008331DC"/>
    <w:rsid w:val="00833E3B"/>
    <w:rsid w:val="00834046"/>
    <w:rsid w:val="008341F6"/>
    <w:rsid w:val="00834312"/>
    <w:rsid w:val="00834359"/>
    <w:rsid w:val="0083498F"/>
    <w:rsid w:val="008349E8"/>
    <w:rsid w:val="00834C10"/>
    <w:rsid w:val="0083521C"/>
    <w:rsid w:val="00835253"/>
    <w:rsid w:val="008353E3"/>
    <w:rsid w:val="00835458"/>
    <w:rsid w:val="008358DB"/>
    <w:rsid w:val="00835C7C"/>
    <w:rsid w:val="00835CBF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0A1A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BF3"/>
    <w:rsid w:val="00842DAC"/>
    <w:rsid w:val="00842DD0"/>
    <w:rsid w:val="00843043"/>
    <w:rsid w:val="008432B0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65F"/>
    <w:rsid w:val="0084473D"/>
    <w:rsid w:val="00844784"/>
    <w:rsid w:val="008456F6"/>
    <w:rsid w:val="00845EEA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6BB6"/>
    <w:rsid w:val="00846DA0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547"/>
    <w:rsid w:val="008547C2"/>
    <w:rsid w:val="008548C4"/>
    <w:rsid w:val="00854AD5"/>
    <w:rsid w:val="00854C42"/>
    <w:rsid w:val="00854D1B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6F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259"/>
    <w:rsid w:val="008643B3"/>
    <w:rsid w:val="0086471C"/>
    <w:rsid w:val="0086479B"/>
    <w:rsid w:val="0086481B"/>
    <w:rsid w:val="00864A67"/>
    <w:rsid w:val="00864BAB"/>
    <w:rsid w:val="00864E4E"/>
    <w:rsid w:val="0086554E"/>
    <w:rsid w:val="0086554F"/>
    <w:rsid w:val="008657F8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20"/>
    <w:rsid w:val="0087267F"/>
    <w:rsid w:val="0087268E"/>
    <w:rsid w:val="00872944"/>
    <w:rsid w:val="00872BE2"/>
    <w:rsid w:val="008732D9"/>
    <w:rsid w:val="00873370"/>
    <w:rsid w:val="00873A0C"/>
    <w:rsid w:val="00873BC3"/>
    <w:rsid w:val="00873C45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769"/>
    <w:rsid w:val="00875846"/>
    <w:rsid w:val="00875CDB"/>
    <w:rsid w:val="00875F01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603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83F"/>
    <w:rsid w:val="0088396D"/>
    <w:rsid w:val="00883AF4"/>
    <w:rsid w:val="00883D0A"/>
    <w:rsid w:val="00883F02"/>
    <w:rsid w:val="008841F5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9E"/>
    <w:rsid w:val="008867B5"/>
    <w:rsid w:val="00886C3D"/>
    <w:rsid w:val="00886EF1"/>
    <w:rsid w:val="00886F5C"/>
    <w:rsid w:val="008873B2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41A"/>
    <w:rsid w:val="00890843"/>
    <w:rsid w:val="00890A92"/>
    <w:rsid w:val="00890BAB"/>
    <w:rsid w:val="008911DD"/>
    <w:rsid w:val="008913DC"/>
    <w:rsid w:val="008914CE"/>
    <w:rsid w:val="00891666"/>
    <w:rsid w:val="008917DC"/>
    <w:rsid w:val="008918B1"/>
    <w:rsid w:val="00891B67"/>
    <w:rsid w:val="00891D6B"/>
    <w:rsid w:val="00891DD3"/>
    <w:rsid w:val="00891F01"/>
    <w:rsid w:val="00891F4B"/>
    <w:rsid w:val="00892596"/>
    <w:rsid w:val="008925E3"/>
    <w:rsid w:val="0089277E"/>
    <w:rsid w:val="00892953"/>
    <w:rsid w:val="00892B56"/>
    <w:rsid w:val="00892B87"/>
    <w:rsid w:val="00892D9A"/>
    <w:rsid w:val="00892FD6"/>
    <w:rsid w:val="00893011"/>
    <w:rsid w:val="00893085"/>
    <w:rsid w:val="008930F4"/>
    <w:rsid w:val="008934F6"/>
    <w:rsid w:val="00893537"/>
    <w:rsid w:val="00893783"/>
    <w:rsid w:val="008938FD"/>
    <w:rsid w:val="00893A0A"/>
    <w:rsid w:val="00893D9D"/>
    <w:rsid w:val="008940E7"/>
    <w:rsid w:val="008942F2"/>
    <w:rsid w:val="00894330"/>
    <w:rsid w:val="00894415"/>
    <w:rsid w:val="0089449A"/>
    <w:rsid w:val="008948C4"/>
    <w:rsid w:val="00894A6E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08C"/>
    <w:rsid w:val="0089621A"/>
    <w:rsid w:val="00896353"/>
    <w:rsid w:val="00896465"/>
    <w:rsid w:val="008964FF"/>
    <w:rsid w:val="00896AF4"/>
    <w:rsid w:val="00896B9C"/>
    <w:rsid w:val="00896E11"/>
    <w:rsid w:val="00897262"/>
    <w:rsid w:val="008972CE"/>
    <w:rsid w:val="00897341"/>
    <w:rsid w:val="008976B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18E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6F2"/>
    <w:rsid w:val="008B18B9"/>
    <w:rsid w:val="008B1BBE"/>
    <w:rsid w:val="008B1C3A"/>
    <w:rsid w:val="008B1D29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AAE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4F96"/>
    <w:rsid w:val="008B5468"/>
    <w:rsid w:val="008B5885"/>
    <w:rsid w:val="008B5C86"/>
    <w:rsid w:val="008B6062"/>
    <w:rsid w:val="008B60D4"/>
    <w:rsid w:val="008B6D30"/>
    <w:rsid w:val="008B6D6D"/>
    <w:rsid w:val="008B6DD8"/>
    <w:rsid w:val="008B715F"/>
    <w:rsid w:val="008B7177"/>
    <w:rsid w:val="008B7A73"/>
    <w:rsid w:val="008B7F17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389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5BD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51"/>
    <w:rsid w:val="008D14A2"/>
    <w:rsid w:val="008D154F"/>
    <w:rsid w:val="008D19C7"/>
    <w:rsid w:val="008D1B47"/>
    <w:rsid w:val="008D1D9D"/>
    <w:rsid w:val="008D1F4E"/>
    <w:rsid w:val="008D24D5"/>
    <w:rsid w:val="008D2554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6EF"/>
    <w:rsid w:val="008D5B84"/>
    <w:rsid w:val="008D5EAC"/>
    <w:rsid w:val="008D5F79"/>
    <w:rsid w:val="008D611B"/>
    <w:rsid w:val="008D611E"/>
    <w:rsid w:val="008D6387"/>
    <w:rsid w:val="008D664C"/>
    <w:rsid w:val="008D679C"/>
    <w:rsid w:val="008D6D3F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9BE"/>
    <w:rsid w:val="008E3B21"/>
    <w:rsid w:val="008E3C1A"/>
    <w:rsid w:val="008E3CE1"/>
    <w:rsid w:val="008E411C"/>
    <w:rsid w:val="008E43F5"/>
    <w:rsid w:val="008E43F9"/>
    <w:rsid w:val="008E443A"/>
    <w:rsid w:val="008E4627"/>
    <w:rsid w:val="008E4A62"/>
    <w:rsid w:val="008E4EC4"/>
    <w:rsid w:val="008E5761"/>
    <w:rsid w:val="008E58A7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CB8"/>
    <w:rsid w:val="008F0ED8"/>
    <w:rsid w:val="008F1006"/>
    <w:rsid w:val="008F1833"/>
    <w:rsid w:val="008F1D2E"/>
    <w:rsid w:val="008F22A0"/>
    <w:rsid w:val="008F252E"/>
    <w:rsid w:val="008F25D5"/>
    <w:rsid w:val="008F26C0"/>
    <w:rsid w:val="008F28B4"/>
    <w:rsid w:val="008F2985"/>
    <w:rsid w:val="008F2A87"/>
    <w:rsid w:val="008F2E65"/>
    <w:rsid w:val="008F2F7B"/>
    <w:rsid w:val="008F3135"/>
    <w:rsid w:val="008F32D5"/>
    <w:rsid w:val="008F347C"/>
    <w:rsid w:val="008F3F48"/>
    <w:rsid w:val="008F4184"/>
    <w:rsid w:val="008F425E"/>
    <w:rsid w:val="008F47D1"/>
    <w:rsid w:val="008F47F1"/>
    <w:rsid w:val="008F4887"/>
    <w:rsid w:val="008F4ABC"/>
    <w:rsid w:val="008F4BD5"/>
    <w:rsid w:val="008F50B2"/>
    <w:rsid w:val="008F511C"/>
    <w:rsid w:val="008F51EC"/>
    <w:rsid w:val="008F537F"/>
    <w:rsid w:val="008F56A5"/>
    <w:rsid w:val="008F5DB1"/>
    <w:rsid w:val="008F5F17"/>
    <w:rsid w:val="008F6123"/>
    <w:rsid w:val="008F625B"/>
    <w:rsid w:val="008F6448"/>
    <w:rsid w:val="008F64FD"/>
    <w:rsid w:val="008F656C"/>
    <w:rsid w:val="008F661C"/>
    <w:rsid w:val="008F6852"/>
    <w:rsid w:val="008F6969"/>
    <w:rsid w:val="008F6A30"/>
    <w:rsid w:val="008F6B65"/>
    <w:rsid w:val="008F6DD9"/>
    <w:rsid w:val="008F6F36"/>
    <w:rsid w:val="008F7144"/>
    <w:rsid w:val="008F717B"/>
    <w:rsid w:val="008F7347"/>
    <w:rsid w:val="008F73BC"/>
    <w:rsid w:val="008F7515"/>
    <w:rsid w:val="008F7EAC"/>
    <w:rsid w:val="008F7F49"/>
    <w:rsid w:val="0090022D"/>
    <w:rsid w:val="009003EB"/>
    <w:rsid w:val="009005EB"/>
    <w:rsid w:val="009009EF"/>
    <w:rsid w:val="009010EC"/>
    <w:rsid w:val="0090127A"/>
    <w:rsid w:val="00901453"/>
    <w:rsid w:val="009016A1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B88"/>
    <w:rsid w:val="00903D0E"/>
    <w:rsid w:val="00903DD9"/>
    <w:rsid w:val="00903DEC"/>
    <w:rsid w:val="00903EC7"/>
    <w:rsid w:val="009041B6"/>
    <w:rsid w:val="009045F2"/>
    <w:rsid w:val="009047C1"/>
    <w:rsid w:val="0090487F"/>
    <w:rsid w:val="00904A11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06A"/>
    <w:rsid w:val="0091144B"/>
    <w:rsid w:val="00911699"/>
    <w:rsid w:val="009119E1"/>
    <w:rsid w:val="009119E7"/>
    <w:rsid w:val="00911DB1"/>
    <w:rsid w:val="00911EC9"/>
    <w:rsid w:val="00911F3F"/>
    <w:rsid w:val="00912017"/>
    <w:rsid w:val="00912229"/>
    <w:rsid w:val="009122D0"/>
    <w:rsid w:val="009123B9"/>
    <w:rsid w:val="00912476"/>
    <w:rsid w:val="0091257D"/>
    <w:rsid w:val="009126CD"/>
    <w:rsid w:val="0091289C"/>
    <w:rsid w:val="00912CD5"/>
    <w:rsid w:val="00912EEE"/>
    <w:rsid w:val="00913498"/>
    <w:rsid w:val="00914066"/>
    <w:rsid w:val="009147F4"/>
    <w:rsid w:val="00914AC7"/>
    <w:rsid w:val="00914BCC"/>
    <w:rsid w:val="00914BF2"/>
    <w:rsid w:val="00914CE0"/>
    <w:rsid w:val="00914F63"/>
    <w:rsid w:val="00915350"/>
    <w:rsid w:val="00915626"/>
    <w:rsid w:val="00916274"/>
    <w:rsid w:val="00916B48"/>
    <w:rsid w:val="00916BF0"/>
    <w:rsid w:val="00916C6E"/>
    <w:rsid w:val="00916D9A"/>
    <w:rsid w:val="00916E00"/>
    <w:rsid w:val="00916E8F"/>
    <w:rsid w:val="00916EBB"/>
    <w:rsid w:val="00916F3D"/>
    <w:rsid w:val="00916F59"/>
    <w:rsid w:val="00917300"/>
    <w:rsid w:val="0091776E"/>
    <w:rsid w:val="00917866"/>
    <w:rsid w:val="00917C5F"/>
    <w:rsid w:val="00920455"/>
    <w:rsid w:val="0092077E"/>
    <w:rsid w:val="00920A09"/>
    <w:rsid w:val="00920A58"/>
    <w:rsid w:val="00920AD3"/>
    <w:rsid w:val="00920BC0"/>
    <w:rsid w:val="00921054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1E7"/>
    <w:rsid w:val="00926266"/>
    <w:rsid w:val="00926615"/>
    <w:rsid w:val="00926660"/>
    <w:rsid w:val="009266EF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3C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1DE"/>
    <w:rsid w:val="0094433F"/>
    <w:rsid w:val="009443A7"/>
    <w:rsid w:val="00944477"/>
    <w:rsid w:val="009444BA"/>
    <w:rsid w:val="009445C8"/>
    <w:rsid w:val="009447D9"/>
    <w:rsid w:val="0094480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16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51"/>
    <w:rsid w:val="00950A4B"/>
    <w:rsid w:val="0095121E"/>
    <w:rsid w:val="00951236"/>
    <w:rsid w:val="00951492"/>
    <w:rsid w:val="009515CD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9AC"/>
    <w:rsid w:val="00953A9A"/>
    <w:rsid w:val="00953F4F"/>
    <w:rsid w:val="009543AF"/>
    <w:rsid w:val="00954970"/>
    <w:rsid w:val="00954A37"/>
    <w:rsid w:val="00954AF3"/>
    <w:rsid w:val="00954C49"/>
    <w:rsid w:val="00954E28"/>
    <w:rsid w:val="009551FE"/>
    <w:rsid w:val="009553B2"/>
    <w:rsid w:val="009554A1"/>
    <w:rsid w:val="00955617"/>
    <w:rsid w:val="00956019"/>
    <w:rsid w:val="00956026"/>
    <w:rsid w:val="00956384"/>
    <w:rsid w:val="009564DD"/>
    <w:rsid w:val="009567A1"/>
    <w:rsid w:val="0095685C"/>
    <w:rsid w:val="00956E6A"/>
    <w:rsid w:val="00957082"/>
    <w:rsid w:val="009572CC"/>
    <w:rsid w:val="009573C6"/>
    <w:rsid w:val="009575E8"/>
    <w:rsid w:val="00957775"/>
    <w:rsid w:val="009578B0"/>
    <w:rsid w:val="00957ABF"/>
    <w:rsid w:val="00957B02"/>
    <w:rsid w:val="00957BC2"/>
    <w:rsid w:val="00957F1E"/>
    <w:rsid w:val="00957F81"/>
    <w:rsid w:val="0096027E"/>
    <w:rsid w:val="0096027F"/>
    <w:rsid w:val="00960455"/>
    <w:rsid w:val="009604E5"/>
    <w:rsid w:val="00960645"/>
    <w:rsid w:val="00960975"/>
    <w:rsid w:val="009610D0"/>
    <w:rsid w:val="0096119C"/>
    <w:rsid w:val="009611C1"/>
    <w:rsid w:val="00961853"/>
    <w:rsid w:val="0096189C"/>
    <w:rsid w:val="009618DC"/>
    <w:rsid w:val="00961B1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3F4A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8B5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25"/>
    <w:rsid w:val="009756C4"/>
    <w:rsid w:val="00975769"/>
    <w:rsid w:val="00975890"/>
    <w:rsid w:val="0097663D"/>
    <w:rsid w:val="00976A75"/>
    <w:rsid w:val="00976DF4"/>
    <w:rsid w:val="00976E77"/>
    <w:rsid w:val="00976ED2"/>
    <w:rsid w:val="00976F86"/>
    <w:rsid w:val="00977017"/>
    <w:rsid w:val="009777AF"/>
    <w:rsid w:val="0097788C"/>
    <w:rsid w:val="009778DF"/>
    <w:rsid w:val="009778EA"/>
    <w:rsid w:val="00977951"/>
    <w:rsid w:val="00977AEC"/>
    <w:rsid w:val="00977F07"/>
    <w:rsid w:val="009801AA"/>
    <w:rsid w:val="00980340"/>
    <w:rsid w:val="0098089A"/>
    <w:rsid w:val="009809C9"/>
    <w:rsid w:val="00980B2B"/>
    <w:rsid w:val="00980C4A"/>
    <w:rsid w:val="00980EA0"/>
    <w:rsid w:val="00980F43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B3D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351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264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589"/>
    <w:rsid w:val="009918B9"/>
    <w:rsid w:val="00991B98"/>
    <w:rsid w:val="00991E26"/>
    <w:rsid w:val="00991E7B"/>
    <w:rsid w:val="009920C6"/>
    <w:rsid w:val="00992BEF"/>
    <w:rsid w:val="00992C2A"/>
    <w:rsid w:val="00992E10"/>
    <w:rsid w:val="00992E9A"/>
    <w:rsid w:val="0099306C"/>
    <w:rsid w:val="009930E2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D03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1B"/>
    <w:rsid w:val="009A4CA7"/>
    <w:rsid w:val="009A4CD3"/>
    <w:rsid w:val="009A5334"/>
    <w:rsid w:val="009A569D"/>
    <w:rsid w:val="009A57B8"/>
    <w:rsid w:val="009A5B16"/>
    <w:rsid w:val="009A60C4"/>
    <w:rsid w:val="009A6189"/>
    <w:rsid w:val="009A62BD"/>
    <w:rsid w:val="009A661F"/>
    <w:rsid w:val="009A6AE1"/>
    <w:rsid w:val="009A6F76"/>
    <w:rsid w:val="009A7063"/>
    <w:rsid w:val="009A709A"/>
    <w:rsid w:val="009A70C0"/>
    <w:rsid w:val="009A70D3"/>
    <w:rsid w:val="009A70DB"/>
    <w:rsid w:val="009A714B"/>
    <w:rsid w:val="009A71B7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4CC"/>
    <w:rsid w:val="009B0CA1"/>
    <w:rsid w:val="009B0CA3"/>
    <w:rsid w:val="009B0E72"/>
    <w:rsid w:val="009B102E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17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A99"/>
    <w:rsid w:val="009B5D72"/>
    <w:rsid w:val="009B605A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DE9"/>
    <w:rsid w:val="009B6F65"/>
    <w:rsid w:val="009B70B2"/>
    <w:rsid w:val="009B7681"/>
    <w:rsid w:val="009B77F9"/>
    <w:rsid w:val="009B7A56"/>
    <w:rsid w:val="009C02A5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2C36"/>
    <w:rsid w:val="009C30EC"/>
    <w:rsid w:val="009C3287"/>
    <w:rsid w:val="009C33A5"/>
    <w:rsid w:val="009C35D7"/>
    <w:rsid w:val="009C382E"/>
    <w:rsid w:val="009C384C"/>
    <w:rsid w:val="009C3859"/>
    <w:rsid w:val="009C3976"/>
    <w:rsid w:val="009C451A"/>
    <w:rsid w:val="009C493B"/>
    <w:rsid w:val="009C49AB"/>
    <w:rsid w:val="009C4DD6"/>
    <w:rsid w:val="009C4EE8"/>
    <w:rsid w:val="009C5133"/>
    <w:rsid w:val="009C526E"/>
    <w:rsid w:val="009C59AA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739"/>
    <w:rsid w:val="009C7A60"/>
    <w:rsid w:val="009D01B6"/>
    <w:rsid w:val="009D03AF"/>
    <w:rsid w:val="009D04F1"/>
    <w:rsid w:val="009D0572"/>
    <w:rsid w:val="009D06A6"/>
    <w:rsid w:val="009D06B0"/>
    <w:rsid w:val="009D06C2"/>
    <w:rsid w:val="009D06E0"/>
    <w:rsid w:val="009D07F9"/>
    <w:rsid w:val="009D08DB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68C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2D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2AB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C86"/>
    <w:rsid w:val="009E3D85"/>
    <w:rsid w:val="009E3D8E"/>
    <w:rsid w:val="009E404B"/>
    <w:rsid w:val="009E42B1"/>
    <w:rsid w:val="009E42D5"/>
    <w:rsid w:val="009E43A6"/>
    <w:rsid w:val="009E4444"/>
    <w:rsid w:val="009E457A"/>
    <w:rsid w:val="009E4771"/>
    <w:rsid w:val="009E48EB"/>
    <w:rsid w:val="009E491C"/>
    <w:rsid w:val="009E4B0E"/>
    <w:rsid w:val="009E4CF8"/>
    <w:rsid w:val="009E4E2E"/>
    <w:rsid w:val="009E4F0F"/>
    <w:rsid w:val="009E4F59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C17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6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0E4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6C65"/>
    <w:rsid w:val="009F721D"/>
    <w:rsid w:val="009F7801"/>
    <w:rsid w:val="009F79B0"/>
    <w:rsid w:val="009F79DB"/>
    <w:rsid w:val="009F7B63"/>
    <w:rsid w:val="009F7F0D"/>
    <w:rsid w:val="00A00A12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D2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0F9"/>
    <w:rsid w:val="00A064CD"/>
    <w:rsid w:val="00A06B1D"/>
    <w:rsid w:val="00A06BE3"/>
    <w:rsid w:val="00A06C7D"/>
    <w:rsid w:val="00A06CA2"/>
    <w:rsid w:val="00A06F53"/>
    <w:rsid w:val="00A0707C"/>
    <w:rsid w:val="00A07099"/>
    <w:rsid w:val="00A070D7"/>
    <w:rsid w:val="00A0753A"/>
    <w:rsid w:val="00A07804"/>
    <w:rsid w:val="00A07AC3"/>
    <w:rsid w:val="00A07AE2"/>
    <w:rsid w:val="00A07B2E"/>
    <w:rsid w:val="00A07C7C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1F78"/>
    <w:rsid w:val="00A120BA"/>
    <w:rsid w:val="00A12162"/>
    <w:rsid w:val="00A121B9"/>
    <w:rsid w:val="00A123FC"/>
    <w:rsid w:val="00A12453"/>
    <w:rsid w:val="00A1249D"/>
    <w:rsid w:val="00A128C3"/>
    <w:rsid w:val="00A12B28"/>
    <w:rsid w:val="00A12B59"/>
    <w:rsid w:val="00A12B5B"/>
    <w:rsid w:val="00A12D02"/>
    <w:rsid w:val="00A12EEA"/>
    <w:rsid w:val="00A12FAF"/>
    <w:rsid w:val="00A134E5"/>
    <w:rsid w:val="00A13D5D"/>
    <w:rsid w:val="00A140E3"/>
    <w:rsid w:val="00A143F2"/>
    <w:rsid w:val="00A1443E"/>
    <w:rsid w:val="00A14D84"/>
    <w:rsid w:val="00A15251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6FCC"/>
    <w:rsid w:val="00A17231"/>
    <w:rsid w:val="00A17ED2"/>
    <w:rsid w:val="00A200F9"/>
    <w:rsid w:val="00A203B3"/>
    <w:rsid w:val="00A20844"/>
    <w:rsid w:val="00A20A0A"/>
    <w:rsid w:val="00A21011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1B"/>
    <w:rsid w:val="00A22EE9"/>
    <w:rsid w:val="00A2313C"/>
    <w:rsid w:val="00A23218"/>
    <w:rsid w:val="00A23273"/>
    <w:rsid w:val="00A234F3"/>
    <w:rsid w:val="00A2364E"/>
    <w:rsid w:val="00A23D21"/>
    <w:rsid w:val="00A23EFD"/>
    <w:rsid w:val="00A2474B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69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CAB"/>
    <w:rsid w:val="00A30D32"/>
    <w:rsid w:val="00A3108F"/>
    <w:rsid w:val="00A316C5"/>
    <w:rsid w:val="00A31842"/>
    <w:rsid w:val="00A31936"/>
    <w:rsid w:val="00A319F3"/>
    <w:rsid w:val="00A319FF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2D6"/>
    <w:rsid w:val="00A355BA"/>
    <w:rsid w:val="00A3589F"/>
    <w:rsid w:val="00A358CB"/>
    <w:rsid w:val="00A35973"/>
    <w:rsid w:val="00A35D79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8E4"/>
    <w:rsid w:val="00A40A4A"/>
    <w:rsid w:val="00A41040"/>
    <w:rsid w:val="00A41074"/>
    <w:rsid w:val="00A41455"/>
    <w:rsid w:val="00A41CE2"/>
    <w:rsid w:val="00A41E61"/>
    <w:rsid w:val="00A4210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27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6E54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936"/>
    <w:rsid w:val="00A52A16"/>
    <w:rsid w:val="00A52AB3"/>
    <w:rsid w:val="00A52B64"/>
    <w:rsid w:val="00A52E9C"/>
    <w:rsid w:val="00A52F36"/>
    <w:rsid w:val="00A5302A"/>
    <w:rsid w:val="00A53061"/>
    <w:rsid w:val="00A530B4"/>
    <w:rsid w:val="00A531E5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24E"/>
    <w:rsid w:val="00A6058B"/>
    <w:rsid w:val="00A605E7"/>
    <w:rsid w:val="00A60905"/>
    <w:rsid w:val="00A6095F"/>
    <w:rsid w:val="00A60B52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08C"/>
    <w:rsid w:val="00A655A1"/>
    <w:rsid w:val="00A6567A"/>
    <w:rsid w:val="00A659A3"/>
    <w:rsid w:val="00A65A25"/>
    <w:rsid w:val="00A65A37"/>
    <w:rsid w:val="00A65ADB"/>
    <w:rsid w:val="00A65B15"/>
    <w:rsid w:val="00A65C35"/>
    <w:rsid w:val="00A65D2C"/>
    <w:rsid w:val="00A65E27"/>
    <w:rsid w:val="00A65EA4"/>
    <w:rsid w:val="00A66268"/>
    <w:rsid w:val="00A665C2"/>
    <w:rsid w:val="00A668A2"/>
    <w:rsid w:val="00A6734F"/>
    <w:rsid w:val="00A6757D"/>
    <w:rsid w:val="00A67833"/>
    <w:rsid w:val="00A679D0"/>
    <w:rsid w:val="00A67A0F"/>
    <w:rsid w:val="00A67E3F"/>
    <w:rsid w:val="00A67F40"/>
    <w:rsid w:val="00A67FD4"/>
    <w:rsid w:val="00A700FB"/>
    <w:rsid w:val="00A70122"/>
    <w:rsid w:val="00A7013A"/>
    <w:rsid w:val="00A70154"/>
    <w:rsid w:val="00A70295"/>
    <w:rsid w:val="00A705CB"/>
    <w:rsid w:val="00A705CC"/>
    <w:rsid w:val="00A70897"/>
    <w:rsid w:val="00A70A73"/>
    <w:rsid w:val="00A70D32"/>
    <w:rsid w:val="00A70F5F"/>
    <w:rsid w:val="00A7163A"/>
    <w:rsid w:val="00A71AC3"/>
    <w:rsid w:val="00A71B5D"/>
    <w:rsid w:val="00A71E89"/>
    <w:rsid w:val="00A720FF"/>
    <w:rsid w:val="00A72441"/>
    <w:rsid w:val="00A726EC"/>
    <w:rsid w:val="00A726F1"/>
    <w:rsid w:val="00A7296C"/>
    <w:rsid w:val="00A72A03"/>
    <w:rsid w:val="00A72BD2"/>
    <w:rsid w:val="00A72CA4"/>
    <w:rsid w:val="00A72D19"/>
    <w:rsid w:val="00A72E4E"/>
    <w:rsid w:val="00A72F50"/>
    <w:rsid w:val="00A72FBA"/>
    <w:rsid w:val="00A738EB"/>
    <w:rsid w:val="00A73C80"/>
    <w:rsid w:val="00A73DA4"/>
    <w:rsid w:val="00A73FF6"/>
    <w:rsid w:val="00A74355"/>
    <w:rsid w:val="00A7445B"/>
    <w:rsid w:val="00A74461"/>
    <w:rsid w:val="00A74901"/>
    <w:rsid w:val="00A749D5"/>
    <w:rsid w:val="00A74C8C"/>
    <w:rsid w:val="00A74F93"/>
    <w:rsid w:val="00A754C4"/>
    <w:rsid w:val="00A756CC"/>
    <w:rsid w:val="00A75720"/>
    <w:rsid w:val="00A7579D"/>
    <w:rsid w:val="00A757A9"/>
    <w:rsid w:val="00A757D6"/>
    <w:rsid w:val="00A75847"/>
    <w:rsid w:val="00A75B6B"/>
    <w:rsid w:val="00A75B79"/>
    <w:rsid w:val="00A75C8E"/>
    <w:rsid w:val="00A75CB4"/>
    <w:rsid w:val="00A764D0"/>
    <w:rsid w:val="00A764E0"/>
    <w:rsid w:val="00A76663"/>
    <w:rsid w:val="00A766CE"/>
    <w:rsid w:val="00A7691C"/>
    <w:rsid w:val="00A76B21"/>
    <w:rsid w:val="00A76DBF"/>
    <w:rsid w:val="00A76E65"/>
    <w:rsid w:val="00A77449"/>
    <w:rsid w:val="00A77860"/>
    <w:rsid w:val="00A77B4C"/>
    <w:rsid w:val="00A77B4E"/>
    <w:rsid w:val="00A77B4F"/>
    <w:rsid w:val="00A77C15"/>
    <w:rsid w:val="00A77E88"/>
    <w:rsid w:val="00A77EB1"/>
    <w:rsid w:val="00A80141"/>
    <w:rsid w:val="00A80156"/>
    <w:rsid w:val="00A8044A"/>
    <w:rsid w:val="00A804B6"/>
    <w:rsid w:val="00A8071B"/>
    <w:rsid w:val="00A809D9"/>
    <w:rsid w:val="00A80A1E"/>
    <w:rsid w:val="00A80D37"/>
    <w:rsid w:val="00A80D71"/>
    <w:rsid w:val="00A810EF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87B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37F"/>
    <w:rsid w:val="00A9042C"/>
    <w:rsid w:val="00A904E0"/>
    <w:rsid w:val="00A90552"/>
    <w:rsid w:val="00A90656"/>
    <w:rsid w:val="00A90693"/>
    <w:rsid w:val="00A90B6E"/>
    <w:rsid w:val="00A90FA3"/>
    <w:rsid w:val="00A91114"/>
    <w:rsid w:val="00A91236"/>
    <w:rsid w:val="00A913A4"/>
    <w:rsid w:val="00A914F6"/>
    <w:rsid w:val="00A916B5"/>
    <w:rsid w:val="00A916DC"/>
    <w:rsid w:val="00A917B8"/>
    <w:rsid w:val="00A9199A"/>
    <w:rsid w:val="00A91A6F"/>
    <w:rsid w:val="00A91ADF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5C5"/>
    <w:rsid w:val="00A976FB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2B2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39D"/>
    <w:rsid w:val="00AA284E"/>
    <w:rsid w:val="00AA28E1"/>
    <w:rsid w:val="00AA2ABA"/>
    <w:rsid w:val="00AA342C"/>
    <w:rsid w:val="00AA3477"/>
    <w:rsid w:val="00AA3706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C5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DCA"/>
    <w:rsid w:val="00AB2F2D"/>
    <w:rsid w:val="00AB336D"/>
    <w:rsid w:val="00AB362F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B29"/>
    <w:rsid w:val="00AB5C1E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A3"/>
    <w:rsid w:val="00AC16D0"/>
    <w:rsid w:val="00AC1A4E"/>
    <w:rsid w:val="00AC1D4D"/>
    <w:rsid w:val="00AC1E4D"/>
    <w:rsid w:val="00AC1F39"/>
    <w:rsid w:val="00AC1F3B"/>
    <w:rsid w:val="00AC2050"/>
    <w:rsid w:val="00AC23AE"/>
    <w:rsid w:val="00AC2BE9"/>
    <w:rsid w:val="00AC2CBF"/>
    <w:rsid w:val="00AC2E38"/>
    <w:rsid w:val="00AC31BE"/>
    <w:rsid w:val="00AC31F8"/>
    <w:rsid w:val="00AC375F"/>
    <w:rsid w:val="00AC389B"/>
    <w:rsid w:val="00AC3992"/>
    <w:rsid w:val="00AC39A7"/>
    <w:rsid w:val="00AC3C4A"/>
    <w:rsid w:val="00AC3CC5"/>
    <w:rsid w:val="00AC3EEB"/>
    <w:rsid w:val="00AC3F12"/>
    <w:rsid w:val="00AC3FAC"/>
    <w:rsid w:val="00AC408A"/>
    <w:rsid w:val="00AC4402"/>
    <w:rsid w:val="00AC4850"/>
    <w:rsid w:val="00AC492D"/>
    <w:rsid w:val="00AC5038"/>
    <w:rsid w:val="00AC528B"/>
    <w:rsid w:val="00AC528E"/>
    <w:rsid w:val="00AC54F3"/>
    <w:rsid w:val="00AC5673"/>
    <w:rsid w:val="00AC5AEE"/>
    <w:rsid w:val="00AC5C78"/>
    <w:rsid w:val="00AC5F44"/>
    <w:rsid w:val="00AC6218"/>
    <w:rsid w:val="00AC62C9"/>
    <w:rsid w:val="00AC64B4"/>
    <w:rsid w:val="00AC64B5"/>
    <w:rsid w:val="00AC65A6"/>
    <w:rsid w:val="00AC6B87"/>
    <w:rsid w:val="00AC6D94"/>
    <w:rsid w:val="00AC7630"/>
    <w:rsid w:val="00AC7691"/>
    <w:rsid w:val="00AC795F"/>
    <w:rsid w:val="00AC79EA"/>
    <w:rsid w:val="00AC7FBD"/>
    <w:rsid w:val="00AD01D3"/>
    <w:rsid w:val="00AD0387"/>
    <w:rsid w:val="00AD0844"/>
    <w:rsid w:val="00AD0B28"/>
    <w:rsid w:val="00AD0C61"/>
    <w:rsid w:val="00AD0D93"/>
    <w:rsid w:val="00AD1002"/>
    <w:rsid w:val="00AD105D"/>
    <w:rsid w:val="00AD11DC"/>
    <w:rsid w:val="00AD1546"/>
    <w:rsid w:val="00AD167F"/>
    <w:rsid w:val="00AD18F4"/>
    <w:rsid w:val="00AD1A1A"/>
    <w:rsid w:val="00AD1A1E"/>
    <w:rsid w:val="00AD1B19"/>
    <w:rsid w:val="00AD1C5B"/>
    <w:rsid w:val="00AD1D14"/>
    <w:rsid w:val="00AD1D25"/>
    <w:rsid w:val="00AD1D39"/>
    <w:rsid w:val="00AD1EA7"/>
    <w:rsid w:val="00AD1EBE"/>
    <w:rsid w:val="00AD23B3"/>
    <w:rsid w:val="00AD2586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3D6C"/>
    <w:rsid w:val="00AD41C2"/>
    <w:rsid w:val="00AD47A7"/>
    <w:rsid w:val="00AD4A52"/>
    <w:rsid w:val="00AD4B69"/>
    <w:rsid w:val="00AD4D8E"/>
    <w:rsid w:val="00AD5056"/>
    <w:rsid w:val="00AD5401"/>
    <w:rsid w:val="00AD5514"/>
    <w:rsid w:val="00AD55B5"/>
    <w:rsid w:val="00AD573E"/>
    <w:rsid w:val="00AD5972"/>
    <w:rsid w:val="00AD59F9"/>
    <w:rsid w:val="00AD5F7D"/>
    <w:rsid w:val="00AD6136"/>
    <w:rsid w:val="00AD6239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DD3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4E0"/>
    <w:rsid w:val="00AE3751"/>
    <w:rsid w:val="00AE39AD"/>
    <w:rsid w:val="00AE3A62"/>
    <w:rsid w:val="00AE3A74"/>
    <w:rsid w:val="00AE3FD0"/>
    <w:rsid w:val="00AE4081"/>
    <w:rsid w:val="00AE41F7"/>
    <w:rsid w:val="00AE459D"/>
    <w:rsid w:val="00AE4658"/>
    <w:rsid w:val="00AE467F"/>
    <w:rsid w:val="00AE473C"/>
    <w:rsid w:val="00AE4851"/>
    <w:rsid w:val="00AE4866"/>
    <w:rsid w:val="00AE48EF"/>
    <w:rsid w:val="00AE4BFC"/>
    <w:rsid w:val="00AE4F6D"/>
    <w:rsid w:val="00AE4FFB"/>
    <w:rsid w:val="00AE505D"/>
    <w:rsid w:val="00AE51A8"/>
    <w:rsid w:val="00AE526C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DF5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BA4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5CE"/>
    <w:rsid w:val="00AF4971"/>
    <w:rsid w:val="00AF4A1F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0B"/>
    <w:rsid w:val="00B00FC4"/>
    <w:rsid w:val="00B0101B"/>
    <w:rsid w:val="00B01345"/>
    <w:rsid w:val="00B013FB"/>
    <w:rsid w:val="00B015B5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5D8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54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01"/>
    <w:rsid w:val="00B13B2B"/>
    <w:rsid w:val="00B13C3F"/>
    <w:rsid w:val="00B13D58"/>
    <w:rsid w:val="00B13EE0"/>
    <w:rsid w:val="00B140F3"/>
    <w:rsid w:val="00B1436F"/>
    <w:rsid w:val="00B144BD"/>
    <w:rsid w:val="00B14561"/>
    <w:rsid w:val="00B14822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388"/>
    <w:rsid w:val="00B20423"/>
    <w:rsid w:val="00B20424"/>
    <w:rsid w:val="00B205EE"/>
    <w:rsid w:val="00B20772"/>
    <w:rsid w:val="00B20D54"/>
    <w:rsid w:val="00B213E2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82"/>
    <w:rsid w:val="00B234ED"/>
    <w:rsid w:val="00B2358C"/>
    <w:rsid w:val="00B23760"/>
    <w:rsid w:val="00B23934"/>
    <w:rsid w:val="00B2399B"/>
    <w:rsid w:val="00B23B6F"/>
    <w:rsid w:val="00B23C95"/>
    <w:rsid w:val="00B240C1"/>
    <w:rsid w:val="00B246A7"/>
    <w:rsid w:val="00B24975"/>
    <w:rsid w:val="00B24D16"/>
    <w:rsid w:val="00B24E3B"/>
    <w:rsid w:val="00B250CA"/>
    <w:rsid w:val="00B25118"/>
    <w:rsid w:val="00B2548B"/>
    <w:rsid w:val="00B2562E"/>
    <w:rsid w:val="00B25860"/>
    <w:rsid w:val="00B259A4"/>
    <w:rsid w:val="00B25ADC"/>
    <w:rsid w:val="00B25CC6"/>
    <w:rsid w:val="00B25F03"/>
    <w:rsid w:val="00B264F7"/>
    <w:rsid w:val="00B26709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A0F"/>
    <w:rsid w:val="00B31C8C"/>
    <w:rsid w:val="00B31F23"/>
    <w:rsid w:val="00B31F70"/>
    <w:rsid w:val="00B32715"/>
    <w:rsid w:val="00B3289B"/>
    <w:rsid w:val="00B32B83"/>
    <w:rsid w:val="00B32C1A"/>
    <w:rsid w:val="00B32F3E"/>
    <w:rsid w:val="00B32F92"/>
    <w:rsid w:val="00B33BB0"/>
    <w:rsid w:val="00B33BE2"/>
    <w:rsid w:val="00B34031"/>
    <w:rsid w:val="00B34336"/>
    <w:rsid w:val="00B3440C"/>
    <w:rsid w:val="00B34A48"/>
    <w:rsid w:val="00B34AF2"/>
    <w:rsid w:val="00B34B59"/>
    <w:rsid w:val="00B34B8A"/>
    <w:rsid w:val="00B3500D"/>
    <w:rsid w:val="00B35052"/>
    <w:rsid w:val="00B355D7"/>
    <w:rsid w:val="00B357DF"/>
    <w:rsid w:val="00B35ACC"/>
    <w:rsid w:val="00B36135"/>
    <w:rsid w:val="00B36387"/>
    <w:rsid w:val="00B363CF"/>
    <w:rsid w:val="00B36414"/>
    <w:rsid w:val="00B36681"/>
    <w:rsid w:val="00B36A5C"/>
    <w:rsid w:val="00B36AD2"/>
    <w:rsid w:val="00B36C29"/>
    <w:rsid w:val="00B36D19"/>
    <w:rsid w:val="00B36D8A"/>
    <w:rsid w:val="00B36FCA"/>
    <w:rsid w:val="00B370FA"/>
    <w:rsid w:val="00B371A1"/>
    <w:rsid w:val="00B4004D"/>
    <w:rsid w:val="00B400D5"/>
    <w:rsid w:val="00B40213"/>
    <w:rsid w:val="00B40697"/>
    <w:rsid w:val="00B40D65"/>
    <w:rsid w:val="00B41027"/>
    <w:rsid w:val="00B4142E"/>
    <w:rsid w:val="00B41646"/>
    <w:rsid w:val="00B41660"/>
    <w:rsid w:val="00B41C2A"/>
    <w:rsid w:val="00B41F62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3F8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5F42"/>
    <w:rsid w:val="00B4676E"/>
    <w:rsid w:val="00B4737A"/>
    <w:rsid w:val="00B474D3"/>
    <w:rsid w:val="00B475A4"/>
    <w:rsid w:val="00B4773C"/>
    <w:rsid w:val="00B478CB"/>
    <w:rsid w:val="00B47A77"/>
    <w:rsid w:val="00B47A87"/>
    <w:rsid w:val="00B47C3E"/>
    <w:rsid w:val="00B47E97"/>
    <w:rsid w:val="00B47EC9"/>
    <w:rsid w:val="00B500A7"/>
    <w:rsid w:val="00B50225"/>
    <w:rsid w:val="00B5043B"/>
    <w:rsid w:val="00B505C1"/>
    <w:rsid w:val="00B506B2"/>
    <w:rsid w:val="00B507E3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BC"/>
    <w:rsid w:val="00B52CC9"/>
    <w:rsid w:val="00B52D21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C6E"/>
    <w:rsid w:val="00B53DE5"/>
    <w:rsid w:val="00B53F72"/>
    <w:rsid w:val="00B53F9D"/>
    <w:rsid w:val="00B54678"/>
    <w:rsid w:val="00B5470F"/>
    <w:rsid w:val="00B547F5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BE9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57E7B"/>
    <w:rsid w:val="00B6022A"/>
    <w:rsid w:val="00B60427"/>
    <w:rsid w:val="00B60472"/>
    <w:rsid w:val="00B6126D"/>
    <w:rsid w:val="00B61564"/>
    <w:rsid w:val="00B6187C"/>
    <w:rsid w:val="00B61ABC"/>
    <w:rsid w:val="00B61B03"/>
    <w:rsid w:val="00B61CAD"/>
    <w:rsid w:val="00B62023"/>
    <w:rsid w:val="00B62027"/>
    <w:rsid w:val="00B6207A"/>
    <w:rsid w:val="00B620BA"/>
    <w:rsid w:val="00B622CD"/>
    <w:rsid w:val="00B62987"/>
    <w:rsid w:val="00B62A79"/>
    <w:rsid w:val="00B62ECF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415"/>
    <w:rsid w:val="00B659CD"/>
    <w:rsid w:val="00B65B2E"/>
    <w:rsid w:val="00B65C55"/>
    <w:rsid w:val="00B65CDF"/>
    <w:rsid w:val="00B6608D"/>
    <w:rsid w:val="00B660A8"/>
    <w:rsid w:val="00B662A4"/>
    <w:rsid w:val="00B66623"/>
    <w:rsid w:val="00B66862"/>
    <w:rsid w:val="00B66B61"/>
    <w:rsid w:val="00B66C08"/>
    <w:rsid w:val="00B66DDB"/>
    <w:rsid w:val="00B67583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0DF8"/>
    <w:rsid w:val="00B70DFD"/>
    <w:rsid w:val="00B71425"/>
    <w:rsid w:val="00B71610"/>
    <w:rsid w:val="00B7169B"/>
    <w:rsid w:val="00B7177C"/>
    <w:rsid w:val="00B718DE"/>
    <w:rsid w:val="00B71BAA"/>
    <w:rsid w:val="00B71E2A"/>
    <w:rsid w:val="00B72040"/>
    <w:rsid w:val="00B7216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05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282"/>
    <w:rsid w:val="00B74385"/>
    <w:rsid w:val="00B745B6"/>
    <w:rsid w:val="00B747D0"/>
    <w:rsid w:val="00B74864"/>
    <w:rsid w:val="00B748EB"/>
    <w:rsid w:val="00B74FDB"/>
    <w:rsid w:val="00B751E6"/>
    <w:rsid w:val="00B753A9"/>
    <w:rsid w:val="00B759C8"/>
    <w:rsid w:val="00B75B12"/>
    <w:rsid w:val="00B75C4A"/>
    <w:rsid w:val="00B762C7"/>
    <w:rsid w:val="00B7645D"/>
    <w:rsid w:val="00B76515"/>
    <w:rsid w:val="00B76658"/>
    <w:rsid w:val="00B767DF"/>
    <w:rsid w:val="00B768C4"/>
    <w:rsid w:val="00B76974"/>
    <w:rsid w:val="00B76C05"/>
    <w:rsid w:val="00B76C91"/>
    <w:rsid w:val="00B76CD9"/>
    <w:rsid w:val="00B76FA7"/>
    <w:rsid w:val="00B77174"/>
    <w:rsid w:val="00B772B8"/>
    <w:rsid w:val="00B77340"/>
    <w:rsid w:val="00B77901"/>
    <w:rsid w:val="00B77A45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932"/>
    <w:rsid w:val="00B83B40"/>
    <w:rsid w:val="00B83C82"/>
    <w:rsid w:val="00B8403D"/>
    <w:rsid w:val="00B840CC"/>
    <w:rsid w:val="00B844F3"/>
    <w:rsid w:val="00B845E6"/>
    <w:rsid w:val="00B84898"/>
    <w:rsid w:val="00B849B9"/>
    <w:rsid w:val="00B84C53"/>
    <w:rsid w:val="00B84D43"/>
    <w:rsid w:val="00B84E1A"/>
    <w:rsid w:val="00B851C3"/>
    <w:rsid w:val="00B85757"/>
    <w:rsid w:val="00B85792"/>
    <w:rsid w:val="00B85A41"/>
    <w:rsid w:val="00B85BD9"/>
    <w:rsid w:val="00B85E4C"/>
    <w:rsid w:val="00B860AB"/>
    <w:rsid w:val="00B861A7"/>
    <w:rsid w:val="00B861E8"/>
    <w:rsid w:val="00B8655C"/>
    <w:rsid w:val="00B866C5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CFB"/>
    <w:rsid w:val="00B87E2B"/>
    <w:rsid w:val="00B903CF"/>
    <w:rsid w:val="00B90848"/>
    <w:rsid w:val="00B90A62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CE"/>
    <w:rsid w:val="00B933F6"/>
    <w:rsid w:val="00B93426"/>
    <w:rsid w:val="00B9365D"/>
    <w:rsid w:val="00B939FE"/>
    <w:rsid w:val="00B93CBA"/>
    <w:rsid w:val="00B940D7"/>
    <w:rsid w:val="00B94111"/>
    <w:rsid w:val="00B943F5"/>
    <w:rsid w:val="00B944BE"/>
    <w:rsid w:val="00B94D84"/>
    <w:rsid w:val="00B94D9C"/>
    <w:rsid w:val="00B95295"/>
    <w:rsid w:val="00B954ED"/>
    <w:rsid w:val="00B95537"/>
    <w:rsid w:val="00B95815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173"/>
    <w:rsid w:val="00B9736E"/>
    <w:rsid w:val="00B974C8"/>
    <w:rsid w:val="00B97568"/>
    <w:rsid w:val="00B976F1"/>
    <w:rsid w:val="00B9789C"/>
    <w:rsid w:val="00B97B34"/>
    <w:rsid w:val="00B97C6D"/>
    <w:rsid w:val="00B97ECD"/>
    <w:rsid w:val="00BA0014"/>
    <w:rsid w:val="00BA009B"/>
    <w:rsid w:val="00BA00DC"/>
    <w:rsid w:val="00BA0210"/>
    <w:rsid w:val="00BA05D1"/>
    <w:rsid w:val="00BA082A"/>
    <w:rsid w:val="00BA092A"/>
    <w:rsid w:val="00BA0DFB"/>
    <w:rsid w:val="00BA1319"/>
    <w:rsid w:val="00BA1341"/>
    <w:rsid w:val="00BA13CC"/>
    <w:rsid w:val="00BA19F5"/>
    <w:rsid w:val="00BA1E52"/>
    <w:rsid w:val="00BA1E65"/>
    <w:rsid w:val="00BA212B"/>
    <w:rsid w:val="00BA2298"/>
    <w:rsid w:val="00BA2364"/>
    <w:rsid w:val="00BA23B3"/>
    <w:rsid w:val="00BA26CA"/>
    <w:rsid w:val="00BA26CF"/>
    <w:rsid w:val="00BA281D"/>
    <w:rsid w:val="00BA292D"/>
    <w:rsid w:val="00BA320E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2E4"/>
    <w:rsid w:val="00BA5406"/>
    <w:rsid w:val="00BA54A3"/>
    <w:rsid w:val="00BA568F"/>
    <w:rsid w:val="00BA5701"/>
    <w:rsid w:val="00BA580C"/>
    <w:rsid w:val="00BA5C92"/>
    <w:rsid w:val="00BA5D9A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105"/>
    <w:rsid w:val="00BA7663"/>
    <w:rsid w:val="00BA7883"/>
    <w:rsid w:val="00BA7B88"/>
    <w:rsid w:val="00BA7DC3"/>
    <w:rsid w:val="00BB0362"/>
    <w:rsid w:val="00BB03D7"/>
    <w:rsid w:val="00BB0455"/>
    <w:rsid w:val="00BB049E"/>
    <w:rsid w:val="00BB077B"/>
    <w:rsid w:val="00BB0959"/>
    <w:rsid w:val="00BB0AEE"/>
    <w:rsid w:val="00BB0CD3"/>
    <w:rsid w:val="00BB0EA6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803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125"/>
    <w:rsid w:val="00BB5AF6"/>
    <w:rsid w:val="00BB5B44"/>
    <w:rsid w:val="00BB5B8C"/>
    <w:rsid w:val="00BB5DA1"/>
    <w:rsid w:val="00BB61EB"/>
    <w:rsid w:val="00BB6390"/>
    <w:rsid w:val="00BB6675"/>
    <w:rsid w:val="00BB66B1"/>
    <w:rsid w:val="00BB66D6"/>
    <w:rsid w:val="00BB6873"/>
    <w:rsid w:val="00BB6AA8"/>
    <w:rsid w:val="00BB6AAF"/>
    <w:rsid w:val="00BB6C9C"/>
    <w:rsid w:val="00BB6EAE"/>
    <w:rsid w:val="00BB72AF"/>
    <w:rsid w:val="00BB72E8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C8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B5D"/>
    <w:rsid w:val="00BC1C19"/>
    <w:rsid w:val="00BC2665"/>
    <w:rsid w:val="00BC2688"/>
    <w:rsid w:val="00BC2C40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4A4B"/>
    <w:rsid w:val="00BC4A5B"/>
    <w:rsid w:val="00BC53D5"/>
    <w:rsid w:val="00BC54FB"/>
    <w:rsid w:val="00BC5964"/>
    <w:rsid w:val="00BC5A35"/>
    <w:rsid w:val="00BC5CBE"/>
    <w:rsid w:val="00BC5D7F"/>
    <w:rsid w:val="00BC5F4D"/>
    <w:rsid w:val="00BC5F53"/>
    <w:rsid w:val="00BC63F7"/>
    <w:rsid w:val="00BC65B3"/>
    <w:rsid w:val="00BC6E23"/>
    <w:rsid w:val="00BC6F42"/>
    <w:rsid w:val="00BC6F43"/>
    <w:rsid w:val="00BC7089"/>
    <w:rsid w:val="00BC7098"/>
    <w:rsid w:val="00BC728F"/>
    <w:rsid w:val="00BC729D"/>
    <w:rsid w:val="00BC7A3F"/>
    <w:rsid w:val="00BC7A78"/>
    <w:rsid w:val="00BC7CC9"/>
    <w:rsid w:val="00BD00B4"/>
    <w:rsid w:val="00BD07B5"/>
    <w:rsid w:val="00BD0ACA"/>
    <w:rsid w:val="00BD0B45"/>
    <w:rsid w:val="00BD1486"/>
    <w:rsid w:val="00BD154A"/>
    <w:rsid w:val="00BD15E9"/>
    <w:rsid w:val="00BD16C9"/>
    <w:rsid w:val="00BD2011"/>
    <w:rsid w:val="00BD2123"/>
    <w:rsid w:val="00BD2799"/>
    <w:rsid w:val="00BD2E7C"/>
    <w:rsid w:val="00BD30A5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55"/>
    <w:rsid w:val="00BD4EE0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423"/>
    <w:rsid w:val="00BD7655"/>
    <w:rsid w:val="00BD7683"/>
    <w:rsid w:val="00BD7FC6"/>
    <w:rsid w:val="00BE032C"/>
    <w:rsid w:val="00BE08DD"/>
    <w:rsid w:val="00BE0BB3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CB9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848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82"/>
    <w:rsid w:val="00BE6E9C"/>
    <w:rsid w:val="00BE7273"/>
    <w:rsid w:val="00BE7813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48"/>
    <w:rsid w:val="00BF23EA"/>
    <w:rsid w:val="00BF2517"/>
    <w:rsid w:val="00BF2727"/>
    <w:rsid w:val="00BF2847"/>
    <w:rsid w:val="00BF294B"/>
    <w:rsid w:val="00BF2BA9"/>
    <w:rsid w:val="00BF2C02"/>
    <w:rsid w:val="00BF2E5D"/>
    <w:rsid w:val="00BF3027"/>
    <w:rsid w:val="00BF3158"/>
    <w:rsid w:val="00BF3331"/>
    <w:rsid w:val="00BF35BC"/>
    <w:rsid w:val="00BF3621"/>
    <w:rsid w:val="00BF36D7"/>
    <w:rsid w:val="00BF36EC"/>
    <w:rsid w:val="00BF3977"/>
    <w:rsid w:val="00BF416F"/>
    <w:rsid w:val="00BF433A"/>
    <w:rsid w:val="00BF4C4A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094"/>
    <w:rsid w:val="00BF6680"/>
    <w:rsid w:val="00BF69EF"/>
    <w:rsid w:val="00BF6A00"/>
    <w:rsid w:val="00BF6B90"/>
    <w:rsid w:val="00BF6F55"/>
    <w:rsid w:val="00BF6FEE"/>
    <w:rsid w:val="00BF71B1"/>
    <w:rsid w:val="00BF745D"/>
    <w:rsid w:val="00BF7892"/>
    <w:rsid w:val="00BF7B65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C1"/>
    <w:rsid w:val="00C024D4"/>
    <w:rsid w:val="00C027A4"/>
    <w:rsid w:val="00C02881"/>
    <w:rsid w:val="00C03EC8"/>
    <w:rsid w:val="00C03FE9"/>
    <w:rsid w:val="00C04277"/>
    <w:rsid w:val="00C04390"/>
    <w:rsid w:val="00C043AB"/>
    <w:rsid w:val="00C046DB"/>
    <w:rsid w:val="00C0488D"/>
    <w:rsid w:val="00C04A1B"/>
    <w:rsid w:val="00C04B11"/>
    <w:rsid w:val="00C04DC9"/>
    <w:rsid w:val="00C04DE0"/>
    <w:rsid w:val="00C04DEE"/>
    <w:rsid w:val="00C05059"/>
    <w:rsid w:val="00C0507A"/>
    <w:rsid w:val="00C051C7"/>
    <w:rsid w:val="00C054E5"/>
    <w:rsid w:val="00C05553"/>
    <w:rsid w:val="00C0555D"/>
    <w:rsid w:val="00C057EB"/>
    <w:rsid w:val="00C05F3F"/>
    <w:rsid w:val="00C05F56"/>
    <w:rsid w:val="00C06397"/>
    <w:rsid w:val="00C067C7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2F76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533"/>
    <w:rsid w:val="00C158D7"/>
    <w:rsid w:val="00C15EFD"/>
    <w:rsid w:val="00C161AE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535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95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2BA4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5263"/>
    <w:rsid w:val="00C261A2"/>
    <w:rsid w:val="00C26470"/>
    <w:rsid w:val="00C267CB"/>
    <w:rsid w:val="00C26D10"/>
    <w:rsid w:val="00C27192"/>
    <w:rsid w:val="00C27235"/>
    <w:rsid w:val="00C27497"/>
    <w:rsid w:val="00C278DB"/>
    <w:rsid w:val="00C27B04"/>
    <w:rsid w:val="00C27B16"/>
    <w:rsid w:val="00C27BEC"/>
    <w:rsid w:val="00C30054"/>
    <w:rsid w:val="00C302B1"/>
    <w:rsid w:val="00C3092E"/>
    <w:rsid w:val="00C30CA1"/>
    <w:rsid w:val="00C31326"/>
    <w:rsid w:val="00C313C1"/>
    <w:rsid w:val="00C31473"/>
    <w:rsid w:val="00C3181F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3DCD"/>
    <w:rsid w:val="00C3402B"/>
    <w:rsid w:val="00C34496"/>
    <w:rsid w:val="00C34525"/>
    <w:rsid w:val="00C34844"/>
    <w:rsid w:val="00C348E7"/>
    <w:rsid w:val="00C350A6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A2D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BF4"/>
    <w:rsid w:val="00C40F66"/>
    <w:rsid w:val="00C40F9B"/>
    <w:rsid w:val="00C41427"/>
    <w:rsid w:val="00C41456"/>
    <w:rsid w:val="00C41825"/>
    <w:rsid w:val="00C41A88"/>
    <w:rsid w:val="00C41DED"/>
    <w:rsid w:val="00C41F45"/>
    <w:rsid w:val="00C42023"/>
    <w:rsid w:val="00C42386"/>
    <w:rsid w:val="00C42E1B"/>
    <w:rsid w:val="00C42F2B"/>
    <w:rsid w:val="00C431DC"/>
    <w:rsid w:val="00C432E7"/>
    <w:rsid w:val="00C4368D"/>
    <w:rsid w:val="00C43872"/>
    <w:rsid w:val="00C4391F"/>
    <w:rsid w:val="00C43AD4"/>
    <w:rsid w:val="00C43BCF"/>
    <w:rsid w:val="00C43E5D"/>
    <w:rsid w:val="00C43EDB"/>
    <w:rsid w:val="00C44140"/>
    <w:rsid w:val="00C4449E"/>
    <w:rsid w:val="00C444D8"/>
    <w:rsid w:val="00C44542"/>
    <w:rsid w:val="00C44622"/>
    <w:rsid w:val="00C446DB"/>
    <w:rsid w:val="00C44AA3"/>
    <w:rsid w:val="00C44B89"/>
    <w:rsid w:val="00C45545"/>
    <w:rsid w:val="00C45D3A"/>
    <w:rsid w:val="00C465D4"/>
    <w:rsid w:val="00C4663B"/>
    <w:rsid w:val="00C46E50"/>
    <w:rsid w:val="00C46E51"/>
    <w:rsid w:val="00C471B8"/>
    <w:rsid w:val="00C471BF"/>
    <w:rsid w:val="00C4726B"/>
    <w:rsid w:val="00C47384"/>
    <w:rsid w:val="00C47650"/>
    <w:rsid w:val="00C479BB"/>
    <w:rsid w:val="00C47A7A"/>
    <w:rsid w:val="00C47B99"/>
    <w:rsid w:val="00C47BA5"/>
    <w:rsid w:val="00C47CE7"/>
    <w:rsid w:val="00C5026C"/>
    <w:rsid w:val="00C50B98"/>
    <w:rsid w:val="00C50E23"/>
    <w:rsid w:val="00C50F40"/>
    <w:rsid w:val="00C51395"/>
    <w:rsid w:val="00C514D8"/>
    <w:rsid w:val="00C5191B"/>
    <w:rsid w:val="00C51A57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103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2D03"/>
    <w:rsid w:val="00C63818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63"/>
    <w:rsid w:val="00C654C1"/>
    <w:rsid w:val="00C654ED"/>
    <w:rsid w:val="00C65610"/>
    <w:rsid w:val="00C656F1"/>
    <w:rsid w:val="00C6616C"/>
    <w:rsid w:val="00C6618B"/>
    <w:rsid w:val="00C661DC"/>
    <w:rsid w:val="00C66242"/>
    <w:rsid w:val="00C6629C"/>
    <w:rsid w:val="00C66356"/>
    <w:rsid w:val="00C66499"/>
    <w:rsid w:val="00C6685A"/>
    <w:rsid w:val="00C66921"/>
    <w:rsid w:val="00C66922"/>
    <w:rsid w:val="00C669BF"/>
    <w:rsid w:val="00C66A0B"/>
    <w:rsid w:val="00C66B72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C07"/>
    <w:rsid w:val="00C71EEF"/>
    <w:rsid w:val="00C72057"/>
    <w:rsid w:val="00C720C4"/>
    <w:rsid w:val="00C72135"/>
    <w:rsid w:val="00C7243E"/>
    <w:rsid w:val="00C72A69"/>
    <w:rsid w:val="00C72ED8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54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9C8"/>
    <w:rsid w:val="00C77D6C"/>
    <w:rsid w:val="00C77ED7"/>
    <w:rsid w:val="00C80407"/>
    <w:rsid w:val="00C804DD"/>
    <w:rsid w:val="00C80570"/>
    <w:rsid w:val="00C805FB"/>
    <w:rsid w:val="00C8060A"/>
    <w:rsid w:val="00C809DC"/>
    <w:rsid w:val="00C80A61"/>
    <w:rsid w:val="00C80AC8"/>
    <w:rsid w:val="00C80B91"/>
    <w:rsid w:val="00C815AB"/>
    <w:rsid w:val="00C81BCF"/>
    <w:rsid w:val="00C81E1F"/>
    <w:rsid w:val="00C81E76"/>
    <w:rsid w:val="00C81FAB"/>
    <w:rsid w:val="00C826C0"/>
    <w:rsid w:val="00C827F6"/>
    <w:rsid w:val="00C82D74"/>
    <w:rsid w:val="00C830C3"/>
    <w:rsid w:val="00C83191"/>
    <w:rsid w:val="00C83195"/>
    <w:rsid w:val="00C837DD"/>
    <w:rsid w:val="00C8387A"/>
    <w:rsid w:val="00C839EC"/>
    <w:rsid w:val="00C83DC1"/>
    <w:rsid w:val="00C83DFF"/>
    <w:rsid w:val="00C83F3E"/>
    <w:rsid w:val="00C8498B"/>
    <w:rsid w:val="00C85029"/>
    <w:rsid w:val="00C85403"/>
    <w:rsid w:val="00C85898"/>
    <w:rsid w:val="00C859B5"/>
    <w:rsid w:val="00C85A09"/>
    <w:rsid w:val="00C8615A"/>
    <w:rsid w:val="00C861AF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0B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C57"/>
    <w:rsid w:val="00C90D36"/>
    <w:rsid w:val="00C910C5"/>
    <w:rsid w:val="00C9159E"/>
    <w:rsid w:val="00C919E3"/>
    <w:rsid w:val="00C91A08"/>
    <w:rsid w:val="00C91AFB"/>
    <w:rsid w:val="00C91DBA"/>
    <w:rsid w:val="00C92358"/>
    <w:rsid w:val="00C92564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90"/>
    <w:rsid w:val="00C93BB1"/>
    <w:rsid w:val="00C9405E"/>
    <w:rsid w:val="00C943F7"/>
    <w:rsid w:val="00C9461C"/>
    <w:rsid w:val="00C94889"/>
    <w:rsid w:val="00C94BB8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264"/>
    <w:rsid w:val="00C974AD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0F"/>
    <w:rsid w:val="00CA09A9"/>
    <w:rsid w:val="00CA0B9E"/>
    <w:rsid w:val="00CA0C52"/>
    <w:rsid w:val="00CA1101"/>
    <w:rsid w:val="00CA11CB"/>
    <w:rsid w:val="00CA11D5"/>
    <w:rsid w:val="00CA16A1"/>
    <w:rsid w:val="00CA171F"/>
    <w:rsid w:val="00CA17B6"/>
    <w:rsid w:val="00CA1A7A"/>
    <w:rsid w:val="00CA1B6A"/>
    <w:rsid w:val="00CA1B90"/>
    <w:rsid w:val="00CA1C33"/>
    <w:rsid w:val="00CA1E5B"/>
    <w:rsid w:val="00CA1E6E"/>
    <w:rsid w:val="00CA1E9F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17"/>
    <w:rsid w:val="00CA402B"/>
    <w:rsid w:val="00CA46CA"/>
    <w:rsid w:val="00CA4721"/>
    <w:rsid w:val="00CA4974"/>
    <w:rsid w:val="00CA508D"/>
    <w:rsid w:val="00CA50B3"/>
    <w:rsid w:val="00CA52BF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11E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532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AA3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B7D93"/>
    <w:rsid w:val="00CC018C"/>
    <w:rsid w:val="00CC025E"/>
    <w:rsid w:val="00CC0598"/>
    <w:rsid w:val="00CC07B8"/>
    <w:rsid w:val="00CC093E"/>
    <w:rsid w:val="00CC09FF"/>
    <w:rsid w:val="00CC0A0B"/>
    <w:rsid w:val="00CC0DD7"/>
    <w:rsid w:val="00CC1372"/>
    <w:rsid w:val="00CC1407"/>
    <w:rsid w:val="00CC15FC"/>
    <w:rsid w:val="00CC1841"/>
    <w:rsid w:val="00CC1895"/>
    <w:rsid w:val="00CC18FB"/>
    <w:rsid w:val="00CC197A"/>
    <w:rsid w:val="00CC19D5"/>
    <w:rsid w:val="00CC1CC1"/>
    <w:rsid w:val="00CC1E6E"/>
    <w:rsid w:val="00CC1E88"/>
    <w:rsid w:val="00CC212B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1BF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672"/>
    <w:rsid w:val="00CC69B9"/>
    <w:rsid w:val="00CC6C64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C7F71"/>
    <w:rsid w:val="00CD0082"/>
    <w:rsid w:val="00CD051E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78A"/>
    <w:rsid w:val="00CD2A23"/>
    <w:rsid w:val="00CD2ED8"/>
    <w:rsid w:val="00CD2FBA"/>
    <w:rsid w:val="00CD304E"/>
    <w:rsid w:val="00CD322E"/>
    <w:rsid w:val="00CD3237"/>
    <w:rsid w:val="00CD3406"/>
    <w:rsid w:val="00CD340D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CAE"/>
    <w:rsid w:val="00CD4D01"/>
    <w:rsid w:val="00CD4FCE"/>
    <w:rsid w:val="00CD4FFC"/>
    <w:rsid w:val="00CD5087"/>
    <w:rsid w:val="00CD50AF"/>
    <w:rsid w:val="00CD526B"/>
    <w:rsid w:val="00CD5486"/>
    <w:rsid w:val="00CD54F6"/>
    <w:rsid w:val="00CD5677"/>
    <w:rsid w:val="00CD57C4"/>
    <w:rsid w:val="00CD5C06"/>
    <w:rsid w:val="00CD5CDB"/>
    <w:rsid w:val="00CD6001"/>
    <w:rsid w:val="00CD648D"/>
    <w:rsid w:val="00CD66AE"/>
    <w:rsid w:val="00CD670A"/>
    <w:rsid w:val="00CD6788"/>
    <w:rsid w:val="00CD6854"/>
    <w:rsid w:val="00CD6975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3A6C"/>
    <w:rsid w:val="00CE4032"/>
    <w:rsid w:val="00CE4108"/>
    <w:rsid w:val="00CE4414"/>
    <w:rsid w:val="00CE4482"/>
    <w:rsid w:val="00CE4666"/>
    <w:rsid w:val="00CE4CD3"/>
    <w:rsid w:val="00CE50D6"/>
    <w:rsid w:val="00CE516D"/>
    <w:rsid w:val="00CE51BC"/>
    <w:rsid w:val="00CE550C"/>
    <w:rsid w:val="00CE551F"/>
    <w:rsid w:val="00CE57E8"/>
    <w:rsid w:val="00CE59F2"/>
    <w:rsid w:val="00CE5AA5"/>
    <w:rsid w:val="00CE5C77"/>
    <w:rsid w:val="00CE696F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094B"/>
    <w:rsid w:val="00CF12A7"/>
    <w:rsid w:val="00CF1335"/>
    <w:rsid w:val="00CF1494"/>
    <w:rsid w:val="00CF15D4"/>
    <w:rsid w:val="00CF1AB3"/>
    <w:rsid w:val="00CF1D02"/>
    <w:rsid w:val="00CF21CD"/>
    <w:rsid w:val="00CF23F3"/>
    <w:rsid w:val="00CF25EC"/>
    <w:rsid w:val="00CF27B3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6EA"/>
    <w:rsid w:val="00CF57E8"/>
    <w:rsid w:val="00CF5805"/>
    <w:rsid w:val="00CF58D8"/>
    <w:rsid w:val="00CF5A8E"/>
    <w:rsid w:val="00CF5E81"/>
    <w:rsid w:val="00CF6370"/>
    <w:rsid w:val="00CF6819"/>
    <w:rsid w:val="00CF6A25"/>
    <w:rsid w:val="00CF6A53"/>
    <w:rsid w:val="00CF6DEC"/>
    <w:rsid w:val="00CF7037"/>
    <w:rsid w:val="00CF70FE"/>
    <w:rsid w:val="00CF77B7"/>
    <w:rsid w:val="00CF77EC"/>
    <w:rsid w:val="00CF7BFF"/>
    <w:rsid w:val="00D0064C"/>
    <w:rsid w:val="00D00676"/>
    <w:rsid w:val="00D0070D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8C8"/>
    <w:rsid w:val="00D02CCF"/>
    <w:rsid w:val="00D02F41"/>
    <w:rsid w:val="00D03126"/>
    <w:rsid w:val="00D032D9"/>
    <w:rsid w:val="00D03AA2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2E"/>
    <w:rsid w:val="00D06AF5"/>
    <w:rsid w:val="00D07705"/>
    <w:rsid w:val="00D0770B"/>
    <w:rsid w:val="00D078C7"/>
    <w:rsid w:val="00D07975"/>
    <w:rsid w:val="00D079DD"/>
    <w:rsid w:val="00D07D5D"/>
    <w:rsid w:val="00D07E34"/>
    <w:rsid w:val="00D07F4F"/>
    <w:rsid w:val="00D10132"/>
    <w:rsid w:val="00D103D5"/>
    <w:rsid w:val="00D104D0"/>
    <w:rsid w:val="00D1089A"/>
    <w:rsid w:val="00D10B87"/>
    <w:rsid w:val="00D10BE0"/>
    <w:rsid w:val="00D10C4A"/>
    <w:rsid w:val="00D112E0"/>
    <w:rsid w:val="00D11329"/>
    <w:rsid w:val="00D115A1"/>
    <w:rsid w:val="00D115C5"/>
    <w:rsid w:val="00D11775"/>
    <w:rsid w:val="00D118AF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A1C"/>
    <w:rsid w:val="00D15BA8"/>
    <w:rsid w:val="00D15C9E"/>
    <w:rsid w:val="00D15CCE"/>
    <w:rsid w:val="00D161EE"/>
    <w:rsid w:val="00D16319"/>
    <w:rsid w:val="00D16613"/>
    <w:rsid w:val="00D167C2"/>
    <w:rsid w:val="00D16ADA"/>
    <w:rsid w:val="00D16DD8"/>
    <w:rsid w:val="00D172A6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28A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392"/>
    <w:rsid w:val="00D225DC"/>
    <w:rsid w:val="00D22C44"/>
    <w:rsid w:val="00D22E09"/>
    <w:rsid w:val="00D2310C"/>
    <w:rsid w:val="00D232FF"/>
    <w:rsid w:val="00D2362B"/>
    <w:rsid w:val="00D23873"/>
    <w:rsid w:val="00D238F1"/>
    <w:rsid w:val="00D23E67"/>
    <w:rsid w:val="00D241EB"/>
    <w:rsid w:val="00D24270"/>
    <w:rsid w:val="00D243F0"/>
    <w:rsid w:val="00D244EC"/>
    <w:rsid w:val="00D2454A"/>
    <w:rsid w:val="00D246B4"/>
    <w:rsid w:val="00D24F05"/>
    <w:rsid w:val="00D24F10"/>
    <w:rsid w:val="00D24FA4"/>
    <w:rsid w:val="00D25073"/>
    <w:rsid w:val="00D2533E"/>
    <w:rsid w:val="00D254E9"/>
    <w:rsid w:val="00D25572"/>
    <w:rsid w:val="00D2568A"/>
    <w:rsid w:val="00D258D8"/>
    <w:rsid w:val="00D25F4E"/>
    <w:rsid w:val="00D25F5D"/>
    <w:rsid w:val="00D25FEA"/>
    <w:rsid w:val="00D2605C"/>
    <w:rsid w:val="00D260F7"/>
    <w:rsid w:val="00D262A5"/>
    <w:rsid w:val="00D263A4"/>
    <w:rsid w:val="00D265A6"/>
    <w:rsid w:val="00D26C1E"/>
    <w:rsid w:val="00D26D8C"/>
    <w:rsid w:val="00D26F3A"/>
    <w:rsid w:val="00D27009"/>
    <w:rsid w:val="00D2702E"/>
    <w:rsid w:val="00D272E6"/>
    <w:rsid w:val="00D2770C"/>
    <w:rsid w:val="00D27799"/>
    <w:rsid w:val="00D278B6"/>
    <w:rsid w:val="00D27BD4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45B"/>
    <w:rsid w:val="00D32866"/>
    <w:rsid w:val="00D328CE"/>
    <w:rsid w:val="00D32BA9"/>
    <w:rsid w:val="00D32FF2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7F"/>
    <w:rsid w:val="00D3388B"/>
    <w:rsid w:val="00D33BAC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10B"/>
    <w:rsid w:val="00D35865"/>
    <w:rsid w:val="00D35958"/>
    <w:rsid w:val="00D35A0C"/>
    <w:rsid w:val="00D35A3E"/>
    <w:rsid w:val="00D35F35"/>
    <w:rsid w:val="00D36138"/>
    <w:rsid w:val="00D362CF"/>
    <w:rsid w:val="00D36329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B5B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CD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5C8D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8F0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886"/>
    <w:rsid w:val="00D5394B"/>
    <w:rsid w:val="00D53C16"/>
    <w:rsid w:val="00D53E09"/>
    <w:rsid w:val="00D53FD0"/>
    <w:rsid w:val="00D54006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0E8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6BF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87D"/>
    <w:rsid w:val="00D719DE"/>
    <w:rsid w:val="00D71E36"/>
    <w:rsid w:val="00D71EBA"/>
    <w:rsid w:val="00D71F20"/>
    <w:rsid w:val="00D7209C"/>
    <w:rsid w:val="00D72129"/>
    <w:rsid w:val="00D723A8"/>
    <w:rsid w:val="00D72482"/>
    <w:rsid w:val="00D72585"/>
    <w:rsid w:val="00D72A72"/>
    <w:rsid w:val="00D72C57"/>
    <w:rsid w:val="00D72F54"/>
    <w:rsid w:val="00D72FDB"/>
    <w:rsid w:val="00D736B1"/>
    <w:rsid w:val="00D73C91"/>
    <w:rsid w:val="00D74099"/>
    <w:rsid w:val="00D741FE"/>
    <w:rsid w:val="00D744A5"/>
    <w:rsid w:val="00D745C5"/>
    <w:rsid w:val="00D74B0B"/>
    <w:rsid w:val="00D74D93"/>
    <w:rsid w:val="00D75092"/>
    <w:rsid w:val="00D754C9"/>
    <w:rsid w:val="00D758FE"/>
    <w:rsid w:val="00D75CE8"/>
    <w:rsid w:val="00D75D5D"/>
    <w:rsid w:val="00D75D6E"/>
    <w:rsid w:val="00D763CC"/>
    <w:rsid w:val="00D76863"/>
    <w:rsid w:val="00D7689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11"/>
    <w:rsid w:val="00D80BA3"/>
    <w:rsid w:val="00D80C31"/>
    <w:rsid w:val="00D80E0E"/>
    <w:rsid w:val="00D80E63"/>
    <w:rsid w:val="00D81CEE"/>
    <w:rsid w:val="00D822C9"/>
    <w:rsid w:val="00D824BC"/>
    <w:rsid w:val="00D8260D"/>
    <w:rsid w:val="00D8269A"/>
    <w:rsid w:val="00D82AD5"/>
    <w:rsid w:val="00D82EB8"/>
    <w:rsid w:val="00D82F80"/>
    <w:rsid w:val="00D83490"/>
    <w:rsid w:val="00D8349E"/>
    <w:rsid w:val="00D835B0"/>
    <w:rsid w:val="00D8369B"/>
    <w:rsid w:val="00D836E3"/>
    <w:rsid w:val="00D83768"/>
    <w:rsid w:val="00D8394C"/>
    <w:rsid w:val="00D839F6"/>
    <w:rsid w:val="00D84287"/>
    <w:rsid w:val="00D84364"/>
    <w:rsid w:val="00D844CC"/>
    <w:rsid w:val="00D8466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5F4F"/>
    <w:rsid w:val="00D861AB"/>
    <w:rsid w:val="00D865B8"/>
    <w:rsid w:val="00D86AAC"/>
    <w:rsid w:val="00D86AF3"/>
    <w:rsid w:val="00D871C9"/>
    <w:rsid w:val="00D871CB"/>
    <w:rsid w:val="00D871D9"/>
    <w:rsid w:val="00D87D3A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C78"/>
    <w:rsid w:val="00D93D3A"/>
    <w:rsid w:val="00D941D6"/>
    <w:rsid w:val="00D9424A"/>
    <w:rsid w:val="00D946AF"/>
    <w:rsid w:val="00D94A70"/>
    <w:rsid w:val="00D94CAA"/>
    <w:rsid w:val="00D950BF"/>
    <w:rsid w:val="00D955B0"/>
    <w:rsid w:val="00D959AE"/>
    <w:rsid w:val="00D95A76"/>
    <w:rsid w:val="00D95AC3"/>
    <w:rsid w:val="00D95EC4"/>
    <w:rsid w:val="00D9604B"/>
    <w:rsid w:val="00D960FB"/>
    <w:rsid w:val="00D96302"/>
    <w:rsid w:val="00D96B95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960"/>
    <w:rsid w:val="00D97B45"/>
    <w:rsid w:val="00D97D5F"/>
    <w:rsid w:val="00D97ED2"/>
    <w:rsid w:val="00DA01BE"/>
    <w:rsid w:val="00DA0331"/>
    <w:rsid w:val="00DA056F"/>
    <w:rsid w:val="00DA0685"/>
    <w:rsid w:val="00DA0841"/>
    <w:rsid w:val="00DA08AC"/>
    <w:rsid w:val="00DA0CC5"/>
    <w:rsid w:val="00DA1355"/>
    <w:rsid w:val="00DA13BA"/>
    <w:rsid w:val="00DA14C0"/>
    <w:rsid w:val="00DA1B4C"/>
    <w:rsid w:val="00DA1C58"/>
    <w:rsid w:val="00DA20D7"/>
    <w:rsid w:val="00DA2167"/>
    <w:rsid w:val="00DA2543"/>
    <w:rsid w:val="00DA2A8C"/>
    <w:rsid w:val="00DA2F16"/>
    <w:rsid w:val="00DA32E1"/>
    <w:rsid w:val="00DA32EE"/>
    <w:rsid w:val="00DA34F0"/>
    <w:rsid w:val="00DA369F"/>
    <w:rsid w:val="00DA37F2"/>
    <w:rsid w:val="00DA3886"/>
    <w:rsid w:val="00DA395C"/>
    <w:rsid w:val="00DA3BDC"/>
    <w:rsid w:val="00DA3FD1"/>
    <w:rsid w:val="00DA407C"/>
    <w:rsid w:val="00DA4692"/>
    <w:rsid w:val="00DA4A2B"/>
    <w:rsid w:val="00DA4B38"/>
    <w:rsid w:val="00DA4DC3"/>
    <w:rsid w:val="00DA4FDF"/>
    <w:rsid w:val="00DA5120"/>
    <w:rsid w:val="00DA5464"/>
    <w:rsid w:val="00DA5769"/>
    <w:rsid w:val="00DA578B"/>
    <w:rsid w:val="00DA57BA"/>
    <w:rsid w:val="00DA5840"/>
    <w:rsid w:val="00DA59A2"/>
    <w:rsid w:val="00DA6526"/>
    <w:rsid w:val="00DA6DAE"/>
    <w:rsid w:val="00DA7895"/>
    <w:rsid w:val="00DA7A25"/>
    <w:rsid w:val="00DA7B0E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186B"/>
    <w:rsid w:val="00DB215F"/>
    <w:rsid w:val="00DB2227"/>
    <w:rsid w:val="00DB242C"/>
    <w:rsid w:val="00DB26DA"/>
    <w:rsid w:val="00DB2BFB"/>
    <w:rsid w:val="00DB2E88"/>
    <w:rsid w:val="00DB2EA9"/>
    <w:rsid w:val="00DB3FD7"/>
    <w:rsid w:val="00DB4324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8D"/>
    <w:rsid w:val="00DB66BD"/>
    <w:rsid w:val="00DB678D"/>
    <w:rsid w:val="00DB6791"/>
    <w:rsid w:val="00DB6B97"/>
    <w:rsid w:val="00DB6BF7"/>
    <w:rsid w:val="00DB6D5B"/>
    <w:rsid w:val="00DB727B"/>
    <w:rsid w:val="00DB73F0"/>
    <w:rsid w:val="00DB74F6"/>
    <w:rsid w:val="00DB783D"/>
    <w:rsid w:val="00DB7ACD"/>
    <w:rsid w:val="00DB7D30"/>
    <w:rsid w:val="00DC008E"/>
    <w:rsid w:val="00DC020F"/>
    <w:rsid w:val="00DC0211"/>
    <w:rsid w:val="00DC031B"/>
    <w:rsid w:val="00DC0383"/>
    <w:rsid w:val="00DC06FB"/>
    <w:rsid w:val="00DC0918"/>
    <w:rsid w:val="00DC09FD"/>
    <w:rsid w:val="00DC0AB4"/>
    <w:rsid w:val="00DC0CE6"/>
    <w:rsid w:val="00DC0E85"/>
    <w:rsid w:val="00DC0FBE"/>
    <w:rsid w:val="00DC11A7"/>
    <w:rsid w:val="00DC1C02"/>
    <w:rsid w:val="00DC1EF2"/>
    <w:rsid w:val="00DC2108"/>
    <w:rsid w:val="00DC2351"/>
    <w:rsid w:val="00DC2558"/>
    <w:rsid w:val="00DC270B"/>
    <w:rsid w:val="00DC2893"/>
    <w:rsid w:val="00DC28C6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C57"/>
    <w:rsid w:val="00DC4F99"/>
    <w:rsid w:val="00DC50C0"/>
    <w:rsid w:val="00DC522D"/>
    <w:rsid w:val="00DC52F4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829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1AD"/>
    <w:rsid w:val="00DD12B9"/>
    <w:rsid w:val="00DD1439"/>
    <w:rsid w:val="00DD17EA"/>
    <w:rsid w:val="00DD18B5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1CF"/>
    <w:rsid w:val="00DD47DE"/>
    <w:rsid w:val="00DD4B89"/>
    <w:rsid w:val="00DD4BE9"/>
    <w:rsid w:val="00DD50E2"/>
    <w:rsid w:val="00DD5272"/>
    <w:rsid w:val="00DD52FB"/>
    <w:rsid w:val="00DD54FC"/>
    <w:rsid w:val="00DD5564"/>
    <w:rsid w:val="00DD5581"/>
    <w:rsid w:val="00DD596B"/>
    <w:rsid w:val="00DD5F1F"/>
    <w:rsid w:val="00DD5F3B"/>
    <w:rsid w:val="00DD6226"/>
    <w:rsid w:val="00DD6262"/>
    <w:rsid w:val="00DD638F"/>
    <w:rsid w:val="00DD650A"/>
    <w:rsid w:val="00DD656B"/>
    <w:rsid w:val="00DD6B7D"/>
    <w:rsid w:val="00DD73C0"/>
    <w:rsid w:val="00DD7670"/>
    <w:rsid w:val="00DD76B3"/>
    <w:rsid w:val="00DD776C"/>
    <w:rsid w:val="00DD78CB"/>
    <w:rsid w:val="00DD7AA9"/>
    <w:rsid w:val="00DD7C97"/>
    <w:rsid w:val="00DE0103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1D0A"/>
    <w:rsid w:val="00DE2402"/>
    <w:rsid w:val="00DE2A14"/>
    <w:rsid w:val="00DE2B9E"/>
    <w:rsid w:val="00DE2C5A"/>
    <w:rsid w:val="00DE2E4E"/>
    <w:rsid w:val="00DE2F47"/>
    <w:rsid w:val="00DE3298"/>
    <w:rsid w:val="00DE3469"/>
    <w:rsid w:val="00DE3472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1B4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68B"/>
    <w:rsid w:val="00DF16A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7A9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732"/>
    <w:rsid w:val="00DF69A0"/>
    <w:rsid w:val="00DF6B97"/>
    <w:rsid w:val="00DF6C73"/>
    <w:rsid w:val="00DF7010"/>
    <w:rsid w:val="00DF7460"/>
    <w:rsid w:val="00DF7494"/>
    <w:rsid w:val="00DF7A76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ABF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8A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280"/>
    <w:rsid w:val="00E053D6"/>
    <w:rsid w:val="00E0540B"/>
    <w:rsid w:val="00E057B9"/>
    <w:rsid w:val="00E059E2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296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4F06"/>
    <w:rsid w:val="00E150B6"/>
    <w:rsid w:val="00E15836"/>
    <w:rsid w:val="00E15864"/>
    <w:rsid w:val="00E15C0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41D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0C50"/>
    <w:rsid w:val="00E21371"/>
    <w:rsid w:val="00E214D9"/>
    <w:rsid w:val="00E219A0"/>
    <w:rsid w:val="00E21A08"/>
    <w:rsid w:val="00E21AB0"/>
    <w:rsid w:val="00E21B71"/>
    <w:rsid w:val="00E21C4F"/>
    <w:rsid w:val="00E21CE6"/>
    <w:rsid w:val="00E220E6"/>
    <w:rsid w:val="00E2235D"/>
    <w:rsid w:val="00E22904"/>
    <w:rsid w:val="00E22ABD"/>
    <w:rsid w:val="00E22FB8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4EC9"/>
    <w:rsid w:val="00E25039"/>
    <w:rsid w:val="00E2562A"/>
    <w:rsid w:val="00E2589D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98D"/>
    <w:rsid w:val="00E32CC6"/>
    <w:rsid w:val="00E32F91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780"/>
    <w:rsid w:val="00E36ABE"/>
    <w:rsid w:val="00E370BB"/>
    <w:rsid w:val="00E370FA"/>
    <w:rsid w:val="00E372CD"/>
    <w:rsid w:val="00E37457"/>
    <w:rsid w:val="00E37568"/>
    <w:rsid w:val="00E3783F"/>
    <w:rsid w:val="00E37B46"/>
    <w:rsid w:val="00E37E05"/>
    <w:rsid w:val="00E37E08"/>
    <w:rsid w:val="00E40235"/>
    <w:rsid w:val="00E4029E"/>
    <w:rsid w:val="00E40541"/>
    <w:rsid w:val="00E4072B"/>
    <w:rsid w:val="00E4079E"/>
    <w:rsid w:val="00E409C0"/>
    <w:rsid w:val="00E409E1"/>
    <w:rsid w:val="00E40A1B"/>
    <w:rsid w:val="00E40F2B"/>
    <w:rsid w:val="00E4113E"/>
    <w:rsid w:val="00E4145B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B64"/>
    <w:rsid w:val="00E42C27"/>
    <w:rsid w:val="00E42D11"/>
    <w:rsid w:val="00E42E6F"/>
    <w:rsid w:val="00E42F26"/>
    <w:rsid w:val="00E43017"/>
    <w:rsid w:val="00E430EE"/>
    <w:rsid w:val="00E43355"/>
    <w:rsid w:val="00E4390A"/>
    <w:rsid w:val="00E43A28"/>
    <w:rsid w:val="00E43B9E"/>
    <w:rsid w:val="00E43E90"/>
    <w:rsid w:val="00E4437A"/>
    <w:rsid w:val="00E4459F"/>
    <w:rsid w:val="00E44C11"/>
    <w:rsid w:val="00E44DAA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4A8"/>
    <w:rsid w:val="00E46A17"/>
    <w:rsid w:val="00E46DB2"/>
    <w:rsid w:val="00E46FAF"/>
    <w:rsid w:val="00E471EC"/>
    <w:rsid w:val="00E47448"/>
    <w:rsid w:val="00E47473"/>
    <w:rsid w:val="00E4750C"/>
    <w:rsid w:val="00E4756F"/>
    <w:rsid w:val="00E475B6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4F"/>
    <w:rsid w:val="00E52889"/>
    <w:rsid w:val="00E529C1"/>
    <w:rsid w:val="00E52B1E"/>
    <w:rsid w:val="00E52C4A"/>
    <w:rsid w:val="00E52C90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35"/>
    <w:rsid w:val="00E54090"/>
    <w:rsid w:val="00E5409F"/>
    <w:rsid w:val="00E5411F"/>
    <w:rsid w:val="00E5448F"/>
    <w:rsid w:val="00E5461B"/>
    <w:rsid w:val="00E546F1"/>
    <w:rsid w:val="00E5499C"/>
    <w:rsid w:val="00E54AE0"/>
    <w:rsid w:val="00E54CCD"/>
    <w:rsid w:val="00E54E52"/>
    <w:rsid w:val="00E54EFE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57CF7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3F"/>
    <w:rsid w:val="00E6299C"/>
    <w:rsid w:val="00E63060"/>
    <w:rsid w:val="00E630C2"/>
    <w:rsid w:val="00E6357F"/>
    <w:rsid w:val="00E638FD"/>
    <w:rsid w:val="00E63D75"/>
    <w:rsid w:val="00E6498F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644"/>
    <w:rsid w:val="00E71806"/>
    <w:rsid w:val="00E71851"/>
    <w:rsid w:val="00E71B31"/>
    <w:rsid w:val="00E71BC9"/>
    <w:rsid w:val="00E71ED5"/>
    <w:rsid w:val="00E720B4"/>
    <w:rsid w:val="00E72901"/>
    <w:rsid w:val="00E72DC7"/>
    <w:rsid w:val="00E7306E"/>
    <w:rsid w:val="00E736D8"/>
    <w:rsid w:val="00E73BC9"/>
    <w:rsid w:val="00E73E77"/>
    <w:rsid w:val="00E74163"/>
    <w:rsid w:val="00E74179"/>
    <w:rsid w:val="00E74739"/>
    <w:rsid w:val="00E74988"/>
    <w:rsid w:val="00E74D7F"/>
    <w:rsid w:val="00E74E6C"/>
    <w:rsid w:val="00E751E5"/>
    <w:rsid w:val="00E753D4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831"/>
    <w:rsid w:val="00E77A07"/>
    <w:rsid w:val="00E77B46"/>
    <w:rsid w:val="00E77BD0"/>
    <w:rsid w:val="00E77C21"/>
    <w:rsid w:val="00E77C32"/>
    <w:rsid w:val="00E77C96"/>
    <w:rsid w:val="00E77E43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97A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6AA"/>
    <w:rsid w:val="00E86A25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26C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808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64E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97C43"/>
    <w:rsid w:val="00EA038D"/>
    <w:rsid w:val="00EA04D1"/>
    <w:rsid w:val="00EA0A52"/>
    <w:rsid w:val="00EA0C4C"/>
    <w:rsid w:val="00EA0D41"/>
    <w:rsid w:val="00EA1112"/>
    <w:rsid w:val="00EA142C"/>
    <w:rsid w:val="00EA1E18"/>
    <w:rsid w:val="00EA1E6D"/>
    <w:rsid w:val="00EA2211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704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28B"/>
    <w:rsid w:val="00EA6318"/>
    <w:rsid w:val="00EA6783"/>
    <w:rsid w:val="00EA6C06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21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4CD"/>
    <w:rsid w:val="00EB36B6"/>
    <w:rsid w:val="00EB36C7"/>
    <w:rsid w:val="00EB3A60"/>
    <w:rsid w:val="00EB3CB2"/>
    <w:rsid w:val="00EB4776"/>
    <w:rsid w:val="00EB480A"/>
    <w:rsid w:val="00EB49E6"/>
    <w:rsid w:val="00EB4B34"/>
    <w:rsid w:val="00EB4C68"/>
    <w:rsid w:val="00EB4FB1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C5B"/>
    <w:rsid w:val="00EC0303"/>
    <w:rsid w:val="00EC089F"/>
    <w:rsid w:val="00EC0FA4"/>
    <w:rsid w:val="00EC12FB"/>
    <w:rsid w:val="00EC153B"/>
    <w:rsid w:val="00EC18FD"/>
    <w:rsid w:val="00EC1D37"/>
    <w:rsid w:val="00EC1E2F"/>
    <w:rsid w:val="00EC21D6"/>
    <w:rsid w:val="00EC226F"/>
    <w:rsid w:val="00EC2501"/>
    <w:rsid w:val="00EC2587"/>
    <w:rsid w:val="00EC26C9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914"/>
    <w:rsid w:val="00EC3A95"/>
    <w:rsid w:val="00EC3B9E"/>
    <w:rsid w:val="00EC3FBE"/>
    <w:rsid w:val="00EC412E"/>
    <w:rsid w:val="00EC4281"/>
    <w:rsid w:val="00EC450C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648"/>
    <w:rsid w:val="00ED675E"/>
    <w:rsid w:val="00ED68D0"/>
    <w:rsid w:val="00ED6EB2"/>
    <w:rsid w:val="00ED6ED6"/>
    <w:rsid w:val="00ED6FD4"/>
    <w:rsid w:val="00ED7479"/>
    <w:rsid w:val="00ED7534"/>
    <w:rsid w:val="00ED797A"/>
    <w:rsid w:val="00ED79A6"/>
    <w:rsid w:val="00EE0360"/>
    <w:rsid w:val="00EE0B7E"/>
    <w:rsid w:val="00EE0D0B"/>
    <w:rsid w:val="00EE106A"/>
    <w:rsid w:val="00EE12E8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931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3A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2CFA"/>
    <w:rsid w:val="00F02F70"/>
    <w:rsid w:val="00F03063"/>
    <w:rsid w:val="00F03162"/>
    <w:rsid w:val="00F0321D"/>
    <w:rsid w:val="00F03493"/>
    <w:rsid w:val="00F03607"/>
    <w:rsid w:val="00F03B94"/>
    <w:rsid w:val="00F03F24"/>
    <w:rsid w:val="00F0422E"/>
    <w:rsid w:val="00F042A9"/>
    <w:rsid w:val="00F0433D"/>
    <w:rsid w:val="00F04DE7"/>
    <w:rsid w:val="00F04FAC"/>
    <w:rsid w:val="00F0543F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5E"/>
    <w:rsid w:val="00F07CF2"/>
    <w:rsid w:val="00F10202"/>
    <w:rsid w:val="00F1028D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DF6"/>
    <w:rsid w:val="00F12E4E"/>
    <w:rsid w:val="00F12E94"/>
    <w:rsid w:val="00F12FA5"/>
    <w:rsid w:val="00F1346D"/>
    <w:rsid w:val="00F134F7"/>
    <w:rsid w:val="00F1364F"/>
    <w:rsid w:val="00F13850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836"/>
    <w:rsid w:val="00F1689D"/>
    <w:rsid w:val="00F16969"/>
    <w:rsid w:val="00F16BAE"/>
    <w:rsid w:val="00F17805"/>
    <w:rsid w:val="00F17873"/>
    <w:rsid w:val="00F17C5B"/>
    <w:rsid w:val="00F2000C"/>
    <w:rsid w:val="00F206F9"/>
    <w:rsid w:val="00F207D4"/>
    <w:rsid w:val="00F20B0B"/>
    <w:rsid w:val="00F20D59"/>
    <w:rsid w:val="00F20FDF"/>
    <w:rsid w:val="00F21054"/>
    <w:rsid w:val="00F21178"/>
    <w:rsid w:val="00F212C0"/>
    <w:rsid w:val="00F215EF"/>
    <w:rsid w:val="00F2179A"/>
    <w:rsid w:val="00F2197A"/>
    <w:rsid w:val="00F21AC7"/>
    <w:rsid w:val="00F21AFE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4ED2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27FC6"/>
    <w:rsid w:val="00F30916"/>
    <w:rsid w:val="00F30EC5"/>
    <w:rsid w:val="00F30F32"/>
    <w:rsid w:val="00F312CE"/>
    <w:rsid w:val="00F31601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A0F"/>
    <w:rsid w:val="00F33C12"/>
    <w:rsid w:val="00F33D17"/>
    <w:rsid w:val="00F33DBB"/>
    <w:rsid w:val="00F33E59"/>
    <w:rsid w:val="00F34204"/>
    <w:rsid w:val="00F344CB"/>
    <w:rsid w:val="00F352A6"/>
    <w:rsid w:val="00F358FC"/>
    <w:rsid w:val="00F35BD0"/>
    <w:rsid w:val="00F35C8C"/>
    <w:rsid w:val="00F35FEF"/>
    <w:rsid w:val="00F363E3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5D"/>
    <w:rsid w:val="00F379FD"/>
    <w:rsid w:val="00F37A1A"/>
    <w:rsid w:val="00F37D61"/>
    <w:rsid w:val="00F40211"/>
    <w:rsid w:val="00F4027E"/>
    <w:rsid w:val="00F404A1"/>
    <w:rsid w:val="00F40595"/>
    <w:rsid w:val="00F406D0"/>
    <w:rsid w:val="00F40891"/>
    <w:rsid w:val="00F409B9"/>
    <w:rsid w:val="00F40ACE"/>
    <w:rsid w:val="00F41052"/>
    <w:rsid w:val="00F411D4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75"/>
    <w:rsid w:val="00F443EC"/>
    <w:rsid w:val="00F449C6"/>
    <w:rsid w:val="00F44EA4"/>
    <w:rsid w:val="00F45013"/>
    <w:rsid w:val="00F450D2"/>
    <w:rsid w:val="00F452FB"/>
    <w:rsid w:val="00F45461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4FC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0FF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BF0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0AE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2B4B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67FE8"/>
    <w:rsid w:val="00F702DB"/>
    <w:rsid w:val="00F703B6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9AF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065"/>
    <w:rsid w:val="00F742EF"/>
    <w:rsid w:val="00F74800"/>
    <w:rsid w:val="00F7487B"/>
    <w:rsid w:val="00F7490A"/>
    <w:rsid w:val="00F7493A"/>
    <w:rsid w:val="00F74A94"/>
    <w:rsid w:val="00F74BC8"/>
    <w:rsid w:val="00F75049"/>
    <w:rsid w:val="00F7504D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0DA0"/>
    <w:rsid w:val="00F8118E"/>
    <w:rsid w:val="00F81225"/>
    <w:rsid w:val="00F8145B"/>
    <w:rsid w:val="00F814B7"/>
    <w:rsid w:val="00F814E0"/>
    <w:rsid w:val="00F819C8"/>
    <w:rsid w:val="00F81C06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AA4"/>
    <w:rsid w:val="00F82E8F"/>
    <w:rsid w:val="00F83278"/>
    <w:rsid w:val="00F833FA"/>
    <w:rsid w:val="00F839BA"/>
    <w:rsid w:val="00F83C71"/>
    <w:rsid w:val="00F83EB4"/>
    <w:rsid w:val="00F84155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74A"/>
    <w:rsid w:val="00F85907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4E5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BCF"/>
    <w:rsid w:val="00F87FDC"/>
    <w:rsid w:val="00F90322"/>
    <w:rsid w:val="00F90520"/>
    <w:rsid w:val="00F9057B"/>
    <w:rsid w:val="00F90A66"/>
    <w:rsid w:val="00F90A9D"/>
    <w:rsid w:val="00F91240"/>
    <w:rsid w:val="00F9147A"/>
    <w:rsid w:val="00F91490"/>
    <w:rsid w:val="00F91527"/>
    <w:rsid w:val="00F9187C"/>
    <w:rsid w:val="00F9191E"/>
    <w:rsid w:val="00F91C27"/>
    <w:rsid w:val="00F91C9F"/>
    <w:rsid w:val="00F91D41"/>
    <w:rsid w:val="00F91F16"/>
    <w:rsid w:val="00F92000"/>
    <w:rsid w:val="00F92092"/>
    <w:rsid w:val="00F922BD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4BB"/>
    <w:rsid w:val="00F95680"/>
    <w:rsid w:val="00F957DE"/>
    <w:rsid w:val="00F9598F"/>
    <w:rsid w:val="00F960AA"/>
    <w:rsid w:val="00F96398"/>
    <w:rsid w:val="00F964E0"/>
    <w:rsid w:val="00F96554"/>
    <w:rsid w:val="00F9666E"/>
    <w:rsid w:val="00F96A72"/>
    <w:rsid w:val="00F96B37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97F14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26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01"/>
    <w:rsid w:val="00FA2C37"/>
    <w:rsid w:val="00FA2F16"/>
    <w:rsid w:val="00FA35C3"/>
    <w:rsid w:val="00FA387B"/>
    <w:rsid w:val="00FA416A"/>
    <w:rsid w:val="00FA4377"/>
    <w:rsid w:val="00FA4439"/>
    <w:rsid w:val="00FA44BB"/>
    <w:rsid w:val="00FA46C8"/>
    <w:rsid w:val="00FA47D8"/>
    <w:rsid w:val="00FA487B"/>
    <w:rsid w:val="00FA4C63"/>
    <w:rsid w:val="00FA4C80"/>
    <w:rsid w:val="00FA4E25"/>
    <w:rsid w:val="00FA4EF0"/>
    <w:rsid w:val="00FA50F6"/>
    <w:rsid w:val="00FA51F3"/>
    <w:rsid w:val="00FA5346"/>
    <w:rsid w:val="00FA5981"/>
    <w:rsid w:val="00FA5B4B"/>
    <w:rsid w:val="00FA5D75"/>
    <w:rsid w:val="00FA5DC1"/>
    <w:rsid w:val="00FA6063"/>
    <w:rsid w:val="00FA6175"/>
    <w:rsid w:val="00FA61CE"/>
    <w:rsid w:val="00FA6356"/>
    <w:rsid w:val="00FA6DA9"/>
    <w:rsid w:val="00FA6FE3"/>
    <w:rsid w:val="00FA7105"/>
    <w:rsid w:val="00FA7157"/>
    <w:rsid w:val="00FA71CD"/>
    <w:rsid w:val="00FA76DA"/>
    <w:rsid w:val="00FA7747"/>
    <w:rsid w:val="00FA7828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74"/>
    <w:rsid w:val="00FB0DFB"/>
    <w:rsid w:val="00FB0F64"/>
    <w:rsid w:val="00FB1699"/>
    <w:rsid w:val="00FB1860"/>
    <w:rsid w:val="00FB1873"/>
    <w:rsid w:val="00FB19C4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C6C"/>
    <w:rsid w:val="00FB7D1A"/>
    <w:rsid w:val="00FB7EC1"/>
    <w:rsid w:val="00FC0078"/>
    <w:rsid w:val="00FC02E3"/>
    <w:rsid w:val="00FC02FE"/>
    <w:rsid w:val="00FC0741"/>
    <w:rsid w:val="00FC0B06"/>
    <w:rsid w:val="00FC10C1"/>
    <w:rsid w:val="00FC1131"/>
    <w:rsid w:val="00FC1185"/>
    <w:rsid w:val="00FC15F8"/>
    <w:rsid w:val="00FC1775"/>
    <w:rsid w:val="00FC1B89"/>
    <w:rsid w:val="00FC1C44"/>
    <w:rsid w:val="00FC1CDC"/>
    <w:rsid w:val="00FC2404"/>
    <w:rsid w:val="00FC256D"/>
    <w:rsid w:val="00FC2B76"/>
    <w:rsid w:val="00FC2BD5"/>
    <w:rsid w:val="00FC2D62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4CD"/>
    <w:rsid w:val="00FC454D"/>
    <w:rsid w:val="00FC4A98"/>
    <w:rsid w:val="00FC4F37"/>
    <w:rsid w:val="00FC5182"/>
    <w:rsid w:val="00FC598E"/>
    <w:rsid w:val="00FC5A83"/>
    <w:rsid w:val="00FC5C9E"/>
    <w:rsid w:val="00FC5F65"/>
    <w:rsid w:val="00FC626E"/>
    <w:rsid w:val="00FC6661"/>
    <w:rsid w:val="00FC6D2F"/>
    <w:rsid w:val="00FC6DD9"/>
    <w:rsid w:val="00FC731F"/>
    <w:rsid w:val="00FC74E0"/>
    <w:rsid w:val="00FC75DF"/>
    <w:rsid w:val="00FC771A"/>
    <w:rsid w:val="00FC77F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58B"/>
    <w:rsid w:val="00FD1A6A"/>
    <w:rsid w:val="00FD1EE6"/>
    <w:rsid w:val="00FD1F3A"/>
    <w:rsid w:val="00FD2001"/>
    <w:rsid w:val="00FD22CA"/>
    <w:rsid w:val="00FD2344"/>
    <w:rsid w:val="00FD24E6"/>
    <w:rsid w:val="00FD267C"/>
    <w:rsid w:val="00FD2BD4"/>
    <w:rsid w:val="00FD2CD0"/>
    <w:rsid w:val="00FD2D13"/>
    <w:rsid w:val="00FD2FBD"/>
    <w:rsid w:val="00FD30DC"/>
    <w:rsid w:val="00FD3889"/>
    <w:rsid w:val="00FD3AAE"/>
    <w:rsid w:val="00FD3D66"/>
    <w:rsid w:val="00FD3EEB"/>
    <w:rsid w:val="00FD4049"/>
    <w:rsid w:val="00FD4396"/>
    <w:rsid w:val="00FD4467"/>
    <w:rsid w:val="00FD4A56"/>
    <w:rsid w:val="00FD4B82"/>
    <w:rsid w:val="00FD4C1F"/>
    <w:rsid w:val="00FD4F2E"/>
    <w:rsid w:val="00FD5071"/>
    <w:rsid w:val="00FD53B3"/>
    <w:rsid w:val="00FD562C"/>
    <w:rsid w:val="00FD58EF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79"/>
    <w:rsid w:val="00FD7EE3"/>
    <w:rsid w:val="00FD7F74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247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2E1C"/>
    <w:rsid w:val="00FF3061"/>
    <w:rsid w:val="00FF3227"/>
    <w:rsid w:val="00FF33C6"/>
    <w:rsid w:val="00FF3421"/>
    <w:rsid w:val="00FF360E"/>
    <w:rsid w:val="00FF37D2"/>
    <w:rsid w:val="00FF3827"/>
    <w:rsid w:val="00FF3897"/>
    <w:rsid w:val="00FF3AB7"/>
    <w:rsid w:val="00FF3AE1"/>
    <w:rsid w:val="00FF3BCE"/>
    <w:rsid w:val="00FF3CC0"/>
    <w:rsid w:val="00FF3ED2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BE"/>
    <w:rsid w:val="00FF54F3"/>
    <w:rsid w:val="00FF599F"/>
    <w:rsid w:val="00FF5E72"/>
    <w:rsid w:val="00FF5E9E"/>
    <w:rsid w:val="00FF6411"/>
    <w:rsid w:val="00FF6560"/>
    <w:rsid w:val="00FF69B9"/>
    <w:rsid w:val="00FF6BAD"/>
    <w:rsid w:val="00FF6BD9"/>
    <w:rsid w:val="00FF6D94"/>
    <w:rsid w:val="00FF6EF2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89586AD7-E6DF-4C9A-8B58-2CC23E770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3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normaltextrun">
    <w:name w:val="normaltextrun"/>
    <w:basedOn w:val="DefaultParagraphFont"/>
    <w:rsid w:val="00BB3803"/>
  </w:style>
  <w:style w:type="character" w:customStyle="1" w:styleId="eop">
    <w:name w:val="eop"/>
    <w:basedOn w:val="DefaultParagraphFont"/>
    <w:rsid w:val="00BB3803"/>
  </w:style>
  <w:style w:type="paragraph" w:customStyle="1" w:styleId="paragraph">
    <w:name w:val="paragraph"/>
    <w:basedOn w:val="Normal"/>
    <w:rsid w:val="00203F2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66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76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6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28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7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936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2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2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243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46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0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5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83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93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0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744CEDA6559345890CC9272FF0289D" ma:contentTypeVersion="15" ma:contentTypeDescription="Create a new document." ma:contentTypeScope="" ma:versionID="fae070ecc845620b196e26e028da0272">
  <xsd:schema xmlns:xsd="http://www.w3.org/2001/XMLSchema" xmlns:xs="http://www.w3.org/2001/XMLSchema" xmlns:p="http://schemas.microsoft.com/office/2006/metadata/properties" xmlns:ns2="5a7ffc68-b07f-4126-89ab-85c9f0f6e092" xmlns:ns3="5a1a7073-a35f-4f55-806f-62b888815c34" targetNamespace="http://schemas.microsoft.com/office/2006/metadata/properties" ma:root="true" ma:fieldsID="39dd959a0d2621cd4eaeb931aec3fd0f" ns2:_="" ns3:_="">
    <xsd:import namespace="5a7ffc68-b07f-4126-89ab-85c9f0f6e092"/>
    <xsd:import namespace="5a1a7073-a35f-4f55-806f-62b888815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7ffc68-b07f-4126-89ab-85c9f0f6e0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701b674-26e8-4936-a1d6-854c71e3a9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a7073-a35f-4f55-806f-62b888815c3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7f4ac70a-63e0-4f34-ae67-06569a2c63fc}" ma:internalName="TaxCatchAll" ma:showField="CatchAllData" ma:web="5a1a7073-a35f-4f55-806f-62b888815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7ffc68-b07f-4126-89ab-85c9f0f6e092">
      <Terms xmlns="http://schemas.microsoft.com/office/infopath/2007/PartnerControls"/>
    </lcf76f155ced4ddcb4097134ff3c332f>
    <TaxCatchAll xmlns="5a1a7073-a35f-4f55-806f-62b888815c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87ABBC-EAD9-4679-9C32-245E7FDB1660}"/>
</file>

<file path=customXml/itemProps3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1267</TotalTime>
  <Pages>20</Pages>
  <Words>3696</Words>
  <Characters>21071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Thanwarat, Aengchuan</cp:lastModifiedBy>
  <cp:revision>270</cp:revision>
  <cp:lastPrinted>2026-07-18T17:37:00Z</cp:lastPrinted>
  <dcterms:created xsi:type="dcterms:W3CDTF">2025-04-24T08:29:00Z</dcterms:created>
  <dcterms:modified xsi:type="dcterms:W3CDTF">2026-07-24T04:21:00Z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0x01010077744CEDA6559345890CC9272FF0289D</vt:lpwstr>
  </property>
</Properties>
</file>