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60FB49E5" w14:textId="77777777" w:rsidR="009D48B8" w:rsidRPr="00BB580A" w:rsidRDefault="009D48B8" w:rsidP="009D48B8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234EBFFE" w14:textId="77777777" w:rsidR="009D48B8" w:rsidRPr="009D48B8" w:rsidRDefault="009D48B8" w:rsidP="009D48B8">
      <w:pPr>
        <w:jc w:val="center"/>
        <w:rPr>
          <w:sz w:val="36"/>
          <w:szCs w:val="36"/>
        </w:rPr>
      </w:pPr>
      <w:r w:rsidRPr="009D48B8">
        <w:rPr>
          <w:sz w:val="36"/>
          <w:szCs w:val="36"/>
        </w:rPr>
        <w:t>for the three-month</w:t>
      </w:r>
      <w:r w:rsidRPr="009D48B8">
        <w:rPr>
          <w:rFonts w:hint="cs"/>
          <w:sz w:val="36"/>
          <w:szCs w:val="36"/>
          <w:lang w:bidi="th-TH"/>
        </w:rPr>
        <w:t xml:space="preserve"> </w:t>
      </w:r>
      <w:r w:rsidRPr="009D48B8">
        <w:rPr>
          <w:sz w:val="36"/>
          <w:szCs w:val="36"/>
        </w:rPr>
        <w:t>and six-month periods ended</w:t>
      </w:r>
    </w:p>
    <w:p w14:paraId="78022B65" w14:textId="1F283909" w:rsidR="00B86BC1" w:rsidRPr="00B543B1" w:rsidRDefault="009D48B8" w:rsidP="009D48B8">
      <w:pPr>
        <w:jc w:val="center"/>
        <w:rPr>
          <w:sz w:val="36"/>
          <w:szCs w:val="36"/>
        </w:rPr>
      </w:pPr>
      <w:r w:rsidRPr="009D48B8">
        <w:rPr>
          <w:sz w:val="36"/>
          <w:szCs w:val="36"/>
        </w:rPr>
        <w:t>30 June</w:t>
      </w:r>
      <w:r w:rsidR="00B86BC1" w:rsidRPr="00B543B1">
        <w:rPr>
          <w:sz w:val="36"/>
          <w:szCs w:val="36"/>
        </w:rPr>
        <w:t xml:space="preserve"> 20</w:t>
      </w:r>
      <w:r w:rsidR="00B86BC1" w:rsidRPr="00B543B1">
        <w:rPr>
          <w:sz w:val="36"/>
          <w:szCs w:val="36"/>
          <w:lang w:val="en-US" w:bidi="th-TH"/>
        </w:rPr>
        <w:t>2</w:t>
      </w:r>
      <w:r w:rsidR="007450D5" w:rsidRPr="00B543B1">
        <w:rPr>
          <w:sz w:val="36"/>
          <w:szCs w:val="36"/>
          <w:lang w:val="en-US" w:bidi="th-TH"/>
        </w:rPr>
        <w:t>6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bookmarkStart w:id="0" w:name="SubTitle"/>
      <w:r w:rsidRPr="00BB492D">
        <w:rPr>
          <w:b/>
          <w:bCs/>
          <w:sz w:val="40"/>
          <w:szCs w:val="40"/>
        </w:rPr>
        <w:lastRenderedPageBreak/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65695B59" w14:textId="77777777" w:rsidR="009D48B8" w:rsidRPr="004F7822" w:rsidRDefault="009D48B8" w:rsidP="009D48B8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15E25C65" w14:textId="77777777" w:rsidR="009D48B8" w:rsidRPr="009D48B8" w:rsidRDefault="009D48B8" w:rsidP="009D48B8">
      <w:pPr>
        <w:jc w:val="center"/>
        <w:rPr>
          <w:sz w:val="36"/>
          <w:szCs w:val="36"/>
        </w:rPr>
      </w:pPr>
      <w:r w:rsidRPr="009D48B8">
        <w:rPr>
          <w:sz w:val="36"/>
          <w:szCs w:val="36"/>
        </w:rPr>
        <w:t>for the three-month</w:t>
      </w:r>
      <w:r w:rsidRPr="009D48B8">
        <w:rPr>
          <w:rFonts w:hint="cs"/>
          <w:sz w:val="36"/>
          <w:szCs w:val="36"/>
          <w:lang w:bidi="th-TH"/>
        </w:rPr>
        <w:t xml:space="preserve"> </w:t>
      </w:r>
      <w:r w:rsidRPr="009D48B8">
        <w:rPr>
          <w:sz w:val="36"/>
          <w:szCs w:val="36"/>
        </w:rPr>
        <w:t>and six-month periods ended</w:t>
      </w:r>
    </w:p>
    <w:p w14:paraId="4E35123A" w14:textId="27FF5A39" w:rsidR="000A6BDE" w:rsidRPr="00B543B1" w:rsidRDefault="009D48B8" w:rsidP="009D48B8">
      <w:pPr>
        <w:jc w:val="center"/>
        <w:rPr>
          <w:sz w:val="36"/>
          <w:szCs w:val="36"/>
        </w:rPr>
      </w:pPr>
      <w:r w:rsidRPr="009D48B8">
        <w:rPr>
          <w:sz w:val="36"/>
          <w:szCs w:val="36"/>
        </w:rPr>
        <w:t>30 June</w:t>
      </w:r>
      <w:r w:rsidR="000A6BDE" w:rsidRPr="00B543B1">
        <w:rPr>
          <w:sz w:val="36"/>
          <w:szCs w:val="36"/>
        </w:rPr>
        <w:t xml:space="preserve"> 20</w:t>
      </w:r>
      <w:r w:rsidR="000A6BDE" w:rsidRPr="00B543B1">
        <w:rPr>
          <w:sz w:val="36"/>
          <w:szCs w:val="36"/>
          <w:lang w:val="en-US" w:bidi="th-TH"/>
        </w:rPr>
        <w:t>2</w:t>
      </w:r>
      <w:r w:rsidR="007450D5" w:rsidRPr="00B543B1">
        <w:rPr>
          <w:sz w:val="36"/>
          <w:szCs w:val="36"/>
          <w:lang w:val="en-US" w:bidi="th-TH"/>
        </w:rPr>
        <w:t>6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1412E68B" w14:textId="77777777" w:rsidR="00CE2A15" w:rsidRDefault="00CE2A15" w:rsidP="00F87C1B">
      <w:pPr>
        <w:spacing w:after="200"/>
        <w:rPr>
          <w:sz w:val="32"/>
          <w:szCs w:val="32"/>
        </w:rPr>
      </w:pPr>
    </w:p>
    <w:p w14:paraId="480C2028" w14:textId="1D88618B" w:rsidR="00F87C1B" w:rsidRDefault="00F87C1B" w:rsidP="00F87C1B">
      <w:pPr>
        <w:spacing w:after="200"/>
        <w:rPr>
          <w:sz w:val="32"/>
          <w:szCs w:val="32"/>
        </w:rPr>
        <w:sectPr w:rsidR="00F87C1B" w:rsidSect="006E08E9">
          <w:footerReference w:type="defaul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0"/>
    <w:p w14:paraId="72AC63E4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24D5B7B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852C84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4E7879EE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53F0502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3ED0F45A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0CC52E0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FDC6F65" w14:textId="77777777" w:rsidR="007450D5" w:rsidRPr="00405372" w:rsidRDefault="007450D5" w:rsidP="007450D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14:paraId="26AA63EA" w14:textId="77777777" w:rsidR="007450D5" w:rsidRPr="00405372" w:rsidRDefault="007450D5" w:rsidP="007450D5">
      <w:pPr>
        <w:jc w:val="both"/>
        <w:rPr>
          <w:b/>
          <w:bCs/>
          <w:szCs w:val="22"/>
        </w:rPr>
      </w:pPr>
    </w:p>
    <w:p w14:paraId="71C7C2E6" w14:textId="77777777" w:rsidR="007450D5" w:rsidRPr="00405372" w:rsidRDefault="007450D5" w:rsidP="007450D5">
      <w:pPr>
        <w:jc w:val="both"/>
        <w:rPr>
          <w:b/>
          <w:bCs/>
          <w:szCs w:val="22"/>
        </w:rPr>
      </w:pPr>
    </w:p>
    <w:p w14:paraId="178CE8EB" w14:textId="77777777" w:rsidR="007450D5" w:rsidRPr="00405372" w:rsidRDefault="007450D5" w:rsidP="007450D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13D0407D" w14:textId="77777777" w:rsidR="007450D5" w:rsidRPr="00405372" w:rsidRDefault="007450D5" w:rsidP="007450D5">
      <w:pPr>
        <w:jc w:val="thaiDistribute"/>
        <w:rPr>
          <w:szCs w:val="22"/>
        </w:rPr>
      </w:pPr>
    </w:p>
    <w:p w14:paraId="3746A8F8" w14:textId="77777777" w:rsidR="007450D5" w:rsidRPr="004C3738" w:rsidRDefault="007450D5" w:rsidP="007450D5">
      <w:pPr>
        <w:jc w:val="thaiDistribute"/>
        <w:rPr>
          <w:szCs w:val="22"/>
          <w:lang w:val="en-US"/>
        </w:rPr>
      </w:pPr>
    </w:p>
    <w:p w14:paraId="32EEE199" w14:textId="413F7725" w:rsidR="009D48B8" w:rsidRPr="00920CFB" w:rsidRDefault="009D48B8" w:rsidP="009D48B8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consolidated statement of financial position of The Siam Cement Public </w:t>
      </w:r>
      <w:r w:rsidRPr="00DA52E5">
        <w:rPr>
          <w:spacing w:val="-4"/>
          <w:lang w:bidi="th-TH"/>
        </w:rPr>
        <w:t>Company Limited and its subsidiaries</w:t>
      </w:r>
      <w:r w:rsidRPr="00DA52E5">
        <w:rPr>
          <w:rFonts w:hint="cs"/>
          <w:spacing w:val="-4"/>
          <w:cs/>
          <w:lang w:bidi="th-TH"/>
        </w:rPr>
        <w:t xml:space="preserve"> </w:t>
      </w:r>
      <w:r w:rsidRPr="00DA52E5">
        <w:rPr>
          <w:spacing w:val="-4"/>
          <w:lang w:bidi="th-TH"/>
        </w:rPr>
        <w:t xml:space="preserve">as at </w:t>
      </w:r>
      <w:r w:rsidRPr="001C42AE">
        <w:rPr>
          <w:spacing w:val="-4"/>
          <w:lang w:bidi="th-TH"/>
        </w:rPr>
        <w:t xml:space="preserve">30 June </w:t>
      </w:r>
      <w:r w:rsidRPr="00DA52E5">
        <w:rPr>
          <w:spacing w:val="-4"/>
          <w:lang w:bidi="th-TH"/>
        </w:rPr>
        <w:t>202</w:t>
      </w:r>
      <w:r>
        <w:rPr>
          <w:spacing w:val="-4"/>
          <w:lang w:val="en-US" w:bidi="th-TH"/>
        </w:rPr>
        <w:t>6</w:t>
      </w:r>
      <w:r w:rsidRPr="00DA52E5">
        <w:rPr>
          <w:spacing w:val="-4"/>
          <w:lang w:bidi="th-TH"/>
        </w:rPr>
        <w:t xml:space="preserve">; </w:t>
      </w:r>
      <w:r w:rsidRPr="001C42AE">
        <w:rPr>
          <w:spacing w:val="-4"/>
          <w:lang w:bidi="th-TH"/>
        </w:rPr>
        <w:t>the consolidated income statements and statements of comprehensive income for the three-month and six-month periods ended 30 June 202</w:t>
      </w:r>
      <w:r>
        <w:rPr>
          <w:spacing w:val="-4"/>
          <w:lang w:bidi="th-TH"/>
        </w:rPr>
        <w:t>6</w:t>
      </w:r>
      <w:r>
        <w:rPr>
          <w:lang w:bidi="th-TH"/>
        </w:rPr>
        <w:t>, t</w:t>
      </w:r>
      <w:r w:rsidRPr="001C42AE">
        <w:rPr>
          <w:lang w:bidi="th-TH"/>
        </w:rPr>
        <w:t>he consolidated statements of changes in shareholders’ equity and cash flows for the six-month period ended 30 June</w:t>
      </w:r>
      <w:r>
        <w:rPr>
          <w:spacing w:val="-4"/>
          <w:lang w:bidi="th-TH"/>
        </w:rPr>
        <w:t xml:space="preserve"> </w:t>
      </w:r>
      <w:r w:rsidRPr="00DA52E5">
        <w:rPr>
          <w:spacing w:val="-4"/>
          <w:lang w:bidi="th-TH"/>
        </w:rPr>
        <w:t>202</w:t>
      </w:r>
      <w:r>
        <w:rPr>
          <w:spacing w:val="-4"/>
          <w:lang w:bidi="th-TH"/>
        </w:rPr>
        <w:t>6</w:t>
      </w:r>
      <w:r w:rsidRPr="00920CFB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4E13C6BE" w14:textId="77777777" w:rsidR="007450D5" w:rsidRPr="009D48B8" w:rsidRDefault="007450D5" w:rsidP="007450D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67BC3E03" w14:textId="77777777" w:rsidR="007450D5" w:rsidRPr="00920CFB" w:rsidRDefault="007450D5" w:rsidP="007450D5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3BA3F4DF" w14:textId="77777777" w:rsidR="007450D5" w:rsidRPr="00920CFB" w:rsidRDefault="007450D5" w:rsidP="007450D5">
      <w:pPr>
        <w:jc w:val="thaiDistribute"/>
      </w:pPr>
    </w:p>
    <w:p w14:paraId="1BF5EB8D" w14:textId="77777777" w:rsidR="007450D5" w:rsidRPr="00920CFB" w:rsidRDefault="007450D5" w:rsidP="007450D5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445A4036" w14:textId="77777777" w:rsidR="007450D5" w:rsidRDefault="007450D5" w:rsidP="007450D5">
      <w:pPr>
        <w:jc w:val="thaiDistribute"/>
      </w:pPr>
    </w:p>
    <w:p w14:paraId="555E361A" w14:textId="77777777" w:rsidR="007450D5" w:rsidRPr="00920CFB" w:rsidRDefault="007450D5" w:rsidP="007450D5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1A4E5F29" w14:textId="77777777" w:rsidR="007450D5" w:rsidRPr="00920CFB" w:rsidRDefault="007450D5" w:rsidP="007450D5">
      <w:pPr>
        <w:jc w:val="thaiDistribute"/>
      </w:pPr>
    </w:p>
    <w:p w14:paraId="4BA567F5" w14:textId="77777777" w:rsidR="007450D5" w:rsidRDefault="007450D5" w:rsidP="007450D5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23920775" w14:textId="77777777" w:rsidR="007450D5" w:rsidRDefault="007450D5" w:rsidP="007450D5">
      <w:pPr>
        <w:jc w:val="thaiDistribute"/>
        <w:rPr>
          <w:szCs w:val="22"/>
        </w:rPr>
      </w:pPr>
    </w:p>
    <w:p w14:paraId="3434EB19" w14:textId="77777777" w:rsidR="007450D5" w:rsidRDefault="007450D5" w:rsidP="007450D5">
      <w:pPr>
        <w:jc w:val="thaiDistribute"/>
        <w:rPr>
          <w:szCs w:val="22"/>
        </w:rPr>
      </w:pPr>
    </w:p>
    <w:p w14:paraId="6D2BDE85" w14:textId="77777777" w:rsidR="007450D5" w:rsidRDefault="007450D5" w:rsidP="007450D5">
      <w:pPr>
        <w:jc w:val="thaiDistribute"/>
        <w:rPr>
          <w:szCs w:val="22"/>
        </w:rPr>
      </w:pPr>
    </w:p>
    <w:p w14:paraId="4704763F" w14:textId="77777777" w:rsidR="007450D5" w:rsidRDefault="007450D5" w:rsidP="007450D5">
      <w:pPr>
        <w:jc w:val="thaiDistribute"/>
        <w:rPr>
          <w:szCs w:val="22"/>
        </w:rPr>
      </w:pPr>
    </w:p>
    <w:p w14:paraId="11393850" w14:textId="77777777" w:rsidR="007450D5" w:rsidRPr="00920CFB" w:rsidRDefault="007450D5" w:rsidP="007450D5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5B321E57" w14:textId="77777777" w:rsidR="007450D5" w:rsidRPr="00920CFB" w:rsidRDefault="007450D5" w:rsidP="007450D5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2CC2E22C" w14:textId="77777777" w:rsidR="007450D5" w:rsidRPr="00920CFB" w:rsidRDefault="007450D5" w:rsidP="007450D5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4B6B8168" w14:textId="77777777" w:rsidR="007450D5" w:rsidRPr="00920CFB" w:rsidRDefault="007450D5" w:rsidP="007450D5">
      <w:pPr>
        <w:spacing w:line="240" w:lineRule="exact"/>
        <w:jc w:val="both"/>
        <w:rPr>
          <w:szCs w:val="22"/>
          <w:lang w:val="en-US"/>
        </w:rPr>
      </w:pPr>
    </w:p>
    <w:p w14:paraId="7650614C" w14:textId="77777777" w:rsidR="007450D5" w:rsidRPr="00920CFB" w:rsidRDefault="007450D5" w:rsidP="007450D5">
      <w:pPr>
        <w:jc w:val="both"/>
        <w:rPr>
          <w:szCs w:val="22"/>
        </w:rPr>
      </w:pPr>
      <w:r w:rsidRPr="00920CFB">
        <w:rPr>
          <w:szCs w:val="22"/>
        </w:rPr>
        <w:t>KPMG Phoomchai Audit Ltd.</w:t>
      </w:r>
    </w:p>
    <w:p w14:paraId="04B19DBE" w14:textId="77777777" w:rsidR="007450D5" w:rsidRPr="00920CFB" w:rsidRDefault="007450D5" w:rsidP="007450D5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2CFD42B0" w14:textId="7CE3C3D9" w:rsidR="007450D5" w:rsidRPr="00004D41" w:rsidRDefault="00200171" w:rsidP="007450D5">
      <w:pPr>
        <w:pStyle w:val="IndexHeading1"/>
        <w:spacing w:after="0" w:line="320" w:lineRule="atLeast"/>
        <w:ind w:left="0" w:firstLine="0"/>
        <w:outlineLvl w:val="0"/>
        <w:rPr>
          <w:lang w:val="en-US"/>
        </w:rPr>
      </w:pPr>
      <w:r>
        <w:rPr>
          <w:rFonts w:cs="Times New Roman"/>
          <w:b w:val="0"/>
          <w:bCs/>
        </w:rPr>
        <w:t>13</w:t>
      </w:r>
      <w:r w:rsidR="007450D5" w:rsidRPr="008A08D2">
        <w:rPr>
          <w:rFonts w:cs="Times New Roman"/>
          <w:b w:val="0"/>
          <w:bCs/>
        </w:rPr>
        <w:t xml:space="preserve"> </w:t>
      </w:r>
      <w:r w:rsidR="009D48B8">
        <w:rPr>
          <w:rFonts w:cs="Times New Roman"/>
          <w:b w:val="0"/>
          <w:bCs/>
        </w:rPr>
        <w:t>August</w:t>
      </w:r>
      <w:r w:rsidR="007450D5" w:rsidRPr="00004D41">
        <w:rPr>
          <w:rFonts w:cs="Times New Roman"/>
          <w:b w:val="0"/>
          <w:bCs/>
        </w:rPr>
        <w:t xml:space="preserve"> </w:t>
      </w:r>
      <w:r w:rsidR="007450D5" w:rsidRPr="00004D41">
        <w:rPr>
          <w:b w:val="0"/>
          <w:bCs/>
          <w:lang w:val="en-US" w:bidi="th-TH"/>
        </w:rPr>
        <w:t>202</w:t>
      </w:r>
      <w:r w:rsidR="007450D5">
        <w:rPr>
          <w:b w:val="0"/>
          <w:bCs/>
          <w:lang w:val="en-US" w:bidi="th-TH"/>
        </w:rPr>
        <w:t>6</w:t>
      </w:r>
    </w:p>
    <w:p w14:paraId="7ED7932F" w14:textId="5BEE4BBD" w:rsidR="00EA3DCA" w:rsidRPr="004F1DB6" w:rsidRDefault="00EA3DCA" w:rsidP="007450D5">
      <w:pPr>
        <w:ind w:right="-450"/>
        <w:rPr>
          <w:lang w:val="en-US"/>
        </w:rPr>
      </w:pPr>
    </w:p>
    <w:sectPr w:rsidR="00EA3DCA" w:rsidRPr="004F1DB6" w:rsidSect="000E729C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7E0E" w14:textId="77777777" w:rsidR="00114D1A" w:rsidRDefault="00114D1A">
      <w:r>
        <w:separator/>
      </w:r>
    </w:p>
  </w:endnote>
  <w:endnote w:type="continuationSeparator" w:id="0">
    <w:p w14:paraId="482EC50C" w14:textId="77777777" w:rsidR="00114D1A" w:rsidRDefault="0011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278B" w14:textId="241751AB" w:rsidR="00163DBE" w:rsidRPr="001B7E97" w:rsidRDefault="00163DBE" w:rsidP="00163DBE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D63B6" w14:textId="77777777" w:rsidR="00114D1A" w:rsidRDefault="00114D1A">
      <w:r>
        <w:separator/>
      </w:r>
    </w:p>
  </w:footnote>
  <w:footnote w:type="continuationSeparator" w:id="0">
    <w:p w14:paraId="407F9632" w14:textId="77777777" w:rsidR="00114D1A" w:rsidRDefault="00114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42394" w14:textId="39143569" w:rsidR="001B7E97" w:rsidRPr="00444627" w:rsidRDefault="001B7E9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751CB72" w14:textId="77F6A722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C76B192" w14:textId="00870F6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865877A" w14:textId="4A0B369A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2B3A8ABD" w14:textId="7FE9318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01CE839" w14:textId="60059BC3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2356580" w14:textId="6583BB49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09B4CCEB" w14:textId="78260E56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700F792" w14:textId="2B267F78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7EF4F9DA" w14:textId="1722298B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14A06B07" w14:textId="6936A17D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FDE3038" w14:textId="39ECBF31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A6F958A" w14:textId="77777777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2E3F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1F6EA79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88DF7A7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9629763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2618">
    <w:abstractNumId w:val="1"/>
  </w:num>
  <w:num w:numId="2" w16cid:durableId="102967106">
    <w:abstractNumId w:val="0"/>
  </w:num>
  <w:num w:numId="3" w16cid:durableId="341200370">
    <w:abstractNumId w:val="16"/>
  </w:num>
  <w:num w:numId="4" w16cid:durableId="211691964">
    <w:abstractNumId w:val="6"/>
  </w:num>
  <w:num w:numId="5" w16cid:durableId="833835050">
    <w:abstractNumId w:val="19"/>
  </w:num>
  <w:num w:numId="6" w16cid:durableId="1424184278">
    <w:abstractNumId w:val="15"/>
  </w:num>
  <w:num w:numId="7" w16cid:durableId="27881363">
    <w:abstractNumId w:val="48"/>
  </w:num>
  <w:num w:numId="8" w16cid:durableId="1253196912">
    <w:abstractNumId w:val="31"/>
  </w:num>
  <w:num w:numId="9" w16cid:durableId="727997155">
    <w:abstractNumId w:val="30"/>
  </w:num>
  <w:num w:numId="10" w16cid:durableId="86074178">
    <w:abstractNumId w:val="52"/>
  </w:num>
  <w:num w:numId="11" w16cid:durableId="1173375974">
    <w:abstractNumId w:val="14"/>
  </w:num>
  <w:num w:numId="12" w16cid:durableId="663629514">
    <w:abstractNumId w:val="43"/>
  </w:num>
  <w:num w:numId="13" w16cid:durableId="1542203561">
    <w:abstractNumId w:val="53"/>
  </w:num>
  <w:num w:numId="14" w16cid:durableId="1136338333">
    <w:abstractNumId w:val="7"/>
  </w:num>
  <w:num w:numId="15" w16cid:durableId="2138332153">
    <w:abstractNumId w:val="49"/>
  </w:num>
  <w:num w:numId="16" w16cid:durableId="1022173796">
    <w:abstractNumId w:val="41"/>
  </w:num>
  <w:num w:numId="17" w16cid:durableId="1412434745">
    <w:abstractNumId w:val="29"/>
  </w:num>
  <w:num w:numId="18" w16cid:durableId="73285237">
    <w:abstractNumId w:val="36"/>
  </w:num>
  <w:num w:numId="19" w16cid:durableId="899948835">
    <w:abstractNumId w:val="3"/>
  </w:num>
  <w:num w:numId="20" w16cid:durableId="591087086">
    <w:abstractNumId w:val="27"/>
  </w:num>
  <w:num w:numId="21" w16cid:durableId="1981153457">
    <w:abstractNumId w:val="49"/>
  </w:num>
  <w:num w:numId="22" w16cid:durableId="193229104">
    <w:abstractNumId w:val="49"/>
  </w:num>
  <w:num w:numId="23" w16cid:durableId="438061978">
    <w:abstractNumId w:val="6"/>
  </w:num>
  <w:num w:numId="24" w16cid:durableId="970288538">
    <w:abstractNumId w:val="6"/>
  </w:num>
  <w:num w:numId="25" w16cid:durableId="1064572972">
    <w:abstractNumId w:val="9"/>
  </w:num>
  <w:num w:numId="26" w16cid:durableId="1818958147">
    <w:abstractNumId w:val="21"/>
  </w:num>
  <w:num w:numId="27" w16cid:durableId="1136606683">
    <w:abstractNumId w:val="56"/>
  </w:num>
  <w:num w:numId="28" w16cid:durableId="2131774958">
    <w:abstractNumId w:val="28"/>
  </w:num>
  <w:num w:numId="29" w16cid:durableId="612053616">
    <w:abstractNumId w:val="20"/>
  </w:num>
  <w:num w:numId="30" w16cid:durableId="1182933362">
    <w:abstractNumId w:val="55"/>
  </w:num>
  <w:num w:numId="31" w16cid:durableId="1806465520">
    <w:abstractNumId w:val="42"/>
  </w:num>
  <w:num w:numId="32" w16cid:durableId="709301157">
    <w:abstractNumId w:val="6"/>
  </w:num>
  <w:num w:numId="33" w16cid:durableId="231232268">
    <w:abstractNumId w:val="40"/>
  </w:num>
  <w:num w:numId="34" w16cid:durableId="1025787649">
    <w:abstractNumId w:val="5"/>
  </w:num>
  <w:num w:numId="35" w16cid:durableId="370619299">
    <w:abstractNumId w:val="13"/>
  </w:num>
  <w:num w:numId="36" w16cid:durableId="1642424503">
    <w:abstractNumId w:val="49"/>
  </w:num>
  <w:num w:numId="37" w16cid:durableId="1812673219">
    <w:abstractNumId w:val="18"/>
  </w:num>
  <w:num w:numId="38" w16cid:durableId="935479525">
    <w:abstractNumId w:val="6"/>
  </w:num>
  <w:num w:numId="39" w16cid:durableId="1056318681">
    <w:abstractNumId w:val="6"/>
  </w:num>
  <w:num w:numId="40" w16cid:durableId="1742949427">
    <w:abstractNumId w:val="49"/>
  </w:num>
  <w:num w:numId="41" w16cid:durableId="399057871">
    <w:abstractNumId w:val="26"/>
  </w:num>
  <w:num w:numId="42" w16cid:durableId="254437087">
    <w:abstractNumId w:val="46"/>
  </w:num>
  <w:num w:numId="43" w16cid:durableId="1173225674">
    <w:abstractNumId w:val="34"/>
  </w:num>
  <w:num w:numId="44" w16cid:durableId="404837018">
    <w:abstractNumId w:val="6"/>
  </w:num>
  <w:num w:numId="45" w16cid:durableId="1398476242">
    <w:abstractNumId w:val="6"/>
  </w:num>
  <w:num w:numId="46" w16cid:durableId="1841003763">
    <w:abstractNumId w:val="45"/>
  </w:num>
  <w:num w:numId="47" w16cid:durableId="1214579741">
    <w:abstractNumId w:val="49"/>
  </w:num>
  <w:num w:numId="48" w16cid:durableId="397750323">
    <w:abstractNumId w:val="49"/>
  </w:num>
  <w:num w:numId="49" w16cid:durableId="1238906306">
    <w:abstractNumId w:val="49"/>
  </w:num>
  <w:num w:numId="50" w16cid:durableId="939487705">
    <w:abstractNumId w:val="49"/>
  </w:num>
  <w:num w:numId="51" w16cid:durableId="2095055527">
    <w:abstractNumId w:val="54"/>
  </w:num>
  <w:num w:numId="52" w16cid:durableId="724988647">
    <w:abstractNumId w:val="17"/>
  </w:num>
  <w:num w:numId="53" w16cid:durableId="17240458">
    <w:abstractNumId w:val="32"/>
  </w:num>
  <w:num w:numId="54" w16cid:durableId="229728016">
    <w:abstractNumId w:val="23"/>
  </w:num>
  <w:num w:numId="55" w16cid:durableId="2061123967">
    <w:abstractNumId w:val="49"/>
  </w:num>
  <w:num w:numId="56" w16cid:durableId="964045962">
    <w:abstractNumId w:val="4"/>
  </w:num>
  <w:num w:numId="57" w16cid:durableId="325208823">
    <w:abstractNumId w:val="49"/>
  </w:num>
  <w:num w:numId="58" w16cid:durableId="1938948951">
    <w:abstractNumId w:val="49"/>
  </w:num>
  <w:num w:numId="59" w16cid:durableId="1461923372">
    <w:abstractNumId w:val="49"/>
  </w:num>
  <w:num w:numId="60" w16cid:durableId="124475036">
    <w:abstractNumId w:val="49"/>
  </w:num>
  <w:num w:numId="61" w16cid:durableId="1910260984">
    <w:abstractNumId w:val="49"/>
  </w:num>
  <w:num w:numId="62" w16cid:durableId="150605685">
    <w:abstractNumId w:val="49"/>
  </w:num>
  <w:num w:numId="63" w16cid:durableId="752552713">
    <w:abstractNumId w:val="49"/>
  </w:num>
  <w:num w:numId="64" w16cid:durableId="1600484723">
    <w:abstractNumId w:val="12"/>
  </w:num>
  <w:num w:numId="65" w16cid:durableId="481967611">
    <w:abstractNumId w:val="2"/>
  </w:num>
  <w:num w:numId="66" w16cid:durableId="555051676">
    <w:abstractNumId w:val="50"/>
  </w:num>
  <w:num w:numId="67" w16cid:durableId="1481388846">
    <w:abstractNumId w:val="44"/>
  </w:num>
  <w:num w:numId="68" w16cid:durableId="683819729">
    <w:abstractNumId w:val="33"/>
  </w:num>
  <w:num w:numId="69" w16cid:durableId="444348947">
    <w:abstractNumId w:val="25"/>
  </w:num>
  <w:num w:numId="70" w16cid:durableId="1971013697">
    <w:abstractNumId w:val="8"/>
  </w:num>
  <w:num w:numId="71" w16cid:durableId="587663251">
    <w:abstractNumId w:val="47"/>
  </w:num>
  <w:num w:numId="72" w16cid:durableId="1081490779">
    <w:abstractNumId w:val="6"/>
  </w:num>
  <w:num w:numId="73" w16cid:durableId="857503356">
    <w:abstractNumId w:val="39"/>
  </w:num>
  <w:num w:numId="74" w16cid:durableId="620385460">
    <w:abstractNumId w:val="10"/>
  </w:num>
  <w:num w:numId="75" w16cid:durableId="1297492630">
    <w:abstractNumId w:val="51"/>
  </w:num>
  <w:num w:numId="76" w16cid:durableId="431127390">
    <w:abstractNumId w:val="38"/>
  </w:num>
  <w:num w:numId="77" w16cid:durableId="98843243">
    <w:abstractNumId w:val="11"/>
  </w:num>
  <w:num w:numId="78" w16cid:durableId="980040439">
    <w:abstractNumId w:val="49"/>
  </w:num>
  <w:num w:numId="79" w16cid:durableId="2018194247">
    <w:abstractNumId w:val="49"/>
  </w:num>
  <w:num w:numId="80" w16cid:durableId="402918977">
    <w:abstractNumId w:val="49"/>
  </w:num>
  <w:num w:numId="81" w16cid:durableId="989871507">
    <w:abstractNumId w:val="49"/>
  </w:num>
  <w:num w:numId="82" w16cid:durableId="1004548243">
    <w:abstractNumId w:val="49"/>
  </w:num>
  <w:num w:numId="83" w16cid:durableId="214780940">
    <w:abstractNumId w:val="37"/>
  </w:num>
  <w:num w:numId="84" w16cid:durableId="661935720">
    <w:abstractNumId w:val="24"/>
  </w:num>
  <w:num w:numId="85" w16cid:durableId="1938057026">
    <w:abstractNumId w:val="35"/>
  </w:num>
  <w:num w:numId="86" w16cid:durableId="1343047712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084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3A2A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77C95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BDE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B47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1A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171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2D32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2C4D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2D69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708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104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3AAE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627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38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81D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DB6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86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085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13B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88C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6F39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2E0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5AEA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A6F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2A8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0F3F"/>
    <w:rsid w:val="006C12E2"/>
    <w:rsid w:val="006C154F"/>
    <w:rsid w:val="006C1905"/>
    <w:rsid w:val="006C1B00"/>
    <w:rsid w:val="006C1E7C"/>
    <w:rsid w:val="006C277B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014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2DD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DB2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034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0D5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0D35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397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AB5"/>
    <w:rsid w:val="007F3B65"/>
    <w:rsid w:val="007F3CA2"/>
    <w:rsid w:val="007F3D55"/>
    <w:rsid w:val="007F423F"/>
    <w:rsid w:val="007F4678"/>
    <w:rsid w:val="007F47FD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48C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8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2E10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AB6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48B8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80F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41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545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516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3CC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3B1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092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2BA1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1F8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74C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1BEC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1E0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C1B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32C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C845D2A-7088-4BC6-9B5F-7D5FC75632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4E9EC-7AB9-4A0D-8B97-4BBFD2BEA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29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Yuwarat, Chailaiprapha</cp:lastModifiedBy>
  <cp:revision>7</cp:revision>
  <cp:lastPrinted>2018-04-11T12:43:00Z</cp:lastPrinted>
  <dcterms:created xsi:type="dcterms:W3CDTF">2026-05-05T07:56:00Z</dcterms:created>
  <dcterms:modified xsi:type="dcterms:W3CDTF">2026-06-09T07:31:00Z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