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74D10" w14:textId="4720D424" w:rsidR="00C742EC" w:rsidRPr="008138F9" w:rsidRDefault="00F17729" w:rsidP="009F78F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32E8CD47" w14:textId="2E27F07B" w:rsidR="002071FD" w:rsidRPr="008138F9" w:rsidRDefault="00F17729" w:rsidP="001B66A8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0F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62436BA6" w14:textId="1F2E89EC" w:rsidR="0000478C" w:rsidRPr="008138F9" w:rsidRDefault="0000478C" w:rsidP="001B6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E430FE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8138F9">
        <w:rPr>
          <w:rFonts w:ascii="Angsana New" w:hAnsi="Angsana New"/>
          <w:color w:val="000000"/>
          <w:sz w:val="28"/>
          <w:szCs w:val="28"/>
        </w:rPr>
        <w:t xml:space="preserve">34 </w:t>
      </w:r>
      <w:r w:rsidRPr="00E430FE">
        <w:rPr>
          <w:rFonts w:ascii="Angsana New" w:hAnsi="Angsana New"/>
          <w:color w:val="000000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2071FD" w:rsidRPr="00E430FE">
        <w:rPr>
          <w:rFonts w:ascii="Angsana New" w:hAnsi="Angsana New"/>
          <w:color w:val="000000"/>
          <w:sz w:val="28"/>
          <w:szCs w:val="28"/>
          <w:cs/>
        </w:rPr>
        <w:t>โดยบริษัทนำ</w:t>
      </w:r>
      <w:r w:rsidRPr="00E430FE">
        <w:rPr>
          <w:rFonts w:ascii="Angsana New" w:hAnsi="Angsana New"/>
          <w:color w:val="000000"/>
          <w:sz w:val="28"/>
          <w:szCs w:val="28"/>
          <w:cs/>
        </w:rPr>
        <w:t xml:space="preserve">เสนอข้อมูลทางการเงินระหว่างกาลแบบย่อ </w:t>
      </w:r>
      <w:r w:rsidR="00461989" w:rsidRPr="00E430FE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2071FD" w:rsidRPr="00E430FE">
        <w:rPr>
          <w:rFonts w:ascii="Angsana New" w:hAnsi="Angsana New"/>
          <w:color w:val="000000"/>
          <w:sz w:val="28"/>
          <w:szCs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4F859792" w14:textId="0030FFB7" w:rsidR="0000478C" w:rsidRPr="008138F9" w:rsidRDefault="0000478C" w:rsidP="001B6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E430FE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17729" w:rsidRPr="00E430FE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 </w:t>
      </w:r>
      <w:r w:rsidRPr="00E430FE">
        <w:rPr>
          <w:rFonts w:ascii="Angsana New" w:hAnsi="Angsana New"/>
          <w:color w:val="000000"/>
          <w:sz w:val="28"/>
          <w:szCs w:val="28"/>
          <w:cs/>
        </w:rPr>
        <w:t>จึ</w:t>
      </w:r>
      <w:r w:rsidR="002071FD" w:rsidRPr="00E430FE">
        <w:rPr>
          <w:rFonts w:ascii="Angsana New" w:hAnsi="Angsana New"/>
          <w:color w:val="000000"/>
          <w:sz w:val="28"/>
          <w:szCs w:val="28"/>
          <w:cs/>
        </w:rPr>
        <w:t>งเน้นการให้ข้อมูลเกี่ยวกับกิจกรรม</w:t>
      </w:r>
      <w:r w:rsidRPr="00E430FE">
        <w:rPr>
          <w:rFonts w:ascii="Angsana New" w:hAnsi="Angsana New"/>
          <w:color w:val="000000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</w:t>
      </w:r>
      <w:r w:rsidR="002071FD" w:rsidRPr="00E430FE">
        <w:rPr>
          <w:rFonts w:ascii="Angsana New" w:hAnsi="Angsana New"/>
          <w:color w:val="000000"/>
          <w:sz w:val="28"/>
          <w:szCs w:val="28"/>
          <w:cs/>
        </w:rPr>
        <w:t>ประจำปีล่าสุด</w:t>
      </w:r>
    </w:p>
    <w:p w14:paraId="7B63274B" w14:textId="77777777" w:rsidR="002071FD" w:rsidRPr="008138F9" w:rsidRDefault="0000478C" w:rsidP="001B6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E430FE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631EE1D" w14:textId="1A357CC7" w:rsidR="0000478C" w:rsidRPr="002C2AD3" w:rsidRDefault="002C2AD3" w:rsidP="00752A39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36"/>
        <w:jc w:val="thaiDistribute"/>
        <w:rPr>
          <w:rFonts w:ascii="Angsana New" w:hAnsi="Angsana New"/>
          <w:color w:val="000000"/>
          <w:sz w:val="28"/>
          <w:szCs w:val="28"/>
        </w:rPr>
      </w:pPr>
      <w:r w:rsidRPr="00E430FE">
        <w:rPr>
          <w:rFonts w:ascii="Angsana New" w:hAnsi="Angsana New" w:hint="cs"/>
          <w:b/>
          <w:bCs/>
          <w:color w:val="000000"/>
          <w:sz w:val="28"/>
          <w:szCs w:val="28"/>
          <w:cs/>
        </w:rPr>
        <w:t>มาตรฐานการบัญชีและมาตรฐานการรายงานทางการเงินใหม่</w:t>
      </w:r>
    </w:p>
    <w:p w14:paraId="300C73FA" w14:textId="4C7558E1" w:rsidR="00C43990" w:rsidRPr="009B3102" w:rsidRDefault="00C43990" w:rsidP="00C43990">
      <w:pPr>
        <w:pStyle w:val="ListParagraph"/>
        <w:numPr>
          <w:ilvl w:val="2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9B3102">
        <w:rPr>
          <w:rFonts w:ascii="Angsana New" w:hAnsi="Angsana New"/>
          <w:color w:val="000000"/>
          <w:sz w:val="28"/>
          <w:szCs w:val="28"/>
          <w:cs/>
        </w:rPr>
        <w:t xml:space="preserve">การเปลี่ยนแปลงของมาตรฐานการบัญชี ฉบับปรับปรุง </w:t>
      </w:r>
      <w:r w:rsidRPr="009B3102">
        <w:rPr>
          <w:rFonts w:ascii="Angsana New" w:hAnsi="Angsana New"/>
          <w:color w:val="000000"/>
          <w:sz w:val="28"/>
          <w:szCs w:val="28"/>
        </w:rPr>
        <w:t>2569</w:t>
      </w:r>
      <w:r w:rsidRPr="009B3102">
        <w:rPr>
          <w:rFonts w:ascii="Angsana New" w:hAnsi="Angsana New"/>
          <w:color w:val="000000"/>
          <w:sz w:val="28"/>
          <w:szCs w:val="28"/>
          <w:cs/>
        </w:rPr>
        <w:t xml:space="preserve"> มีผลบังคับใช้สำหรับรอบระยะเวลาบัญชีที่เริ่ม ณ หรือหลังวันที่ </w:t>
      </w:r>
      <w:r w:rsidRPr="009B3102">
        <w:rPr>
          <w:rFonts w:ascii="Angsana New" w:hAnsi="Angsana New"/>
          <w:color w:val="000000"/>
          <w:sz w:val="28"/>
          <w:szCs w:val="28"/>
        </w:rPr>
        <w:t>1</w:t>
      </w:r>
      <w:r w:rsidRPr="009B3102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9B3102">
        <w:rPr>
          <w:rFonts w:ascii="Angsana New" w:hAnsi="Angsana New"/>
          <w:color w:val="000000"/>
          <w:sz w:val="28"/>
          <w:szCs w:val="28"/>
        </w:rPr>
        <w:t>2570</w:t>
      </w:r>
    </w:p>
    <w:p w14:paraId="273D76A5" w14:textId="5FF49444" w:rsidR="00C43990" w:rsidRPr="009B3102" w:rsidRDefault="00C43990" w:rsidP="009B310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  <w:tab w:val="left" w:pos="851"/>
          <w:tab w:val="left" w:pos="1276"/>
          <w:tab w:val="left" w:pos="1418"/>
          <w:tab w:val="left" w:pos="1985"/>
          <w:tab w:val="left" w:pos="2268"/>
        </w:tabs>
        <w:spacing w:before="120" w:line="240" w:lineRule="auto"/>
        <w:ind w:hanging="493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9B3102">
        <w:rPr>
          <w:rFonts w:ascii="Angsana New" w:eastAsia="Calibri" w:hAnsi="Angsana New"/>
          <w:spacing w:val="-4"/>
          <w:sz w:val="28"/>
          <w:szCs w:val="28"/>
          <w:cs/>
        </w:rPr>
        <w:t xml:space="preserve">ปรับปรุงการนำเสนองบกระแสเงินสด (การแก้ไข </w:t>
      </w:r>
      <w:r w:rsidRPr="009B3102">
        <w:rPr>
          <w:rFonts w:ascii="Angsana New" w:eastAsia="Calibri" w:hAnsi="Angsana New"/>
          <w:spacing w:val="-4"/>
          <w:sz w:val="28"/>
          <w:szCs w:val="28"/>
        </w:rPr>
        <w:t>TAS 7)</w:t>
      </w:r>
    </w:p>
    <w:p w14:paraId="411A8455" w14:textId="77777777" w:rsidR="00C43990" w:rsidRPr="00C43990" w:rsidRDefault="00C43990" w:rsidP="009B31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/>
        <w:jc w:val="thaiDistribute"/>
        <w:rPr>
          <w:rFonts w:ascii="Angsana New" w:hAnsi="Angsana New"/>
          <w:color w:val="000000"/>
          <w:sz w:val="28"/>
          <w:szCs w:val="28"/>
        </w:rPr>
      </w:pPr>
      <w:r w:rsidRPr="00C43990">
        <w:rPr>
          <w:rFonts w:ascii="Angsana New" w:hAnsi="Angsana New"/>
          <w:color w:val="000000"/>
          <w:sz w:val="28"/>
          <w:szCs w:val="28"/>
          <w:cs/>
        </w:rPr>
        <w:t xml:space="preserve">การปรับปรุงมาตรฐานการบัญชี ฉบับที่ </w:t>
      </w:r>
      <w:r w:rsidRPr="00C43990">
        <w:rPr>
          <w:rFonts w:ascii="Angsana New" w:hAnsi="Angsana New"/>
          <w:color w:val="000000"/>
          <w:sz w:val="28"/>
          <w:szCs w:val="28"/>
        </w:rPr>
        <w:t>7</w:t>
      </w:r>
      <w:r w:rsidRPr="00C43990">
        <w:rPr>
          <w:rFonts w:ascii="Angsana New" w:hAnsi="Angsana New"/>
          <w:color w:val="000000"/>
          <w:sz w:val="28"/>
          <w:szCs w:val="28"/>
          <w:cs/>
        </w:rPr>
        <w:t xml:space="preserve"> เรื่อง งบกระแสเงินสด เป็นผลสืบเนื่องจากการประกาศใช้มาตรฐานการรายงานทางการเงิน ฉบับที่ </w:t>
      </w:r>
      <w:r w:rsidRPr="00C43990">
        <w:rPr>
          <w:rFonts w:ascii="Angsana New" w:hAnsi="Angsana New"/>
          <w:color w:val="000000"/>
          <w:sz w:val="28"/>
          <w:szCs w:val="28"/>
        </w:rPr>
        <w:t>18</w:t>
      </w:r>
      <w:r w:rsidRPr="00C43990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การปรับปรุงดังกล่าวรวมถึงการใช้กำไรจากการดำเนินงานในการกำหนดกระแสเงินสดจากการดำเนินงานโดยใช้วิธีทางอ้อม และการยกเลิกทางเลือกในการจัดประเภทดอกเบี้ยและเงินปันผล</w:t>
      </w:r>
    </w:p>
    <w:p w14:paraId="6F256DAF" w14:textId="2802C070" w:rsidR="00C43990" w:rsidRPr="009B3102" w:rsidRDefault="00C43990" w:rsidP="009B3102">
      <w:pPr>
        <w:pStyle w:val="ListParagraph"/>
        <w:numPr>
          <w:ilvl w:val="2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9B3102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มาตรฐานการรายงานทางการเงินฉบับใหม่ ที่มีผลบังคับใช้สำหรับรอบระยะเวลาบัญชีที่เริ่ม ณ หรือหลังวันที่ </w:t>
      </w:r>
      <w:r w:rsidRPr="009B3102">
        <w:rPr>
          <w:rFonts w:ascii="Angsana New" w:hAnsi="Angsana New"/>
          <w:color w:val="000000"/>
          <w:sz w:val="28"/>
          <w:szCs w:val="28"/>
        </w:rPr>
        <w:t>1</w:t>
      </w:r>
      <w:r w:rsidRPr="009B3102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9B3102">
        <w:rPr>
          <w:rFonts w:ascii="Angsana New" w:hAnsi="Angsana New"/>
          <w:color w:val="000000"/>
          <w:sz w:val="28"/>
          <w:szCs w:val="28"/>
        </w:rPr>
        <w:t>2571</w:t>
      </w:r>
      <w:r w:rsidR="006272CE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0012D834" w14:textId="5A64DAAB" w:rsidR="00C43990" w:rsidRPr="009B3102" w:rsidRDefault="00C43990" w:rsidP="009B310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  <w:tab w:val="left" w:pos="851"/>
          <w:tab w:val="left" w:pos="1276"/>
          <w:tab w:val="left" w:pos="1418"/>
          <w:tab w:val="left" w:pos="1985"/>
          <w:tab w:val="left" w:pos="2268"/>
        </w:tabs>
        <w:spacing w:before="120" w:line="240" w:lineRule="auto"/>
        <w:ind w:hanging="493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9B3102">
        <w:rPr>
          <w:rFonts w:ascii="Angsana New" w:eastAsia="Calibri" w:hAnsi="Angsana New"/>
          <w:spacing w:val="-4"/>
          <w:sz w:val="28"/>
          <w:szCs w:val="28"/>
          <w:cs/>
        </w:rPr>
        <w:t>การแสดงรายการและการเปิดเผยข้อมูลในงบการเงิน (</w:t>
      </w:r>
      <w:r w:rsidRPr="009B3102">
        <w:rPr>
          <w:rFonts w:ascii="Angsana New" w:eastAsia="Calibri" w:hAnsi="Angsana New"/>
          <w:spacing w:val="-4"/>
          <w:sz w:val="28"/>
          <w:szCs w:val="28"/>
        </w:rPr>
        <w:t>TFRS 18)</w:t>
      </w:r>
    </w:p>
    <w:p w14:paraId="5FEF916E" w14:textId="09FB610B" w:rsidR="00C43990" w:rsidRDefault="00C43990" w:rsidP="009B31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43990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C43990">
        <w:rPr>
          <w:rFonts w:ascii="Angsana New" w:hAnsi="Angsana New"/>
          <w:color w:val="000000"/>
          <w:sz w:val="28"/>
          <w:szCs w:val="28"/>
        </w:rPr>
        <w:t xml:space="preserve">18 </w:t>
      </w:r>
      <w:r w:rsidRPr="00C43990">
        <w:rPr>
          <w:rFonts w:ascii="Angsana New" w:hAnsi="Angsana New"/>
          <w:color w:val="000000"/>
          <w:sz w:val="28"/>
          <w:szCs w:val="28"/>
          <w:cs/>
        </w:rPr>
        <w:t xml:space="preserve">เรื่อง การแสดงรายการและการเปิดเผยข้อมูลในงบการเงิน ได้ยกเลิกมาตรฐานการบัญชี ฉบับที่ </w:t>
      </w:r>
      <w:r w:rsidRPr="00C43990">
        <w:rPr>
          <w:rFonts w:ascii="Angsana New" w:hAnsi="Angsana New"/>
          <w:color w:val="000000"/>
          <w:sz w:val="28"/>
          <w:szCs w:val="28"/>
        </w:rPr>
        <w:t xml:space="preserve">1 </w:t>
      </w:r>
      <w:r w:rsidRPr="00C43990">
        <w:rPr>
          <w:rFonts w:ascii="Angsana New" w:hAnsi="Angsana New"/>
          <w:color w:val="000000"/>
          <w:sz w:val="28"/>
          <w:szCs w:val="28"/>
          <w:cs/>
        </w:rPr>
        <w:t xml:space="preserve">เรื่อง การนำเสนองบการเงิน แม้ว่ามาตรฐานการรายงานทางการเงิน ฉบับที่ </w:t>
      </w:r>
      <w:r w:rsidRPr="00C43990">
        <w:rPr>
          <w:rFonts w:ascii="Angsana New" w:hAnsi="Angsana New"/>
          <w:color w:val="000000"/>
          <w:sz w:val="28"/>
          <w:szCs w:val="28"/>
        </w:rPr>
        <w:t xml:space="preserve">18 </w:t>
      </w:r>
      <w:r w:rsidRPr="00C43990">
        <w:rPr>
          <w:rFonts w:ascii="Angsana New" w:hAnsi="Angsana New"/>
          <w:color w:val="000000"/>
          <w:sz w:val="28"/>
          <w:szCs w:val="28"/>
          <w:cs/>
        </w:rPr>
        <w:t>จะไม่มีผลกระทบต่อการรับรู้รายการและการวัดมูลค่ารายการในงบการเงินรวม แต่คาดว่าจะมีผลกระทบอย่างมีนัยสำคัญต่อการแสดงรายการและการเปิดเผยข้อมูลของบางรายการในงบการเงินรวม การเปลี่ยนแปลงดังกล่าวรวมถึงการจัดหมวดหมู่รายการ ยอดรวมและยอดรวมย่อยที่นำเสนอในงบกำไรขาดทุนเบ็ดเสร็จ การรวบยอดและการแตกยอด และการเปิดเผยข้อมูลมาตรวัดผลการดำเนินงานที่นิยามโดยฝ่ายบริหาร</w:t>
      </w:r>
    </w:p>
    <w:p w14:paraId="0BC6A636" w14:textId="77777777" w:rsidR="00C43990" w:rsidRDefault="00C43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220CE61E" w14:textId="5DDC1A73" w:rsidR="0000478C" w:rsidRPr="008138F9" w:rsidRDefault="0000478C" w:rsidP="002071F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430FE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การใช้ดุลยพินิจและการประมาณการ</w:t>
      </w:r>
    </w:p>
    <w:p w14:paraId="63E4DCEC" w14:textId="61429EF6" w:rsidR="0000478C" w:rsidRPr="008138F9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E430FE">
        <w:rPr>
          <w:rFonts w:ascii="Angsana New" w:hAnsi="Angsana New"/>
          <w:color w:val="000000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5DFC2346" w14:textId="208F4E6A" w:rsidR="0000478C" w:rsidRPr="008138F9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E430FE">
        <w:rPr>
          <w:rFonts w:ascii="Angsana New" w:hAnsi="Angsan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138F9">
        <w:rPr>
          <w:rFonts w:ascii="Angsana New" w:hAnsi="Angsana New"/>
          <w:color w:val="000000"/>
          <w:sz w:val="28"/>
          <w:szCs w:val="28"/>
        </w:rPr>
        <w:t xml:space="preserve">31 </w:t>
      </w:r>
      <w:r w:rsidRPr="00E430FE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8138F9">
        <w:rPr>
          <w:rFonts w:ascii="Angsana New" w:hAnsi="Angsana New"/>
          <w:color w:val="000000"/>
          <w:sz w:val="28"/>
          <w:szCs w:val="28"/>
        </w:rPr>
        <w:t>256</w:t>
      </w:r>
      <w:r w:rsidR="001B66A8" w:rsidRPr="008138F9">
        <w:rPr>
          <w:rFonts w:ascii="Angsana New" w:hAnsi="Angsana New"/>
          <w:color w:val="000000"/>
          <w:sz w:val="28"/>
          <w:szCs w:val="28"/>
        </w:rPr>
        <w:t>8</w:t>
      </w:r>
    </w:p>
    <w:p w14:paraId="37ADA154" w14:textId="6855E36E" w:rsidR="00AF1930" w:rsidRPr="008138F9" w:rsidRDefault="00F2053F" w:rsidP="008F4CA6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69518E8F" w14:textId="08A3CF9A" w:rsidR="00D125B8" w:rsidRPr="008138F9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E430FE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8138F9">
        <w:rPr>
          <w:rFonts w:ascii="Angsana New" w:hAnsi="Angsana New"/>
          <w:color w:val="FFFFFF"/>
          <w:sz w:val="28"/>
          <w:szCs w:val="28"/>
        </w:rPr>
        <w:t>_</w:t>
      </w:r>
      <w:r w:rsidRPr="00E430FE">
        <w:rPr>
          <w:rFonts w:ascii="Angsana New" w:hAnsi="Angsana New"/>
          <w:sz w:val="28"/>
          <w:szCs w:val="28"/>
          <w:cs/>
        </w:rPr>
        <w:t>หมายถึง</w:t>
      </w:r>
      <w:r w:rsidR="00D12079" w:rsidRPr="00E430FE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="003A4BFD">
        <w:rPr>
          <w:rFonts w:ascii="Angsana New" w:hAnsi="Angsana New"/>
          <w:color w:val="FFFFFF"/>
          <w:sz w:val="28"/>
          <w:szCs w:val="28"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="00742A42" w:rsidRPr="00E430FE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E430FE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E430FE">
        <w:rPr>
          <w:rFonts w:ascii="Angsana New" w:hAnsi="Angsana New"/>
          <w:sz w:val="28"/>
          <w:szCs w:val="28"/>
          <w:cs/>
        </w:rPr>
        <w:t>หรือ</w:t>
      </w:r>
      <w:r w:rsidR="0049303E" w:rsidRPr="00E430FE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  <w:r w:rsidR="002071FD" w:rsidRPr="00E430FE">
        <w:rPr>
          <w:rFonts w:ascii="Angsana New" w:hAnsi="Angsana New"/>
          <w:sz w:val="28"/>
          <w:szCs w:val="28"/>
          <w:cs/>
        </w:rPr>
        <w:t xml:space="preserve"> ในระหว่างปี </w:t>
      </w:r>
      <w:r w:rsidR="002071FD" w:rsidRPr="008138F9">
        <w:rPr>
          <w:rFonts w:ascii="Angsana New" w:hAnsi="Angsana New"/>
          <w:sz w:val="28"/>
          <w:szCs w:val="28"/>
        </w:rPr>
        <w:t>256</w:t>
      </w:r>
      <w:r w:rsidR="00AD4E40" w:rsidRPr="008138F9">
        <w:rPr>
          <w:rFonts w:ascii="Angsana New" w:hAnsi="Angsana New"/>
          <w:sz w:val="28"/>
          <w:szCs w:val="28"/>
        </w:rPr>
        <w:t>9</w:t>
      </w:r>
      <w:r w:rsidR="003A4BFD">
        <w:rPr>
          <w:rFonts w:ascii="Angsana New" w:hAnsi="Angsana New"/>
          <w:sz w:val="28"/>
          <w:szCs w:val="28"/>
        </w:rPr>
        <w:t xml:space="preserve"> </w:t>
      </w:r>
      <w:r w:rsidR="002071FD" w:rsidRPr="008138F9">
        <w:rPr>
          <w:rFonts w:ascii="Angsana New" w:hAnsi="Angsana New"/>
          <w:sz w:val="28"/>
          <w:szCs w:val="28"/>
          <w:cs/>
        </w:rPr>
        <w:t>ไม่มีการเปลี่ยนแปลงอย่างมีสาระสำคัญ</w:t>
      </w:r>
    </w:p>
    <w:p w14:paraId="522D0DDE" w14:textId="2C46ACA5" w:rsidR="00643581" w:rsidRPr="00FC5E41" w:rsidRDefault="00643581" w:rsidP="00FC5E41">
      <w:pPr>
        <w:pStyle w:val="BodyText3"/>
        <w:spacing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FC5E41">
        <w:rPr>
          <w:rFonts w:ascii="Angsana New" w:hAnsi="Angsana New"/>
          <w:sz w:val="28"/>
          <w:szCs w:val="28"/>
          <w:cs/>
        </w:rPr>
        <w:t>ยอดคงเหลือที่มีสาระสำคัญกับบุคคลหรือกิจการที่เกี่ยวข้องกัน ซึ่งได้รวมไว้ใน</w:t>
      </w:r>
      <w:r w:rsidRPr="00FC5E4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FC5E41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FC5E41">
        <w:rPr>
          <w:rFonts w:ascii="Angsana New" w:hAnsi="Angsana New"/>
          <w:sz w:val="28"/>
          <w:szCs w:val="28"/>
        </w:rPr>
        <w:t xml:space="preserve"> </w:t>
      </w:r>
      <w:r w:rsidR="00FC5E41" w:rsidRPr="00FC5E41">
        <w:rPr>
          <w:rFonts w:ascii="Angsana New" w:hAnsi="Angsana New"/>
          <w:sz w:val="28"/>
          <w:szCs w:val="28"/>
        </w:rPr>
        <w:t xml:space="preserve">30 </w:t>
      </w:r>
      <w:r w:rsidR="00FC5E41" w:rsidRPr="00E430FE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C5E41" w:rsidRPr="00FC5E41">
        <w:rPr>
          <w:rFonts w:ascii="Angsana New" w:hAnsi="Angsana New"/>
          <w:sz w:val="28"/>
          <w:szCs w:val="28"/>
        </w:rPr>
        <w:t>2569</w:t>
      </w:r>
      <w:r w:rsidRPr="00FC5E41">
        <w:rPr>
          <w:rFonts w:ascii="Angsana New" w:hAnsi="Angsana New"/>
          <w:sz w:val="28"/>
          <w:szCs w:val="28"/>
        </w:rPr>
        <w:t xml:space="preserve"> </w:t>
      </w:r>
      <w:r w:rsidRPr="00FC5E41">
        <w:rPr>
          <w:rFonts w:ascii="Angsana New" w:hAnsi="Angsana New"/>
          <w:sz w:val="28"/>
          <w:szCs w:val="28"/>
          <w:cs/>
        </w:rPr>
        <w:t>และ</w:t>
      </w:r>
      <w:r w:rsidRPr="00FC5E41">
        <w:rPr>
          <w:rFonts w:ascii="Angsana New" w:hAnsi="Angsana New" w:hint="cs"/>
          <w:sz w:val="28"/>
          <w:szCs w:val="28"/>
          <w:cs/>
        </w:rPr>
        <w:t>วันที่</w:t>
      </w:r>
      <w:r w:rsidRPr="00FC5E41">
        <w:rPr>
          <w:rFonts w:ascii="Angsana New" w:hAnsi="Angsana New" w:hint="cs"/>
          <w:sz w:val="28"/>
          <w:szCs w:val="28"/>
        </w:rPr>
        <w:t xml:space="preserve"> </w:t>
      </w:r>
      <w:r w:rsidRPr="00FC5E41">
        <w:rPr>
          <w:rFonts w:ascii="Angsana New" w:hAnsi="Angsana New"/>
          <w:sz w:val="28"/>
          <w:szCs w:val="28"/>
        </w:rPr>
        <w:t xml:space="preserve">31 </w:t>
      </w:r>
      <w:r w:rsidRPr="00E430F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C5E41">
        <w:rPr>
          <w:rFonts w:ascii="Angsana New" w:hAnsi="Angsana New"/>
          <w:sz w:val="28"/>
          <w:szCs w:val="28"/>
        </w:rPr>
        <w:t>2568</w:t>
      </w:r>
      <w:r w:rsidRPr="00E430FE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2"/>
        <w:gridCol w:w="1987"/>
        <w:gridCol w:w="1989"/>
      </w:tblGrid>
      <w:tr w:rsidR="00AB26F5" w:rsidRPr="008138F9" w14:paraId="75739390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DB3FC1" w:rsidRPr="008138F9" w:rsidRDefault="00DB3FC1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A5E61" w14:textId="77777777" w:rsidR="00DB3FC1" w:rsidRPr="00E430FE" w:rsidRDefault="00DB3FC1" w:rsidP="00D212EB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26F5" w:rsidRPr="008138F9" w14:paraId="3DE56DD8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DB3FC1" w:rsidRPr="008138F9" w:rsidRDefault="00DB3FC1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2558" w14:textId="2A9DB3B9" w:rsidR="00DB3FC1" w:rsidRPr="00E430FE" w:rsidRDefault="00DB3FC1" w:rsidP="00D212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AB26F5" w:rsidRPr="008138F9" w14:paraId="2BE4D347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DB3FC1" w:rsidRPr="008138F9" w:rsidRDefault="00DB3FC1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69E2" w14:textId="743E3614" w:rsidR="00DB3FC1" w:rsidRPr="00E430FE" w:rsidRDefault="00DB3FC1" w:rsidP="00D212EB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6F5" w:rsidRPr="008138F9" w14:paraId="4C8C2B4D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256AB6" w:rsidRPr="008138F9" w:rsidRDefault="00256AB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AF38" w14:textId="6B5015B2" w:rsidR="00256AB6" w:rsidRPr="008138F9" w:rsidRDefault="00256AB6" w:rsidP="00D212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="003A4B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B4E2" w14:textId="77777777" w:rsidR="00256AB6" w:rsidRPr="008138F9" w:rsidRDefault="00256AB6" w:rsidP="00D212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B26F5" w:rsidRPr="008138F9" w14:paraId="1C087272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256AB6" w:rsidRPr="008138F9" w:rsidRDefault="00256AB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48E0" w14:textId="1696F0A9" w:rsidR="00256AB6" w:rsidRPr="00E430FE" w:rsidRDefault="00FC5E41" w:rsidP="00D212EB">
            <w:pPr>
              <w:pStyle w:val="BodyText3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5E4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C5E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62F0" w14:textId="1F98891D" w:rsidR="00256AB6" w:rsidRPr="008138F9" w:rsidRDefault="00256AB6" w:rsidP="00D212EB">
            <w:pPr>
              <w:pStyle w:val="BodyText3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B26F5" w:rsidRPr="008138F9" w14:paraId="48393147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003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6F5" w:rsidRPr="008138F9" w14:paraId="4420AB0E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A0AE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6F5" w:rsidRPr="008138F9" w14:paraId="7B4C52EF" w14:textId="77777777" w:rsidTr="00E77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551EA" w14:textId="3F36D3DE" w:rsidR="00256AB6" w:rsidRPr="00292993" w:rsidRDefault="00BB7B58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B7B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313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8F3C2" w14:textId="3365D1BC" w:rsidR="00256AB6" w:rsidRPr="008138F9" w:rsidRDefault="00831899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424</w:t>
            </w:r>
          </w:p>
        </w:tc>
      </w:tr>
      <w:tr w:rsidR="00AB26F5" w:rsidRPr="008138F9" w14:paraId="0846B6C4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3C9A0383" w14:textId="5A18DE18" w:rsidR="00256AB6" w:rsidRPr="00292993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4D246515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1B42D0F1" w14:textId="77777777" w:rsidTr="00E77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615EBEF9" w14:textId="2F0B6812" w:rsidR="00256AB6" w:rsidRPr="00292993" w:rsidRDefault="00BB7B58" w:rsidP="00D212EB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B7B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1B83683E" w14:textId="5181B29A" w:rsidR="00256AB6" w:rsidRPr="008138F9" w:rsidRDefault="00256AB6" w:rsidP="00D212EB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AB26F5" w:rsidRPr="008138F9" w14:paraId="295A4500" w14:textId="77777777" w:rsidTr="00E77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1CB0D748" w14:textId="7C6CF748" w:rsidR="00256AB6" w:rsidRPr="00292993" w:rsidRDefault="0089447E" w:rsidP="00D212EB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47E">
              <w:rPr>
                <w:rFonts w:ascii="Angsana New" w:hAnsi="Angsana New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702DD53C" w14:textId="57767809" w:rsidR="00256AB6" w:rsidRPr="008138F9" w:rsidRDefault="00831899" w:rsidP="00D212EB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427</w:t>
            </w:r>
          </w:p>
        </w:tc>
      </w:tr>
      <w:tr w:rsidR="00AB26F5" w:rsidRPr="008138F9" w14:paraId="5EAB4AB3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470068CB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6742" w:rsidRPr="008138F9" w14:paraId="449C5918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BA52" w14:textId="77777777" w:rsidR="00B86742" w:rsidRPr="00E430FE" w:rsidRDefault="00B86742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277FAD8A" w14:textId="77777777" w:rsidR="00B86742" w:rsidRPr="008138F9" w:rsidRDefault="00B86742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68314120" w14:textId="77777777" w:rsidR="00B86742" w:rsidRPr="008138F9" w:rsidRDefault="00B86742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6742" w:rsidRPr="008138F9" w14:paraId="72CC6CA9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1C1BA" w14:textId="77777777" w:rsidR="00B86742" w:rsidRPr="00E430FE" w:rsidRDefault="00B86742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0421A5DC" w14:textId="77777777" w:rsidR="00B86742" w:rsidRPr="008138F9" w:rsidRDefault="00B86742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19E49FA0" w14:textId="77777777" w:rsidR="00B86742" w:rsidRPr="008138F9" w:rsidRDefault="00B86742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6742" w:rsidRPr="008138F9" w14:paraId="0BB2BB6C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CD921" w14:textId="77777777" w:rsidR="00B86742" w:rsidRPr="00E430FE" w:rsidRDefault="00B86742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17429B49" w14:textId="77777777" w:rsidR="00B86742" w:rsidRPr="008138F9" w:rsidRDefault="00B86742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714C0041" w14:textId="77777777" w:rsidR="00B86742" w:rsidRPr="008138F9" w:rsidRDefault="00B86742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6742" w:rsidRPr="008138F9" w14:paraId="694DF7B1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9B1CB" w14:textId="77777777" w:rsidR="00B86742" w:rsidRPr="00E430FE" w:rsidRDefault="00B86742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158673B8" w14:textId="77777777" w:rsidR="00B86742" w:rsidRPr="008138F9" w:rsidRDefault="00B86742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62120B72" w14:textId="77777777" w:rsidR="00B86742" w:rsidRPr="008138F9" w:rsidRDefault="00B86742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6742" w:rsidRPr="008138F9" w14:paraId="05F5BA05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9A28E" w14:textId="77777777" w:rsidR="00B86742" w:rsidRPr="00E430FE" w:rsidRDefault="00B86742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1E1E1308" w14:textId="77777777" w:rsidR="00B86742" w:rsidRPr="008138F9" w:rsidRDefault="00B86742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02CCCD89" w14:textId="77777777" w:rsidR="00B86742" w:rsidRPr="008138F9" w:rsidRDefault="00B86742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6742" w:rsidRPr="008138F9" w14:paraId="0BFB9536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844A" w14:textId="77777777" w:rsidR="00B86742" w:rsidRPr="00E430FE" w:rsidRDefault="00B86742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6F59CEEB" w14:textId="77777777" w:rsidR="00B86742" w:rsidRPr="008138F9" w:rsidRDefault="00B86742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6363F003" w14:textId="77777777" w:rsidR="00B86742" w:rsidRPr="008138F9" w:rsidRDefault="00B86742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6742" w:rsidRPr="008138F9" w14:paraId="7BAA758C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DE1D" w14:textId="77777777" w:rsidR="00B86742" w:rsidRPr="00E430FE" w:rsidRDefault="00B86742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5D64C44B" w14:textId="77777777" w:rsidR="00B86742" w:rsidRPr="008138F9" w:rsidRDefault="00B86742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7DCB4F34" w14:textId="77777777" w:rsidR="00B86742" w:rsidRPr="008138F9" w:rsidRDefault="00B86742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7174F76A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256AB6" w:rsidRPr="008138F9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1F739683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10871320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CBA6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23F94BD3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3B031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47C5F10C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256AB6" w:rsidRPr="00E430FE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95B2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CE53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11FD7" w:rsidRPr="008138F9" w14:paraId="63D1255C" w14:textId="77777777" w:rsidTr="000622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D11FD7" w:rsidRPr="00E430FE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9497" w14:textId="1E84C4BA" w:rsidR="00D11FD7" w:rsidRPr="00E430FE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161D" w14:textId="33CE63E1" w:rsidR="00D11FD7" w:rsidRPr="008138F9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D11FD7" w:rsidRPr="008138F9" w14:paraId="57846AEA" w14:textId="77777777" w:rsidTr="000622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D11FD7" w:rsidRPr="00E430FE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315C1FAB" w14:textId="667BE3BE" w:rsidR="00D11FD7" w:rsidRPr="003C73B0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1413D2A3" w14:textId="033905C9" w:rsidR="00D11FD7" w:rsidRPr="008138F9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D11FD7" w:rsidRPr="008138F9" w14:paraId="39A483FF" w14:textId="77777777" w:rsidTr="000622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D11FD7" w:rsidRPr="00E430FE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430FE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44E589AA" w14:textId="39DCD780" w:rsidR="00D11FD7" w:rsidRPr="003C73B0" w:rsidRDefault="00D11FD7" w:rsidP="00D11FD7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6FCD7F96" w14:textId="77910374" w:rsidR="00D11FD7" w:rsidRPr="008138F9" w:rsidRDefault="00D11FD7" w:rsidP="00D11FD7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D11FD7" w:rsidRPr="008138F9" w14:paraId="73C19238" w14:textId="77777777" w:rsidTr="000622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D11FD7" w:rsidRPr="00E430FE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780DEAAD" w14:textId="68441D6B" w:rsidR="00D11FD7" w:rsidRPr="003C73B0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5B15F0BE" w14:textId="075B9458" w:rsidR="00D11FD7" w:rsidRPr="008138F9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D11FD7" w:rsidRPr="008138F9" w14:paraId="631C16DC" w14:textId="77777777" w:rsidTr="00B8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559C9830" w:rsidR="00D11FD7" w:rsidRPr="00E430FE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การเปลี่ยนแปลงในมูลค่ายุติธรรมสะสม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23778B5B" w14:textId="287933F5" w:rsidR="00D11FD7" w:rsidRPr="00E430FE" w:rsidRDefault="00B873B0" w:rsidP="00D11FD7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873B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118,97</w:t>
            </w:r>
            <w:r w:rsidR="005956E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30024BA0" w14:textId="0CF837B9" w:rsidR="00D11FD7" w:rsidRPr="008138F9" w:rsidRDefault="00D11FD7" w:rsidP="00D11FD7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119,761</w:t>
            </w:r>
          </w:p>
        </w:tc>
      </w:tr>
      <w:tr w:rsidR="00D11FD7" w:rsidRPr="008138F9" w14:paraId="57839A66" w14:textId="77777777" w:rsidTr="00B8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D11FD7" w:rsidRPr="00E430FE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159FDCF9" w14:textId="243983D8" w:rsidR="00D11FD7" w:rsidRPr="00E430FE" w:rsidRDefault="00B873B0" w:rsidP="00D11FD7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73B0">
              <w:rPr>
                <w:rFonts w:ascii="Angsana New" w:hAnsi="Angsana New"/>
                <w:sz w:val="28"/>
                <w:szCs w:val="28"/>
                <w:lang w:val="en-US"/>
              </w:rPr>
              <w:t>140,12</w:t>
            </w:r>
            <w:r w:rsidR="005956E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0BEE7ED0" w14:textId="33A418CB" w:rsidR="00D11FD7" w:rsidRPr="00E430FE" w:rsidRDefault="00D11FD7" w:rsidP="00D11FD7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140,904</w:t>
            </w:r>
          </w:p>
        </w:tc>
      </w:tr>
      <w:tr w:rsidR="00D11FD7" w:rsidRPr="008138F9" w14:paraId="2DDCB13B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A31F" w14:textId="77777777" w:rsidR="00D11FD7" w:rsidRPr="008138F9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34288B8C" w14:textId="77777777" w:rsidR="00D11FD7" w:rsidRPr="00E430FE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1397491E" w14:textId="77777777" w:rsidR="00D11FD7" w:rsidRPr="008138F9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1FD7" w:rsidRPr="008138F9" w14:paraId="25116021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2A9C9963" w14:textId="57CDA103" w:rsidR="00D11FD7" w:rsidRPr="008138F9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1033" w:type="pct"/>
            <w:vAlign w:val="bottom"/>
          </w:tcPr>
          <w:p w14:paraId="46C77F68" w14:textId="77777777" w:rsidR="00D11FD7" w:rsidRPr="00E430FE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4" w:type="pct"/>
            <w:vAlign w:val="bottom"/>
          </w:tcPr>
          <w:p w14:paraId="4B415973" w14:textId="77777777" w:rsidR="00D11FD7" w:rsidRPr="008138F9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11FD7" w:rsidRPr="008138F9" w14:paraId="6DE3BC0C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26A1932E" w14:textId="77777777" w:rsidR="00D11FD7" w:rsidRPr="00E430FE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3" w:type="pct"/>
            <w:vAlign w:val="bottom"/>
          </w:tcPr>
          <w:p w14:paraId="254DE44D" w14:textId="77777777" w:rsidR="00D11FD7" w:rsidRPr="008138F9" w:rsidRDefault="00D11FD7" w:rsidP="00D11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vAlign w:val="bottom"/>
          </w:tcPr>
          <w:p w14:paraId="763F1A60" w14:textId="77777777" w:rsidR="00D11FD7" w:rsidRPr="008138F9" w:rsidRDefault="00D11FD7" w:rsidP="00D11F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73B0" w:rsidRPr="008138F9" w14:paraId="618B7DE2" w14:textId="77777777" w:rsidTr="00F809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54B21D35" w14:textId="77777777" w:rsidR="00B873B0" w:rsidRPr="00E430FE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1033" w:type="pct"/>
            <w:vAlign w:val="bottom"/>
          </w:tcPr>
          <w:p w14:paraId="2A4CAB08" w14:textId="1D4900AA" w:rsidR="00B873B0" w:rsidRPr="008138F9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034" w:type="pct"/>
            <w:vAlign w:val="bottom"/>
          </w:tcPr>
          <w:p w14:paraId="65DCC557" w14:textId="4A7D4562" w:rsidR="00B873B0" w:rsidRPr="008138F9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B873B0" w:rsidRPr="008138F9" w14:paraId="6C7E9AD6" w14:textId="77777777" w:rsidTr="00F809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3F693ACB" w14:textId="77777777" w:rsidR="00B873B0" w:rsidRPr="00E430FE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1033" w:type="pct"/>
            <w:vAlign w:val="bottom"/>
          </w:tcPr>
          <w:p w14:paraId="22650B61" w14:textId="14AB2B37" w:rsidR="00B873B0" w:rsidRPr="008138F9" w:rsidRDefault="00B873B0" w:rsidP="00B8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10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034" w:type="pct"/>
            <w:vAlign w:val="bottom"/>
          </w:tcPr>
          <w:p w14:paraId="4ECB68C1" w14:textId="6E5CD80B" w:rsidR="00B873B0" w:rsidRPr="008138F9" w:rsidRDefault="00B873B0" w:rsidP="00B8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10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</w:tr>
      <w:tr w:rsidR="00B873B0" w:rsidRPr="008138F9" w14:paraId="067ECE41" w14:textId="77777777" w:rsidTr="00F809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50070511" w14:textId="77777777" w:rsidR="00B873B0" w:rsidRPr="008138F9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pct"/>
            <w:vAlign w:val="bottom"/>
          </w:tcPr>
          <w:p w14:paraId="7AF443FB" w14:textId="05A58BF7" w:rsidR="00B873B0" w:rsidRPr="008138F9" w:rsidRDefault="00B873B0" w:rsidP="00B8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26C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1034" w:type="pct"/>
            <w:vAlign w:val="bottom"/>
          </w:tcPr>
          <w:p w14:paraId="59EA2448" w14:textId="185A8EA9" w:rsidR="00B873B0" w:rsidRPr="008138F9" w:rsidRDefault="00B873B0" w:rsidP="00B8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26C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</w:tr>
      <w:tr w:rsidR="00B873B0" w:rsidRPr="008138F9" w14:paraId="5A401E06" w14:textId="77777777" w:rsidTr="00F809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49BB3CE6" w14:textId="1E564086" w:rsidR="00B873B0" w:rsidRPr="00E430FE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การเปลี่ยนแปลงในมูลค่ายุติธรรมสะสม</w:t>
            </w:r>
          </w:p>
        </w:tc>
        <w:tc>
          <w:tcPr>
            <w:tcW w:w="1033" w:type="pct"/>
            <w:vAlign w:val="bottom"/>
          </w:tcPr>
          <w:p w14:paraId="651C17CD" w14:textId="3AF731F0" w:rsidR="00B873B0" w:rsidRPr="00E430FE" w:rsidRDefault="00B873B0" w:rsidP="00B873B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(3,815)</w:t>
            </w:r>
          </w:p>
        </w:tc>
        <w:tc>
          <w:tcPr>
            <w:tcW w:w="1034" w:type="pct"/>
            <w:vAlign w:val="bottom"/>
          </w:tcPr>
          <w:p w14:paraId="3CC12F4B" w14:textId="38B72918" w:rsidR="00B873B0" w:rsidRPr="008138F9" w:rsidRDefault="00B873B0" w:rsidP="00B873B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(3,815)</w:t>
            </w:r>
          </w:p>
        </w:tc>
      </w:tr>
      <w:tr w:rsidR="00B873B0" w:rsidRPr="008138F9" w14:paraId="00EAFFFA" w14:textId="77777777" w:rsidTr="00F809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04371A03" w14:textId="77777777" w:rsidR="00B873B0" w:rsidRPr="00E430FE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3" w:type="pct"/>
            <w:vAlign w:val="bottom"/>
          </w:tcPr>
          <w:p w14:paraId="4813AC8D" w14:textId="3843884C" w:rsidR="00B873B0" w:rsidRPr="008138F9" w:rsidRDefault="00B873B0" w:rsidP="00B873B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1,315</w:t>
            </w:r>
          </w:p>
        </w:tc>
        <w:tc>
          <w:tcPr>
            <w:tcW w:w="1034" w:type="pct"/>
            <w:vAlign w:val="bottom"/>
          </w:tcPr>
          <w:p w14:paraId="745F23BD" w14:textId="16B89CD6" w:rsidR="00B873B0" w:rsidRPr="008138F9" w:rsidRDefault="00B873B0" w:rsidP="00B873B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1,315</w:t>
            </w:r>
          </w:p>
        </w:tc>
      </w:tr>
      <w:tr w:rsidR="00B873B0" w:rsidRPr="008138F9" w14:paraId="40EAAC5F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526AC61A" w14:textId="77777777" w:rsidR="00B873B0" w:rsidRPr="00E430FE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vAlign w:val="bottom"/>
          </w:tcPr>
          <w:p w14:paraId="328D2F82" w14:textId="77777777" w:rsidR="00B873B0" w:rsidRPr="008138F9" w:rsidRDefault="00B873B0" w:rsidP="00B8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vAlign w:val="bottom"/>
          </w:tcPr>
          <w:p w14:paraId="3D640398" w14:textId="77777777" w:rsidR="00B873B0" w:rsidRPr="008138F9" w:rsidRDefault="00B873B0" w:rsidP="00B8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73B0" w:rsidRPr="008138F9" w14:paraId="4EE391FD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05E37D4D" w14:textId="77777777" w:rsidR="00B873B0" w:rsidRPr="00E430FE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033" w:type="pct"/>
            <w:vAlign w:val="bottom"/>
          </w:tcPr>
          <w:p w14:paraId="606AAC43" w14:textId="77777777" w:rsidR="00B873B0" w:rsidRPr="008138F9" w:rsidRDefault="00B873B0" w:rsidP="00B8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vAlign w:val="bottom"/>
          </w:tcPr>
          <w:p w14:paraId="20B4B07E" w14:textId="77777777" w:rsidR="00B873B0" w:rsidRPr="008138F9" w:rsidRDefault="00B873B0" w:rsidP="00B8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73B0" w:rsidRPr="008138F9" w14:paraId="3256A5C1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0B6463F1" w14:textId="77777777" w:rsidR="00B873B0" w:rsidRPr="00E430FE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33" w:type="pct"/>
            <w:vAlign w:val="bottom"/>
          </w:tcPr>
          <w:p w14:paraId="25261853" w14:textId="77777777" w:rsidR="00B873B0" w:rsidRPr="008138F9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vAlign w:val="bottom"/>
          </w:tcPr>
          <w:p w14:paraId="6141BF59" w14:textId="77777777" w:rsidR="00B873B0" w:rsidRPr="008138F9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3B0" w:rsidRPr="008138F9" w14:paraId="2FD14DD9" w14:textId="77777777" w:rsidTr="00B8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4121B095" w14:textId="175717A2" w:rsidR="00B873B0" w:rsidRPr="00E430FE" w:rsidRDefault="00B873B0" w:rsidP="00B8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033" w:type="pct"/>
            <w:vAlign w:val="bottom"/>
          </w:tcPr>
          <w:p w14:paraId="040A2DC0" w14:textId="25C6CDB9" w:rsidR="00B873B0" w:rsidRPr="008138F9" w:rsidRDefault="00B873B0" w:rsidP="00B8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3B0">
              <w:rPr>
                <w:rFonts w:ascii="Angsana New" w:hAnsi="Angsana New"/>
                <w:b/>
                <w:bCs/>
                <w:sz w:val="28"/>
                <w:szCs w:val="28"/>
              </w:rPr>
              <w:t>37,004</w:t>
            </w:r>
          </w:p>
        </w:tc>
        <w:tc>
          <w:tcPr>
            <w:tcW w:w="1034" w:type="pct"/>
            <w:vAlign w:val="bottom"/>
          </w:tcPr>
          <w:p w14:paraId="628F5589" w14:textId="68BAE39D" w:rsidR="00B873B0" w:rsidRPr="008138F9" w:rsidRDefault="00B873B0" w:rsidP="00B873B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52,963</w:t>
            </w:r>
          </w:p>
        </w:tc>
      </w:tr>
    </w:tbl>
    <w:p w14:paraId="5070C378" w14:textId="77777777" w:rsidR="00B86742" w:rsidRDefault="00B8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cs/>
        </w:rPr>
        <w:br w:type="page"/>
      </w:r>
    </w:p>
    <w:p w14:paraId="71FA707B" w14:textId="049E8569" w:rsidR="005F5247" w:rsidRPr="005F5247" w:rsidRDefault="000E38F9" w:rsidP="005F5247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spacing w:val="-4"/>
        </w:rPr>
      </w:pPr>
      <w:r w:rsidRPr="008138F9">
        <w:rPr>
          <w:rFonts w:ascii="Angsana New" w:hAnsi="Angsana New" w:cs="Angsana New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5F5247" w:rsidRPr="005F5247">
        <w:rPr>
          <w:rFonts w:ascii="Angsana New" w:hAnsi="Angsana New" w:cs="Angsana New"/>
          <w:spacing w:val="-4"/>
          <w:cs/>
        </w:rPr>
        <w:t>สำหรับงวดสามเดือนและหกเดือนสิ้นสุดวันที่</w:t>
      </w:r>
      <w:r w:rsidR="005F5247" w:rsidRPr="005F5247">
        <w:rPr>
          <w:rFonts w:ascii="Angsana New" w:hAnsi="Angsana New" w:cs="Angsana New"/>
          <w:spacing w:val="-4"/>
        </w:rPr>
        <w:t xml:space="preserve"> 30 </w:t>
      </w:r>
      <w:r w:rsidR="005F5247" w:rsidRPr="00E430FE">
        <w:rPr>
          <w:rFonts w:ascii="Angsana New" w:hAnsi="Angsana New" w:cs="Angsana New"/>
          <w:spacing w:val="-4"/>
          <w:cs/>
        </w:rPr>
        <w:t>มิถุนายน</w:t>
      </w:r>
      <w:r w:rsidR="005F5247" w:rsidRPr="005F5247">
        <w:rPr>
          <w:rFonts w:ascii="Angsana New" w:hAnsi="Angsana New" w:cs="Angsana New"/>
          <w:spacing w:val="-4"/>
        </w:rPr>
        <w:t xml:space="preserve"> 256</w:t>
      </w:r>
      <w:r w:rsidR="005F5247">
        <w:rPr>
          <w:rFonts w:ascii="Angsana New" w:hAnsi="Angsana New" w:cs="Angsana New"/>
          <w:spacing w:val="-4"/>
        </w:rPr>
        <w:t>9</w:t>
      </w:r>
      <w:r w:rsidR="005F5247" w:rsidRPr="00E430FE">
        <w:rPr>
          <w:rFonts w:ascii="Angsana New" w:hAnsi="Angsana New" w:cs="Angsana New"/>
          <w:spacing w:val="-4"/>
          <w:cs/>
        </w:rPr>
        <w:t xml:space="preserve"> และ </w:t>
      </w:r>
      <w:r w:rsidR="005F5247" w:rsidRPr="005F5247">
        <w:rPr>
          <w:rFonts w:ascii="Angsana New" w:hAnsi="Angsana New" w:cs="Angsana New"/>
          <w:spacing w:val="-4"/>
        </w:rPr>
        <w:t>25</w:t>
      </w:r>
      <w:r w:rsidR="009860A9">
        <w:rPr>
          <w:rFonts w:ascii="Angsana New" w:hAnsi="Angsana New" w:cs="Angsana New"/>
          <w:spacing w:val="-4"/>
        </w:rPr>
        <w:t>68</w:t>
      </w:r>
      <w:r w:rsidR="005F5247" w:rsidRPr="00E430FE">
        <w:rPr>
          <w:rFonts w:ascii="Angsana New" w:hAnsi="Angsana New" w:cs="Angsana New"/>
          <w:spacing w:val="-4"/>
          <w:cs/>
        </w:rPr>
        <w:t xml:space="preserve"> 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17"/>
        <w:gridCol w:w="1425"/>
        <w:gridCol w:w="1429"/>
        <w:gridCol w:w="1425"/>
        <w:gridCol w:w="1422"/>
      </w:tblGrid>
      <w:tr w:rsidR="006955F2" w:rsidRPr="008138F9" w14:paraId="7654C205" w14:textId="1A9ED83B" w:rsidTr="00FF0F5E">
        <w:trPr>
          <w:trHeight w:val="369"/>
          <w:tblHeader/>
        </w:trPr>
        <w:tc>
          <w:tcPr>
            <w:tcW w:w="2036" w:type="pct"/>
            <w:vAlign w:val="bottom"/>
          </w:tcPr>
          <w:p w14:paraId="111E4D54" w14:textId="77777777" w:rsidR="006955F2" w:rsidRPr="008138F9" w:rsidRDefault="006955F2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964" w:type="pct"/>
            <w:gridSpan w:val="4"/>
            <w:vAlign w:val="bottom"/>
          </w:tcPr>
          <w:p w14:paraId="5ADA0262" w14:textId="55308B18" w:rsidR="006955F2" w:rsidRPr="00E430FE" w:rsidRDefault="006955F2" w:rsidP="00337F38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955F2" w:rsidRPr="008138F9" w14:paraId="7DD97100" w14:textId="29AA20E2" w:rsidTr="00FF0F5E">
        <w:trPr>
          <w:trHeight w:val="369"/>
          <w:tblHeader/>
        </w:trPr>
        <w:tc>
          <w:tcPr>
            <w:tcW w:w="2036" w:type="pct"/>
            <w:vAlign w:val="bottom"/>
          </w:tcPr>
          <w:p w14:paraId="3A2405AB" w14:textId="77777777" w:rsidR="006955F2" w:rsidRPr="008138F9" w:rsidRDefault="006955F2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964" w:type="pct"/>
            <w:gridSpan w:val="4"/>
            <w:vAlign w:val="bottom"/>
          </w:tcPr>
          <w:p w14:paraId="7EBC4A13" w14:textId="6417E188" w:rsidR="006955F2" w:rsidRPr="00E430FE" w:rsidRDefault="006955F2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955F2" w:rsidRPr="008138F9" w14:paraId="108FEE9B" w14:textId="5A0F25AA" w:rsidTr="00FF0F5E">
        <w:trPr>
          <w:trHeight w:val="369"/>
          <w:tblHeader/>
        </w:trPr>
        <w:tc>
          <w:tcPr>
            <w:tcW w:w="2036" w:type="pct"/>
            <w:vAlign w:val="bottom"/>
          </w:tcPr>
          <w:p w14:paraId="36FD6F06" w14:textId="77777777" w:rsidR="006955F2" w:rsidRPr="008138F9" w:rsidRDefault="006955F2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964" w:type="pct"/>
            <w:gridSpan w:val="4"/>
            <w:vAlign w:val="bottom"/>
          </w:tcPr>
          <w:p w14:paraId="1224D815" w14:textId="105D4FAB" w:rsidR="006955F2" w:rsidRPr="00E430FE" w:rsidRDefault="006955F2" w:rsidP="00FC4A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475" w:rsidRPr="008138F9" w14:paraId="13342E44" w14:textId="77777777" w:rsidTr="00FF0F5E">
        <w:trPr>
          <w:trHeight w:val="369"/>
          <w:tblHeader/>
        </w:trPr>
        <w:tc>
          <w:tcPr>
            <w:tcW w:w="2036" w:type="pct"/>
            <w:vAlign w:val="bottom"/>
          </w:tcPr>
          <w:p w14:paraId="18DCED0D" w14:textId="77777777" w:rsidR="000B3475" w:rsidRPr="008138F9" w:rsidRDefault="000B3475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484" w:type="pct"/>
            <w:gridSpan w:val="2"/>
            <w:vAlign w:val="bottom"/>
          </w:tcPr>
          <w:p w14:paraId="13CF876C" w14:textId="02A3EAC5" w:rsidR="000B3475" w:rsidRPr="00441CD6" w:rsidRDefault="00F078BA" w:rsidP="009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480" w:type="pct"/>
            <w:gridSpan w:val="2"/>
            <w:vAlign w:val="bottom"/>
          </w:tcPr>
          <w:p w14:paraId="6E7ED812" w14:textId="7D311956" w:rsidR="000B3475" w:rsidRPr="00E430FE" w:rsidRDefault="00655054" w:rsidP="009C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8F1C86" w:rsidRPr="008138F9" w14:paraId="180DFE17" w14:textId="77777777" w:rsidTr="00FF0F5E">
        <w:trPr>
          <w:trHeight w:val="369"/>
          <w:tblHeader/>
        </w:trPr>
        <w:tc>
          <w:tcPr>
            <w:tcW w:w="2036" w:type="pct"/>
            <w:vAlign w:val="bottom"/>
          </w:tcPr>
          <w:p w14:paraId="60A2D3F4" w14:textId="77777777" w:rsidR="008F1C86" w:rsidRPr="00E430FE" w:rsidRDefault="008F1C86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484" w:type="pct"/>
            <w:gridSpan w:val="2"/>
            <w:vAlign w:val="bottom"/>
          </w:tcPr>
          <w:p w14:paraId="61AA2C74" w14:textId="4B801FAE" w:rsidR="008F1C86" w:rsidRPr="00E430FE" w:rsidRDefault="009C6915" w:rsidP="009C6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9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0" w:type="pct"/>
            <w:gridSpan w:val="2"/>
            <w:vAlign w:val="bottom"/>
          </w:tcPr>
          <w:p w14:paraId="58783ECC" w14:textId="05168941" w:rsidR="008F1C86" w:rsidRPr="00E430FE" w:rsidRDefault="009C6915" w:rsidP="009C6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9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F6C31" w:rsidRPr="008138F9" w14:paraId="374861A1" w14:textId="7A190F4E" w:rsidTr="00FF0F5E">
        <w:trPr>
          <w:trHeight w:val="369"/>
          <w:tblHeader/>
        </w:trPr>
        <w:tc>
          <w:tcPr>
            <w:tcW w:w="2036" w:type="pct"/>
            <w:vAlign w:val="bottom"/>
          </w:tcPr>
          <w:p w14:paraId="625E3843" w14:textId="77777777" w:rsidR="00AF6C31" w:rsidRPr="00E430FE" w:rsidRDefault="00AF6C31" w:rsidP="00AF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741" w:type="pct"/>
            <w:vAlign w:val="bottom"/>
          </w:tcPr>
          <w:p w14:paraId="53A140F9" w14:textId="50DC6EB6" w:rsidR="00AF6C31" w:rsidRPr="008138F9" w:rsidRDefault="00AF6C31" w:rsidP="00AF6C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ZW"/>
              </w:rPr>
              <w:t>2569</w:t>
            </w:r>
          </w:p>
        </w:tc>
        <w:tc>
          <w:tcPr>
            <w:tcW w:w="743" w:type="pct"/>
            <w:vAlign w:val="bottom"/>
          </w:tcPr>
          <w:p w14:paraId="66C73BFE" w14:textId="3C368C31" w:rsidR="00AF6C31" w:rsidRPr="008138F9" w:rsidRDefault="00AF6C31" w:rsidP="00AF6C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ZW"/>
              </w:rPr>
              <w:t>25</w:t>
            </w:r>
            <w:r w:rsidRPr="008138F9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741" w:type="pct"/>
            <w:vAlign w:val="bottom"/>
          </w:tcPr>
          <w:p w14:paraId="4C7E513E" w14:textId="6D951B92" w:rsidR="00AF6C31" w:rsidRPr="008138F9" w:rsidRDefault="00AF6C31" w:rsidP="00AF6C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ZW"/>
              </w:rPr>
              <w:t>2569</w:t>
            </w:r>
          </w:p>
        </w:tc>
        <w:tc>
          <w:tcPr>
            <w:tcW w:w="739" w:type="pct"/>
            <w:vAlign w:val="bottom"/>
          </w:tcPr>
          <w:p w14:paraId="2E6D1A8C" w14:textId="0C4F9E1D" w:rsidR="00AF6C31" w:rsidRPr="008138F9" w:rsidRDefault="00AF6C31" w:rsidP="00AF6C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ZW"/>
              </w:rPr>
              <w:t>25</w:t>
            </w:r>
            <w:r w:rsidRPr="008138F9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6955F2" w:rsidRPr="008138F9" w14:paraId="5F23D496" w14:textId="27518EDB" w:rsidTr="00FF44CE">
        <w:trPr>
          <w:trHeight w:val="397"/>
        </w:trPr>
        <w:tc>
          <w:tcPr>
            <w:tcW w:w="2036" w:type="pct"/>
            <w:vAlign w:val="bottom"/>
          </w:tcPr>
          <w:p w14:paraId="6ED62352" w14:textId="77777777" w:rsidR="006955F2" w:rsidRPr="00E430FE" w:rsidRDefault="006955F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741" w:type="pct"/>
          </w:tcPr>
          <w:p w14:paraId="2815E5B8" w14:textId="77777777" w:rsidR="006955F2" w:rsidRPr="008138F9" w:rsidRDefault="006955F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3" w:type="pct"/>
          </w:tcPr>
          <w:p w14:paraId="753D29F8" w14:textId="77777777" w:rsidR="006955F2" w:rsidRPr="008138F9" w:rsidRDefault="006955F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1" w:type="pct"/>
          </w:tcPr>
          <w:p w14:paraId="7D5993A2" w14:textId="77777777" w:rsidR="006955F2" w:rsidRPr="008138F9" w:rsidRDefault="006955F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9" w:type="pct"/>
          </w:tcPr>
          <w:p w14:paraId="7EE23448" w14:textId="77777777" w:rsidR="006955F2" w:rsidRPr="008138F9" w:rsidRDefault="006955F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955F2" w:rsidRPr="008138F9" w14:paraId="14A1FAE8" w14:textId="019A3EFC" w:rsidTr="00FF44CE">
        <w:trPr>
          <w:trHeight w:val="397"/>
        </w:trPr>
        <w:tc>
          <w:tcPr>
            <w:tcW w:w="2036" w:type="pct"/>
            <w:vAlign w:val="bottom"/>
          </w:tcPr>
          <w:p w14:paraId="7C9F7A0C" w14:textId="77777777" w:rsidR="006955F2" w:rsidRPr="00E430FE" w:rsidRDefault="006955F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41" w:type="pct"/>
          </w:tcPr>
          <w:p w14:paraId="0D1A0C5C" w14:textId="77777777" w:rsidR="006955F2" w:rsidRPr="008138F9" w:rsidRDefault="006955F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3" w:type="pct"/>
          </w:tcPr>
          <w:p w14:paraId="58805881" w14:textId="77777777" w:rsidR="006955F2" w:rsidRPr="008138F9" w:rsidRDefault="006955F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1" w:type="pct"/>
          </w:tcPr>
          <w:p w14:paraId="367E46BD" w14:textId="77777777" w:rsidR="006955F2" w:rsidRPr="008138F9" w:rsidRDefault="006955F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9" w:type="pct"/>
          </w:tcPr>
          <w:p w14:paraId="156EED4A" w14:textId="77777777" w:rsidR="006955F2" w:rsidRPr="008138F9" w:rsidRDefault="006955F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955F2" w:rsidRPr="008138F9" w14:paraId="1B2EA9B3" w14:textId="18164E53" w:rsidTr="00FF44CE">
        <w:trPr>
          <w:trHeight w:val="397"/>
        </w:trPr>
        <w:tc>
          <w:tcPr>
            <w:tcW w:w="2036" w:type="pct"/>
            <w:vAlign w:val="bottom"/>
          </w:tcPr>
          <w:p w14:paraId="25235C31" w14:textId="77777777" w:rsidR="006955F2" w:rsidRPr="00E430FE" w:rsidRDefault="006955F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741" w:type="pct"/>
            <w:vAlign w:val="bottom"/>
          </w:tcPr>
          <w:p w14:paraId="58948955" w14:textId="77777777" w:rsidR="006955F2" w:rsidRPr="008138F9" w:rsidRDefault="006955F2" w:rsidP="006D17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2FB84E45" w14:textId="77777777" w:rsidR="006955F2" w:rsidRPr="008138F9" w:rsidRDefault="006955F2" w:rsidP="006D17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53DE78D6" w14:textId="77777777" w:rsidR="006955F2" w:rsidRPr="008138F9" w:rsidRDefault="006955F2" w:rsidP="006D17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2AC78D43" w14:textId="77777777" w:rsidR="006955F2" w:rsidRPr="008138F9" w:rsidRDefault="006955F2" w:rsidP="006D17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5F2" w:rsidRPr="008138F9" w14:paraId="0F8E68CF" w14:textId="2EE578DF" w:rsidTr="00A23064">
        <w:trPr>
          <w:trHeight w:val="397"/>
        </w:trPr>
        <w:tc>
          <w:tcPr>
            <w:tcW w:w="2036" w:type="pct"/>
            <w:vAlign w:val="bottom"/>
          </w:tcPr>
          <w:p w14:paraId="6831055A" w14:textId="77777777" w:rsidR="006955F2" w:rsidRPr="00E430FE" w:rsidRDefault="006955F2" w:rsidP="00C0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firstLine="170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741" w:type="pct"/>
            <w:vAlign w:val="bottom"/>
          </w:tcPr>
          <w:p w14:paraId="3BA738EB" w14:textId="2724760B" w:rsidR="006955F2" w:rsidRPr="008138F9" w:rsidRDefault="00AD37F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D37F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36,800</w:t>
            </w:r>
          </w:p>
        </w:tc>
        <w:tc>
          <w:tcPr>
            <w:tcW w:w="743" w:type="pct"/>
            <w:vAlign w:val="bottom"/>
          </w:tcPr>
          <w:p w14:paraId="3049B313" w14:textId="286F659B" w:rsidR="006955F2" w:rsidRPr="008138F9" w:rsidRDefault="00CF0B99" w:rsidP="00FC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0B99">
              <w:rPr>
                <w:rFonts w:ascii="Angsana New" w:hAnsi="Angsana New"/>
                <w:sz w:val="28"/>
                <w:szCs w:val="28"/>
              </w:rPr>
              <w:t>62,740</w:t>
            </w:r>
          </w:p>
        </w:tc>
        <w:tc>
          <w:tcPr>
            <w:tcW w:w="741" w:type="pct"/>
          </w:tcPr>
          <w:p w14:paraId="74FEC286" w14:textId="02C7D60B" w:rsidR="006955F2" w:rsidRPr="008138F9" w:rsidRDefault="00AD37F3" w:rsidP="00FC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7F3">
              <w:rPr>
                <w:rFonts w:ascii="Angsana New" w:hAnsi="Angsana New"/>
                <w:sz w:val="28"/>
                <w:szCs w:val="28"/>
              </w:rPr>
              <w:t>81,048</w:t>
            </w:r>
          </w:p>
        </w:tc>
        <w:tc>
          <w:tcPr>
            <w:tcW w:w="739" w:type="pct"/>
          </w:tcPr>
          <w:p w14:paraId="345ACCF8" w14:textId="261C0D03" w:rsidR="006955F2" w:rsidRPr="008138F9" w:rsidRDefault="00D81A08" w:rsidP="00FC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A08">
              <w:rPr>
                <w:rFonts w:ascii="Angsana New" w:hAnsi="Angsana New"/>
                <w:sz w:val="28"/>
                <w:szCs w:val="28"/>
              </w:rPr>
              <w:t>130,892</w:t>
            </w:r>
          </w:p>
        </w:tc>
      </w:tr>
      <w:tr w:rsidR="006955F2" w:rsidRPr="008138F9" w14:paraId="52026A12" w14:textId="5CF970DF" w:rsidTr="00FF44CE">
        <w:trPr>
          <w:trHeight w:val="397"/>
        </w:trPr>
        <w:tc>
          <w:tcPr>
            <w:tcW w:w="2036" w:type="pct"/>
            <w:vAlign w:val="bottom"/>
          </w:tcPr>
          <w:p w14:paraId="7F880145" w14:textId="69A8BF3B" w:rsidR="006955F2" w:rsidRPr="00E430FE" w:rsidRDefault="006955F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41" w:type="pct"/>
            <w:vAlign w:val="bottom"/>
          </w:tcPr>
          <w:p w14:paraId="1FA5C0EF" w14:textId="77777777" w:rsidR="006955F2" w:rsidRPr="008138F9" w:rsidRDefault="006955F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29FCEF93" w14:textId="77777777" w:rsidR="006955F2" w:rsidRPr="008138F9" w:rsidRDefault="006955F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5175D2B9" w14:textId="77777777" w:rsidR="006955F2" w:rsidRPr="008138F9" w:rsidRDefault="006955F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686BF872" w14:textId="77777777" w:rsidR="006955F2" w:rsidRPr="008138F9" w:rsidRDefault="006955F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5F2" w:rsidRPr="008138F9" w14:paraId="56883032" w14:textId="5D905D97" w:rsidTr="00A23064">
        <w:trPr>
          <w:trHeight w:val="397"/>
        </w:trPr>
        <w:tc>
          <w:tcPr>
            <w:tcW w:w="2036" w:type="pct"/>
            <w:vAlign w:val="bottom"/>
          </w:tcPr>
          <w:p w14:paraId="6433D30D" w14:textId="09BD3851" w:rsidR="006955F2" w:rsidRPr="00E430FE" w:rsidRDefault="006955F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741" w:type="pct"/>
            <w:vAlign w:val="bottom"/>
          </w:tcPr>
          <w:p w14:paraId="33348EFD" w14:textId="356ACF52" w:rsidR="006955F2" w:rsidRPr="008138F9" w:rsidRDefault="005B2C4E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743" w:type="pct"/>
            <w:vAlign w:val="bottom"/>
          </w:tcPr>
          <w:p w14:paraId="746FFCEB" w14:textId="294FBE70" w:rsidR="006955F2" w:rsidRPr="008138F9" w:rsidRDefault="00CF0B99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741" w:type="pct"/>
          </w:tcPr>
          <w:p w14:paraId="3E36F83A" w14:textId="5DA05487" w:rsidR="006955F2" w:rsidRPr="008138F9" w:rsidRDefault="005B2C4E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739" w:type="pct"/>
          </w:tcPr>
          <w:p w14:paraId="06634C64" w14:textId="5D17834C" w:rsidR="006955F2" w:rsidRPr="008138F9" w:rsidRDefault="00D81A08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175</w:t>
            </w:r>
          </w:p>
        </w:tc>
      </w:tr>
      <w:tr w:rsidR="006955F2" w:rsidRPr="008138F9" w14:paraId="10C1D967" w14:textId="254AF599" w:rsidTr="00A23064">
        <w:trPr>
          <w:trHeight w:val="397"/>
        </w:trPr>
        <w:tc>
          <w:tcPr>
            <w:tcW w:w="2036" w:type="pct"/>
            <w:vAlign w:val="bottom"/>
          </w:tcPr>
          <w:p w14:paraId="65577AAE" w14:textId="77777777" w:rsidR="006955F2" w:rsidRPr="00E430FE" w:rsidRDefault="006955F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680A48DD" w14:textId="780D6864" w:rsidR="006955F2" w:rsidRPr="00A23064" w:rsidRDefault="005B2C4E" w:rsidP="00A23064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 w:rsidRPr="00A23064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36,800</w:t>
            </w: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5027D6C2" w14:textId="74B229F8" w:rsidR="006955F2" w:rsidRPr="00A23064" w:rsidRDefault="00CC2784" w:rsidP="00712C65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3064">
              <w:rPr>
                <w:rFonts w:ascii="Angsana New" w:hAnsi="Angsana New"/>
                <w:sz w:val="28"/>
                <w:szCs w:val="28"/>
                <w:lang w:val="en-US"/>
              </w:rPr>
              <w:fldChar w:fldCharType="begin"/>
            </w:r>
            <w:r w:rsidRPr="00A23064">
              <w:rPr>
                <w:rFonts w:ascii="Angsana New" w:hAnsi="Angsana New"/>
                <w:sz w:val="28"/>
                <w:szCs w:val="28"/>
                <w:lang w:val="en-US"/>
              </w:rPr>
              <w:instrText xml:space="preserve"> =SUM(C10:C13) </w:instrText>
            </w:r>
            <w:r w:rsidRPr="00A23064">
              <w:rPr>
                <w:rFonts w:ascii="Angsana New" w:hAnsi="Angsana New"/>
                <w:sz w:val="28"/>
                <w:szCs w:val="28"/>
                <w:lang w:val="en-US"/>
              </w:rPr>
              <w:fldChar w:fldCharType="separate"/>
            </w:r>
            <w:r w:rsidRPr="00A23064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62,740</w:t>
            </w:r>
            <w:r w:rsidRPr="00A23064">
              <w:rPr>
                <w:rFonts w:ascii="Angsana New" w:hAnsi="Angsana New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7A13156" w14:textId="68F7B81E" w:rsidR="006955F2" w:rsidRPr="00A23064" w:rsidRDefault="00AD37F3" w:rsidP="00A23064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 w:rsidRPr="00A23064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81,048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47BCC7D2" w14:textId="34B6BA58" w:rsidR="006955F2" w:rsidRPr="00E430FE" w:rsidRDefault="00861BCE" w:rsidP="00712C65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instrText xml:space="preserve"> </w:instrText>
            </w:r>
            <w:r>
              <w:rPr>
                <w:rFonts w:ascii="Angsana New" w:hAnsi="Angsana New" w:hint="cs"/>
                <w:sz w:val="28"/>
                <w:szCs w:val="28"/>
                <w:lang w:val="en-US"/>
              </w:rPr>
              <w:instrText>=SUM(E10:E13)</w:instrTex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131,067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end"/>
            </w:r>
          </w:p>
        </w:tc>
      </w:tr>
      <w:tr w:rsidR="006955F2" w:rsidRPr="008138F9" w14:paraId="2E1B23AC" w14:textId="60130416" w:rsidTr="00FF44CE">
        <w:trPr>
          <w:trHeight w:val="397"/>
        </w:trPr>
        <w:tc>
          <w:tcPr>
            <w:tcW w:w="2036" w:type="pct"/>
            <w:vAlign w:val="bottom"/>
          </w:tcPr>
          <w:p w14:paraId="4BAD54C6" w14:textId="77777777" w:rsidR="006955F2" w:rsidRPr="00E430FE" w:rsidRDefault="006955F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39A1CE0" w14:textId="77777777" w:rsidR="006955F2" w:rsidRPr="008138F9" w:rsidRDefault="006955F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5A529B42" w14:textId="77777777" w:rsidR="006955F2" w:rsidRPr="00441CD6" w:rsidRDefault="006955F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9EF0796" w14:textId="77777777" w:rsidR="006955F2" w:rsidRPr="00441CD6" w:rsidRDefault="006955F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5490A7EB" w14:textId="77777777" w:rsidR="006955F2" w:rsidRPr="00E430FE" w:rsidRDefault="006955F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401BF" w:rsidRPr="008138F9" w14:paraId="20A12225" w14:textId="77777777" w:rsidTr="00FF0F5E">
        <w:trPr>
          <w:trHeight w:val="369"/>
        </w:trPr>
        <w:tc>
          <w:tcPr>
            <w:tcW w:w="2036" w:type="pct"/>
            <w:vAlign w:val="bottom"/>
          </w:tcPr>
          <w:p w14:paraId="0A6F398C" w14:textId="196D4C47" w:rsidR="006401BF" w:rsidRPr="00E430FE" w:rsidRDefault="006401BF" w:rsidP="00640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67FF5CAA" w14:textId="77777777" w:rsidR="006401BF" w:rsidRPr="008138F9" w:rsidRDefault="006401BF" w:rsidP="006401B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4A92D76C" w14:textId="77777777" w:rsidR="006401BF" w:rsidRPr="00441CD6" w:rsidRDefault="006401BF" w:rsidP="006401B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E5F3920" w14:textId="77777777" w:rsidR="006401BF" w:rsidRPr="00441CD6" w:rsidRDefault="006401BF" w:rsidP="006401B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61F7A3C" w14:textId="77777777" w:rsidR="006401BF" w:rsidRPr="00E430FE" w:rsidRDefault="006401BF" w:rsidP="006401B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2550A" w:rsidRPr="008138F9" w14:paraId="05D0D82F" w14:textId="77777777" w:rsidTr="00FF0F5E">
        <w:trPr>
          <w:trHeight w:val="369"/>
        </w:trPr>
        <w:tc>
          <w:tcPr>
            <w:tcW w:w="2036" w:type="pct"/>
            <w:vAlign w:val="bottom"/>
          </w:tcPr>
          <w:p w14:paraId="486053E7" w14:textId="11CC58B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27F9744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63DAD714" w14:textId="77777777" w:rsidR="0052550A" w:rsidRPr="00441CD6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5D7A1020" w14:textId="77777777" w:rsidR="0052550A" w:rsidRPr="00441CD6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EC9911D" w14:textId="77777777" w:rsidR="0052550A" w:rsidRPr="00E430F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2550A" w:rsidRPr="008138F9" w14:paraId="05A66862" w14:textId="77777777" w:rsidTr="00FF0F5E">
        <w:trPr>
          <w:trHeight w:val="369"/>
        </w:trPr>
        <w:tc>
          <w:tcPr>
            <w:tcW w:w="2036" w:type="pct"/>
            <w:vAlign w:val="bottom"/>
          </w:tcPr>
          <w:p w14:paraId="235A33B6" w14:textId="677424C4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67EA130" w14:textId="77777777" w:rsidR="0052550A" w:rsidRPr="005B2C4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52FA80A2" w14:textId="77777777" w:rsidR="0052550A" w:rsidRPr="005B2C4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F25AAA7" w14:textId="77777777" w:rsidR="0052550A" w:rsidRPr="005B2C4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1310C6C6" w14:textId="77777777" w:rsidR="0052550A" w:rsidRPr="00E430F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2550A" w:rsidRPr="008138F9" w14:paraId="10075089" w14:textId="77777777" w:rsidTr="00FF0F5E">
        <w:trPr>
          <w:trHeight w:val="369"/>
        </w:trPr>
        <w:tc>
          <w:tcPr>
            <w:tcW w:w="2036" w:type="pct"/>
            <w:vAlign w:val="bottom"/>
          </w:tcPr>
          <w:p w14:paraId="3E6895A4" w14:textId="6DB36D8F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firstLine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4D419CBA" w14:textId="702717B8" w:rsidR="0052550A" w:rsidRPr="005B2C4E" w:rsidRDefault="005B2C4E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2C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692677D7" w14:textId="37A37275" w:rsidR="0052550A" w:rsidRPr="00E430FE" w:rsidRDefault="003B4681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03D05F02" w14:textId="5C153A6D" w:rsidR="0052550A" w:rsidRPr="005B2C4E" w:rsidRDefault="005B2C4E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B2C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6BD9726B" w14:textId="146AC1DB" w:rsidR="0052550A" w:rsidRPr="00E430FE" w:rsidRDefault="003B4681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2550A" w:rsidRPr="008138F9" w14:paraId="26B41026" w14:textId="77777777" w:rsidTr="00FF0F5E">
        <w:trPr>
          <w:trHeight w:val="369"/>
        </w:trPr>
        <w:tc>
          <w:tcPr>
            <w:tcW w:w="2036" w:type="pct"/>
            <w:vAlign w:val="bottom"/>
          </w:tcPr>
          <w:p w14:paraId="1422F6FA" w14:textId="11141105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1C6982AE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16C706FC" w14:textId="77777777" w:rsidR="0052550A" w:rsidRPr="00441CD6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C63A6BE" w14:textId="77777777" w:rsidR="0052550A" w:rsidRPr="00441CD6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4600C5E1" w14:textId="77777777" w:rsidR="0052550A" w:rsidRPr="00E430F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2550A" w:rsidRPr="008138F9" w14:paraId="6A442AB1" w14:textId="77777777" w:rsidTr="001C3A92">
        <w:trPr>
          <w:trHeight w:val="369"/>
        </w:trPr>
        <w:tc>
          <w:tcPr>
            <w:tcW w:w="2036" w:type="pct"/>
            <w:vAlign w:val="bottom"/>
          </w:tcPr>
          <w:p w14:paraId="75BFA698" w14:textId="49DD9C65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46717F8" w14:textId="5139E947" w:rsidR="0052550A" w:rsidRPr="00E6630D" w:rsidRDefault="00A0424E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042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120F5D96" w14:textId="604E07CC" w:rsidR="0052550A" w:rsidRPr="00E430F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6630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2860AD2" w14:textId="66EFE5F8" w:rsidR="0052550A" w:rsidRPr="00E430FE" w:rsidRDefault="00A0424E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042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bottom"/>
          </w:tcPr>
          <w:p w14:paraId="1B5A177F" w14:textId="71571DAA" w:rsidR="0052550A" w:rsidRPr="00E430F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6630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</w:tr>
      <w:tr w:rsidR="0052550A" w:rsidRPr="008138F9" w14:paraId="59F6B328" w14:textId="77777777" w:rsidTr="001C3A92">
        <w:trPr>
          <w:trHeight w:val="369"/>
        </w:trPr>
        <w:tc>
          <w:tcPr>
            <w:tcW w:w="2036" w:type="pct"/>
            <w:vAlign w:val="bottom"/>
          </w:tcPr>
          <w:p w14:paraId="389C17E6" w14:textId="55C5B5A4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74D9816" w14:textId="14BE6C36" w:rsidR="0052550A" w:rsidRPr="00E6630D" w:rsidRDefault="00A0424E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042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56D07369" w14:textId="3CF6CB4B" w:rsidR="0052550A" w:rsidRPr="00E430F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C15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15E860CF" w14:textId="0909D4E4" w:rsidR="0052550A" w:rsidRPr="00E430FE" w:rsidRDefault="00A0424E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042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bottom"/>
          </w:tcPr>
          <w:p w14:paraId="0ED69AA0" w14:textId="3619EB5C" w:rsidR="0052550A" w:rsidRPr="00E430F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C15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</w:p>
        </w:tc>
      </w:tr>
      <w:tr w:rsidR="0052550A" w:rsidRPr="008138F9" w14:paraId="70919E0F" w14:textId="77777777" w:rsidTr="001C3A92">
        <w:trPr>
          <w:trHeight w:val="369"/>
        </w:trPr>
        <w:tc>
          <w:tcPr>
            <w:tcW w:w="2036" w:type="pct"/>
            <w:vAlign w:val="bottom"/>
          </w:tcPr>
          <w:p w14:paraId="510A0611" w14:textId="1CD64473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0897A0D5" w14:textId="1DC1392C" w:rsidR="0052550A" w:rsidRPr="00E6630D" w:rsidRDefault="00A0424E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042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3C01B903" w14:textId="7DA282FF" w:rsidR="0052550A" w:rsidRPr="00E430FE" w:rsidRDefault="0052550A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C2D3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673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29237352" w14:textId="1D916501" w:rsidR="0052550A" w:rsidRPr="00E430FE" w:rsidRDefault="00A0424E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042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bottom"/>
          </w:tcPr>
          <w:p w14:paraId="500BD25A" w14:textId="1B66F1C7" w:rsidR="0052550A" w:rsidRPr="00E430FE" w:rsidRDefault="0052550A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C2D3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673</w:t>
            </w:r>
          </w:p>
        </w:tc>
      </w:tr>
      <w:tr w:rsidR="0052550A" w:rsidRPr="008138F9" w14:paraId="113C04E2" w14:textId="77777777" w:rsidTr="001C3A92">
        <w:trPr>
          <w:trHeight w:val="369"/>
        </w:trPr>
        <w:tc>
          <w:tcPr>
            <w:tcW w:w="2036" w:type="pct"/>
            <w:vAlign w:val="center"/>
          </w:tcPr>
          <w:p w14:paraId="4FF2B4DC" w14:textId="630CAA85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2D112C9F" w14:textId="5A698321" w:rsidR="0052550A" w:rsidRPr="008138F9" w:rsidRDefault="001C3A92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3A92">
              <w:rPr>
                <w:rFonts w:ascii="Angsana New" w:hAnsi="Angsana New"/>
                <w:sz w:val="28"/>
                <w:szCs w:val="28"/>
                <w:lang w:val="en-US"/>
              </w:rPr>
              <w:t>4,122</w:t>
            </w: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06E99B4B" w14:textId="493993F6" w:rsidR="0052550A" w:rsidRPr="00E430FE" w:rsidRDefault="0052550A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instrText xml:space="preserve"> =SUM(C17:C19) </w:instrTex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3,638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4AF74351" w14:textId="6AB2D99D" w:rsidR="0052550A" w:rsidRPr="00E430FE" w:rsidRDefault="001C3A92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noProof/>
                <w:sz w:val="28"/>
                <w:szCs w:val="28"/>
                <w:cs/>
                <w:lang w:val="en-US"/>
              </w:rPr>
            </w:pPr>
            <w:r w:rsidRPr="001C3A92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4,122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bottom"/>
          </w:tcPr>
          <w:p w14:paraId="0ADE67AD" w14:textId="57563276" w:rsidR="0052550A" w:rsidRPr="00E430FE" w:rsidRDefault="0052550A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instrText xml:space="preserve"> =SUM(C17:C19) </w:instrTex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3,638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end"/>
            </w:r>
          </w:p>
        </w:tc>
      </w:tr>
      <w:tr w:rsidR="0052550A" w:rsidRPr="008138F9" w14:paraId="390BFD2F" w14:textId="77777777" w:rsidTr="0052550A">
        <w:trPr>
          <w:trHeight w:hRule="exact" w:val="159"/>
        </w:trPr>
        <w:tc>
          <w:tcPr>
            <w:tcW w:w="2036" w:type="pct"/>
            <w:vAlign w:val="bottom"/>
          </w:tcPr>
          <w:p w14:paraId="3EF879B8" w14:textId="42A1D279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D625877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20E8B828" w14:textId="77777777" w:rsidR="0052550A" w:rsidRPr="00441CD6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1AED91BA" w14:textId="77777777" w:rsidR="0052550A" w:rsidRPr="00441CD6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6FC5314" w14:textId="77777777" w:rsidR="0052550A" w:rsidRPr="00E430FE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2550A" w:rsidRPr="008138F9" w14:paraId="64D502EE" w14:textId="27C88AE2" w:rsidTr="00FF0F5E">
        <w:trPr>
          <w:trHeight w:val="369"/>
        </w:trPr>
        <w:tc>
          <w:tcPr>
            <w:tcW w:w="2036" w:type="pct"/>
            <w:vAlign w:val="bottom"/>
          </w:tcPr>
          <w:p w14:paraId="00E57A89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และอื่นๆ)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7E9A86A6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0C419B81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03B941B7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5384C1F6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550A" w:rsidRPr="008138F9" w14:paraId="0D541A4E" w14:textId="1048846D" w:rsidTr="00FF0F5E">
        <w:trPr>
          <w:trHeight w:val="369"/>
        </w:trPr>
        <w:tc>
          <w:tcPr>
            <w:tcW w:w="2036" w:type="pct"/>
            <w:vAlign w:val="bottom"/>
          </w:tcPr>
          <w:p w14:paraId="5ADE5A9F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1F4770C3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115607C1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60766F55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490CFD5F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550A" w:rsidRPr="008138F9" w14:paraId="3D989A6E" w14:textId="70FF45C8" w:rsidTr="00FF0F5E">
        <w:trPr>
          <w:trHeight w:val="369"/>
        </w:trPr>
        <w:tc>
          <w:tcPr>
            <w:tcW w:w="2036" w:type="pct"/>
            <w:vAlign w:val="bottom"/>
          </w:tcPr>
          <w:p w14:paraId="3D6490D8" w14:textId="096502A3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615927F" w14:textId="1E11FAF0" w:rsidR="0052550A" w:rsidRPr="009A161B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25B82709" w14:textId="68C9456E" w:rsidR="0052550A" w:rsidRPr="009A161B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2E5C3E7B" w14:textId="77777777" w:rsidR="0052550A" w:rsidRPr="009A161B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0C24EDB0" w14:textId="77777777" w:rsidR="0052550A" w:rsidRPr="009A161B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2550A" w:rsidRPr="008138F9" w14:paraId="4A35AAB2" w14:textId="77777777" w:rsidTr="007E4962">
        <w:trPr>
          <w:trHeight w:val="369"/>
        </w:trPr>
        <w:tc>
          <w:tcPr>
            <w:tcW w:w="2036" w:type="pct"/>
            <w:vAlign w:val="bottom"/>
          </w:tcPr>
          <w:p w14:paraId="7699970F" w14:textId="0322CB1C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7D45030C" w14:textId="6C70EC05" w:rsidR="0052550A" w:rsidRPr="00292993" w:rsidRDefault="001C3A92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C3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</w:t>
            </w:r>
            <w:r w:rsidR="004058C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743" w:type="pct"/>
            <w:vAlign w:val="bottom"/>
          </w:tcPr>
          <w:p w14:paraId="5B92D313" w14:textId="1CA3FFA5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322</w:t>
            </w:r>
          </w:p>
        </w:tc>
        <w:tc>
          <w:tcPr>
            <w:tcW w:w="741" w:type="pct"/>
          </w:tcPr>
          <w:p w14:paraId="2AB87983" w14:textId="6999A835" w:rsidR="0052550A" w:rsidRPr="008138F9" w:rsidRDefault="001C3A92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C3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920</w:t>
            </w:r>
          </w:p>
        </w:tc>
        <w:tc>
          <w:tcPr>
            <w:tcW w:w="739" w:type="pct"/>
          </w:tcPr>
          <w:p w14:paraId="021A68DD" w14:textId="4F999BF8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3A6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1,162</w:t>
            </w:r>
          </w:p>
        </w:tc>
      </w:tr>
      <w:tr w:rsidR="0052550A" w:rsidRPr="008138F9" w14:paraId="703CE7EE" w14:textId="091EEAB3" w:rsidTr="00FF0F5E">
        <w:trPr>
          <w:trHeight w:val="369"/>
        </w:trPr>
        <w:tc>
          <w:tcPr>
            <w:tcW w:w="2036" w:type="pct"/>
            <w:vAlign w:val="bottom"/>
          </w:tcPr>
          <w:p w14:paraId="22693A9D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9FA6BE8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bottom"/>
          </w:tcPr>
          <w:p w14:paraId="47D3A6EB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32DFA66E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021E9C83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550A" w:rsidRPr="008138F9" w14:paraId="680A9B16" w14:textId="3A556B56" w:rsidTr="007E4962">
        <w:trPr>
          <w:trHeight w:val="369"/>
        </w:trPr>
        <w:tc>
          <w:tcPr>
            <w:tcW w:w="2036" w:type="pct"/>
            <w:vAlign w:val="bottom"/>
          </w:tcPr>
          <w:p w14:paraId="6B9A8819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226423D7" w14:textId="6E0AB285" w:rsidR="0052550A" w:rsidRPr="008138F9" w:rsidRDefault="004058C0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743" w:type="pct"/>
            <w:vAlign w:val="bottom"/>
          </w:tcPr>
          <w:p w14:paraId="334B2317" w14:textId="790EB2F1" w:rsidR="0052550A" w:rsidRPr="008138F9" w:rsidRDefault="0052550A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741" w:type="pct"/>
          </w:tcPr>
          <w:p w14:paraId="0E0B89A1" w14:textId="783B2CD1" w:rsidR="0052550A" w:rsidRPr="008138F9" w:rsidRDefault="001C3A92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C3A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</w:t>
            </w:r>
          </w:p>
        </w:tc>
        <w:tc>
          <w:tcPr>
            <w:tcW w:w="739" w:type="pct"/>
          </w:tcPr>
          <w:p w14:paraId="7A039EC7" w14:textId="77BD0B20" w:rsidR="0052550A" w:rsidRPr="008138F9" w:rsidRDefault="0052550A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</w:p>
        </w:tc>
      </w:tr>
      <w:tr w:rsidR="0052550A" w:rsidRPr="008138F9" w14:paraId="137F8E09" w14:textId="223FB721" w:rsidTr="007E4962">
        <w:trPr>
          <w:trHeight w:val="369"/>
        </w:trPr>
        <w:tc>
          <w:tcPr>
            <w:tcW w:w="2036" w:type="pct"/>
            <w:vAlign w:val="bottom"/>
          </w:tcPr>
          <w:p w14:paraId="79EC8A8F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028C7B8D" w14:textId="6E4FF0B5" w:rsidR="0052550A" w:rsidRPr="008138F9" w:rsidRDefault="001C3A92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3A92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4058C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743" w:type="pct"/>
            <w:tcBorders>
              <w:left w:val="nil"/>
              <w:right w:val="nil"/>
            </w:tcBorders>
            <w:vAlign w:val="bottom"/>
          </w:tcPr>
          <w:p w14:paraId="7713C690" w14:textId="7D942374" w:rsidR="0052550A" w:rsidRPr="008138F9" w:rsidRDefault="0052550A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instrText xml:space="preserve"> =SUM(C25:C28) </w:instrTex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332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012464E4" w14:textId="6C4CAEB2" w:rsidR="0052550A" w:rsidRPr="008138F9" w:rsidRDefault="001C3A92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3A92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01612BC8" w14:textId="72B749A3" w:rsidR="0052550A" w:rsidRPr="008138F9" w:rsidRDefault="0052550A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1,182</w:t>
            </w:r>
          </w:p>
        </w:tc>
      </w:tr>
      <w:tr w:rsidR="0052550A" w:rsidRPr="008138F9" w14:paraId="6F916507" w14:textId="0688300C" w:rsidTr="0052550A">
        <w:trPr>
          <w:trHeight w:hRule="exact" w:val="147"/>
        </w:trPr>
        <w:tc>
          <w:tcPr>
            <w:tcW w:w="2036" w:type="pct"/>
            <w:vAlign w:val="center"/>
          </w:tcPr>
          <w:p w14:paraId="1F78B6D4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750AA865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3DFE97BF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3044581D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31A7F5C1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550A" w:rsidRPr="008138F9" w14:paraId="5B5522DF" w14:textId="3BC2DACD" w:rsidTr="00FF0F5E">
        <w:trPr>
          <w:trHeight w:val="369"/>
        </w:trPr>
        <w:tc>
          <w:tcPr>
            <w:tcW w:w="2036" w:type="pct"/>
            <w:vAlign w:val="bottom"/>
          </w:tcPr>
          <w:p w14:paraId="37DDBD99" w14:textId="15F30D81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lastRenderedPageBreak/>
              <w:br w:type="page"/>
            </w:r>
            <w:r w:rsidRPr="008138F9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br w:type="page"/>
            </w: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50BF5A64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69D9F1D0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26A89E14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3D50ACA3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2550A" w:rsidRPr="008138F9" w14:paraId="745D33ED" w14:textId="1DDC9117" w:rsidTr="00FF0F5E">
        <w:trPr>
          <w:trHeight w:val="369"/>
        </w:trPr>
        <w:tc>
          <w:tcPr>
            <w:tcW w:w="2036" w:type="pct"/>
            <w:vAlign w:val="bottom"/>
          </w:tcPr>
          <w:p w14:paraId="6C27AFC8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และอื่นๆ)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98F85A4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761A73AE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64CB00FB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31B6EB69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2550A" w:rsidRPr="008138F9" w14:paraId="1718AAB3" w14:textId="1ECB8445" w:rsidTr="00FF0F5E">
        <w:trPr>
          <w:trHeight w:val="369"/>
        </w:trPr>
        <w:tc>
          <w:tcPr>
            <w:tcW w:w="2036" w:type="pct"/>
            <w:vAlign w:val="bottom"/>
          </w:tcPr>
          <w:p w14:paraId="369E0036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67AEDDC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52B6A7FC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0B5164F9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009E12A1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2550A" w:rsidRPr="008138F9" w14:paraId="045C20DD" w14:textId="0C94CE20" w:rsidTr="00FF0F5E">
        <w:trPr>
          <w:trHeight w:val="369"/>
        </w:trPr>
        <w:tc>
          <w:tcPr>
            <w:tcW w:w="2036" w:type="pct"/>
            <w:vAlign w:val="bottom"/>
          </w:tcPr>
          <w:p w14:paraId="285940B6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03145BFD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57E2D908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4F681A41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43B44E48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2550A" w:rsidRPr="008138F9" w14:paraId="6A7A043C" w14:textId="3B7CB2CF" w:rsidTr="00293BD1">
        <w:trPr>
          <w:trHeight w:val="369"/>
        </w:trPr>
        <w:tc>
          <w:tcPr>
            <w:tcW w:w="2036" w:type="pct"/>
            <w:vAlign w:val="bottom"/>
          </w:tcPr>
          <w:p w14:paraId="5D657E7F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19B2C187" w14:textId="7EAA233F" w:rsidR="0052550A" w:rsidRPr="008138F9" w:rsidRDefault="00EE7E16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E7E1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743" w:type="pct"/>
            <w:vAlign w:val="center"/>
          </w:tcPr>
          <w:p w14:paraId="026F0EE2" w14:textId="10B720C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741" w:type="pct"/>
          </w:tcPr>
          <w:p w14:paraId="5A02C465" w14:textId="6099CB55" w:rsidR="0052550A" w:rsidRPr="008138F9" w:rsidRDefault="007A5FF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  <w:tc>
          <w:tcPr>
            <w:tcW w:w="739" w:type="pct"/>
          </w:tcPr>
          <w:p w14:paraId="39E4702A" w14:textId="57305E6C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</w:tr>
      <w:tr w:rsidR="0052550A" w:rsidRPr="008138F9" w14:paraId="714D3CD0" w14:textId="26F9B57B" w:rsidTr="00FF0F5E">
        <w:trPr>
          <w:trHeight w:val="369"/>
        </w:trPr>
        <w:tc>
          <w:tcPr>
            <w:tcW w:w="2036" w:type="pct"/>
            <w:vAlign w:val="bottom"/>
          </w:tcPr>
          <w:p w14:paraId="66014FC1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5B5D96C6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080948F1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71D07F4E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739" w:type="pct"/>
          </w:tcPr>
          <w:p w14:paraId="54B3E75B" w14:textId="77777777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2550A" w:rsidRPr="008138F9" w14:paraId="6245632A" w14:textId="66A53EC1" w:rsidTr="00293BD1">
        <w:trPr>
          <w:trHeight w:val="369"/>
        </w:trPr>
        <w:tc>
          <w:tcPr>
            <w:tcW w:w="2036" w:type="pct"/>
            <w:vAlign w:val="bottom"/>
          </w:tcPr>
          <w:p w14:paraId="3B22F96A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7C7291B" w14:textId="3CED2745" w:rsidR="0052550A" w:rsidRPr="008138F9" w:rsidRDefault="007A5FF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519</w:t>
            </w:r>
          </w:p>
        </w:tc>
        <w:tc>
          <w:tcPr>
            <w:tcW w:w="743" w:type="pct"/>
            <w:vAlign w:val="center"/>
          </w:tcPr>
          <w:p w14:paraId="6CCE80C7" w14:textId="3C59215D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520</w:t>
            </w:r>
          </w:p>
        </w:tc>
        <w:tc>
          <w:tcPr>
            <w:tcW w:w="741" w:type="pct"/>
          </w:tcPr>
          <w:p w14:paraId="7ECF0ECE" w14:textId="60FF61DB" w:rsidR="0052550A" w:rsidRPr="008138F9" w:rsidRDefault="007A5FF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1,039</w:t>
            </w:r>
          </w:p>
        </w:tc>
        <w:tc>
          <w:tcPr>
            <w:tcW w:w="739" w:type="pct"/>
          </w:tcPr>
          <w:p w14:paraId="6C655ED5" w14:textId="3471DB9C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1,040</w:t>
            </w:r>
          </w:p>
        </w:tc>
      </w:tr>
      <w:tr w:rsidR="0052550A" w:rsidRPr="008138F9" w14:paraId="48E1682B" w14:textId="77777777" w:rsidTr="00293BD1">
        <w:trPr>
          <w:trHeight w:val="369"/>
        </w:trPr>
        <w:tc>
          <w:tcPr>
            <w:tcW w:w="2036" w:type="pct"/>
            <w:vAlign w:val="bottom"/>
          </w:tcPr>
          <w:p w14:paraId="4E6DBF66" w14:textId="459249F0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354842B" w14:textId="766FD13B" w:rsidR="0052550A" w:rsidRPr="008138F9" w:rsidRDefault="007A5FF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743" w:type="pct"/>
            <w:vAlign w:val="center"/>
          </w:tcPr>
          <w:p w14:paraId="3C5F56D7" w14:textId="7ED24244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741" w:type="pct"/>
          </w:tcPr>
          <w:p w14:paraId="30933B31" w14:textId="5D328DD3" w:rsidR="0052550A" w:rsidRPr="008138F9" w:rsidRDefault="007A5FF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739" w:type="pct"/>
          </w:tcPr>
          <w:p w14:paraId="1B528C69" w14:textId="0A1E235A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</w:tr>
      <w:tr w:rsidR="0052550A" w:rsidRPr="008138F9" w14:paraId="44B13505" w14:textId="60BF0A34" w:rsidTr="00293BD1">
        <w:trPr>
          <w:trHeight w:val="369"/>
        </w:trPr>
        <w:tc>
          <w:tcPr>
            <w:tcW w:w="2036" w:type="pct"/>
            <w:vAlign w:val="bottom"/>
          </w:tcPr>
          <w:p w14:paraId="496B5E65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37111379" w14:textId="0745EC7F" w:rsidR="0052550A" w:rsidRPr="008138F9" w:rsidRDefault="007A5FF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743" w:type="pct"/>
            <w:vAlign w:val="center"/>
          </w:tcPr>
          <w:p w14:paraId="0EF5EDA3" w14:textId="5150EBE6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741" w:type="pct"/>
          </w:tcPr>
          <w:p w14:paraId="1F897608" w14:textId="051DFE1B" w:rsidR="0052550A" w:rsidRPr="008138F9" w:rsidRDefault="007A5FF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</w:p>
        </w:tc>
        <w:tc>
          <w:tcPr>
            <w:tcW w:w="739" w:type="pct"/>
          </w:tcPr>
          <w:p w14:paraId="1BF751AC" w14:textId="22DBAFD1" w:rsidR="0052550A" w:rsidRPr="008138F9" w:rsidRDefault="0052550A" w:rsidP="005255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</w:t>
            </w:r>
          </w:p>
        </w:tc>
      </w:tr>
      <w:tr w:rsidR="0052550A" w:rsidRPr="008138F9" w14:paraId="03FB201E" w14:textId="02EA72EF" w:rsidTr="00293BD1">
        <w:trPr>
          <w:trHeight w:val="369"/>
        </w:trPr>
        <w:tc>
          <w:tcPr>
            <w:tcW w:w="2036" w:type="pct"/>
            <w:vAlign w:val="bottom"/>
          </w:tcPr>
          <w:p w14:paraId="40416586" w14:textId="01A699C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27E0AA63" w14:textId="671AB95C" w:rsidR="0052550A" w:rsidRPr="008138F9" w:rsidRDefault="007A5FFA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  <w:vAlign w:val="bottom"/>
          </w:tcPr>
          <w:p w14:paraId="0E13F773" w14:textId="44C79267" w:rsidR="0052550A" w:rsidRPr="008138F9" w:rsidRDefault="0052550A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7B9CA78F" w14:textId="5C66040C" w:rsidR="0052550A" w:rsidRPr="008138F9" w:rsidRDefault="007A5FFA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</w:tcPr>
          <w:p w14:paraId="7747FE1B" w14:textId="25AC54E1" w:rsidR="0052550A" w:rsidRPr="008138F9" w:rsidRDefault="0052550A" w:rsidP="0052550A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</w:t>
            </w:r>
          </w:p>
        </w:tc>
      </w:tr>
      <w:tr w:rsidR="0052550A" w:rsidRPr="008138F9" w14:paraId="2355F1A9" w14:textId="1D909E30" w:rsidTr="00293BD1">
        <w:trPr>
          <w:trHeight w:val="397"/>
        </w:trPr>
        <w:tc>
          <w:tcPr>
            <w:tcW w:w="2036" w:type="pct"/>
            <w:vAlign w:val="bottom"/>
          </w:tcPr>
          <w:p w14:paraId="540BC184" w14:textId="77777777" w:rsidR="0052550A" w:rsidRPr="00E430FE" w:rsidRDefault="0052550A" w:rsidP="0052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20BBBA5" w14:textId="386E0323" w:rsidR="0052550A" w:rsidRPr="008138F9" w:rsidRDefault="007A5FFA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sz w:val="28"/>
                <w:szCs w:val="28"/>
                <w:lang w:val="en-US"/>
              </w:rPr>
              <w:t>1,318</w:t>
            </w:r>
          </w:p>
        </w:tc>
        <w:tc>
          <w:tcPr>
            <w:tcW w:w="743" w:type="pct"/>
            <w:tcBorders>
              <w:left w:val="nil"/>
              <w:right w:val="nil"/>
            </w:tcBorders>
            <w:vAlign w:val="center"/>
          </w:tcPr>
          <w:p w14:paraId="35D0D9DB" w14:textId="43F88C9F" w:rsidR="0052550A" w:rsidRPr="008138F9" w:rsidRDefault="0052550A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5B84">
              <w:rPr>
                <w:rFonts w:ascii="Angsana New" w:hAnsi="Angsana New"/>
                <w:sz w:val="28"/>
                <w:szCs w:val="28"/>
                <w:lang w:val="en-US"/>
              </w:rPr>
              <w:t>1,327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07AE8F7" w14:textId="06AA2E85" w:rsidR="0052550A" w:rsidRPr="008138F9" w:rsidRDefault="007A5FFA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5FFA">
              <w:rPr>
                <w:rFonts w:ascii="Angsana New" w:hAnsi="Angsana New"/>
                <w:sz w:val="28"/>
                <w:szCs w:val="28"/>
                <w:lang w:val="en-US"/>
              </w:rPr>
              <w:t>1,956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501155DA" w14:textId="5737EAC8" w:rsidR="0052550A" w:rsidRPr="008138F9" w:rsidRDefault="0052550A" w:rsidP="0052550A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230C">
              <w:rPr>
                <w:rFonts w:ascii="Angsana New" w:hAnsi="Angsana New"/>
                <w:sz w:val="28"/>
                <w:szCs w:val="28"/>
                <w:lang w:val="en-US"/>
              </w:rPr>
              <w:t>1,963</w:t>
            </w:r>
          </w:p>
        </w:tc>
      </w:tr>
    </w:tbl>
    <w:p w14:paraId="2C282BAF" w14:textId="77777777" w:rsidR="00B86742" w:rsidRDefault="00B8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CCD7024" w14:textId="2F13F845" w:rsidR="006975B9" w:rsidRPr="008138F9" w:rsidRDefault="006975B9" w:rsidP="009B5570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1E486C4C" w:rsidR="002D131C" w:rsidRPr="008138F9" w:rsidRDefault="002D131C" w:rsidP="004D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4"/>
        <w:gridCol w:w="1987"/>
        <w:gridCol w:w="1987"/>
      </w:tblGrid>
      <w:tr w:rsidR="00582EEE" w:rsidRPr="008138F9" w14:paraId="2CBF4434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6C18004D" w14:textId="77777777" w:rsidR="00582EEE" w:rsidRPr="008138F9" w:rsidRDefault="00582EEE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2"/>
            <w:vAlign w:val="bottom"/>
          </w:tcPr>
          <w:p w14:paraId="6FD07FAF" w14:textId="77777777" w:rsidR="00582EEE" w:rsidRPr="008138F9" w:rsidRDefault="00582EEE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82EEE" w:rsidRPr="008138F9" w14:paraId="36EA2ADF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40A83A75" w14:textId="77777777" w:rsidR="00582EEE" w:rsidRPr="008138F9" w:rsidRDefault="00582EEE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2"/>
            <w:vAlign w:val="bottom"/>
          </w:tcPr>
          <w:p w14:paraId="10D783DB" w14:textId="77777777" w:rsidR="00582EEE" w:rsidRPr="008138F9" w:rsidRDefault="00582EEE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582EEE" w:rsidRPr="008138F9" w14:paraId="6317D7EC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507B7D56" w14:textId="77777777" w:rsidR="00582EEE" w:rsidRPr="008138F9" w:rsidRDefault="00582EEE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2"/>
            <w:vAlign w:val="bottom"/>
          </w:tcPr>
          <w:p w14:paraId="2C841B4B" w14:textId="77777777" w:rsidR="00582EEE" w:rsidRPr="00E430FE" w:rsidRDefault="00582EEE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EEE" w:rsidRPr="008138F9" w14:paraId="1D6AFFFF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24C3641C" w14:textId="77777777" w:rsidR="00582EEE" w:rsidRPr="008138F9" w:rsidRDefault="00582EEE" w:rsidP="0058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vAlign w:val="bottom"/>
          </w:tcPr>
          <w:p w14:paraId="76E444CF" w14:textId="48230212" w:rsidR="00582EEE" w:rsidRPr="008138F9" w:rsidRDefault="00582EEE" w:rsidP="0058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3" w:type="pct"/>
            <w:vAlign w:val="bottom"/>
          </w:tcPr>
          <w:p w14:paraId="2E30B3B5" w14:textId="1C56E921" w:rsidR="00582EEE" w:rsidRPr="008138F9" w:rsidRDefault="00582EEE" w:rsidP="0058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82EEE" w:rsidRPr="008138F9" w14:paraId="4B2C0A2E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552FAD76" w14:textId="77777777" w:rsidR="00582EEE" w:rsidRPr="00E430FE" w:rsidRDefault="00582EEE" w:rsidP="0058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vAlign w:val="bottom"/>
          </w:tcPr>
          <w:p w14:paraId="211E6E99" w14:textId="6B9D8A87" w:rsidR="00582EEE" w:rsidRPr="008138F9" w:rsidRDefault="00C77A8A" w:rsidP="00582E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C77A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82EEE"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3" w:type="pct"/>
            <w:vAlign w:val="bottom"/>
          </w:tcPr>
          <w:p w14:paraId="2785982F" w14:textId="4D3A46B8" w:rsidR="00582EEE" w:rsidRPr="008138F9" w:rsidRDefault="00582EEE" w:rsidP="00582E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64C52" w:rsidRPr="008138F9" w14:paraId="1BE637D8" w14:textId="77777777" w:rsidTr="007869D9">
        <w:trPr>
          <w:trHeight w:val="369"/>
        </w:trPr>
        <w:tc>
          <w:tcPr>
            <w:tcW w:w="2934" w:type="pct"/>
            <w:vAlign w:val="bottom"/>
          </w:tcPr>
          <w:p w14:paraId="2CEB99ED" w14:textId="74ED70A1" w:rsidR="00B64C52" w:rsidRPr="00E430FE" w:rsidRDefault="00B64C52" w:rsidP="00B64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33" w:type="pct"/>
          </w:tcPr>
          <w:p w14:paraId="657CED17" w14:textId="77777777" w:rsidR="00B64C52" w:rsidRPr="008138F9" w:rsidRDefault="00B64C52" w:rsidP="00B64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33" w:type="pct"/>
          </w:tcPr>
          <w:p w14:paraId="04A07CF3" w14:textId="77777777" w:rsidR="00B64C52" w:rsidRPr="008138F9" w:rsidRDefault="00B64C52" w:rsidP="00B64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41FF2" w:rsidRPr="008138F9" w14:paraId="10C735A3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69F90A78" w14:textId="225EC09F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33" w:type="pct"/>
          </w:tcPr>
          <w:p w14:paraId="121395DB" w14:textId="452DAFC8" w:rsidR="00741FF2" w:rsidRPr="008138F9" w:rsidRDefault="00217C64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</w:t>
            </w:r>
            <w:r w:rsidRPr="00217C6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1033" w:type="pct"/>
            <w:vAlign w:val="bottom"/>
          </w:tcPr>
          <w:p w14:paraId="1468BA7E" w14:textId="08A8965F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87,</w:t>
            </w: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558</w:t>
            </w:r>
          </w:p>
        </w:tc>
      </w:tr>
      <w:tr w:rsidR="00741FF2" w:rsidRPr="008138F9" w14:paraId="6A716182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050187C7" w14:textId="28105D7E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1033" w:type="pct"/>
          </w:tcPr>
          <w:p w14:paraId="26C2A1EE" w14:textId="13AD1A0D" w:rsidR="00741FF2" w:rsidRPr="008138F9" w:rsidRDefault="00217C64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</w:t>
            </w:r>
            <w:r w:rsidRPr="00217C6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286)</w:t>
            </w:r>
          </w:p>
        </w:tc>
        <w:tc>
          <w:tcPr>
            <w:tcW w:w="1033" w:type="pct"/>
            <w:vAlign w:val="bottom"/>
          </w:tcPr>
          <w:p w14:paraId="13CAE9A0" w14:textId="469D82AB" w:rsidR="00741FF2" w:rsidRPr="008138F9" w:rsidRDefault="00741FF2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(2,235)</w:t>
            </w:r>
          </w:p>
        </w:tc>
      </w:tr>
      <w:tr w:rsidR="00741FF2" w:rsidRPr="008138F9" w14:paraId="613535F0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565C1EEE" w14:textId="16DF7A6D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033" w:type="pct"/>
          </w:tcPr>
          <w:p w14:paraId="271B67D4" w14:textId="3E1E3443" w:rsidR="00741FF2" w:rsidRPr="008138F9" w:rsidRDefault="00BB2FDE" w:rsidP="00472081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</w:t>
            </w:r>
            <w:r w:rsidRPr="00BB2F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920</w:t>
            </w:r>
          </w:p>
        </w:tc>
        <w:tc>
          <w:tcPr>
            <w:tcW w:w="1033" w:type="pct"/>
            <w:vAlign w:val="bottom"/>
          </w:tcPr>
          <w:p w14:paraId="616B01E9" w14:textId="23AAB0E4" w:rsidR="00741FF2" w:rsidRPr="008138F9" w:rsidRDefault="00741FF2" w:rsidP="00472081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85,323</w:t>
            </w:r>
          </w:p>
        </w:tc>
      </w:tr>
      <w:tr w:rsidR="00741FF2" w:rsidRPr="008138F9" w14:paraId="5E5B7874" w14:textId="77777777" w:rsidTr="007869D9">
        <w:trPr>
          <w:trHeight w:val="369"/>
        </w:trPr>
        <w:tc>
          <w:tcPr>
            <w:tcW w:w="2934" w:type="pct"/>
            <w:vAlign w:val="bottom"/>
          </w:tcPr>
          <w:p w14:paraId="7C3334AA" w14:textId="16685E4C" w:rsidR="00741FF2" w:rsidRPr="00E430FE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33" w:type="pct"/>
          </w:tcPr>
          <w:p w14:paraId="53785E42" w14:textId="77777777" w:rsidR="00741FF2" w:rsidRPr="008138F9" w:rsidRDefault="00741FF2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33" w:type="pct"/>
            <w:vAlign w:val="bottom"/>
          </w:tcPr>
          <w:p w14:paraId="4BC4F799" w14:textId="77777777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41FF2" w:rsidRPr="008138F9" w14:paraId="578C5D7E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2C7358CB" w14:textId="3CF65404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33" w:type="pct"/>
          </w:tcPr>
          <w:p w14:paraId="6022406E" w14:textId="28FB368D" w:rsidR="00741FF2" w:rsidRPr="008138F9" w:rsidRDefault="00BB2FDE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BB2F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368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B041" w14:textId="6650DB57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1,493</w:t>
            </w:r>
          </w:p>
        </w:tc>
      </w:tr>
      <w:tr w:rsidR="00741FF2" w:rsidRPr="008138F9" w14:paraId="01F9D0FD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2D3771C4" w14:textId="5101DF17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033" w:type="pct"/>
          </w:tcPr>
          <w:p w14:paraId="43142FCA" w14:textId="0B63C977" w:rsidR="00741FF2" w:rsidRPr="008138F9" w:rsidRDefault="00BB2FDE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BB2F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2C13" w14:textId="46FB8181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9,182</w:t>
            </w:r>
          </w:p>
        </w:tc>
      </w:tr>
      <w:tr w:rsidR="00741FF2" w:rsidRPr="008138F9" w14:paraId="4F361D22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11CD59BF" w14:textId="4FD853B1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33" w:type="pct"/>
          </w:tcPr>
          <w:p w14:paraId="0DF8AF95" w14:textId="0FA2EF20" w:rsidR="00741FF2" w:rsidRPr="008138F9" w:rsidRDefault="00BB2FDE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BB2F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974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ADA4" w14:textId="39A41718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2,273</w:t>
            </w:r>
          </w:p>
        </w:tc>
      </w:tr>
      <w:tr w:rsidR="00741FF2" w:rsidRPr="008138F9" w14:paraId="62E1C88D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68A94CBC" w14:textId="390F7B14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33" w:type="pct"/>
          </w:tcPr>
          <w:p w14:paraId="41F1B89D" w14:textId="4F2441FD" w:rsidR="00741FF2" w:rsidRPr="00CF1178" w:rsidRDefault="00BB2FDE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BB2FD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09</w:t>
            </w:r>
            <w:r w:rsidR="00CF117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71444396" w14:textId="6716B667" w:rsidR="00741FF2" w:rsidRPr="008138F9" w:rsidRDefault="00741FF2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760</w:t>
            </w:r>
          </w:p>
        </w:tc>
      </w:tr>
      <w:tr w:rsidR="00741FF2" w:rsidRPr="008138F9" w14:paraId="36C8A68B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4FF4CC34" w14:textId="21F17693" w:rsidR="00741FF2" w:rsidRPr="00E430FE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33" w:type="pct"/>
          </w:tcPr>
          <w:p w14:paraId="7D4AC393" w14:textId="76DE119A" w:rsidR="00741FF2" w:rsidRPr="00540C42" w:rsidRDefault="00540C42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40C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13,3</w:t>
            </w:r>
            <w:r w:rsidR="00CF117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383DD2B1" w14:textId="6D608095" w:rsidR="00741FF2" w:rsidRPr="008138F9" w:rsidRDefault="00741FF2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13,708</w:t>
            </w:r>
          </w:p>
        </w:tc>
      </w:tr>
      <w:tr w:rsidR="00741FF2" w:rsidRPr="008138F9" w14:paraId="763D3BF0" w14:textId="77777777" w:rsidTr="003620AD">
        <w:trPr>
          <w:trHeight w:val="369"/>
        </w:trPr>
        <w:tc>
          <w:tcPr>
            <w:tcW w:w="2934" w:type="pct"/>
            <w:vAlign w:val="bottom"/>
          </w:tcPr>
          <w:p w14:paraId="0EF35061" w14:textId="57723B4A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033" w:type="pct"/>
          </w:tcPr>
          <w:p w14:paraId="275F5CE6" w14:textId="4ABC7E35" w:rsidR="00741FF2" w:rsidRPr="00432DFB" w:rsidRDefault="00540C42" w:rsidP="00E2675C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  <w:r w:rsidRPr="00540C42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32DFB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107BBE39" w14:textId="2A31B4F0" w:rsidR="00741FF2" w:rsidRPr="008138F9" w:rsidRDefault="00741FF2" w:rsidP="00E2675C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138F9">
              <w:rPr>
                <w:rFonts w:ascii="Angsana New" w:hAnsi="Angsana New"/>
                <w:color w:val="000000"/>
                <w:sz w:val="28"/>
                <w:szCs w:val="28"/>
              </w:rPr>
              <w:t>99,</w:t>
            </w: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031</w:t>
            </w:r>
          </w:p>
        </w:tc>
      </w:tr>
    </w:tbl>
    <w:p w14:paraId="6E56691B" w14:textId="5D06544B" w:rsidR="00D127B9" w:rsidRPr="008138F9" w:rsidRDefault="00D127B9" w:rsidP="00CB6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ลูกหนี้การค้า</w:t>
      </w:r>
      <w:r w:rsidR="00C25DBB" w:rsidRPr="00710BF4">
        <w:rPr>
          <w:rFonts w:ascii="Angsana New" w:hAnsi="Angsana New"/>
          <w:sz w:val="28"/>
          <w:szCs w:val="28"/>
        </w:rPr>
        <w:t xml:space="preserve"> </w:t>
      </w:r>
      <w:r w:rsidR="003A3D17">
        <w:rPr>
          <w:rFonts w:ascii="Angsana New" w:hAnsi="Angsana New"/>
          <w:sz w:val="28"/>
          <w:szCs w:val="28"/>
        </w:rPr>
        <w:t>-</w:t>
      </w:r>
      <w:r w:rsidR="00C25DBB" w:rsidRPr="008138F9">
        <w:rPr>
          <w:rFonts w:ascii="Angsana New" w:hAnsi="Angsana New"/>
          <w:sz w:val="28"/>
          <w:szCs w:val="28"/>
          <w:cs/>
        </w:rPr>
        <w:t xml:space="preserve"> บริษัทอื่น</w:t>
      </w:r>
      <w:r w:rsidRPr="008138F9">
        <w:rPr>
          <w:rFonts w:ascii="Angsana New" w:hAnsi="Angsana New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6"/>
        <w:gridCol w:w="1985"/>
        <w:gridCol w:w="1987"/>
      </w:tblGrid>
      <w:tr w:rsidR="00CB6C3B" w:rsidRPr="008138F9" w14:paraId="2C8D64CC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141D1355" w14:textId="77777777" w:rsidR="00CB6C3B" w:rsidRPr="008138F9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3A7B703B" w14:textId="77777777" w:rsidR="00CB6C3B" w:rsidRPr="008138F9" w:rsidRDefault="00CB6C3B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B6C3B" w:rsidRPr="008138F9" w14:paraId="38A38B80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4760A606" w14:textId="77777777" w:rsidR="00CB6C3B" w:rsidRPr="008138F9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61CE0BB2" w14:textId="77777777" w:rsidR="00CB6C3B" w:rsidRPr="008138F9" w:rsidRDefault="00CB6C3B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CB6C3B" w:rsidRPr="008138F9" w14:paraId="4ED7AF6A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752B6D30" w14:textId="77777777" w:rsidR="00CB6C3B" w:rsidRPr="008138F9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1E08B36A" w14:textId="77777777" w:rsidR="00CB6C3B" w:rsidRPr="00E430FE" w:rsidRDefault="00CB6C3B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C3B" w:rsidRPr="008138F9" w14:paraId="5A93D15B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43716168" w14:textId="77777777" w:rsidR="00CB6C3B" w:rsidRPr="008138F9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1032" w:type="pct"/>
            <w:vAlign w:val="bottom"/>
          </w:tcPr>
          <w:p w14:paraId="6FB29BD5" w14:textId="77777777" w:rsidR="00CB6C3B" w:rsidRPr="008138F9" w:rsidRDefault="00CB6C3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3" w:type="pct"/>
            <w:vAlign w:val="bottom"/>
          </w:tcPr>
          <w:p w14:paraId="32113E67" w14:textId="77777777" w:rsidR="00CB6C3B" w:rsidRPr="008138F9" w:rsidRDefault="00CB6C3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B6C3B" w:rsidRPr="008138F9" w14:paraId="7E3E7FC8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73D36506" w14:textId="77777777" w:rsidR="00CB6C3B" w:rsidRPr="00E430FE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1032" w:type="pct"/>
            <w:vAlign w:val="bottom"/>
          </w:tcPr>
          <w:p w14:paraId="0FD796A3" w14:textId="6FAFA445" w:rsidR="00CB6C3B" w:rsidRPr="008138F9" w:rsidRDefault="00C77A8A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C77A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77A8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3" w:type="pct"/>
            <w:vAlign w:val="bottom"/>
          </w:tcPr>
          <w:p w14:paraId="5CBA9DA4" w14:textId="77777777" w:rsidR="00CB6C3B" w:rsidRPr="008138F9" w:rsidRDefault="00CB6C3B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97CC8" w:rsidRPr="008138F9" w14:paraId="08A79C12" w14:textId="77777777" w:rsidTr="00A23064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0861" w14:textId="7FDC83DB" w:rsidR="00D97CC8" w:rsidRPr="00441CD6" w:rsidRDefault="00D97CC8" w:rsidP="00D9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32" w:type="pct"/>
          </w:tcPr>
          <w:p w14:paraId="5B833A4B" w14:textId="4345312D" w:rsidR="00D97CC8" w:rsidRPr="00E430FE" w:rsidRDefault="003620AD" w:rsidP="00BE1B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</w:t>
            </w:r>
            <w:r w:rsidRPr="003620AD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033" w:type="pct"/>
            <w:vAlign w:val="bottom"/>
          </w:tcPr>
          <w:p w14:paraId="54602CE8" w14:textId="24ED3D46" w:rsidR="00D97CC8" w:rsidRPr="008138F9" w:rsidRDefault="00D97CC8" w:rsidP="00D97C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</w:t>
            </w: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363</w:t>
            </w:r>
          </w:p>
        </w:tc>
      </w:tr>
      <w:tr w:rsidR="00BC2786" w:rsidRPr="008138F9" w14:paraId="07E17A9B" w14:textId="77777777" w:rsidTr="00A23064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2593" w14:textId="343EE324" w:rsidR="00BC2786" w:rsidRPr="00441CD6" w:rsidRDefault="00BC2786" w:rsidP="00BC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ไม่เกิน </w:t>
            </w:r>
            <w:r w:rsidRPr="008138F9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 xml:space="preserve">3 </w:t>
            </w: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เดือน</w:t>
            </w:r>
          </w:p>
        </w:tc>
        <w:tc>
          <w:tcPr>
            <w:tcW w:w="1032" w:type="pct"/>
          </w:tcPr>
          <w:p w14:paraId="297D335F" w14:textId="183ECBAA" w:rsidR="00BC2786" w:rsidRPr="008138F9" w:rsidRDefault="00BC2786" w:rsidP="00BC27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Pr="00BC278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990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9B7A" w14:textId="0F767801" w:rsidR="00BC2786" w:rsidRPr="008138F9" w:rsidRDefault="00BC2786" w:rsidP="00BC27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17,503</w:t>
            </w:r>
          </w:p>
        </w:tc>
      </w:tr>
      <w:tr w:rsidR="00BC2786" w:rsidRPr="008138F9" w14:paraId="18B6109D" w14:textId="77777777" w:rsidTr="00A23064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3345" w14:textId="7585EF58" w:rsidR="00BC2786" w:rsidRPr="00441CD6" w:rsidRDefault="00BC2786" w:rsidP="00BC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มากกว่า </w:t>
            </w:r>
            <w:r w:rsidRPr="008138F9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 xml:space="preserve">3 - 6 </w:t>
            </w:r>
            <w:r w:rsidRPr="00E430FE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เดือน</w:t>
            </w:r>
          </w:p>
        </w:tc>
        <w:tc>
          <w:tcPr>
            <w:tcW w:w="1032" w:type="pct"/>
          </w:tcPr>
          <w:p w14:paraId="77A0C949" w14:textId="006C21D4" w:rsidR="00BC2786" w:rsidRPr="008138F9" w:rsidRDefault="00BC2786" w:rsidP="00BC27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252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F306" w14:textId="77BBAD05" w:rsidR="00BC2786" w:rsidRPr="008138F9" w:rsidRDefault="00BC2786" w:rsidP="00BC27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C2786" w:rsidRPr="008138F9" w14:paraId="389B0C37" w14:textId="77777777" w:rsidTr="00A23064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0C03" w14:textId="4BD768D2" w:rsidR="00BC2786" w:rsidRPr="00441CD6" w:rsidRDefault="00BC2786" w:rsidP="00BC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32" w:type="pct"/>
          </w:tcPr>
          <w:p w14:paraId="18E192AE" w14:textId="1192F7D9" w:rsidR="00BC2786" w:rsidRPr="008138F9" w:rsidRDefault="00BC2786" w:rsidP="00BC27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233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20C4CA8B" w14:textId="1A8C8A00" w:rsidR="00BC2786" w:rsidRPr="008138F9" w:rsidRDefault="00BC2786" w:rsidP="00BC27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457</w:t>
            </w:r>
          </w:p>
        </w:tc>
      </w:tr>
      <w:tr w:rsidR="00BC2786" w:rsidRPr="008138F9" w14:paraId="2CA137E5" w14:textId="77777777" w:rsidTr="00A23064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F9B1" w14:textId="21DD2C30" w:rsidR="00BC2786" w:rsidRPr="00441CD6" w:rsidRDefault="00BC2786" w:rsidP="00BC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32" w:type="pct"/>
          </w:tcPr>
          <w:p w14:paraId="0767BCA4" w14:textId="43519AD0" w:rsidR="00BC2786" w:rsidRPr="00E430FE" w:rsidRDefault="00BC2786" w:rsidP="00BC2786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BC278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286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31BCA20A" w14:textId="650392E6" w:rsidR="00BC2786" w:rsidRPr="008138F9" w:rsidRDefault="00BC2786" w:rsidP="00BC2786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2,235</w:t>
            </w:r>
          </w:p>
        </w:tc>
      </w:tr>
      <w:tr w:rsidR="00BC2786" w:rsidRPr="008138F9" w14:paraId="2DE623D3" w14:textId="77777777" w:rsidTr="00A23064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A640" w14:textId="3CF4F67E" w:rsidR="00BC2786" w:rsidRPr="00441CD6" w:rsidRDefault="00BC2786" w:rsidP="00BC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032" w:type="pct"/>
          </w:tcPr>
          <w:p w14:paraId="7534E381" w14:textId="324A60D7" w:rsidR="00BC2786" w:rsidRPr="008138F9" w:rsidRDefault="00CD25A4" w:rsidP="00BC27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</w:t>
            </w:r>
            <w:r w:rsidRPr="00CD25A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0908B3CB" w14:textId="3A3B8CF8" w:rsidR="00BC2786" w:rsidRPr="008138F9" w:rsidRDefault="00BC2786" w:rsidP="00BC27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87,558</w:t>
            </w:r>
          </w:p>
        </w:tc>
      </w:tr>
      <w:tr w:rsidR="00BC2786" w:rsidRPr="008138F9" w14:paraId="05C820EA" w14:textId="77777777" w:rsidTr="00A23064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664C" w14:textId="1CA11D70" w:rsidR="00BC2786" w:rsidRPr="00441CD6" w:rsidRDefault="00BC2786" w:rsidP="00BC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430FE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32" w:type="pct"/>
          </w:tcPr>
          <w:p w14:paraId="34BB40A9" w14:textId="40CD96BA" w:rsidR="00BC2786" w:rsidRPr="008138F9" w:rsidRDefault="00CD25A4" w:rsidP="00BC2786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</w:t>
            </w:r>
            <w:r w:rsidRPr="00CD25A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286)</w:t>
            </w:r>
          </w:p>
        </w:tc>
        <w:tc>
          <w:tcPr>
            <w:tcW w:w="1033" w:type="pct"/>
            <w:vAlign w:val="bottom"/>
          </w:tcPr>
          <w:p w14:paraId="0EAC5F13" w14:textId="38A4A1F7" w:rsidR="00BC2786" w:rsidRPr="008138F9" w:rsidRDefault="00BC2786" w:rsidP="00BC2786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(2,235)</w:t>
            </w:r>
          </w:p>
        </w:tc>
      </w:tr>
      <w:tr w:rsidR="00BC2786" w:rsidRPr="008138F9" w14:paraId="5432D942" w14:textId="77777777" w:rsidTr="00A23064">
        <w:trPr>
          <w:trHeight w:val="369"/>
        </w:trPr>
        <w:tc>
          <w:tcPr>
            <w:tcW w:w="2935" w:type="pct"/>
            <w:vAlign w:val="bottom"/>
          </w:tcPr>
          <w:p w14:paraId="1A7DC03D" w14:textId="77192898" w:rsidR="00BC2786" w:rsidRPr="00E430FE" w:rsidRDefault="00BC2786" w:rsidP="00BC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32" w:type="pct"/>
          </w:tcPr>
          <w:p w14:paraId="654495FC" w14:textId="54856E4D" w:rsidR="00BC2786" w:rsidRPr="00472081" w:rsidRDefault="00CD25A4" w:rsidP="00BC2786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5A4">
              <w:rPr>
                <w:rFonts w:ascii="Angsana New" w:hAnsi="Angsana New"/>
                <w:sz w:val="28"/>
                <w:szCs w:val="28"/>
                <w:lang w:val="en-US"/>
              </w:rPr>
              <w:t>65,920</w:t>
            </w:r>
          </w:p>
        </w:tc>
        <w:tc>
          <w:tcPr>
            <w:tcW w:w="1033" w:type="pct"/>
            <w:vAlign w:val="bottom"/>
          </w:tcPr>
          <w:p w14:paraId="133ADCBC" w14:textId="59837B04" w:rsidR="00BC2786" w:rsidRPr="008138F9" w:rsidRDefault="00BC2786" w:rsidP="00BC2786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85,323</w:t>
            </w:r>
          </w:p>
        </w:tc>
      </w:tr>
    </w:tbl>
    <w:p w14:paraId="7B40D1A3" w14:textId="3AF2AD4F" w:rsidR="00277882" w:rsidRDefault="006C7998" w:rsidP="005A6500">
      <w:pPr>
        <w:pStyle w:val="a4"/>
        <w:widowControl/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E430FE">
        <w:rPr>
          <w:rFonts w:ascii="Angsana New" w:hAnsi="Angsana New" w:cs="Angsana New"/>
          <w:cs/>
        </w:rPr>
        <w:lastRenderedPageBreak/>
        <w:t>รายการเปลี่ยนแปลงของบัญชี</w:t>
      </w:r>
      <w:r w:rsidR="00526EA2" w:rsidRPr="00E430FE">
        <w:rPr>
          <w:rFonts w:ascii="Angsana New" w:hAnsi="Angsana New" w:cs="Angsana New"/>
          <w:cs/>
        </w:rPr>
        <w:t>ค่าเผื่อผลขาดทุนด้านเครดิต</w:t>
      </w:r>
      <w:r w:rsidRPr="00E430FE">
        <w:rPr>
          <w:rFonts w:ascii="Angsana New" w:hAnsi="Angsana New" w:cs="Angsana New"/>
          <w:cs/>
        </w:rPr>
        <w:t>ของลูกหนี้การค้า</w:t>
      </w:r>
      <w:r w:rsidR="004C0C42" w:rsidRPr="00E430FE">
        <w:rPr>
          <w:rFonts w:ascii="Angsana New" w:hAnsi="Angsana New" w:cs="Angsana New"/>
          <w:cs/>
        </w:rPr>
        <w:t xml:space="preserve"> </w:t>
      </w:r>
      <w:r w:rsidR="00295D93" w:rsidRPr="00E430FE">
        <w:rPr>
          <w:rFonts w:ascii="Angsana New" w:hAnsi="Angsana New" w:cs="Angsana New"/>
          <w:cs/>
        </w:rPr>
        <w:t>สำหรับงวดหกเดือนสิ้นสุดวันที่</w:t>
      </w:r>
      <w:r w:rsidR="00295D93" w:rsidRPr="00E430FE">
        <w:rPr>
          <w:rFonts w:ascii="Angsana New" w:hAnsi="Angsana New" w:cs="Angsana New"/>
        </w:rPr>
        <w:t xml:space="preserve"> </w:t>
      </w:r>
      <w:r w:rsidR="00295D93">
        <w:rPr>
          <w:rFonts w:ascii="Angsana New" w:hAnsi="Angsana New" w:cs="Angsana New"/>
        </w:rPr>
        <w:t>30</w:t>
      </w:r>
      <w:r w:rsidR="00295D93" w:rsidRPr="00E430FE">
        <w:rPr>
          <w:rFonts w:ascii="Angsana New" w:hAnsi="Angsana New" w:cs="Angsana New"/>
          <w:cs/>
        </w:rPr>
        <w:t xml:space="preserve"> มิถุนายน </w:t>
      </w:r>
      <w:r w:rsidR="00295D93">
        <w:rPr>
          <w:rFonts w:ascii="Angsana New" w:hAnsi="Angsana New" w:cs="Angsana New"/>
        </w:rPr>
        <w:t>2569</w:t>
      </w:r>
      <w:r w:rsidRPr="00E430FE">
        <w:rPr>
          <w:rFonts w:ascii="Angsana New" w:hAnsi="Angsana New" w:cs="Angsana New"/>
          <w:cs/>
        </w:rPr>
        <w:t>สรุปได้ดังนี้</w:t>
      </w:r>
    </w:p>
    <w:tbl>
      <w:tblPr>
        <w:tblW w:w="5000" w:type="pct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5652"/>
        <w:gridCol w:w="3966"/>
      </w:tblGrid>
      <w:tr w:rsidR="000A331E" w:rsidRPr="001E30B1" w14:paraId="3D2918D8" w14:textId="77777777" w:rsidTr="000A331E">
        <w:trPr>
          <w:trHeight w:val="408"/>
        </w:trPr>
        <w:tc>
          <w:tcPr>
            <w:tcW w:w="2938" w:type="pct"/>
          </w:tcPr>
          <w:p w14:paraId="7821BE28" w14:textId="77777777" w:rsidR="000A331E" w:rsidRPr="008138F9" w:rsidRDefault="000A331E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4188EE41" w14:textId="77777777" w:rsidR="000A331E" w:rsidRPr="00E430FE" w:rsidRDefault="000A331E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331E" w:rsidRPr="008138F9" w14:paraId="1668BDC4" w14:textId="77777777" w:rsidTr="000A331E">
        <w:trPr>
          <w:trHeight w:val="408"/>
        </w:trPr>
        <w:tc>
          <w:tcPr>
            <w:tcW w:w="2938" w:type="pct"/>
            <w:vAlign w:val="center"/>
          </w:tcPr>
          <w:p w14:paraId="6CAAD927" w14:textId="77777777" w:rsidR="000A331E" w:rsidRPr="008138F9" w:rsidRDefault="000A331E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7159A054" w14:textId="77777777" w:rsidR="000A331E" w:rsidRPr="008138F9" w:rsidRDefault="000A331E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0A331E" w:rsidRPr="001E30B1" w14:paraId="72EC6A24" w14:textId="77777777" w:rsidTr="000A331E">
        <w:trPr>
          <w:trHeight w:val="408"/>
        </w:trPr>
        <w:tc>
          <w:tcPr>
            <w:tcW w:w="2938" w:type="pct"/>
            <w:vAlign w:val="center"/>
          </w:tcPr>
          <w:p w14:paraId="4B44B66F" w14:textId="77777777" w:rsidR="000A331E" w:rsidRPr="008138F9" w:rsidRDefault="000A331E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26179CF0" w14:textId="77777777" w:rsidR="000A331E" w:rsidRPr="00E430FE" w:rsidRDefault="000A331E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31E" w:rsidRPr="008138F9" w14:paraId="7824F174" w14:textId="77777777" w:rsidTr="000A331E">
        <w:trPr>
          <w:trHeight w:val="408"/>
        </w:trPr>
        <w:tc>
          <w:tcPr>
            <w:tcW w:w="2938" w:type="pct"/>
            <w:vAlign w:val="bottom"/>
          </w:tcPr>
          <w:p w14:paraId="72B0E7CD" w14:textId="77777777" w:rsidR="000A331E" w:rsidRPr="00E430FE" w:rsidRDefault="000A331E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62" w:type="pct"/>
            <w:vAlign w:val="bottom"/>
          </w:tcPr>
          <w:p w14:paraId="07B9A614" w14:textId="706CC521" w:rsidR="000A331E" w:rsidRPr="008138F9" w:rsidRDefault="000A331E" w:rsidP="006D17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A33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2,235</w:t>
            </w:r>
          </w:p>
        </w:tc>
      </w:tr>
      <w:tr w:rsidR="000A331E" w:rsidRPr="008138F9" w14:paraId="7B4A85AF" w14:textId="77777777" w:rsidTr="00E83068">
        <w:trPr>
          <w:trHeight w:val="408"/>
        </w:trPr>
        <w:tc>
          <w:tcPr>
            <w:tcW w:w="2938" w:type="pct"/>
            <w:tcBorders>
              <w:bottom w:val="nil"/>
            </w:tcBorders>
            <w:vAlign w:val="bottom"/>
          </w:tcPr>
          <w:p w14:paraId="3C4FE514" w14:textId="6740F5B6" w:rsidR="000A331E" w:rsidRPr="00E430FE" w:rsidRDefault="0091220D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0A331E"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ยอด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0A331E" w:rsidRPr="00E430FE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62" w:type="pct"/>
            <w:tcBorders>
              <w:bottom w:val="nil"/>
            </w:tcBorders>
            <w:vAlign w:val="bottom"/>
          </w:tcPr>
          <w:p w14:paraId="60140682" w14:textId="3DA9AFF9" w:rsidR="000A331E" w:rsidRPr="00E430FE" w:rsidRDefault="00E83068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</w:t>
            </w:r>
          </w:p>
        </w:tc>
      </w:tr>
      <w:tr w:rsidR="000A331E" w:rsidRPr="008138F9" w14:paraId="3B7BE9FA" w14:textId="77777777" w:rsidTr="00E83068">
        <w:trPr>
          <w:trHeight w:val="408"/>
        </w:trPr>
        <w:tc>
          <w:tcPr>
            <w:tcW w:w="2938" w:type="pct"/>
            <w:tcBorders>
              <w:bottom w:val="nil"/>
            </w:tcBorders>
            <w:vAlign w:val="bottom"/>
          </w:tcPr>
          <w:p w14:paraId="74F79051" w14:textId="42BB6AC1" w:rsidR="000A331E" w:rsidRPr="00E430FE" w:rsidRDefault="000A331E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D854F7" w:rsidRPr="00D854F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54F7"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854F7" w:rsidRPr="00D854F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2" w:type="pct"/>
            <w:tcBorders>
              <w:bottom w:val="nil"/>
            </w:tcBorders>
            <w:vAlign w:val="bottom"/>
          </w:tcPr>
          <w:p w14:paraId="58687C78" w14:textId="3C971A03" w:rsidR="000A331E" w:rsidRPr="008138F9" w:rsidRDefault="00E83068" w:rsidP="000A331E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830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2,286</w:t>
            </w:r>
          </w:p>
        </w:tc>
      </w:tr>
    </w:tbl>
    <w:p w14:paraId="7EAF1270" w14:textId="687DB5CD" w:rsidR="00190C33" w:rsidRPr="008138F9" w:rsidRDefault="00190C33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สินค้าคงเหลือ</w:t>
      </w:r>
      <w:r w:rsidR="005A171F" w:rsidRPr="00E430FE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41DDEF4F" w:rsidR="00603BE1" w:rsidRPr="008138F9" w:rsidRDefault="00603BE1" w:rsidP="00F00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6"/>
        <w:gridCol w:w="1985"/>
        <w:gridCol w:w="1987"/>
      </w:tblGrid>
      <w:tr w:rsidR="00F0084A" w:rsidRPr="008138F9" w14:paraId="0C03E273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7A328363" w14:textId="77777777" w:rsidR="00F0084A" w:rsidRPr="008138F9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7EE7570F" w14:textId="77777777" w:rsidR="00F0084A" w:rsidRPr="008138F9" w:rsidRDefault="00F0084A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0084A" w:rsidRPr="008138F9" w14:paraId="65FEF7D7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0C12FCF8" w14:textId="77777777" w:rsidR="00F0084A" w:rsidRPr="008138F9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4F7F697E" w14:textId="77777777" w:rsidR="00F0084A" w:rsidRPr="008138F9" w:rsidRDefault="00F0084A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F0084A" w:rsidRPr="008138F9" w14:paraId="6F726586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0176D09F" w14:textId="77777777" w:rsidR="00F0084A" w:rsidRPr="008138F9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462E0B40" w14:textId="77777777" w:rsidR="00F0084A" w:rsidRPr="00E430FE" w:rsidRDefault="00F0084A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84A" w:rsidRPr="008138F9" w14:paraId="0CCD3641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12ADB1BB" w14:textId="77777777" w:rsidR="00F0084A" w:rsidRPr="008138F9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2C8803B7" w14:textId="77777777" w:rsidR="00F0084A" w:rsidRPr="008138F9" w:rsidRDefault="00F0084A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3" w:type="pct"/>
            <w:vAlign w:val="bottom"/>
          </w:tcPr>
          <w:p w14:paraId="79034078" w14:textId="77777777" w:rsidR="00F0084A" w:rsidRPr="008138F9" w:rsidRDefault="00F0084A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0084A" w:rsidRPr="008138F9" w14:paraId="3F3F4324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37A71C6D" w14:textId="77777777" w:rsidR="00F0084A" w:rsidRPr="00E430FE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20FA6002" w14:textId="3A0FF534" w:rsidR="00F0084A" w:rsidRPr="008138F9" w:rsidRDefault="00C77A8A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C77A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77A8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3" w:type="pct"/>
            <w:vAlign w:val="bottom"/>
          </w:tcPr>
          <w:p w14:paraId="40420179" w14:textId="77777777" w:rsidR="00F0084A" w:rsidRPr="008138F9" w:rsidRDefault="00F0084A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0084A" w:rsidRPr="008138F9" w14:paraId="2A482FCC" w14:textId="77777777" w:rsidTr="00CD4585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BF9B" w14:textId="2372CF1F" w:rsidR="00F0084A" w:rsidRPr="00441CD6" w:rsidRDefault="00F0084A" w:rsidP="00F0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32" w:type="pct"/>
            <w:vAlign w:val="bottom"/>
          </w:tcPr>
          <w:p w14:paraId="5B6D88E7" w14:textId="33BD7905" w:rsidR="00F0084A" w:rsidRPr="008138F9" w:rsidRDefault="00E02B60" w:rsidP="001E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317</w:t>
            </w:r>
            <w:r w:rsidRPr="00E02B60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1033" w:type="pct"/>
            <w:vAlign w:val="bottom"/>
          </w:tcPr>
          <w:p w14:paraId="1429FFD4" w14:textId="523FB1B3" w:rsidR="00F0084A" w:rsidRPr="008138F9" w:rsidRDefault="00ED491E" w:rsidP="001E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347,317</w:t>
            </w:r>
          </w:p>
        </w:tc>
      </w:tr>
      <w:tr w:rsidR="00F0084A" w:rsidRPr="008138F9" w14:paraId="66494A14" w14:textId="77777777" w:rsidTr="00CD4585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1BB0" w14:textId="0680ADE9" w:rsidR="00F0084A" w:rsidRPr="00E430FE" w:rsidRDefault="00F0084A" w:rsidP="00F0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1032" w:type="pct"/>
            <w:vAlign w:val="bottom"/>
          </w:tcPr>
          <w:p w14:paraId="738FDBD2" w14:textId="6A49522E" w:rsidR="00F0084A" w:rsidRPr="008138F9" w:rsidRDefault="00125199" w:rsidP="001E07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/>
                <w:sz w:val="28"/>
                <w:szCs w:val="28"/>
              </w:rPr>
              <w:t>(1</w:t>
            </w:r>
            <w:r w:rsidRPr="00125199">
              <w:rPr>
                <w:rFonts w:ascii="Angsana New" w:hAnsi="Angsana New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</w:rPr>
              <w:t>088)</w:t>
            </w:r>
          </w:p>
        </w:tc>
        <w:tc>
          <w:tcPr>
            <w:tcW w:w="1033" w:type="pct"/>
            <w:vAlign w:val="bottom"/>
          </w:tcPr>
          <w:p w14:paraId="70F0F08D" w14:textId="28A82154" w:rsidR="00F0084A" w:rsidRPr="008138F9" w:rsidRDefault="00597BCF" w:rsidP="001E07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(1,088)</w:t>
            </w:r>
          </w:p>
        </w:tc>
      </w:tr>
      <w:tr w:rsidR="00F0084A" w:rsidRPr="008138F9" w14:paraId="4DAD2874" w14:textId="77777777" w:rsidTr="00CD4585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81CE" w14:textId="119C685D" w:rsidR="00F0084A" w:rsidRPr="00441CD6" w:rsidRDefault="00F0084A" w:rsidP="00F0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032" w:type="pct"/>
            <w:vAlign w:val="bottom"/>
          </w:tcPr>
          <w:p w14:paraId="3B9C7D53" w14:textId="5B94F6B3" w:rsidR="00F0084A" w:rsidRPr="00472081" w:rsidRDefault="00CD4585" w:rsidP="001E07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  <w:r w:rsidRPr="00CD458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1033" w:type="pct"/>
            <w:vAlign w:val="bottom"/>
          </w:tcPr>
          <w:p w14:paraId="7D80B503" w14:textId="2EB90AF6" w:rsidR="00F0084A" w:rsidRPr="00472081" w:rsidRDefault="001E071F" w:rsidP="004720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2081">
              <w:rPr>
                <w:rFonts w:ascii="Angsana New" w:hAnsi="Angsana New"/>
                <w:b/>
                <w:bCs/>
                <w:sz w:val="28"/>
                <w:szCs w:val="28"/>
              </w:rPr>
              <w:t>346,229</w:t>
            </w:r>
          </w:p>
        </w:tc>
      </w:tr>
    </w:tbl>
    <w:p w14:paraId="19087AD1" w14:textId="7FA1EF28" w:rsidR="00547532" w:rsidRDefault="00547532" w:rsidP="00973AB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E430FE">
        <w:rPr>
          <w:rFonts w:ascii="Angsana New" w:hAnsi="Angsana New" w:cs="Angsana New"/>
          <w:cs/>
        </w:rPr>
        <w:t xml:space="preserve">รายการเปลี่ยนแปลงของบัญชีค่าเผื่อด้อยค่าสินค้าเสื่อมสภาพของสินค้าคงเหลือ </w:t>
      </w:r>
      <w:r w:rsidR="00616E57" w:rsidRPr="00E430FE">
        <w:rPr>
          <w:rFonts w:ascii="Angsana New" w:hAnsi="Angsana New" w:cs="Angsana New"/>
          <w:cs/>
        </w:rPr>
        <w:t>สำหรับงวดหกเดือนสิ้นสุดวันที่</w:t>
      </w:r>
      <w:r w:rsidR="00616E57" w:rsidRPr="00E430FE">
        <w:rPr>
          <w:rFonts w:ascii="Angsana New" w:hAnsi="Angsana New" w:cs="Angsana New"/>
        </w:rPr>
        <w:t xml:space="preserve"> </w:t>
      </w:r>
      <w:r w:rsidR="00616E57" w:rsidRPr="00616E57">
        <w:rPr>
          <w:rFonts w:ascii="Angsana New" w:hAnsi="Angsana New" w:cs="Angsana New"/>
        </w:rPr>
        <w:t>30</w:t>
      </w:r>
      <w:r w:rsidR="00616E57" w:rsidRPr="00E430FE">
        <w:rPr>
          <w:rFonts w:ascii="Angsana New" w:hAnsi="Angsana New" w:cs="Angsana New"/>
          <w:cs/>
        </w:rPr>
        <w:t xml:space="preserve"> มิถุนายน </w:t>
      </w:r>
      <w:r w:rsidR="00616E57" w:rsidRPr="00616E57">
        <w:rPr>
          <w:rFonts w:ascii="Angsana New" w:hAnsi="Angsana New" w:cs="Angsana New"/>
        </w:rPr>
        <w:t>2569</w:t>
      </w:r>
      <w:r w:rsidR="0058743F" w:rsidRPr="008138F9">
        <w:rPr>
          <w:rFonts w:ascii="Angsana New" w:hAnsi="Angsana New" w:cs="Angsana New"/>
          <w:cs/>
        </w:rPr>
        <w:t xml:space="preserve"> </w:t>
      </w:r>
      <w:r w:rsidRPr="008138F9">
        <w:rPr>
          <w:rFonts w:ascii="Angsana New" w:hAnsi="Angsana New" w:cs="Angsana New"/>
          <w:cs/>
        </w:rPr>
        <w:t>สรุปได้ดังนี้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3966"/>
      </w:tblGrid>
      <w:tr w:rsidR="006E1ADA" w:rsidRPr="001E30B1" w14:paraId="4FD6E246" w14:textId="77777777" w:rsidTr="006D17F9">
        <w:trPr>
          <w:trHeight w:val="408"/>
        </w:trPr>
        <w:tc>
          <w:tcPr>
            <w:tcW w:w="2938" w:type="pct"/>
          </w:tcPr>
          <w:p w14:paraId="521287FB" w14:textId="77777777" w:rsidR="006E1ADA" w:rsidRPr="008138F9" w:rsidRDefault="006E1ADA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2BF77882" w14:textId="77777777" w:rsidR="006E1ADA" w:rsidRPr="00E430FE" w:rsidRDefault="006E1ADA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E1ADA" w:rsidRPr="008138F9" w14:paraId="24AB07BD" w14:textId="77777777" w:rsidTr="006D17F9">
        <w:trPr>
          <w:trHeight w:val="408"/>
        </w:trPr>
        <w:tc>
          <w:tcPr>
            <w:tcW w:w="2938" w:type="pct"/>
            <w:vAlign w:val="center"/>
          </w:tcPr>
          <w:p w14:paraId="01B3897A" w14:textId="77777777" w:rsidR="006E1ADA" w:rsidRPr="008138F9" w:rsidRDefault="006E1ADA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5FADABF7" w14:textId="77777777" w:rsidR="006E1ADA" w:rsidRPr="008138F9" w:rsidRDefault="006E1ADA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E1ADA" w:rsidRPr="001E30B1" w14:paraId="5107E519" w14:textId="77777777" w:rsidTr="006D17F9">
        <w:trPr>
          <w:trHeight w:val="408"/>
        </w:trPr>
        <w:tc>
          <w:tcPr>
            <w:tcW w:w="2938" w:type="pct"/>
            <w:vAlign w:val="center"/>
          </w:tcPr>
          <w:p w14:paraId="5054A272" w14:textId="77777777" w:rsidR="006E1ADA" w:rsidRPr="008138F9" w:rsidRDefault="006E1ADA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59E8BF83" w14:textId="77777777" w:rsidR="006E1ADA" w:rsidRPr="00E430FE" w:rsidRDefault="006E1ADA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4BD" w:rsidRPr="008138F9" w14:paraId="7BADEEBB" w14:textId="77777777" w:rsidTr="006D17F9">
        <w:trPr>
          <w:trHeight w:val="408"/>
        </w:trPr>
        <w:tc>
          <w:tcPr>
            <w:tcW w:w="2938" w:type="pct"/>
            <w:vAlign w:val="bottom"/>
          </w:tcPr>
          <w:p w14:paraId="14EA0859" w14:textId="31B28414" w:rsidR="007164BD" w:rsidRPr="00E430FE" w:rsidRDefault="007164BD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714EEB83" w14:textId="1BF6B407" w:rsidR="007164BD" w:rsidRPr="008138F9" w:rsidRDefault="00226E0D" w:rsidP="007164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6E0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  <w:tr w:rsidR="007164BD" w:rsidRPr="008138F9" w14:paraId="1E3B0A5A" w14:textId="77777777" w:rsidTr="00CD4585">
        <w:trPr>
          <w:trHeight w:val="408"/>
        </w:trPr>
        <w:tc>
          <w:tcPr>
            <w:tcW w:w="2938" w:type="pct"/>
            <w:vAlign w:val="bottom"/>
          </w:tcPr>
          <w:p w14:paraId="5AAC7CBC" w14:textId="1680F82A" w:rsidR="007164BD" w:rsidRPr="00E430FE" w:rsidRDefault="007164BD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ยอดเพิ่มขึ้นระหว่างงวด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263A1B6E" w14:textId="243A4ADD" w:rsidR="007164BD" w:rsidRPr="008138F9" w:rsidRDefault="00125199" w:rsidP="00226E0D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164BD" w:rsidRPr="008138F9" w14:paraId="0AE72986" w14:textId="77777777" w:rsidTr="00CD4585">
        <w:trPr>
          <w:trHeight w:val="408"/>
        </w:trPr>
        <w:tc>
          <w:tcPr>
            <w:tcW w:w="2938" w:type="pct"/>
            <w:vAlign w:val="bottom"/>
          </w:tcPr>
          <w:p w14:paraId="4675BF57" w14:textId="104015C2" w:rsidR="007164BD" w:rsidRPr="00E430FE" w:rsidRDefault="007164BD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616E57" w:rsidRPr="00616E5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16E57"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616E57" w:rsidRPr="00616E57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2E3A3A9B" w14:textId="564183BD" w:rsidR="007164BD" w:rsidRPr="008138F9" w:rsidRDefault="00125199" w:rsidP="00226E0D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5AD6A13F" w14:textId="77777777" w:rsidR="00A431A4" w:rsidRPr="008138F9" w:rsidRDefault="00A43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z w:val="28"/>
          <w:szCs w:val="28"/>
        </w:rPr>
        <w:br w:type="page"/>
      </w:r>
    </w:p>
    <w:p w14:paraId="388C68D8" w14:textId="0499D937" w:rsidR="002D7D4D" w:rsidRPr="008138F9" w:rsidRDefault="004079A8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p w14:paraId="6E7155A5" w14:textId="77777777" w:rsidR="00A431A4" w:rsidRPr="008138F9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6"/>
        <w:gridCol w:w="1985"/>
        <w:gridCol w:w="1987"/>
      </w:tblGrid>
      <w:tr w:rsidR="00A431A4" w:rsidRPr="008138F9" w14:paraId="10DD009F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0CEF84BE" w14:textId="77777777" w:rsidR="00A431A4" w:rsidRPr="008138F9" w:rsidRDefault="00A431A4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5BC432C8" w14:textId="77777777" w:rsidR="00A431A4" w:rsidRPr="008138F9" w:rsidRDefault="00A431A4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431A4" w:rsidRPr="008138F9" w14:paraId="15D39D3C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096D7EB3" w14:textId="77777777" w:rsidR="00A431A4" w:rsidRPr="008138F9" w:rsidRDefault="00A431A4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48A24F93" w14:textId="77777777" w:rsidR="00A431A4" w:rsidRPr="008138F9" w:rsidRDefault="00A431A4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A431A4" w:rsidRPr="008138F9" w14:paraId="31FF2938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7243D0AC" w14:textId="77777777" w:rsidR="00A431A4" w:rsidRPr="008138F9" w:rsidRDefault="00A431A4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2EA95A6F" w14:textId="77777777" w:rsidR="00A431A4" w:rsidRPr="00E430FE" w:rsidRDefault="00A431A4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1A4" w:rsidRPr="008138F9" w14:paraId="32045EA2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24DD1B78" w14:textId="77777777" w:rsidR="00A431A4" w:rsidRPr="008138F9" w:rsidRDefault="00A431A4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51738111" w14:textId="77777777" w:rsidR="00A431A4" w:rsidRPr="008138F9" w:rsidRDefault="00A431A4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3" w:type="pct"/>
            <w:vAlign w:val="bottom"/>
          </w:tcPr>
          <w:p w14:paraId="572B4509" w14:textId="77777777" w:rsidR="00A431A4" w:rsidRPr="008138F9" w:rsidRDefault="00A431A4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431A4" w:rsidRPr="008138F9" w14:paraId="0923DE0E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6CAF4A0F" w14:textId="77777777" w:rsidR="00A431A4" w:rsidRPr="00E430FE" w:rsidRDefault="00A431A4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1BB92028" w14:textId="3C0934F0" w:rsidR="00A431A4" w:rsidRPr="008138F9" w:rsidRDefault="00C77A8A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C77A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77A8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3" w:type="pct"/>
            <w:vAlign w:val="bottom"/>
          </w:tcPr>
          <w:p w14:paraId="28135801" w14:textId="77777777" w:rsidR="00A431A4" w:rsidRPr="008138F9" w:rsidRDefault="00A431A4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C73B0" w:rsidRPr="008138F9" w14:paraId="06C94173" w14:textId="77777777" w:rsidTr="00733FA8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81B3" w14:textId="1A523C99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032" w:type="pct"/>
            <w:vAlign w:val="bottom"/>
          </w:tcPr>
          <w:p w14:paraId="6E1E75DC" w14:textId="736EBA17" w:rsidR="003C73B0" w:rsidRPr="008138F9" w:rsidRDefault="00733FA8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159</w:t>
            </w:r>
            <w:r w:rsidRPr="00733FA8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71</w:t>
            </w:r>
            <w:r w:rsidR="008610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3" w:type="pct"/>
            <w:vAlign w:val="bottom"/>
          </w:tcPr>
          <w:p w14:paraId="219C5DDA" w14:textId="7F4A7A20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710BF4"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,680</w:t>
            </w:r>
          </w:p>
        </w:tc>
      </w:tr>
      <w:tr w:rsidR="003C73B0" w:rsidRPr="008138F9" w14:paraId="6D282CEC" w14:textId="77777777" w:rsidTr="00733FA8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96AA" w14:textId="65B26AE5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1032" w:type="pct"/>
            <w:vAlign w:val="bottom"/>
          </w:tcPr>
          <w:p w14:paraId="5000F94F" w14:textId="3A2BCC29" w:rsidR="003C73B0" w:rsidRPr="008138F9" w:rsidRDefault="003D18CF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68</w:t>
            </w:r>
            <w:r w:rsidRPr="003D18CF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033" w:type="pct"/>
            <w:vAlign w:val="bottom"/>
          </w:tcPr>
          <w:p w14:paraId="506927C9" w14:textId="02469AB6" w:rsidR="003C73B0" w:rsidRPr="008138F9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</w:tr>
      <w:tr w:rsidR="003C73B0" w:rsidRPr="008138F9" w14:paraId="7E534ED8" w14:textId="77777777" w:rsidTr="00733FA8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50F2" w14:textId="268D33AE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32" w:type="pct"/>
            <w:vAlign w:val="bottom"/>
          </w:tcPr>
          <w:p w14:paraId="593E2D74" w14:textId="095AC77D" w:rsidR="003C73B0" w:rsidRPr="004E237A" w:rsidRDefault="00733FA8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  <w:r w:rsidRPr="00733F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86107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33" w:type="pct"/>
            <w:vAlign w:val="bottom"/>
          </w:tcPr>
          <w:p w14:paraId="4162974D" w14:textId="0BE638CD" w:rsidR="003C73B0" w:rsidRPr="004E237A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229,080</w:t>
            </w:r>
          </w:p>
        </w:tc>
      </w:tr>
    </w:tbl>
    <w:p w14:paraId="45FC5C83" w14:textId="0CF21EE6" w:rsidR="00825A00" w:rsidRPr="008138F9" w:rsidRDefault="00825A00" w:rsidP="00BA0831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0FE">
        <w:rPr>
          <w:rFonts w:ascii="Angsana New" w:hAnsi="Angsana New"/>
          <w:b/>
          <w:bCs/>
          <w:sz w:val="28"/>
          <w:szCs w:val="28"/>
          <w:cs/>
        </w:rPr>
        <w:t xml:space="preserve">ตราสารทุน </w:t>
      </w:r>
      <w:r w:rsidR="00FD2DC2">
        <w:rPr>
          <w:rFonts w:ascii="Angsana New" w:hAnsi="Angsana New"/>
          <w:b/>
          <w:bCs/>
          <w:sz w:val="28"/>
          <w:szCs w:val="28"/>
        </w:rPr>
        <w:t>-</w:t>
      </w:r>
      <w:r w:rsidRPr="00E430FE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หลักทรัพย์จดทะเบียนในตลาดหลักทรัพย์</w:t>
      </w:r>
    </w:p>
    <w:tbl>
      <w:tblPr>
        <w:tblW w:w="9620" w:type="dxa"/>
        <w:tblLayout w:type="fixed"/>
        <w:tblLook w:val="0000" w:firstRow="0" w:lastRow="0" w:firstColumn="0" w:lastColumn="0" w:noHBand="0" w:noVBand="0"/>
      </w:tblPr>
      <w:tblGrid>
        <w:gridCol w:w="5364"/>
        <w:gridCol w:w="1420"/>
        <w:gridCol w:w="1416"/>
        <w:gridCol w:w="1420"/>
      </w:tblGrid>
      <w:tr w:rsidR="0025720A" w:rsidRPr="008138F9" w14:paraId="5C7C31E4" w14:textId="3A66A081" w:rsidTr="003C73B0">
        <w:trPr>
          <w:trHeight w:val="397"/>
          <w:tblHeader/>
        </w:trPr>
        <w:tc>
          <w:tcPr>
            <w:tcW w:w="5364" w:type="dxa"/>
            <w:vAlign w:val="bottom"/>
          </w:tcPr>
          <w:p w14:paraId="6F1B0EC2" w14:textId="77777777" w:rsidR="005839F3" w:rsidRPr="008138F9" w:rsidRDefault="005839F3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0E284052" w14:textId="2915CDCC" w:rsidR="005839F3" w:rsidRPr="00E430FE" w:rsidRDefault="005839F3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5720A" w:rsidRPr="008138F9" w14:paraId="0A14CCE3" w14:textId="6F933E2F" w:rsidTr="003C73B0">
        <w:trPr>
          <w:trHeight w:val="397"/>
          <w:tblHeader/>
        </w:trPr>
        <w:tc>
          <w:tcPr>
            <w:tcW w:w="5364" w:type="dxa"/>
            <w:vAlign w:val="bottom"/>
          </w:tcPr>
          <w:p w14:paraId="2392D078" w14:textId="77777777" w:rsidR="004054E1" w:rsidRPr="008138F9" w:rsidRDefault="004054E1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7EC574CD" w14:textId="28F0EC6D" w:rsidR="004054E1" w:rsidRPr="00E430FE" w:rsidRDefault="004054E1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25720A" w:rsidRPr="008138F9" w14:paraId="051775D0" w14:textId="440FC6C6" w:rsidTr="003C73B0">
        <w:trPr>
          <w:trHeight w:val="397"/>
          <w:tblHeader/>
        </w:trPr>
        <w:tc>
          <w:tcPr>
            <w:tcW w:w="5364" w:type="dxa"/>
            <w:vAlign w:val="bottom"/>
          </w:tcPr>
          <w:p w14:paraId="5B04E8B2" w14:textId="77777777" w:rsidR="004054E1" w:rsidRPr="008138F9" w:rsidRDefault="004054E1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C496469" w14:textId="7147F0CC" w:rsidR="004054E1" w:rsidRPr="00E430FE" w:rsidRDefault="004054E1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20A" w:rsidRPr="008138F9" w14:paraId="51287591" w14:textId="19512CE2" w:rsidTr="003C73B0">
        <w:trPr>
          <w:trHeight w:val="397"/>
          <w:tblHeader/>
        </w:trPr>
        <w:tc>
          <w:tcPr>
            <w:tcW w:w="5364" w:type="dxa"/>
          </w:tcPr>
          <w:p w14:paraId="700F6F79" w14:textId="37492A59" w:rsidR="008138F9" w:rsidRPr="008138F9" w:rsidRDefault="008138F9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1B3456AB" w14:textId="37053E61" w:rsidR="008138F9" w:rsidRPr="008138F9" w:rsidRDefault="008138F9" w:rsidP="000A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16" w:type="dxa"/>
            <w:vAlign w:val="bottom"/>
          </w:tcPr>
          <w:p w14:paraId="41ED8C34" w14:textId="05270DB1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5A339EE2" w14:textId="77777777" w:rsidR="008138F9" w:rsidRPr="00E430FE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720A" w:rsidRPr="008138F9" w14:paraId="05FFA22C" w14:textId="77777777" w:rsidTr="003C73B0">
        <w:trPr>
          <w:trHeight w:val="397"/>
          <w:tblHeader/>
        </w:trPr>
        <w:tc>
          <w:tcPr>
            <w:tcW w:w="5364" w:type="dxa"/>
          </w:tcPr>
          <w:p w14:paraId="5D27981D" w14:textId="77777777" w:rsidR="008138F9" w:rsidRPr="008138F9" w:rsidRDefault="008138F9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53037D1B" w14:textId="21EED93D" w:rsidR="008138F9" w:rsidRPr="008138F9" w:rsidRDefault="008138F9" w:rsidP="000A2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6" w:type="dxa"/>
            <w:vAlign w:val="bottom"/>
          </w:tcPr>
          <w:p w14:paraId="47E35637" w14:textId="3B475493" w:rsidR="008138F9" w:rsidRPr="008138F9" w:rsidRDefault="008138F9" w:rsidP="008138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0" w:type="dxa"/>
          </w:tcPr>
          <w:p w14:paraId="776F5AE9" w14:textId="55662F2B" w:rsidR="008138F9" w:rsidRPr="00E430FE" w:rsidRDefault="008138F9" w:rsidP="008138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5720A" w:rsidRPr="008138F9" w14:paraId="115E17C4" w14:textId="77777777" w:rsidTr="00B7506B">
        <w:trPr>
          <w:trHeight w:val="397"/>
          <w:tblHeader/>
        </w:trPr>
        <w:tc>
          <w:tcPr>
            <w:tcW w:w="5364" w:type="dxa"/>
          </w:tcPr>
          <w:p w14:paraId="784BC2FE" w14:textId="77777777" w:rsidR="008138F9" w:rsidRPr="00E430FE" w:rsidRDefault="008138F9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0D847A38" w14:textId="6310B9AC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138F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16" w:type="dxa"/>
            <w:vAlign w:val="bottom"/>
          </w:tcPr>
          <w:p w14:paraId="2E517835" w14:textId="77777777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67D5622" w14:textId="77777777" w:rsidR="008138F9" w:rsidRPr="00E430FE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720A" w:rsidRPr="008138F9" w14:paraId="222495F5" w14:textId="11995939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C64F1" w14:textId="3B027375" w:rsidR="008138F9" w:rsidRPr="00E430FE" w:rsidRDefault="008138F9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7A8A" w:rsidRPr="00C77A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77A8A"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C77A8A" w:rsidRPr="00C77A8A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0" w:type="dxa"/>
            <w:vAlign w:val="bottom"/>
          </w:tcPr>
          <w:p w14:paraId="31B93463" w14:textId="77777777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91B94B4" w14:textId="788E8FDE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43008DB7" w14:textId="77777777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24C" w:rsidRPr="008138F9" w14:paraId="781444E0" w14:textId="77777777" w:rsidTr="00604E9A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1DE0" w14:textId="294FD2BA" w:rsidR="0006724C" w:rsidRPr="00E430FE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0" w:type="dxa"/>
            <w:vAlign w:val="bottom"/>
          </w:tcPr>
          <w:p w14:paraId="748F048C" w14:textId="3E47410E" w:rsidR="0006724C" w:rsidRPr="003C73B0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21</w:t>
            </w:r>
            <w:r w:rsidRPr="00FB4ABD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16" w:type="dxa"/>
            <w:vAlign w:val="bottom"/>
          </w:tcPr>
          <w:p w14:paraId="2DAE5776" w14:textId="4E978DD4" w:rsidR="0006724C" w:rsidRPr="003C73B0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17</w:t>
            </w:r>
            <w:r w:rsidRPr="00F73160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420" w:type="dxa"/>
          </w:tcPr>
          <w:p w14:paraId="145E133A" w14:textId="2728CC64" w:rsidR="0006724C" w:rsidRPr="003C73B0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38,325</w:t>
            </w:r>
          </w:p>
        </w:tc>
      </w:tr>
      <w:tr w:rsidR="0006724C" w:rsidRPr="008138F9" w14:paraId="07FE45DC" w14:textId="77777777" w:rsidTr="00733FA8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41A46" w14:textId="0AC9C1BC" w:rsidR="0006724C" w:rsidRPr="00441CD6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420" w:type="dxa"/>
            <w:vAlign w:val="bottom"/>
          </w:tcPr>
          <w:p w14:paraId="54E0DC73" w14:textId="6B1C5B9E" w:rsidR="0006724C" w:rsidRPr="003C73B0" w:rsidRDefault="001D665D" w:rsidP="00067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118</w:t>
            </w:r>
            <w:r w:rsidRPr="001D665D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416" w:type="dxa"/>
            <w:vAlign w:val="bottom"/>
          </w:tcPr>
          <w:p w14:paraId="51760CA1" w14:textId="51B38568" w:rsidR="0006724C" w:rsidRPr="003C73B0" w:rsidRDefault="001D665D" w:rsidP="00067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2</w:t>
            </w:r>
            <w:r w:rsidRPr="001D665D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40</w:t>
            </w:r>
            <w:r w:rsidR="001F796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0" w:type="dxa"/>
          </w:tcPr>
          <w:p w14:paraId="38CF690F" w14:textId="18E070E0" w:rsidR="0006724C" w:rsidRPr="003C73B0" w:rsidRDefault="00941D97" w:rsidP="00067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121</w:t>
            </w:r>
            <w:r w:rsidRPr="00941D97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38</w:t>
            </w:r>
            <w:r w:rsidR="001F796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6724C" w:rsidRPr="008138F9" w14:paraId="473F7631" w14:textId="77777777" w:rsidTr="00733FA8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A967" w14:textId="72A1A504" w:rsidR="0006724C" w:rsidRPr="00441CD6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508091DC" w14:textId="524ABF40" w:rsidR="0006724C" w:rsidRPr="003C73B0" w:rsidRDefault="00AA12F7" w:rsidP="00067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140</w:t>
            </w:r>
            <w:r w:rsidRPr="00AA12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1416" w:type="dxa"/>
            <w:vAlign w:val="bottom"/>
          </w:tcPr>
          <w:p w14:paraId="6F687CA9" w14:textId="0021EA89" w:rsidR="0006724C" w:rsidRPr="003C73B0" w:rsidRDefault="00AA12F7" w:rsidP="00067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AA12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="001F796B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20" w:type="dxa"/>
          </w:tcPr>
          <w:p w14:paraId="16835423" w14:textId="2377E6D1" w:rsidR="0006724C" w:rsidRPr="003C73B0" w:rsidRDefault="00AA12F7" w:rsidP="00067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159</w:t>
            </w:r>
            <w:r w:rsidRPr="00AA12F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1F796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06724C" w:rsidRPr="008138F9" w14:paraId="4EA3D7EA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B0628" w14:textId="77777777" w:rsidR="0006724C" w:rsidRPr="00E430FE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7747D8D0" w14:textId="77777777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1A558AD1" w14:textId="77777777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5EBB3317" w14:textId="77777777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24C" w:rsidRPr="008138F9" w14:paraId="736243F3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A2BE" w14:textId="12ECAB1F" w:rsidR="0006724C" w:rsidRPr="00E430FE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0" w:type="dxa"/>
            <w:vAlign w:val="bottom"/>
          </w:tcPr>
          <w:p w14:paraId="66FB38B3" w14:textId="77777777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EBB1786" w14:textId="77777777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A824A1D" w14:textId="77777777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24C" w:rsidRPr="008138F9" w14:paraId="19B13C02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FB35" w14:textId="1C6D7860" w:rsidR="0006724C" w:rsidRPr="00E430FE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0" w:type="dxa"/>
            <w:vAlign w:val="bottom"/>
          </w:tcPr>
          <w:p w14:paraId="1EECD5D4" w14:textId="3A59068C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21</w:t>
            </w:r>
            <w:r w:rsidRPr="00FB4ABD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16" w:type="dxa"/>
            <w:vAlign w:val="bottom"/>
          </w:tcPr>
          <w:p w14:paraId="7ED3FAFB" w14:textId="3F37976E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17</w:t>
            </w:r>
            <w:r w:rsidRPr="00F73160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420" w:type="dxa"/>
          </w:tcPr>
          <w:p w14:paraId="25506EA3" w14:textId="1F8CAF33" w:rsidR="0006724C" w:rsidRPr="008138F9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38,325</w:t>
            </w:r>
          </w:p>
        </w:tc>
      </w:tr>
      <w:tr w:rsidR="0006724C" w:rsidRPr="008138F9" w14:paraId="553E3598" w14:textId="2B26F4B8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A64D" w14:textId="2EAFCE3C" w:rsidR="0006724C" w:rsidRPr="00E430FE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420" w:type="dxa"/>
            <w:vAlign w:val="bottom"/>
          </w:tcPr>
          <w:p w14:paraId="518DD10E" w14:textId="045D0BB2" w:rsidR="0006724C" w:rsidRPr="008138F9" w:rsidRDefault="0006724C" w:rsidP="00067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119</w:t>
            </w:r>
            <w:r w:rsidRPr="0009329B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416" w:type="dxa"/>
            <w:vAlign w:val="bottom"/>
          </w:tcPr>
          <w:p w14:paraId="4899F44E" w14:textId="3E9F5124" w:rsidR="0006724C" w:rsidRPr="008138F9" w:rsidRDefault="0006724C" w:rsidP="00067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2</w:t>
            </w:r>
            <w:r w:rsidRPr="00A2543B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420" w:type="dxa"/>
          </w:tcPr>
          <w:p w14:paraId="1086F723" w14:textId="6EC7C37F" w:rsidR="0006724C" w:rsidRPr="008138F9" w:rsidRDefault="0006724C" w:rsidP="000672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122,355</w:t>
            </w:r>
          </w:p>
        </w:tc>
      </w:tr>
      <w:tr w:rsidR="0006724C" w:rsidRPr="008138F9" w14:paraId="60FF65F7" w14:textId="3D6F71E0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D937" w14:textId="29879D57" w:rsidR="0006724C" w:rsidRPr="00E430FE" w:rsidRDefault="0006724C" w:rsidP="0006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258BFA62" w14:textId="00964F2F" w:rsidR="0006724C" w:rsidRPr="004E237A" w:rsidRDefault="0006724C" w:rsidP="00067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37A">
              <w:rPr>
                <w:rFonts w:ascii="Angsana New" w:hAnsi="Angsana New"/>
                <w:b/>
                <w:bCs/>
                <w:sz w:val="28"/>
                <w:szCs w:val="28"/>
              </w:rPr>
              <w:t>140,904</w:t>
            </w:r>
          </w:p>
        </w:tc>
        <w:tc>
          <w:tcPr>
            <w:tcW w:w="1416" w:type="dxa"/>
            <w:vAlign w:val="bottom"/>
          </w:tcPr>
          <w:p w14:paraId="06114E8F" w14:textId="106357CD" w:rsidR="0006724C" w:rsidRPr="004E237A" w:rsidRDefault="0006724C" w:rsidP="00067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37A">
              <w:rPr>
                <w:rFonts w:ascii="Angsana New" w:hAnsi="Angsana New"/>
                <w:b/>
                <w:bCs/>
                <w:sz w:val="28"/>
                <w:szCs w:val="28"/>
              </w:rPr>
              <w:t>19,776</w:t>
            </w:r>
          </w:p>
        </w:tc>
        <w:tc>
          <w:tcPr>
            <w:tcW w:w="1420" w:type="dxa"/>
          </w:tcPr>
          <w:p w14:paraId="777075BD" w14:textId="4DEE21CA" w:rsidR="0006724C" w:rsidRPr="004E237A" w:rsidRDefault="0006724C" w:rsidP="000672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160,680</w:t>
            </w:r>
          </w:p>
        </w:tc>
      </w:tr>
    </w:tbl>
    <w:p w14:paraId="5B9C69F5" w14:textId="77777777" w:rsidR="008138F9" w:rsidRPr="00E430FE" w:rsidRDefault="00813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E107F2">
        <w:rPr>
          <w:rFonts w:ascii="Angsana New" w:hAnsi="Angsana New"/>
          <w:b/>
          <w:bCs/>
          <w:sz w:val="28"/>
          <w:szCs w:val="28"/>
        </w:rPr>
        <w:br w:type="page"/>
      </w:r>
    </w:p>
    <w:p w14:paraId="4DF120BB" w14:textId="5C82CA54" w:rsidR="000A236C" w:rsidRDefault="00825A00" w:rsidP="00BA0831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0FE">
        <w:rPr>
          <w:rFonts w:ascii="Angsana New" w:hAnsi="Angsana New"/>
          <w:b/>
          <w:bCs/>
          <w:sz w:val="28"/>
          <w:szCs w:val="28"/>
          <w:cs/>
        </w:rPr>
        <w:lastRenderedPageBreak/>
        <w:t>ตราสารทุน</w:t>
      </w:r>
      <w:r w:rsidRPr="00710BF4">
        <w:rPr>
          <w:rFonts w:ascii="Angsana New" w:hAnsi="Angsana New"/>
          <w:b/>
          <w:bCs/>
          <w:sz w:val="28"/>
          <w:szCs w:val="28"/>
        </w:rPr>
        <w:t xml:space="preserve"> </w:t>
      </w:r>
      <w:r w:rsidR="00C278E4">
        <w:rPr>
          <w:rFonts w:ascii="Angsana New" w:hAnsi="Angsana New"/>
          <w:b/>
          <w:bCs/>
          <w:sz w:val="28"/>
          <w:szCs w:val="28"/>
        </w:rPr>
        <w:t>-</w:t>
      </w:r>
      <w:r w:rsidRPr="00E430FE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620" w:type="dxa"/>
        <w:tblLayout w:type="fixed"/>
        <w:tblLook w:val="0000" w:firstRow="0" w:lastRow="0" w:firstColumn="0" w:lastColumn="0" w:noHBand="0" w:noVBand="0"/>
      </w:tblPr>
      <w:tblGrid>
        <w:gridCol w:w="5364"/>
        <w:gridCol w:w="1420"/>
        <w:gridCol w:w="1416"/>
        <w:gridCol w:w="1420"/>
      </w:tblGrid>
      <w:tr w:rsidR="00C64659" w:rsidRPr="001E30B1" w14:paraId="779A6DDC" w14:textId="77777777" w:rsidTr="00C64659">
        <w:trPr>
          <w:trHeight w:val="397"/>
          <w:tblHeader/>
        </w:trPr>
        <w:tc>
          <w:tcPr>
            <w:tcW w:w="5364" w:type="dxa"/>
            <w:vAlign w:val="bottom"/>
          </w:tcPr>
          <w:p w14:paraId="7413E28D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39E7404C" w14:textId="77777777" w:rsidR="00C64659" w:rsidRPr="00E430FE" w:rsidRDefault="00C64659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64659" w:rsidRPr="001E30B1" w14:paraId="7A011C7C" w14:textId="77777777" w:rsidTr="00C64659">
        <w:trPr>
          <w:trHeight w:val="397"/>
          <w:tblHeader/>
        </w:trPr>
        <w:tc>
          <w:tcPr>
            <w:tcW w:w="5364" w:type="dxa"/>
            <w:vAlign w:val="bottom"/>
          </w:tcPr>
          <w:p w14:paraId="7A759159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0B55EA10" w14:textId="77777777" w:rsidR="00C64659" w:rsidRPr="00E430FE" w:rsidRDefault="00C64659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C64659" w:rsidRPr="008138F9" w14:paraId="404D5708" w14:textId="77777777" w:rsidTr="00C64659">
        <w:trPr>
          <w:trHeight w:val="397"/>
          <w:tblHeader/>
        </w:trPr>
        <w:tc>
          <w:tcPr>
            <w:tcW w:w="5364" w:type="dxa"/>
            <w:vAlign w:val="bottom"/>
          </w:tcPr>
          <w:p w14:paraId="17AEB57D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4753A61" w14:textId="77777777" w:rsidR="00C64659" w:rsidRPr="00E430FE" w:rsidRDefault="00C64659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4659" w:rsidRPr="001E30B1" w14:paraId="06753B0B" w14:textId="77777777" w:rsidTr="00C64659">
        <w:trPr>
          <w:trHeight w:val="397"/>
          <w:tblHeader/>
        </w:trPr>
        <w:tc>
          <w:tcPr>
            <w:tcW w:w="5364" w:type="dxa"/>
          </w:tcPr>
          <w:p w14:paraId="7210A5CB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03B55F6D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16" w:type="dxa"/>
            <w:vAlign w:val="bottom"/>
          </w:tcPr>
          <w:p w14:paraId="601A83AE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43A950E" w14:textId="77777777" w:rsidR="00C64659" w:rsidRPr="00E430FE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4659" w:rsidRPr="001E30B1" w14:paraId="319CB7F2" w14:textId="77777777" w:rsidTr="00C64659">
        <w:trPr>
          <w:trHeight w:val="397"/>
          <w:tblHeader/>
        </w:trPr>
        <w:tc>
          <w:tcPr>
            <w:tcW w:w="5364" w:type="dxa"/>
          </w:tcPr>
          <w:p w14:paraId="5A66B956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31E0F5C1" w14:textId="77777777" w:rsidR="00C64659" w:rsidRPr="008138F9" w:rsidRDefault="00C64659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6" w:type="dxa"/>
            <w:vAlign w:val="bottom"/>
          </w:tcPr>
          <w:p w14:paraId="1E40BAF7" w14:textId="77777777" w:rsidR="00C64659" w:rsidRPr="008138F9" w:rsidRDefault="00C64659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0" w:type="dxa"/>
          </w:tcPr>
          <w:p w14:paraId="34516501" w14:textId="77777777" w:rsidR="00C64659" w:rsidRPr="00E430FE" w:rsidRDefault="00C64659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64659" w:rsidRPr="001E30B1" w14:paraId="76DF7777" w14:textId="77777777" w:rsidTr="00E009A5">
        <w:trPr>
          <w:trHeight w:val="397"/>
          <w:tblHeader/>
        </w:trPr>
        <w:tc>
          <w:tcPr>
            <w:tcW w:w="5364" w:type="dxa"/>
          </w:tcPr>
          <w:p w14:paraId="64499DEC" w14:textId="77777777" w:rsidR="00C64659" w:rsidRPr="00E430FE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773C4CDC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138F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16" w:type="dxa"/>
            <w:vAlign w:val="bottom"/>
          </w:tcPr>
          <w:p w14:paraId="5F5D83DD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1989D83" w14:textId="77777777" w:rsidR="00C64659" w:rsidRPr="00E430FE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4659" w:rsidRPr="008138F9" w14:paraId="04C5DA20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F801" w14:textId="3A85435B" w:rsidR="00C64659" w:rsidRPr="00E430FE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C545D" w:rsidRPr="00FC54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FC545D"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FC545D" w:rsidRPr="00FC545D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0" w:type="dxa"/>
            <w:vAlign w:val="bottom"/>
          </w:tcPr>
          <w:p w14:paraId="1E952E3C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C1B6E9D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36F6D6E" w14:textId="77777777" w:rsidR="00C64659" w:rsidRPr="008138F9" w:rsidRDefault="00C64659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370" w:rsidRPr="008138F9" w14:paraId="720E72AF" w14:textId="77777777" w:rsidTr="00BF00C7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A3D7" w14:textId="77777777" w:rsidR="00BF3370" w:rsidRPr="00E430FE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0" w:type="dxa"/>
            <w:vAlign w:val="bottom"/>
          </w:tcPr>
          <w:p w14:paraId="7E933B01" w14:textId="7715CD01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132"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1416" w:type="dxa"/>
            <w:vAlign w:val="bottom"/>
          </w:tcPr>
          <w:p w14:paraId="714B95A3" w14:textId="1A66930E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99A">
              <w:rPr>
                <w:rFonts w:ascii="Angsana New" w:hAnsi="Angsana New"/>
                <w:sz w:val="28"/>
                <w:szCs w:val="28"/>
              </w:rPr>
              <w:t>14,325</w:t>
            </w:r>
          </w:p>
        </w:tc>
        <w:tc>
          <w:tcPr>
            <w:tcW w:w="1420" w:type="dxa"/>
          </w:tcPr>
          <w:p w14:paraId="7BB88D37" w14:textId="6C24507B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19,455</w:t>
            </w:r>
          </w:p>
        </w:tc>
      </w:tr>
      <w:tr w:rsidR="00BF3370" w:rsidRPr="008138F9" w14:paraId="172E48C8" w14:textId="77777777" w:rsidTr="00BF00C7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9F95" w14:textId="77777777" w:rsidR="00BF3370" w:rsidRPr="00E430FE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420" w:type="dxa"/>
            <w:vAlign w:val="bottom"/>
          </w:tcPr>
          <w:p w14:paraId="0FC0E249" w14:textId="48307B10" w:rsidR="00BF3370" w:rsidRPr="008138F9" w:rsidRDefault="00BF3370" w:rsidP="00BF33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132">
              <w:rPr>
                <w:rFonts w:ascii="Angsana New" w:hAnsi="Angsana New"/>
                <w:sz w:val="28"/>
                <w:szCs w:val="28"/>
              </w:rPr>
              <w:t>(3,815)</w:t>
            </w:r>
          </w:p>
        </w:tc>
        <w:tc>
          <w:tcPr>
            <w:tcW w:w="1416" w:type="dxa"/>
            <w:vAlign w:val="bottom"/>
          </w:tcPr>
          <w:p w14:paraId="75B5C51C" w14:textId="06EE02BC" w:rsidR="00BF3370" w:rsidRPr="008138F9" w:rsidRDefault="00BF3370" w:rsidP="00BF33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12B">
              <w:rPr>
                <w:rFonts w:ascii="Angsana New" w:hAnsi="Angsana New"/>
                <w:sz w:val="28"/>
                <w:szCs w:val="28"/>
              </w:rPr>
              <w:t>52,760</w:t>
            </w:r>
          </w:p>
        </w:tc>
        <w:tc>
          <w:tcPr>
            <w:tcW w:w="1420" w:type="dxa"/>
          </w:tcPr>
          <w:p w14:paraId="5957C505" w14:textId="73EBABAD" w:rsidR="00BF3370" w:rsidRPr="008138F9" w:rsidRDefault="00BF3370" w:rsidP="00BF33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48,945</w:t>
            </w:r>
          </w:p>
        </w:tc>
      </w:tr>
      <w:tr w:rsidR="00BF3370" w:rsidRPr="008138F9" w14:paraId="1131E2EE" w14:textId="77777777" w:rsidTr="00BF00C7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CCB6" w14:textId="77777777" w:rsidR="00BF3370" w:rsidRPr="00E430FE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647C5AD3" w14:textId="332613B2" w:rsidR="00BF3370" w:rsidRPr="00C278E4" w:rsidRDefault="00BF3370" w:rsidP="00BF33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8E4">
              <w:rPr>
                <w:rFonts w:ascii="Angsana New" w:hAnsi="Angsana New"/>
                <w:b/>
                <w:bCs/>
                <w:sz w:val="28"/>
                <w:szCs w:val="28"/>
              </w:rPr>
              <w:t>1,315</w:t>
            </w:r>
          </w:p>
        </w:tc>
        <w:tc>
          <w:tcPr>
            <w:tcW w:w="1416" w:type="dxa"/>
            <w:vAlign w:val="bottom"/>
          </w:tcPr>
          <w:p w14:paraId="11B54266" w14:textId="56CE5347" w:rsidR="00BF3370" w:rsidRPr="00C278E4" w:rsidRDefault="00BF3370" w:rsidP="00BF33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8E4">
              <w:rPr>
                <w:rFonts w:ascii="Angsana New" w:hAnsi="Angsana New"/>
                <w:b/>
                <w:bCs/>
                <w:sz w:val="28"/>
                <w:szCs w:val="28"/>
              </w:rPr>
              <w:t>67,085</w:t>
            </w:r>
          </w:p>
        </w:tc>
        <w:tc>
          <w:tcPr>
            <w:tcW w:w="1420" w:type="dxa"/>
          </w:tcPr>
          <w:p w14:paraId="71C0EC30" w14:textId="445DACCD" w:rsidR="00BF3370" w:rsidRPr="00C278E4" w:rsidRDefault="00BF3370" w:rsidP="00BF33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</w:tr>
      <w:tr w:rsidR="00BF3370" w:rsidRPr="008138F9" w14:paraId="2B720637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70BE" w14:textId="77777777" w:rsidR="00BF3370" w:rsidRPr="00E430FE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1A811047" w14:textId="77777777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45A32CE" w14:textId="77777777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35BFFD2" w14:textId="77777777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370" w:rsidRPr="008138F9" w14:paraId="45028E98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2740" w14:textId="77777777" w:rsidR="00BF3370" w:rsidRPr="00E430FE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0" w:type="dxa"/>
            <w:vAlign w:val="bottom"/>
          </w:tcPr>
          <w:p w14:paraId="539F8FBA" w14:textId="77777777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B59A55E" w14:textId="77777777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29D5FA" w14:textId="77777777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370" w:rsidRPr="008138F9" w14:paraId="0A3E3A40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2E98" w14:textId="77777777" w:rsidR="00BF3370" w:rsidRPr="00E430FE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0" w:type="dxa"/>
            <w:vAlign w:val="bottom"/>
          </w:tcPr>
          <w:p w14:paraId="43793ABC" w14:textId="7BB280F5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132"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1416" w:type="dxa"/>
            <w:vAlign w:val="bottom"/>
          </w:tcPr>
          <w:p w14:paraId="1CCF1D02" w14:textId="469B4B11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99A">
              <w:rPr>
                <w:rFonts w:ascii="Angsana New" w:hAnsi="Angsana New"/>
                <w:sz w:val="28"/>
                <w:szCs w:val="28"/>
              </w:rPr>
              <w:t>14,325</w:t>
            </w:r>
          </w:p>
        </w:tc>
        <w:tc>
          <w:tcPr>
            <w:tcW w:w="1420" w:type="dxa"/>
          </w:tcPr>
          <w:p w14:paraId="50989FFB" w14:textId="316AF9B9" w:rsidR="00BF3370" w:rsidRPr="008138F9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19,455</w:t>
            </w:r>
          </w:p>
        </w:tc>
      </w:tr>
      <w:tr w:rsidR="00BF3370" w:rsidRPr="008138F9" w14:paraId="5ADADD47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6977" w14:textId="77777777" w:rsidR="00BF3370" w:rsidRPr="00E430FE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420" w:type="dxa"/>
            <w:vAlign w:val="bottom"/>
          </w:tcPr>
          <w:p w14:paraId="04D3C743" w14:textId="445C170E" w:rsidR="00BF3370" w:rsidRPr="008138F9" w:rsidRDefault="00BF3370" w:rsidP="00BF33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132">
              <w:rPr>
                <w:rFonts w:ascii="Angsana New" w:hAnsi="Angsana New"/>
                <w:sz w:val="28"/>
                <w:szCs w:val="28"/>
              </w:rPr>
              <w:t>(3,815)</w:t>
            </w:r>
          </w:p>
        </w:tc>
        <w:tc>
          <w:tcPr>
            <w:tcW w:w="1416" w:type="dxa"/>
            <w:vAlign w:val="bottom"/>
          </w:tcPr>
          <w:p w14:paraId="4B8FFE53" w14:textId="7B79DBC1" w:rsidR="00BF3370" w:rsidRPr="008138F9" w:rsidRDefault="00BF3370" w:rsidP="00BF33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12B">
              <w:rPr>
                <w:rFonts w:ascii="Angsana New" w:hAnsi="Angsana New"/>
                <w:sz w:val="28"/>
                <w:szCs w:val="28"/>
              </w:rPr>
              <w:t>52,760</w:t>
            </w:r>
          </w:p>
        </w:tc>
        <w:tc>
          <w:tcPr>
            <w:tcW w:w="1420" w:type="dxa"/>
          </w:tcPr>
          <w:p w14:paraId="6E1C9DB3" w14:textId="40D4FF3D" w:rsidR="00BF3370" w:rsidRPr="008138F9" w:rsidRDefault="00BF3370" w:rsidP="00BF33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48,945</w:t>
            </w:r>
          </w:p>
        </w:tc>
      </w:tr>
      <w:tr w:rsidR="00BF3370" w:rsidRPr="008138F9" w14:paraId="5B07ABD5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D35F" w14:textId="77777777" w:rsidR="00BF3370" w:rsidRPr="00E430FE" w:rsidRDefault="00BF3370" w:rsidP="00BF3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3F24B08A" w14:textId="341590AA" w:rsidR="00BF3370" w:rsidRPr="00C278E4" w:rsidRDefault="00BF3370" w:rsidP="00BF33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8E4">
              <w:rPr>
                <w:rFonts w:ascii="Angsana New" w:hAnsi="Angsana New"/>
                <w:b/>
                <w:bCs/>
                <w:sz w:val="28"/>
                <w:szCs w:val="28"/>
              </w:rPr>
              <w:t>1,315</w:t>
            </w:r>
          </w:p>
        </w:tc>
        <w:tc>
          <w:tcPr>
            <w:tcW w:w="1416" w:type="dxa"/>
            <w:vAlign w:val="bottom"/>
          </w:tcPr>
          <w:p w14:paraId="7D956D7A" w14:textId="686678D7" w:rsidR="00BF3370" w:rsidRPr="00C278E4" w:rsidRDefault="00BF3370" w:rsidP="00BF33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8E4">
              <w:rPr>
                <w:rFonts w:ascii="Angsana New" w:hAnsi="Angsana New"/>
                <w:b/>
                <w:bCs/>
                <w:sz w:val="28"/>
                <w:szCs w:val="28"/>
              </w:rPr>
              <w:t>67,085</w:t>
            </w:r>
          </w:p>
        </w:tc>
        <w:tc>
          <w:tcPr>
            <w:tcW w:w="1420" w:type="dxa"/>
          </w:tcPr>
          <w:p w14:paraId="6895EF3B" w14:textId="28F6F1F5" w:rsidR="00BF3370" w:rsidRPr="00C278E4" w:rsidRDefault="00BF3370" w:rsidP="00BF33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</w:tr>
    </w:tbl>
    <w:p w14:paraId="54233472" w14:textId="397F5E7E" w:rsidR="000A236C" w:rsidRPr="000A236C" w:rsidRDefault="000A236C" w:rsidP="000A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  <w:sectPr w:rsidR="000A236C" w:rsidRPr="000A236C" w:rsidSect="00574F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851" w:bottom="567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Pr="008138F9" w:rsidRDefault="006E3C5E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E430FE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E430FE">
        <w:rPr>
          <w:rFonts w:ascii="Angsana New" w:hAnsi="Angsana New"/>
          <w:sz w:val="28"/>
          <w:szCs w:val="28"/>
          <w:cs/>
        </w:rPr>
        <w:t xml:space="preserve"> </w:t>
      </w:r>
      <w:r w:rsidR="00315EE7" w:rsidRPr="00E430FE">
        <w:rPr>
          <w:rFonts w:ascii="Angsana New" w:hAnsi="Angsana New"/>
          <w:sz w:val="28"/>
          <w:szCs w:val="28"/>
          <w:cs/>
        </w:rPr>
        <w:t>-</w:t>
      </w:r>
      <w:r w:rsidR="009A3FC6" w:rsidRPr="00E430FE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E430FE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2352F5A3" w:rsidR="00B74494" w:rsidRDefault="00B74494" w:rsidP="0084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AF59AD" w:rsidRPr="009B595A" w14:paraId="2CC4FC11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6053A6DC" w14:textId="77777777" w:rsidR="00AF59AD" w:rsidRPr="00E430FE" w:rsidRDefault="00AF59AD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04353A37" w14:textId="27B0D635" w:rsidR="00AF59AD" w:rsidRPr="00234AF0" w:rsidRDefault="00AF59AD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eastAsia="Calibri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0906FFDD" w14:textId="229ACCD5" w:rsidR="00AF59AD" w:rsidRPr="00234AF0" w:rsidRDefault="00AF59AD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C927762" w14:textId="4D572106" w:rsidR="00AF59AD" w:rsidRPr="00234AF0" w:rsidRDefault="00AF59AD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8" w:type="dxa"/>
            <w:gridSpan w:val="5"/>
            <w:vAlign w:val="center"/>
          </w:tcPr>
          <w:p w14:paraId="3782B776" w14:textId="22FF174E" w:rsidR="00AF59AD" w:rsidRPr="00234AF0" w:rsidRDefault="001A6F21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20AE6" w:rsidRPr="009B595A" w14:paraId="59D8B771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26667FD1" w14:textId="77777777" w:rsidR="00D20AE6" w:rsidRPr="00E430FE" w:rsidRDefault="00D20AE6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454240D4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eastAsia="Calibri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1E291A" w14:textId="0076052D" w:rsidR="00D20AE6" w:rsidRPr="00234AF0" w:rsidRDefault="00351C39" w:rsidP="00A33A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7088" w:type="dxa"/>
            <w:gridSpan w:val="5"/>
            <w:vAlign w:val="center"/>
          </w:tcPr>
          <w:p w14:paraId="3B4B7BCA" w14:textId="3ADA1187" w:rsidR="00D20AE6" w:rsidRPr="00234AF0" w:rsidRDefault="004C56EE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D20AE6" w:rsidRPr="009B595A" w14:paraId="36B54D09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123F0973" w14:textId="77777777" w:rsidR="00D20AE6" w:rsidRPr="00234AF0" w:rsidRDefault="00D20AE6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175A3694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0416385" w14:textId="34809CFA" w:rsidR="00D20AE6" w:rsidRPr="00234AF0" w:rsidRDefault="00052ED5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418" w:type="dxa"/>
            <w:vAlign w:val="center"/>
          </w:tcPr>
          <w:p w14:paraId="4793BF28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3ADC765B" w14:textId="7737E208" w:rsidR="00D20AE6" w:rsidRPr="00E430FE" w:rsidRDefault="003C6294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D20AE6" w:rsidRPr="009B595A" w14:paraId="575FAA5A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399856AB" w14:textId="77777777" w:rsidR="00D20AE6" w:rsidRPr="00234AF0" w:rsidRDefault="00D20AE6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2441BD0F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B7CBB97" w14:textId="1F641911" w:rsidR="00D20AE6" w:rsidRPr="00234AF0" w:rsidRDefault="00C00C19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418" w:type="dxa"/>
            <w:vAlign w:val="center"/>
          </w:tcPr>
          <w:p w14:paraId="6B355131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BA9B175" w14:textId="3B7DF52C" w:rsidR="00D20AE6" w:rsidRPr="00234AF0" w:rsidRDefault="00B873BE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35" w:type="dxa"/>
            <w:gridSpan w:val="2"/>
            <w:vAlign w:val="center"/>
          </w:tcPr>
          <w:p w14:paraId="5A8C6731" w14:textId="09153696" w:rsidR="00D20AE6" w:rsidRPr="00E430FE" w:rsidRDefault="00C42EB4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FC545D" w:rsidRPr="009B595A" w14:paraId="33210DA3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2851F90E" w14:textId="77777777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6BCC6620" w14:textId="74215294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418" w:type="dxa"/>
            <w:vAlign w:val="center"/>
          </w:tcPr>
          <w:p w14:paraId="1B76C3E0" w14:textId="5CCF5EB2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364531BB" w14:textId="6094CC77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18" w:type="dxa"/>
            <w:vAlign w:val="center"/>
          </w:tcPr>
          <w:p w14:paraId="1791A61B" w14:textId="3BF0D016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417" w:type="dxa"/>
            <w:vAlign w:val="center"/>
          </w:tcPr>
          <w:p w14:paraId="499E251C" w14:textId="05E9A23B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14:paraId="53029211" w14:textId="5D9ECFE5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17" w:type="dxa"/>
            <w:vAlign w:val="center"/>
          </w:tcPr>
          <w:p w14:paraId="24AA696C" w14:textId="5C02283B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14:paraId="389B2682" w14:textId="31C1F4C8" w:rsidR="00FC545D" w:rsidRPr="00E430FE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C545D" w:rsidRPr="009B595A" w14:paraId="535066FD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1740714B" w14:textId="77777777" w:rsidR="00FC545D" w:rsidRPr="00234AF0" w:rsidRDefault="00FC545D" w:rsidP="00F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1E470AFD" w14:textId="6331B1A3" w:rsidR="00FC545D" w:rsidRPr="00234AF0" w:rsidRDefault="00FC545D" w:rsidP="00FC5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eastAsia="Calibri" w:hAnsi="Angsana New"/>
                <w:kern w:val="2"/>
                <w:sz w:val="28"/>
                <w:szCs w:val="28"/>
                <w14:ligatures w14:val="standardContextual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8" w:type="dxa"/>
            <w:vAlign w:val="center"/>
          </w:tcPr>
          <w:p w14:paraId="267D3CFD" w14:textId="48FB2E07" w:rsidR="00FC545D" w:rsidRPr="00234AF0" w:rsidRDefault="00FC545D" w:rsidP="00FC5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017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14:paraId="2D998EC7" w14:textId="6A73771C" w:rsidR="00FC545D" w:rsidRPr="00234AF0" w:rsidRDefault="00FC545D" w:rsidP="00FC5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14:paraId="77072C1A" w14:textId="126D3B37" w:rsidR="00FC545D" w:rsidRPr="00234AF0" w:rsidRDefault="00FC545D" w:rsidP="00FC5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417" w:type="dxa"/>
            <w:vAlign w:val="center"/>
          </w:tcPr>
          <w:p w14:paraId="6933CA0B" w14:textId="6721AC6A" w:rsidR="00FC545D" w:rsidRPr="00234AF0" w:rsidRDefault="00FC545D" w:rsidP="00FC5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017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14:paraId="02DAF7B8" w14:textId="224BB7C9" w:rsidR="00FC545D" w:rsidRPr="00234AF0" w:rsidRDefault="00FC545D" w:rsidP="00FC5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14:paraId="255DFAA7" w14:textId="11E0519A" w:rsidR="00FC545D" w:rsidRPr="00234AF0" w:rsidRDefault="00FC545D" w:rsidP="00FC5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017F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14:paraId="2165A3FA" w14:textId="0F7F42CE" w:rsidR="00FC545D" w:rsidRPr="00234AF0" w:rsidRDefault="00FC545D" w:rsidP="00FC5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E5089" w:rsidRPr="009B595A" w14:paraId="60107887" w14:textId="77777777" w:rsidTr="00185E52">
        <w:trPr>
          <w:trHeight w:val="397"/>
        </w:trPr>
        <w:tc>
          <w:tcPr>
            <w:tcW w:w="3118" w:type="dxa"/>
            <w:vAlign w:val="center"/>
          </w:tcPr>
          <w:p w14:paraId="09E4D781" w14:textId="13746778" w:rsidR="00DE5089" w:rsidRPr="00E430FE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7" w:type="dxa"/>
            <w:vAlign w:val="center"/>
          </w:tcPr>
          <w:p w14:paraId="2B2C2A9C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eastAsia="Calibri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586B65BB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B2AA694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E4547F8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2E6C484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A0DEA79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2E8FABA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EE77216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E52" w:rsidRPr="009B595A" w14:paraId="1707F6C4" w14:textId="77777777" w:rsidTr="00BE2390">
        <w:trPr>
          <w:trHeight w:val="397"/>
        </w:trPr>
        <w:tc>
          <w:tcPr>
            <w:tcW w:w="3118" w:type="dxa"/>
            <w:vAlign w:val="center"/>
          </w:tcPr>
          <w:p w14:paraId="3A3C8E91" w14:textId="77777777" w:rsidR="009B595A" w:rsidRPr="009B595A" w:rsidRDefault="009B595A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417" w:type="dxa"/>
            <w:vAlign w:val="center"/>
          </w:tcPr>
          <w:p w14:paraId="40361190" w14:textId="77777777" w:rsidR="009B595A" w:rsidRPr="00E430FE" w:rsidRDefault="009B595A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ผลิตสิ่งทอ</w:t>
            </w:r>
          </w:p>
        </w:tc>
        <w:tc>
          <w:tcPr>
            <w:tcW w:w="1418" w:type="dxa"/>
            <w:vAlign w:val="bottom"/>
          </w:tcPr>
          <w:p w14:paraId="754CA6B0" w14:textId="77777777" w:rsidR="009B595A" w:rsidRPr="00E430FE" w:rsidRDefault="009B595A" w:rsidP="0063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B595A">
              <w:rPr>
                <w:rFonts w:ascii="Angsana New" w:hAnsi="Angsana New"/>
                <w:sz w:val="28"/>
                <w:szCs w:val="28"/>
              </w:rPr>
              <w:t>14.79</w:t>
            </w:r>
          </w:p>
        </w:tc>
        <w:tc>
          <w:tcPr>
            <w:tcW w:w="1417" w:type="dxa"/>
            <w:vAlign w:val="bottom"/>
          </w:tcPr>
          <w:p w14:paraId="18A3A4ED" w14:textId="77777777" w:rsidR="009B595A" w:rsidRPr="009B595A" w:rsidRDefault="009B595A" w:rsidP="0063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B595A">
              <w:rPr>
                <w:rFonts w:ascii="Angsana New" w:hAnsi="Angsana New"/>
                <w:sz w:val="28"/>
                <w:szCs w:val="28"/>
              </w:rPr>
              <w:t>14.79</w:t>
            </w:r>
          </w:p>
        </w:tc>
        <w:tc>
          <w:tcPr>
            <w:tcW w:w="1418" w:type="dxa"/>
            <w:vAlign w:val="center"/>
          </w:tcPr>
          <w:p w14:paraId="58FADCA8" w14:textId="77777777" w:rsidR="009B595A" w:rsidRPr="00E430FE" w:rsidRDefault="009B595A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B595A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17" w:type="dxa"/>
            <w:vAlign w:val="center"/>
          </w:tcPr>
          <w:p w14:paraId="2AEFFA97" w14:textId="7441E1AB" w:rsidR="009B595A" w:rsidRPr="009B595A" w:rsidRDefault="005E6B8D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B8D">
              <w:rPr>
                <w:rFonts w:ascii="Angsana New" w:hAnsi="Angsana New"/>
                <w:sz w:val="28"/>
                <w:szCs w:val="28"/>
              </w:rPr>
              <w:t>46,114</w:t>
            </w:r>
          </w:p>
        </w:tc>
        <w:tc>
          <w:tcPr>
            <w:tcW w:w="1418" w:type="dxa"/>
            <w:vAlign w:val="center"/>
          </w:tcPr>
          <w:p w14:paraId="536D395D" w14:textId="36F2F3CB" w:rsidR="009B595A" w:rsidRPr="009B595A" w:rsidRDefault="00EE1519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1519">
              <w:rPr>
                <w:rFonts w:ascii="Angsana New" w:hAnsi="Angsana New"/>
                <w:sz w:val="28"/>
                <w:szCs w:val="28"/>
              </w:rPr>
              <w:t>43,916</w:t>
            </w:r>
          </w:p>
        </w:tc>
        <w:tc>
          <w:tcPr>
            <w:tcW w:w="1417" w:type="dxa"/>
            <w:vAlign w:val="center"/>
          </w:tcPr>
          <w:p w14:paraId="203E7BB4" w14:textId="2868F7BD" w:rsidR="009B595A" w:rsidRPr="009B595A" w:rsidRDefault="000A56EA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56EA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1418" w:type="dxa"/>
            <w:vAlign w:val="center"/>
          </w:tcPr>
          <w:p w14:paraId="181C76D8" w14:textId="6324D7B6" w:rsidR="009B595A" w:rsidRPr="009B595A" w:rsidRDefault="00A21F11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F11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</w:tr>
      <w:tr w:rsidR="00185E52" w:rsidRPr="009B595A" w14:paraId="3C980EBB" w14:textId="77777777" w:rsidTr="00BE2390">
        <w:trPr>
          <w:trHeight w:val="397"/>
        </w:trPr>
        <w:tc>
          <w:tcPr>
            <w:tcW w:w="3118" w:type="dxa"/>
            <w:vAlign w:val="center"/>
          </w:tcPr>
          <w:p w14:paraId="27927CD2" w14:textId="77777777" w:rsidR="009B595A" w:rsidRPr="009B595A" w:rsidRDefault="009B595A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B595A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1417" w:type="dxa"/>
            <w:vAlign w:val="center"/>
          </w:tcPr>
          <w:p w14:paraId="39CB3FEF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5607DC7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1C61FD9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8C09888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FA864F0" w14:textId="2012BB79" w:rsidR="009B595A" w:rsidRPr="00E430FE" w:rsidRDefault="00125199" w:rsidP="00257B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1A350243" w14:textId="3629FDB1" w:rsidR="009B595A" w:rsidRPr="009B595A" w:rsidRDefault="00EE1519" w:rsidP="00257B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7EA48B38" w14:textId="0349D5D9" w:rsidR="009B595A" w:rsidRPr="009B595A" w:rsidRDefault="000A56EA" w:rsidP="00257B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A56EA">
              <w:rPr>
                <w:rFonts w:ascii="Angsana New" w:hAnsi="Angsana New"/>
                <w:sz w:val="28"/>
                <w:szCs w:val="28"/>
              </w:rPr>
              <w:t>(2,576)</w:t>
            </w:r>
          </w:p>
        </w:tc>
        <w:tc>
          <w:tcPr>
            <w:tcW w:w="1418" w:type="dxa"/>
            <w:vAlign w:val="center"/>
          </w:tcPr>
          <w:p w14:paraId="097DDD1B" w14:textId="102642D7" w:rsidR="009B595A" w:rsidRPr="009B595A" w:rsidRDefault="00C61189" w:rsidP="00257B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61189">
              <w:rPr>
                <w:rFonts w:ascii="Angsana New" w:hAnsi="Angsana New"/>
                <w:sz w:val="28"/>
                <w:szCs w:val="28"/>
              </w:rPr>
              <w:t>(2,221)</w:t>
            </w:r>
          </w:p>
        </w:tc>
      </w:tr>
      <w:tr w:rsidR="00234AF0" w:rsidRPr="009B595A" w14:paraId="2900B617" w14:textId="77777777" w:rsidTr="00BE2390">
        <w:trPr>
          <w:trHeight w:val="397"/>
        </w:trPr>
        <w:tc>
          <w:tcPr>
            <w:tcW w:w="3118" w:type="dxa"/>
            <w:vAlign w:val="center"/>
          </w:tcPr>
          <w:p w14:paraId="3079DF12" w14:textId="77777777" w:rsidR="009B595A" w:rsidRPr="009B595A" w:rsidRDefault="009B595A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center"/>
          </w:tcPr>
          <w:p w14:paraId="4E6F85C9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76C5E77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370CB08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929B68B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04CB4A8" w14:textId="73CA4D8E" w:rsidR="009B595A" w:rsidRPr="009B595A" w:rsidRDefault="005E6B8D" w:rsidP="00257B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6B8D">
              <w:rPr>
                <w:rFonts w:ascii="Angsana New" w:hAnsi="Angsana New"/>
                <w:b/>
                <w:bCs/>
                <w:sz w:val="28"/>
                <w:szCs w:val="28"/>
              </w:rPr>
              <w:t>46,114</w:t>
            </w:r>
          </w:p>
        </w:tc>
        <w:tc>
          <w:tcPr>
            <w:tcW w:w="1418" w:type="dxa"/>
            <w:vAlign w:val="center"/>
          </w:tcPr>
          <w:p w14:paraId="49BB79C8" w14:textId="094CA9AA" w:rsidR="009B595A" w:rsidRPr="009B595A" w:rsidRDefault="00726CB4" w:rsidP="00257B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6CB4">
              <w:rPr>
                <w:rFonts w:ascii="Angsana New" w:hAnsi="Angsana New"/>
                <w:b/>
                <w:bCs/>
                <w:sz w:val="28"/>
                <w:szCs w:val="28"/>
              </w:rPr>
              <w:t>43,916</w:t>
            </w:r>
          </w:p>
        </w:tc>
        <w:tc>
          <w:tcPr>
            <w:tcW w:w="1417" w:type="dxa"/>
            <w:vAlign w:val="center"/>
          </w:tcPr>
          <w:p w14:paraId="383BC519" w14:textId="5F396DFD" w:rsidR="009B595A" w:rsidRPr="009B595A" w:rsidRDefault="000A56EA" w:rsidP="00257B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6EA">
              <w:rPr>
                <w:rFonts w:ascii="Angsana New" w:hAnsi="Angsana New"/>
                <w:b/>
                <w:bCs/>
                <w:sz w:val="28"/>
                <w:szCs w:val="28"/>
              </w:rPr>
              <w:t>67,356</w:t>
            </w:r>
          </w:p>
        </w:tc>
        <w:tc>
          <w:tcPr>
            <w:tcW w:w="1418" w:type="dxa"/>
            <w:vAlign w:val="center"/>
          </w:tcPr>
          <w:p w14:paraId="680528F2" w14:textId="6238AF47" w:rsidR="009B595A" w:rsidRPr="009B595A" w:rsidRDefault="0052359C" w:rsidP="00257B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359C">
              <w:rPr>
                <w:rFonts w:ascii="Angsana New" w:hAnsi="Angsana New"/>
                <w:b/>
                <w:bCs/>
                <w:sz w:val="28"/>
                <w:szCs w:val="28"/>
              </w:rPr>
              <w:t>67,711</w:t>
            </w:r>
          </w:p>
        </w:tc>
      </w:tr>
    </w:tbl>
    <w:p w14:paraId="38D3AC13" w14:textId="36B3E24B" w:rsidR="008F0BED" w:rsidRPr="00E430FE" w:rsidRDefault="008F0BED" w:rsidP="00912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  <w:cs/>
        </w:rPr>
        <w:sectPr w:rsidR="008F0BED" w:rsidRPr="00E430FE" w:rsidSect="00C552C9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  <w:r w:rsidRPr="00E430FE">
        <w:rPr>
          <w:rFonts w:ascii="Angsana New" w:hAnsi="Angsana New"/>
          <w:sz w:val="28"/>
          <w:szCs w:val="28"/>
          <w:cs/>
        </w:rPr>
        <w:t xml:space="preserve">เงินลงทุนในบริษัทร่วมตามงบการเงินเฉพาะกิจการแสดงตามราคาทุนหักค่าเผื่อผลขาดทุนจากการด้อยค่าของเงินลงทุน บริษัทพิจารณามูลค่าที่คาดว่าจะได้รับคืนโดยใช้มูลค่าตามส่วนของผู้ถือหุ้นของบริษัทร่วม ณ วันที่ </w:t>
      </w:r>
      <w:r w:rsidR="00262A78" w:rsidRPr="00262A78">
        <w:rPr>
          <w:rFonts w:ascii="Angsana New" w:hAnsi="Angsana New"/>
          <w:sz w:val="28"/>
          <w:szCs w:val="28"/>
        </w:rPr>
        <w:t xml:space="preserve">30 </w:t>
      </w:r>
      <w:r w:rsidR="00262A78" w:rsidRPr="00E430FE">
        <w:rPr>
          <w:rFonts w:ascii="Angsana New" w:hAnsi="Angsana New"/>
          <w:sz w:val="28"/>
          <w:szCs w:val="28"/>
          <w:cs/>
        </w:rPr>
        <w:t>มิถุนายน</w:t>
      </w:r>
      <w:r w:rsidRPr="00E430FE">
        <w:rPr>
          <w:rFonts w:ascii="Angsana New" w:hAnsi="Angsana New"/>
          <w:sz w:val="28"/>
          <w:szCs w:val="28"/>
          <w:cs/>
        </w:rPr>
        <w:t xml:space="preserve"> </w:t>
      </w:r>
      <w:r w:rsidRPr="008F0BED">
        <w:rPr>
          <w:rFonts w:ascii="Angsana New" w:hAnsi="Angsana New"/>
          <w:sz w:val="28"/>
          <w:szCs w:val="28"/>
        </w:rPr>
        <w:t xml:space="preserve">2569 </w:t>
      </w:r>
      <w:r w:rsidRPr="00E430FE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8F0BED">
        <w:rPr>
          <w:rFonts w:ascii="Angsana New" w:hAnsi="Angsana New"/>
          <w:sz w:val="28"/>
          <w:szCs w:val="28"/>
        </w:rPr>
        <w:t xml:space="preserve">31 </w:t>
      </w:r>
      <w:r w:rsidRPr="00E430F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F0BED">
        <w:rPr>
          <w:rFonts w:ascii="Angsana New" w:hAnsi="Angsana New"/>
          <w:sz w:val="28"/>
          <w:szCs w:val="28"/>
        </w:rPr>
        <w:t>2568</w:t>
      </w:r>
      <w:r w:rsidRPr="00E430FE">
        <w:rPr>
          <w:rFonts w:ascii="Angsana New" w:hAnsi="Angsana New"/>
          <w:sz w:val="28"/>
          <w:szCs w:val="28"/>
          <w:cs/>
        </w:rPr>
        <w:t xml:space="preserve"> บริษัทบันทึกค่าเผื่อผลขาดทุนจากการด้อยค่าของเงินลงทุนในบริษัทร่วม จำนวน </w:t>
      </w:r>
      <w:r w:rsidR="00750B5C">
        <w:rPr>
          <w:rFonts w:ascii="Angsana New" w:hAnsi="Angsana New"/>
          <w:sz w:val="28"/>
          <w:szCs w:val="28"/>
        </w:rPr>
        <w:t>2.58</w:t>
      </w:r>
      <w:r w:rsidRPr="008F0BED">
        <w:rPr>
          <w:rFonts w:ascii="Angsana New" w:hAnsi="Angsana New"/>
          <w:sz w:val="28"/>
          <w:szCs w:val="28"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2.22</w:t>
      </w:r>
      <w:r w:rsidRPr="008F0BED">
        <w:rPr>
          <w:rFonts w:ascii="Angsana New" w:hAnsi="Angsana New"/>
          <w:sz w:val="28"/>
          <w:szCs w:val="28"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>ล้านบาท ตามลำดับ ในระหว่าง</w:t>
      </w:r>
      <w:r w:rsidR="000510AF" w:rsidRPr="00E430FE">
        <w:rPr>
          <w:rFonts w:ascii="Angsana New" w:hAnsi="Angsana New" w:hint="cs"/>
          <w:sz w:val="28"/>
          <w:szCs w:val="28"/>
          <w:cs/>
        </w:rPr>
        <w:t>งวด</w:t>
      </w:r>
      <w:r w:rsidR="0091220D" w:rsidRPr="0091220D">
        <w:rPr>
          <w:rFonts w:ascii="Angsana New" w:hAnsi="Angsana New"/>
          <w:sz w:val="28"/>
          <w:szCs w:val="28"/>
          <w:cs/>
        </w:rPr>
        <w:t xml:space="preserve">งวดหกเดือนสิ้นสุดวันที่ </w:t>
      </w:r>
      <w:r w:rsidR="0091220D" w:rsidRPr="0091220D">
        <w:rPr>
          <w:rFonts w:ascii="Angsana New" w:hAnsi="Angsana New"/>
          <w:sz w:val="28"/>
          <w:szCs w:val="28"/>
        </w:rPr>
        <w:t xml:space="preserve">30 </w:t>
      </w:r>
      <w:r w:rsidR="0091220D" w:rsidRPr="0091220D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1220D" w:rsidRPr="0091220D">
        <w:rPr>
          <w:rFonts w:ascii="Angsana New" w:hAnsi="Angsana New"/>
          <w:sz w:val="28"/>
          <w:szCs w:val="28"/>
        </w:rPr>
        <w:t xml:space="preserve">2569 </w:t>
      </w:r>
      <w:r w:rsidRPr="00E430FE">
        <w:rPr>
          <w:rFonts w:ascii="Angsana New" w:hAnsi="Angsana New"/>
          <w:sz w:val="28"/>
          <w:szCs w:val="28"/>
          <w:cs/>
        </w:rPr>
        <w:t>บริษัทบันทึกค่าเผื่อผลขาดทุนจากด้อยค่าของเงินลงทุนในบริษัทร่วม จำนวน</w:t>
      </w:r>
      <w:r w:rsidR="00BE2390">
        <w:rPr>
          <w:rFonts w:ascii="Angsana New" w:hAnsi="Angsana New"/>
          <w:sz w:val="28"/>
          <w:szCs w:val="28"/>
        </w:rPr>
        <w:t xml:space="preserve"> 0.35</w:t>
      </w:r>
      <w:r w:rsidR="00C54580">
        <w:rPr>
          <w:rFonts w:ascii="Angsana New" w:hAnsi="Angsana New"/>
          <w:sz w:val="28"/>
          <w:szCs w:val="28"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 xml:space="preserve">ล้านบาท  </w:t>
      </w:r>
    </w:p>
    <w:p w14:paraId="7F6CA57F" w14:textId="38E74628" w:rsidR="00967CF5" w:rsidRPr="008138F9" w:rsidRDefault="00967CF5" w:rsidP="00CF18B7">
      <w:pPr>
        <w:pStyle w:val="a"/>
        <w:tabs>
          <w:tab w:val="clear" w:pos="1080"/>
          <w:tab w:val="left" w:pos="9356"/>
        </w:tabs>
        <w:spacing w:after="120"/>
        <w:ind w:left="284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lastRenderedPageBreak/>
        <w:t>บริษัทบันทึกเงินลงทุนในบริษัทร่วมตามวิธีส่วนได้เสียใน</w:t>
      </w:r>
      <w:r w:rsidR="005B7074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</w:t>
      </w:r>
      <w:r w:rsidR="00AD4E40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="00586CBF" w:rsidRPr="00586CB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30 </w:t>
      </w:r>
      <w:r w:rsidR="00586CBF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มิถุนายน</w:t>
      </w:r>
      <w:r w:rsidR="00AD4E40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2569</w:t>
      </w:r>
      <w:r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และส่วนแบ่งกำไร</w:t>
      </w:r>
      <w:r w:rsidR="009562CD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</w:t>
      </w:r>
      <w:r w:rsidR="00C54856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</w:t>
      </w:r>
      <w:r w:rsidR="00EF0E0D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บงวด</w:t>
      </w:r>
      <w:r w:rsidR="002A3921" w:rsidRPr="00E430FE">
        <w:rPr>
          <w:rFonts w:ascii="Angsana New" w:hAnsi="Angsana New" w:cs="Angsana New"/>
          <w:sz w:val="28"/>
          <w:szCs w:val="28"/>
          <w:cs/>
          <w:lang w:val="en-US"/>
        </w:rPr>
        <w:t xml:space="preserve">หกเดือนสิ้นสุดวันที่ </w:t>
      </w:r>
      <w:r w:rsidR="002A3921" w:rsidRPr="002A3921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2A3921" w:rsidRPr="00E430FE">
        <w:rPr>
          <w:rFonts w:ascii="Angsana New" w:hAnsi="Angsana New" w:cs="Angsana New"/>
          <w:sz w:val="28"/>
          <w:szCs w:val="28"/>
          <w:cs/>
          <w:lang w:val="en-US"/>
        </w:rPr>
        <w:t xml:space="preserve">มิถุนายน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>2569</w:t>
      </w:r>
      <w:r w:rsidR="006E0937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</w:t>
      </w:r>
      <w:r w:rsidR="00C54856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874CBF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</w:t>
      </w:r>
      <w:r w:rsidR="00EA5D9D" w:rsidRPr="00E430FE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ด</w:t>
      </w:r>
      <w:r w:rsidR="00111BF3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หกเดือนสิ้นสุดวันที่ </w:t>
      </w:r>
      <w:r w:rsidR="00111BF3" w:rsidRPr="00111BF3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30 </w:t>
      </w:r>
      <w:r w:rsidR="00111BF3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มิถุนายน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>2569</w:t>
      </w:r>
      <w:r w:rsidR="006E0937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</w:t>
      </w:r>
      <w:r w:rsidR="00AD4E40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="00F746E5" w:rsidRPr="00F746E5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30 </w:t>
      </w:r>
      <w:r w:rsidR="00F746E5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มิถุนายน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2569</w:t>
      </w:r>
      <w:r w:rsidR="006820ED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6820ED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</w:t>
      </w:r>
      <w:r w:rsidR="001C38B7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วันที่</w:t>
      </w:r>
      <w:r w:rsidR="005565CA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AD4E40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ธันวาคม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2568</w:t>
      </w:r>
      <w:r w:rsidR="005602E2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360A3C">
        <w:rPr>
          <w:rFonts w:ascii="Angsana New" w:hAnsi="Angsana New" w:cs="Angsana New"/>
          <w:spacing w:val="-2"/>
          <w:sz w:val="28"/>
          <w:szCs w:val="28"/>
          <w:lang w:val="en-US"/>
        </w:rPr>
        <w:t>46.11</w:t>
      </w:r>
      <w:r w:rsidR="005602E2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263546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3.</w:t>
      </w:r>
      <w:r w:rsidR="00EA5D9D">
        <w:rPr>
          <w:rFonts w:ascii="Angsana New" w:hAnsi="Angsana New" w:cs="Angsana New"/>
          <w:spacing w:val="-2"/>
          <w:sz w:val="28"/>
          <w:szCs w:val="28"/>
          <w:lang w:val="en-US"/>
        </w:rPr>
        <w:t>92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0C0D13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กำไร</w:t>
      </w:r>
      <w:r w:rsidR="0049464E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C54856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623DD9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งวด</w:t>
      </w:r>
      <w:r w:rsidR="00E63DA7" w:rsidRPr="00E430FE">
        <w:rPr>
          <w:rFonts w:ascii="Angsana New" w:hAnsi="Angsana New" w:cs="Angsana New"/>
          <w:sz w:val="28"/>
          <w:szCs w:val="28"/>
          <w:cs/>
          <w:lang w:val="en-US"/>
        </w:rPr>
        <w:t>หก</w:t>
      </w:r>
      <w:r w:rsidR="00AB6ADD" w:rsidRPr="00E430FE">
        <w:rPr>
          <w:rFonts w:ascii="Angsana New" w:hAnsi="Angsana New" w:cs="Angsana New"/>
          <w:sz w:val="28"/>
          <w:szCs w:val="28"/>
          <w:cs/>
          <w:lang w:val="en-US"/>
        </w:rPr>
        <w:t>เดือน</w:t>
      </w:r>
      <w:r w:rsidR="00C54856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A75D05" w:rsidRPr="00A75D05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A75D05" w:rsidRPr="00E430FE">
        <w:rPr>
          <w:rFonts w:ascii="Angsana New" w:hAnsi="Angsana New" w:cs="Angsana New"/>
          <w:sz w:val="28"/>
          <w:szCs w:val="28"/>
          <w:cs/>
          <w:lang w:val="en-US"/>
        </w:rPr>
        <w:t xml:space="preserve">มิถุนายน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>2569</w:t>
      </w:r>
      <w:r w:rsidR="006E0937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5602E2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8138F9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5F72DC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8</w:t>
      </w:r>
      <w:r w:rsidR="00376E65" w:rsidRPr="00E430FE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="006C146D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0E5118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กำไร</w:t>
      </w:r>
      <w:r w:rsidR="005D011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8854D8" w:rsidRPr="00E430FE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จำนวน </w:t>
      </w:r>
      <w:r w:rsidR="00360A3C">
        <w:rPr>
          <w:rFonts w:ascii="Angsana New" w:hAnsi="Angsana New" w:cs="Angsana New"/>
          <w:spacing w:val="-2"/>
          <w:sz w:val="28"/>
          <w:szCs w:val="28"/>
          <w:lang w:val="en-US"/>
        </w:rPr>
        <w:t>2.35</w:t>
      </w:r>
      <w:r w:rsidR="007C0B41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</w:t>
      </w:r>
      <w:r w:rsidR="005602E2" w:rsidRPr="00E430FE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บาท </w:t>
      </w:r>
      <w:r w:rsidR="005602E2"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111BF3">
        <w:rPr>
          <w:rFonts w:ascii="Angsana New" w:hAnsi="Angsana New" w:cs="Angsana New"/>
          <w:spacing w:val="-2"/>
          <w:sz w:val="28"/>
          <w:szCs w:val="28"/>
          <w:lang w:val="en-US"/>
        </w:rPr>
        <w:t>0.19</w:t>
      </w:r>
      <w:r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E430FE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E430FE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</w:t>
      </w:r>
    </w:p>
    <w:p w14:paraId="51DCC232" w14:textId="0615EDE2" w:rsidR="008D3AA6" w:rsidRPr="008138F9" w:rsidRDefault="00967CF5" w:rsidP="00E17414">
      <w:pPr>
        <w:pStyle w:val="a"/>
        <w:tabs>
          <w:tab w:val="clear" w:pos="1080"/>
        </w:tabs>
        <w:spacing w:before="120" w:after="120"/>
        <w:ind w:left="284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430FE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8"/>
        <w:gridCol w:w="2106"/>
        <w:gridCol w:w="2104"/>
      </w:tblGrid>
      <w:tr w:rsidR="00E14BC6" w:rsidRPr="008138F9" w14:paraId="22A0F398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2DA19" w14:textId="77777777" w:rsidR="00EE2A57" w:rsidRPr="00EE2A57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D8DA" w14:textId="77777777" w:rsidR="00EE2A57" w:rsidRPr="00E430FE" w:rsidRDefault="00EE2A57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4BC6" w:rsidRPr="008138F9" w14:paraId="5A16BE38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A4262" w14:textId="77777777" w:rsidR="00EE2A57" w:rsidRPr="00EE2A57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3C6C" w14:textId="238CC40C" w:rsidR="00EE2A57" w:rsidRPr="008138F9" w:rsidRDefault="00EE2A57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E14BC6" w:rsidRPr="008138F9" w14:paraId="112CDFA4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B6D4D" w14:textId="77777777" w:rsidR="00EE2A57" w:rsidRPr="00EE2A57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60E3" w14:textId="7B8E2CD0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6AED" w14:textId="59D855D0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14BC6" w:rsidRPr="008138F9" w14:paraId="68997AA9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DE43D" w14:textId="77777777" w:rsidR="00EE2A57" w:rsidRPr="00E430FE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BB3B" w14:textId="706071D8" w:rsidR="00EE2A57" w:rsidRPr="008138F9" w:rsidRDefault="00654F36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4F3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30 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EE2A57" w:rsidRPr="009B595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E2A57" w:rsidRPr="00EE2A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E420" w14:textId="2E83ED80" w:rsidR="00EE2A57" w:rsidRPr="00E430FE" w:rsidRDefault="00AB11E8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B595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EE2A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EE2A57"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EE2A57"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E2A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E14BC6" w:rsidRPr="008138F9" w14:paraId="359F9757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399D5" w14:textId="48581ACF" w:rsidR="00EE2A57" w:rsidRPr="00EE2A57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งบฐานะการเงินแบบย่อ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962C" w14:textId="77777777" w:rsidR="00EE2A57" w:rsidRPr="00E107F2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FAAD" w14:textId="77777777" w:rsidR="00EE2A57" w:rsidRPr="00E430FE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31ED0" w:rsidRPr="008138F9" w14:paraId="00754E87" w14:textId="77777777" w:rsidTr="00F949D8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DABF0" w14:textId="77777777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1363" w14:textId="3666F6A7" w:rsidR="00C31ED0" w:rsidRPr="008138F9" w:rsidRDefault="00A212FE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2FE">
              <w:rPr>
                <w:rFonts w:ascii="Angsana New" w:hAnsi="Angsana New"/>
                <w:sz w:val="28"/>
                <w:szCs w:val="28"/>
              </w:rPr>
              <w:t>201,650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DBB4" w14:textId="641B8F5B" w:rsidR="00C31ED0" w:rsidRPr="008138F9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C94F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224,910</w:t>
            </w:r>
          </w:p>
        </w:tc>
      </w:tr>
      <w:tr w:rsidR="00C31ED0" w:rsidRPr="008138F9" w14:paraId="6F2246DE" w14:textId="77777777" w:rsidTr="00F949D8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451F" w14:textId="77777777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E4ED" w14:textId="6CB98B9E" w:rsidR="00C31ED0" w:rsidRPr="008138F9" w:rsidRDefault="00A212FE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2FE">
              <w:rPr>
                <w:rFonts w:ascii="Angsana New" w:hAnsi="Angsana New"/>
                <w:sz w:val="28"/>
                <w:szCs w:val="28"/>
              </w:rPr>
              <w:t>313,347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1269" w14:textId="7FA77BBF" w:rsidR="00C31ED0" w:rsidRPr="008138F9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7749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313,297</w:t>
            </w:r>
          </w:p>
        </w:tc>
      </w:tr>
      <w:tr w:rsidR="00C31ED0" w:rsidRPr="008138F9" w14:paraId="4C8FD533" w14:textId="77777777" w:rsidTr="00F949D8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5B540" w14:textId="77777777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0868" w14:textId="13AE130E" w:rsidR="00C31ED0" w:rsidRPr="00E430FE" w:rsidRDefault="000D5C3B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D5C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22,560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44AF" w14:textId="71CE7D7B" w:rsidR="00C31ED0" w:rsidRPr="00E430FE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7F5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42,871</w:t>
            </w:r>
          </w:p>
        </w:tc>
      </w:tr>
      <w:tr w:rsidR="00C31ED0" w:rsidRPr="008138F9" w14:paraId="00DFBE05" w14:textId="77777777" w:rsidTr="00F949D8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2E762" w14:textId="77777777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95FA" w14:textId="3D352FBB" w:rsidR="00C31ED0" w:rsidRPr="00E430FE" w:rsidRDefault="000D5C3B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D5C3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37,073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80EC" w14:textId="00FC57A4" w:rsidR="00C31ED0" w:rsidRPr="00E430FE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27D0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37,528</w:t>
            </w:r>
          </w:p>
        </w:tc>
      </w:tr>
      <w:tr w:rsidR="00E14BC6" w:rsidRPr="008138F9" w14:paraId="1D7159D1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988F4" w14:textId="77777777" w:rsidR="00EE2A57" w:rsidRPr="00E430FE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A668" w14:textId="77777777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</w:tcPr>
          <w:p w14:paraId="01C5D462" w14:textId="77777777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14BC6" w:rsidRPr="008138F9" w14:paraId="6D49522F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ED176" w14:textId="77777777" w:rsidR="00FB060A" w:rsidRPr="00EE2A57" w:rsidRDefault="00FB060A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9A45" w14:textId="28A5897D" w:rsidR="00FB060A" w:rsidRPr="00E430FE" w:rsidRDefault="00FB060A" w:rsidP="00327C9D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2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4BC6" w:rsidRPr="008138F9" w14:paraId="2F24D027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C3B68" w14:textId="77777777" w:rsidR="00FB060A" w:rsidRPr="00EE2A57" w:rsidRDefault="00FB060A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9C31" w14:textId="71984BEF" w:rsidR="00FB060A" w:rsidRPr="00E430FE" w:rsidRDefault="00FB060A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E14BC6" w:rsidRPr="008138F9" w14:paraId="3F667283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DEF" w14:textId="77777777" w:rsidR="002417A2" w:rsidRPr="00EE2A57" w:rsidRDefault="002417A2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5D62" w14:textId="3870F218" w:rsidR="002417A2" w:rsidRPr="00E430FE" w:rsidRDefault="00CC191F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4E5CB7" w:rsidRPr="00E430F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งวด</w:t>
            </w:r>
            <w:r w:rsidR="004E5CB7"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หกเดือนสิ้นสุดวันที่ </w:t>
            </w:r>
            <w:r w:rsidR="004E5CB7" w:rsidRPr="004E5CB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30 </w:t>
            </w:r>
            <w:r w:rsidR="004E5CB7"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14BC6" w:rsidRPr="008138F9" w14:paraId="55DF5A8C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F00BE" w14:textId="77777777" w:rsidR="00EE2A57" w:rsidRPr="00E430FE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E888" w14:textId="041329EB" w:rsidR="00EE2A57" w:rsidRPr="00E430FE" w:rsidRDefault="00EE2A57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1741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3FFA" w14:textId="4F8B4CD0" w:rsidR="00EE2A57" w:rsidRPr="00E430FE" w:rsidRDefault="00EE2A57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1741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E14BC6" w:rsidRPr="008138F9" w14:paraId="0F8BBC22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1BECB" w14:textId="4582A622" w:rsidR="00EE2A57" w:rsidRPr="00E430FE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</w:tcPr>
          <w:p w14:paraId="1CCEA91E" w14:textId="402C363A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EE2A57" w:rsidRPr="00E430FE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31ED0" w:rsidRPr="008138F9" w14:paraId="667D9290" w14:textId="77777777" w:rsidTr="00F949D8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C255D" w14:textId="26EE1997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3840" w14:textId="7E3FBF7A" w:rsidR="00C31ED0" w:rsidRPr="00C31ED0" w:rsidRDefault="001F3CB3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F3CB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="00861A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7,688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42B3" w14:textId="3BDCB105" w:rsidR="00C31ED0" w:rsidRPr="008138F9" w:rsidRDefault="005133C7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861AA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4,808</w:t>
            </w:r>
          </w:p>
        </w:tc>
      </w:tr>
      <w:tr w:rsidR="00C31ED0" w:rsidRPr="008138F9" w14:paraId="5B99C6DD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87B02" w14:textId="3AA77BAF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86FAA" w14:textId="644989B5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5D2F" w14:textId="4640B261" w:rsidR="00C31ED0" w:rsidRPr="00E430FE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31ED0" w:rsidRPr="008138F9" w14:paraId="55F9816C" w14:textId="77777777" w:rsidTr="00F949D8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EF09D" w14:textId="03A6EBCA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7A2C" w14:textId="05FD8AAE" w:rsidR="00C31ED0" w:rsidRPr="008138F9" w:rsidRDefault="00521107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211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(1,422)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B65A" w14:textId="64CB8A6A" w:rsidR="00C31ED0" w:rsidRPr="008138F9" w:rsidRDefault="00EE0661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20,919</w:t>
            </w:r>
          </w:p>
        </w:tc>
      </w:tr>
      <w:tr w:rsidR="00C31ED0" w:rsidRPr="008138F9" w14:paraId="28FCD431" w14:textId="77777777" w:rsidTr="00F949D8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6E732" w14:textId="7137A445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C4AF" w14:textId="143B3432" w:rsidR="00C31ED0" w:rsidRPr="00E430FE" w:rsidRDefault="004153BD" w:rsidP="00C31ED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153B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1,478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BF" w14:textId="7842378A" w:rsidR="00C31ED0" w:rsidRPr="008138F9" w:rsidRDefault="00EE0661" w:rsidP="00C31ED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</w:tr>
      <w:tr w:rsidR="00C31ED0" w:rsidRPr="008138F9" w14:paraId="694AA4A3" w14:textId="77777777" w:rsidTr="00F949D8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5326C" w14:textId="50034039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8A891" w14:textId="379F6F3E" w:rsidR="00C31ED0" w:rsidRPr="008138F9" w:rsidRDefault="00797EA3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56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A876" w14:textId="2CFE475E" w:rsidR="00C31ED0" w:rsidRPr="008138F9" w:rsidRDefault="00EE0661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20,977</w:t>
            </w:r>
          </w:p>
        </w:tc>
      </w:tr>
      <w:tr w:rsidR="00C31ED0" w:rsidRPr="008138F9" w14:paraId="5A933335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ADF06" w14:textId="383B8825" w:rsidR="00C31ED0" w:rsidRPr="00E430FE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</w:tcPr>
          <w:p w14:paraId="72B32FC8" w14:textId="3D09FE10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C794" w14:textId="5EE2CD81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36B2F27D" w14:textId="77777777" w:rsidR="00AB11E8" w:rsidRDefault="00AB1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0682F17" w14:textId="4D952753" w:rsidR="00240D0A" w:rsidRPr="008138F9" w:rsidRDefault="00240D0A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72853A86" w:rsidR="009B29B0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="001104D2" w:rsidRPr="008138F9">
        <w:rPr>
          <w:rFonts w:ascii="Angsana New" w:hAnsi="Angsana New"/>
          <w:sz w:val="28"/>
          <w:szCs w:val="28"/>
          <w:cs/>
        </w:rPr>
        <w:t xml:space="preserve"> </w:t>
      </w:r>
      <w:r w:rsidR="00F63FAF" w:rsidRPr="008138F9">
        <w:rPr>
          <w:rFonts w:ascii="Angsana New" w:hAnsi="Angsana New"/>
          <w:sz w:val="28"/>
          <w:szCs w:val="28"/>
          <w:cs/>
        </w:rPr>
        <w:t>สำหรับ</w:t>
      </w:r>
      <w:r w:rsidR="00DD79F5" w:rsidRPr="00DD79F5">
        <w:rPr>
          <w:rFonts w:ascii="Angsana New" w:hAnsi="Angsana New"/>
          <w:sz w:val="28"/>
          <w:szCs w:val="28"/>
          <w:cs/>
        </w:rPr>
        <w:t>งวดหกเดือนสิ้นสุดวันที่</w:t>
      </w:r>
      <w:r w:rsidR="00DD79F5" w:rsidRPr="00DD79F5">
        <w:rPr>
          <w:rFonts w:ascii="Angsana New" w:hAnsi="Angsana New"/>
          <w:sz w:val="28"/>
          <w:szCs w:val="28"/>
        </w:rPr>
        <w:t xml:space="preserve"> 30 </w:t>
      </w:r>
      <w:r w:rsidR="00DD79F5" w:rsidRPr="00E430FE">
        <w:rPr>
          <w:rFonts w:ascii="Angsana New" w:hAnsi="Angsana New"/>
          <w:sz w:val="28"/>
          <w:szCs w:val="28"/>
          <w:cs/>
        </w:rPr>
        <w:t>มิถุนายน</w:t>
      </w:r>
      <w:r w:rsidR="00DD79F5" w:rsidRPr="00DD79F5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="00D00F8E" w:rsidRPr="008138F9">
        <w:rPr>
          <w:rFonts w:ascii="Angsana New" w:hAnsi="Angsana New"/>
          <w:sz w:val="28"/>
          <w:szCs w:val="28"/>
          <w:cs/>
        </w:rPr>
        <w:t xml:space="preserve"> </w:t>
      </w:r>
      <w:r w:rsidRPr="008138F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3966"/>
      </w:tblGrid>
      <w:tr w:rsidR="00896C07" w:rsidRPr="001E30B1" w14:paraId="09A6847F" w14:textId="77777777" w:rsidTr="0081562F">
        <w:trPr>
          <w:trHeight w:val="397"/>
        </w:trPr>
        <w:tc>
          <w:tcPr>
            <w:tcW w:w="2938" w:type="pct"/>
          </w:tcPr>
          <w:p w14:paraId="431E1096" w14:textId="77777777" w:rsidR="00896C07" w:rsidRPr="008138F9" w:rsidRDefault="00896C07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736F2334" w14:textId="77777777" w:rsidR="00896C07" w:rsidRPr="00E430FE" w:rsidRDefault="00896C07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96C07" w:rsidRPr="008138F9" w14:paraId="4DA8F673" w14:textId="77777777" w:rsidTr="0081562F">
        <w:trPr>
          <w:trHeight w:val="397"/>
        </w:trPr>
        <w:tc>
          <w:tcPr>
            <w:tcW w:w="2938" w:type="pct"/>
            <w:vAlign w:val="center"/>
          </w:tcPr>
          <w:p w14:paraId="5435A054" w14:textId="77777777" w:rsidR="00896C07" w:rsidRPr="008138F9" w:rsidRDefault="00896C07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28548617" w14:textId="16A63970" w:rsidR="00896C07" w:rsidRPr="008138F9" w:rsidRDefault="00896C07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896C07" w:rsidRPr="001E30B1" w14:paraId="483F8470" w14:textId="77777777" w:rsidTr="0081562F">
        <w:trPr>
          <w:trHeight w:val="397"/>
        </w:trPr>
        <w:tc>
          <w:tcPr>
            <w:tcW w:w="2938" w:type="pct"/>
            <w:vAlign w:val="center"/>
          </w:tcPr>
          <w:p w14:paraId="6603684D" w14:textId="77777777" w:rsidR="00896C07" w:rsidRPr="008138F9" w:rsidRDefault="00896C07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2BC5399A" w14:textId="77777777" w:rsidR="00896C07" w:rsidRPr="00E430FE" w:rsidRDefault="00896C07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C07" w:rsidRPr="008138F9" w14:paraId="56888F68" w14:textId="77777777" w:rsidTr="0081562F">
        <w:trPr>
          <w:trHeight w:val="397"/>
        </w:trPr>
        <w:tc>
          <w:tcPr>
            <w:tcW w:w="2938" w:type="pct"/>
            <w:vAlign w:val="center"/>
          </w:tcPr>
          <w:p w14:paraId="47C89F11" w14:textId="569FC0A9" w:rsidR="00896C07" w:rsidRPr="00E430FE" w:rsidRDefault="00896C07" w:rsidP="0089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465E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768B3BF8" w14:textId="376CC6A5" w:rsidR="00896C07" w:rsidRPr="008138F9" w:rsidRDefault="00896C07" w:rsidP="00896C0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6C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22,379</w:t>
            </w:r>
          </w:p>
        </w:tc>
      </w:tr>
      <w:tr w:rsidR="00C31ED0" w:rsidRPr="008138F9" w14:paraId="632CA935" w14:textId="77777777" w:rsidTr="00032344">
        <w:trPr>
          <w:trHeight w:val="397"/>
        </w:trPr>
        <w:tc>
          <w:tcPr>
            <w:tcW w:w="2938" w:type="pct"/>
            <w:vAlign w:val="center"/>
          </w:tcPr>
          <w:p w14:paraId="4FF25B6D" w14:textId="5579D7DC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ซื้อระหว่างงวด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1FAA4BDA" w14:textId="4FACEED0" w:rsidR="00C31ED0" w:rsidRPr="008138F9" w:rsidRDefault="00EC61F6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EC61F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109</w:t>
            </w:r>
          </w:p>
        </w:tc>
      </w:tr>
      <w:tr w:rsidR="00C31ED0" w:rsidRPr="008138F9" w14:paraId="7739D593" w14:textId="77777777" w:rsidTr="00032344">
        <w:trPr>
          <w:trHeight w:val="397"/>
        </w:trPr>
        <w:tc>
          <w:tcPr>
            <w:tcW w:w="2938" w:type="pct"/>
            <w:vAlign w:val="center"/>
          </w:tcPr>
          <w:p w14:paraId="21E5CB82" w14:textId="3E5AE3FF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5E0B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จำหน่ายระหว่างงวด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07BCF619" w14:textId="38528A2A" w:rsidR="00C31ED0" w:rsidRPr="008138F9" w:rsidRDefault="00EC61F6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31ED0" w:rsidRPr="008138F9" w14:paraId="72A76E96" w14:textId="77777777" w:rsidTr="00032344">
        <w:trPr>
          <w:trHeight w:val="397"/>
        </w:trPr>
        <w:tc>
          <w:tcPr>
            <w:tcW w:w="2938" w:type="pct"/>
            <w:vAlign w:val="center"/>
          </w:tcPr>
          <w:p w14:paraId="128167A5" w14:textId="3FE975A5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5E0B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ค่าเสื่อมราคาสำหรับงวด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0971ED40" w14:textId="46E740F0" w:rsidR="00C31ED0" w:rsidRPr="008138F9" w:rsidRDefault="00032344" w:rsidP="00C31ED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</w:t>
            </w:r>
            <w:r w:rsidRPr="0003234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389)</w:t>
            </w:r>
          </w:p>
        </w:tc>
      </w:tr>
      <w:tr w:rsidR="00C31ED0" w:rsidRPr="008138F9" w14:paraId="21E6EF30" w14:textId="77777777" w:rsidTr="00032344">
        <w:trPr>
          <w:trHeight w:val="397"/>
        </w:trPr>
        <w:tc>
          <w:tcPr>
            <w:tcW w:w="2938" w:type="pct"/>
            <w:vAlign w:val="center"/>
          </w:tcPr>
          <w:p w14:paraId="43644D3D" w14:textId="7643FEC8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C44399" w:rsidRPr="00C443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44399"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7B0C2C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79F40814" w14:textId="3035B216" w:rsidR="00C31ED0" w:rsidRPr="00EE2498" w:rsidRDefault="00032344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03234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  <w:lang w:val="en-US"/>
              </w:rPr>
              <w:t>099</w:t>
            </w:r>
          </w:p>
        </w:tc>
      </w:tr>
    </w:tbl>
    <w:p w14:paraId="4D69ECAB" w14:textId="71AE1348" w:rsidR="00193D90" w:rsidRPr="008138F9" w:rsidRDefault="00193D9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E430FE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8138F9">
        <w:rPr>
          <w:rFonts w:ascii="Angsana New" w:hAnsi="Angsana New"/>
          <w:sz w:val="28"/>
          <w:szCs w:val="28"/>
        </w:rPr>
        <w:tab/>
      </w:r>
      <w:r w:rsidRPr="00E430FE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5000" w:type="pct"/>
        <w:tblLook w:val="0000" w:firstRow="0" w:lastRow="0" w:firstColumn="0" w:lastColumn="0" w:noHBand="0" w:noVBand="0"/>
      </w:tblPr>
      <w:tblGrid>
        <w:gridCol w:w="5658"/>
        <w:gridCol w:w="1979"/>
        <w:gridCol w:w="1981"/>
      </w:tblGrid>
      <w:tr w:rsidR="0069475D" w:rsidRPr="008138F9" w14:paraId="28BB9DCB" w14:textId="77777777" w:rsidTr="00DC0FE0">
        <w:trPr>
          <w:trHeight w:val="397"/>
          <w:tblHeader/>
        </w:trPr>
        <w:tc>
          <w:tcPr>
            <w:tcW w:w="2941" w:type="pct"/>
          </w:tcPr>
          <w:p w14:paraId="09674E9C" w14:textId="77777777" w:rsidR="0069475D" w:rsidRPr="008138F9" w:rsidRDefault="0069475D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pct"/>
            <w:gridSpan w:val="2"/>
            <w:vAlign w:val="bottom"/>
          </w:tcPr>
          <w:p w14:paraId="5B3F5C0F" w14:textId="77777777" w:rsidR="0069475D" w:rsidRPr="00E430FE" w:rsidRDefault="0069475D" w:rsidP="00DC0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8138F9" w14:paraId="2C71185A" w14:textId="77777777" w:rsidTr="00DC0FE0">
        <w:trPr>
          <w:trHeight w:val="397"/>
          <w:tblHeader/>
        </w:trPr>
        <w:tc>
          <w:tcPr>
            <w:tcW w:w="2941" w:type="pct"/>
          </w:tcPr>
          <w:p w14:paraId="40A12F44" w14:textId="77777777" w:rsidR="0069475D" w:rsidRPr="008138F9" w:rsidRDefault="0069475D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pct"/>
            <w:gridSpan w:val="2"/>
            <w:vAlign w:val="center"/>
          </w:tcPr>
          <w:p w14:paraId="029F183A" w14:textId="77777777" w:rsidR="0069475D" w:rsidRPr="00E430FE" w:rsidRDefault="0069475D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9475D" w:rsidRPr="008138F9" w14:paraId="74D51746" w14:textId="77777777" w:rsidTr="00DC0FE0">
        <w:trPr>
          <w:trHeight w:val="397"/>
          <w:tblHeader/>
        </w:trPr>
        <w:tc>
          <w:tcPr>
            <w:tcW w:w="2941" w:type="pct"/>
          </w:tcPr>
          <w:p w14:paraId="09BFFFC8" w14:textId="77777777" w:rsidR="0069475D" w:rsidRPr="008138F9" w:rsidRDefault="0069475D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pct"/>
            <w:gridSpan w:val="2"/>
            <w:vAlign w:val="bottom"/>
          </w:tcPr>
          <w:p w14:paraId="25C43FEC" w14:textId="77777777" w:rsidR="0069475D" w:rsidRPr="00E430FE" w:rsidRDefault="0069475D" w:rsidP="00DC0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CE4" w:rsidRPr="008138F9" w14:paraId="7E18A39D" w14:textId="77777777" w:rsidTr="00DC0FE0">
        <w:trPr>
          <w:trHeight w:val="397"/>
          <w:tblHeader/>
        </w:trPr>
        <w:tc>
          <w:tcPr>
            <w:tcW w:w="2941" w:type="pct"/>
          </w:tcPr>
          <w:p w14:paraId="2DEAD0C4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  <w:vAlign w:val="bottom"/>
          </w:tcPr>
          <w:p w14:paraId="2457BE41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29" w:type="pct"/>
            <w:vAlign w:val="bottom"/>
          </w:tcPr>
          <w:p w14:paraId="5CC7F541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25CE4" w:rsidRPr="008138F9" w14:paraId="63BF89A8" w14:textId="77777777" w:rsidTr="00DC0FE0">
        <w:trPr>
          <w:trHeight w:val="397"/>
          <w:tblHeader/>
        </w:trPr>
        <w:tc>
          <w:tcPr>
            <w:tcW w:w="2941" w:type="pct"/>
          </w:tcPr>
          <w:p w14:paraId="1249B88C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  <w:vAlign w:val="bottom"/>
          </w:tcPr>
          <w:p w14:paraId="313985BD" w14:textId="6831678A" w:rsidR="00E25CE4" w:rsidRPr="008138F9" w:rsidRDefault="00C44399" w:rsidP="00327C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439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25CE4"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29" w:type="pct"/>
            <w:vAlign w:val="bottom"/>
          </w:tcPr>
          <w:p w14:paraId="6A233545" w14:textId="073CAD14" w:rsidR="00E25CE4" w:rsidRPr="00E430FE" w:rsidRDefault="00E25CE4" w:rsidP="00327C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25CE4" w:rsidRPr="008138F9" w14:paraId="478FA221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4610D9F5" w14:textId="77777777" w:rsidR="00E25CE4" w:rsidRPr="003417A2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029" w:type="pct"/>
          </w:tcPr>
          <w:p w14:paraId="0F866360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</w:tcPr>
          <w:p w14:paraId="3C9F5514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CE4" w:rsidRPr="008138F9" w14:paraId="261D1DFA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71E3DBD4" w14:textId="1F0E082B" w:rsidR="00E25CE4" w:rsidRPr="000223E4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  <w:r w:rsidRPr="000223E4">
              <w:rPr>
                <w:rFonts w:ascii="Angsana New" w:hAnsi="Angsana New"/>
                <w:sz w:val="28"/>
                <w:szCs w:val="28"/>
              </w:rPr>
              <w:t>(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44399" w:rsidRPr="000223E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4399"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3C73B0" w:rsidRPr="000223E4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3C73B0" w:rsidRPr="000223E4">
              <w:rPr>
                <w:rFonts w:ascii="Angsana New" w:hAnsi="Angsana New" w:hint="cs"/>
                <w:sz w:val="28"/>
                <w:szCs w:val="28"/>
              </w:rPr>
              <w:t>6.87</w:t>
            </w:r>
            <w:r w:rsidR="003C73B0" w:rsidRPr="000223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="003C73B0" w:rsidRPr="000223E4">
              <w:rPr>
                <w:rFonts w:ascii="Angsana New" w:hAnsi="Angsana New" w:hint="cs"/>
                <w:sz w:val="28"/>
                <w:szCs w:val="28"/>
              </w:rPr>
              <w:t>7.30</w:t>
            </w:r>
            <w:r w:rsidR="003C73B0" w:rsidRPr="000223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029" w:type="pct"/>
            <w:vAlign w:val="bottom"/>
          </w:tcPr>
          <w:p w14:paraId="4D7543BC" w14:textId="06930E18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29" w:type="pct"/>
            <w:vAlign w:val="bottom"/>
          </w:tcPr>
          <w:p w14:paraId="6F68E4C4" w14:textId="56A8034A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25CE4" w:rsidRPr="008138F9" w14:paraId="1530CDC9" w14:textId="77777777" w:rsidTr="000223E4">
        <w:trPr>
          <w:trHeight w:val="397"/>
        </w:trPr>
        <w:tc>
          <w:tcPr>
            <w:tcW w:w="2941" w:type="pct"/>
            <w:vAlign w:val="bottom"/>
          </w:tcPr>
          <w:p w14:paraId="252049BA" w14:textId="2AE43816" w:rsidR="00E25CE4" w:rsidRPr="000223E4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และ ณ วันที่ </w:t>
            </w:r>
            <w:r w:rsidRPr="000223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223E4">
              <w:rPr>
                <w:rFonts w:ascii="Angsana New" w:hAnsi="Angsana New"/>
                <w:sz w:val="28"/>
                <w:szCs w:val="28"/>
              </w:rPr>
              <w:t>2568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Pr="000223E4">
              <w:rPr>
                <w:rFonts w:ascii="Angsana New" w:hAnsi="Angsana New"/>
                <w:sz w:val="28"/>
                <w:szCs w:val="28"/>
              </w:rPr>
              <w:t>6.87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0223E4">
              <w:rPr>
                <w:rFonts w:ascii="Angsana New" w:hAnsi="Angsana New"/>
                <w:sz w:val="28"/>
                <w:szCs w:val="28"/>
              </w:rPr>
              <w:t>7.</w:t>
            </w:r>
            <w:r w:rsidR="004A5F92" w:rsidRPr="000223E4">
              <w:rPr>
                <w:rFonts w:ascii="Angsana New" w:hAnsi="Angsana New"/>
                <w:sz w:val="28"/>
                <w:szCs w:val="28"/>
              </w:rPr>
              <w:t>30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  <w:tc>
          <w:tcPr>
            <w:tcW w:w="1029" w:type="pct"/>
            <w:vAlign w:val="bottom"/>
          </w:tcPr>
          <w:p w14:paraId="62B919C5" w14:textId="400EB7CA" w:rsidR="00E25CE4" w:rsidRPr="008138F9" w:rsidRDefault="009A77B5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9A77B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029" w:type="pct"/>
            <w:vAlign w:val="bottom"/>
          </w:tcPr>
          <w:p w14:paraId="721E730E" w14:textId="7B232088" w:rsidR="00E25CE4" w:rsidRPr="008138F9" w:rsidRDefault="008B2636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B263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1,239</w:t>
            </w:r>
          </w:p>
        </w:tc>
      </w:tr>
      <w:tr w:rsidR="00E25CE4" w:rsidRPr="008138F9" w14:paraId="15370FE1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4613D384" w14:textId="77777777" w:rsidR="00E25CE4" w:rsidRPr="000223E4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  <w:vAlign w:val="center"/>
          </w:tcPr>
          <w:p w14:paraId="01A644AD" w14:textId="77777777" w:rsidR="00E25CE4" w:rsidRPr="00E430FE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29" w:type="pct"/>
            <w:vAlign w:val="center"/>
          </w:tcPr>
          <w:p w14:paraId="7A75D346" w14:textId="77777777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25CE4" w:rsidRPr="008138F9" w14:paraId="1B93F46B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7C68F07E" w14:textId="77777777" w:rsidR="00E25CE4" w:rsidRPr="00E430FE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9" w:type="pct"/>
            <w:vAlign w:val="center"/>
          </w:tcPr>
          <w:p w14:paraId="60DF1618" w14:textId="77777777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29" w:type="pct"/>
            <w:vAlign w:val="center"/>
          </w:tcPr>
          <w:p w14:paraId="11EBBBE5" w14:textId="77777777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25CE4" w:rsidRPr="008138F9" w14:paraId="36D9AB4C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697EBB73" w14:textId="07583EC4" w:rsidR="00E25CE4" w:rsidRPr="000223E4" w:rsidRDefault="003417A2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  <w:r w:rsidRPr="000223E4">
              <w:rPr>
                <w:rFonts w:ascii="Angsana New" w:hAnsi="Angsana New"/>
                <w:sz w:val="28"/>
                <w:szCs w:val="28"/>
              </w:rPr>
              <w:t>(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44399" w:rsidRPr="000223E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44399"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C73B0" w:rsidRPr="000223E4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ร้อยละ </w:t>
            </w:r>
            <w:r w:rsidR="003C73B0" w:rsidRPr="000223E4">
              <w:rPr>
                <w:rFonts w:ascii="Angsana New" w:hAnsi="Angsana New" w:hint="cs"/>
                <w:sz w:val="28"/>
                <w:szCs w:val="28"/>
              </w:rPr>
              <w:t>1.75</w:t>
            </w:r>
            <w:r w:rsidR="003C73B0" w:rsidRPr="000223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="000223E4" w:rsidRPr="000223E4">
              <w:rPr>
                <w:rFonts w:ascii="Angsana New" w:hAnsi="Angsana New"/>
                <w:sz w:val="28"/>
                <w:szCs w:val="28"/>
              </w:rPr>
              <w:t>1.90</w:t>
            </w:r>
            <w:r w:rsidR="003C73B0" w:rsidRPr="000223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73B0" w:rsidRPr="00E430F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029" w:type="pct"/>
            <w:vAlign w:val="bottom"/>
          </w:tcPr>
          <w:p w14:paraId="3DEA255C" w14:textId="4356E798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29" w:type="pct"/>
            <w:vAlign w:val="bottom"/>
          </w:tcPr>
          <w:p w14:paraId="7E0F9525" w14:textId="764800E2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25CE4" w:rsidRPr="008138F9" w14:paraId="15615B7F" w14:textId="77777777" w:rsidTr="000223E4">
        <w:trPr>
          <w:trHeight w:val="397"/>
        </w:trPr>
        <w:tc>
          <w:tcPr>
            <w:tcW w:w="2941" w:type="pct"/>
            <w:vAlign w:val="bottom"/>
          </w:tcPr>
          <w:p w14:paraId="0AAA15CA" w14:textId="5E4D9207" w:rsidR="00E25CE4" w:rsidRPr="00441CD6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และ ณ วันที่ </w:t>
            </w:r>
            <w:r w:rsidRPr="00983B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B09">
              <w:rPr>
                <w:rFonts w:ascii="Angsana New" w:hAnsi="Angsana New"/>
                <w:sz w:val="28"/>
                <w:szCs w:val="28"/>
              </w:rPr>
              <w:t>2568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="008D36C5">
              <w:rPr>
                <w:rFonts w:ascii="Angsana New" w:hAnsi="Angsana New"/>
                <w:sz w:val="28"/>
                <w:szCs w:val="28"/>
              </w:rPr>
              <w:t>2.03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8D36C5">
              <w:rPr>
                <w:rFonts w:ascii="Angsana New" w:hAnsi="Angsana New"/>
                <w:sz w:val="28"/>
                <w:szCs w:val="28"/>
              </w:rPr>
              <w:t>2.</w:t>
            </w:r>
            <w:r w:rsidR="00095F8F">
              <w:rPr>
                <w:rFonts w:ascii="Angsana New" w:hAnsi="Angsana New"/>
                <w:sz w:val="28"/>
                <w:szCs w:val="28"/>
              </w:rPr>
              <w:t>35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  <w:tc>
          <w:tcPr>
            <w:tcW w:w="1029" w:type="pct"/>
            <w:vAlign w:val="bottom"/>
          </w:tcPr>
          <w:p w14:paraId="3A12AC71" w14:textId="314D8FF5" w:rsidR="00E25CE4" w:rsidRPr="008138F9" w:rsidRDefault="000223E4" w:rsidP="00333B7D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</w:t>
            </w:r>
            <w:r w:rsidRPr="000223E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29" w:type="pct"/>
            <w:vAlign w:val="bottom"/>
          </w:tcPr>
          <w:p w14:paraId="796E3E85" w14:textId="0433BA62" w:rsidR="00E25CE4" w:rsidRPr="008138F9" w:rsidRDefault="00E25CE4" w:rsidP="00333B7D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E25CE4" w:rsidRPr="008138F9" w14:paraId="2C4018D0" w14:textId="77777777" w:rsidTr="000223E4">
        <w:trPr>
          <w:trHeight w:val="397"/>
        </w:trPr>
        <w:tc>
          <w:tcPr>
            <w:tcW w:w="2941" w:type="pct"/>
            <w:vAlign w:val="bottom"/>
          </w:tcPr>
          <w:p w14:paraId="578D4A04" w14:textId="77777777" w:rsidR="00E25CE4" w:rsidRPr="001E30B1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9" w:type="pct"/>
            <w:vAlign w:val="bottom"/>
          </w:tcPr>
          <w:p w14:paraId="625D5943" w14:textId="05603D61" w:rsidR="00E25CE4" w:rsidRPr="008138F9" w:rsidRDefault="000223E4" w:rsidP="00333B7D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  <w:r w:rsidRPr="000223E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  <w:lang w:val="en-US"/>
              </w:rPr>
              <w:t>007</w:t>
            </w:r>
          </w:p>
        </w:tc>
        <w:tc>
          <w:tcPr>
            <w:tcW w:w="1029" w:type="pct"/>
            <w:vAlign w:val="bottom"/>
          </w:tcPr>
          <w:p w14:paraId="679DCFF7" w14:textId="7DE4C893" w:rsidR="00E25CE4" w:rsidRPr="008138F9" w:rsidRDefault="00333B7D" w:rsidP="00333B7D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3B7D">
              <w:rPr>
                <w:rFonts w:ascii="Angsana New" w:hAnsi="Angsana New"/>
                <w:sz w:val="28"/>
                <w:szCs w:val="28"/>
                <w:lang w:val="en-US"/>
              </w:rPr>
              <w:t>170,239</w:t>
            </w:r>
          </w:p>
        </w:tc>
      </w:tr>
    </w:tbl>
    <w:p w14:paraId="1F0A4273" w14:textId="721AADC7" w:rsidR="00326F36" w:rsidRDefault="00AD4E40" w:rsidP="00F66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44399" w:rsidRPr="00C44399">
        <w:rPr>
          <w:rFonts w:ascii="Angsana New" w:hAnsi="Angsana New"/>
          <w:sz w:val="28"/>
          <w:szCs w:val="28"/>
        </w:rPr>
        <w:t xml:space="preserve">30 </w:t>
      </w:r>
      <w:r w:rsidR="00C44399" w:rsidRPr="00E430FE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1430CF">
        <w:rPr>
          <w:rFonts w:ascii="Angsana New" w:hAnsi="Angsana New"/>
          <w:sz w:val="28"/>
          <w:szCs w:val="28"/>
        </w:rPr>
        <w:t>2569</w:t>
      </w:r>
      <w:r w:rsidR="00CF5ACE" w:rsidRPr="001430CF">
        <w:rPr>
          <w:rFonts w:ascii="Angsana New" w:hAnsi="Angsana New"/>
          <w:sz w:val="28"/>
          <w:szCs w:val="28"/>
        </w:rPr>
        <w:t xml:space="preserve"> </w:t>
      </w:r>
      <w:r w:rsidR="00CF5ACE" w:rsidRPr="00E430FE">
        <w:rPr>
          <w:rFonts w:ascii="Angsana New" w:hAnsi="Angsana New"/>
          <w:sz w:val="28"/>
          <w:szCs w:val="28"/>
          <w:cs/>
        </w:rPr>
        <w:t>และ</w:t>
      </w:r>
      <w:r w:rsidR="0017318F" w:rsidRPr="00E430FE">
        <w:rPr>
          <w:rFonts w:ascii="Angsana New" w:hAnsi="Angsana New"/>
          <w:sz w:val="28"/>
          <w:szCs w:val="28"/>
          <w:cs/>
        </w:rPr>
        <w:t>วันที่</w:t>
      </w:r>
      <w:r w:rsidR="00890807" w:rsidRPr="00E430FE">
        <w:rPr>
          <w:rFonts w:ascii="Angsana New" w:hAnsi="Angsana New"/>
          <w:sz w:val="28"/>
          <w:szCs w:val="28"/>
          <w:cs/>
        </w:rPr>
        <w:t xml:space="preserve"> </w:t>
      </w:r>
      <w:r w:rsidRPr="001430CF">
        <w:rPr>
          <w:rFonts w:ascii="Angsana New" w:hAnsi="Angsana New"/>
          <w:sz w:val="28"/>
          <w:szCs w:val="28"/>
        </w:rPr>
        <w:t xml:space="preserve">31 </w:t>
      </w:r>
      <w:r w:rsidRPr="00E430F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430CF">
        <w:rPr>
          <w:rFonts w:ascii="Angsana New" w:hAnsi="Angsana New"/>
          <w:sz w:val="28"/>
          <w:szCs w:val="28"/>
        </w:rPr>
        <w:t>2568</w:t>
      </w:r>
      <w:r w:rsidR="00CF5ACE" w:rsidRPr="00E430FE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 จำนวน</w:t>
      </w:r>
      <w:r w:rsidR="00B629C6" w:rsidRPr="001430CF">
        <w:rPr>
          <w:rFonts w:ascii="Angsana New" w:hAnsi="Angsana New"/>
          <w:sz w:val="28"/>
          <w:szCs w:val="28"/>
        </w:rPr>
        <w:t xml:space="preserve"> </w:t>
      </w:r>
      <w:r w:rsidR="003C73B0" w:rsidRPr="00C149DF">
        <w:rPr>
          <w:rFonts w:ascii="Angsana New" w:hAnsi="Angsana New" w:hint="cs"/>
          <w:sz w:val="28"/>
          <w:szCs w:val="28"/>
        </w:rPr>
        <w:t>34</w:t>
      </w:r>
      <w:r w:rsidR="008854D8" w:rsidRPr="00C149DF">
        <w:rPr>
          <w:rFonts w:ascii="Angsana New" w:hAnsi="Angsana New"/>
          <w:sz w:val="28"/>
          <w:szCs w:val="28"/>
        </w:rPr>
        <w:t>2</w:t>
      </w:r>
      <w:r w:rsidR="00F66881" w:rsidRPr="001430CF">
        <w:rPr>
          <w:rFonts w:ascii="Angsana New" w:hAnsi="Angsana New"/>
          <w:sz w:val="28"/>
          <w:szCs w:val="28"/>
        </w:rPr>
        <w:t xml:space="preserve"> </w:t>
      </w:r>
      <w:r w:rsidR="00CF5ACE" w:rsidRPr="00710BF4">
        <w:rPr>
          <w:rFonts w:ascii="Angsana New" w:hAnsi="Angsana New"/>
          <w:sz w:val="28"/>
          <w:szCs w:val="28"/>
          <w:cs/>
        </w:rPr>
        <w:t>ล้านบาท</w:t>
      </w:r>
    </w:p>
    <w:p w14:paraId="3723056B" w14:textId="77777777" w:rsidR="00326F36" w:rsidRDefault="00326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7A3F311" w14:textId="44572DE6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="00F63FAF" w:rsidRPr="008138F9">
        <w:rPr>
          <w:rFonts w:ascii="Angsana New" w:hAnsi="Angsana New"/>
          <w:sz w:val="28"/>
          <w:szCs w:val="28"/>
          <w:cs/>
        </w:rPr>
        <w:t>สำหรับ</w:t>
      </w:r>
      <w:r w:rsidR="00616BB2" w:rsidRPr="00616BB2">
        <w:rPr>
          <w:rFonts w:ascii="Angsana New" w:hAnsi="Angsana New"/>
          <w:sz w:val="28"/>
          <w:szCs w:val="28"/>
          <w:cs/>
        </w:rPr>
        <w:t>งวด</w:t>
      </w:r>
      <w:r w:rsidR="002B0639" w:rsidRPr="002B0639">
        <w:rPr>
          <w:rFonts w:ascii="Angsana New" w:hAnsi="Angsana New"/>
          <w:sz w:val="28"/>
          <w:szCs w:val="28"/>
          <w:cs/>
        </w:rPr>
        <w:t>หกเดือนสิ้นสุดวันที่</w:t>
      </w:r>
      <w:r w:rsidR="002B0639" w:rsidRPr="002B0639">
        <w:rPr>
          <w:rFonts w:ascii="Angsana New" w:hAnsi="Angsana New"/>
          <w:sz w:val="28"/>
          <w:szCs w:val="28"/>
        </w:rPr>
        <w:t xml:space="preserve"> 30 </w:t>
      </w:r>
      <w:r w:rsidR="002B0639" w:rsidRPr="00E430FE">
        <w:rPr>
          <w:rFonts w:ascii="Angsana New" w:hAnsi="Angsana New"/>
          <w:sz w:val="28"/>
          <w:szCs w:val="28"/>
          <w:cs/>
        </w:rPr>
        <w:t>มิถุนายน</w:t>
      </w:r>
      <w:r w:rsidR="002B0639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Pr="00E430FE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3966"/>
      </w:tblGrid>
      <w:tr w:rsidR="0040711F" w:rsidRPr="001E30B1" w14:paraId="1092268A" w14:textId="77777777" w:rsidTr="006D17F9">
        <w:trPr>
          <w:trHeight w:val="397"/>
        </w:trPr>
        <w:tc>
          <w:tcPr>
            <w:tcW w:w="2938" w:type="pct"/>
          </w:tcPr>
          <w:p w14:paraId="03607095" w14:textId="77777777" w:rsidR="0040711F" w:rsidRPr="008138F9" w:rsidRDefault="0040711F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25CBA553" w14:textId="77777777" w:rsidR="0040711F" w:rsidRPr="00E430FE" w:rsidRDefault="0040711F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0711F" w:rsidRPr="008138F9" w14:paraId="6A174B34" w14:textId="77777777" w:rsidTr="006D17F9">
        <w:trPr>
          <w:trHeight w:val="397"/>
        </w:trPr>
        <w:tc>
          <w:tcPr>
            <w:tcW w:w="2938" w:type="pct"/>
            <w:vAlign w:val="center"/>
          </w:tcPr>
          <w:p w14:paraId="51DD3740" w14:textId="77777777" w:rsidR="0040711F" w:rsidRPr="008138F9" w:rsidRDefault="0040711F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2E9D7827" w14:textId="77777777" w:rsidR="0040711F" w:rsidRPr="008138F9" w:rsidRDefault="0040711F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40711F" w:rsidRPr="001E30B1" w14:paraId="66DE40E2" w14:textId="77777777" w:rsidTr="006D17F9">
        <w:trPr>
          <w:trHeight w:val="397"/>
        </w:trPr>
        <w:tc>
          <w:tcPr>
            <w:tcW w:w="2938" w:type="pct"/>
            <w:vAlign w:val="center"/>
          </w:tcPr>
          <w:p w14:paraId="1AACFE55" w14:textId="77777777" w:rsidR="0040711F" w:rsidRPr="008138F9" w:rsidRDefault="0040711F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79A5C0B1" w14:textId="77777777" w:rsidR="0040711F" w:rsidRPr="00E430FE" w:rsidRDefault="0040711F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11F" w:rsidRPr="008138F9" w14:paraId="355A0FAA" w14:textId="77777777" w:rsidTr="0040711F">
        <w:trPr>
          <w:trHeight w:val="397"/>
        </w:trPr>
        <w:tc>
          <w:tcPr>
            <w:tcW w:w="2938" w:type="pct"/>
            <w:vAlign w:val="bottom"/>
          </w:tcPr>
          <w:p w14:paraId="41B06C15" w14:textId="415B2D1A" w:rsidR="0040711F" w:rsidRPr="00E430FE" w:rsidRDefault="0040711F" w:rsidP="0040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282F303B" w14:textId="66395483" w:rsidR="0040711F" w:rsidRPr="00BA3BA7" w:rsidRDefault="0040711F" w:rsidP="004071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A3BA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40711F" w:rsidRPr="008138F9" w14:paraId="7892F250" w14:textId="77777777" w:rsidTr="00A75E83">
        <w:trPr>
          <w:trHeight w:val="397"/>
        </w:trPr>
        <w:tc>
          <w:tcPr>
            <w:tcW w:w="2938" w:type="pct"/>
            <w:vAlign w:val="bottom"/>
          </w:tcPr>
          <w:p w14:paraId="5B17CA7E" w14:textId="20ACB650" w:rsidR="0040711F" w:rsidRPr="00E430FE" w:rsidRDefault="0040711F" w:rsidP="0040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3AC02688" w14:textId="7AA1915B" w:rsidR="0040711F" w:rsidRPr="00BA3BA7" w:rsidRDefault="005E1D4A" w:rsidP="004071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F8423C" w:rsidRPr="00F8423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F8423C" w:rsidRPr="00F8423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,000</w:t>
            </w:r>
          </w:p>
        </w:tc>
      </w:tr>
      <w:tr w:rsidR="0040711F" w:rsidRPr="008138F9" w14:paraId="31FAC3C9" w14:textId="77777777" w:rsidTr="00A75E83">
        <w:trPr>
          <w:trHeight w:val="397"/>
        </w:trPr>
        <w:tc>
          <w:tcPr>
            <w:tcW w:w="2938" w:type="pct"/>
            <w:vAlign w:val="bottom"/>
          </w:tcPr>
          <w:p w14:paraId="3866EF22" w14:textId="1599231D" w:rsidR="0040711F" w:rsidRPr="00E430FE" w:rsidRDefault="0040711F" w:rsidP="0040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0236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5FF0BFCB" w14:textId="70ACD39C" w:rsidR="0040711F" w:rsidRPr="00BA3BA7" w:rsidRDefault="00F8423C" w:rsidP="0040711F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423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5E1D4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773</w:t>
            </w:r>
            <w:r w:rsidRPr="00F8423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,000)</w:t>
            </w:r>
          </w:p>
        </w:tc>
      </w:tr>
      <w:tr w:rsidR="0040711F" w:rsidRPr="008138F9" w14:paraId="4C9F7022" w14:textId="77777777" w:rsidTr="00A75E83">
        <w:trPr>
          <w:trHeight w:val="397"/>
        </w:trPr>
        <w:tc>
          <w:tcPr>
            <w:tcW w:w="2938" w:type="pct"/>
            <w:vAlign w:val="bottom"/>
          </w:tcPr>
          <w:p w14:paraId="7C35C537" w14:textId="3367B863" w:rsidR="0040711F" w:rsidRPr="00E430FE" w:rsidRDefault="0040711F" w:rsidP="0040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2B0639" w:rsidRPr="002B06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B0639"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B0639" w:rsidRPr="002B06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9A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35DBCEF5" w14:textId="574229D2" w:rsidR="0040711F" w:rsidRPr="008854D8" w:rsidRDefault="00A75E83" w:rsidP="0040711F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75E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</w:tbl>
    <w:p w14:paraId="3289C36F" w14:textId="07C4A491" w:rsidR="0092556A" w:rsidRDefault="008050B3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 w:hint="cs"/>
          <w:sz w:val="28"/>
          <w:szCs w:val="28"/>
          <w:cs/>
        </w:rPr>
        <w:t>ทุนเรือนหุ้น</w:t>
      </w:r>
    </w:p>
    <w:p w14:paraId="333C5C8B" w14:textId="4288A536" w:rsidR="008050B3" w:rsidRDefault="00757A08" w:rsidP="00757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sz w:val="28"/>
          <w:szCs w:val="28"/>
        </w:rPr>
      </w:pPr>
      <w:r w:rsidRPr="00E430FE">
        <w:rPr>
          <w:sz w:val="28"/>
          <w:szCs w:val="28"/>
          <w:cs/>
        </w:rPr>
        <w:t>ประกอบด้วย</w:t>
      </w: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55"/>
        <w:gridCol w:w="1095"/>
        <w:gridCol w:w="1468"/>
        <w:gridCol w:w="1464"/>
        <w:gridCol w:w="1468"/>
        <w:gridCol w:w="1468"/>
      </w:tblGrid>
      <w:tr w:rsidR="00611CBD" w:rsidRPr="00F36EDD" w14:paraId="4CE26E3A" w14:textId="77777777" w:rsidTr="00542DFB">
        <w:trPr>
          <w:cantSplit/>
          <w:trHeight w:val="397"/>
          <w:tblHeader/>
        </w:trPr>
        <w:tc>
          <w:tcPr>
            <w:tcW w:w="1381" w:type="pct"/>
            <w:vAlign w:val="bottom"/>
          </w:tcPr>
          <w:p w14:paraId="765C1B47" w14:textId="77777777" w:rsidR="00611CBD" w:rsidRPr="00D566CF" w:rsidRDefault="00611CBD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468F5998" w14:textId="4813446A" w:rsidR="00611CBD" w:rsidRPr="00D566CF" w:rsidRDefault="00611CBD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4" w:type="pct"/>
            <w:gridSpan w:val="2"/>
            <w:vAlign w:val="bottom"/>
          </w:tcPr>
          <w:p w14:paraId="731897CA" w14:textId="33BF04E8" w:rsidR="00611CBD" w:rsidRPr="00F36EDD" w:rsidRDefault="00141969" w:rsidP="00C05C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4196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41969">
              <w:rPr>
                <w:rFonts w:ascii="Angsana New" w:hAnsi="Angsana New"/>
                <w:sz w:val="28"/>
                <w:szCs w:val="28"/>
              </w:rPr>
              <w:t>256</w:t>
            </w:r>
            <w:r w:rsidR="00055DB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25" w:type="pct"/>
            <w:gridSpan w:val="2"/>
            <w:vAlign w:val="bottom"/>
          </w:tcPr>
          <w:p w14:paraId="5E325B38" w14:textId="4158C5F7" w:rsidR="00611CBD" w:rsidRPr="00F36EDD" w:rsidRDefault="00055DBF" w:rsidP="00C05C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5D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55DB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402F7" w:rsidRPr="00F36EDD" w14:paraId="630850C8" w14:textId="77777777" w:rsidTr="00542DFB">
        <w:trPr>
          <w:cantSplit/>
          <w:trHeight w:val="397"/>
          <w:tblHeader/>
        </w:trPr>
        <w:tc>
          <w:tcPr>
            <w:tcW w:w="1381" w:type="pct"/>
            <w:vAlign w:val="bottom"/>
          </w:tcPr>
          <w:p w14:paraId="3653C70D" w14:textId="77777777" w:rsidR="00B402F7" w:rsidRPr="00D566CF" w:rsidRDefault="00B402F7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470818AF" w14:textId="26348195" w:rsidR="00B402F7" w:rsidRPr="00F36EDD" w:rsidRDefault="00B402F7" w:rsidP="00394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763" w:type="pct"/>
            <w:vAlign w:val="bottom"/>
          </w:tcPr>
          <w:p w14:paraId="1CA7DF0C" w14:textId="7D67BA67" w:rsidR="00B402F7" w:rsidRPr="00F36EDD" w:rsidRDefault="00B402F7" w:rsidP="00C05C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761" w:type="pct"/>
            <w:vAlign w:val="bottom"/>
          </w:tcPr>
          <w:p w14:paraId="6F24914B" w14:textId="0F670CDD" w:rsidR="00B402F7" w:rsidRPr="00F36EDD" w:rsidRDefault="00B402F7" w:rsidP="00C05C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63" w:type="pct"/>
            <w:vAlign w:val="bottom"/>
          </w:tcPr>
          <w:p w14:paraId="68E6E474" w14:textId="24DF7034" w:rsidR="00B402F7" w:rsidRPr="00F36EDD" w:rsidRDefault="00B402F7" w:rsidP="00C05C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763" w:type="pct"/>
            <w:vAlign w:val="bottom"/>
          </w:tcPr>
          <w:p w14:paraId="7CD719DE" w14:textId="67CD212F" w:rsidR="00B402F7" w:rsidRPr="00E430FE" w:rsidRDefault="00B402F7" w:rsidP="00C05C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81776" w:rsidRPr="00D566CF" w14:paraId="029D8D3C" w14:textId="77777777" w:rsidTr="00542DFB">
        <w:trPr>
          <w:cantSplit/>
          <w:trHeight w:val="58"/>
        </w:trPr>
        <w:tc>
          <w:tcPr>
            <w:tcW w:w="1381" w:type="pct"/>
            <w:vAlign w:val="bottom"/>
          </w:tcPr>
          <w:p w14:paraId="25AB7CB7" w14:textId="77777777" w:rsidR="00281776" w:rsidRPr="00E430FE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3EDC438F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430F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763" w:type="pct"/>
            <w:vAlign w:val="bottom"/>
          </w:tcPr>
          <w:p w14:paraId="02963CCD" w14:textId="77777777" w:rsidR="00281776" w:rsidRPr="00B402F7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2F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430FE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761" w:type="pct"/>
            <w:vAlign w:val="bottom"/>
          </w:tcPr>
          <w:p w14:paraId="20CCC5F5" w14:textId="77777777" w:rsidR="00281776" w:rsidRPr="00B402F7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2F7">
              <w:rPr>
                <w:rFonts w:ascii="Angsana New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 w:rsidRPr="00B402F7">
              <w:rPr>
                <w:rFonts w:ascii="Angsana New" w:hAnsi="Angsana New" w:hint="cs"/>
                <w:sz w:val="28"/>
                <w:szCs w:val="28"/>
                <w:rtl/>
                <w:cs/>
              </w:rPr>
              <w:t>บาท</w:t>
            </w:r>
            <w:r w:rsidRPr="00B402F7">
              <w:rPr>
                <w:rFonts w:ascii="Angsana New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  <w:tc>
          <w:tcPr>
            <w:tcW w:w="763" w:type="pct"/>
            <w:vAlign w:val="bottom"/>
          </w:tcPr>
          <w:p w14:paraId="3B4E4C1F" w14:textId="77777777" w:rsidR="00281776" w:rsidRPr="00B402F7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2F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430FE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763" w:type="pct"/>
            <w:vAlign w:val="bottom"/>
          </w:tcPr>
          <w:p w14:paraId="1D9BF1F2" w14:textId="77777777" w:rsidR="00281776" w:rsidRPr="00B402F7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02F7">
              <w:rPr>
                <w:rFonts w:ascii="Angsana New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 w:rsidRPr="00B402F7">
              <w:rPr>
                <w:rFonts w:ascii="Angsana New" w:hAnsi="Angsana New" w:hint="cs"/>
                <w:sz w:val="28"/>
                <w:szCs w:val="28"/>
                <w:rtl/>
                <w:cs/>
              </w:rPr>
              <w:t>บาท</w:t>
            </w:r>
            <w:r w:rsidRPr="00B402F7">
              <w:rPr>
                <w:rFonts w:ascii="Angsana New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</w:tr>
      <w:tr w:rsidR="00281776" w:rsidRPr="00D566CF" w14:paraId="0DAB33B3" w14:textId="77777777" w:rsidTr="00542DFB">
        <w:trPr>
          <w:cantSplit/>
          <w:trHeight w:val="397"/>
        </w:trPr>
        <w:tc>
          <w:tcPr>
            <w:tcW w:w="1381" w:type="pct"/>
            <w:vAlign w:val="bottom"/>
          </w:tcPr>
          <w:p w14:paraId="713FF2BD" w14:textId="77777777" w:rsidR="00281776" w:rsidRPr="00611CBD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9" w:type="pct"/>
          </w:tcPr>
          <w:p w14:paraId="3D50227E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53475E2D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761" w:type="pct"/>
            <w:vAlign w:val="bottom"/>
          </w:tcPr>
          <w:p w14:paraId="10CEF67D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</w:p>
        </w:tc>
        <w:tc>
          <w:tcPr>
            <w:tcW w:w="763" w:type="pct"/>
            <w:vAlign w:val="bottom"/>
          </w:tcPr>
          <w:p w14:paraId="2B0D4F7B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275F4A1E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</w:tr>
      <w:tr w:rsidR="00281776" w:rsidRPr="00D566CF" w14:paraId="344D4137" w14:textId="77777777" w:rsidTr="00542DFB">
        <w:trPr>
          <w:cantSplit/>
          <w:trHeight w:val="397"/>
        </w:trPr>
        <w:tc>
          <w:tcPr>
            <w:tcW w:w="1381" w:type="pct"/>
            <w:vAlign w:val="bottom"/>
          </w:tcPr>
          <w:p w14:paraId="7BEB027C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9" w:type="pct"/>
            <w:vAlign w:val="bottom"/>
          </w:tcPr>
          <w:p w14:paraId="01CB528D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63" w:type="pct"/>
            <w:vAlign w:val="bottom"/>
          </w:tcPr>
          <w:p w14:paraId="2CD51930" w14:textId="63C27FC2" w:rsidR="00281776" w:rsidRPr="00D566CF" w:rsidRDefault="00055DBF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055DBF">
              <w:rPr>
                <w:rFonts w:ascii="Angsana New" w:eastAsia="PMingLiU" w:hAnsi="Angsana New"/>
                <w:sz w:val="28"/>
                <w:szCs w:val="28"/>
              </w:rPr>
              <w:t>152,499,896</w:t>
            </w:r>
          </w:p>
        </w:tc>
        <w:tc>
          <w:tcPr>
            <w:tcW w:w="761" w:type="pct"/>
            <w:vAlign w:val="bottom"/>
          </w:tcPr>
          <w:p w14:paraId="16996E8F" w14:textId="5E552B15" w:rsidR="00281776" w:rsidRPr="00D566CF" w:rsidRDefault="00055DBF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055DBF">
              <w:rPr>
                <w:rFonts w:ascii="Angsana New" w:eastAsia="PMingLiU" w:hAnsi="Angsana New"/>
                <w:sz w:val="28"/>
                <w:szCs w:val="28"/>
              </w:rPr>
              <w:t>152,499,896</w:t>
            </w:r>
          </w:p>
        </w:tc>
        <w:tc>
          <w:tcPr>
            <w:tcW w:w="763" w:type="pct"/>
            <w:vAlign w:val="bottom"/>
          </w:tcPr>
          <w:p w14:paraId="1D198DA7" w14:textId="76358E3E" w:rsidR="00281776" w:rsidRPr="00D566CF" w:rsidRDefault="001B28A4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>
              <w:rPr>
                <w:rFonts w:ascii="Angsana New" w:eastAsia="PMingLiU" w:hAnsi="Angsana New"/>
                <w:sz w:val="28"/>
                <w:szCs w:val="28"/>
              </w:rPr>
              <w:t>152</w:t>
            </w:r>
            <w:r w:rsidR="00281776" w:rsidRPr="00D566CF">
              <w:rPr>
                <w:rFonts w:ascii="Angsana New" w:eastAsia="PMingLiU" w:hAnsi="Angsana New"/>
                <w:sz w:val="28"/>
                <w:szCs w:val="28"/>
              </w:rPr>
              <w:t>,</w:t>
            </w:r>
            <w:r>
              <w:rPr>
                <w:rFonts w:ascii="Angsana New" w:eastAsia="PMingLiU" w:hAnsi="Angsana New"/>
                <w:sz w:val="28"/>
                <w:szCs w:val="28"/>
              </w:rPr>
              <w:t>50</w:t>
            </w:r>
            <w:r w:rsidR="00281776" w:rsidRPr="00D566CF">
              <w:rPr>
                <w:rFonts w:ascii="Angsana New" w:eastAsia="PMingLiU" w:hAnsi="Angsana New"/>
                <w:sz w:val="28"/>
                <w:szCs w:val="28"/>
              </w:rPr>
              <w:t>0,</w:t>
            </w:r>
            <w:r>
              <w:rPr>
                <w:rFonts w:ascii="Angsana New" w:eastAsia="PMingLiU" w:hAnsi="Angsana New"/>
                <w:sz w:val="28"/>
                <w:szCs w:val="28"/>
              </w:rPr>
              <w:t>2</w:t>
            </w:r>
            <w:r w:rsidR="00281776" w:rsidRPr="00D566CF">
              <w:rPr>
                <w:rFonts w:ascii="Angsana New" w:eastAsia="PMingLiU" w:hAnsi="Angsana New"/>
                <w:sz w:val="28"/>
                <w:szCs w:val="28"/>
              </w:rPr>
              <w:t>00</w:t>
            </w:r>
          </w:p>
        </w:tc>
        <w:tc>
          <w:tcPr>
            <w:tcW w:w="763" w:type="pct"/>
            <w:vAlign w:val="bottom"/>
          </w:tcPr>
          <w:p w14:paraId="7D1546E2" w14:textId="5308CD1F" w:rsidR="00281776" w:rsidRPr="00D566CF" w:rsidRDefault="001648F3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648F3">
              <w:rPr>
                <w:rFonts w:ascii="Angsana New" w:eastAsia="PMingLiU" w:hAnsi="Angsana New"/>
                <w:sz w:val="28"/>
                <w:szCs w:val="28"/>
              </w:rPr>
              <w:t>152,500,200</w:t>
            </w:r>
          </w:p>
        </w:tc>
      </w:tr>
      <w:tr w:rsidR="00281776" w:rsidRPr="00D566CF" w14:paraId="4E54171C" w14:textId="77777777" w:rsidTr="00542DFB">
        <w:trPr>
          <w:cantSplit/>
          <w:trHeight w:val="397"/>
        </w:trPr>
        <w:tc>
          <w:tcPr>
            <w:tcW w:w="1381" w:type="pct"/>
            <w:vAlign w:val="bottom"/>
          </w:tcPr>
          <w:p w14:paraId="12CBB13A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69" w:type="pct"/>
            <w:vAlign w:val="bottom"/>
          </w:tcPr>
          <w:p w14:paraId="2B5AB42C" w14:textId="77777777" w:rsidR="00281776" w:rsidRPr="00E430FE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3" w:type="pct"/>
            <w:vAlign w:val="bottom"/>
          </w:tcPr>
          <w:p w14:paraId="1C32C9F9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761" w:type="pct"/>
            <w:vAlign w:val="bottom"/>
          </w:tcPr>
          <w:p w14:paraId="024C07EA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39826454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3DB470B1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281776" w:rsidRPr="00D566CF" w14:paraId="1B5A3EEF" w14:textId="77777777" w:rsidTr="00542DFB">
        <w:trPr>
          <w:cantSplit/>
          <w:trHeight w:val="397"/>
        </w:trPr>
        <w:tc>
          <w:tcPr>
            <w:tcW w:w="1381" w:type="pct"/>
            <w:vAlign w:val="bottom"/>
          </w:tcPr>
          <w:p w14:paraId="0B075ABA" w14:textId="77777777" w:rsidR="00281776" w:rsidRPr="00611CBD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9" w:type="pct"/>
            <w:vAlign w:val="bottom"/>
          </w:tcPr>
          <w:p w14:paraId="343044F9" w14:textId="77777777" w:rsidR="00281776" w:rsidRPr="00E430FE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3" w:type="pct"/>
            <w:vAlign w:val="bottom"/>
          </w:tcPr>
          <w:p w14:paraId="44623568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761" w:type="pct"/>
            <w:vAlign w:val="bottom"/>
          </w:tcPr>
          <w:p w14:paraId="6863AA20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70CAC643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57776B3F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60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281776" w:rsidRPr="00D566CF" w14:paraId="4A43AE05" w14:textId="77777777" w:rsidTr="00542DFB">
        <w:trPr>
          <w:cantSplit/>
          <w:trHeight w:val="397"/>
        </w:trPr>
        <w:tc>
          <w:tcPr>
            <w:tcW w:w="1381" w:type="pct"/>
            <w:vAlign w:val="bottom"/>
          </w:tcPr>
          <w:p w14:paraId="702D11A4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9" w:type="pct"/>
            <w:vAlign w:val="bottom"/>
          </w:tcPr>
          <w:p w14:paraId="0C0AB0F9" w14:textId="77777777" w:rsidR="00281776" w:rsidRPr="00E430FE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63" w:type="pct"/>
            <w:vAlign w:val="bottom"/>
          </w:tcPr>
          <w:p w14:paraId="13C84AFA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</w:t>
            </w:r>
            <w:r>
              <w:rPr>
                <w:rFonts w:ascii="Angsana New" w:eastAsia="PMingLiU" w:hAnsi="Angsana New"/>
                <w:sz w:val="28"/>
                <w:szCs w:val="28"/>
              </w:rPr>
              <w:t>52,499</w:t>
            </w:r>
            <w:r w:rsidRPr="00D566CF">
              <w:rPr>
                <w:rFonts w:ascii="Angsana New" w:eastAsia="PMingLiU" w:hAnsi="Angsana New"/>
                <w:sz w:val="28"/>
                <w:szCs w:val="28"/>
              </w:rPr>
              <w:t>,</w:t>
            </w:r>
            <w:r>
              <w:rPr>
                <w:rFonts w:ascii="Angsana New" w:eastAsia="PMingLiU" w:hAnsi="Angsana New"/>
                <w:sz w:val="28"/>
                <w:szCs w:val="28"/>
              </w:rPr>
              <w:t>896</w:t>
            </w:r>
          </w:p>
        </w:tc>
        <w:tc>
          <w:tcPr>
            <w:tcW w:w="761" w:type="pct"/>
            <w:vAlign w:val="bottom"/>
          </w:tcPr>
          <w:p w14:paraId="0F1AA720" w14:textId="77777777" w:rsidR="00281776" w:rsidRPr="00D566CF" w:rsidRDefault="00281776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919">
              <w:rPr>
                <w:rFonts w:ascii="Angsana New" w:eastAsia="PMingLiU" w:hAnsi="Angsana New"/>
                <w:sz w:val="28"/>
                <w:szCs w:val="28"/>
              </w:rPr>
              <w:t>152,499,896</w:t>
            </w:r>
          </w:p>
        </w:tc>
        <w:tc>
          <w:tcPr>
            <w:tcW w:w="763" w:type="pct"/>
            <w:vAlign w:val="bottom"/>
          </w:tcPr>
          <w:p w14:paraId="2B4FFB30" w14:textId="5069E637" w:rsidR="00281776" w:rsidRPr="00D566CF" w:rsidRDefault="001B28A4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8A4">
              <w:rPr>
                <w:rFonts w:ascii="Angsana New" w:hAnsi="Angsana New"/>
                <w:sz w:val="28"/>
                <w:szCs w:val="28"/>
              </w:rPr>
              <w:t>152,499,896</w:t>
            </w:r>
          </w:p>
        </w:tc>
        <w:tc>
          <w:tcPr>
            <w:tcW w:w="763" w:type="pct"/>
            <w:vAlign w:val="bottom"/>
          </w:tcPr>
          <w:p w14:paraId="3C6D5ADD" w14:textId="64969DA8" w:rsidR="00281776" w:rsidRPr="00D566CF" w:rsidRDefault="001B28A4" w:rsidP="00A8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8A4">
              <w:rPr>
                <w:rFonts w:ascii="Angsana New" w:hAnsi="Angsana New"/>
                <w:sz w:val="28"/>
                <w:szCs w:val="28"/>
              </w:rPr>
              <w:t>152,499,896</w:t>
            </w:r>
          </w:p>
        </w:tc>
      </w:tr>
    </w:tbl>
    <w:p w14:paraId="0D5CE957" w14:textId="62156000" w:rsidR="00043588" w:rsidRDefault="00043588" w:rsidP="00043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043588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8</w:t>
      </w:r>
      <w:r w:rsidRPr="00043588">
        <w:rPr>
          <w:rFonts w:ascii="Angsana New" w:hAnsi="Angsana New"/>
          <w:sz w:val="28"/>
          <w:szCs w:val="28"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 xml:space="preserve">เมษายน </w:t>
      </w:r>
      <w:r w:rsidRPr="00043588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9</w:t>
      </w:r>
      <w:r w:rsidRPr="00043588">
        <w:rPr>
          <w:rFonts w:ascii="Angsana New" w:hAnsi="Angsana New"/>
          <w:sz w:val="28"/>
          <w:szCs w:val="28"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ที่ประชุมสามัญผู้ถือหุ้นครั้งที่ </w:t>
      </w:r>
      <w:r w:rsidRPr="00043588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>8</w:t>
      </w:r>
      <w:r w:rsidRPr="00043588">
        <w:rPr>
          <w:rFonts w:ascii="Angsana New" w:hAnsi="Angsana New"/>
          <w:sz w:val="28"/>
          <w:szCs w:val="28"/>
        </w:rPr>
        <w:t>/256</w:t>
      </w:r>
      <w:r>
        <w:rPr>
          <w:rFonts w:ascii="Angsana New" w:hAnsi="Angsana New"/>
          <w:sz w:val="28"/>
          <w:szCs w:val="28"/>
        </w:rPr>
        <w:t>9</w:t>
      </w:r>
      <w:r w:rsidRPr="00043588">
        <w:rPr>
          <w:rFonts w:ascii="Angsana New" w:hAnsi="Angsana New"/>
          <w:sz w:val="28"/>
          <w:szCs w:val="28"/>
        </w:rPr>
        <w:t xml:space="preserve"> </w:t>
      </w:r>
      <w:r w:rsidRPr="00E430FE">
        <w:rPr>
          <w:rFonts w:ascii="Angsana New" w:hAnsi="Angsana New"/>
          <w:sz w:val="28"/>
          <w:szCs w:val="28"/>
          <w:cs/>
        </w:rPr>
        <w:t>มีมติอนุมัติดังนี้</w:t>
      </w:r>
    </w:p>
    <w:p w14:paraId="0E9560E6" w14:textId="3511DDAC" w:rsidR="00026E47" w:rsidRPr="00235D03" w:rsidRDefault="00026E47" w:rsidP="00235D0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43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อนุมัติการลดทุนจดทะเบียนของบริษัท และแก้ไขเพิ่มเติมหนังสือบริคณห์สนธิ ข้อ </w:t>
      </w:r>
      <w:r w:rsidRPr="002644E2">
        <w:rPr>
          <w:rFonts w:ascii="Angsana New" w:hAnsi="Angsana New"/>
          <w:sz w:val="28"/>
          <w:szCs w:val="28"/>
        </w:rPr>
        <w:t xml:space="preserve">4 </w:t>
      </w:r>
      <w:r w:rsidRPr="00E430FE">
        <w:rPr>
          <w:rFonts w:ascii="Angsana New" w:hAnsi="Angsana New"/>
          <w:sz w:val="28"/>
          <w:szCs w:val="28"/>
          <w:cs/>
        </w:rPr>
        <w:t xml:space="preserve">เพื่อให้สอดคล้องกับการลดทุนจดทะเบียนจำนวน </w:t>
      </w:r>
      <w:r w:rsidRPr="002644E2">
        <w:rPr>
          <w:rFonts w:ascii="Angsana New" w:hAnsi="Angsana New"/>
          <w:sz w:val="28"/>
          <w:szCs w:val="28"/>
        </w:rPr>
        <w:t xml:space="preserve">304 </w:t>
      </w:r>
      <w:r w:rsidRPr="00E430FE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 </w:t>
      </w:r>
      <w:r w:rsidRPr="002644E2">
        <w:rPr>
          <w:rFonts w:ascii="Angsana New" w:hAnsi="Angsana New"/>
          <w:sz w:val="28"/>
          <w:szCs w:val="28"/>
        </w:rPr>
        <w:t xml:space="preserve">152,500,200 </w:t>
      </w:r>
      <w:r w:rsidRPr="00E430FE">
        <w:rPr>
          <w:rFonts w:ascii="Angsana New" w:hAnsi="Angsana New"/>
          <w:sz w:val="28"/>
          <w:szCs w:val="28"/>
          <w:cs/>
        </w:rPr>
        <w:t xml:space="preserve">บาท เป็นทุนจดทะเบียนใหม่จำนวน </w:t>
      </w:r>
      <w:r w:rsidRPr="002644E2">
        <w:rPr>
          <w:rFonts w:ascii="Angsana New" w:hAnsi="Angsana New"/>
          <w:sz w:val="28"/>
          <w:szCs w:val="28"/>
        </w:rPr>
        <w:t xml:space="preserve">152,499,896 </w:t>
      </w:r>
      <w:r w:rsidRPr="00E430FE">
        <w:rPr>
          <w:rFonts w:ascii="Angsana New" w:hAnsi="Angsana New"/>
          <w:sz w:val="28"/>
          <w:szCs w:val="28"/>
          <w:cs/>
        </w:rPr>
        <w:t xml:space="preserve">บาทโดยการตัดหุ้นสามัญที่ยังไม่ได้นำออกจำหน่าย จำนวน </w:t>
      </w:r>
      <w:r w:rsidRPr="002644E2">
        <w:rPr>
          <w:rFonts w:ascii="Angsana New" w:hAnsi="Angsana New"/>
          <w:sz w:val="28"/>
          <w:szCs w:val="28"/>
        </w:rPr>
        <w:t xml:space="preserve">304 </w:t>
      </w:r>
      <w:r w:rsidRPr="00E430FE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2644E2">
        <w:rPr>
          <w:rFonts w:ascii="Angsana New" w:hAnsi="Angsana New"/>
          <w:sz w:val="28"/>
          <w:szCs w:val="28"/>
        </w:rPr>
        <w:t xml:space="preserve">1 </w:t>
      </w:r>
      <w:r w:rsidRPr="00E430FE">
        <w:rPr>
          <w:rFonts w:ascii="Angsana New" w:hAnsi="Angsana New"/>
          <w:sz w:val="28"/>
          <w:szCs w:val="28"/>
          <w:cs/>
        </w:rPr>
        <w:t>บาท ซึ่งเป็นหุ้นที่เหลือจากการจัดสรร</w:t>
      </w:r>
      <w:r w:rsidRPr="00E430FE">
        <w:rPr>
          <w:rFonts w:ascii="Angsana New" w:hAnsi="Angsana New"/>
          <w:spacing w:val="-4"/>
          <w:sz w:val="28"/>
          <w:szCs w:val="28"/>
          <w:cs/>
        </w:rPr>
        <w:t>หุ้นปันผล</w:t>
      </w:r>
      <w:r w:rsidR="00235D03" w:rsidRPr="00235D03">
        <w:rPr>
          <w:rFonts w:ascii="Angsana New" w:hAnsi="Angsana New"/>
          <w:spacing w:val="-4"/>
          <w:sz w:val="28"/>
          <w:szCs w:val="28"/>
        </w:rPr>
        <w:t xml:space="preserve"> </w:t>
      </w:r>
      <w:r w:rsidR="00235D03" w:rsidRPr="00E430FE">
        <w:rPr>
          <w:rFonts w:ascii="Angsana New" w:hAnsi="Angsana New"/>
          <w:spacing w:val="-4"/>
          <w:sz w:val="28"/>
          <w:szCs w:val="28"/>
          <w:cs/>
        </w:rPr>
        <w:t>บริษัทดำเนินการจดทะเบียน</w:t>
      </w:r>
      <w:r w:rsidR="00EF5A38" w:rsidRPr="00E430FE">
        <w:rPr>
          <w:rFonts w:ascii="Angsana New" w:hAnsi="Angsana New" w:hint="cs"/>
          <w:spacing w:val="-4"/>
          <w:sz w:val="28"/>
          <w:szCs w:val="28"/>
          <w:cs/>
        </w:rPr>
        <w:t>ลด</w:t>
      </w:r>
      <w:r w:rsidR="00235D03" w:rsidRPr="00E430FE">
        <w:rPr>
          <w:rFonts w:ascii="Angsana New" w:hAnsi="Angsana New"/>
          <w:spacing w:val="-4"/>
          <w:sz w:val="28"/>
          <w:szCs w:val="28"/>
          <w:cs/>
        </w:rPr>
        <w:t xml:space="preserve">ทุนกับกรมพัฒนาธุรกิจการค้ากระทรวงพาณิชย์ เมื่อวันที่ </w:t>
      </w:r>
      <w:r w:rsidR="00235D03" w:rsidRPr="00235D03">
        <w:rPr>
          <w:rFonts w:ascii="Angsana New" w:hAnsi="Angsana New"/>
          <w:spacing w:val="-4"/>
          <w:sz w:val="28"/>
          <w:szCs w:val="28"/>
        </w:rPr>
        <w:t xml:space="preserve">5 </w:t>
      </w:r>
      <w:r w:rsidR="00235D03" w:rsidRPr="00E430FE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235D03" w:rsidRPr="00235D03">
        <w:rPr>
          <w:rFonts w:ascii="Angsana New" w:hAnsi="Angsana New"/>
          <w:spacing w:val="-4"/>
          <w:sz w:val="28"/>
          <w:szCs w:val="28"/>
        </w:rPr>
        <w:t>2569</w:t>
      </w:r>
    </w:p>
    <w:p w14:paraId="2F5584AC" w14:textId="45830E4F" w:rsidR="00217534" w:rsidRDefault="00217534" w:rsidP="0021753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 w:hint="cs"/>
          <w:sz w:val="28"/>
          <w:szCs w:val="28"/>
          <w:cs/>
        </w:rPr>
        <w:t>เงินปันผลจ่าย</w:t>
      </w:r>
    </w:p>
    <w:p w14:paraId="7ECF8183" w14:textId="1930260F" w:rsidR="00F4276D" w:rsidRPr="002D7049" w:rsidRDefault="00217534" w:rsidP="002D70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E430FE">
        <w:rPr>
          <w:rFonts w:ascii="Angsana New" w:hAnsi="Angsana New" w:hint="cs"/>
          <w:spacing w:val="-2"/>
          <w:sz w:val="28"/>
          <w:szCs w:val="28"/>
          <w:cs/>
        </w:rPr>
        <w:t>ที่</w:t>
      </w:r>
      <w:r w:rsidRPr="00E430FE">
        <w:rPr>
          <w:rFonts w:ascii="Angsana New" w:hAnsi="Angsana New"/>
          <w:spacing w:val="-2"/>
          <w:sz w:val="28"/>
          <w:szCs w:val="28"/>
          <w:cs/>
        </w:rPr>
        <w:t>ประชุม</w:t>
      </w:r>
      <w:r w:rsidRPr="00E430FE">
        <w:rPr>
          <w:rFonts w:ascii="Angsana New" w:hAnsi="Angsana New" w:hint="cs"/>
          <w:spacing w:val="-2"/>
          <w:sz w:val="28"/>
          <w:szCs w:val="28"/>
          <w:cs/>
        </w:rPr>
        <w:t>สามัญ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ผู้ถือหุ้น เมื่อวันที่ </w:t>
      </w:r>
      <w:r w:rsidRPr="002D7049">
        <w:rPr>
          <w:rFonts w:ascii="Angsana New" w:hAnsi="Angsana New"/>
          <w:spacing w:val="-2"/>
          <w:sz w:val="28"/>
          <w:szCs w:val="28"/>
        </w:rPr>
        <w:t>2</w:t>
      </w:r>
      <w:r w:rsidR="00A830A5" w:rsidRPr="002D7049">
        <w:rPr>
          <w:rFonts w:ascii="Angsana New" w:hAnsi="Angsana New"/>
          <w:spacing w:val="-2"/>
          <w:sz w:val="28"/>
          <w:szCs w:val="28"/>
        </w:rPr>
        <w:t>8</w:t>
      </w:r>
      <w:r w:rsidRPr="002D7049">
        <w:rPr>
          <w:rFonts w:ascii="Angsana New" w:hAnsi="Angsana New"/>
          <w:spacing w:val="-2"/>
          <w:sz w:val="28"/>
          <w:szCs w:val="28"/>
        </w:rPr>
        <w:t xml:space="preserve"> </w:t>
      </w:r>
      <w:r w:rsidRPr="00E430FE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D7049">
        <w:rPr>
          <w:rFonts w:ascii="Angsana New" w:hAnsi="Angsana New"/>
          <w:spacing w:val="-2"/>
          <w:sz w:val="28"/>
          <w:szCs w:val="28"/>
        </w:rPr>
        <w:t>256</w:t>
      </w:r>
      <w:r w:rsidR="00A830A5" w:rsidRPr="002D7049">
        <w:rPr>
          <w:rFonts w:ascii="Angsana New" w:hAnsi="Angsana New"/>
          <w:spacing w:val="-2"/>
          <w:sz w:val="28"/>
          <w:szCs w:val="28"/>
        </w:rPr>
        <w:t>9</w:t>
      </w:r>
      <w:r w:rsidRPr="002D7049">
        <w:rPr>
          <w:rFonts w:ascii="Angsana New" w:hAnsi="Angsana New"/>
          <w:spacing w:val="-2"/>
          <w:sz w:val="28"/>
          <w:szCs w:val="28"/>
        </w:rPr>
        <w:t xml:space="preserve"> </w:t>
      </w:r>
      <w:r w:rsidRPr="00E430FE">
        <w:rPr>
          <w:rFonts w:ascii="Angsana New" w:hAnsi="Angsana New"/>
          <w:spacing w:val="-2"/>
          <w:sz w:val="28"/>
          <w:szCs w:val="28"/>
          <w:cs/>
        </w:rPr>
        <w:t>มีมติอนุมัติการ</w:t>
      </w:r>
      <w:r w:rsidRPr="00E430FE">
        <w:rPr>
          <w:rFonts w:ascii="Angsana New" w:hAnsi="Angsana New" w:hint="cs"/>
          <w:spacing w:val="-2"/>
          <w:sz w:val="28"/>
          <w:szCs w:val="28"/>
          <w:cs/>
        </w:rPr>
        <w:t xml:space="preserve">จัดสรรกำไรสะสม ณ วันที่ </w:t>
      </w:r>
      <w:r w:rsidRPr="002D7049">
        <w:rPr>
          <w:rFonts w:ascii="Angsana New" w:hAnsi="Angsana New"/>
          <w:spacing w:val="-2"/>
          <w:sz w:val="28"/>
          <w:szCs w:val="28"/>
        </w:rPr>
        <w:t xml:space="preserve">31 </w:t>
      </w:r>
      <w:r w:rsidRPr="00E430FE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2D7049">
        <w:rPr>
          <w:rFonts w:ascii="Angsana New" w:hAnsi="Angsana New"/>
          <w:spacing w:val="-2"/>
          <w:sz w:val="28"/>
          <w:szCs w:val="28"/>
        </w:rPr>
        <w:t>256</w:t>
      </w:r>
      <w:r w:rsidR="000B3877" w:rsidRPr="002D7049">
        <w:rPr>
          <w:rFonts w:ascii="Angsana New" w:hAnsi="Angsana New"/>
          <w:spacing w:val="-2"/>
          <w:sz w:val="28"/>
          <w:szCs w:val="28"/>
        </w:rPr>
        <w:t>8</w:t>
      </w:r>
      <w:r w:rsidRPr="002D7049">
        <w:rPr>
          <w:rFonts w:ascii="Angsana New" w:hAnsi="Angsana New"/>
          <w:spacing w:val="-2"/>
          <w:sz w:val="28"/>
          <w:szCs w:val="28"/>
        </w:rPr>
        <w:t xml:space="preserve"> 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เป็นเงินปันผลในอัตราหุ้นละ </w:t>
      </w:r>
      <w:r w:rsidRPr="002D7049">
        <w:rPr>
          <w:rFonts w:ascii="Angsana New" w:hAnsi="Angsana New"/>
          <w:spacing w:val="-2"/>
          <w:sz w:val="28"/>
          <w:szCs w:val="28"/>
        </w:rPr>
        <w:t>0.0</w:t>
      </w:r>
      <w:r w:rsidRPr="002D7049">
        <w:rPr>
          <w:rFonts w:ascii="Angsana New" w:hAnsi="Angsana New" w:hint="cs"/>
          <w:spacing w:val="-2"/>
          <w:sz w:val="28"/>
          <w:szCs w:val="28"/>
        </w:rPr>
        <w:t>1</w:t>
      </w:r>
      <w:r w:rsidRPr="002D7049">
        <w:rPr>
          <w:rFonts w:ascii="Angsana New" w:hAnsi="Angsana New"/>
          <w:spacing w:val="-2"/>
          <w:sz w:val="28"/>
          <w:szCs w:val="28"/>
        </w:rPr>
        <w:t xml:space="preserve"> </w:t>
      </w:r>
      <w:r w:rsidRPr="00E430FE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Pr="002D7049">
        <w:rPr>
          <w:rFonts w:ascii="Angsana New" w:hAnsi="Angsana New"/>
          <w:spacing w:val="-2"/>
          <w:sz w:val="28"/>
          <w:szCs w:val="28"/>
        </w:rPr>
        <w:t xml:space="preserve"> 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2D7049">
        <w:rPr>
          <w:rFonts w:ascii="Angsana New" w:hAnsi="Angsana New"/>
          <w:spacing w:val="-2"/>
          <w:sz w:val="28"/>
          <w:szCs w:val="28"/>
        </w:rPr>
        <w:t>1</w:t>
      </w:r>
      <w:r w:rsidR="009C0436" w:rsidRPr="002D7049">
        <w:rPr>
          <w:rFonts w:ascii="Angsana New" w:hAnsi="Angsana New"/>
          <w:spacing w:val="-2"/>
          <w:sz w:val="28"/>
          <w:szCs w:val="28"/>
        </w:rPr>
        <w:t>52</w:t>
      </w:r>
      <w:r w:rsidRPr="002D7049">
        <w:rPr>
          <w:rFonts w:ascii="Angsana New" w:hAnsi="Angsana New"/>
          <w:spacing w:val="-2"/>
          <w:sz w:val="28"/>
          <w:szCs w:val="28"/>
        </w:rPr>
        <w:t>,</w:t>
      </w:r>
      <w:r w:rsidR="009C0436" w:rsidRPr="002D7049">
        <w:rPr>
          <w:rFonts w:ascii="Angsana New" w:hAnsi="Angsana New"/>
          <w:spacing w:val="-2"/>
          <w:sz w:val="28"/>
          <w:szCs w:val="28"/>
        </w:rPr>
        <w:t>499</w:t>
      </w:r>
      <w:r w:rsidRPr="002D7049">
        <w:rPr>
          <w:rFonts w:ascii="Angsana New" w:hAnsi="Angsana New"/>
          <w:spacing w:val="-2"/>
          <w:sz w:val="28"/>
          <w:szCs w:val="28"/>
        </w:rPr>
        <w:t>,</w:t>
      </w:r>
      <w:r w:rsidR="009C0436" w:rsidRPr="002D7049">
        <w:rPr>
          <w:rFonts w:ascii="Angsana New" w:hAnsi="Angsana New"/>
          <w:spacing w:val="-2"/>
          <w:sz w:val="28"/>
          <w:szCs w:val="28"/>
        </w:rPr>
        <w:t>896</w:t>
      </w:r>
      <w:r w:rsidRPr="002D7049">
        <w:rPr>
          <w:rFonts w:ascii="Angsana New" w:hAnsi="Angsana New"/>
          <w:spacing w:val="-2"/>
          <w:sz w:val="28"/>
          <w:szCs w:val="28"/>
        </w:rPr>
        <w:t xml:space="preserve"> 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หุ้น </w:t>
      </w:r>
      <w:r w:rsidRPr="00E430FE">
        <w:rPr>
          <w:rFonts w:ascii="Angsana New" w:hAnsi="Angsana New" w:hint="cs"/>
          <w:spacing w:val="-2"/>
          <w:sz w:val="28"/>
          <w:szCs w:val="28"/>
          <w:cs/>
        </w:rPr>
        <w:t>รวม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เป็นจำนวนเงิน </w:t>
      </w:r>
      <w:r w:rsidRPr="002D7049">
        <w:rPr>
          <w:rFonts w:ascii="Angsana New" w:hAnsi="Angsana New"/>
          <w:spacing w:val="-2"/>
          <w:sz w:val="28"/>
          <w:szCs w:val="28"/>
        </w:rPr>
        <w:t>1.</w:t>
      </w:r>
      <w:r w:rsidR="009C0436" w:rsidRPr="002D7049">
        <w:rPr>
          <w:rFonts w:ascii="Angsana New" w:hAnsi="Angsana New"/>
          <w:spacing w:val="-2"/>
          <w:sz w:val="28"/>
          <w:szCs w:val="28"/>
        </w:rPr>
        <w:t xml:space="preserve">52 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Pr="00E430FE">
        <w:rPr>
          <w:rFonts w:ascii="Angsana New" w:hAnsi="Angsana New" w:hint="cs"/>
          <w:spacing w:val="-2"/>
          <w:sz w:val="28"/>
          <w:szCs w:val="28"/>
          <w:cs/>
        </w:rPr>
        <w:t>และจ่ายเงินปันผล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ในวันที่ </w:t>
      </w:r>
      <w:r w:rsidR="00032344" w:rsidRPr="002D7049">
        <w:rPr>
          <w:rFonts w:ascii="Angsana New" w:hAnsi="Angsana New"/>
          <w:spacing w:val="-2"/>
          <w:sz w:val="28"/>
          <w:szCs w:val="28"/>
        </w:rPr>
        <w:t>29</w:t>
      </w:r>
      <w:r w:rsidR="001E1A19" w:rsidRPr="002D7049">
        <w:rPr>
          <w:rFonts w:ascii="Angsana New" w:hAnsi="Angsana New"/>
          <w:spacing w:val="-2"/>
          <w:sz w:val="28"/>
          <w:szCs w:val="28"/>
        </w:rPr>
        <w:t xml:space="preserve"> 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Pr="002D7049">
        <w:rPr>
          <w:rFonts w:ascii="Angsana New" w:hAnsi="Angsana New"/>
          <w:spacing w:val="-2"/>
          <w:sz w:val="28"/>
          <w:szCs w:val="28"/>
        </w:rPr>
        <w:t>256</w:t>
      </w:r>
      <w:r w:rsidR="001E1A19" w:rsidRPr="002D7049">
        <w:rPr>
          <w:rFonts w:ascii="Angsana New" w:hAnsi="Angsana New"/>
          <w:spacing w:val="-2"/>
          <w:sz w:val="28"/>
          <w:szCs w:val="28"/>
        </w:rPr>
        <w:t>9</w:t>
      </w:r>
    </w:p>
    <w:p w14:paraId="3D94FAC0" w14:textId="77777777" w:rsidR="00F4276D" w:rsidRDefault="00F4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5F5899C" w14:textId="77777777" w:rsidR="00F4276D" w:rsidRPr="00027121" w:rsidRDefault="00F4276D" w:rsidP="00F4276D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lastRenderedPageBreak/>
        <w:t>ทุนสำรองตามกฎหมาย</w:t>
      </w:r>
    </w:p>
    <w:p w14:paraId="47AD1850" w14:textId="77777777" w:rsidR="00F4276D" w:rsidRPr="00DA1BE9" w:rsidRDefault="00F4276D" w:rsidP="00F427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027121">
        <w:rPr>
          <w:rFonts w:ascii="Angsana New" w:hAnsi="Angsana New"/>
          <w:sz w:val="28"/>
          <w:szCs w:val="28"/>
        </w:rPr>
        <w:t xml:space="preserve">2535 </w:t>
      </w:r>
      <w:r w:rsidRPr="00E430FE">
        <w:rPr>
          <w:rFonts w:ascii="Angsana New" w:hAnsi="Angsana New"/>
          <w:sz w:val="28"/>
          <w:szCs w:val="28"/>
          <w:cs/>
        </w:rPr>
        <w:t xml:space="preserve">มาตรา </w:t>
      </w:r>
      <w:r w:rsidRPr="00027121">
        <w:rPr>
          <w:rFonts w:ascii="Angsana New" w:hAnsi="Angsana New"/>
          <w:sz w:val="28"/>
          <w:szCs w:val="28"/>
        </w:rPr>
        <w:t xml:space="preserve">116 </w:t>
      </w:r>
      <w:r w:rsidRPr="00E430FE">
        <w:rPr>
          <w:rFonts w:ascii="Angsana New" w:hAnsi="Angsana New"/>
          <w:sz w:val="28"/>
          <w:szCs w:val="28"/>
          <w:cs/>
        </w:rPr>
        <w:t xml:space="preserve">บริษัทจะต้องจัดสรรทุนสำรอง  (“ทุนสำรองตามกฎหมาย”) อย่างน้อยร้อยละ </w:t>
      </w:r>
      <w:r w:rsidRPr="00027121">
        <w:rPr>
          <w:rFonts w:ascii="Angsana New" w:hAnsi="Angsana New"/>
          <w:sz w:val="28"/>
          <w:szCs w:val="28"/>
        </w:rPr>
        <w:t xml:space="preserve">5 </w:t>
      </w:r>
      <w:r w:rsidRPr="00E430FE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027121">
        <w:rPr>
          <w:rFonts w:ascii="Angsana New" w:hAnsi="Angsana New"/>
          <w:sz w:val="28"/>
          <w:szCs w:val="28"/>
        </w:rPr>
        <w:t xml:space="preserve">10 </w:t>
      </w:r>
      <w:r w:rsidRPr="00E430FE">
        <w:rPr>
          <w:rFonts w:ascii="Angsana New" w:hAnsi="Angsana New"/>
          <w:sz w:val="28"/>
          <w:szCs w:val="28"/>
          <w:cs/>
        </w:rPr>
        <w:t>ของทุนจดทะเบียน ทุนสำรองนี้จะนำไปจ่ายเป็นเงินปันผลไม่ได้</w:t>
      </w:r>
    </w:p>
    <w:p w14:paraId="31D92199" w14:textId="7D7CA9C4" w:rsidR="000E2BB4" w:rsidRDefault="000E2BB4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57"/>
        <w:gridCol w:w="1418"/>
        <w:gridCol w:w="1420"/>
        <w:gridCol w:w="1423"/>
      </w:tblGrid>
      <w:tr w:rsidR="00744D88" w:rsidRPr="001E30B1" w14:paraId="29BFE3DA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3C080FCB" w14:textId="77777777" w:rsidR="00744D88" w:rsidRPr="008138F9" w:rsidRDefault="00744D8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5" w:type="pct"/>
            <w:gridSpan w:val="3"/>
            <w:vAlign w:val="bottom"/>
          </w:tcPr>
          <w:p w14:paraId="1C52A63B" w14:textId="77777777" w:rsidR="00744D88" w:rsidRPr="00E430FE" w:rsidRDefault="00744D88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44D88" w:rsidRPr="001E30B1" w14:paraId="1DF33DC2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4194E16F" w14:textId="77777777" w:rsidR="00744D88" w:rsidRPr="008138F9" w:rsidRDefault="00744D8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5" w:type="pct"/>
            <w:gridSpan w:val="3"/>
            <w:vAlign w:val="bottom"/>
          </w:tcPr>
          <w:p w14:paraId="079944DB" w14:textId="127C5E52" w:rsidR="00744D88" w:rsidRPr="00E430FE" w:rsidRDefault="00744D88" w:rsidP="00F75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669A9" w:rsidRPr="00E430FE">
              <w:rPr>
                <w:rFonts w:ascii="Angsana New" w:hAnsi="Angsana New"/>
                <w:sz w:val="28"/>
                <w:szCs w:val="28"/>
                <w:cs/>
              </w:rPr>
              <w:t xml:space="preserve">หกเดือนสิ้นสุดวันที่ </w:t>
            </w:r>
            <w:r w:rsidR="001669A9" w:rsidRPr="001669A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669A9" w:rsidRPr="00E430F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44D88" w:rsidRPr="001E30B1" w14:paraId="661EC858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0F0D7E4C" w14:textId="77777777" w:rsidR="00744D88" w:rsidRPr="00E430FE" w:rsidRDefault="00744D8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13B2D572" w14:textId="5229C139" w:rsidR="00744D88" w:rsidRPr="008138F9" w:rsidRDefault="00744D88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738" w:type="pct"/>
            <w:vAlign w:val="bottom"/>
          </w:tcPr>
          <w:p w14:paraId="4EB333DB" w14:textId="5821B5C6" w:rsidR="00744D88" w:rsidRPr="008138F9" w:rsidRDefault="009A4E05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40" w:type="pct"/>
          </w:tcPr>
          <w:p w14:paraId="4BD9304D" w14:textId="77777777" w:rsidR="00744D88" w:rsidRPr="00E430FE" w:rsidRDefault="00744D88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4D88" w:rsidRPr="001E30B1" w14:paraId="0DB7AFC1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45F8D805" w14:textId="77777777" w:rsidR="00744D88" w:rsidRPr="008138F9" w:rsidRDefault="00744D8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768421E9" w14:textId="299B9ED9" w:rsidR="00744D88" w:rsidRPr="008138F9" w:rsidRDefault="00D1123B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38" w:type="pct"/>
            <w:vAlign w:val="bottom"/>
          </w:tcPr>
          <w:p w14:paraId="4615EFA4" w14:textId="037266B6" w:rsidR="00744D88" w:rsidRPr="008138F9" w:rsidRDefault="00D1123B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40" w:type="pct"/>
          </w:tcPr>
          <w:p w14:paraId="52973421" w14:textId="090DE33F" w:rsidR="00744D88" w:rsidRPr="00E430FE" w:rsidRDefault="00D1123B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909E5" w:rsidRPr="008138F9" w14:paraId="796BA565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0FB4739D" w14:textId="3254D4CF" w:rsidR="00A909E5" w:rsidRPr="00E430FE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7" w:type="pct"/>
            <w:vAlign w:val="bottom"/>
          </w:tcPr>
          <w:p w14:paraId="18C40C88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4217441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0275B9F5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3BC9C1BC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31B51924" w14:textId="4CBB5960" w:rsidR="00A909E5" w:rsidRPr="00E430FE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0B9257D1" w14:textId="3988401C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083FA952" w14:textId="0A45F9AE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0D4F71B4" w14:textId="32C352A3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40746093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461A1DBE" w14:textId="5A92E4E8" w:rsidR="00A909E5" w:rsidRPr="00E430FE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เข้าในกำไรหรือขาดทุนในภายหลัง</w:t>
            </w:r>
            <w:r w:rsidR="008017F8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737" w:type="pct"/>
            <w:vAlign w:val="bottom"/>
          </w:tcPr>
          <w:p w14:paraId="72F3D0B2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0E9A323B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C85B4C2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7AC282B0" w14:textId="77777777" w:rsidTr="00D04BFF">
        <w:trPr>
          <w:trHeight w:val="397"/>
        </w:trPr>
        <w:tc>
          <w:tcPr>
            <w:tcW w:w="2785" w:type="pct"/>
            <w:vAlign w:val="bottom"/>
          </w:tcPr>
          <w:p w14:paraId="4BA9C909" w14:textId="775987CE" w:rsidR="00A909E5" w:rsidRPr="00E430FE" w:rsidRDefault="00A909E5" w:rsidP="00256CE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33255D" w:rsidRPr="00E430F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37" w:type="pct"/>
            <w:vAlign w:val="bottom"/>
          </w:tcPr>
          <w:p w14:paraId="4B922BBF" w14:textId="6799B55B" w:rsidR="00A909E5" w:rsidRPr="008138F9" w:rsidRDefault="009D4B80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B80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738" w:type="pct"/>
            <w:vAlign w:val="bottom"/>
          </w:tcPr>
          <w:p w14:paraId="41A5112F" w14:textId="774B485E" w:rsidR="00A909E5" w:rsidRPr="00E430FE" w:rsidRDefault="00B1164A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1164A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0" w:type="pct"/>
            <w:vAlign w:val="bottom"/>
          </w:tcPr>
          <w:p w14:paraId="749106E5" w14:textId="2B02B94C" w:rsidR="00A909E5" w:rsidRPr="008138F9" w:rsidRDefault="00854AC8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4AC8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A909E5" w:rsidRPr="008138F9" w14:paraId="1020B90B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31C91C0" w14:textId="3578CE72" w:rsidR="00A909E5" w:rsidRPr="00E430FE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4A10374F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B26B341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6B7B17C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6DC0ABB6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2678A0D" w14:textId="3869A1B6" w:rsidR="00A909E5" w:rsidRPr="00E430FE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เข้าในกำไรหรือขาดทุนในภายหลัง</w:t>
            </w:r>
            <w:r w:rsidR="008017F8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737" w:type="pct"/>
            <w:vAlign w:val="bottom"/>
          </w:tcPr>
          <w:p w14:paraId="6927F142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C5F5754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30A61000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11E3ADA8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3884B8C" w14:textId="143DF4AE" w:rsidR="00A909E5" w:rsidRPr="00E430FE" w:rsidRDefault="00607689" w:rsidP="00256CE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607689">
              <w:rPr>
                <w:rFonts w:ascii="Angsana New" w:hAnsi="Angsana New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737" w:type="pct"/>
            <w:vAlign w:val="bottom"/>
          </w:tcPr>
          <w:p w14:paraId="6EC6F905" w14:textId="191E6201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24C39BD" w14:textId="7866C19B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214FEA7E" w14:textId="3B1038FB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2D122049" w14:textId="77777777" w:rsidTr="00D04BFF">
        <w:trPr>
          <w:trHeight w:val="397"/>
        </w:trPr>
        <w:tc>
          <w:tcPr>
            <w:tcW w:w="2785" w:type="pct"/>
            <w:vAlign w:val="bottom"/>
          </w:tcPr>
          <w:p w14:paraId="6689BD40" w14:textId="60805C9E" w:rsidR="00A909E5" w:rsidRPr="00E430FE" w:rsidRDefault="003009F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7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จด</w:t>
            </w:r>
            <w:r w:rsidR="00A909E5" w:rsidRPr="00E430FE">
              <w:rPr>
                <w:rFonts w:ascii="Angsana New" w:hAnsi="Angsana New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vAlign w:val="bottom"/>
          </w:tcPr>
          <w:p w14:paraId="4D2E3B6E" w14:textId="18492C83" w:rsidR="00A909E5" w:rsidRPr="008138F9" w:rsidRDefault="009D4B80" w:rsidP="004652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B80">
              <w:rPr>
                <w:rFonts w:ascii="Angsana New" w:hAnsi="Angsana New"/>
                <w:sz w:val="28"/>
                <w:szCs w:val="28"/>
              </w:rPr>
              <w:t>(968)</w:t>
            </w:r>
          </w:p>
        </w:tc>
        <w:tc>
          <w:tcPr>
            <w:tcW w:w="738" w:type="pct"/>
            <w:vAlign w:val="bottom"/>
          </w:tcPr>
          <w:p w14:paraId="01AADC7B" w14:textId="3B6CABE0" w:rsidR="00A909E5" w:rsidRPr="008138F9" w:rsidRDefault="00854AC8" w:rsidP="004652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4AC8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740" w:type="pct"/>
            <w:vAlign w:val="bottom"/>
          </w:tcPr>
          <w:p w14:paraId="12D91548" w14:textId="7A244D6F" w:rsidR="00A909E5" w:rsidRPr="008138F9" w:rsidRDefault="00854AC8" w:rsidP="004652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4AC8">
              <w:rPr>
                <w:rFonts w:ascii="Angsana New" w:hAnsi="Angsana New"/>
                <w:sz w:val="28"/>
                <w:szCs w:val="28"/>
              </w:rPr>
              <w:t>(774)</w:t>
            </w:r>
          </w:p>
        </w:tc>
      </w:tr>
      <w:tr w:rsidR="00A909E5" w:rsidRPr="008138F9" w14:paraId="05694F35" w14:textId="77777777" w:rsidTr="00D04BFF">
        <w:trPr>
          <w:trHeight w:val="397"/>
        </w:trPr>
        <w:tc>
          <w:tcPr>
            <w:tcW w:w="2785" w:type="pct"/>
            <w:vAlign w:val="bottom"/>
          </w:tcPr>
          <w:p w14:paraId="2B6D52AF" w14:textId="467E96C4" w:rsidR="00A909E5" w:rsidRPr="00E430FE" w:rsidRDefault="00102534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737" w:type="pct"/>
            <w:vAlign w:val="bottom"/>
          </w:tcPr>
          <w:p w14:paraId="1C09C5F7" w14:textId="28370BEA" w:rsidR="00A909E5" w:rsidRPr="002E266C" w:rsidRDefault="00FF27F0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(695)</w:t>
            </w:r>
          </w:p>
        </w:tc>
        <w:tc>
          <w:tcPr>
            <w:tcW w:w="738" w:type="pct"/>
            <w:vAlign w:val="bottom"/>
          </w:tcPr>
          <w:p w14:paraId="3DFC45A9" w14:textId="73E4F335" w:rsidR="00A909E5" w:rsidRPr="002E266C" w:rsidRDefault="00910135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0135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740" w:type="pct"/>
            <w:vAlign w:val="bottom"/>
          </w:tcPr>
          <w:p w14:paraId="12092F53" w14:textId="51F26DFC" w:rsidR="00A909E5" w:rsidRPr="002E266C" w:rsidRDefault="00910135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0135">
              <w:rPr>
                <w:rFonts w:ascii="Angsana New" w:hAnsi="Angsana New"/>
                <w:b/>
                <w:bCs/>
                <w:sz w:val="28"/>
                <w:szCs w:val="28"/>
              </w:rPr>
              <w:t>(556)</w:t>
            </w:r>
          </w:p>
        </w:tc>
      </w:tr>
      <w:tr w:rsidR="00D2750E" w:rsidRPr="008138F9" w14:paraId="4036C144" w14:textId="77777777" w:rsidTr="008B4BEF">
        <w:trPr>
          <w:trHeight w:hRule="exact" w:val="397"/>
        </w:trPr>
        <w:tc>
          <w:tcPr>
            <w:tcW w:w="2785" w:type="pct"/>
            <w:vAlign w:val="bottom"/>
          </w:tcPr>
          <w:p w14:paraId="78E56158" w14:textId="77777777" w:rsidR="00D2750E" w:rsidRPr="00815660" w:rsidRDefault="00D2750E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vAlign w:val="bottom"/>
          </w:tcPr>
          <w:p w14:paraId="12D46AED" w14:textId="77777777" w:rsidR="00D2750E" w:rsidRPr="008138F9" w:rsidRDefault="00D2750E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7A16C69C" w14:textId="77777777" w:rsidR="00D2750E" w:rsidRPr="008138F9" w:rsidRDefault="00D2750E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56CE3792" w14:textId="77777777" w:rsidR="00D2750E" w:rsidRPr="008138F9" w:rsidRDefault="00D2750E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3F7" w:rsidRPr="008138F9" w14:paraId="32E2C37F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08B3C758" w14:textId="713F7736" w:rsidR="005713F7" w:rsidRPr="00815660" w:rsidRDefault="005713F7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737" w:type="pct"/>
            <w:vAlign w:val="bottom"/>
          </w:tcPr>
          <w:p w14:paraId="73F32E5E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5346BD37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5BD5C491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3F7" w:rsidRPr="008138F9" w14:paraId="300E1947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F85047A" w14:textId="2ACD4004" w:rsidR="005713F7" w:rsidRPr="00815660" w:rsidRDefault="005713F7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0D0992CA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3511A63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196E1AFD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3F7" w:rsidRPr="008138F9" w14:paraId="39F50EC5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AB1674F" w14:textId="510ECCFD" w:rsidR="005713F7" w:rsidRPr="00815660" w:rsidRDefault="005713F7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  <w:r w:rsidR="008017F8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737" w:type="pct"/>
            <w:vAlign w:val="bottom"/>
          </w:tcPr>
          <w:p w14:paraId="22D50D4E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26C2760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6A2F76FF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3F7" w:rsidRPr="008138F9" w14:paraId="0C1A7727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954F8A0" w14:textId="133CD55C" w:rsidR="005713F7" w:rsidRPr="00815660" w:rsidRDefault="005713F7" w:rsidP="00256CE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737" w:type="pct"/>
            <w:vAlign w:val="bottom"/>
          </w:tcPr>
          <w:p w14:paraId="2BD2F4BB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57038545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3D1C9204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7825" w:rsidRPr="008138F9" w14:paraId="69B41CD5" w14:textId="77777777" w:rsidTr="00D04BFF">
        <w:trPr>
          <w:trHeight w:val="397"/>
        </w:trPr>
        <w:tc>
          <w:tcPr>
            <w:tcW w:w="2785" w:type="pct"/>
            <w:vAlign w:val="bottom"/>
          </w:tcPr>
          <w:p w14:paraId="718B52E6" w14:textId="376E0765" w:rsidR="00027825" w:rsidRPr="00815660" w:rsidRDefault="00027825" w:rsidP="0002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7"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จด</w:t>
            </w: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vAlign w:val="bottom"/>
          </w:tcPr>
          <w:p w14:paraId="08F8437C" w14:textId="397EF230" w:rsidR="00027825" w:rsidRPr="008138F9" w:rsidRDefault="00027825" w:rsidP="000278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4B80">
              <w:rPr>
                <w:rFonts w:ascii="Angsana New" w:hAnsi="Angsana New"/>
                <w:sz w:val="28"/>
                <w:szCs w:val="28"/>
              </w:rPr>
              <w:t>(968)</w:t>
            </w:r>
          </w:p>
        </w:tc>
        <w:tc>
          <w:tcPr>
            <w:tcW w:w="738" w:type="pct"/>
            <w:vAlign w:val="bottom"/>
          </w:tcPr>
          <w:p w14:paraId="37419E53" w14:textId="561DDF2C" w:rsidR="00027825" w:rsidRPr="008138F9" w:rsidRDefault="00027825" w:rsidP="000278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4AC8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740" w:type="pct"/>
            <w:vAlign w:val="bottom"/>
          </w:tcPr>
          <w:p w14:paraId="6B63AB6B" w14:textId="53077C9D" w:rsidR="00027825" w:rsidRPr="008138F9" w:rsidRDefault="00027825" w:rsidP="000278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4AC8">
              <w:rPr>
                <w:rFonts w:ascii="Angsana New" w:hAnsi="Angsana New"/>
                <w:sz w:val="28"/>
                <w:szCs w:val="28"/>
              </w:rPr>
              <w:t>(774)</w:t>
            </w:r>
          </w:p>
        </w:tc>
      </w:tr>
      <w:tr w:rsidR="00027825" w:rsidRPr="008138F9" w14:paraId="22EB8759" w14:textId="77777777" w:rsidTr="00D04BFF">
        <w:trPr>
          <w:trHeight w:val="397"/>
        </w:trPr>
        <w:tc>
          <w:tcPr>
            <w:tcW w:w="2785" w:type="pct"/>
            <w:vAlign w:val="bottom"/>
          </w:tcPr>
          <w:p w14:paraId="313585DF" w14:textId="0DC7C7EB" w:rsidR="00027825" w:rsidRPr="00815660" w:rsidRDefault="00102534" w:rsidP="0002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E430F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737" w:type="pct"/>
            <w:vAlign w:val="bottom"/>
          </w:tcPr>
          <w:p w14:paraId="6D5D77BA" w14:textId="67D9C467" w:rsidR="00027825" w:rsidRPr="00027825" w:rsidRDefault="00027825" w:rsidP="000278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7825">
              <w:rPr>
                <w:rFonts w:ascii="Angsana New" w:hAnsi="Angsana New"/>
                <w:b/>
                <w:bCs/>
                <w:sz w:val="28"/>
                <w:szCs w:val="28"/>
              </w:rPr>
              <w:t>(968)</w:t>
            </w:r>
          </w:p>
        </w:tc>
        <w:tc>
          <w:tcPr>
            <w:tcW w:w="738" w:type="pct"/>
            <w:vAlign w:val="bottom"/>
          </w:tcPr>
          <w:p w14:paraId="35C711DB" w14:textId="28509A08" w:rsidR="00027825" w:rsidRPr="00027825" w:rsidRDefault="00027825" w:rsidP="000278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7825">
              <w:rPr>
                <w:rFonts w:ascii="Angsana New" w:hAnsi="Angsana New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740" w:type="pct"/>
            <w:vAlign w:val="bottom"/>
          </w:tcPr>
          <w:p w14:paraId="3104DEFE" w14:textId="3731ECFD" w:rsidR="00027825" w:rsidRPr="00027825" w:rsidRDefault="00027825" w:rsidP="000278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7825">
              <w:rPr>
                <w:rFonts w:ascii="Angsana New" w:hAnsi="Angsana New"/>
                <w:b/>
                <w:bCs/>
                <w:sz w:val="28"/>
                <w:szCs w:val="28"/>
              </w:rPr>
              <w:t>(774)</w:t>
            </w:r>
          </w:p>
        </w:tc>
      </w:tr>
    </w:tbl>
    <w:p w14:paraId="18B43C05" w14:textId="31CD1FA8" w:rsidR="00BB095F" w:rsidRDefault="00BB095F" w:rsidP="00D2750E">
      <w:pPr>
        <w:spacing w:before="120"/>
      </w:pPr>
    </w:p>
    <w:p w14:paraId="254437BD" w14:textId="77777777" w:rsidR="00BB095F" w:rsidRDefault="00BB0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57"/>
        <w:gridCol w:w="1418"/>
        <w:gridCol w:w="1420"/>
        <w:gridCol w:w="1423"/>
      </w:tblGrid>
      <w:tr w:rsidR="006D2B1B" w:rsidRPr="001E30B1" w14:paraId="7C663A06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5D4555C0" w14:textId="7CEF2413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5" w:type="pct"/>
            <w:gridSpan w:val="3"/>
            <w:vAlign w:val="bottom"/>
          </w:tcPr>
          <w:p w14:paraId="47F77C3E" w14:textId="77777777" w:rsidR="006D2B1B" w:rsidRPr="00E430FE" w:rsidRDefault="006D2B1B" w:rsidP="006D17F9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D2B1B" w:rsidRPr="001E30B1" w14:paraId="7C131F84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78CD00C5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5" w:type="pct"/>
            <w:gridSpan w:val="3"/>
            <w:vAlign w:val="bottom"/>
          </w:tcPr>
          <w:p w14:paraId="6BA38ADD" w14:textId="001A1F57" w:rsidR="006D2B1B" w:rsidRPr="00E430FE" w:rsidRDefault="00BE6829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E430FE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E430FE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456B38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6D2B1B" w:rsidRPr="001E30B1" w14:paraId="0AB05D36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04AD0610" w14:textId="77777777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7CCE5812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738" w:type="pct"/>
            <w:vAlign w:val="bottom"/>
          </w:tcPr>
          <w:p w14:paraId="13159697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40" w:type="pct"/>
          </w:tcPr>
          <w:p w14:paraId="3E3ECFA2" w14:textId="77777777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2B1B" w:rsidRPr="001E30B1" w14:paraId="7E18B3FC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2AF48E8D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030D77F7" w14:textId="77777777" w:rsidR="006D2B1B" w:rsidRPr="008138F9" w:rsidRDefault="006D2B1B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38" w:type="pct"/>
            <w:vAlign w:val="bottom"/>
          </w:tcPr>
          <w:p w14:paraId="36BFEFCF" w14:textId="77777777" w:rsidR="006D2B1B" w:rsidRPr="008138F9" w:rsidRDefault="006D2B1B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40" w:type="pct"/>
          </w:tcPr>
          <w:p w14:paraId="7C5FB110" w14:textId="77777777" w:rsidR="006D2B1B" w:rsidRPr="00E430FE" w:rsidRDefault="006D2B1B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D2B1B" w:rsidRPr="008138F9" w14:paraId="1EE655C6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4BDD072" w14:textId="77777777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7" w:type="pct"/>
            <w:vAlign w:val="bottom"/>
          </w:tcPr>
          <w:p w14:paraId="50F26FAB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7FB2CD2E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09766AA8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0B75F102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05753CE3" w14:textId="77777777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7DAD8D87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061B75AC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667E0440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11E37D6D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46AB8077" w14:textId="4BD4CE44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เข้าในกำไรหรือขาดทุนในภายหลัง</w:t>
            </w:r>
            <w:r w:rsidR="008017F8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737" w:type="pct"/>
            <w:vAlign w:val="bottom"/>
          </w:tcPr>
          <w:p w14:paraId="3C6C2B8C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1CCF7D4B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5F065B25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47FF5E3F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F4F700C" w14:textId="3C05879F" w:rsidR="006D2B1B" w:rsidRPr="00E430FE" w:rsidRDefault="006D2B1B" w:rsidP="006D17F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E659E9" w:rsidRPr="00E430F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37" w:type="pct"/>
            <w:vAlign w:val="bottom"/>
          </w:tcPr>
          <w:p w14:paraId="058A7812" w14:textId="3E5EF408" w:rsidR="006D2B1B" w:rsidRPr="008138F9" w:rsidRDefault="00481B1C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738" w:type="pct"/>
            <w:vAlign w:val="bottom"/>
          </w:tcPr>
          <w:p w14:paraId="2C2CF9BF" w14:textId="479F3D31" w:rsidR="006D2B1B" w:rsidRPr="008138F9" w:rsidRDefault="00481B1C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740" w:type="pct"/>
            <w:vAlign w:val="bottom"/>
          </w:tcPr>
          <w:p w14:paraId="5475D87F" w14:textId="4118C882" w:rsidR="006D2B1B" w:rsidRPr="008138F9" w:rsidRDefault="00481B1C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D2B1B" w:rsidRPr="008138F9" w14:paraId="4B899EFD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2ACF761F" w14:textId="77777777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73F357EE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5981290A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B104DE8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7B47E5A8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79A5245A" w14:textId="35870D69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เข้าในกำไรหรือขาดทุนในภายหลัง</w:t>
            </w:r>
            <w:r w:rsidR="008017F8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737" w:type="pct"/>
            <w:vAlign w:val="bottom"/>
          </w:tcPr>
          <w:p w14:paraId="4F7085BC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2AC74CA6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3AD43D7E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001B8F0C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0426AE6" w14:textId="77777777" w:rsidR="006D2B1B" w:rsidRPr="00E430FE" w:rsidRDefault="006D2B1B" w:rsidP="006D17F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737" w:type="pct"/>
            <w:vAlign w:val="bottom"/>
          </w:tcPr>
          <w:p w14:paraId="5F0BBF9C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0C2BD81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29ECE50B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7CF75F52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3C4B6DBE" w14:textId="77777777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7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737" w:type="pct"/>
            <w:vAlign w:val="bottom"/>
          </w:tcPr>
          <w:p w14:paraId="34BDD636" w14:textId="6CA47F36" w:rsidR="006D2B1B" w:rsidRPr="008138F9" w:rsidRDefault="008C0B7C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B7C">
              <w:rPr>
                <w:rFonts w:ascii="Angsana New" w:hAnsi="Angsana New"/>
                <w:sz w:val="28"/>
                <w:szCs w:val="28"/>
              </w:rPr>
              <w:t>(6,499)</w:t>
            </w:r>
          </w:p>
        </w:tc>
        <w:tc>
          <w:tcPr>
            <w:tcW w:w="738" w:type="pct"/>
            <w:vAlign w:val="bottom"/>
          </w:tcPr>
          <w:p w14:paraId="71CFA2B7" w14:textId="6591DE2D" w:rsidR="006D2B1B" w:rsidRPr="008138F9" w:rsidRDefault="00FF3816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816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740" w:type="pct"/>
            <w:vAlign w:val="bottom"/>
          </w:tcPr>
          <w:p w14:paraId="45A24329" w14:textId="712CF845" w:rsidR="006D2B1B" w:rsidRPr="008138F9" w:rsidRDefault="00D06B58" w:rsidP="006D1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B58">
              <w:rPr>
                <w:rFonts w:ascii="Angsana New" w:hAnsi="Angsana New"/>
                <w:sz w:val="28"/>
                <w:szCs w:val="28"/>
              </w:rPr>
              <w:t>(5,199)</w:t>
            </w:r>
          </w:p>
        </w:tc>
      </w:tr>
      <w:tr w:rsidR="006D2B1B" w:rsidRPr="008138F9" w14:paraId="6CCE787B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3910CE6A" w14:textId="77777777" w:rsidR="006D2B1B" w:rsidRPr="00E430FE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66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737" w:type="pct"/>
            <w:vAlign w:val="bottom"/>
          </w:tcPr>
          <w:p w14:paraId="54CB9BA3" w14:textId="36441D09" w:rsidR="006D2B1B" w:rsidRPr="00007A96" w:rsidRDefault="008C0B7C" w:rsidP="006D17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0B7C">
              <w:rPr>
                <w:rFonts w:ascii="Angsana New" w:hAnsi="Angsana New"/>
                <w:b/>
                <w:bCs/>
                <w:sz w:val="28"/>
                <w:szCs w:val="28"/>
              </w:rPr>
              <w:t>(6,4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  <w:r w:rsidR="0091488B" w:rsidRPr="00007A9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38" w:type="pct"/>
            <w:vAlign w:val="bottom"/>
          </w:tcPr>
          <w:p w14:paraId="221EA1F8" w14:textId="7271F395" w:rsidR="006D2B1B" w:rsidRPr="00007A96" w:rsidRDefault="00885838" w:rsidP="006D17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5838">
              <w:rPr>
                <w:rFonts w:ascii="Angsana New" w:hAnsi="Angsana New"/>
                <w:b/>
                <w:bCs/>
                <w:sz w:val="28"/>
                <w:szCs w:val="28"/>
              </w:rPr>
              <w:t>1,298</w:t>
            </w:r>
          </w:p>
        </w:tc>
        <w:tc>
          <w:tcPr>
            <w:tcW w:w="740" w:type="pct"/>
            <w:vAlign w:val="bottom"/>
          </w:tcPr>
          <w:p w14:paraId="0C387433" w14:textId="69402CA8" w:rsidR="006D2B1B" w:rsidRPr="00007A96" w:rsidRDefault="00D06B58" w:rsidP="006D17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6B58">
              <w:rPr>
                <w:rFonts w:ascii="Angsana New" w:hAnsi="Angsana New"/>
                <w:b/>
                <w:bCs/>
                <w:sz w:val="28"/>
                <w:szCs w:val="28"/>
              </w:rPr>
              <w:t>(5,19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D06B5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D2B1B" w:rsidRPr="008138F9" w14:paraId="7DC993FD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47F0EA1D" w14:textId="77777777" w:rsidR="006D2B1B" w:rsidRPr="00815660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vAlign w:val="bottom"/>
          </w:tcPr>
          <w:p w14:paraId="005235E1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CE995F5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582AD210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4FA919B3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393F4B7E" w14:textId="77777777" w:rsidR="006D2B1B" w:rsidRPr="00815660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737" w:type="pct"/>
            <w:vAlign w:val="bottom"/>
          </w:tcPr>
          <w:p w14:paraId="4C4000E8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E6F9FD8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2B53F9F6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7FCC402D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254BBEDF" w14:textId="77777777" w:rsidR="006D2B1B" w:rsidRPr="00815660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65E6387E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C121E8D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6E2AECD3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77D702B4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9C70358" w14:textId="215AAAF6" w:rsidR="006D2B1B" w:rsidRPr="00815660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  <w:r w:rsidR="008017F8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737" w:type="pct"/>
            <w:vAlign w:val="bottom"/>
          </w:tcPr>
          <w:p w14:paraId="42D830B1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7AD0DB73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397FD339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41F19EA7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0E8F9ACC" w14:textId="77777777" w:rsidR="006D2B1B" w:rsidRPr="00815660" w:rsidRDefault="006D2B1B" w:rsidP="006D17F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737" w:type="pct"/>
            <w:vAlign w:val="bottom"/>
          </w:tcPr>
          <w:p w14:paraId="36322AB3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D9CDD69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5E6CA74" w14:textId="77777777" w:rsidR="006D2B1B" w:rsidRPr="008138F9" w:rsidRDefault="006D2B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299" w:rsidRPr="008138F9" w14:paraId="5DCEB877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6D6056B0" w14:textId="77777777" w:rsidR="00315299" w:rsidRPr="00815660" w:rsidRDefault="00315299" w:rsidP="0031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7"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จด</w:t>
            </w:r>
            <w:r w:rsidRPr="00E430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vAlign w:val="bottom"/>
          </w:tcPr>
          <w:p w14:paraId="23EA9EF7" w14:textId="2B603681" w:rsidR="00315299" w:rsidRPr="008138F9" w:rsidRDefault="009232B9" w:rsidP="00315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32B9">
              <w:rPr>
                <w:rFonts w:ascii="Angsana New" w:hAnsi="Angsana New"/>
                <w:sz w:val="28"/>
                <w:szCs w:val="28"/>
              </w:rPr>
              <w:t>(6,499)</w:t>
            </w:r>
          </w:p>
        </w:tc>
        <w:tc>
          <w:tcPr>
            <w:tcW w:w="738" w:type="pct"/>
            <w:vAlign w:val="bottom"/>
          </w:tcPr>
          <w:p w14:paraId="7AE13B79" w14:textId="531E46A3" w:rsidR="00315299" w:rsidRPr="008138F9" w:rsidRDefault="009232B9" w:rsidP="00315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32B9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740" w:type="pct"/>
            <w:vAlign w:val="bottom"/>
          </w:tcPr>
          <w:p w14:paraId="2DB397AE" w14:textId="18826DF3" w:rsidR="00315299" w:rsidRPr="008138F9" w:rsidRDefault="009232B9" w:rsidP="00315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32B9">
              <w:rPr>
                <w:rFonts w:ascii="Angsana New" w:hAnsi="Angsana New"/>
                <w:sz w:val="28"/>
                <w:szCs w:val="28"/>
              </w:rPr>
              <w:t>(5,199)</w:t>
            </w:r>
          </w:p>
        </w:tc>
      </w:tr>
      <w:tr w:rsidR="00315299" w:rsidRPr="008138F9" w14:paraId="03745881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E87874B" w14:textId="77777777" w:rsidR="00315299" w:rsidRPr="00815660" w:rsidRDefault="00315299" w:rsidP="0031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8F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E430F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737" w:type="pct"/>
            <w:vAlign w:val="bottom"/>
          </w:tcPr>
          <w:p w14:paraId="105E2ED3" w14:textId="21F65859" w:rsidR="00315299" w:rsidRPr="00007A96" w:rsidRDefault="009232B9" w:rsidP="00315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2B9">
              <w:rPr>
                <w:rFonts w:ascii="Angsana New" w:hAnsi="Angsana New"/>
                <w:b/>
                <w:bCs/>
                <w:sz w:val="28"/>
                <w:szCs w:val="28"/>
              </w:rPr>
              <w:t>(6,499)</w:t>
            </w:r>
          </w:p>
        </w:tc>
        <w:tc>
          <w:tcPr>
            <w:tcW w:w="738" w:type="pct"/>
            <w:vAlign w:val="bottom"/>
          </w:tcPr>
          <w:p w14:paraId="083721AF" w14:textId="56668440" w:rsidR="00315299" w:rsidRPr="00007A96" w:rsidRDefault="009232B9" w:rsidP="00315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2B9">
              <w:rPr>
                <w:rFonts w:ascii="Angsana New" w:hAnsi="Angsana New"/>
                <w:b/>
                <w:bCs/>
                <w:sz w:val="28"/>
                <w:szCs w:val="28"/>
              </w:rPr>
              <w:t>1,300</w:t>
            </w:r>
          </w:p>
        </w:tc>
        <w:tc>
          <w:tcPr>
            <w:tcW w:w="740" w:type="pct"/>
            <w:vAlign w:val="bottom"/>
          </w:tcPr>
          <w:p w14:paraId="4613DF8F" w14:textId="0A8A3BA4" w:rsidR="00315299" w:rsidRPr="00007A96" w:rsidRDefault="009232B9" w:rsidP="00315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32B9">
              <w:rPr>
                <w:rFonts w:ascii="Angsana New" w:hAnsi="Angsana New"/>
                <w:b/>
                <w:bCs/>
                <w:sz w:val="28"/>
                <w:szCs w:val="28"/>
              </w:rPr>
              <w:t>(5,199)</w:t>
            </w:r>
          </w:p>
        </w:tc>
      </w:tr>
    </w:tbl>
    <w:p w14:paraId="2D50E791" w14:textId="77777777" w:rsidR="00326F36" w:rsidRDefault="00326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ACDFAFF" w14:textId="1198C882" w:rsidR="005B220A" w:rsidRDefault="00F42EA5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1E30B1">
        <w:rPr>
          <w:rFonts w:ascii="Angsana New" w:hAnsi="Angsana New"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15BF7237" w14:textId="7512CD7F" w:rsidR="00E25521" w:rsidRPr="008138F9" w:rsidRDefault="00F42EA5" w:rsidP="008B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141"/>
        <w:jc w:val="thaiDistribute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</w:t>
      </w:r>
      <w:r w:rsidR="00F63FAF" w:rsidRPr="008138F9">
        <w:rPr>
          <w:rFonts w:ascii="Angsana New" w:hAnsi="Angsana New"/>
          <w:sz w:val="28"/>
          <w:szCs w:val="28"/>
          <w:cs/>
        </w:rPr>
        <w:t>สำหรับ</w:t>
      </w:r>
      <w:r w:rsidR="00616BB2" w:rsidRPr="00616BB2">
        <w:rPr>
          <w:rFonts w:ascii="Angsana New" w:hAnsi="Angsana New"/>
          <w:sz w:val="28"/>
          <w:szCs w:val="28"/>
          <w:cs/>
        </w:rPr>
        <w:t>งวด</w:t>
      </w:r>
      <w:r w:rsidR="002F5F25" w:rsidRPr="002F5F25">
        <w:rPr>
          <w:rFonts w:ascii="Angsana New" w:hAnsi="Angsana New"/>
          <w:sz w:val="28"/>
          <w:szCs w:val="28"/>
          <w:cs/>
        </w:rPr>
        <w:t>หกเดือนสิ้นสุดวันที่</w:t>
      </w:r>
      <w:r w:rsidR="002F5F25" w:rsidRPr="002F5F25">
        <w:rPr>
          <w:rFonts w:ascii="Angsana New" w:hAnsi="Angsana New"/>
          <w:sz w:val="28"/>
          <w:szCs w:val="28"/>
        </w:rPr>
        <w:t xml:space="preserve"> 30 </w:t>
      </w:r>
      <w:r w:rsidR="002F5F25" w:rsidRPr="00E430FE">
        <w:rPr>
          <w:rFonts w:ascii="Angsana New" w:hAnsi="Angsana New"/>
          <w:sz w:val="28"/>
          <w:szCs w:val="28"/>
          <w:cs/>
        </w:rPr>
        <w:t>มิถุนายน</w:t>
      </w:r>
      <w:r w:rsidR="00256AB6" w:rsidRPr="00E430FE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Pr="00E430FE">
        <w:rPr>
          <w:rFonts w:ascii="Angsana New" w:hAnsi="Angsana New"/>
          <w:sz w:val="28"/>
          <w:szCs w:val="28"/>
          <w:cs/>
        </w:rPr>
        <w:t xml:space="preserve"> และ </w:t>
      </w:r>
      <w:r w:rsidRPr="008138F9">
        <w:rPr>
          <w:rFonts w:ascii="Angsana New" w:hAnsi="Angsana New"/>
          <w:sz w:val="28"/>
          <w:szCs w:val="28"/>
        </w:rPr>
        <w:t>256</w:t>
      </w:r>
      <w:r w:rsidR="00DF38F5">
        <w:rPr>
          <w:rFonts w:ascii="Angsana New" w:hAnsi="Angsana New"/>
          <w:sz w:val="28"/>
          <w:szCs w:val="28"/>
        </w:rPr>
        <w:t>8</w:t>
      </w:r>
      <w:r w:rsidRPr="00E430FE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64"/>
        <w:gridCol w:w="1289"/>
        <w:gridCol w:w="1289"/>
        <w:gridCol w:w="1289"/>
        <w:gridCol w:w="1287"/>
      </w:tblGrid>
      <w:tr w:rsidR="00865D02" w:rsidRPr="008138F9" w14:paraId="3D36C045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6C8D656B" w14:textId="77777777" w:rsidR="00865D02" w:rsidRPr="008138F9" w:rsidRDefault="00865D02" w:rsidP="00CC6B42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  <w:vAlign w:val="bottom"/>
          </w:tcPr>
          <w:p w14:paraId="0778B7FB" w14:textId="3827867A" w:rsidR="00865D02" w:rsidRPr="00E430FE" w:rsidRDefault="00865D02" w:rsidP="00E778EA">
            <w:pPr>
              <w:pStyle w:val="a4"/>
              <w:widowControl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E06710" w:rsidRPr="008138F9" w14:paraId="17F8301B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76C4838D" w14:textId="77777777" w:rsidR="00E06710" w:rsidRPr="008138F9" w:rsidRDefault="00E06710" w:rsidP="00CC6B42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</w:tcPr>
          <w:p w14:paraId="6BF7AEC2" w14:textId="593E05EC" w:rsidR="00E06710" w:rsidRPr="00E430FE" w:rsidRDefault="00E06710" w:rsidP="00E778EA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B4BEF" w:rsidRPr="008138F9" w14:paraId="6B627616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787AF7B9" w14:textId="77777777" w:rsidR="008B4BEF" w:rsidRPr="008138F9" w:rsidRDefault="008B4BEF" w:rsidP="00CC6B42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</w:tcPr>
          <w:p w14:paraId="207E5A30" w14:textId="77777777" w:rsidR="008B4BEF" w:rsidRPr="008138F9" w:rsidRDefault="008B4BEF" w:rsidP="006708DC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670" w:type="pct"/>
          </w:tcPr>
          <w:p w14:paraId="58249274" w14:textId="77777777" w:rsidR="008B4BEF" w:rsidRPr="001E30B1" w:rsidRDefault="008B4BEF" w:rsidP="007576A1">
            <w:pPr>
              <w:pStyle w:val="a4"/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670" w:type="pct"/>
          </w:tcPr>
          <w:p w14:paraId="156D747A" w14:textId="77777777" w:rsidR="008B4BEF" w:rsidRPr="008138F9" w:rsidRDefault="008B4BEF" w:rsidP="006708DC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669" w:type="pct"/>
          </w:tcPr>
          <w:p w14:paraId="3F564359" w14:textId="77777777" w:rsidR="008B4BEF" w:rsidRPr="008138F9" w:rsidRDefault="008B4BEF" w:rsidP="006708DC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B4BEF" w:rsidRPr="008138F9" w14:paraId="2E73D341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3B591225" w14:textId="52364D4A" w:rsidR="008B4BEF" w:rsidRPr="00E430FE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E430FE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7F149F" w:rsidRPr="00E430FE">
              <w:rPr>
                <w:rFonts w:ascii="Angsana New" w:hAnsi="Angsana New" w:cs="Angsana New"/>
                <w:u w:val="single"/>
                <w:cs/>
              </w:rPr>
              <w:t>หกเดือนสิ้นสุดวันที่</w:t>
            </w:r>
            <w:r w:rsidR="007F149F" w:rsidRPr="007F149F">
              <w:rPr>
                <w:rFonts w:ascii="Angsana New" w:hAnsi="Angsana New" w:cs="Angsana New"/>
                <w:u w:val="single"/>
              </w:rPr>
              <w:t xml:space="preserve"> 30 </w:t>
            </w:r>
            <w:r w:rsidR="007F149F" w:rsidRPr="00E430FE">
              <w:rPr>
                <w:rFonts w:ascii="Angsana New" w:hAnsi="Angsana New" w:cs="Angsana New"/>
                <w:u w:val="single"/>
                <w:cs/>
              </w:rPr>
              <w:t>มิถุนายน</w:t>
            </w:r>
            <w:r w:rsidRPr="00E430FE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8138F9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670" w:type="pct"/>
          </w:tcPr>
          <w:p w14:paraId="6319DB7F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00F46146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6EEB66EF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33CBD9EB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1ED0" w:rsidRPr="008138F9" w14:paraId="4FFEB8EA" w14:textId="77777777" w:rsidTr="002F3B6F">
        <w:trPr>
          <w:trHeight w:val="397"/>
        </w:trPr>
        <w:tc>
          <w:tcPr>
            <w:tcW w:w="2321" w:type="pct"/>
            <w:vAlign w:val="bottom"/>
          </w:tcPr>
          <w:p w14:paraId="2C7C3803" w14:textId="77777777" w:rsidR="00C31ED0" w:rsidRPr="00E430FE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670" w:type="pct"/>
            <w:vAlign w:val="bottom"/>
          </w:tcPr>
          <w:p w14:paraId="347D84EF" w14:textId="1EA5DA9E" w:rsidR="00C31ED0" w:rsidRPr="00E430FE" w:rsidRDefault="0081302B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179,619</w:t>
            </w:r>
          </w:p>
        </w:tc>
        <w:tc>
          <w:tcPr>
            <w:tcW w:w="670" w:type="pct"/>
            <w:vAlign w:val="bottom"/>
          </w:tcPr>
          <w:p w14:paraId="135E226E" w14:textId="746FC26D" w:rsidR="00C31ED0" w:rsidRPr="008138F9" w:rsidRDefault="0081302B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35,855</w:t>
            </w:r>
          </w:p>
        </w:tc>
        <w:tc>
          <w:tcPr>
            <w:tcW w:w="670" w:type="pct"/>
            <w:vAlign w:val="bottom"/>
          </w:tcPr>
          <w:p w14:paraId="5EBC7C71" w14:textId="443F7E27" w:rsidR="00C31ED0" w:rsidRPr="008138F9" w:rsidRDefault="0081302B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7,2</w:t>
            </w:r>
            <w:r w:rsidR="006C68E0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669" w:type="pct"/>
            <w:vAlign w:val="bottom"/>
          </w:tcPr>
          <w:p w14:paraId="6E230188" w14:textId="2FD8CE41" w:rsidR="00C31ED0" w:rsidRPr="008138F9" w:rsidRDefault="00556F0F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F0F">
              <w:rPr>
                <w:rFonts w:ascii="Angsana New" w:hAnsi="Angsana New"/>
                <w:sz w:val="28"/>
                <w:szCs w:val="28"/>
              </w:rPr>
              <w:t>222,70</w:t>
            </w:r>
            <w:r w:rsidR="006C68E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31ED0" w:rsidRPr="008138F9" w14:paraId="49A7B8D3" w14:textId="77777777" w:rsidTr="002F3B6F">
        <w:trPr>
          <w:trHeight w:val="397"/>
        </w:trPr>
        <w:tc>
          <w:tcPr>
            <w:tcW w:w="2321" w:type="pct"/>
            <w:vAlign w:val="bottom"/>
          </w:tcPr>
          <w:p w14:paraId="7A08C23F" w14:textId="77777777" w:rsidR="00C31ED0" w:rsidRPr="008138F9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670" w:type="pct"/>
            <w:vAlign w:val="bottom"/>
          </w:tcPr>
          <w:p w14:paraId="3D10D18A" w14:textId="6D978B21" w:rsidR="00C31ED0" w:rsidRPr="008138F9" w:rsidRDefault="003A29C3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9C3">
              <w:rPr>
                <w:rFonts w:ascii="Angsana New" w:hAnsi="Angsana New"/>
                <w:sz w:val="28"/>
                <w:szCs w:val="28"/>
              </w:rPr>
              <w:t>69,584</w:t>
            </w:r>
          </w:p>
        </w:tc>
        <w:tc>
          <w:tcPr>
            <w:tcW w:w="670" w:type="pct"/>
            <w:vAlign w:val="bottom"/>
          </w:tcPr>
          <w:p w14:paraId="3B10CFF5" w14:textId="348AFB93" w:rsidR="00C31ED0" w:rsidRPr="008138F9" w:rsidRDefault="00DE65EA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5EA">
              <w:rPr>
                <w:rFonts w:ascii="Angsana New" w:hAnsi="Angsana New"/>
                <w:sz w:val="28"/>
                <w:szCs w:val="28"/>
              </w:rPr>
              <w:t>4,554</w:t>
            </w:r>
          </w:p>
        </w:tc>
        <w:tc>
          <w:tcPr>
            <w:tcW w:w="670" w:type="pct"/>
            <w:vAlign w:val="bottom"/>
          </w:tcPr>
          <w:p w14:paraId="12743D0E" w14:textId="264FFAFA" w:rsidR="00C31ED0" w:rsidRPr="008138F9" w:rsidRDefault="00DE65EA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5EA">
              <w:rPr>
                <w:rFonts w:ascii="Angsana New" w:hAnsi="Angsana New"/>
                <w:sz w:val="28"/>
                <w:szCs w:val="28"/>
              </w:rPr>
              <w:t>2,235</w:t>
            </w:r>
          </w:p>
        </w:tc>
        <w:tc>
          <w:tcPr>
            <w:tcW w:w="669" w:type="pct"/>
            <w:vAlign w:val="bottom"/>
          </w:tcPr>
          <w:p w14:paraId="76983EA2" w14:textId="5FE46B66" w:rsidR="00C31ED0" w:rsidRPr="00E430FE" w:rsidRDefault="005F059C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059C">
              <w:rPr>
                <w:rFonts w:ascii="Angsana New" w:hAnsi="Angsana New"/>
                <w:sz w:val="28"/>
                <w:szCs w:val="28"/>
              </w:rPr>
              <w:t>76,373</w:t>
            </w:r>
          </w:p>
        </w:tc>
      </w:tr>
      <w:tr w:rsidR="00C31ED0" w:rsidRPr="008138F9" w14:paraId="3EF61FC0" w14:textId="77777777" w:rsidTr="00FA2571">
        <w:trPr>
          <w:trHeight w:val="397"/>
        </w:trPr>
        <w:tc>
          <w:tcPr>
            <w:tcW w:w="2321" w:type="pct"/>
            <w:vAlign w:val="bottom"/>
          </w:tcPr>
          <w:p w14:paraId="426A46C0" w14:textId="5A62569E" w:rsidR="00C31ED0" w:rsidRPr="00E430FE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670" w:type="pct"/>
            <w:vAlign w:val="bottom"/>
          </w:tcPr>
          <w:p w14:paraId="02291443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43C83B4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0105FFB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25A5830" w14:textId="47D29C3F" w:rsidR="00C31ED0" w:rsidRPr="00E430FE" w:rsidRDefault="002F519C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519C">
              <w:rPr>
                <w:rFonts w:ascii="Angsana New" w:hAnsi="Angsana New"/>
                <w:sz w:val="28"/>
                <w:szCs w:val="28"/>
              </w:rPr>
              <w:t>7,91</w:t>
            </w:r>
            <w:r w:rsidR="00FA257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31ED0" w:rsidRPr="008138F9" w14:paraId="3BC91A2F" w14:textId="77777777" w:rsidTr="00FA2571">
        <w:trPr>
          <w:trHeight w:val="397"/>
        </w:trPr>
        <w:tc>
          <w:tcPr>
            <w:tcW w:w="2321" w:type="pct"/>
            <w:vAlign w:val="bottom"/>
          </w:tcPr>
          <w:p w14:paraId="032CDB53" w14:textId="77777777" w:rsidR="00C31ED0" w:rsidRPr="00E430FE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670" w:type="pct"/>
            <w:vAlign w:val="bottom"/>
          </w:tcPr>
          <w:p w14:paraId="6AE6B912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D9E53F6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BEAAB32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99DF4E6" w14:textId="579372E7" w:rsidR="00C31ED0" w:rsidRPr="00E430FE" w:rsidRDefault="00A91BA3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1BA3">
              <w:rPr>
                <w:rFonts w:ascii="Angsana New" w:hAnsi="Angsana New"/>
                <w:sz w:val="28"/>
                <w:szCs w:val="28"/>
              </w:rPr>
              <w:t>(83,60</w:t>
            </w:r>
            <w:r w:rsidR="00FA2571">
              <w:rPr>
                <w:rFonts w:ascii="Angsana New" w:hAnsi="Angsana New"/>
                <w:sz w:val="28"/>
                <w:szCs w:val="28"/>
              </w:rPr>
              <w:t>4</w:t>
            </w:r>
            <w:r w:rsidRPr="00A91B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1ED0" w:rsidRPr="008138F9" w14:paraId="3C541804" w14:textId="77777777" w:rsidTr="00FA2571">
        <w:trPr>
          <w:trHeight w:val="397"/>
        </w:trPr>
        <w:tc>
          <w:tcPr>
            <w:tcW w:w="2321" w:type="pct"/>
            <w:vAlign w:val="bottom"/>
          </w:tcPr>
          <w:p w14:paraId="2CFE5604" w14:textId="77777777" w:rsidR="00C31ED0" w:rsidRPr="00E430FE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670" w:type="pct"/>
            <w:vAlign w:val="bottom"/>
          </w:tcPr>
          <w:p w14:paraId="3436A23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E55FBB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4E720C2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1E36985" w14:textId="17A0E587" w:rsidR="00C31ED0" w:rsidRPr="00E430FE" w:rsidRDefault="00A91BA3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1BA3"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</w:tr>
      <w:tr w:rsidR="00C31ED0" w:rsidRPr="008138F9" w14:paraId="597F0D84" w14:textId="77777777" w:rsidTr="00FA2571">
        <w:trPr>
          <w:trHeight w:val="397"/>
        </w:trPr>
        <w:tc>
          <w:tcPr>
            <w:tcW w:w="2321" w:type="pct"/>
            <w:vAlign w:val="bottom"/>
          </w:tcPr>
          <w:p w14:paraId="012A1F4F" w14:textId="18875973" w:rsidR="00C31ED0" w:rsidRPr="00E430FE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70" w:type="pct"/>
            <w:vAlign w:val="bottom"/>
          </w:tcPr>
          <w:p w14:paraId="47FFC29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0F19715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95695AF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2A996331" w14:textId="3FE40BAB" w:rsidR="00C31ED0" w:rsidRPr="008138F9" w:rsidRDefault="00A91BA3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BA3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</w:tr>
      <w:tr w:rsidR="008B4BEF" w:rsidRPr="008138F9" w14:paraId="4F798B33" w14:textId="77777777" w:rsidTr="00FA2571">
        <w:trPr>
          <w:trHeight w:val="397"/>
        </w:trPr>
        <w:tc>
          <w:tcPr>
            <w:tcW w:w="2321" w:type="pct"/>
            <w:vAlign w:val="bottom"/>
          </w:tcPr>
          <w:p w14:paraId="7A365C10" w14:textId="79D76F7B" w:rsidR="008B4BEF" w:rsidRPr="00E430FE" w:rsidRDefault="009E62D6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</w:rPr>
              <w:t>(</w:t>
            </w:r>
            <w:r w:rsidRPr="00E430FE">
              <w:rPr>
                <w:rFonts w:ascii="Angsana New" w:hAnsi="Angsana New" w:cs="Angsana New"/>
                <w:cs/>
              </w:rPr>
              <w:t>ค่าใช้จ่าย) ภาษีเงินได้ที่ไม่ได้ปันส่วน</w:t>
            </w:r>
          </w:p>
        </w:tc>
        <w:tc>
          <w:tcPr>
            <w:tcW w:w="670" w:type="pct"/>
            <w:vAlign w:val="bottom"/>
          </w:tcPr>
          <w:p w14:paraId="1276CD39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190CCE2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F71984A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59F963E1" w14:textId="73BA98F1" w:rsidR="008B4BEF" w:rsidRPr="008138F9" w:rsidRDefault="00A91BA3" w:rsidP="009267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BA3">
              <w:rPr>
                <w:rFonts w:ascii="Angsana New" w:hAnsi="Angsana New"/>
                <w:sz w:val="28"/>
                <w:szCs w:val="28"/>
              </w:rPr>
              <w:t>(349)</w:t>
            </w:r>
          </w:p>
        </w:tc>
      </w:tr>
      <w:tr w:rsidR="008B4BEF" w:rsidRPr="008138F9" w14:paraId="4DF6D995" w14:textId="77777777" w:rsidTr="00FA2571">
        <w:trPr>
          <w:trHeight w:val="397"/>
        </w:trPr>
        <w:tc>
          <w:tcPr>
            <w:tcW w:w="2321" w:type="pct"/>
            <w:vAlign w:val="bottom"/>
          </w:tcPr>
          <w:p w14:paraId="04DE02EA" w14:textId="37F208BB" w:rsidR="008B4BEF" w:rsidRPr="00E430FE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70" w:type="pct"/>
            <w:vAlign w:val="bottom"/>
          </w:tcPr>
          <w:p w14:paraId="54228740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CFDCD72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663E41A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0DDF46D" w14:textId="1C87F3DD" w:rsidR="008B4BEF" w:rsidRPr="008138F9" w:rsidRDefault="00FA2571" w:rsidP="009267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=SUM(e6:e11)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841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8B4BEF" w:rsidRPr="008138F9" w14:paraId="3AD4A151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13669C70" w14:textId="77777777" w:rsidR="008B4BEF" w:rsidRPr="00E430FE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  <w:vAlign w:val="bottom"/>
          </w:tcPr>
          <w:p w14:paraId="628C2F81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FD1A123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CBC7127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FE8A37C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4BEF" w:rsidRPr="008138F9" w14:paraId="35C167B2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4A85D647" w14:textId="77777777" w:rsidR="008B4BEF" w:rsidRPr="00E430FE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670" w:type="pct"/>
            <w:vAlign w:val="bottom"/>
          </w:tcPr>
          <w:p w14:paraId="0B7A3E8F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B6C1ACF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4DDFB59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E89C116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4BEF" w:rsidRPr="008138F9" w14:paraId="1BDB4E62" w14:textId="77777777" w:rsidTr="00A00847">
        <w:trPr>
          <w:trHeight w:val="397"/>
        </w:trPr>
        <w:tc>
          <w:tcPr>
            <w:tcW w:w="2321" w:type="pct"/>
            <w:vAlign w:val="bottom"/>
          </w:tcPr>
          <w:p w14:paraId="57B3F77F" w14:textId="746CBFB3" w:rsidR="008B4BEF" w:rsidRPr="00E430FE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3D741A" w:rsidRPr="003D741A">
              <w:rPr>
                <w:rFonts w:ascii="Angsana New" w:hAnsi="Angsana New" w:cs="Angsana New"/>
                <w:color w:val="000000" w:themeColor="text1"/>
              </w:rPr>
              <w:t xml:space="preserve">30 </w:t>
            </w:r>
            <w:r w:rsidR="003D741A" w:rsidRPr="00E430FE">
              <w:rPr>
                <w:rFonts w:ascii="Angsana New" w:hAnsi="Angsana New" w:cs="Angsana New"/>
                <w:color w:val="000000" w:themeColor="text1"/>
                <w:cs/>
              </w:rPr>
              <w:t>มิถุนายน</w:t>
            </w: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2569</w:t>
            </w:r>
          </w:p>
        </w:tc>
        <w:tc>
          <w:tcPr>
            <w:tcW w:w="670" w:type="pct"/>
            <w:vAlign w:val="bottom"/>
          </w:tcPr>
          <w:p w14:paraId="2E2AA931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289CB57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AF02DF2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19FD5D5" w14:textId="73B85E6B" w:rsidR="008B4BEF" w:rsidRPr="004E2B3D" w:rsidRDefault="00A91BA3" w:rsidP="009267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BA3">
              <w:rPr>
                <w:rFonts w:ascii="Angsana New" w:hAnsi="Angsana New"/>
                <w:sz w:val="28"/>
                <w:szCs w:val="28"/>
              </w:rPr>
              <w:t>785,005</w:t>
            </w:r>
          </w:p>
        </w:tc>
      </w:tr>
      <w:tr w:rsidR="008B4BEF" w:rsidRPr="008138F9" w14:paraId="2230859F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475ABEC6" w14:textId="2DAC5993" w:rsidR="008B4BEF" w:rsidRPr="00E430FE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7F557C1B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1AE487B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87E434D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40C6B592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BA3" w:rsidRPr="008138F9" w14:paraId="33613F58" w14:textId="77777777" w:rsidTr="00FA2571">
        <w:trPr>
          <w:trHeight w:val="397"/>
        </w:trPr>
        <w:tc>
          <w:tcPr>
            <w:tcW w:w="2321" w:type="pct"/>
            <w:vAlign w:val="bottom"/>
          </w:tcPr>
          <w:p w14:paraId="3A82E799" w14:textId="77777777" w:rsidR="00A91BA3" w:rsidRPr="00E430FE" w:rsidRDefault="00A91BA3" w:rsidP="00A91BA3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670" w:type="pct"/>
            <w:vAlign w:val="bottom"/>
          </w:tcPr>
          <w:p w14:paraId="4AFBB352" w14:textId="10E54474" w:rsidR="00A91BA3" w:rsidRPr="00E430FE" w:rsidRDefault="00A91BA3" w:rsidP="00A91B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179,619</w:t>
            </w:r>
          </w:p>
        </w:tc>
        <w:tc>
          <w:tcPr>
            <w:tcW w:w="670" w:type="pct"/>
            <w:vAlign w:val="bottom"/>
          </w:tcPr>
          <w:p w14:paraId="6E0E565B" w14:textId="467FE14B" w:rsidR="00A91BA3" w:rsidRPr="008138F9" w:rsidRDefault="00A91BA3" w:rsidP="00A91B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35,855</w:t>
            </w:r>
          </w:p>
        </w:tc>
        <w:tc>
          <w:tcPr>
            <w:tcW w:w="670" w:type="pct"/>
            <w:vAlign w:val="bottom"/>
          </w:tcPr>
          <w:p w14:paraId="0FA4854D" w14:textId="32F2DB34" w:rsidR="00A91BA3" w:rsidRPr="008138F9" w:rsidRDefault="00A91BA3" w:rsidP="00A91B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7,2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669" w:type="pct"/>
            <w:vAlign w:val="bottom"/>
          </w:tcPr>
          <w:p w14:paraId="067436A6" w14:textId="29D03561" w:rsidR="00A91BA3" w:rsidRPr="008138F9" w:rsidRDefault="00A91BA3" w:rsidP="00A91B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F0F">
              <w:rPr>
                <w:rFonts w:ascii="Angsana New" w:hAnsi="Angsana New"/>
                <w:sz w:val="28"/>
                <w:szCs w:val="28"/>
              </w:rPr>
              <w:t>222,70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2589BE65" w14:textId="77777777" w:rsidR="00CC6B42" w:rsidRPr="00097D91" w:rsidRDefault="00CC6B42" w:rsidP="00155CDB">
      <w:pPr>
        <w:pStyle w:val="a4"/>
        <w:widowControl/>
        <w:spacing w:before="120"/>
        <w:ind w:right="0"/>
        <w:rPr>
          <w:rFonts w:ascii="Angsana New" w:hAnsi="Angsana New" w:cs="Angsana New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64"/>
        <w:gridCol w:w="1289"/>
        <w:gridCol w:w="1289"/>
        <w:gridCol w:w="1289"/>
        <w:gridCol w:w="1287"/>
      </w:tblGrid>
      <w:tr w:rsidR="00CC6B42" w:rsidRPr="001E30B1" w14:paraId="0F94003B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3ABF5408" w14:textId="77777777" w:rsidR="00CC6B42" w:rsidRPr="008138F9" w:rsidRDefault="00CC6B42" w:rsidP="006D17F9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  <w:vAlign w:val="bottom"/>
          </w:tcPr>
          <w:p w14:paraId="59077EB0" w14:textId="77777777" w:rsidR="00CC6B42" w:rsidRPr="00E430FE" w:rsidRDefault="00CC6B42" w:rsidP="006D17F9">
            <w:pPr>
              <w:pStyle w:val="a4"/>
              <w:widowControl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C6B42" w:rsidRPr="001E30B1" w14:paraId="7CB393B3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3BD98630" w14:textId="77777777" w:rsidR="00CC6B42" w:rsidRPr="008138F9" w:rsidRDefault="00CC6B42" w:rsidP="006D17F9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</w:tcPr>
          <w:p w14:paraId="22FDC677" w14:textId="77777777" w:rsidR="00CC6B42" w:rsidRPr="00E430FE" w:rsidRDefault="00CC6B42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B42" w:rsidRPr="008138F9" w14:paraId="28D50311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10363D61" w14:textId="77777777" w:rsidR="00CC6B42" w:rsidRPr="008138F9" w:rsidRDefault="00CC6B42" w:rsidP="006D17F9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</w:tcPr>
          <w:p w14:paraId="0BDD75C1" w14:textId="77777777" w:rsidR="00CC6B42" w:rsidRPr="008138F9" w:rsidRDefault="00CC6B42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670" w:type="pct"/>
          </w:tcPr>
          <w:p w14:paraId="49FB137A" w14:textId="77777777" w:rsidR="00CC6B42" w:rsidRPr="001E30B1" w:rsidRDefault="00CC6B42" w:rsidP="006D17F9">
            <w:pPr>
              <w:pStyle w:val="a4"/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670" w:type="pct"/>
          </w:tcPr>
          <w:p w14:paraId="40270929" w14:textId="77777777" w:rsidR="00CC6B42" w:rsidRPr="008138F9" w:rsidRDefault="00CC6B42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669" w:type="pct"/>
          </w:tcPr>
          <w:p w14:paraId="34973B91" w14:textId="77777777" w:rsidR="00CC6B42" w:rsidRPr="008138F9" w:rsidRDefault="00CC6B42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C6B42" w:rsidRPr="008138F9" w14:paraId="5C931F35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0EE37167" w14:textId="594119F3" w:rsidR="00CC6B42" w:rsidRPr="00E430FE" w:rsidRDefault="00CC6B42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E430FE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7F149F" w:rsidRPr="00E430FE">
              <w:rPr>
                <w:rFonts w:ascii="Angsana New" w:hAnsi="Angsana New" w:cs="Angsana New"/>
                <w:u w:val="single"/>
                <w:cs/>
              </w:rPr>
              <w:t>หกเดือนสิ้นสุดวันที่</w:t>
            </w:r>
            <w:r w:rsidR="007F149F" w:rsidRPr="007F149F">
              <w:rPr>
                <w:rFonts w:ascii="Angsana New" w:hAnsi="Angsana New" w:cs="Angsana New"/>
                <w:u w:val="single"/>
              </w:rPr>
              <w:t xml:space="preserve"> 30 </w:t>
            </w:r>
            <w:r w:rsidR="007F149F" w:rsidRPr="00E430FE">
              <w:rPr>
                <w:rFonts w:ascii="Angsana New" w:hAnsi="Angsana New" w:cs="Angsana New"/>
                <w:u w:val="single"/>
                <w:cs/>
              </w:rPr>
              <w:t>มิถุนายน</w:t>
            </w:r>
            <w:r w:rsidRPr="00E430FE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8138F9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670" w:type="pct"/>
          </w:tcPr>
          <w:p w14:paraId="4682482C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0F178BF7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15613D41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4E7794C5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4853" w:rsidRPr="008138F9" w14:paraId="1B76D4A0" w14:textId="77777777" w:rsidTr="00F97B46">
        <w:trPr>
          <w:trHeight w:val="369"/>
        </w:trPr>
        <w:tc>
          <w:tcPr>
            <w:tcW w:w="2321" w:type="pct"/>
            <w:vAlign w:val="bottom"/>
          </w:tcPr>
          <w:p w14:paraId="132125B3" w14:textId="77777777" w:rsidR="003D4853" w:rsidRPr="00E430FE" w:rsidRDefault="003D4853" w:rsidP="003D485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670" w:type="pct"/>
            <w:vAlign w:val="bottom"/>
          </w:tcPr>
          <w:p w14:paraId="79AFF7A6" w14:textId="3CE82890" w:rsidR="003D4853" w:rsidRPr="00E430FE" w:rsidRDefault="00F47401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194,188</w:t>
            </w:r>
          </w:p>
        </w:tc>
        <w:tc>
          <w:tcPr>
            <w:tcW w:w="670" w:type="pct"/>
            <w:vAlign w:val="bottom"/>
          </w:tcPr>
          <w:p w14:paraId="6EBCA146" w14:textId="15883B2F" w:rsidR="003D4853" w:rsidRPr="008138F9" w:rsidRDefault="00F47401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45,981</w:t>
            </w:r>
          </w:p>
        </w:tc>
        <w:tc>
          <w:tcPr>
            <w:tcW w:w="670" w:type="pct"/>
            <w:vAlign w:val="bottom"/>
          </w:tcPr>
          <w:p w14:paraId="5583F1F0" w14:textId="5DE48E70" w:rsidR="003D4853" w:rsidRPr="008138F9" w:rsidRDefault="00F47401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9,548</w:t>
            </w:r>
          </w:p>
        </w:tc>
        <w:tc>
          <w:tcPr>
            <w:tcW w:w="669" w:type="pct"/>
            <w:vAlign w:val="bottom"/>
          </w:tcPr>
          <w:p w14:paraId="41E5799A" w14:textId="264D64DE" w:rsidR="003D4853" w:rsidRPr="008138F9" w:rsidRDefault="00E93105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105">
              <w:rPr>
                <w:rFonts w:ascii="Angsana New" w:hAnsi="Angsana New"/>
                <w:sz w:val="28"/>
                <w:szCs w:val="28"/>
              </w:rPr>
              <w:t>249,717</w:t>
            </w:r>
          </w:p>
        </w:tc>
      </w:tr>
      <w:tr w:rsidR="00701433" w:rsidRPr="001E30B1" w14:paraId="12CDA0AF" w14:textId="77777777" w:rsidTr="00701433">
        <w:trPr>
          <w:trHeight w:val="369"/>
        </w:trPr>
        <w:tc>
          <w:tcPr>
            <w:tcW w:w="2321" w:type="pct"/>
            <w:vAlign w:val="bottom"/>
          </w:tcPr>
          <w:p w14:paraId="38C7C322" w14:textId="77777777" w:rsidR="00701433" w:rsidRPr="008138F9" w:rsidRDefault="00701433" w:rsidP="00701433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670" w:type="pct"/>
            <w:vAlign w:val="bottom"/>
          </w:tcPr>
          <w:p w14:paraId="6295D45A" w14:textId="259BE301" w:rsidR="00701433" w:rsidRPr="008138F9" w:rsidRDefault="00701433" w:rsidP="007014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1433">
              <w:rPr>
                <w:rFonts w:ascii="Angsana New" w:hAnsi="Angsana New"/>
                <w:sz w:val="28"/>
                <w:szCs w:val="28"/>
              </w:rPr>
              <w:t>68,454</w:t>
            </w:r>
          </w:p>
        </w:tc>
        <w:tc>
          <w:tcPr>
            <w:tcW w:w="670" w:type="pct"/>
            <w:vAlign w:val="bottom"/>
          </w:tcPr>
          <w:p w14:paraId="29007B34" w14:textId="526335C4" w:rsidR="00701433" w:rsidRPr="008138F9" w:rsidRDefault="00701433" w:rsidP="007014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1433">
              <w:rPr>
                <w:rFonts w:ascii="Angsana New" w:hAnsi="Angsana New"/>
                <w:sz w:val="28"/>
                <w:szCs w:val="28"/>
              </w:rPr>
              <w:t>5,549</w:t>
            </w:r>
          </w:p>
        </w:tc>
        <w:tc>
          <w:tcPr>
            <w:tcW w:w="670" w:type="pct"/>
            <w:vAlign w:val="bottom"/>
          </w:tcPr>
          <w:p w14:paraId="1283530F" w14:textId="3AA97E16" w:rsidR="00701433" w:rsidRPr="00E430FE" w:rsidRDefault="00701433" w:rsidP="007014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1433">
              <w:rPr>
                <w:rFonts w:ascii="Angsana New" w:hAnsi="Angsana New"/>
                <w:sz w:val="28"/>
                <w:szCs w:val="28"/>
              </w:rPr>
              <w:t>4,638</w:t>
            </w:r>
          </w:p>
        </w:tc>
        <w:tc>
          <w:tcPr>
            <w:tcW w:w="669" w:type="pct"/>
            <w:vAlign w:val="bottom"/>
          </w:tcPr>
          <w:p w14:paraId="53161FC5" w14:textId="5E63DFED" w:rsidR="00701433" w:rsidRPr="00E430FE" w:rsidRDefault="00701433" w:rsidP="0070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4ED8">
              <w:rPr>
                <w:rFonts w:ascii="Angsana New" w:hAnsi="Angsana New"/>
                <w:sz w:val="28"/>
                <w:szCs w:val="28"/>
              </w:rPr>
              <w:t>78,641</w:t>
            </w:r>
          </w:p>
        </w:tc>
      </w:tr>
      <w:tr w:rsidR="00C8681D" w:rsidRPr="001E30B1" w14:paraId="4D9FC141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759A246D" w14:textId="77777777" w:rsidR="00C8681D" w:rsidRPr="00E430FE" w:rsidRDefault="00C8681D" w:rsidP="00C8681D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670" w:type="pct"/>
            <w:vAlign w:val="bottom"/>
          </w:tcPr>
          <w:p w14:paraId="3574550C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AEF731E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F2023DB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F0C8037" w14:textId="3A71F50C" w:rsidR="00C8681D" w:rsidRPr="00E430FE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8,162</w:t>
            </w:r>
          </w:p>
        </w:tc>
      </w:tr>
      <w:tr w:rsidR="00C8681D" w:rsidRPr="001E30B1" w14:paraId="03B0912C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04C5BD73" w14:textId="77777777" w:rsidR="00C8681D" w:rsidRPr="00E430FE" w:rsidRDefault="00C8681D" w:rsidP="00C8681D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670" w:type="pct"/>
            <w:vAlign w:val="bottom"/>
          </w:tcPr>
          <w:p w14:paraId="3101884B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2D682D5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A65FA33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553C41AE" w14:textId="6CCC9C8B" w:rsidR="00C8681D" w:rsidRPr="00E430FE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A64">
              <w:rPr>
                <w:rFonts w:ascii="Angsana New" w:hAnsi="Angsana New"/>
                <w:sz w:val="28"/>
                <w:szCs w:val="28"/>
              </w:rPr>
              <w:t>(79,099)</w:t>
            </w:r>
          </w:p>
        </w:tc>
      </w:tr>
      <w:tr w:rsidR="00C8681D" w:rsidRPr="001E30B1" w14:paraId="39B521EE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27BDFA1C" w14:textId="77777777" w:rsidR="00C8681D" w:rsidRPr="00E430FE" w:rsidRDefault="00C8681D" w:rsidP="00C8681D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670" w:type="pct"/>
            <w:vAlign w:val="bottom"/>
          </w:tcPr>
          <w:p w14:paraId="3E30D5B2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282D91D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0D02A5E" w14:textId="77777777" w:rsidR="00C8681D" w:rsidRPr="008138F9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CF6234D" w14:textId="56AE9EF8" w:rsidR="00C8681D" w:rsidRPr="00E430FE" w:rsidRDefault="00C8681D" w:rsidP="00C86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(2,463)</w:t>
            </w:r>
          </w:p>
        </w:tc>
      </w:tr>
      <w:tr w:rsidR="00871247" w:rsidRPr="008138F9" w14:paraId="66741B73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74E38318" w14:textId="2EEBA175" w:rsidR="00871247" w:rsidRPr="00E430FE" w:rsidRDefault="00871247" w:rsidP="00871247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ส่วนแบ่ง</w:t>
            </w:r>
            <w:r w:rsidRPr="00E430FE">
              <w:rPr>
                <w:rFonts w:ascii="Angsana New" w:hAnsi="Angsana New" w:cs="Angsana New" w:hint="cs"/>
                <w:cs/>
              </w:rPr>
              <w:t>กำไร</w:t>
            </w:r>
            <w:r w:rsidRPr="00E430FE">
              <w:rPr>
                <w:rFonts w:ascii="Angsana New" w:hAnsi="Angsana New" w:cs="Angsana New"/>
                <w:cs/>
              </w:rPr>
              <w:t>จากเงินลงทุนในบริษัทร่วม</w:t>
            </w:r>
          </w:p>
        </w:tc>
        <w:tc>
          <w:tcPr>
            <w:tcW w:w="670" w:type="pct"/>
            <w:vAlign w:val="bottom"/>
          </w:tcPr>
          <w:p w14:paraId="5729358A" w14:textId="77777777" w:rsidR="00871247" w:rsidRPr="008138F9" w:rsidRDefault="00871247" w:rsidP="0087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2F7D8DB" w14:textId="77777777" w:rsidR="00871247" w:rsidRPr="008138F9" w:rsidRDefault="00871247" w:rsidP="0087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9472EB6" w14:textId="77777777" w:rsidR="00871247" w:rsidRPr="008138F9" w:rsidRDefault="00871247" w:rsidP="0087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AD7DE33" w14:textId="477C1135" w:rsidR="00871247" w:rsidRPr="008138F9" w:rsidRDefault="00871247" w:rsidP="0087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871247" w:rsidRPr="008138F9" w14:paraId="20E7A31F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0F4DEB37" w14:textId="5F63949E" w:rsidR="00871247" w:rsidRPr="00E430FE" w:rsidRDefault="00871247" w:rsidP="00871247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 w:hint="cs"/>
              </w:rPr>
              <w:t>(</w:t>
            </w:r>
            <w:r w:rsidRPr="00E430FE">
              <w:rPr>
                <w:rFonts w:ascii="Angsana New" w:hAnsi="Angsana New" w:cs="Angsana New" w:hint="cs"/>
                <w:cs/>
              </w:rPr>
              <w:t xml:space="preserve">ค่าใช้จ่าย) </w:t>
            </w:r>
            <w:r w:rsidRPr="00E430FE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670" w:type="pct"/>
            <w:vAlign w:val="bottom"/>
          </w:tcPr>
          <w:p w14:paraId="3B4547B1" w14:textId="77777777" w:rsidR="00871247" w:rsidRPr="008138F9" w:rsidRDefault="00871247" w:rsidP="0087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BDC194E" w14:textId="77777777" w:rsidR="00871247" w:rsidRPr="008138F9" w:rsidRDefault="00871247" w:rsidP="0087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5C3B487" w14:textId="77777777" w:rsidR="00871247" w:rsidRPr="008138F9" w:rsidRDefault="00871247" w:rsidP="0087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FF18E29" w14:textId="76374F98" w:rsidR="00871247" w:rsidRPr="008138F9" w:rsidRDefault="00871247" w:rsidP="008712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0836">
              <w:rPr>
                <w:rFonts w:ascii="Angsana New" w:hAnsi="Angsana New"/>
                <w:sz w:val="28"/>
                <w:szCs w:val="28"/>
              </w:rPr>
              <w:t>(743)</w:t>
            </w:r>
          </w:p>
        </w:tc>
      </w:tr>
      <w:tr w:rsidR="00CC6B42" w:rsidRPr="008138F9" w14:paraId="2DCAB977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7169A936" w14:textId="77777777" w:rsidR="00CC6B42" w:rsidRPr="00E430FE" w:rsidRDefault="00CC6B42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70" w:type="pct"/>
            <w:vAlign w:val="bottom"/>
          </w:tcPr>
          <w:p w14:paraId="7D8D6B5C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55C943F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BAFF70D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8A5701B" w14:textId="3B18E55D" w:rsidR="00CC6B42" w:rsidRPr="008138F9" w:rsidRDefault="005720E9" w:rsidP="006D17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20E9">
              <w:rPr>
                <w:rFonts w:ascii="Angsana New" w:hAnsi="Angsana New"/>
                <w:sz w:val="28"/>
                <w:szCs w:val="28"/>
              </w:rPr>
              <w:t>4,685</w:t>
            </w:r>
          </w:p>
        </w:tc>
      </w:tr>
      <w:tr w:rsidR="00CC6B42" w:rsidRPr="008138F9" w14:paraId="0ECD09D2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30018F45" w14:textId="77777777" w:rsidR="00CC6B42" w:rsidRPr="00E430FE" w:rsidRDefault="00CC6B42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s/>
              </w:rPr>
              <w:lastRenderedPageBreak/>
              <w:t>สินทรัพย์ที่ไม่ได้ปันส่วน</w:t>
            </w:r>
          </w:p>
        </w:tc>
        <w:tc>
          <w:tcPr>
            <w:tcW w:w="670" w:type="pct"/>
            <w:vAlign w:val="bottom"/>
          </w:tcPr>
          <w:p w14:paraId="46E2052F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7EDC1F9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7376EDC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4A4BC00" w14:textId="77777777" w:rsidR="00CC6B42" w:rsidRPr="008138F9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B42" w:rsidRPr="004E2B3D" w14:paraId="7C4900AD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6AFE6B25" w14:textId="6F70C7EF" w:rsidR="00CC6B42" w:rsidRPr="00E430FE" w:rsidRDefault="00CC6B42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3D741A" w:rsidRPr="003D741A">
              <w:rPr>
                <w:rFonts w:ascii="Angsana New" w:hAnsi="Angsana New" w:cs="Angsana New"/>
                <w:color w:val="000000" w:themeColor="text1"/>
              </w:rPr>
              <w:t xml:space="preserve">30 </w:t>
            </w:r>
            <w:r w:rsidR="003D741A" w:rsidRPr="00E430FE">
              <w:rPr>
                <w:rFonts w:ascii="Angsana New" w:hAnsi="Angsana New" w:cs="Angsana New"/>
                <w:color w:val="000000" w:themeColor="text1"/>
                <w:cs/>
              </w:rPr>
              <w:t>มิถุนายน</w:t>
            </w:r>
            <w:r w:rsidR="003D741A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256</w:t>
            </w:r>
            <w:r w:rsidR="00097D91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670" w:type="pct"/>
            <w:vAlign w:val="bottom"/>
          </w:tcPr>
          <w:p w14:paraId="3D614A93" w14:textId="77777777" w:rsidR="00CC6B42" w:rsidRPr="004E2B3D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876C50A" w14:textId="77777777" w:rsidR="00CC6B42" w:rsidRPr="004E2B3D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F71F017" w14:textId="77777777" w:rsidR="00CC6B42" w:rsidRPr="004E2B3D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1148BEE" w14:textId="2A61F392" w:rsidR="00CC6B42" w:rsidRPr="004E2B3D" w:rsidRDefault="00385CB9" w:rsidP="006D17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CB9">
              <w:rPr>
                <w:rFonts w:ascii="Angsana New" w:hAnsi="Angsana New"/>
                <w:sz w:val="28"/>
                <w:szCs w:val="28"/>
              </w:rPr>
              <w:t>81</w:t>
            </w:r>
            <w:r w:rsidR="005E1D4A">
              <w:rPr>
                <w:rFonts w:ascii="Angsana New" w:hAnsi="Angsana New"/>
                <w:sz w:val="28"/>
                <w:szCs w:val="28"/>
              </w:rPr>
              <w:t>5</w:t>
            </w:r>
            <w:r w:rsidRPr="00385CB9">
              <w:rPr>
                <w:rFonts w:ascii="Angsana New" w:hAnsi="Angsana New"/>
                <w:sz w:val="28"/>
                <w:szCs w:val="28"/>
              </w:rPr>
              <w:t>,4</w:t>
            </w:r>
            <w:r w:rsidR="005E1D4A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CC6B42" w:rsidRPr="004E2B3D" w14:paraId="676E7CBA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17ABD72C" w14:textId="77777777" w:rsidR="00CC6B42" w:rsidRPr="00E430FE" w:rsidRDefault="00CC6B42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366A833C" w14:textId="77777777" w:rsidR="00CC6B42" w:rsidRPr="004E2B3D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F395CE1" w14:textId="77777777" w:rsidR="00CC6B42" w:rsidRPr="004E2B3D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6ACF389" w14:textId="77777777" w:rsidR="00CC6B42" w:rsidRPr="004E2B3D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407B9C4" w14:textId="77777777" w:rsidR="00CC6B42" w:rsidRPr="004E2B3D" w:rsidRDefault="00CC6B42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401" w:rsidRPr="008138F9" w14:paraId="7305187F" w14:textId="77777777" w:rsidTr="00F97B46">
        <w:trPr>
          <w:trHeight w:val="369"/>
        </w:trPr>
        <w:tc>
          <w:tcPr>
            <w:tcW w:w="2321" w:type="pct"/>
            <w:vAlign w:val="bottom"/>
          </w:tcPr>
          <w:p w14:paraId="14B3D466" w14:textId="77777777" w:rsidR="00F47401" w:rsidRPr="00E430FE" w:rsidRDefault="00F47401" w:rsidP="00F47401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670" w:type="pct"/>
            <w:vAlign w:val="bottom"/>
          </w:tcPr>
          <w:p w14:paraId="51E804F3" w14:textId="327F9EFD" w:rsidR="00F47401" w:rsidRPr="00E430FE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194,188</w:t>
            </w:r>
          </w:p>
        </w:tc>
        <w:tc>
          <w:tcPr>
            <w:tcW w:w="670" w:type="pct"/>
            <w:vAlign w:val="bottom"/>
          </w:tcPr>
          <w:p w14:paraId="4D12CB73" w14:textId="414F2B7F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45,981</w:t>
            </w:r>
          </w:p>
        </w:tc>
        <w:tc>
          <w:tcPr>
            <w:tcW w:w="670" w:type="pct"/>
            <w:vAlign w:val="bottom"/>
          </w:tcPr>
          <w:p w14:paraId="6513C734" w14:textId="0099028C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9,548</w:t>
            </w:r>
          </w:p>
        </w:tc>
        <w:tc>
          <w:tcPr>
            <w:tcW w:w="669" w:type="pct"/>
            <w:vAlign w:val="bottom"/>
          </w:tcPr>
          <w:p w14:paraId="42CDFA38" w14:textId="3D26A6C5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32FE">
              <w:rPr>
                <w:rFonts w:ascii="Angsana New" w:hAnsi="Angsana New"/>
                <w:sz w:val="28"/>
                <w:szCs w:val="28"/>
              </w:rPr>
              <w:t>249,717</w:t>
            </w:r>
          </w:p>
        </w:tc>
      </w:tr>
    </w:tbl>
    <w:p w14:paraId="0C88153F" w14:textId="77777777" w:rsidR="0045461B" w:rsidRPr="0045461B" w:rsidRDefault="0045461B" w:rsidP="0049738B">
      <w:pPr>
        <w:pStyle w:val="a4"/>
        <w:widowControl/>
        <w:spacing w:before="120"/>
        <w:ind w:right="0"/>
        <w:rPr>
          <w:rFonts w:ascii="Angsana New" w:hAnsi="Angsana New" w:cs="Angsana New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64"/>
        <w:gridCol w:w="1289"/>
        <w:gridCol w:w="1289"/>
        <w:gridCol w:w="1289"/>
        <w:gridCol w:w="1287"/>
      </w:tblGrid>
      <w:tr w:rsidR="0045461B" w:rsidRPr="001E30B1" w14:paraId="649E95BD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5F1B1178" w14:textId="77777777" w:rsidR="0045461B" w:rsidRPr="008138F9" w:rsidRDefault="0045461B" w:rsidP="006D17F9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  <w:vAlign w:val="bottom"/>
          </w:tcPr>
          <w:p w14:paraId="2C7A2307" w14:textId="77777777" w:rsidR="0045461B" w:rsidRPr="00E430FE" w:rsidRDefault="0045461B" w:rsidP="006D17F9">
            <w:pPr>
              <w:pStyle w:val="a4"/>
              <w:widowControl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45461B" w:rsidRPr="001E30B1" w14:paraId="3798E9D5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32E35777" w14:textId="77777777" w:rsidR="0045461B" w:rsidRPr="008138F9" w:rsidRDefault="0045461B" w:rsidP="006D17F9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</w:tcPr>
          <w:p w14:paraId="569F47F8" w14:textId="47DCDC1D" w:rsidR="0045461B" w:rsidRPr="00E430FE" w:rsidRDefault="00AC233F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5461B" w:rsidRPr="008138F9" w14:paraId="74012A58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004F6A13" w14:textId="77777777" w:rsidR="0045461B" w:rsidRPr="008138F9" w:rsidRDefault="0045461B" w:rsidP="006D17F9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</w:tcPr>
          <w:p w14:paraId="01A4F847" w14:textId="77777777" w:rsidR="0045461B" w:rsidRPr="008138F9" w:rsidRDefault="0045461B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670" w:type="pct"/>
          </w:tcPr>
          <w:p w14:paraId="30D57710" w14:textId="77777777" w:rsidR="0045461B" w:rsidRPr="001E30B1" w:rsidRDefault="0045461B" w:rsidP="006D17F9">
            <w:pPr>
              <w:pStyle w:val="a4"/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670" w:type="pct"/>
          </w:tcPr>
          <w:p w14:paraId="08457CAA" w14:textId="77777777" w:rsidR="0045461B" w:rsidRPr="008138F9" w:rsidRDefault="0045461B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669" w:type="pct"/>
          </w:tcPr>
          <w:p w14:paraId="6CCC485E" w14:textId="77777777" w:rsidR="0045461B" w:rsidRPr="008138F9" w:rsidRDefault="0045461B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5461B" w:rsidRPr="008138F9" w14:paraId="4AA5FD5E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6BC256E5" w14:textId="40E1CF29" w:rsidR="0045461B" w:rsidRPr="00E430FE" w:rsidRDefault="0045461B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E430FE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7F149F" w:rsidRPr="00E430FE">
              <w:rPr>
                <w:rFonts w:ascii="Angsana New" w:hAnsi="Angsana New" w:cs="Angsana New"/>
                <w:u w:val="single"/>
                <w:cs/>
              </w:rPr>
              <w:t>หกเดือนสิ้นสุดวันที่</w:t>
            </w:r>
            <w:r w:rsidR="007F149F" w:rsidRPr="007F149F">
              <w:rPr>
                <w:rFonts w:ascii="Angsana New" w:hAnsi="Angsana New" w:cs="Angsana New"/>
                <w:u w:val="single"/>
              </w:rPr>
              <w:t xml:space="preserve"> 30 </w:t>
            </w:r>
            <w:r w:rsidR="007F149F" w:rsidRPr="00E430FE">
              <w:rPr>
                <w:rFonts w:ascii="Angsana New" w:hAnsi="Angsana New" w:cs="Angsana New"/>
                <w:u w:val="single"/>
                <w:cs/>
              </w:rPr>
              <w:t>มิถุนายน</w:t>
            </w:r>
            <w:r w:rsidRPr="00E430FE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8138F9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9</w:t>
            </w:r>
          </w:p>
        </w:tc>
        <w:tc>
          <w:tcPr>
            <w:tcW w:w="670" w:type="pct"/>
          </w:tcPr>
          <w:p w14:paraId="198C82CF" w14:textId="77777777" w:rsidR="0045461B" w:rsidRPr="008138F9" w:rsidRDefault="004546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3E82FD2A" w14:textId="77777777" w:rsidR="0045461B" w:rsidRPr="008138F9" w:rsidRDefault="004546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4237166A" w14:textId="77777777" w:rsidR="0045461B" w:rsidRPr="008138F9" w:rsidRDefault="004546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5663B866" w14:textId="77777777" w:rsidR="0045461B" w:rsidRPr="008138F9" w:rsidRDefault="0045461B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135" w:rsidRPr="008138F9" w14:paraId="04885DC9" w14:textId="77777777" w:rsidTr="00806150">
        <w:trPr>
          <w:trHeight w:val="369"/>
        </w:trPr>
        <w:tc>
          <w:tcPr>
            <w:tcW w:w="2321" w:type="pct"/>
            <w:vAlign w:val="bottom"/>
          </w:tcPr>
          <w:p w14:paraId="5CF5D098" w14:textId="77777777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670" w:type="pct"/>
            <w:vAlign w:val="bottom"/>
          </w:tcPr>
          <w:p w14:paraId="5D504211" w14:textId="5794C1C5" w:rsidR="00966135" w:rsidRPr="00E430FE" w:rsidRDefault="00966135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179,619</w:t>
            </w:r>
          </w:p>
        </w:tc>
        <w:tc>
          <w:tcPr>
            <w:tcW w:w="670" w:type="pct"/>
            <w:vAlign w:val="bottom"/>
          </w:tcPr>
          <w:p w14:paraId="6B0360C3" w14:textId="00DA8FBE" w:rsidR="00966135" w:rsidRPr="008138F9" w:rsidRDefault="00966135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35,855</w:t>
            </w:r>
          </w:p>
        </w:tc>
        <w:tc>
          <w:tcPr>
            <w:tcW w:w="670" w:type="pct"/>
            <w:vAlign w:val="bottom"/>
          </w:tcPr>
          <w:p w14:paraId="7BA409D4" w14:textId="5BC91216" w:rsidR="00966135" w:rsidRPr="008138F9" w:rsidRDefault="00966135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7,2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669" w:type="pct"/>
            <w:vAlign w:val="bottom"/>
          </w:tcPr>
          <w:p w14:paraId="5F1A06EB" w14:textId="4BC7BA52" w:rsidR="00966135" w:rsidRPr="008138F9" w:rsidRDefault="00966135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F0F">
              <w:rPr>
                <w:rFonts w:ascii="Angsana New" w:hAnsi="Angsana New"/>
                <w:sz w:val="28"/>
                <w:szCs w:val="28"/>
              </w:rPr>
              <w:t>222,70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66135" w:rsidRPr="001E30B1" w14:paraId="4A300DA1" w14:textId="77777777" w:rsidTr="00806150">
        <w:trPr>
          <w:trHeight w:val="369"/>
        </w:trPr>
        <w:tc>
          <w:tcPr>
            <w:tcW w:w="2321" w:type="pct"/>
            <w:vAlign w:val="bottom"/>
          </w:tcPr>
          <w:p w14:paraId="7E829785" w14:textId="77777777" w:rsidR="00966135" w:rsidRPr="008138F9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670" w:type="pct"/>
            <w:vAlign w:val="bottom"/>
          </w:tcPr>
          <w:p w14:paraId="72FBCFA9" w14:textId="4843C969" w:rsidR="00966135" w:rsidRPr="008138F9" w:rsidRDefault="00966135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9C3">
              <w:rPr>
                <w:rFonts w:ascii="Angsana New" w:hAnsi="Angsana New"/>
                <w:sz w:val="28"/>
                <w:szCs w:val="28"/>
              </w:rPr>
              <w:t>69,584</w:t>
            </w:r>
          </w:p>
        </w:tc>
        <w:tc>
          <w:tcPr>
            <w:tcW w:w="670" w:type="pct"/>
            <w:vAlign w:val="bottom"/>
          </w:tcPr>
          <w:p w14:paraId="415A7A75" w14:textId="6B929104" w:rsidR="00966135" w:rsidRPr="008138F9" w:rsidRDefault="00966135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5EA">
              <w:rPr>
                <w:rFonts w:ascii="Angsana New" w:hAnsi="Angsana New"/>
                <w:sz w:val="28"/>
                <w:szCs w:val="28"/>
              </w:rPr>
              <w:t>4,554</w:t>
            </w:r>
          </w:p>
        </w:tc>
        <w:tc>
          <w:tcPr>
            <w:tcW w:w="670" w:type="pct"/>
            <w:vAlign w:val="bottom"/>
          </w:tcPr>
          <w:p w14:paraId="4718C248" w14:textId="70D2386B" w:rsidR="00966135" w:rsidRPr="008138F9" w:rsidRDefault="00966135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5EA">
              <w:rPr>
                <w:rFonts w:ascii="Angsana New" w:hAnsi="Angsana New"/>
                <w:sz w:val="28"/>
                <w:szCs w:val="28"/>
              </w:rPr>
              <w:t>2,235</w:t>
            </w:r>
          </w:p>
        </w:tc>
        <w:tc>
          <w:tcPr>
            <w:tcW w:w="669" w:type="pct"/>
            <w:vAlign w:val="bottom"/>
          </w:tcPr>
          <w:p w14:paraId="1BE20D97" w14:textId="4BCB4559" w:rsidR="00966135" w:rsidRPr="00E430FE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059C">
              <w:rPr>
                <w:rFonts w:ascii="Angsana New" w:hAnsi="Angsana New"/>
                <w:sz w:val="28"/>
                <w:szCs w:val="28"/>
              </w:rPr>
              <w:t>76,373</w:t>
            </w:r>
          </w:p>
        </w:tc>
      </w:tr>
      <w:tr w:rsidR="00966135" w:rsidRPr="001E30B1" w14:paraId="0AD56651" w14:textId="77777777" w:rsidTr="00806150">
        <w:trPr>
          <w:trHeight w:val="369"/>
        </w:trPr>
        <w:tc>
          <w:tcPr>
            <w:tcW w:w="2321" w:type="pct"/>
            <w:vAlign w:val="bottom"/>
          </w:tcPr>
          <w:p w14:paraId="3087C709" w14:textId="77777777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670" w:type="pct"/>
            <w:vAlign w:val="bottom"/>
          </w:tcPr>
          <w:p w14:paraId="63EB6D2C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9C82712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E8FC191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C01C453" w14:textId="213BC82E" w:rsidR="00966135" w:rsidRPr="00E430FE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6135">
              <w:rPr>
                <w:rFonts w:ascii="Angsana New" w:hAnsi="Angsana New"/>
                <w:sz w:val="28"/>
                <w:szCs w:val="28"/>
              </w:rPr>
              <w:t>8,554</w:t>
            </w:r>
          </w:p>
        </w:tc>
      </w:tr>
      <w:tr w:rsidR="00966135" w:rsidRPr="001E30B1" w14:paraId="2063853E" w14:textId="77777777" w:rsidTr="00806150">
        <w:trPr>
          <w:trHeight w:val="369"/>
        </w:trPr>
        <w:tc>
          <w:tcPr>
            <w:tcW w:w="2321" w:type="pct"/>
            <w:vAlign w:val="bottom"/>
          </w:tcPr>
          <w:p w14:paraId="37C2F3D0" w14:textId="77777777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670" w:type="pct"/>
            <w:vAlign w:val="bottom"/>
          </w:tcPr>
          <w:p w14:paraId="4D1049DA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4EE217E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E878476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FF18AB7" w14:textId="22401808" w:rsidR="00966135" w:rsidRPr="00E430FE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6135">
              <w:rPr>
                <w:rFonts w:ascii="Angsana New" w:hAnsi="Angsana New"/>
                <w:sz w:val="28"/>
                <w:szCs w:val="28"/>
              </w:rPr>
              <w:t>(84,22</w:t>
            </w:r>
            <w:r w:rsidR="00493407">
              <w:rPr>
                <w:rFonts w:ascii="Angsana New" w:hAnsi="Angsana New"/>
                <w:sz w:val="28"/>
                <w:szCs w:val="28"/>
              </w:rPr>
              <w:t>5</w:t>
            </w:r>
            <w:r w:rsidRPr="009661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6135" w:rsidRPr="001E30B1" w14:paraId="0294D6DC" w14:textId="77777777" w:rsidTr="00806150">
        <w:trPr>
          <w:trHeight w:val="369"/>
        </w:trPr>
        <w:tc>
          <w:tcPr>
            <w:tcW w:w="2321" w:type="pct"/>
            <w:vAlign w:val="bottom"/>
          </w:tcPr>
          <w:p w14:paraId="24FB719E" w14:textId="77777777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670" w:type="pct"/>
            <w:vAlign w:val="bottom"/>
          </w:tcPr>
          <w:p w14:paraId="5D4288EC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C8BAD5C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5868446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448D7A2D" w14:textId="294E0DEA" w:rsidR="00966135" w:rsidRPr="00E430FE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6135">
              <w:rPr>
                <w:rFonts w:ascii="Angsana New" w:hAnsi="Angsana New"/>
                <w:sz w:val="28"/>
                <w:szCs w:val="28"/>
              </w:rPr>
              <w:t>(1,846)</w:t>
            </w:r>
          </w:p>
        </w:tc>
      </w:tr>
      <w:tr w:rsidR="00966135" w:rsidRPr="008138F9" w14:paraId="60F653AB" w14:textId="77777777" w:rsidTr="00806150">
        <w:trPr>
          <w:trHeight w:val="369"/>
        </w:trPr>
        <w:tc>
          <w:tcPr>
            <w:tcW w:w="2321" w:type="pct"/>
            <w:vAlign w:val="bottom"/>
          </w:tcPr>
          <w:p w14:paraId="19823378" w14:textId="43EC497A" w:rsidR="00966135" w:rsidRPr="00E430FE" w:rsidRDefault="009E62D6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</w:rPr>
              <w:t>(</w:t>
            </w:r>
            <w:r w:rsidRPr="00E430FE">
              <w:rPr>
                <w:rFonts w:ascii="Angsana New" w:hAnsi="Angsana New" w:cs="Angsana New"/>
                <w:cs/>
              </w:rPr>
              <w:t>ค่าใช้จ่าย) ภาษีเงินได้ที่ไม่ได้ปันส่วน</w:t>
            </w:r>
          </w:p>
        </w:tc>
        <w:tc>
          <w:tcPr>
            <w:tcW w:w="670" w:type="pct"/>
            <w:vAlign w:val="bottom"/>
          </w:tcPr>
          <w:p w14:paraId="32FD310D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64F8AE0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48F9456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33A5C5E" w14:textId="6F1133BB" w:rsidR="00966135" w:rsidRPr="008138F9" w:rsidRDefault="00966135" w:rsidP="009661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135"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966135" w:rsidRPr="008138F9" w14:paraId="571142CF" w14:textId="77777777" w:rsidTr="00806150">
        <w:trPr>
          <w:trHeight w:val="369"/>
        </w:trPr>
        <w:tc>
          <w:tcPr>
            <w:tcW w:w="2321" w:type="pct"/>
            <w:vAlign w:val="bottom"/>
          </w:tcPr>
          <w:p w14:paraId="64F4B8EF" w14:textId="7414C4D5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710BF4">
              <w:rPr>
                <w:rFonts w:ascii="Angsana New" w:hAnsi="Angsana New" w:cs="Angsana New" w:hint="cs"/>
              </w:rPr>
              <w:t>(</w:t>
            </w:r>
            <w:r w:rsidRPr="00E430FE">
              <w:rPr>
                <w:rFonts w:ascii="Angsana New" w:hAnsi="Angsana New" w:cs="Angsana New" w:hint="cs"/>
                <w:cs/>
              </w:rPr>
              <w:t xml:space="preserve">ขาดทุน) </w:t>
            </w:r>
            <w:r w:rsidRPr="00E430FE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670" w:type="pct"/>
            <w:vAlign w:val="bottom"/>
          </w:tcPr>
          <w:p w14:paraId="1B67A5A8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24AE908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EDAD14A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B9BE79C" w14:textId="14667F2C" w:rsidR="00966135" w:rsidRPr="00E430FE" w:rsidRDefault="00493407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=SUM(e6:e10)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(1,422)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966135" w:rsidRPr="008138F9" w14:paraId="09872453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4C3CD1D8" w14:textId="77777777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  <w:vAlign w:val="bottom"/>
          </w:tcPr>
          <w:p w14:paraId="544B32B8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3E5A238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B8D3554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343C26F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135" w:rsidRPr="008138F9" w14:paraId="1029D47A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20892B58" w14:textId="77777777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670" w:type="pct"/>
            <w:vAlign w:val="bottom"/>
          </w:tcPr>
          <w:p w14:paraId="4950825F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0A64137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520B87D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035287A1" w14:textId="77777777" w:rsidR="00966135" w:rsidRPr="008138F9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135" w:rsidRPr="004E2B3D" w14:paraId="12F46EC5" w14:textId="77777777" w:rsidTr="002F3B6F">
        <w:trPr>
          <w:trHeight w:val="369"/>
        </w:trPr>
        <w:tc>
          <w:tcPr>
            <w:tcW w:w="2321" w:type="pct"/>
            <w:vAlign w:val="bottom"/>
          </w:tcPr>
          <w:p w14:paraId="2FC90D83" w14:textId="50ED4C78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3D741A">
              <w:rPr>
                <w:rFonts w:ascii="Angsana New" w:hAnsi="Angsana New" w:cs="Angsana New"/>
                <w:color w:val="000000" w:themeColor="text1"/>
              </w:rPr>
              <w:t xml:space="preserve">30 </w:t>
            </w: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 xml:space="preserve">มิถุนายน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670" w:type="pct"/>
            <w:vAlign w:val="bottom"/>
          </w:tcPr>
          <w:p w14:paraId="4F18261E" w14:textId="77777777" w:rsidR="00966135" w:rsidRPr="004E2B3D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C7B2A55" w14:textId="77777777" w:rsidR="00966135" w:rsidRPr="004E2B3D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C13EC20" w14:textId="77777777" w:rsidR="00966135" w:rsidRPr="004E2B3D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3565B2C" w14:textId="23E2955B" w:rsidR="00966135" w:rsidRPr="004E2B3D" w:rsidRDefault="00847B4E" w:rsidP="009661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7B4E">
              <w:rPr>
                <w:rFonts w:ascii="Angsana New" w:hAnsi="Angsana New"/>
                <w:sz w:val="28"/>
                <w:szCs w:val="28"/>
              </w:rPr>
              <w:t>806,762</w:t>
            </w:r>
          </w:p>
        </w:tc>
      </w:tr>
      <w:tr w:rsidR="00966135" w:rsidRPr="004E2B3D" w14:paraId="617527A0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464A2F7E" w14:textId="77777777" w:rsidR="00966135" w:rsidRPr="00E430FE" w:rsidRDefault="00966135" w:rsidP="00966135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270CC9E5" w14:textId="77777777" w:rsidR="00966135" w:rsidRPr="004E2B3D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0AA16DB" w14:textId="77777777" w:rsidR="00966135" w:rsidRPr="004E2B3D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83BA009" w14:textId="77777777" w:rsidR="00966135" w:rsidRPr="004E2B3D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2772FE4" w14:textId="77777777" w:rsidR="00966135" w:rsidRPr="004E2B3D" w:rsidRDefault="00966135" w:rsidP="0096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7B4E" w:rsidRPr="008138F9" w14:paraId="4B9828D8" w14:textId="77777777" w:rsidTr="00806150">
        <w:trPr>
          <w:trHeight w:val="369"/>
        </w:trPr>
        <w:tc>
          <w:tcPr>
            <w:tcW w:w="2321" w:type="pct"/>
            <w:vAlign w:val="bottom"/>
          </w:tcPr>
          <w:p w14:paraId="667E113F" w14:textId="77777777" w:rsidR="00847B4E" w:rsidRPr="00E430FE" w:rsidRDefault="00847B4E" w:rsidP="00847B4E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670" w:type="pct"/>
            <w:vAlign w:val="bottom"/>
          </w:tcPr>
          <w:p w14:paraId="0D687BDA" w14:textId="06B12D2F" w:rsidR="00847B4E" w:rsidRPr="00E430FE" w:rsidRDefault="00847B4E" w:rsidP="00847B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179,619</w:t>
            </w:r>
          </w:p>
        </w:tc>
        <w:tc>
          <w:tcPr>
            <w:tcW w:w="670" w:type="pct"/>
            <w:vAlign w:val="bottom"/>
          </w:tcPr>
          <w:p w14:paraId="7C640520" w14:textId="561F1BE5" w:rsidR="00847B4E" w:rsidRPr="008138F9" w:rsidRDefault="00847B4E" w:rsidP="00847B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35,855</w:t>
            </w:r>
          </w:p>
        </w:tc>
        <w:tc>
          <w:tcPr>
            <w:tcW w:w="670" w:type="pct"/>
            <w:vAlign w:val="bottom"/>
          </w:tcPr>
          <w:p w14:paraId="24259FE7" w14:textId="027E0666" w:rsidR="00847B4E" w:rsidRPr="008138F9" w:rsidRDefault="00847B4E" w:rsidP="00847B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02B">
              <w:rPr>
                <w:rFonts w:ascii="Angsana New" w:hAnsi="Angsana New"/>
                <w:sz w:val="28"/>
                <w:szCs w:val="28"/>
              </w:rPr>
              <w:t>7,2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669" w:type="pct"/>
            <w:vAlign w:val="bottom"/>
          </w:tcPr>
          <w:p w14:paraId="52741D62" w14:textId="37C8213D" w:rsidR="00847B4E" w:rsidRPr="008138F9" w:rsidRDefault="00847B4E" w:rsidP="00847B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F0F">
              <w:rPr>
                <w:rFonts w:ascii="Angsana New" w:hAnsi="Angsana New"/>
                <w:sz w:val="28"/>
                <w:szCs w:val="28"/>
              </w:rPr>
              <w:t>222,70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72A2BD9F" w14:textId="77777777" w:rsidR="00326F36" w:rsidRDefault="00326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64"/>
        <w:gridCol w:w="1289"/>
        <w:gridCol w:w="1289"/>
        <w:gridCol w:w="1289"/>
        <w:gridCol w:w="1287"/>
      </w:tblGrid>
      <w:tr w:rsidR="00B202B1" w:rsidRPr="001E30B1" w14:paraId="6A85BA57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3F927721" w14:textId="77777777" w:rsidR="00B202B1" w:rsidRPr="008138F9" w:rsidRDefault="00B202B1" w:rsidP="006D17F9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  <w:vAlign w:val="bottom"/>
          </w:tcPr>
          <w:p w14:paraId="70F10CD2" w14:textId="77777777" w:rsidR="00B202B1" w:rsidRPr="00E430FE" w:rsidRDefault="00B202B1" w:rsidP="006D17F9">
            <w:pPr>
              <w:pStyle w:val="a4"/>
              <w:widowControl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B202B1" w:rsidRPr="001E30B1" w14:paraId="622A4F13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274A84BB" w14:textId="77777777" w:rsidR="00B202B1" w:rsidRPr="008138F9" w:rsidRDefault="00B202B1" w:rsidP="006D17F9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</w:tcPr>
          <w:p w14:paraId="70D2CDB3" w14:textId="77777777" w:rsidR="00B202B1" w:rsidRPr="00E430FE" w:rsidRDefault="00B202B1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202B1" w:rsidRPr="008138F9" w14:paraId="4C0632DC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0C288045" w14:textId="77777777" w:rsidR="00B202B1" w:rsidRPr="008138F9" w:rsidRDefault="00B202B1" w:rsidP="006D17F9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</w:tcPr>
          <w:p w14:paraId="08CD8DEB" w14:textId="77777777" w:rsidR="00B202B1" w:rsidRPr="008138F9" w:rsidRDefault="00B202B1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670" w:type="pct"/>
          </w:tcPr>
          <w:p w14:paraId="50CA2259" w14:textId="77777777" w:rsidR="00B202B1" w:rsidRPr="001E30B1" w:rsidRDefault="00B202B1" w:rsidP="006D17F9">
            <w:pPr>
              <w:pStyle w:val="a4"/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670" w:type="pct"/>
          </w:tcPr>
          <w:p w14:paraId="75949016" w14:textId="77777777" w:rsidR="00B202B1" w:rsidRPr="008138F9" w:rsidRDefault="00B202B1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669" w:type="pct"/>
          </w:tcPr>
          <w:p w14:paraId="5F68A170" w14:textId="77777777" w:rsidR="00B202B1" w:rsidRPr="008138F9" w:rsidRDefault="00B202B1" w:rsidP="006D17F9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202B1" w:rsidRPr="008138F9" w14:paraId="12167448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24D9EE5A" w14:textId="7B0A7FDD" w:rsidR="00B202B1" w:rsidRPr="00E430FE" w:rsidRDefault="00B202B1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E430FE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7F149F" w:rsidRPr="00E430FE">
              <w:rPr>
                <w:rFonts w:ascii="Angsana New" w:hAnsi="Angsana New" w:cs="Angsana New"/>
                <w:u w:val="single"/>
                <w:cs/>
              </w:rPr>
              <w:t>หกเดือนสิ้นสุดวันที่</w:t>
            </w:r>
            <w:r w:rsidR="007F149F" w:rsidRPr="007F149F">
              <w:rPr>
                <w:rFonts w:ascii="Angsana New" w:hAnsi="Angsana New" w:cs="Angsana New"/>
                <w:u w:val="single"/>
              </w:rPr>
              <w:t xml:space="preserve"> 30 </w:t>
            </w:r>
            <w:r w:rsidR="007F149F" w:rsidRPr="00E430FE">
              <w:rPr>
                <w:rFonts w:ascii="Angsana New" w:hAnsi="Angsana New" w:cs="Angsana New"/>
                <w:u w:val="single"/>
                <w:cs/>
              </w:rPr>
              <w:t>มิถุนายน</w:t>
            </w:r>
            <w:r w:rsidRPr="00E430FE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8138F9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670" w:type="pct"/>
          </w:tcPr>
          <w:p w14:paraId="5799B0A9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3E1B258D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327C6A1D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69FFB6D8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401" w:rsidRPr="008138F9" w14:paraId="7009E02D" w14:textId="77777777" w:rsidTr="00F97B46">
        <w:trPr>
          <w:trHeight w:val="397"/>
        </w:trPr>
        <w:tc>
          <w:tcPr>
            <w:tcW w:w="2321" w:type="pct"/>
            <w:vAlign w:val="bottom"/>
          </w:tcPr>
          <w:p w14:paraId="0277B2A5" w14:textId="77777777" w:rsidR="00F47401" w:rsidRPr="00E430FE" w:rsidRDefault="00F47401" w:rsidP="00F47401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670" w:type="pct"/>
            <w:vAlign w:val="bottom"/>
          </w:tcPr>
          <w:p w14:paraId="450D182B" w14:textId="12B5AF38" w:rsidR="00F47401" w:rsidRPr="00E430FE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194,188</w:t>
            </w:r>
          </w:p>
        </w:tc>
        <w:tc>
          <w:tcPr>
            <w:tcW w:w="670" w:type="pct"/>
            <w:vAlign w:val="bottom"/>
          </w:tcPr>
          <w:p w14:paraId="2264F441" w14:textId="7946B2DE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45,981</w:t>
            </w:r>
          </w:p>
        </w:tc>
        <w:tc>
          <w:tcPr>
            <w:tcW w:w="670" w:type="pct"/>
            <w:vAlign w:val="bottom"/>
          </w:tcPr>
          <w:p w14:paraId="15FB28CC" w14:textId="11DA691E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9,548</w:t>
            </w:r>
          </w:p>
        </w:tc>
        <w:tc>
          <w:tcPr>
            <w:tcW w:w="669" w:type="pct"/>
            <w:vAlign w:val="bottom"/>
          </w:tcPr>
          <w:p w14:paraId="5F58E303" w14:textId="7A827884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105">
              <w:rPr>
                <w:rFonts w:ascii="Angsana New" w:hAnsi="Angsana New"/>
                <w:sz w:val="28"/>
                <w:szCs w:val="28"/>
              </w:rPr>
              <w:t>249,717</w:t>
            </w:r>
          </w:p>
        </w:tc>
      </w:tr>
      <w:tr w:rsidR="00D107A9" w:rsidRPr="001E30B1" w14:paraId="46CE5C16" w14:textId="77777777" w:rsidTr="00701433">
        <w:trPr>
          <w:trHeight w:val="397"/>
        </w:trPr>
        <w:tc>
          <w:tcPr>
            <w:tcW w:w="2321" w:type="pct"/>
            <w:vAlign w:val="bottom"/>
          </w:tcPr>
          <w:p w14:paraId="45EA0260" w14:textId="77777777" w:rsidR="00D107A9" w:rsidRPr="008138F9" w:rsidRDefault="00D107A9" w:rsidP="00D107A9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670" w:type="pct"/>
            <w:vAlign w:val="bottom"/>
          </w:tcPr>
          <w:p w14:paraId="3D6A0999" w14:textId="1B474885" w:rsidR="00D107A9" w:rsidRPr="008138F9" w:rsidRDefault="00701433" w:rsidP="00D107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1433">
              <w:rPr>
                <w:rFonts w:ascii="Angsana New" w:hAnsi="Angsana New"/>
                <w:sz w:val="28"/>
                <w:szCs w:val="28"/>
              </w:rPr>
              <w:t>68,454</w:t>
            </w:r>
          </w:p>
        </w:tc>
        <w:tc>
          <w:tcPr>
            <w:tcW w:w="670" w:type="pct"/>
            <w:vAlign w:val="bottom"/>
          </w:tcPr>
          <w:p w14:paraId="27FEFB90" w14:textId="16FC9952" w:rsidR="00D107A9" w:rsidRPr="008138F9" w:rsidRDefault="00701433" w:rsidP="00D107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1433">
              <w:rPr>
                <w:rFonts w:ascii="Angsana New" w:hAnsi="Angsana New"/>
                <w:sz w:val="28"/>
                <w:szCs w:val="28"/>
              </w:rPr>
              <w:t>5,549</w:t>
            </w:r>
          </w:p>
        </w:tc>
        <w:tc>
          <w:tcPr>
            <w:tcW w:w="670" w:type="pct"/>
            <w:vAlign w:val="bottom"/>
          </w:tcPr>
          <w:p w14:paraId="7C059A00" w14:textId="70F635B1" w:rsidR="00D107A9" w:rsidRPr="008138F9" w:rsidRDefault="00701433" w:rsidP="00D107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1433">
              <w:rPr>
                <w:rFonts w:ascii="Angsana New" w:hAnsi="Angsana New"/>
                <w:sz w:val="28"/>
                <w:szCs w:val="28"/>
              </w:rPr>
              <w:t>4,638</w:t>
            </w:r>
          </w:p>
        </w:tc>
        <w:tc>
          <w:tcPr>
            <w:tcW w:w="669" w:type="pct"/>
            <w:vAlign w:val="bottom"/>
          </w:tcPr>
          <w:p w14:paraId="7DF1F845" w14:textId="2E70CDBF" w:rsidR="00D107A9" w:rsidRPr="00E430FE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4ED8">
              <w:rPr>
                <w:rFonts w:ascii="Angsana New" w:hAnsi="Angsana New"/>
                <w:sz w:val="28"/>
                <w:szCs w:val="28"/>
              </w:rPr>
              <w:t>78,641</w:t>
            </w:r>
          </w:p>
        </w:tc>
      </w:tr>
      <w:tr w:rsidR="00D107A9" w:rsidRPr="001E30B1" w14:paraId="43C21BA5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75AF9CEB" w14:textId="77777777" w:rsidR="00D107A9" w:rsidRPr="00E430FE" w:rsidRDefault="00D107A9" w:rsidP="00D107A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670" w:type="pct"/>
            <w:vAlign w:val="bottom"/>
          </w:tcPr>
          <w:p w14:paraId="6D23D6E8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2F88615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33C9A96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270346DC" w14:textId="5540392B" w:rsidR="00D107A9" w:rsidRPr="00E430FE" w:rsidRDefault="00156190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6190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</w:tr>
      <w:tr w:rsidR="00D107A9" w:rsidRPr="001E30B1" w14:paraId="64D6E7D7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08AB6BDA" w14:textId="77777777" w:rsidR="00D107A9" w:rsidRPr="00E430FE" w:rsidRDefault="00D107A9" w:rsidP="00D107A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670" w:type="pct"/>
            <w:vAlign w:val="bottom"/>
          </w:tcPr>
          <w:p w14:paraId="335534AE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6D2D0AC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09C520B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480437A1" w14:textId="72B7C1CA" w:rsidR="00D107A9" w:rsidRPr="00E430FE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A64">
              <w:rPr>
                <w:rFonts w:ascii="Angsana New" w:hAnsi="Angsana New"/>
                <w:sz w:val="28"/>
                <w:szCs w:val="28"/>
              </w:rPr>
              <w:t>(79,099)</w:t>
            </w:r>
          </w:p>
        </w:tc>
      </w:tr>
      <w:tr w:rsidR="00D107A9" w:rsidRPr="001E30B1" w14:paraId="063221CD" w14:textId="77777777" w:rsidTr="00536614">
        <w:trPr>
          <w:trHeight w:val="397"/>
        </w:trPr>
        <w:tc>
          <w:tcPr>
            <w:tcW w:w="2321" w:type="pct"/>
            <w:vAlign w:val="bottom"/>
          </w:tcPr>
          <w:p w14:paraId="23890078" w14:textId="77777777" w:rsidR="00D107A9" w:rsidRPr="00E430FE" w:rsidRDefault="00D107A9" w:rsidP="00D107A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670" w:type="pct"/>
            <w:vAlign w:val="bottom"/>
          </w:tcPr>
          <w:p w14:paraId="59E3BB82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09D41BF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BEFF5DA" w14:textId="77777777" w:rsidR="00D107A9" w:rsidRPr="008138F9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FB7B89C" w14:textId="1FF6F096" w:rsidR="00D107A9" w:rsidRPr="00E430FE" w:rsidRDefault="00D107A9" w:rsidP="00D1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(2,463)</w:t>
            </w:r>
          </w:p>
        </w:tc>
      </w:tr>
      <w:tr w:rsidR="00F7074E" w:rsidRPr="008138F9" w14:paraId="0C5966B3" w14:textId="77777777" w:rsidTr="00536614">
        <w:trPr>
          <w:trHeight w:val="397"/>
        </w:trPr>
        <w:tc>
          <w:tcPr>
            <w:tcW w:w="2321" w:type="pct"/>
            <w:vAlign w:val="bottom"/>
          </w:tcPr>
          <w:p w14:paraId="4C4762E1" w14:textId="558D6F41" w:rsidR="00F7074E" w:rsidRPr="00E430FE" w:rsidRDefault="00FE5C74" w:rsidP="00F7074E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</w:rPr>
              <w:t>(</w:t>
            </w:r>
            <w:r w:rsidRPr="00E430FE">
              <w:rPr>
                <w:rFonts w:ascii="Angsana New" w:hAnsi="Angsana New" w:cs="Angsana New"/>
                <w:cs/>
              </w:rPr>
              <w:t>ค่าใช้จ่าย) ภาษีเงินได้ที่ไม่ได้ปันส่วน</w:t>
            </w:r>
          </w:p>
        </w:tc>
        <w:tc>
          <w:tcPr>
            <w:tcW w:w="670" w:type="pct"/>
            <w:vAlign w:val="bottom"/>
          </w:tcPr>
          <w:p w14:paraId="69A92E6C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A66D987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6B3BFEB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8D69D32" w14:textId="33898BE9" w:rsidR="00F7074E" w:rsidRPr="008138F9" w:rsidRDefault="00007236" w:rsidP="00F707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7236">
              <w:rPr>
                <w:rFonts w:ascii="Angsana New" w:hAnsi="Angsana New"/>
                <w:sz w:val="28"/>
                <w:szCs w:val="28"/>
              </w:rPr>
              <w:t>(1,364)</w:t>
            </w:r>
          </w:p>
        </w:tc>
      </w:tr>
      <w:tr w:rsidR="00B202B1" w:rsidRPr="008138F9" w14:paraId="3B0C5D15" w14:textId="77777777" w:rsidTr="00F87A2F">
        <w:trPr>
          <w:trHeight w:val="397"/>
        </w:trPr>
        <w:tc>
          <w:tcPr>
            <w:tcW w:w="2321" w:type="pct"/>
            <w:vAlign w:val="bottom"/>
          </w:tcPr>
          <w:p w14:paraId="5CC5AB34" w14:textId="77777777" w:rsidR="00B202B1" w:rsidRPr="00E430FE" w:rsidRDefault="00B202B1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70" w:type="pct"/>
            <w:vAlign w:val="bottom"/>
          </w:tcPr>
          <w:p w14:paraId="2645E35A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22FB807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BB3D78E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D615BD3" w14:textId="462E9D56" w:rsidR="00B202B1" w:rsidRPr="008138F9" w:rsidRDefault="00191E70" w:rsidP="006D17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E70">
              <w:rPr>
                <w:rFonts w:ascii="Angsana New" w:hAnsi="Angsana New"/>
                <w:sz w:val="28"/>
                <w:szCs w:val="28"/>
              </w:rPr>
              <w:t>6,983</w:t>
            </w:r>
          </w:p>
        </w:tc>
      </w:tr>
      <w:tr w:rsidR="00B202B1" w:rsidRPr="008138F9" w14:paraId="4AB7CC21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645BC7A4" w14:textId="77777777" w:rsidR="00B202B1" w:rsidRPr="00E430FE" w:rsidRDefault="00B202B1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  <w:vAlign w:val="bottom"/>
          </w:tcPr>
          <w:p w14:paraId="3006D6B1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166FE4C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73673B7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F01FF9C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2B1" w:rsidRPr="008138F9" w14:paraId="4A02F634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081EDA45" w14:textId="77777777" w:rsidR="00B202B1" w:rsidRPr="00E430FE" w:rsidRDefault="00B202B1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670" w:type="pct"/>
            <w:vAlign w:val="bottom"/>
          </w:tcPr>
          <w:p w14:paraId="22A83919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AA3381E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2ACAE0A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459D98FD" w14:textId="77777777" w:rsidR="00B202B1" w:rsidRPr="008138F9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2B1" w:rsidRPr="004E2B3D" w14:paraId="0CB662C6" w14:textId="77777777" w:rsidTr="00F87A2F">
        <w:trPr>
          <w:trHeight w:val="397"/>
        </w:trPr>
        <w:tc>
          <w:tcPr>
            <w:tcW w:w="2321" w:type="pct"/>
            <w:vAlign w:val="bottom"/>
          </w:tcPr>
          <w:p w14:paraId="6EAC0FFD" w14:textId="0EE679AC" w:rsidR="00B202B1" w:rsidRPr="00E430FE" w:rsidRDefault="00B202B1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3D741A" w:rsidRPr="003D741A">
              <w:rPr>
                <w:rFonts w:ascii="Angsana New" w:hAnsi="Angsana New" w:cs="Angsana New"/>
                <w:color w:val="000000" w:themeColor="text1"/>
              </w:rPr>
              <w:t xml:space="preserve">30 </w:t>
            </w:r>
            <w:r w:rsidR="003D741A" w:rsidRPr="00E430FE">
              <w:rPr>
                <w:rFonts w:ascii="Angsana New" w:hAnsi="Angsana New" w:cs="Angsana New"/>
                <w:color w:val="000000" w:themeColor="text1"/>
                <w:cs/>
              </w:rPr>
              <w:t>มิถุนายน</w:t>
            </w: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670" w:type="pct"/>
            <w:vAlign w:val="bottom"/>
          </w:tcPr>
          <w:p w14:paraId="59EE5AB7" w14:textId="77777777" w:rsidR="00B202B1" w:rsidRPr="004E2B3D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81AF76C" w14:textId="77777777" w:rsidR="00B202B1" w:rsidRPr="004E2B3D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D92B504" w14:textId="77777777" w:rsidR="00B202B1" w:rsidRPr="004E2B3D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0371891" w14:textId="6D05C359" w:rsidR="00B202B1" w:rsidRPr="004E2B3D" w:rsidRDefault="008B32EE" w:rsidP="006D17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2EE">
              <w:rPr>
                <w:rFonts w:ascii="Angsana New" w:hAnsi="Angsana New"/>
                <w:sz w:val="28"/>
                <w:szCs w:val="28"/>
              </w:rPr>
              <w:t>83</w:t>
            </w:r>
            <w:r w:rsidR="005E1D4A">
              <w:rPr>
                <w:rFonts w:ascii="Angsana New" w:hAnsi="Angsana New"/>
                <w:sz w:val="28"/>
                <w:szCs w:val="28"/>
              </w:rPr>
              <w:t>9</w:t>
            </w:r>
            <w:r w:rsidRPr="008B32EE">
              <w:rPr>
                <w:rFonts w:ascii="Angsana New" w:hAnsi="Angsana New"/>
                <w:sz w:val="28"/>
                <w:szCs w:val="28"/>
              </w:rPr>
              <w:t>,</w:t>
            </w:r>
            <w:r w:rsidR="005E1D4A">
              <w:rPr>
                <w:rFonts w:ascii="Angsana New" w:hAnsi="Angsana New"/>
                <w:sz w:val="28"/>
                <w:szCs w:val="28"/>
              </w:rPr>
              <w:t>041</w:t>
            </w:r>
          </w:p>
        </w:tc>
      </w:tr>
      <w:tr w:rsidR="00B202B1" w:rsidRPr="004E2B3D" w14:paraId="452BEB32" w14:textId="77777777" w:rsidTr="006D17F9">
        <w:trPr>
          <w:trHeight w:val="397"/>
        </w:trPr>
        <w:tc>
          <w:tcPr>
            <w:tcW w:w="2321" w:type="pct"/>
            <w:vAlign w:val="bottom"/>
          </w:tcPr>
          <w:p w14:paraId="4BF7EF37" w14:textId="77777777" w:rsidR="00B202B1" w:rsidRPr="00E430FE" w:rsidRDefault="00B202B1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01A0EE0C" w14:textId="77777777" w:rsidR="00B202B1" w:rsidRPr="004E2B3D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5D8E667" w14:textId="77777777" w:rsidR="00B202B1" w:rsidRPr="004E2B3D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D0BBF0F" w14:textId="77777777" w:rsidR="00B202B1" w:rsidRPr="004E2B3D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06AD65ED" w14:textId="77777777" w:rsidR="00B202B1" w:rsidRPr="004E2B3D" w:rsidRDefault="00B202B1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401" w:rsidRPr="008138F9" w14:paraId="66497401" w14:textId="77777777" w:rsidTr="00F97B46">
        <w:trPr>
          <w:trHeight w:val="397"/>
        </w:trPr>
        <w:tc>
          <w:tcPr>
            <w:tcW w:w="2321" w:type="pct"/>
            <w:vAlign w:val="bottom"/>
          </w:tcPr>
          <w:p w14:paraId="40EABC8C" w14:textId="77777777" w:rsidR="00F47401" w:rsidRPr="00E430FE" w:rsidRDefault="00F47401" w:rsidP="00F47401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430FE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670" w:type="pct"/>
            <w:vAlign w:val="bottom"/>
          </w:tcPr>
          <w:p w14:paraId="08502978" w14:textId="6FBF6484" w:rsidR="00F47401" w:rsidRPr="00E430FE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194,188</w:t>
            </w:r>
          </w:p>
        </w:tc>
        <w:tc>
          <w:tcPr>
            <w:tcW w:w="670" w:type="pct"/>
            <w:vAlign w:val="bottom"/>
          </w:tcPr>
          <w:p w14:paraId="06539592" w14:textId="79A83D91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45,981</w:t>
            </w:r>
          </w:p>
        </w:tc>
        <w:tc>
          <w:tcPr>
            <w:tcW w:w="670" w:type="pct"/>
            <w:vAlign w:val="bottom"/>
          </w:tcPr>
          <w:p w14:paraId="4F9DC5A0" w14:textId="5CF0503E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401">
              <w:rPr>
                <w:rFonts w:ascii="Angsana New" w:hAnsi="Angsana New"/>
                <w:sz w:val="28"/>
                <w:szCs w:val="28"/>
              </w:rPr>
              <w:t>9,548</w:t>
            </w:r>
          </w:p>
        </w:tc>
        <w:tc>
          <w:tcPr>
            <w:tcW w:w="669" w:type="pct"/>
            <w:vAlign w:val="bottom"/>
          </w:tcPr>
          <w:p w14:paraId="72B35ED1" w14:textId="4D8A58AD" w:rsidR="00F47401" w:rsidRPr="008138F9" w:rsidRDefault="00F47401" w:rsidP="00F474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32FE">
              <w:rPr>
                <w:rFonts w:ascii="Angsana New" w:hAnsi="Angsana New"/>
                <w:sz w:val="28"/>
                <w:szCs w:val="28"/>
              </w:rPr>
              <w:t>249,717</w:t>
            </w:r>
          </w:p>
        </w:tc>
      </w:tr>
    </w:tbl>
    <w:p w14:paraId="496A23DA" w14:textId="53B5BB56" w:rsidR="00E255B4" w:rsidRDefault="00577FB9" w:rsidP="00326F36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E430FE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</w:t>
      </w:r>
      <w:r w:rsidR="00F63FAF" w:rsidRPr="00E430FE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616BB2" w:rsidRPr="00E430FE">
        <w:rPr>
          <w:rFonts w:ascii="Angsana New" w:hAnsi="Angsana New"/>
          <w:spacing w:val="-2"/>
          <w:sz w:val="28"/>
          <w:szCs w:val="28"/>
          <w:cs/>
        </w:rPr>
        <w:t>งวด</w:t>
      </w:r>
      <w:r w:rsidR="008B32EE" w:rsidRPr="00E430FE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AB6ADD" w:rsidRPr="00E430FE">
        <w:rPr>
          <w:rFonts w:ascii="Angsana New" w:hAnsi="Angsana New"/>
          <w:sz w:val="28"/>
          <w:szCs w:val="28"/>
          <w:cs/>
        </w:rPr>
        <w:t>เดือน</w:t>
      </w:r>
      <w:r w:rsidR="00F63FAF" w:rsidRPr="00E430FE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B32EE" w:rsidRPr="008B32EE">
        <w:rPr>
          <w:rFonts w:ascii="Angsana New" w:hAnsi="Angsana New"/>
          <w:sz w:val="28"/>
          <w:szCs w:val="28"/>
        </w:rPr>
        <w:t xml:space="preserve">30 </w:t>
      </w:r>
      <w:r w:rsidR="008B32EE" w:rsidRPr="00E430FE">
        <w:rPr>
          <w:rFonts w:ascii="Angsana New" w:hAnsi="Angsana New"/>
          <w:sz w:val="28"/>
          <w:szCs w:val="28"/>
          <w:cs/>
        </w:rPr>
        <w:t>มิถุนายน</w:t>
      </w:r>
      <w:r w:rsidR="008B32EE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8138F9">
        <w:rPr>
          <w:rFonts w:ascii="Angsana New" w:hAnsi="Angsana New"/>
          <w:spacing w:val="-2"/>
          <w:sz w:val="28"/>
          <w:szCs w:val="28"/>
        </w:rPr>
        <w:t>256</w:t>
      </w:r>
      <w:r w:rsidR="00B202B1">
        <w:rPr>
          <w:rFonts w:ascii="Angsana New" w:hAnsi="Angsana New"/>
          <w:spacing w:val="-2"/>
          <w:sz w:val="28"/>
          <w:szCs w:val="28"/>
        </w:rPr>
        <w:t>8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2E22" w:rsidRPr="00E430FE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AD2E22" w:rsidRPr="00C31ED0">
        <w:rPr>
          <w:rFonts w:ascii="Angsana New" w:hAnsi="Angsana New"/>
          <w:spacing w:val="-2"/>
          <w:sz w:val="28"/>
          <w:szCs w:val="28"/>
        </w:rPr>
        <w:t xml:space="preserve">2 </w:t>
      </w:r>
      <w:r w:rsidR="00AD2E22" w:rsidRPr="00E430FE">
        <w:rPr>
          <w:rFonts w:ascii="Angsana New" w:hAnsi="Angsana New"/>
          <w:spacing w:val="-2"/>
          <w:sz w:val="28"/>
          <w:szCs w:val="28"/>
          <w:cs/>
        </w:rPr>
        <w:t xml:space="preserve">ราย ทั้งสองปี 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เป็นมูลค่า </w:t>
      </w:r>
      <w:r w:rsidR="0079321D">
        <w:rPr>
          <w:rFonts w:ascii="Angsana New" w:hAnsi="Angsana New"/>
          <w:spacing w:val="-2"/>
          <w:sz w:val="28"/>
          <w:szCs w:val="28"/>
        </w:rPr>
        <w:t>89.18</w:t>
      </w:r>
      <w:r w:rsidR="00C31ED0">
        <w:rPr>
          <w:rFonts w:ascii="Angsana New" w:hAnsi="Angsana New"/>
          <w:spacing w:val="-2"/>
          <w:sz w:val="28"/>
          <w:szCs w:val="28"/>
        </w:rPr>
        <w:t xml:space="preserve"> 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D06C8F">
        <w:rPr>
          <w:rFonts w:ascii="Angsana New" w:hAnsi="Angsana New"/>
          <w:spacing w:val="-2"/>
          <w:sz w:val="28"/>
          <w:szCs w:val="28"/>
        </w:rPr>
        <w:t>98.91</w:t>
      </w:r>
      <w:r w:rsidRPr="00E430FE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</w:t>
      </w:r>
    </w:p>
    <w:p w14:paraId="01AB9543" w14:textId="43417B13" w:rsidR="00577FB9" w:rsidRPr="008138F9" w:rsidRDefault="00577FB9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ยอดขายทางภูมิศาสตร์</w:t>
      </w:r>
      <w:r w:rsidR="00F63FAF" w:rsidRPr="00E430FE">
        <w:rPr>
          <w:rFonts w:ascii="Angsana New" w:hAnsi="Angsana New"/>
          <w:sz w:val="28"/>
          <w:szCs w:val="28"/>
          <w:cs/>
        </w:rPr>
        <w:t>สำหรับ</w:t>
      </w:r>
      <w:r w:rsidR="00616BB2" w:rsidRPr="00E430FE">
        <w:rPr>
          <w:rFonts w:ascii="Angsana New" w:hAnsi="Angsana New"/>
          <w:sz w:val="28"/>
          <w:szCs w:val="28"/>
          <w:cs/>
        </w:rPr>
        <w:t>งวด</w:t>
      </w:r>
      <w:r w:rsidR="00D06C8F" w:rsidRPr="00E430FE">
        <w:rPr>
          <w:rFonts w:ascii="Angsana New" w:hAnsi="Angsana New"/>
          <w:sz w:val="28"/>
          <w:szCs w:val="28"/>
          <w:cs/>
        </w:rPr>
        <w:t>หกเดือนสิ้นสุดวันที่</w:t>
      </w:r>
      <w:r w:rsidR="00D06C8F" w:rsidRPr="00E430FE">
        <w:rPr>
          <w:rFonts w:ascii="Angsana New" w:hAnsi="Angsana New"/>
          <w:sz w:val="28"/>
          <w:szCs w:val="28"/>
        </w:rPr>
        <w:t xml:space="preserve"> </w:t>
      </w:r>
      <w:r w:rsidR="00D06C8F" w:rsidRPr="00D06C8F">
        <w:rPr>
          <w:rFonts w:ascii="Angsana New" w:hAnsi="Angsana New"/>
          <w:sz w:val="28"/>
          <w:szCs w:val="28"/>
        </w:rPr>
        <w:t xml:space="preserve">30 </w:t>
      </w:r>
      <w:r w:rsidR="00D06C8F" w:rsidRPr="00E430FE">
        <w:rPr>
          <w:rFonts w:ascii="Angsana New" w:hAnsi="Angsana New"/>
          <w:sz w:val="28"/>
          <w:szCs w:val="28"/>
          <w:cs/>
        </w:rPr>
        <w:t>มิถุนายน</w:t>
      </w:r>
      <w:r w:rsidR="00256AB6" w:rsidRPr="00E430FE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Pr="00E430FE">
        <w:rPr>
          <w:rFonts w:ascii="Angsana New" w:hAnsi="Angsana New"/>
          <w:sz w:val="28"/>
          <w:szCs w:val="28"/>
          <w:cs/>
        </w:rPr>
        <w:t xml:space="preserve"> และ </w:t>
      </w:r>
      <w:r w:rsidRPr="008138F9">
        <w:rPr>
          <w:rFonts w:ascii="Angsana New" w:hAnsi="Angsana New"/>
          <w:sz w:val="28"/>
          <w:szCs w:val="28"/>
        </w:rPr>
        <w:t>25</w:t>
      </w:r>
      <w:r w:rsidR="00B202B1">
        <w:rPr>
          <w:rFonts w:ascii="Angsana New" w:hAnsi="Angsana New"/>
          <w:sz w:val="28"/>
          <w:szCs w:val="28"/>
        </w:rPr>
        <w:t>68</w:t>
      </w:r>
      <w:r w:rsidRPr="00E430FE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6"/>
        <w:gridCol w:w="1985"/>
        <w:gridCol w:w="1987"/>
      </w:tblGrid>
      <w:tr w:rsidR="006118D7" w:rsidRPr="008138F9" w14:paraId="39AA69C1" w14:textId="77777777" w:rsidTr="008F75E5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8138F9" w:rsidRDefault="006118D7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20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4D91F" w14:textId="77777777" w:rsidR="006118D7" w:rsidRPr="008138F9" w:rsidRDefault="006118D7" w:rsidP="008F75E5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8138F9" w14:paraId="4AC9BAB5" w14:textId="77777777" w:rsidTr="008F75E5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8138F9" w:rsidRDefault="006118D7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20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B51B1" w14:textId="77777777" w:rsidR="006118D7" w:rsidRPr="00E430FE" w:rsidRDefault="006118D7" w:rsidP="008F75E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8138F9" w14:paraId="0DB94B6D" w14:textId="77777777" w:rsidTr="008F75E5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8138F9" w:rsidRDefault="006118D7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20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C7109" w14:textId="77777777" w:rsidR="006118D7" w:rsidRPr="00E430FE" w:rsidRDefault="006118D7" w:rsidP="008F75E5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29" w:rsidRPr="008138F9" w14:paraId="004A55F4" w14:textId="77777777" w:rsidTr="008F75E5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B11129" w:rsidRPr="00E430FE" w:rsidRDefault="00B11129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0459" w14:textId="5BDB2452" w:rsidR="00B11129" w:rsidRPr="00E430FE" w:rsidRDefault="00B11129" w:rsidP="00C23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 w:rsidR="008F75E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F246" w14:textId="772C7E57" w:rsidR="00B11129" w:rsidRPr="00E430FE" w:rsidRDefault="00B11129" w:rsidP="00C23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 w:rsidR="008F75E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1129" w:rsidRPr="008138F9" w14:paraId="559F7270" w14:textId="77777777" w:rsidTr="0089447E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B11129" w:rsidRPr="00E430FE" w:rsidRDefault="00B11129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ขายในประเทศ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C6BE" w14:textId="71547031" w:rsidR="00B11129" w:rsidRPr="00E343FD" w:rsidRDefault="007E5E8B" w:rsidP="00C23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5E8B">
              <w:rPr>
                <w:rFonts w:ascii="Angsana New" w:hAnsi="Angsana New"/>
                <w:sz w:val="28"/>
                <w:szCs w:val="28"/>
              </w:rPr>
              <w:t>198,049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43F" w14:textId="3511DB5A" w:rsidR="00B11129" w:rsidRPr="008138F9" w:rsidRDefault="007F4CAE" w:rsidP="00C23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4CAE">
              <w:rPr>
                <w:rFonts w:ascii="Angsana New" w:hAnsi="Angsana New"/>
                <w:sz w:val="28"/>
                <w:szCs w:val="28"/>
              </w:rPr>
              <w:t>218,499</w:t>
            </w:r>
          </w:p>
        </w:tc>
      </w:tr>
      <w:tr w:rsidR="00B11129" w:rsidRPr="008138F9" w14:paraId="3DFE028B" w14:textId="77777777" w:rsidTr="0089447E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B11129" w:rsidRPr="008F75E5" w:rsidRDefault="00B11129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ขายต่างประเทศ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88D8" w14:textId="649F575B" w:rsidR="00B11129" w:rsidRPr="00E343FD" w:rsidRDefault="00FA360B" w:rsidP="00C23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60B">
              <w:rPr>
                <w:rFonts w:ascii="Angsana New" w:hAnsi="Angsana New"/>
                <w:sz w:val="28"/>
                <w:szCs w:val="28"/>
              </w:rPr>
              <w:t>24,654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A209" w14:textId="7979FB29" w:rsidR="00B11129" w:rsidRPr="008138F9" w:rsidRDefault="00503484" w:rsidP="00C23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3484">
              <w:rPr>
                <w:rFonts w:ascii="Angsana New" w:hAnsi="Angsana New"/>
                <w:sz w:val="28"/>
                <w:szCs w:val="28"/>
              </w:rPr>
              <w:t>31,218</w:t>
            </w:r>
          </w:p>
        </w:tc>
      </w:tr>
      <w:tr w:rsidR="00B11129" w:rsidRPr="008138F9" w14:paraId="77E3CE1E" w14:textId="77777777" w:rsidTr="0089447E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B11129" w:rsidRPr="008F75E5" w:rsidRDefault="00B11129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</w:rPr>
            </w:pPr>
            <w:r w:rsidRPr="00E430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3147" w14:textId="42B1E4BA" w:rsidR="00B11129" w:rsidRPr="00E430FE" w:rsidRDefault="00FA360B" w:rsidP="00C2385A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360B">
              <w:rPr>
                <w:rFonts w:ascii="Angsana New" w:hAnsi="Angsana New"/>
                <w:b/>
                <w:bCs/>
                <w:sz w:val="28"/>
                <w:szCs w:val="28"/>
              </w:rPr>
              <w:t>222,703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A788" w14:textId="4B4550E1" w:rsidR="00B11129" w:rsidRPr="00C2385A" w:rsidRDefault="00C1273C" w:rsidP="00C2385A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73C">
              <w:rPr>
                <w:rFonts w:ascii="Angsana New" w:hAnsi="Angsana New"/>
                <w:b/>
                <w:bCs/>
                <w:sz w:val="28"/>
                <w:szCs w:val="28"/>
              </w:rPr>
              <w:t>249,717</w:t>
            </w:r>
          </w:p>
        </w:tc>
      </w:tr>
    </w:tbl>
    <w:p w14:paraId="1EA366E6" w14:textId="77777777" w:rsidR="00326F36" w:rsidRPr="00E430FE" w:rsidRDefault="00326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710BF4">
        <w:rPr>
          <w:rFonts w:ascii="Angsana New" w:hAnsi="Angsana New"/>
          <w:sz w:val="28"/>
          <w:szCs w:val="28"/>
        </w:rPr>
        <w:br w:type="page"/>
      </w:r>
    </w:p>
    <w:p w14:paraId="7B7692FB" w14:textId="592940AF" w:rsidR="00705AB8" w:rsidRPr="008138F9" w:rsidRDefault="00705AB8" w:rsidP="00705AB8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lastRenderedPageBreak/>
        <w:t>เครื่องมือทางการเงิน</w:t>
      </w:r>
    </w:p>
    <w:p w14:paraId="0EF19C99" w14:textId="299042C8" w:rsidR="00705AB8" w:rsidRPr="008138F9" w:rsidRDefault="00705AB8" w:rsidP="00030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6116555" w14:textId="3C35771F" w:rsidR="00705AB8" w:rsidRPr="00E430FE" w:rsidRDefault="00705AB8" w:rsidP="00C031A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E430FE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เงินเบิกเกินบัญชีและเงินกู้ยืมระยะสั้น</w:t>
      </w:r>
      <w:r w:rsidR="008854D8" w:rsidRPr="00E430FE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Pr="00E430FE">
        <w:rPr>
          <w:rFonts w:ascii="Angsana New" w:hAnsi="Angsana New"/>
          <w:sz w:val="28"/>
          <w:szCs w:val="28"/>
          <w:cs/>
        </w:rPr>
        <w:t xml:space="preserve"> เจ้าหนี้การค้าและเจ้าหนี้หมุนเวียนอื่น </w:t>
      </w:r>
      <w:r w:rsidR="00684617" w:rsidRPr="00E430FE">
        <w:rPr>
          <w:rFonts w:ascii="Angsana New" w:hAnsi="Angsana New"/>
          <w:sz w:val="28"/>
          <w:szCs w:val="28"/>
          <w:cs/>
        </w:rPr>
        <w:t xml:space="preserve">และส่วนของหนี้สินตามสัญญาเช่าที่ถึงกำหนดชำระภายในหนึ่งปี </w:t>
      </w:r>
      <w:r w:rsidRPr="00E430FE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44696038" w14:textId="11AC05C8" w:rsidR="00705AB8" w:rsidRPr="008138F9" w:rsidRDefault="00705AB8" w:rsidP="000308D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4D361CE9" w14:textId="04E023D2" w:rsidR="00E255B4" w:rsidRDefault="00EA06FE" w:rsidP="00326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443DAF9E" w14:textId="266E3371" w:rsidR="00BD6916" w:rsidRPr="008138F9" w:rsidRDefault="00AD4E40" w:rsidP="00177B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1188F" w:rsidRPr="0041188F">
        <w:rPr>
          <w:rFonts w:ascii="Angsana New" w:hAnsi="Angsana New"/>
          <w:sz w:val="28"/>
          <w:szCs w:val="28"/>
        </w:rPr>
        <w:t xml:space="preserve">30 </w:t>
      </w:r>
      <w:r w:rsidR="0041188F" w:rsidRPr="00E430FE">
        <w:rPr>
          <w:rFonts w:ascii="Angsana New" w:hAnsi="Angsana New"/>
          <w:sz w:val="28"/>
          <w:szCs w:val="28"/>
          <w:cs/>
        </w:rPr>
        <w:t>มิถุนายน</w:t>
      </w:r>
      <w:r w:rsidR="0041188F">
        <w:rPr>
          <w:rFonts w:ascii="Angsana New" w:hAnsi="Angsana New"/>
          <w:sz w:val="28"/>
          <w:szCs w:val="28"/>
        </w:rPr>
        <w:t xml:space="preserve"> </w:t>
      </w:r>
      <w:r w:rsidR="0023451E" w:rsidRPr="008138F9">
        <w:rPr>
          <w:rFonts w:ascii="Angsana New" w:hAnsi="Angsana New"/>
          <w:sz w:val="28"/>
          <w:szCs w:val="28"/>
        </w:rPr>
        <w:t>2569</w:t>
      </w:r>
      <w:r w:rsidR="00C161A9" w:rsidRPr="00E430FE">
        <w:rPr>
          <w:rFonts w:ascii="Angsana New" w:hAnsi="Angsana New"/>
          <w:sz w:val="28"/>
          <w:szCs w:val="28"/>
          <w:cs/>
        </w:rPr>
        <w:t xml:space="preserve"> และวันที่</w:t>
      </w:r>
      <w:r w:rsidR="00C161A9" w:rsidRPr="008138F9">
        <w:rPr>
          <w:rFonts w:ascii="Angsana New" w:hAnsi="Angsana New"/>
          <w:sz w:val="28"/>
          <w:szCs w:val="28"/>
        </w:rPr>
        <w:t xml:space="preserve"> </w:t>
      </w:r>
      <w:r w:rsidRPr="008138F9">
        <w:rPr>
          <w:rFonts w:ascii="Angsana New" w:hAnsi="Angsana New"/>
          <w:sz w:val="28"/>
          <w:szCs w:val="28"/>
        </w:rPr>
        <w:t xml:space="preserve">31 </w:t>
      </w:r>
      <w:r w:rsidRPr="00E430F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138F9">
        <w:rPr>
          <w:rFonts w:ascii="Angsana New" w:hAnsi="Angsana New"/>
          <w:sz w:val="28"/>
          <w:szCs w:val="28"/>
        </w:rPr>
        <w:t>2568</w:t>
      </w:r>
      <w:r w:rsidR="00C161A9" w:rsidRPr="00E430FE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60"/>
        <w:gridCol w:w="1379"/>
        <w:gridCol w:w="1243"/>
        <w:gridCol w:w="1245"/>
        <w:gridCol w:w="1245"/>
        <w:gridCol w:w="1246"/>
      </w:tblGrid>
      <w:tr w:rsidR="008B7CDE" w:rsidRPr="008138F9" w14:paraId="11202F9A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3D8B8CC5" w14:textId="77777777" w:rsidR="008B7CDE" w:rsidRPr="008138F9" w:rsidRDefault="008B7CDE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2DA43F61" w14:textId="77777777" w:rsidR="008B7CDE" w:rsidRPr="00E430FE" w:rsidRDefault="008B7CDE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B7CDE" w:rsidRPr="008138F9" w14:paraId="379C3D29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1ACEE5BD" w14:textId="77777777" w:rsidR="008B7CDE" w:rsidRPr="008138F9" w:rsidRDefault="008B7CDE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0E503F62" w14:textId="54B5B0E4" w:rsidR="008B7CDE" w:rsidRPr="008138F9" w:rsidRDefault="008B7CDE" w:rsidP="00EC3BBD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="00AF57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CDE" w:rsidRPr="008138F9" w14:paraId="2CFCF203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7FE32E53" w14:textId="77777777" w:rsidR="008B7CDE" w:rsidRPr="008138F9" w:rsidRDefault="008B7CDE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49751D96" w14:textId="7342CD80" w:rsidR="008B7CDE" w:rsidRPr="008138F9" w:rsidRDefault="00AD4E40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1188F" w:rsidRPr="004118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1188F"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40E1C" w:rsidRPr="008138F9" w14:paraId="374BD4C4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7EDD33DA" w14:textId="77777777" w:rsidR="00340E1C" w:rsidRPr="008138F9" w:rsidRDefault="00340E1C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717" w:type="pct"/>
            <w:vAlign w:val="bottom"/>
          </w:tcPr>
          <w:p w14:paraId="071B3F70" w14:textId="77777777" w:rsidR="00340E1C" w:rsidRPr="001E30B1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8" w:type="pct"/>
            <w:gridSpan w:val="4"/>
            <w:vAlign w:val="bottom"/>
          </w:tcPr>
          <w:p w14:paraId="0A5D45CF" w14:textId="77777777" w:rsidR="00340E1C" w:rsidRPr="008138F9" w:rsidRDefault="00340E1C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31AD" w:rsidRPr="008138F9" w14:paraId="6BB58D2B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1733963D" w14:textId="77777777" w:rsidR="00C031AD" w:rsidRPr="008138F9" w:rsidRDefault="00C031AD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717" w:type="pct"/>
            <w:vAlign w:val="bottom"/>
          </w:tcPr>
          <w:p w14:paraId="31176958" w14:textId="3E3C18C6" w:rsidR="00C031AD" w:rsidRPr="0079029A" w:rsidRDefault="00EC5CDA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C031AD" w:rsidRPr="00E430FE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646" w:type="pct"/>
            <w:vAlign w:val="bottom"/>
          </w:tcPr>
          <w:p w14:paraId="6A311DDF" w14:textId="7ADA3489" w:rsidR="00C031AD" w:rsidRPr="001E30B1" w:rsidRDefault="00C031AD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47" w:type="pct"/>
            <w:vAlign w:val="bottom"/>
          </w:tcPr>
          <w:p w14:paraId="7953EA18" w14:textId="201E5F89" w:rsidR="00C031AD" w:rsidRPr="001E30B1" w:rsidRDefault="00C031AD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47" w:type="pct"/>
            <w:vAlign w:val="bottom"/>
          </w:tcPr>
          <w:p w14:paraId="2348A51D" w14:textId="4843D6AC" w:rsidR="00C031AD" w:rsidRPr="001E30B1" w:rsidRDefault="00C031AD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48" w:type="pct"/>
            <w:vAlign w:val="bottom"/>
          </w:tcPr>
          <w:p w14:paraId="34F30FE5" w14:textId="6D8F5E65" w:rsidR="00C031AD" w:rsidRPr="00E430FE" w:rsidRDefault="00C031AD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4606" w:rsidRPr="008138F9" w14:paraId="06386940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C800AFE" w14:textId="77777777" w:rsidR="00340E1C" w:rsidRPr="0079029A" w:rsidRDefault="00340E1C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</w:rPr>
            </w:pPr>
            <w:r w:rsidRPr="00E430FE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  <w:vAlign w:val="bottom"/>
          </w:tcPr>
          <w:p w14:paraId="37328957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286BAAB1" w14:textId="77777777" w:rsidR="00340E1C" w:rsidRPr="00E430FE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5BD93CB8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3EAB815D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7EB52424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618254C6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3D2A6C94" w14:textId="77777777" w:rsidR="00340E1C" w:rsidRPr="00E430FE" w:rsidRDefault="00340E1C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717" w:type="pct"/>
            <w:vAlign w:val="bottom"/>
          </w:tcPr>
          <w:p w14:paraId="1F9449AD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731391B7" w14:textId="77777777" w:rsidR="00340E1C" w:rsidRPr="00E430FE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71570234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3B99C8C9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53C9DE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73443A3E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FFB1010" w14:textId="77777777" w:rsidR="00340E1C" w:rsidRPr="00E430FE" w:rsidRDefault="00340E1C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ด้วยมูลค่ายุติธรรมผ่านกำไร</w:t>
            </w:r>
          </w:p>
        </w:tc>
        <w:tc>
          <w:tcPr>
            <w:tcW w:w="717" w:type="pct"/>
            <w:vAlign w:val="bottom"/>
          </w:tcPr>
          <w:p w14:paraId="3DA41160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341FA57B" w14:textId="77777777" w:rsidR="00340E1C" w:rsidRPr="00E430FE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7E64A08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4230832F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81E7390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6D4700E1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1B7B620C" w14:textId="676E77CE" w:rsidR="00340E1C" w:rsidRPr="00E430FE" w:rsidRDefault="00340E1C" w:rsidP="00673945">
            <w:pPr>
              <w:pStyle w:val="a4"/>
              <w:widowControl/>
              <w:ind w:left="567"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ขาดทุนเบ็ดเสร็จอื่น (</w:t>
            </w:r>
            <w:r w:rsidRPr="008138F9">
              <w:rPr>
                <w:rFonts w:ascii="Angsana New" w:hAnsi="Angsana New" w:cs="Angsana New"/>
              </w:rPr>
              <w:t>FVOCI)</w:t>
            </w:r>
          </w:p>
        </w:tc>
        <w:tc>
          <w:tcPr>
            <w:tcW w:w="717" w:type="pct"/>
            <w:vAlign w:val="bottom"/>
          </w:tcPr>
          <w:p w14:paraId="676D343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2C0C6D6A" w14:textId="77777777" w:rsidR="00340E1C" w:rsidRPr="00E430FE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48B3A24C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1B318463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FE2DD0C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0D7DC63B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7F9AAC1" w14:textId="3BAE16FB" w:rsidR="00340E1C" w:rsidRPr="00E430FE" w:rsidRDefault="00340E1C" w:rsidP="0067394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717" w:type="pct"/>
            <w:vAlign w:val="bottom"/>
          </w:tcPr>
          <w:p w14:paraId="20188110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37346183" w14:textId="77777777" w:rsidR="00340E1C" w:rsidRPr="00E430FE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29C112F4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130060BD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1F19F6B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0ADCA2AE" w14:textId="77777777" w:rsidTr="00733FA8">
        <w:trPr>
          <w:trHeight w:val="397"/>
        </w:trPr>
        <w:tc>
          <w:tcPr>
            <w:tcW w:w="1695" w:type="pct"/>
            <w:vAlign w:val="bottom"/>
          </w:tcPr>
          <w:p w14:paraId="061EC4F7" w14:textId="3F710F4E" w:rsidR="00340E1C" w:rsidRPr="00441CD6" w:rsidRDefault="00340E1C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จดทะเบียนในตลาดหลักทรัพย์</w:t>
            </w:r>
          </w:p>
        </w:tc>
        <w:tc>
          <w:tcPr>
            <w:tcW w:w="717" w:type="pct"/>
            <w:vAlign w:val="bottom"/>
          </w:tcPr>
          <w:p w14:paraId="6576FB50" w14:textId="6DE32A94" w:rsidR="00340E1C" w:rsidRPr="008138F9" w:rsidRDefault="00733FA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159</w:t>
            </w:r>
            <w:r w:rsidRPr="00733FA8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71</w:t>
            </w:r>
            <w:r w:rsidR="00AA212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46" w:type="pct"/>
            <w:vAlign w:val="bottom"/>
          </w:tcPr>
          <w:p w14:paraId="6E8748FA" w14:textId="0030EF6F" w:rsidR="00340E1C" w:rsidRPr="00E430FE" w:rsidRDefault="00733FA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159</w:t>
            </w:r>
            <w:r w:rsidRPr="00733FA8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71</w:t>
            </w:r>
            <w:r w:rsidR="00AA212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vAlign w:val="bottom"/>
          </w:tcPr>
          <w:p w14:paraId="59418860" w14:textId="14C6AD94" w:rsidR="00340E1C" w:rsidRPr="008138F9" w:rsidRDefault="009C2B5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vAlign w:val="bottom"/>
          </w:tcPr>
          <w:p w14:paraId="6EC7DB85" w14:textId="24FDB8F8" w:rsidR="00340E1C" w:rsidRPr="008138F9" w:rsidRDefault="009C2B5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48" w:type="pct"/>
            <w:vAlign w:val="bottom"/>
          </w:tcPr>
          <w:p w14:paraId="415C3EA9" w14:textId="68B1A23D" w:rsidR="00340E1C" w:rsidRPr="008138F9" w:rsidRDefault="00733FA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</w:rPr>
              <w:t>159</w:t>
            </w:r>
            <w:r w:rsidRPr="00733FA8">
              <w:rPr>
                <w:rFonts w:ascii="Angsana New" w:hAnsi="Angsana New"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sz w:val="28"/>
                <w:szCs w:val="28"/>
              </w:rPr>
              <w:t>71</w:t>
            </w:r>
            <w:r w:rsidR="00AA212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34606" w:rsidRPr="008138F9" w14:paraId="48BF4EEE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242C666A" w14:textId="20B46763" w:rsidR="00340E1C" w:rsidRPr="00E430FE" w:rsidRDefault="00340E1C" w:rsidP="0067394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717" w:type="pct"/>
            <w:vAlign w:val="bottom"/>
          </w:tcPr>
          <w:p w14:paraId="5661BFB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5586547" w14:textId="77777777" w:rsidR="00340E1C" w:rsidRPr="00E430FE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20FFB9D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59CED53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2915EA03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FA8" w:rsidRPr="008138F9" w14:paraId="25019E8E" w14:textId="77777777" w:rsidTr="00267109">
        <w:trPr>
          <w:trHeight w:val="397"/>
        </w:trPr>
        <w:tc>
          <w:tcPr>
            <w:tcW w:w="1695" w:type="pct"/>
            <w:vAlign w:val="bottom"/>
          </w:tcPr>
          <w:p w14:paraId="68B97B9A" w14:textId="51834F83" w:rsidR="00733FA8" w:rsidRPr="00E430FE" w:rsidRDefault="00733FA8" w:rsidP="00733FA8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ที่ไม่อยู่ในความต้องการตลาด</w:t>
            </w:r>
          </w:p>
        </w:tc>
        <w:tc>
          <w:tcPr>
            <w:tcW w:w="717" w:type="pct"/>
            <w:vAlign w:val="bottom"/>
          </w:tcPr>
          <w:p w14:paraId="2EC7C34D" w14:textId="44040EA4" w:rsidR="00733FA8" w:rsidRPr="008138F9" w:rsidRDefault="00733FA8" w:rsidP="00733FA8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3A9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646" w:type="pct"/>
            <w:vAlign w:val="bottom"/>
          </w:tcPr>
          <w:p w14:paraId="3FA6A77E" w14:textId="5CBBF94D" w:rsidR="00733FA8" w:rsidRPr="00E430FE" w:rsidRDefault="00733FA8" w:rsidP="00733FA8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7" w:type="pct"/>
            <w:vAlign w:val="bottom"/>
          </w:tcPr>
          <w:p w14:paraId="45F09976" w14:textId="3257E972" w:rsidR="00733FA8" w:rsidRPr="008138F9" w:rsidRDefault="00733FA8" w:rsidP="00733FA8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8A1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647" w:type="pct"/>
            <w:vAlign w:val="bottom"/>
          </w:tcPr>
          <w:p w14:paraId="2CCE5723" w14:textId="2C1F2BEA" w:rsidR="00733FA8" w:rsidRPr="008138F9" w:rsidRDefault="00733FA8" w:rsidP="00733FA8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vAlign w:val="bottom"/>
          </w:tcPr>
          <w:p w14:paraId="0C90AB20" w14:textId="42E484C0" w:rsidR="00733FA8" w:rsidRPr="008138F9" w:rsidRDefault="00733FA8" w:rsidP="00733FA8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8A1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</w:tr>
      <w:tr w:rsidR="00C34606" w:rsidRPr="008138F9" w14:paraId="48C0AC5A" w14:textId="77777777" w:rsidTr="00733FA8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46EE" w14:textId="77777777" w:rsidR="00340E1C" w:rsidRPr="00441CD6" w:rsidRDefault="00340E1C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117DED35" w14:textId="6CB07F95" w:rsidR="00340E1C" w:rsidRPr="00340E1C" w:rsidRDefault="00733FA8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  <w:r w:rsidRPr="00733F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AA212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0B5983C5" w14:textId="187EEF08" w:rsidR="00340E1C" w:rsidRPr="00441CD6" w:rsidRDefault="00733FA8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159</w:t>
            </w:r>
            <w:r w:rsidRPr="00733F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AA212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7A0AE577" w14:textId="380CC662" w:rsidR="00340E1C" w:rsidRPr="00340E1C" w:rsidRDefault="00733FA8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Pr="00733F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427C3769" w14:textId="235FB1C1" w:rsidR="00340E1C" w:rsidRPr="00441CD6" w:rsidRDefault="00C31ED0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2655E862" w14:textId="46036CC2" w:rsidR="00340E1C" w:rsidRPr="00E430FE" w:rsidRDefault="00733FA8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  <w:r w:rsidRPr="00733F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AA212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C72BC4" w:rsidRPr="008138F9" w14:paraId="22A63A92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0E78" w14:textId="77777777" w:rsidR="00C72BC4" w:rsidRPr="00E430FE" w:rsidRDefault="00C72BC4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7CB1E6C9" w14:textId="77777777" w:rsidR="00C72BC4" w:rsidRPr="00340E1C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4FEF9B03" w14:textId="77777777" w:rsidR="00C72BC4" w:rsidRPr="00E430FE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61AB4CE" w14:textId="77777777" w:rsidR="00C72BC4" w:rsidRPr="00340E1C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9972033" w14:textId="77777777" w:rsidR="00C72BC4" w:rsidRPr="00340E1C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75BB0470" w14:textId="77777777" w:rsidR="00C72BC4" w:rsidRPr="00E430FE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5CDF" w:rsidRPr="008138F9" w14:paraId="6861B06E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3EA7" w14:textId="77777777" w:rsidR="00145CDF" w:rsidRPr="00E430FE" w:rsidRDefault="00145CDF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767B410A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717B1B8F" w14:textId="77777777" w:rsidR="00145CDF" w:rsidRPr="00E430FE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1ADD31C4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2CAE693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2CFC5BFC" w14:textId="77777777" w:rsidR="00145CDF" w:rsidRPr="00E430FE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5CDF" w:rsidRPr="008138F9" w14:paraId="44C4C0FB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EFFC" w14:textId="77777777" w:rsidR="00145CDF" w:rsidRPr="00E430FE" w:rsidRDefault="00145CDF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36F25CE8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0AE2F944" w14:textId="77777777" w:rsidR="00145CDF" w:rsidRPr="00E430FE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40815608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CCE50D1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51FF2895" w14:textId="77777777" w:rsidR="00145CDF" w:rsidRPr="00E430FE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5CDF" w:rsidRPr="008138F9" w14:paraId="30677AFC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65D39" w14:textId="77777777" w:rsidR="00145CDF" w:rsidRPr="00E430FE" w:rsidRDefault="00145CDF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1EE33C16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0E84CC85" w14:textId="77777777" w:rsidR="00145CDF" w:rsidRPr="00E430FE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17A6CA75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74B1B08F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5FCF57C8" w14:textId="77777777" w:rsidR="00145CDF" w:rsidRPr="00E430FE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5CDF" w:rsidRPr="008138F9" w14:paraId="1FA9E953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EBB1" w14:textId="77777777" w:rsidR="00145CDF" w:rsidRPr="00E430FE" w:rsidRDefault="00145CDF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5607964E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7C1E003B" w14:textId="77777777" w:rsidR="00145CDF" w:rsidRPr="00E430FE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25FBC5BB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46DD58CC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34A456FD" w14:textId="77777777" w:rsidR="00145CDF" w:rsidRPr="00E430FE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34606" w:rsidRPr="001E30B1" w14:paraId="66841BE9" w14:textId="77777777" w:rsidTr="006D17F9">
        <w:trPr>
          <w:trHeight w:val="397"/>
        </w:trPr>
        <w:tc>
          <w:tcPr>
            <w:tcW w:w="1695" w:type="pct"/>
            <w:vAlign w:val="bottom"/>
          </w:tcPr>
          <w:p w14:paraId="4E876BA0" w14:textId="77777777" w:rsidR="00C34606" w:rsidRPr="008138F9" w:rsidRDefault="00C34606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3C38B4FD" w14:textId="77777777" w:rsidR="00C34606" w:rsidRPr="00E430FE" w:rsidRDefault="00C34606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34606" w:rsidRPr="008138F9" w14:paraId="4FF68263" w14:textId="77777777" w:rsidTr="006D17F9">
        <w:trPr>
          <w:trHeight w:val="397"/>
        </w:trPr>
        <w:tc>
          <w:tcPr>
            <w:tcW w:w="1695" w:type="pct"/>
            <w:vAlign w:val="bottom"/>
          </w:tcPr>
          <w:p w14:paraId="752F96DA" w14:textId="77777777" w:rsidR="00C34606" w:rsidRPr="008138F9" w:rsidRDefault="00C34606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3DBB27E6" w14:textId="77777777" w:rsidR="00C34606" w:rsidRPr="008138F9" w:rsidRDefault="00C34606" w:rsidP="00EC3BBD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06" w:rsidRPr="008138F9" w14:paraId="4244A1CB" w14:textId="77777777" w:rsidTr="006D17F9">
        <w:trPr>
          <w:trHeight w:val="397"/>
        </w:trPr>
        <w:tc>
          <w:tcPr>
            <w:tcW w:w="1695" w:type="pct"/>
            <w:vAlign w:val="bottom"/>
          </w:tcPr>
          <w:p w14:paraId="3EF4F604" w14:textId="77777777" w:rsidR="00C34606" w:rsidRPr="008138F9" w:rsidRDefault="00C34606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568EE06D" w14:textId="00AC9589" w:rsidR="00C34606" w:rsidRPr="00E430FE" w:rsidRDefault="00C34606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346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460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34606" w:rsidRPr="008138F9" w14:paraId="4DF1968A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DFFCDAC" w14:textId="77777777" w:rsidR="00C34606" w:rsidRPr="008138F9" w:rsidRDefault="00C34606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717" w:type="pct"/>
            <w:vAlign w:val="bottom"/>
          </w:tcPr>
          <w:p w14:paraId="39823306" w14:textId="77777777" w:rsidR="00C34606" w:rsidRPr="001E30B1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8" w:type="pct"/>
            <w:gridSpan w:val="4"/>
            <w:vAlign w:val="bottom"/>
          </w:tcPr>
          <w:p w14:paraId="52EC4A77" w14:textId="77777777" w:rsidR="00C34606" w:rsidRPr="008138F9" w:rsidRDefault="00C34606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34606" w:rsidRPr="001E30B1" w14:paraId="1CFDF145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482907C5" w14:textId="77777777" w:rsidR="00C34606" w:rsidRPr="008138F9" w:rsidRDefault="00C34606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717" w:type="pct"/>
            <w:vAlign w:val="bottom"/>
          </w:tcPr>
          <w:p w14:paraId="691BF006" w14:textId="77777777" w:rsidR="00C34606" w:rsidRPr="0079029A" w:rsidRDefault="00C34606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646" w:type="pct"/>
            <w:vAlign w:val="bottom"/>
          </w:tcPr>
          <w:p w14:paraId="6FD3FFC0" w14:textId="77777777" w:rsidR="00C34606" w:rsidRPr="001E30B1" w:rsidRDefault="00C34606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47" w:type="pct"/>
            <w:vAlign w:val="bottom"/>
          </w:tcPr>
          <w:p w14:paraId="33076655" w14:textId="77777777" w:rsidR="00C34606" w:rsidRPr="001E30B1" w:rsidRDefault="00C34606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47" w:type="pct"/>
            <w:vAlign w:val="bottom"/>
          </w:tcPr>
          <w:p w14:paraId="3DED8ED7" w14:textId="77777777" w:rsidR="00C34606" w:rsidRPr="001E30B1" w:rsidRDefault="00C34606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48" w:type="pct"/>
            <w:vAlign w:val="bottom"/>
          </w:tcPr>
          <w:p w14:paraId="5D8D9E47" w14:textId="77777777" w:rsidR="00C34606" w:rsidRPr="00E430FE" w:rsidRDefault="00C34606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4606" w:rsidRPr="008138F9" w14:paraId="3AC0682E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51DB7FC" w14:textId="77777777" w:rsidR="00C34606" w:rsidRPr="0079029A" w:rsidRDefault="00C34606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</w:rPr>
            </w:pPr>
            <w:r w:rsidRPr="00E430FE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  <w:vAlign w:val="bottom"/>
          </w:tcPr>
          <w:p w14:paraId="7028292B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4FC042AB" w14:textId="77777777" w:rsidR="00C34606" w:rsidRPr="00E430FE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1DCA7144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7A67FAB1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020952F6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03CCEFF8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02698B21" w14:textId="77777777" w:rsidR="00C34606" w:rsidRPr="00E430FE" w:rsidRDefault="00C34606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717" w:type="pct"/>
            <w:vAlign w:val="bottom"/>
          </w:tcPr>
          <w:p w14:paraId="260B1003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1171FE37" w14:textId="77777777" w:rsidR="00C34606" w:rsidRPr="00E430FE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5D323428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6A07DADD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4A64458C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061786A7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681EA3FB" w14:textId="77777777" w:rsidR="00C34606" w:rsidRPr="00E430FE" w:rsidRDefault="00C34606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ด้วยมูลค่ายุติธรรมผ่านกำไร</w:t>
            </w:r>
          </w:p>
        </w:tc>
        <w:tc>
          <w:tcPr>
            <w:tcW w:w="717" w:type="pct"/>
            <w:vAlign w:val="bottom"/>
          </w:tcPr>
          <w:p w14:paraId="7A85B86F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77017BDF" w14:textId="77777777" w:rsidR="00C34606" w:rsidRPr="00E430FE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0EFA1C77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2C22BDD9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4BDA05A6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73EBC4D0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4F9563DF" w14:textId="77777777" w:rsidR="00C34606" w:rsidRPr="00E430FE" w:rsidRDefault="00C34606" w:rsidP="00673945">
            <w:pPr>
              <w:pStyle w:val="a4"/>
              <w:widowControl/>
              <w:ind w:left="567"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ขาดทุนเบ็ดเสร็จอื่น (</w:t>
            </w:r>
            <w:r w:rsidRPr="008138F9">
              <w:rPr>
                <w:rFonts w:ascii="Angsana New" w:hAnsi="Angsana New" w:cs="Angsana New"/>
              </w:rPr>
              <w:t>FVOCI)</w:t>
            </w:r>
          </w:p>
        </w:tc>
        <w:tc>
          <w:tcPr>
            <w:tcW w:w="717" w:type="pct"/>
            <w:vAlign w:val="bottom"/>
          </w:tcPr>
          <w:p w14:paraId="31254C7C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7EF40F27" w14:textId="77777777" w:rsidR="00C34606" w:rsidRPr="00E430FE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73F650C3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4B8543F2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528C8589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6AAB5F6C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36EA5CEB" w14:textId="77777777" w:rsidR="00C34606" w:rsidRPr="00E430FE" w:rsidRDefault="00C34606" w:rsidP="0067394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717" w:type="pct"/>
            <w:vAlign w:val="bottom"/>
          </w:tcPr>
          <w:p w14:paraId="57FB78DD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55899CA" w14:textId="77777777" w:rsidR="00C34606" w:rsidRPr="00E430FE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1310BC9E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0420B1E6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75557661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75E3CE4A" w14:textId="77777777" w:rsidTr="003E2F8A">
        <w:trPr>
          <w:trHeight w:val="397"/>
        </w:trPr>
        <w:tc>
          <w:tcPr>
            <w:tcW w:w="1695" w:type="pct"/>
            <w:vAlign w:val="bottom"/>
          </w:tcPr>
          <w:p w14:paraId="4B78998F" w14:textId="77777777" w:rsidR="00C34606" w:rsidRPr="00E430FE" w:rsidRDefault="00C34606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จดทะเบียนในตลาดหลักทรัพย์</w:t>
            </w:r>
          </w:p>
        </w:tc>
        <w:tc>
          <w:tcPr>
            <w:tcW w:w="717" w:type="pct"/>
            <w:vAlign w:val="bottom"/>
          </w:tcPr>
          <w:p w14:paraId="6CA7EF4B" w14:textId="6B7C60EA" w:rsidR="00C34606" w:rsidRPr="008138F9" w:rsidRDefault="005A1383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383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  <w:tc>
          <w:tcPr>
            <w:tcW w:w="646" w:type="pct"/>
            <w:vAlign w:val="bottom"/>
          </w:tcPr>
          <w:p w14:paraId="0194031E" w14:textId="1837E082" w:rsidR="00C34606" w:rsidRPr="00E430FE" w:rsidRDefault="00EF2D0B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D0B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vAlign w:val="bottom"/>
          </w:tcPr>
          <w:p w14:paraId="2648348C" w14:textId="39445BF7" w:rsidR="00C34606" w:rsidRPr="008138F9" w:rsidRDefault="003E2F8A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vAlign w:val="bottom"/>
          </w:tcPr>
          <w:p w14:paraId="3B149D80" w14:textId="29764511" w:rsidR="00C34606" w:rsidRPr="008138F9" w:rsidRDefault="003E2F8A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vAlign w:val="bottom"/>
          </w:tcPr>
          <w:p w14:paraId="20EB1726" w14:textId="70538B4B" w:rsidR="00C34606" w:rsidRPr="008138F9" w:rsidRDefault="00EF2D0B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D0B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</w:tr>
      <w:tr w:rsidR="00C34606" w:rsidRPr="008138F9" w14:paraId="16CEBED7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3F6DE3A5" w14:textId="77777777" w:rsidR="00C34606" w:rsidRPr="00E430FE" w:rsidRDefault="00C34606" w:rsidP="0067394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717" w:type="pct"/>
            <w:vAlign w:val="bottom"/>
          </w:tcPr>
          <w:p w14:paraId="75C30708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55F1B2CB" w14:textId="77777777" w:rsidR="00C34606" w:rsidRPr="00E430FE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3464FD5F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2159075F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F7C8387" w14:textId="77777777" w:rsidR="00C34606" w:rsidRPr="008138F9" w:rsidRDefault="00C34606" w:rsidP="006D17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54B93AB1" w14:textId="77777777" w:rsidTr="003E2F8A">
        <w:trPr>
          <w:trHeight w:val="397"/>
        </w:trPr>
        <w:tc>
          <w:tcPr>
            <w:tcW w:w="1695" w:type="pct"/>
            <w:vAlign w:val="bottom"/>
          </w:tcPr>
          <w:p w14:paraId="147C0E0F" w14:textId="77777777" w:rsidR="00C34606" w:rsidRPr="00E430FE" w:rsidRDefault="00C34606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ที่ไม่อยู่ในความต้องการตลาด</w:t>
            </w:r>
          </w:p>
        </w:tc>
        <w:tc>
          <w:tcPr>
            <w:tcW w:w="717" w:type="pct"/>
            <w:vAlign w:val="bottom"/>
          </w:tcPr>
          <w:p w14:paraId="763401A7" w14:textId="1183CC15" w:rsidR="00C34606" w:rsidRPr="008138F9" w:rsidRDefault="007043A9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3A9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646" w:type="pct"/>
            <w:vAlign w:val="bottom"/>
          </w:tcPr>
          <w:p w14:paraId="44306A50" w14:textId="0E88F4D1" w:rsidR="00C34606" w:rsidRPr="00E430FE" w:rsidRDefault="003E2F8A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7" w:type="pct"/>
            <w:vAlign w:val="bottom"/>
          </w:tcPr>
          <w:p w14:paraId="106B68A4" w14:textId="74F838A3" w:rsidR="00C34606" w:rsidRPr="008138F9" w:rsidRDefault="007D58A1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8A1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647" w:type="pct"/>
            <w:vAlign w:val="bottom"/>
          </w:tcPr>
          <w:p w14:paraId="039A0C6F" w14:textId="3724A07C" w:rsidR="00C34606" w:rsidRPr="008138F9" w:rsidRDefault="003E2F8A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vAlign w:val="bottom"/>
          </w:tcPr>
          <w:p w14:paraId="47DBC249" w14:textId="1B6ED14B" w:rsidR="00C34606" w:rsidRPr="008138F9" w:rsidRDefault="007D58A1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8A1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</w:tr>
      <w:tr w:rsidR="00C34606" w:rsidRPr="00340E1C" w14:paraId="105509E0" w14:textId="77777777" w:rsidTr="003E2F8A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7FC6" w14:textId="77777777" w:rsidR="00C34606" w:rsidRPr="00E430FE" w:rsidRDefault="00C34606" w:rsidP="006D17F9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  <w:r w:rsidRPr="00E430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5DEBC936" w14:textId="1E073014" w:rsidR="00C34606" w:rsidRPr="00340E1C" w:rsidRDefault="00ED60C2" w:rsidP="006D17F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0C2">
              <w:rPr>
                <w:rFonts w:ascii="Angsana New" w:hAnsi="Angsana New"/>
                <w:b/>
                <w:bCs/>
                <w:sz w:val="28"/>
                <w:szCs w:val="28"/>
              </w:rPr>
              <w:t>229,080</w:t>
            </w: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3993073E" w14:textId="08FF326E" w:rsidR="00C34606" w:rsidRPr="00E430FE" w:rsidRDefault="00C57D44" w:rsidP="006D17F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7D44">
              <w:rPr>
                <w:rFonts w:ascii="Angsana New" w:hAnsi="Angsana New"/>
                <w:b/>
                <w:bCs/>
                <w:sz w:val="28"/>
                <w:szCs w:val="28"/>
              </w:rPr>
              <w:t>160,680</w:t>
            </w: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58899B35" w14:textId="0A932EE8" w:rsidR="00C34606" w:rsidRPr="00340E1C" w:rsidRDefault="007D58A1" w:rsidP="006D17F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8A1"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214173F" w14:textId="132D957C" w:rsidR="00C34606" w:rsidRPr="00E430FE" w:rsidRDefault="003E2F8A" w:rsidP="006D17F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47CCA14E" w14:textId="3B258544" w:rsidR="00C34606" w:rsidRPr="00E430FE" w:rsidRDefault="003E2F8A" w:rsidP="006D17F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2F8A">
              <w:rPr>
                <w:rFonts w:ascii="Angsana New" w:hAnsi="Angsana New"/>
                <w:b/>
                <w:bCs/>
                <w:sz w:val="28"/>
                <w:szCs w:val="28"/>
              </w:rPr>
              <w:t>229,080</w:t>
            </w:r>
          </w:p>
        </w:tc>
      </w:tr>
    </w:tbl>
    <w:p w14:paraId="13FF97C9" w14:textId="77777777" w:rsidR="008B7CDE" w:rsidRPr="008138F9" w:rsidRDefault="008B7CDE" w:rsidP="00F01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8138F9">
        <w:rPr>
          <w:rFonts w:ascii="Angsana New" w:hAnsi="Angsana New"/>
          <w:sz w:val="28"/>
          <w:szCs w:val="28"/>
        </w:rPr>
        <w:t xml:space="preserve">1 </w:t>
      </w:r>
      <w:r w:rsidRPr="00E430FE">
        <w:rPr>
          <w:rFonts w:ascii="Angsana New" w:hAnsi="Angsana New"/>
          <w:sz w:val="28"/>
          <w:szCs w:val="28"/>
          <w:cs/>
        </w:rPr>
        <w:t xml:space="preserve">ระดับ </w:t>
      </w:r>
      <w:r w:rsidRPr="008138F9">
        <w:rPr>
          <w:rFonts w:ascii="Angsana New" w:hAnsi="Angsana New"/>
          <w:sz w:val="28"/>
          <w:szCs w:val="28"/>
        </w:rPr>
        <w:t xml:space="preserve">2 </w:t>
      </w:r>
      <w:r w:rsidRPr="00E430FE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8138F9">
        <w:rPr>
          <w:rFonts w:ascii="Angsana New" w:hAnsi="Angsana New"/>
          <w:sz w:val="28"/>
          <w:szCs w:val="28"/>
        </w:rPr>
        <w:t xml:space="preserve">3 </w:t>
      </w:r>
      <w:r w:rsidRPr="00E430FE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4F6EB117" w14:textId="77777777" w:rsidR="008B7CDE" w:rsidRPr="00E430FE" w:rsidRDefault="008B7CDE" w:rsidP="00F01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E430FE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809"/>
        <w:gridCol w:w="4809"/>
      </w:tblGrid>
      <w:tr w:rsidR="00C43AA0" w:rsidRPr="008138F9" w14:paraId="17066E19" w14:textId="77777777" w:rsidTr="00687EA6">
        <w:trPr>
          <w:trHeight w:val="431"/>
        </w:trPr>
        <w:tc>
          <w:tcPr>
            <w:tcW w:w="2500" w:type="pct"/>
          </w:tcPr>
          <w:p w14:paraId="648CAC99" w14:textId="77777777" w:rsidR="00C43AA0" w:rsidRPr="00C43AA0" w:rsidDel="00A37FCF" w:rsidRDefault="00C43AA0" w:rsidP="00687E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2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500" w:type="pct"/>
          </w:tcPr>
          <w:p w14:paraId="6CDDE0D0" w14:textId="77777777" w:rsidR="00C43AA0" w:rsidRPr="00E430FE" w:rsidRDefault="00C43AA0" w:rsidP="00687E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12" w:hanging="9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E430F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</w:t>
            </w: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ประเมิน</w:t>
            </w:r>
            <w:r w:rsidRPr="00E430F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มูลค่า</w:t>
            </w:r>
          </w:p>
        </w:tc>
      </w:tr>
      <w:tr w:rsidR="00C43AA0" w:rsidRPr="008138F9" w14:paraId="0BED2F8A" w14:textId="77777777" w:rsidTr="00687EA6">
        <w:trPr>
          <w:trHeight w:val="355"/>
        </w:trPr>
        <w:tc>
          <w:tcPr>
            <w:tcW w:w="2500" w:type="pct"/>
          </w:tcPr>
          <w:p w14:paraId="6CBA6329" w14:textId="77777777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500" w:type="pct"/>
            <w:vAlign w:val="bottom"/>
          </w:tcPr>
          <w:p w14:paraId="1D45702D" w14:textId="54281669" w:rsidR="00C43AA0" w:rsidRPr="00E430FE" w:rsidRDefault="00C43AA0" w:rsidP="00687EA6">
            <w:pPr>
              <w:pStyle w:val="a4"/>
              <w:widowControl/>
              <w:ind w:right="0" w:firstLine="42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ราคาเสนอซื้อครั้งสุดท้ายในตลาดหลักทรัพย์</w:t>
            </w:r>
            <w:r w:rsidR="007C2373" w:rsidRPr="00E430FE">
              <w:rPr>
                <w:rFonts w:ascii="Angsana New" w:hAnsi="Angsana New" w:cs="Angsana New"/>
                <w:cs/>
              </w:rPr>
              <w:t>แห่งประเทศไทย</w:t>
            </w:r>
          </w:p>
        </w:tc>
      </w:tr>
      <w:tr w:rsidR="00C43AA0" w:rsidRPr="008138F9" w14:paraId="6E62C58F" w14:textId="77777777" w:rsidTr="00687EA6">
        <w:trPr>
          <w:trHeight w:val="307"/>
        </w:trPr>
        <w:tc>
          <w:tcPr>
            <w:tcW w:w="2500" w:type="pct"/>
          </w:tcPr>
          <w:p w14:paraId="254575A9" w14:textId="77777777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หลักทรัพย์</w:t>
            </w:r>
          </w:p>
        </w:tc>
        <w:tc>
          <w:tcPr>
            <w:tcW w:w="2500" w:type="pct"/>
          </w:tcPr>
          <w:p w14:paraId="74B211D3" w14:textId="4D1FB323" w:rsidR="00C43AA0" w:rsidRPr="00E430FE" w:rsidRDefault="00C43AA0" w:rsidP="007C2373">
            <w:pPr>
              <w:pStyle w:val="a4"/>
              <w:widowControl/>
              <w:ind w:right="0" w:firstLine="135"/>
              <w:rPr>
                <w:rFonts w:ascii="Angsana New" w:hAnsi="Angsana New" w:cs="Angsana New"/>
                <w:cs/>
              </w:rPr>
            </w:pPr>
          </w:p>
        </w:tc>
      </w:tr>
      <w:tr w:rsidR="00C43AA0" w:rsidRPr="008138F9" w14:paraId="34ADE897" w14:textId="77777777" w:rsidTr="00687EA6">
        <w:trPr>
          <w:trHeight w:val="426"/>
        </w:trPr>
        <w:tc>
          <w:tcPr>
            <w:tcW w:w="2500" w:type="pct"/>
          </w:tcPr>
          <w:p w14:paraId="5E41ED2B" w14:textId="02534053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เงินลงทุนในตราสารทุน - หลักทรัพย์ที่ไม่อยู่ในความ</w:t>
            </w:r>
          </w:p>
        </w:tc>
        <w:tc>
          <w:tcPr>
            <w:tcW w:w="2500" w:type="pct"/>
          </w:tcPr>
          <w:p w14:paraId="501E479B" w14:textId="375321DE" w:rsidR="00C43AA0" w:rsidRPr="006E1ADA" w:rsidRDefault="00C43AA0" w:rsidP="00687EA6">
            <w:pPr>
              <w:pStyle w:val="a4"/>
              <w:widowControl/>
              <w:ind w:right="0" w:firstLine="42"/>
              <w:rPr>
                <w:rFonts w:ascii="Angsana New" w:hAnsi="Angsana New" w:cs="Angsana New"/>
              </w:rPr>
            </w:pPr>
            <w:r w:rsidRPr="00E430FE">
              <w:rPr>
                <w:rFonts w:ascii="Angsana New" w:hAnsi="Angsana New" w:cs="Angsana New"/>
                <w:cs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C43AA0" w:rsidRPr="008138F9" w14:paraId="61F9C737" w14:textId="77777777" w:rsidTr="00687EA6">
        <w:trPr>
          <w:trHeight w:val="277"/>
        </w:trPr>
        <w:tc>
          <w:tcPr>
            <w:tcW w:w="2500" w:type="pct"/>
          </w:tcPr>
          <w:p w14:paraId="0EC0B62F" w14:textId="4ED767D3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ต้องการตลาด</w:t>
            </w:r>
          </w:p>
        </w:tc>
        <w:tc>
          <w:tcPr>
            <w:tcW w:w="2500" w:type="pct"/>
          </w:tcPr>
          <w:p w14:paraId="07C9C0E5" w14:textId="0B47071C" w:rsidR="00C43AA0" w:rsidRPr="00E430FE" w:rsidRDefault="00C43AA0" w:rsidP="00687EA6">
            <w:pPr>
              <w:pStyle w:val="a4"/>
              <w:widowControl/>
              <w:ind w:right="0" w:firstLine="42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C43AA0" w:rsidRPr="008138F9" w14:paraId="0DC01215" w14:textId="77777777" w:rsidTr="00687EA6">
        <w:trPr>
          <w:trHeight w:val="277"/>
        </w:trPr>
        <w:tc>
          <w:tcPr>
            <w:tcW w:w="2500" w:type="pct"/>
          </w:tcPr>
          <w:p w14:paraId="4F8DA276" w14:textId="77777777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2500" w:type="pct"/>
          </w:tcPr>
          <w:p w14:paraId="6168D4FF" w14:textId="3EE87F42" w:rsidR="00C43AA0" w:rsidRPr="00E430FE" w:rsidRDefault="00C43AA0" w:rsidP="00687EA6">
            <w:pPr>
              <w:pStyle w:val="a4"/>
              <w:widowControl/>
              <w:ind w:right="0" w:firstLine="42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</w:tr>
    </w:tbl>
    <w:p w14:paraId="5D7B39F8" w14:textId="53CE7B1F" w:rsidR="00F50AAB" w:rsidRDefault="00F50AAB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ภาระผูกพันและหนี้สินที่อาจเกิดขึ้น</w:t>
      </w:r>
    </w:p>
    <w:p w14:paraId="4C14628F" w14:textId="4336C1AF" w:rsidR="00A707F0" w:rsidRPr="00A707F0" w:rsidRDefault="00A707F0" w:rsidP="005D2D84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0FE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40591590" w14:textId="06FE8D10" w:rsidR="00A707F0" w:rsidRDefault="005D2D84" w:rsidP="005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9"/>
        <w:rPr>
          <w:rFonts w:ascii="Angsana New" w:hAnsi="Angsana New"/>
          <w:spacing w:val="-4"/>
          <w:sz w:val="28"/>
          <w:szCs w:val="28"/>
        </w:rPr>
      </w:pPr>
      <w:r w:rsidRPr="00E430FE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41188F" w:rsidRPr="0041188F">
        <w:rPr>
          <w:rFonts w:ascii="Angsana New" w:hAnsi="Angsana New"/>
          <w:spacing w:val="-4"/>
          <w:sz w:val="28"/>
          <w:szCs w:val="28"/>
        </w:rPr>
        <w:t xml:space="preserve">30 </w:t>
      </w:r>
      <w:r w:rsidR="0041188F" w:rsidRPr="00E430FE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41188F">
        <w:rPr>
          <w:rFonts w:ascii="Angsana New" w:hAnsi="Angsana New"/>
          <w:spacing w:val="-4"/>
          <w:sz w:val="28"/>
          <w:szCs w:val="28"/>
        </w:rPr>
        <w:t xml:space="preserve"> </w:t>
      </w:r>
      <w:r w:rsidRPr="005D2D84">
        <w:rPr>
          <w:rFonts w:ascii="Angsana New" w:hAnsi="Angsana New"/>
          <w:spacing w:val="-4"/>
          <w:sz w:val="28"/>
          <w:szCs w:val="28"/>
        </w:rPr>
        <w:t>2569</w:t>
      </w:r>
      <w:r w:rsidRPr="00E430F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707F0" w:rsidRPr="00E430FE">
        <w:rPr>
          <w:rFonts w:ascii="Angsana New" w:hAnsi="Angsana New"/>
          <w:spacing w:val="-4"/>
          <w:sz w:val="28"/>
          <w:szCs w:val="28"/>
          <w:cs/>
        </w:rPr>
        <w:t>และ</w:t>
      </w:r>
      <w:r w:rsidRPr="00E430FE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Pr="005D2D84">
        <w:rPr>
          <w:rFonts w:ascii="Angsana New" w:hAnsi="Angsana New"/>
          <w:spacing w:val="-4"/>
          <w:sz w:val="28"/>
          <w:szCs w:val="28"/>
        </w:rPr>
        <w:t xml:space="preserve">31 </w:t>
      </w:r>
      <w:r w:rsidRPr="00E430FE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D2D84">
        <w:rPr>
          <w:rFonts w:ascii="Angsana New" w:hAnsi="Angsana New"/>
          <w:spacing w:val="-4"/>
          <w:sz w:val="28"/>
          <w:szCs w:val="28"/>
        </w:rPr>
        <w:t xml:space="preserve">2568 </w:t>
      </w:r>
      <w:r w:rsidR="00A707F0" w:rsidRPr="00E430FE">
        <w:rPr>
          <w:rFonts w:ascii="Angsana New" w:hAnsi="Angsana New"/>
          <w:spacing w:val="-4"/>
          <w:sz w:val="28"/>
          <w:szCs w:val="28"/>
          <w:cs/>
        </w:rPr>
        <w:t xml:space="preserve">บริษัทมีหนังสือค้ำประกันซึ่งออกโดยธนาคารจำนวน </w:t>
      </w:r>
      <w:r w:rsidRPr="00D75D87">
        <w:rPr>
          <w:rFonts w:ascii="Angsana New" w:hAnsi="Angsana New"/>
          <w:spacing w:val="-4"/>
          <w:sz w:val="28"/>
          <w:szCs w:val="28"/>
        </w:rPr>
        <w:t>0.</w:t>
      </w:r>
      <w:r w:rsidR="0021576F" w:rsidRPr="00D75D87">
        <w:rPr>
          <w:rFonts w:ascii="Angsana New" w:hAnsi="Angsana New"/>
          <w:spacing w:val="-4"/>
          <w:sz w:val="28"/>
          <w:szCs w:val="28"/>
        </w:rPr>
        <w:t>64</w:t>
      </w:r>
      <w:r w:rsidR="00A707F0" w:rsidRPr="00E430F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6AE61B2E" w14:textId="18AD9113" w:rsidR="005D2D84" w:rsidRDefault="005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br w:type="page"/>
      </w:r>
    </w:p>
    <w:p w14:paraId="720EA948" w14:textId="58AF83BD" w:rsidR="006C30FE" w:rsidRPr="008138F9" w:rsidRDefault="006C30FE" w:rsidP="005D2D84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0FE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ภาระผูกพันที่เกี่ยวกับรายจ่ายฝ่ายทุน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3966"/>
      </w:tblGrid>
      <w:tr w:rsidR="00304F4A" w:rsidRPr="008138F9" w14:paraId="42AEAE6A" w14:textId="77777777" w:rsidTr="00304F4A">
        <w:trPr>
          <w:trHeight w:val="408"/>
        </w:trPr>
        <w:tc>
          <w:tcPr>
            <w:tcW w:w="2938" w:type="pct"/>
          </w:tcPr>
          <w:p w14:paraId="7B0DE36B" w14:textId="77777777" w:rsidR="00304F4A" w:rsidRPr="008138F9" w:rsidRDefault="00304F4A" w:rsidP="006D17F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62" w:type="pct"/>
            <w:vAlign w:val="bottom"/>
          </w:tcPr>
          <w:p w14:paraId="40C4383F" w14:textId="77777777" w:rsidR="00304F4A" w:rsidRPr="00E430FE" w:rsidRDefault="00304F4A" w:rsidP="00304F4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04F4A" w:rsidRPr="008138F9" w14:paraId="4B45F8AE" w14:textId="77777777" w:rsidTr="00304F4A">
        <w:trPr>
          <w:trHeight w:val="408"/>
        </w:trPr>
        <w:tc>
          <w:tcPr>
            <w:tcW w:w="2938" w:type="pct"/>
            <w:vAlign w:val="center"/>
          </w:tcPr>
          <w:p w14:paraId="4265F711" w14:textId="77777777" w:rsidR="00304F4A" w:rsidRPr="008138F9" w:rsidRDefault="00304F4A" w:rsidP="006C30FE">
            <w:pPr>
              <w:tabs>
                <w:tab w:val="left" w:pos="318"/>
              </w:tabs>
              <w:spacing w:line="240" w:lineRule="auto"/>
              <w:ind w:left="71" w:right="32" w:hanging="1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02A33C1E" w14:textId="1EC2049C" w:rsidR="00304F4A" w:rsidRPr="008138F9" w:rsidRDefault="00304F4A" w:rsidP="00304F4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304F4A" w:rsidRPr="008138F9" w14:paraId="2F5F453E" w14:textId="77777777" w:rsidTr="00304F4A">
        <w:trPr>
          <w:trHeight w:val="408"/>
        </w:trPr>
        <w:tc>
          <w:tcPr>
            <w:tcW w:w="2938" w:type="pct"/>
            <w:vAlign w:val="center"/>
          </w:tcPr>
          <w:p w14:paraId="56620460" w14:textId="77777777" w:rsidR="00304F4A" w:rsidRPr="008138F9" w:rsidRDefault="00304F4A" w:rsidP="006D17F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0082A778" w14:textId="77777777" w:rsidR="00304F4A" w:rsidRPr="00E430FE" w:rsidRDefault="00304F4A" w:rsidP="00304F4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F4A" w:rsidRPr="008138F9" w14:paraId="5E546AED" w14:textId="77777777" w:rsidTr="00304F4A">
        <w:trPr>
          <w:trHeight w:val="408"/>
        </w:trPr>
        <w:tc>
          <w:tcPr>
            <w:tcW w:w="2938" w:type="pct"/>
          </w:tcPr>
          <w:p w14:paraId="6FECAA17" w14:textId="77777777" w:rsidR="00304F4A" w:rsidRPr="008138F9" w:rsidRDefault="00304F4A" w:rsidP="006D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5261C35E" w14:textId="13B62958" w:rsidR="00304F4A" w:rsidRPr="00E430FE" w:rsidRDefault="00304F4A" w:rsidP="00304F4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1188F" w:rsidRPr="00D06C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1188F" w:rsidRPr="00E430F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118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04F4A" w:rsidRPr="008138F9" w14:paraId="1C1A12C7" w14:textId="77777777" w:rsidTr="005F1672">
        <w:trPr>
          <w:trHeight w:val="408"/>
        </w:trPr>
        <w:tc>
          <w:tcPr>
            <w:tcW w:w="29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EA42" w14:textId="183FFD29" w:rsidR="00304F4A" w:rsidRPr="00441CD6" w:rsidRDefault="00304F4A" w:rsidP="00304F4A">
            <w:pPr>
              <w:pStyle w:val="a4"/>
              <w:widowControl/>
              <w:ind w:left="567" w:right="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>ข้อตกลงซื้อสินค้า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02CD55A8" w14:textId="2A90050C" w:rsidR="00304F4A" w:rsidRPr="00FD34D0" w:rsidRDefault="005F1672" w:rsidP="006E1AD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</w:t>
            </w:r>
            <w:r w:rsidRPr="005F167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30F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834</w:t>
            </w:r>
          </w:p>
        </w:tc>
      </w:tr>
    </w:tbl>
    <w:p w14:paraId="08EE3B79" w14:textId="2DBCFBEF" w:rsidR="00C806DD" w:rsidRPr="008138F9" w:rsidRDefault="00C806DD" w:rsidP="005D2D84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E430FE">
        <w:rPr>
          <w:rFonts w:ascii="Angsana New" w:hAnsi="Angsana New"/>
          <w:b/>
          <w:bCs/>
          <w:sz w:val="28"/>
          <w:szCs w:val="28"/>
          <w:cs/>
        </w:rPr>
        <w:t>ภาระผูกพันตามสัญญาเช่าและบริการ</w:t>
      </w:r>
    </w:p>
    <w:p w14:paraId="5B6BC765" w14:textId="753AD503" w:rsidR="00F50AAB" w:rsidRDefault="00AD4E40" w:rsidP="005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firstLine="29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1188F" w:rsidRPr="0041188F">
        <w:rPr>
          <w:rFonts w:ascii="Angsana New" w:hAnsi="Angsana New"/>
          <w:sz w:val="28"/>
          <w:szCs w:val="28"/>
        </w:rPr>
        <w:t xml:space="preserve">30 </w:t>
      </w:r>
      <w:r w:rsidR="0041188F" w:rsidRPr="00E430FE">
        <w:rPr>
          <w:rFonts w:ascii="Angsana New" w:hAnsi="Angsana New"/>
          <w:sz w:val="28"/>
          <w:szCs w:val="28"/>
          <w:cs/>
        </w:rPr>
        <w:t>มิถุนายน</w:t>
      </w:r>
      <w:r w:rsidRPr="00E430FE">
        <w:rPr>
          <w:rFonts w:ascii="Angsana New" w:hAnsi="Angsana New"/>
          <w:sz w:val="28"/>
          <w:szCs w:val="28"/>
        </w:rPr>
        <w:t xml:space="preserve"> </w:t>
      </w:r>
      <w:r w:rsidR="0023451E" w:rsidRPr="008138F9">
        <w:rPr>
          <w:rFonts w:ascii="Angsana New" w:hAnsi="Angsana New"/>
          <w:sz w:val="28"/>
          <w:szCs w:val="28"/>
        </w:rPr>
        <w:t>2569</w:t>
      </w:r>
      <w:r w:rsidR="00F50AAB" w:rsidRPr="00E430FE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บริษัทมีภาระผูกพันจากสัญญาเช่าและสัญญาบริการ 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639"/>
        <w:gridCol w:w="1979"/>
      </w:tblGrid>
      <w:tr w:rsidR="005C0740" w:rsidRPr="001E30B1" w14:paraId="089C3E55" w14:textId="77777777" w:rsidTr="005C0740">
        <w:trPr>
          <w:trHeight w:val="408"/>
        </w:trPr>
        <w:tc>
          <w:tcPr>
            <w:tcW w:w="3971" w:type="pct"/>
          </w:tcPr>
          <w:p w14:paraId="77FBDF5F" w14:textId="77777777" w:rsidR="005C0740" w:rsidRPr="008138F9" w:rsidRDefault="005C0740" w:rsidP="006D17F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9" w:type="pct"/>
            <w:vAlign w:val="bottom"/>
          </w:tcPr>
          <w:p w14:paraId="14B54171" w14:textId="77777777" w:rsidR="005C0740" w:rsidRPr="00E430FE" w:rsidRDefault="005C0740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C0740" w:rsidRPr="008138F9" w14:paraId="0E5BEE12" w14:textId="77777777" w:rsidTr="006E6DF9">
        <w:trPr>
          <w:trHeight w:val="408"/>
        </w:trPr>
        <w:tc>
          <w:tcPr>
            <w:tcW w:w="3971" w:type="pct"/>
            <w:vAlign w:val="bottom"/>
          </w:tcPr>
          <w:p w14:paraId="6D0FF1C8" w14:textId="3CDCFCE2" w:rsidR="005C0740" w:rsidRPr="00E430FE" w:rsidRDefault="005C0740" w:rsidP="005C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29" w:type="pct"/>
            <w:vAlign w:val="bottom"/>
          </w:tcPr>
          <w:p w14:paraId="17BB7A9F" w14:textId="764F507F" w:rsidR="005C0740" w:rsidRPr="008138F9" w:rsidRDefault="00025C9B" w:rsidP="00CF101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5C0740" w:rsidRPr="001E30B1" w14:paraId="5DD63A3C" w14:textId="77777777" w:rsidTr="006E6DF9">
        <w:trPr>
          <w:trHeight w:val="408"/>
        </w:trPr>
        <w:tc>
          <w:tcPr>
            <w:tcW w:w="3971" w:type="pct"/>
            <w:vAlign w:val="bottom"/>
          </w:tcPr>
          <w:p w14:paraId="77C8E6E0" w14:textId="04DE509B" w:rsidR="005C0740" w:rsidRPr="00E430FE" w:rsidRDefault="005C0740" w:rsidP="005C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29" w:type="pct"/>
            <w:vAlign w:val="bottom"/>
          </w:tcPr>
          <w:p w14:paraId="714E245F" w14:textId="3FC452D3" w:rsidR="005C0740" w:rsidRPr="00E430FE" w:rsidRDefault="00025C9B" w:rsidP="00CF101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5C0740" w:rsidRPr="001E30B1" w14:paraId="46193463" w14:textId="77777777" w:rsidTr="006E6DF9">
        <w:trPr>
          <w:trHeight w:val="408"/>
        </w:trPr>
        <w:tc>
          <w:tcPr>
            <w:tcW w:w="3971" w:type="pct"/>
            <w:vAlign w:val="bottom"/>
          </w:tcPr>
          <w:p w14:paraId="7E84F506" w14:textId="5FC7105D" w:rsidR="005C0740" w:rsidRPr="005C0740" w:rsidRDefault="005C0740" w:rsidP="005C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0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pct"/>
            <w:vAlign w:val="bottom"/>
          </w:tcPr>
          <w:p w14:paraId="4DB8D03B" w14:textId="68F18BBB" w:rsidR="005C0740" w:rsidRPr="00E430FE" w:rsidRDefault="006E6DF9" w:rsidP="00CF101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1,990</w:t>
            </w:r>
          </w:p>
        </w:tc>
      </w:tr>
    </w:tbl>
    <w:p w14:paraId="51C37142" w14:textId="0215151C" w:rsidR="006C30FE" w:rsidRDefault="0093353A" w:rsidP="005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บริษัท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</w:t>
      </w:r>
      <w:r w:rsidR="0095451B" w:rsidRPr="00E430FE">
        <w:rPr>
          <w:rFonts w:ascii="Angsana New" w:hAnsi="Angsana New" w:hint="cs"/>
          <w:sz w:val="28"/>
          <w:szCs w:val="28"/>
          <w:cs/>
        </w:rPr>
        <w:t>น</w:t>
      </w:r>
      <w:r w:rsidRPr="00E430FE">
        <w:rPr>
          <w:rFonts w:ascii="Angsana New" w:hAnsi="Angsana New"/>
          <w:sz w:val="28"/>
          <w:szCs w:val="28"/>
          <w:cs/>
        </w:rPr>
        <w:t xml:space="preserve">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 w:rsidRPr="008138F9">
        <w:rPr>
          <w:rFonts w:ascii="Angsana New" w:hAnsi="Angsana New"/>
          <w:sz w:val="28"/>
          <w:szCs w:val="28"/>
        </w:rPr>
        <w:t xml:space="preserve">16 </w:t>
      </w:r>
      <w:r w:rsidRPr="00E430FE">
        <w:rPr>
          <w:rFonts w:ascii="Angsana New" w:hAnsi="Angsana New"/>
          <w:sz w:val="28"/>
          <w:szCs w:val="28"/>
          <w:cs/>
        </w:rPr>
        <w:t>เรื่องสัญญาเช่า</w:t>
      </w:r>
    </w:p>
    <w:p w14:paraId="3D3E4D87" w14:textId="77777777" w:rsidR="007C2373" w:rsidRPr="007C2373" w:rsidRDefault="007C2373" w:rsidP="007C237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การบริหารจัดการทุน</w:t>
      </w:r>
    </w:p>
    <w:p w14:paraId="1A311587" w14:textId="77777777" w:rsidR="007C2373" w:rsidRDefault="007C2373" w:rsidP="0015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24"/>
        <w:gridCol w:w="2297"/>
        <w:gridCol w:w="2297"/>
      </w:tblGrid>
      <w:tr w:rsidR="003A635A" w:rsidRPr="001E30B1" w14:paraId="7F5F2364" w14:textId="4F2DED0C" w:rsidTr="00F43EA1">
        <w:trPr>
          <w:trHeight w:val="408"/>
        </w:trPr>
        <w:tc>
          <w:tcPr>
            <w:tcW w:w="2612" w:type="pct"/>
          </w:tcPr>
          <w:p w14:paraId="47C612FB" w14:textId="77777777" w:rsidR="003A635A" w:rsidRPr="008138F9" w:rsidRDefault="003A635A" w:rsidP="006D17F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94" w:type="pct"/>
            <w:vAlign w:val="bottom"/>
          </w:tcPr>
          <w:p w14:paraId="14D30B24" w14:textId="319E79CD" w:rsidR="003A635A" w:rsidRPr="001E30B1" w:rsidRDefault="00C53EAD" w:rsidP="0019287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94" w:type="pct"/>
          </w:tcPr>
          <w:p w14:paraId="2FEBC6C4" w14:textId="77777777" w:rsidR="003A635A" w:rsidRPr="00E430FE" w:rsidRDefault="003A635A" w:rsidP="0019287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2870" w:rsidRPr="001E30B1" w14:paraId="18DEE056" w14:textId="77777777" w:rsidTr="00F43EA1">
        <w:trPr>
          <w:trHeight w:val="408"/>
        </w:trPr>
        <w:tc>
          <w:tcPr>
            <w:tcW w:w="2612" w:type="pct"/>
          </w:tcPr>
          <w:p w14:paraId="5C2C4315" w14:textId="77777777" w:rsidR="00192870" w:rsidRPr="008138F9" w:rsidRDefault="00192870" w:rsidP="006D17F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94" w:type="pct"/>
            <w:vAlign w:val="bottom"/>
          </w:tcPr>
          <w:p w14:paraId="29166096" w14:textId="7B439B24" w:rsidR="00192870" w:rsidRPr="001E30B1" w:rsidRDefault="00BC5732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94" w:type="pct"/>
          </w:tcPr>
          <w:p w14:paraId="5A8419CE" w14:textId="4E943353" w:rsidR="00192870" w:rsidRPr="00E430FE" w:rsidRDefault="00602715" w:rsidP="006D17F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30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874" w:rsidRPr="008138F9" w14:paraId="3893217D" w14:textId="3B4C7414" w:rsidTr="00C801D0">
        <w:trPr>
          <w:trHeight w:val="408"/>
        </w:trPr>
        <w:tc>
          <w:tcPr>
            <w:tcW w:w="2612" w:type="pct"/>
          </w:tcPr>
          <w:p w14:paraId="7FDD9FD2" w14:textId="1FA99D68" w:rsidR="008B7874" w:rsidRPr="00E430FE" w:rsidRDefault="008B7874" w:rsidP="00F43EA1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E430FE">
              <w:rPr>
                <w:rFonts w:ascii="Angsana New" w:hAnsi="Angsana New" w:cs="Angsana New"/>
                <w:u w:val="single"/>
                <w:cs/>
              </w:rPr>
              <w:t>อัตราส่วนหนี้สินต่อทุน</w:t>
            </w:r>
          </w:p>
        </w:tc>
        <w:tc>
          <w:tcPr>
            <w:tcW w:w="1194" w:type="pct"/>
            <w:vAlign w:val="bottom"/>
          </w:tcPr>
          <w:p w14:paraId="74493C17" w14:textId="77777777" w:rsidR="008B7874" w:rsidRPr="008138F9" w:rsidRDefault="008B7874" w:rsidP="008B787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pct"/>
          </w:tcPr>
          <w:p w14:paraId="7F0DFB9A" w14:textId="77777777" w:rsidR="008B7874" w:rsidRPr="008138F9" w:rsidRDefault="008B7874" w:rsidP="008B787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27A" w:rsidRPr="001E30B1" w14:paraId="2C6707C3" w14:textId="5E80C0D0" w:rsidTr="00506043">
        <w:trPr>
          <w:trHeight w:val="408"/>
        </w:trPr>
        <w:tc>
          <w:tcPr>
            <w:tcW w:w="2612" w:type="pct"/>
            <w:vAlign w:val="bottom"/>
          </w:tcPr>
          <w:p w14:paraId="7F7877DF" w14:textId="02DFCF8D" w:rsidR="005F727A" w:rsidRPr="00E430FE" w:rsidRDefault="005F727A" w:rsidP="005F727A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1188F" w:rsidRPr="0041188F">
              <w:rPr>
                <w:rFonts w:ascii="Angsana New" w:hAnsi="Angsana New" w:cs="Angsana New"/>
              </w:rPr>
              <w:t xml:space="preserve">30 </w:t>
            </w:r>
            <w:r w:rsidR="0041188F" w:rsidRPr="00E430FE">
              <w:rPr>
                <w:rFonts w:ascii="Angsana New" w:hAnsi="Angsana New" w:cs="Angsana New"/>
                <w:cs/>
              </w:rPr>
              <w:t>มิถุนายน</w:t>
            </w:r>
            <w:r w:rsidRPr="00E430FE">
              <w:rPr>
                <w:rFonts w:ascii="Angsana New" w:hAnsi="Angsana New" w:cs="Angsana New"/>
                <w:cs/>
              </w:rPr>
              <w:t xml:space="preserve"> </w:t>
            </w:r>
            <w:r w:rsidRPr="004731B3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194" w:type="pct"/>
            <w:vAlign w:val="bottom"/>
          </w:tcPr>
          <w:p w14:paraId="4B9BA072" w14:textId="251D000A" w:rsidR="005F727A" w:rsidRPr="00E430FE" w:rsidRDefault="00601C3C" w:rsidP="005F72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1C3C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601C3C">
              <w:rPr>
                <w:rFonts w:ascii="Angsana New" w:hAnsi="Angsana New"/>
                <w:sz w:val="28"/>
                <w:szCs w:val="28"/>
              </w:rPr>
              <w:t xml:space="preserve"> : 1</w:t>
            </w:r>
          </w:p>
        </w:tc>
        <w:tc>
          <w:tcPr>
            <w:tcW w:w="1194" w:type="pct"/>
            <w:vAlign w:val="bottom"/>
          </w:tcPr>
          <w:p w14:paraId="0C71CF25" w14:textId="1D0D7ED1" w:rsidR="005F727A" w:rsidRPr="00E430FE" w:rsidRDefault="00601C3C" w:rsidP="005F72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1C3C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Pr="00601C3C">
              <w:rPr>
                <w:rFonts w:ascii="Angsana New" w:hAnsi="Angsana New"/>
                <w:sz w:val="28"/>
                <w:szCs w:val="28"/>
              </w:rPr>
              <w:t xml:space="preserve"> : 1</w:t>
            </w:r>
          </w:p>
        </w:tc>
      </w:tr>
      <w:tr w:rsidR="005F727A" w:rsidRPr="001E30B1" w14:paraId="73BB3B53" w14:textId="77777777" w:rsidTr="00346DF5">
        <w:trPr>
          <w:trHeight w:val="408"/>
        </w:trPr>
        <w:tc>
          <w:tcPr>
            <w:tcW w:w="2612" w:type="pct"/>
            <w:vAlign w:val="bottom"/>
          </w:tcPr>
          <w:p w14:paraId="75FD6197" w14:textId="573BF5DE" w:rsidR="005F727A" w:rsidRPr="00E430FE" w:rsidRDefault="005F727A" w:rsidP="005F727A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E430F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1188F" w:rsidRPr="0041188F">
              <w:rPr>
                <w:rFonts w:ascii="Angsana New" w:hAnsi="Angsana New" w:cs="Angsana New"/>
              </w:rPr>
              <w:t xml:space="preserve">30 </w:t>
            </w:r>
            <w:r w:rsidR="0041188F" w:rsidRPr="00E430FE">
              <w:rPr>
                <w:rFonts w:ascii="Angsana New" w:hAnsi="Angsana New" w:cs="Angsana New"/>
                <w:cs/>
              </w:rPr>
              <w:t>มิถุนายน</w:t>
            </w:r>
            <w:r w:rsidRPr="00E430FE">
              <w:rPr>
                <w:rFonts w:ascii="Angsana New" w:hAnsi="Angsana New" w:cs="Angsana New"/>
                <w:cs/>
              </w:rPr>
              <w:t xml:space="preserve"> </w:t>
            </w:r>
            <w:r w:rsidRPr="0070447A">
              <w:rPr>
                <w:rFonts w:ascii="Angsana New" w:hAnsi="Angsana New" w:cs="Angsana New"/>
              </w:rPr>
              <w:t>256</w:t>
            </w:r>
            <w:r w:rsidR="00866A37">
              <w:rPr>
                <w:rFonts w:ascii="Angsana New" w:hAnsi="Angsana New" w:cs="Angsana New"/>
              </w:rPr>
              <w:t>8</w:t>
            </w:r>
          </w:p>
        </w:tc>
        <w:tc>
          <w:tcPr>
            <w:tcW w:w="1194" w:type="pct"/>
            <w:vAlign w:val="bottom"/>
          </w:tcPr>
          <w:p w14:paraId="1495CC61" w14:textId="5153AE93" w:rsidR="005F727A" w:rsidRPr="00E430FE" w:rsidRDefault="005F727A" w:rsidP="005F72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18D5">
              <w:rPr>
                <w:rFonts w:ascii="Angsana New" w:hAnsi="Angsana New"/>
                <w:sz w:val="28"/>
                <w:szCs w:val="28"/>
              </w:rPr>
              <w:t>0.</w:t>
            </w:r>
            <w:r w:rsidR="007E799F">
              <w:rPr>
                <w:rFonts w:ascii="Angsana New" w:hAnsi="Angsana New"/>
                <w:sz w:val="28"/>
                <w:szCs w:val="28"/>
              </w:rPr>
              <w:t>71</w:t>
            </w:r>
            <w:r w:rsidRPr="006818D5">
              <w:rPr>
                <w:rFonts w:ascii="Angsana New" w:hAnsi="Angsana New"/>
                <w:sz w:val="28"/>
                <w:szCs w:val="28"/>
              </w:rPr>
              <w:t xml:space="preserve"> : 1</w:t>
            </w:r>
          </w:p>
        </w:tc>
        <w:tc>
          <w:tcPr>
            <w:tcW w:w="1194" w:type="pct"/>
            <w:vAlign w:val="bottom"/>
          </w:tcPr>
          <w:p w14:paraId="51CE55B7" w14:textId="1B48550E" w:rsidR="005F727A" w:rsidRPr="00E430FE" w:rsidRDefault="005F727A" w:rsidP="005F72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1A2B">
              <w:rPr>
                <w:rFonts w:ascii="Angsana New" w:hAnsi="Angsana New"/>
                <w:sz w:val="28"/>
                <w:szCs w:val="28"/>
              </w:rPr>
              <w:t>0.6</w:t>
            </w:r>
            <w:r w:rsidR="007E799F">
              <w:rPr>
                <w:rFonts w:ascii="Angsana New" w:hAnsi="Angsana New"/>
                <w:sz w:val="28"/>
                <w:szCs w:val="28"/>
              </w:rPr>
              <w:t>8</w:t>
            </w:r>
            <w:r w:rsidRPr="00721A2B">
              <w:rPr>
                <w:rFonts w:ascii="Angsana New" w:hAnsi="Angsana New"/>
                <w:sz w:val="28"/>
                <w:szCs w:val="28"/>
              </w:rPr>
              <w:t xml:space="preserve"> : 1</w:t>
            </w:r>
          </w:p>
        </w:tc>
      </w:tr>
    </w:tbl>
    <w:p w14:paraId="4C1C2C27" w14:textId="4F83B865" w:rsidR="006E7751" w:rsidRPr="008138F9" w:rsidRDefault="006E7751" w:rsidP="00FA46BE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E430FE">
        <w:rPr>
          <w:rFonts w:ascii="Angsana New" w:hAnsi="Angsana New"/>
          <w:sz w:val="28"/>
          <w:szCs w:val="28"/>
          <w:cs/>
        </w:rPr>
        <w:t>การอนุมัติข้อมูลทางการเงินระหว่างกาล</w:t>
      </w:r>
    </w:p>
    <w:p w14:paraId="0DC74AB2" w14:textId="11894995" w:rsidR="007E5346" w:rsidRPr="00E430FE" w:rsidRDefault="006E7751" w:rsidP="001D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E430FE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5265C6">
        <w:rPr>
          <w:rFonts w:ascii="Angsana New" w:hAnsi="Angsana New"/>
          <w:sz w:val="28"/>
          <w:szCs w:val="28"/>
        </w:rPr>
        <w:t>13</w:t>
      </w:r>
      <w:r w:rsidR="00E16076" w:rsidRPr="00E16076">
        <w:rPr>
          <w:rFonts w:ascii="Angsana New" w:hAnsi="Angsana New"/>
          <w:sz w:val="28"/>
          <w:szCs w:val="28"/>
        </w:rPr>
        <w:t xml:space="preserve"> </w:t>
      </w:r>
      <w:r w:rsidR="00E16076" w:rsidRPr="00E430FE">
        <w:rPr>
          <w:rFonts w:ascii="Angsana New" w:hAnsi="Angsana New"/>
          <w:sz w:val="28"/>
          <w:szCs w:val="28"/>
          <w:cs/>
        </w:rPr>
        <w:t xml:space="preserve">สิงหาคม </w:t>
      </w:r>
      <w:r w:rsidR="00E16076" w:rsidRPr="00E16076">
        <w:rPr>
          <w:rFonts w:ascii="Angsana New" w:hAnsi="Angsana New"/>
          <w:sz w:val="28"/>
          <w:szCs w:val="28"/>
        </w:rPr>
        <w:t>256</w:t>
      </w:r>
      <w:r w:rsidR="00E16076">
        <w:rPr>
          <w:rFonts w:ascii="Angsana New" w:hAnsi="Angsana New"/>
          <w:sz w:val="28"/>
          <w:szCs w:val="28"/>
        </w:rPr>
        <w:t>9</w:t>
      </w:r>
    </w:p>
    <w:sectPr w:rsidR="007E5346" w:rsidRPr="00E430FE" w:rsidSect="00C552C9">
      <w:headerReference w:type="default" r:id="rId18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8AE13" w14:textId="77777777" w:rsidR="00516A7F" w:rsidRDefault="00516A7F">
      <w:r>
        <w:separator/>
      </w:r>
    </w:p>
  </w:endnote>
  <w:endnote w:type="continuationSeparator" w:id="0">
    <w:p w14:paraId="664F92B1" w14:textId="77777777" w:rsidR="00516A7F" w:rsidRDefault="0051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FF57" w14:textId="77777777" w:rsidR="00FC545D" w:rsidRDefault="00FC54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2DE" w14:textId="324B327B" w:rsidR="002071FD" w:rsidRPr="00180047" w:rsidRDefault="002071FD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027121">
      <w:rPr>
        <w:rFonts w:ascii="Angsana New" w:hAnsi="Angsana New" w:hint="cs"/>
        <w:sz w:val="28"/>
        <w:szCs w:val="28"/>
      </w:rPr>
      <w:t xml:space="preserve"> </w:t>
    </w:r>
    <w:r w:rsidRPr="00027121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B302E0">
      <w:rPr>
        <w:rFonts w:asciiTheme="majorBidi" w:hAnsiTheme="majorBidi" w:cstheme="majorBidi"/>
        <w:noProof/>
        <w:sz w:val="28"/>
        <w:szCs w:val="28"/>
      </w:rPr>
      <w:t>16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9935" w14:textId="77777777" w:rsidR="00FC545D" w:rsidRDefault="00FC54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DCB49" w14:textId="0023B20A" w:rsidR="002071FD" w:rsidRPr="00C91024" w:rsidRDefault="002071FD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B302E0">
      <w:rPr>
        <w:rFonts w:ascii="Angsana New" w:hAnsi="Angsana New"/>
        <w:noProof/>
        <w:sz w:val="28"/>
        <w:szCs w:val="28"/>
      </w:rPr>
      <w:t>27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6A3F" w14:textId="77777777" w:rsidR="002071FD" w:rsidRPr="00A20434" w:rsidRDefault="002071FD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2071FD" w:rsidRPr="0017742A" w:rsidRDefault="002071FD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15436" w14:textId="77777777" w:rsidR="00516A7F" w:rsidRDefault="00516A7F">
      <w:r>
        <w:separator/>
      </w:r>
    </w:p>
  </w:footnote>
  <w:footnote w:type="continuationSeparator" w:id="0">
    <w:p w14:paraId="0E735BB2" w14:textId="77777777" w:rsidR="00516A7F" w:rsidRDefault="00516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ED52" w14:textId="77777777" w:rsidR="00FC545D" w:rsidRDefault="00FC54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77C2" w14:textId="596AF9E8" w:rsidR="002071FD" w:rsidRPr="00E430FE" w:rsidRDefault="002071FD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E430FE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430FE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430FE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 w:rsidRPr="003A4BFD">
      <w:rPr>
        <w:rFonts w:ascii="Angsana New" w:hAnsi="Angsana New"/>
        <w:b/>
        <w:bCs/>
        <w:sz w:val="28"/>
        <w:szCs w:val="28"/>
      </w:rPr>
      <w:tab/>
    </w:r>
    <w:r w:rsidRPr="003A4BFD">
      <w:rPr>
        <w:rFonts w:ascii="Angsana New" w:hAnsi="Angsana New" w:hint="cs"/>
        <w:b/>
        <w:bCs/>
        <w:sz w:val="28"/>
        <w:szCs w:val="28"/>
      </w:rPr>
      <w:t>“</w:t>
    </w:r>
    <w:r w:rsidRPr="00E430FE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22C3FBF" w14:textId="7CDDD120" w:rsidR="002071FD" w:rsidRPr="00E430FE" w:rsidRDefault="002071FD" w:rsidP="00FC5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64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E430FE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FC545D">
      <w:rPr>
        <w:rFonts w:ascii="Angsana New" w:hAnsi="Angsana New"/>
        <w:b/>
        <w:bCs/>
        <w:sz w:val="28"/>
        <w:szCs w:val="28"/>
      </w:rPr>
      <w:tab/>
      <w:t xml:space="preserve"> </w:t>
    </w:r>
    <w:r w:rsidRPr="00E430FE">
      <w:rPr>
        <w:rFonts w:ascii="Angsana New" w:hAnsi="Angsana New"/>
        <w:b/>
        <w:bCs/>
        <w:sz w:val="28"/>
        <w:szCs w:val="28"/>
      </w:rPr>
      <w:t>“</w:t>
    </w:r>
    <w:r w:rsidRPr="00E430FE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769635EF" w14:textId="52918FAE" w:rsidR="002071FD" w:rsidRPr="003A4BFD" w:rsidRDefault="002071FD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E430F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3A4BFD">
      <w:rPr>
        <w:rFonts w:ascii="Angsana New" w:hAnsi="Angsana New" w:hint="cs"/>
        <w:b/>
        <w:bCs/>
        <w:sz w:val="28"/>
        <w:szCs w:val="28"/>
      </w:rPr>
      <w:t>3</w:t>
    </w:r>
    <w:r w:rsidR="00F746E5">
      <w:rPr>
        <w:rFonts w:ascii="Angsana New" w:hAnsi="Angsana New"/>
        <w:b/>
        <w:bCs/>
        <w:sz w:val="28"/>
        <w:szCs w:val="28"/>
      </w:rPr>
      <w:t>0</w:t>
    </w:r>
    <w:r w:rsidRPr="00E430F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1B66A8" w:rsidRPr="00E430FE">
      <w:rPr>
        <w:rFonts w:ascii="Angsana New" w:hAnsi="Angsana New" w:hint="cs"/>
        <w:b/>
        <w:bCs/>
        <w:sz w:val="28"/>
        <w:szCs w:val="28"/>
        <w:cs/>
      </w:rPr>
      <w:t>ม</w:t>
    </w:r>
    <w:r w:rsidR="00F746E5" w:rsidRPr="00E430FE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E430F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A4BFD">
      <w:rPr>
        <w:rFonts w:ascii="Angsana New" w:hAnsi="Angsana New" w:hint="cs"/>
        <w:b/>
        <w:bCs/>
        <w:sz w:val="28"/>
        <w:szCs w:val="28"/>
      </w:rPr>
      <w:t>256</w:t>
    </w:r>
    <w:r w:rsidR="001B66A8" w:rsidRPr="003A4BFD">
      <w:rPr>
        <w:rFonts w:ascii="Angsana New" w:hAnsi="Angsana New"/>
        <w:b/>
        <w:bCs/>
        <w:sz w:val="28"/>
        <w:szCs w:val="28"/>
      </w:rPr>
      <w:t>9</w:t>
    </w:r>
  </w:p>
  <w:p w14:paraId="6B02DAD8" w14:textId="77777777" w:rsidR="002071FD" w:rsidRPr="00225770" w:rsidRDefault="002071FD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4C8D" w14:textId="77777777" w:rsidR="00FC545D" w:rsidRDefault="00FC54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DDB8" w14:textId="2C42B97A" w:rsidR="002071FD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E430FE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430FE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430FE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ab/>
    </w:r>
    <w:r w:rsidRPr="00E430FE"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E430FE">
      <w:rPr>
        <w:rFonts w:ascii="Angsana New" w:hAnsi="Angsana New"/>
        <w:b/>
        <w:bCs/>
        <w:sz w:val="28"/>
        <w:szCs w:val="28"/>
        <w:cs/>
      </w:rPr>
      <w:t xml:space="preserve"> </w:t>
    </w:r>
    <w:r w:rsidRPr="00E430FE"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 w:rsidRPr="00E430FE">
      <w:rPr>
        <w:rFonts w:ascii="Angsana New" w:hAnsi="Angsana New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ab/>
    </w:r>
    <w:r w:rsidRPr="00E430FE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="00836980">
      <w:rPr>
        <w:rFonts w:ascii="Angsana New" w:hAnsi="Angsana New"/>
        <w:b/>
        <w:bCs/>
        <w:sz w:val="28"/>
        <w:szCs w:val="28"/>
      </w:rPr>
      <w:t xml:space="preserve">  </w:t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E430FE">
      <w:rPr>
        <w:rFonts w:ascii="Angsana New" w:hAnsi="Angsana New" w:hint="cs"/>
        <w:b/>
        <w:bCs/>
        <w:sz w:val="28"/>
        <w:szCs w:val="28"/>
        <w:cs/>
      </w:rPr>
      <w:t xml:space="preserve">สอบทานแล้ว”                    </w:t>
    </w:r>
  </w:p>
  <w:p w14:paraId="1548CD77" w14:textId="3DE385E0" w:rsidR="002071FD" w:rsidRPr="002D0232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E430F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F746E5" w:rsidRPr="00F746E5">
      <w:rPr>
        <w:rFonts w:ascii="Angsana New" w:hAnsi="Angsana New"/>
        <w:b/>
        <w:bCs/>
        <w:sz w:val="28"/>
        <w:szCs w:val="28"/>
      </w:rPr>
      <w:t xml:space="preserve">30 </w:t>
    </w:r>
    <w:r w:rsidR="00F746E5" w:rsidRPr="00E430FE">
      <w:rPr>
        <w:rFonts w:ascii="Angsana New" w:hAnsi="Angsana New"/>
        <w:b/>
        <w:bCs/>
        <w:sz w:val="28"/>
        <w:szCs w:val="28"/>
        <w:cs/>
      </w:rPr>
      <w:t xml:space="preserve">มิถุนายน </w:t>
    </w:r>
    <w:r w:rsidR="00256AB6">
      <w:rPr>
        <w:rFonts w:ascii="Angsana New" w:hAnsi="Angsana New" w:hint="cs"/>
        <w:b/>
        <w:bCs/>
        <w:sz w:val="28"/>
        <w:szCs w:val="28"/>
      </w:rPr>
      <w:t>2569</w:t>
    </w:r>
  </w:p>
  <w:p w14:paraId="105F1B2D" w14:textId="77777777" w:rsidR="002071FD" w:rsidRPr="00637127" w:rsidRDefault="002071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8FA1" w14:textId="77777777" w:rsidR="002071FD" w:rsidRPr="00E430FE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E430F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430FE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E430FE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E430FE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2071FD" w:rsidRPr="00E430FE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E430F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E430FE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E430FE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30FE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E430FE">
      <w:rPr>
        <w:rFonts w:ascii="Angsana New" w:hAnsi="Angsana New"/>
        <w:b/>
        <w:bCs/>
        <w:sz w:val="32"/>
        <w:szCs w:val="32"/>
        <w:cs/>
      </w:rPr>
      <w:t xml:space="preserve"> </w:t>
    </w:r>
    <w:r w:rsidRPr="00E430FE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E430FE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E430FE">
      <w:rPr>
        <w:rFonts w:ascii="Angsana New" w:hAnsi="Angsana New"/>
        <w:b/>
        <w:bCs/>
        <w:sz w:val="32"/>
        <w:szCs w:val="32"/>
        <w:cs/>
      </w:rPr>
      <w:t xml:space="preserve"> </w:t>
    </w:r>
    <w:r w:rsidRPr="00E430FE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E430FE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30FE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E430FE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E430FE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2071FD" w:rsidRPr="0093624F" w:rsidRDefault="002071F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B007" w14:textId="35E1DDEC" w:rsidR="002071FD" w:rsidRPr="00E430FE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E430FE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430FE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430FE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E430FE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727AC6DE" w14:textId="61D80FB2" w:rsidR="002071FD" w:rsidRPr="00E430FE" w:rsidRDefault="002071FD" w:rsidP="00DD79F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64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E430FE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DD79F5">
      <w:rPr>
        <w:rFonts w:ascii="Angsana New" w:hAnsi="Angsana New"/>
        <w:b/>
        <w:bCs/>
        <w:sz w:val="28"/>
        <w:szCs w:val="28"/>
      </w:rPr>
      <w:tab/>
    </w:r>
    <w:r w:rsidR="00836980">
      <w:rPr>
        <w:rFonts w:ascii="Angsana New" w:hAnsi="Angsana New"/>
        <w:b/>
        <w:bCs/>
        <w:sz w:val="28"/>
        <w:szCs w:val="28"/>
      </w:rPr>
      <w:t xml:space="preserve"> </w:t>
    </w:r>
    <w:r w:rsidRPr="00E430FE">
      <w:rPr>
        <w:rFonts w:ascii="Angsana New" w:hAnsi="Angsana New" w:hint="cs"/>
        <w:b/>
        <w:bCs/>
        <w:sz w:val="28"/>
        <w:szCs w:val="28"/>
      </w:rPr>
      <w:t>“</w:t>
    </w:r>
    <w:r w:rsidRPr="00E430FE">
      <w:rPr>
        <w:rFonts w:ascii="Angsana New" w:hAnsi="Angsana New" w:hint="cs"/>
        <w:b/>
        <w:bCs/>
        <w:sz w:val="28"/>
        <w:szCs w:val="28"/>
        <w:cs/>
      </w:rPr>
      <w:t>สอบทานแล้ว”</w:t>
    </w:r>
  </w:p>
  <w:p w14:paraId="6B2C3A0B" w14:textId="5FFD9AF5" w:rsidR="002071FD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E430FE">
      <w:rPr>
        <w:rFonts w:ascii="Angsana New" w:hAnsi="Angsana New"/>
        <w:b/>
        <w:bCs/>
        <w:sz w:val="28"/>
        <w:szCs w:val="28"/>
        <w:cs/>
      </w:rPr>
      <w:t>วันที่</w:t>
    </w:r>
    <w:r w:rsidRPr="00E430F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F746E5" w:rsidRPr="00F746E5">
      <w:rPr>
        <w:rFonts w:ascii="Angsana New" w:hAnsi="Angsana New"/>
        <w:b/>
        <w:bCs/>
        <w:sz w:val="28"/>
        <w:szCs w:val="28"/>
      </w:rPr>
      <w:t xml:space="preserve">30 </w:t>
    </w:r>
    <w:r w:rsidR="00F746E5" w:rsidRPr="00E430FE">
      <w:rPr>
        <w:rFonts w:ascii="Angsana New" w:hAnsi="Angsana New"/>
        <w:b/>
        <w:bCs/>
        <w:sz w:val="28"/>
        <w:szCs w:val="28"/>
        <w:cs/>
      </w:rPr>
      <w:t xml:space="preserve">มิถุนายน </w:t>
    </w:r>
    <w:r w:rsidR="00256AB6">
      <w:rPr>
        <w:rFonts w:ascii="Angsana New" w:hAnsi="Angsana New" w:hint="cs"/>
        <w:b/>
        <w:bCs/>
        <w:sz w:val="28"/>
        <w:szCs w:val="28"/>
      </w:rPr>
      <w:t>2569</w:t>
    </w:r>
  </w:p>
  <w:p w14:paraId="1ABB9A88" w14:textId="77777777" w:rsidR="002071FD" w:rsidRPr="00E430FE" w:rsidRDefault="002071FD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AE751F7"/>
    <w:multiLevelType w:val="multilevel"/>
    <w:tmpl w:val="23302D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F12D4D"/>
    <w:multiLevelType w:val="hybridMultilevel"/>
    <w:tmpl w:val="515E16C4"/>
    <w:lvl w:ilvl="0" w:tplc="CED42972">
      <w:start w:val="1"/>
      <w:numFmt w:val="decimal"/>
      <w:lvlText w:val="14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8" w15:restartNumberingAfterBreak="0">
    <w:nsid w:val="2E966C92"/>
    <w:multiLevelType w:val="hybridMultilevel"/>
    <w:tmpl w:val="F7D40470"/>
    <w:lvl w:ilvl="0" w:tplc="A96E6956">
      <w:start w:val="1"/>
      <w:numFmt w:val="decimal"/>
      <w:lvlText w:val="1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31FA"/>
    <w:multiLevelType w:val="hybridMultilevel"/>
    <w:tmpl w:val="E9FC2CC0"/>
    <w:lvl w:ilvl="0" w:tplc="77B4A298">
      <w:start w:val="3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3D1F7C7F"/>
    <w:multiLevelType w:val="hybridMultilevel"/>
    <w:tmpl w:val="F41EAFC8"/>
    <w:lvl w:ilvl="0" w:tplc="80302F7C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13F98"/>
    <w:multiLevelType w:val="hybridMultilevel"/>
    <w:tmpl w:val="6FC0B826"/>
    <w:lvl w:ilvl="0" w:tplc="80302F7C">
      <w:start w:val="1"/>
      <w:numFmt w:val="bullet"/>
      <w:lvlText w:val="-"/>
      <w:lvlJc w:val="left"/>
      <w:pPr>
        <w:ind w:left="89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3EA27F6C"/>
    <w:multiLevelType w:val="hybridMultilevel"/>
    <w:tmpl w:val="0A3E3840"/>
    <w:lvl w:ilvl="0" w:tplc="877C35A2">
      <w:start w:val="1"/>
      <w:numFmt w:val="thaiLetters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521A0448"/>
    <w:multiLevelType w:val="hybridMultilevel"/>
    <w:tmpl w:val="9C587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ED00E77"/>
    <w:multiLevelType w:val="multilevel"/>
    <w:tmpl w:val="6DD030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38B177D"/>
    <w:multiLevelType w:val="hybridMultilevel"/>
    <w:tmpl w:val="AD6CAB90"/>
    <w:lvl w:ilvl="0" w:tplc="E6C82F9A">
      <w:start w:val="50"/>
      <w:numFmt w:val="bullet"/>
      <w:lvlText w:val="-"/>
      <w:lvlJc w:val="left"/>
      <w:pPr>
        <w:ind w:left="16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AC6928"/>
    <w:multiLevelType w:val="hybridMultilevel"/>
    <w:tmpl w:val="EB0CE8EE"/>
    <w:lvl w:ilvl="0" w:tplc="877C35A2">
      <w:start w:val="1"/>
      <w:numFmt w:val="thaiLetters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D5F6BDA"/>
    <w:multiLevelType w:val="singleLevel"/>
    <w:tmpl w:val="A83CA2B6"/>
    <w:lvl w:ilvl="0">
      <w:start w:val="1"/>
      <w:numFmt w:val="decimal"/>
      <w:lvlText w:val="1.2.%1"/>
      <w:lvlJc w:val="left"/>
      <w:pPr>
        <w:ind w:left="1778" w:hanging="360"/>
      </w:pPr>
      <w:rPr>
        <w:rFonts w:hint="default"/>
        <w:b w:val="0"/>
        <w:bCs w:val="0"/>
        <w:lang w:bidi="th-TH"/>
      </w:rPr>
    </w:lvl>
  </w:abstractNum>
  <w:abstractNum w:abstractNumId="34" w15:restartNumberingAfterBreak="0">
    <w:nsid w:val="7DCF3F1B"/>
    <w:multiLevelType w:val="hybridMultilevel"/>
    <w:tmpl w:val="1360C440"/>
    <w:lvl w:ilvl="0" w:tplc="6EEAA0D8">
      <w:start w:val="1"/>
      <w:numFmt w:val="decimal"/>
      <w:lvlText w:val="%1."/>
      <w:lvlJc w:val="left"/>
      <w:pPr>
        <w:ind w:left="135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26551061">
    <w:abstractNumId w:val="6"/>
  </w:num>
  <w:num w:numId="2" w16cid:durableId="908225290">
    <w:abstractNumId w:val="5"/>
  </w:num>
  <w:num w:numId="3" w16cid:durableId="174393235">
    <w:abstractNumId w:val="9"/>
  </w:num>
  <w:num w:numId="4" w16cid:durableId="1760367656">
    <w:abstractNumId w:val="7"/>
  </w:num>
  <w:num w:numId="5" w16cid:durableId="770472949">
    <w:abstractNumId w:val="8"/>
  </w:num>
  <w:num w:numId="6" w16cid:durableId="1437945668">
    <w:abstractNumId w:val="3"/>
  </w:num>
  <w:num w:numId="7" w16cid:durableId="508982330">
    <w:abstractNumId w:val="2"/>
  </w:num>
  <w:num w:numId="8" w16cid:durableId="1470973194">
    <w:abstractNumId w:val="0"/>
  </w:num>
  <w:num w:numId="9" w16cid:durableId="1486358529">
    <w:abstractNumId w:val="1"/>
  </w:num>
  <w:num w:numId="10" w16cid:durableId="322660597">
    <w:abstractNumId w:val="4"/>
  </w:num>
  <w:num w:numId="11" w16cid:durableId="1225604204">
    <w:abstractNumId w:val="21"/>
  </w:num>
  <w:num w:numId="12" w16cid:durableId="1873152473">
    <w:abstractNumId w:val="15"/>
  </w:num>
  <w:num w:numId="13" w16cid:durableId="1412585059">
    <w:abstractNumId w:val="31"/>
  </w:num>
  <w:num w:numId="14" w16cid:durableId="138153634">
    <w:abstractNumId w:val="19"/>
  </w:num>
  <w:num w:numId="15" w16cid:durableId="451486457">
    <w:abstractNumId w:val="26"/>
  </w:num>
  <w:num w:numId="16" w16cid:durableId="680932193">
    <w:abstractNumId w:val="12"/>
  </w:num>
  <w:num w:numId="17" w16cid:durableId="580411329">
    <w:abstractNumId w:val="13"/>
  </w:num>
  <w:num w:numId="18" w16cid:durableId="1098452353">
    <w:abstractNumId w:val="11"/>
  </w:num>
  <w:num w:numId="19" w16cid:durableId="549147321">
    <w:abstractNumId w:val="17"/>
  </w:num>
  <w:num w:numId="20" w16cid:durableId="369306714">
    <w:abstractNumId w:val="29"/>
  </w:num>
  <w:num w:numId="21" w16cid:durableId="1618566971">
    <w:abstractNumId w:val="28"/>
  </w:num>
  <w:num w:numId="22" w16cid:durableId="601300961">
    <w:abstractNumId w:val="25"/>
  </w:num>
  <w:num w:numId="23" w16cid:durableId="899051216">
    <w:abstractNumId w:val="34"/>
  </w:num>
  <w:num w:numId="24" w16cid:durableId="651911151">
    <w:abstractNumId w:val="18"/>
  </w:num>
  <w:num w:numId="25" w16cid:durableId="2053074899">
    <w:abstractNumId w:val="24"/>
  </w:num>
  <w:num w:numId="26" w16cid:durableId="2000964493">
    <w:abstractNumId w:val="16"/>
  </w:num>
  <w:num w:numId="27" w16cid:durableId="1336153343">
    <w:abstractNumId w:val="23"/>
  </w:num>
  <w:num w:numId="28" w16cid:durableId="1785148093">
    <w:abstractNumId w:val="20"/>
  </w:num>
  <w:num w:numId="29" w16cid:durableId="433282297">
    <w:abstractNumId w:val="10"/>
  </w:num>
  <w:num w:numId="30" w16cid:durableId="657731334">
    <w:abstractNumId w:val="22"/>
  </w:num>
  <w:num w:numId="31" w16cid:durableId="1519464216">
    <w:abstractNumId w:val="32"/>
  </w:num>
  <w:num w:numId="32" w16cid:durableId="1523784088">
    <w:abstractNumId w:val="14"/>
  </w:num>
  <w:num w:numId="33" w16cid:durableId="1839299914">
    <w:abstractNumId w:val="33"/>
  </w:num>
  <w:num w:numId="34" w16cid:durableId="640573731">
    <w:abstractNumId w:val="27"/>
  </w:num>
  <w:num w:numId="35" w16cid:durableId="1086419651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DA0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ABF"/>
    <w:rsid w:val="00002D9A"/>
    <w:rsid w:val="00002EE8"/>
    <w:rsid w:val="00002F31"/>
    <w:rsid w:val="0000302C"/>
    <w:rsid w:val="000036DF"/>
    <w:rsid w:val="00003D77"/>
    <w:rsid w:val="00003E80"/>
    <w:rsid w:val="00004735"/>
    <w:rsid w:val="0000478C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14F"/>
    <w:rsid w:val="00007236"/>
    <w:rsid w:val="000072DA"/>
    <w:rsid w:val="0000740C"/>
    <w:rsid w:val="00007631"/>
    <w:rsid w:val="0000770E"/>
    <w:rsid w:val="000077F7"/>
    <w:rsid w:val="000078E0"/>
    <w:rsid w:val="00007A61"/>
    <w:rsid w:val="00007A96"/>
    <w:rsid w:val="00007FAE"/>
    <w:rsid w:val="00010251"/>
    <w:rsid w:val="000102C6"/>
    <w:rsid w:val="000106F1"/>
    <w:rsid w:val="00010A8B"/>
    <w:rsid w:val="000114F7"/>
    <w:rsid w:val="000114FB"/>
    <w:rsid w:val="0001157B"/>
    <w:rsid w:val="00011886"/>
    <w:rsid w:val="000118FF"/>
    <w:rsid w:val="00011D3A"/>
    <w:rsid w:val="00011FDB"/>
    <w:rsid w:val="00012139"/>
    <w:rsid w:val="000125BD"/>
    <w:rsid w:val="000129CC"/>
    <w:rsid w:val="00012B7E"/>
    <w:rsid w:val="00013434"/>
    <w:rsid w:val="00013586"/>
    <w:rsid w:val="00013B52"/>
    <w:rsid w:val="00013C24"/>
    <w:rsid w:val="00013E0F"/>
    <w:rsid w:val="00013E34"/>
    <w:rsid w:val="00014556"/>
    <w:rsid w:val="00014620"/>
    <w:rsid w:val="00014799"/>
    <w:rsid w:val="00014D18"/>
    <w:rsid w:val="000151B1"/>
    <w:rsid w:val="000156BA"/>
    <w:rsid w:val="00015810"/>
    <w:rsid w:val="0001590C"/>
    <w:rsid w:val="000159C2"/>
    <w:rsid w:val="00015AE9"/>
    <w:rsid w:val="00015C44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109"/>
    <w:rsid w:val="00021538"/>
    <w:rsid w:val="000215A9"/>
    <w:rsid w:val="0002172F"/>
    <w:rsid w:val="000217E7"/>
    <w:rsid w:val="00021949"/>
    <w:rsid w:val="00021D81"/>
    <w:rsid w:val="00021E60"/>
    <w:rsid w:val="0002210D"/>
    <w:rsid w:val="0002214A"/>
    <w:rsid w:val="000223A6"/>
    <w:rsid w:val="000223E4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746"/>
    <w:rsid w:val="00025C9B"/>
    <w:rsid w:val="00025C9F"/>
    <w:rsid w:val="00025E2C"/>
    <w:rsid w:val="00026148"/>
    <w:rsid w:val="00026931"/>
    <w:rsid w:val="00026A4C"/>
    <w:rsid w:val="00026E47"/>
    <w:rsid w:val="00027121"/>
    <w:rsid w:val="00027406"/>
    <w:rsid w:val="00027825"/>
    <w:rsid w:val="00027939"/>
    <w:rsid w:val="00027C26"/>
    <w:rsid w:val="00027DBC"/>
    <w:rsid w:val="00030356"/>
    <w:rsid w:val="000304F1"/>
    <w:rsid w:val="000307A3"/>
    <w:rsid w:val="000308D1"/>
    <w:rsid w:val="00030E2F"/>
    <w:rsid w:val="00031235"/>
    <w:rsid w:val="00031329"/>
    <w:rsid w:val="000314CA"/>
    <w:rsid w:val="00031905"/>
    <w:rsid w:val="00031B51"/>
    <w:rsid w:val="00031BF9"/>
    <w:rsid w:val="00032344"/>
    <w:rsid w:val="00032A34"/>
    <w:rsid w:val="00032A77"/>
    <w:rsid w:val="00033058"/>
    <w:rsid w:val="000330E1"/>
    <w:rsid w:val="0003330E"/>
    <w:rsid w:val="00033513"/>
    <w:rsid w:val="00033B7A"/>
    <w:rsid w:val="00033C02"/>
    <w:rsid w:val="000341A0"/>
    <w:rsid w:val="00034258"/>
    <w:rsid w:val="0003452F"/>
    <w:rsid w:val="000348A9"/>
    <w:rsid w:val="000348FC"/>
    <w:rsid w:val="00034A0E"/>
    <w:rsid w:val="00034E89"/>
    <w:rsid w:val="0003514E"/>
    <w:rsid w:val="0003550E"/>
    <w:rsid w:val="00035B30"/>
    <w:rsid w:val="00035CED"/>
    <w:rsid w:val="00035E84"/>
    <w:rsid w:val="00035F2E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15F9"/>
    <w:rsid w:val="00041677"/>
    <w:rsid w:val="000416D5"/>
    <w:rsid w:val="0004184A"/>
    <w:rsid w:val="000419A3"/>
    <w:rsid w:val="00041A01"/>
    <w:rsid w:val="00041BD0"/>
    <w:rsid w:val="00041CF6"/>
    <w:rsid w:val="00041F85"/>
    <w:rsid w:val="00042006"/>
    <w:rsid w:val="000429E6"/>
    <w:rsid w:val="00042C9E"/>
    <w:rsid w:val="00042DE6"/>
    <w:rsid w:val="00042F82"/>
    <w:rsid w:val="00043419"/>
    <w:rsid w:val="00043588"/>
    <w:rsid w:val="0004358E"/>
    <w:rsid w:val="00043669"/>
    <w:rsid w:val="00043980"/>
    <w:rsid w:val="00043A9B"/>
    <w:rsid w:val="00043A9E"/>
    <w:rsid w:val="00043BA7"/>
    <w:rsid w:val="00044793"/>
    <w:rsid w:val="00044819"/>
    <w:rsid w:val="000448CF"/>
    <w:rsid w:val="00044BDC"/>
    <w:rsid w:val="00044C08"/>
    <w:rsid w:val="0004570E"/>
    <w:rsid w:val="00045738"/>
    <w:rsid w:val="000459B6"/>
    <w:rsid w:val="00045A69"/>
    <w:rsid w:val="00045A88"/>
    <w:rsid w:val="00045FBB"/>
    <w:rsid w:val="00046847"/>
    <w:rsid w:val="00047072"/>
    <w:rsid w:val="00047226"/>
    <w:rsid w:val="000473D7"/>
    <w:rsid w:val="00047FD9"/>
    <w:rsid w:val="000502C9"/>
    <w:rsid w:val="00050571"/>
    <w:rsid w:val="000510AF"/>
    <w:rsid w:val="000510F4"/>
    <w:rsid w:val="00051138"/>
    <w:rsid w:val="00051F65"/>
    <w:rsid w:val="00051F90"/>
    <w:rsid w:val="0005244B"/>
    <w:rsid w:val="00052909"/>
    <w:rsid w:val="00052AE3"/>
    <w:rsid w:val="00052ED5"/>
    <w:rsid w:val="00053099"/>
    <w:rsid w:val="000533E0"/>
    <w:rsid w:val="000536C7"/>
    <w:rsid w:val="00053954"/>
    <w:rsid w:val="00053978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DBF"/>
    <w:rsid w:val="00055F02"/>
    <w:rsid w:val="00055FF8"/>
    <w:rsid w:val="000569D6"/>
    <w:rsid w:val="00056B95"/>
    <w:rsid w:val="00056C13"/>
    <w:rsid w:val="00056C7A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E8F"/>
    <w:rsid w:val="00063226"/>
    <w:rsid w:val="000633D5"/>
    <w:rsid w:val="00063B7F"/>
    <w:rsid w:val="00063C1D"/>
    <w:rsid w:val="000640FF"/>
    <w:rsid w:val="000650FF"/>
    <w:rsid w:val="00065110"/>
    <w:rsid w:val="000653D9"/>
    <w:rsid w:val="00065541"/>
    <w:rsid w:val="000656E3"/>
    <w:rsid w:val="00065864"/>
    <w:rsid w:val="00065A9F"/>
    <w:rsid w:val="00065C6A"/>
    <w:rsid w:val="00065CD6"/>
    <w:rsid w:val="00065E3D"/>
    <w:rsid w:val="0006668C"/>
    <w:rsid w:val="00066D53"/>
    <w:rsid w:val="0006724C"/>
    <w:rsid w:val="00067262"/>
    <w:rsid w:val="000673C9"/>
    <w:rsid w:val="00067794"/>
    <w:rsid w:val="000679E6"/>
    <w:rsid w:val="00067A28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1E7C"/>
    <w:rsid w:val="00072019"/>
    <w:rsid w:val="000725B2"/>
    <w:rsid w:val="000727DE"/>
    <w:rsid w:val="00072C74"/>
    <w:rsid w:val="00072F48"/>
    <w:rsid w:val="000730F4"/>
    <w:rsid w:val="00073338"/>
    <w:rsid w:val="0007338D"/>
    <w:rsid w:val="00073560"/>
    <w:rsid w:val="000738BB"/>
    <w:rsid w:val="00073C23"/>
    <w:rsid w:val="00073E7D"/>
    <w:rsid w:val="000747D9"/>
    <w:rsid w:val="00074A1A"/>
    <w:rsid w:val="00074B13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0E1F"/>
    <w:rsid w:val="000817D7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CB4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87DE2"/>
    <w:rsid w:val="00090283"/>
    <w:rsid w:val="00090399"/>
    <w:rsid w:val="00090B69"/>
    <w:rsid w:val="00090F01"/>
    <w:rsid w:val="00090F25"/>
    <w:rsid w:val="00091117"/>
    <w:rsid w:val="0009130A"/>
    <w:rsid w:val="0009145E"/>
    <w:rsid w:val="00091C8F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D35"/>
    <w:rsid w:val="00092E14"/>
    <w:rsid w:val="00092E87"/>
    <w:rsid w:val="00092EC8"/>
    <w:rsid w:val="0009329B"/>
    <w:rsid w:val="000932E0"/>
    <w:rsid w:val="000934B0"/>
    <w:rsid w:val="000935FC"/>
    <w:rsid w:val="00093DFC"/>
    <w:rsid w:val="00094094"/>
    <w:rsid w:val="000940DA"/>
    <w:rsid w:val="0009433E"/>
    <w:rsid w:val="0009446D"/>
    <w:rsid w:val="0009495B"/>
    <w:rsid w:val="000949F8"/>
    <w:rsid w:val="00094E26"/>
    <w:rsid w:val="00095357"/>
    <w:rsid w:val="000957E8"/>
    <w:rsid w:val="00095E9E"/>
    <w:rsid w:val="00095F8F"/>
    <w:rsid w:val="000966E7"/>
    <w:rsid w:val="00096CDF"/>
    <w:rsid w:val="00096D4B"/>
    <w:rsid w:val="000975F4"/>
    <w:rsid w:val="00097763"/>
    <w:rsid w:val="000978A4"/>
    <w:rsid w:val="00097BE1"/>
    <w:rsid w:val="00097D05"/>
    <w:rsid w:val="00097D91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5C4"/>
    <w:rsid w:val="000A17E0"/>
    <w:rsid w:val="000A1D71"/>
    <w:rsid w:val="000A1E35"/>
    <w:rsid w:val="000A236C"/>
    <w:rsid w:val="000A2B65"/>
    <w:rsid w:val="000A2C20"/>
    <w:rsid w:val="000A2FAF"/>
    <w:rsid w:val="000A314D"/>
    <w:rsid w:val="000A331E"/>
    <w:rsid w:val="000A3554"/>
    <w:rsid w:val="000A37E8"/>
    <w:rsid w:val="000A3820"/>
    <w:rsid w:val="000A3839"/>
    <w:rsid w:val="000A386F"/>
    <w:rsid w:val="000A3938"/>
    <w:rsid w:val="000A39EB"/>
    <w:rsid w:val="000A3AF2"/>
    <w:rsid w:val="000A3CCA"/>
    <w:rsid w:val="000A3E53"/>
    <w:rsid w:val="000A3F75"/>
    <w:rsid w:val="000A44AF"/>
    <w:rsid w:val="000A494D"/>
    <w:rsid w:val="000A4D80"/>
    <w:rsid w:val="000A4D89"/>
    <w:rsid w:val="000A502A"/>
    <w:rsid w:val="000A51A7"/>
    <w:rsid w:val="000A531D"/>
    <w:rsid w:val="000A5491"/>
    <w:rsid w:val="000A54F1"/>
    <w:rsid w:val="000A567D"/>
    <w:rsid w:val="000A5684"/>
    <w:rsid w:val="000A56EA"/>
    <w:rsid w:val="000A654F"/>
    <w:rsid w:val="000A76D2"/>
    <w:rsid w:val="000A788A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D20"/>
    <w:rsid w:val="000B1F6D"/>
    <w:rsid w:val="000B2048"/>
    <w:rsid w:val="000B2320"/>
    <w:rsid w:val="000B26AF"/>
    <w:rsid w:val="000B2AC6"/>
    <w:rsid w:val="000B32A0"/>
    <w:rsid w:val="000B3475"/>
    <w:rsid w:val="000B3877"/>
    <w:rsid w:val="000B3A0F"/>
    <w:rsid w:val="000B3A8F"/>
    <w:rsid w:val="000B3C6D"/>
    <w:rsid w:val="000B3D0C"/>
    <w:rsid w:val="000B407A"/>
    <w:rsid w:val="000B40F1"/>
    <w:rsid w:val="000B417B"/>
    <w:rsid w:val="000B43C0"/>
    <w:rsid w:val="000B453A"/>
    <w:rsid w:val="000B460F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52"/>
    <w:rsid w:val="000B5CFC"/>
    <w:rsid w:val="000B5E26"/>
    <w:rsid w:val="000B63F6"/>
    <w:rsid w:val="000B6B11"/>
    <w:rsid w:val="000B6E81"/>
    <w:rsid w:val="000B6F5A"/>
    <w:rsid w:val="000B7137"/>
    <w:rsid w:val="000B7604"/>
    <w:rsid w:val="000B795F"/>
    <w:rsid w:val="000B7A6B"/>
    <w:rsid w:val="000B7C10"/>
    <w:rsid w:val="000B7C4F"/>
    <w:rsid w:val="000B7FE4"/>
    <w:rsid w:val="000C03A4"/>
    <w:rsid w:val="000C06A9"/>
    <w:rsid w:val="000C0752"/>
    <w:rsid w:val="000C07B9"/>
    <w:rsid w:val="000C0BD4"/>
    <w:rsid w:val="000C0D13"/>
    <w:rsid w:val="000C1025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33E"/>
    <w:rsid w:val="000C470C"/>
    <w:rsid w:val="000C4A0D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370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771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C3B"/>
    <w:rsid w:val="000D5DCC"/>
    <w:rsid w:val="000D602A"/>
    <w:rsid w:val="000D6394"/>
    <w:rsid w:val="000D63FB"/>
    <w:rsid w:val="000D644B"/>
    <w:rsid w:val="000D6962"/>
    <w:rsid w:val="000D69DC"/>
    <w:rsid w:val="000D6A2D"/>
    <w:rsid w:val="000D6C04"/>
    <w:rsid w:val="000D70A1"/>
    <w:rsid w:val="000D7128"/>
    <w:rsid w:val="000D71FF"/>
    <w:rsid w:val="000D72D3"/>
    <w:rsid w:val="000D7735"/>
    <w:rsid w:val="000D7832"/>
    <w:rsid w:val="000D7EDF"/>
    <w:rsid w:val="000E0041"/>
    <w:rsid w:val="000E01DA"/>
    <w:rsid w:val="000E02A2"/>
    <w:rsid w:val="000E0421"/>
    <w:rsid w:val="000E0428"/>
    <w:rsid w:val="000E05DE"/>
    <w:rsid w:val="000E0657"/>
    <w:rsid w:val="000E0880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6E"/>
    <w:rsid w:val="000E28E1"/>
    <w:rsid w:val="000E2B14"/>
    <w:rsid w:val="000E2BB4"/>
    <w:rsid w:val="000E2D30"/>
    <w:rsid w:val="000E2DC6"/>
    <w:rsid w:val="000E336C"/>
    <w:rsid w:val="000E343D"/>
    <w:rsid w:val="000E353F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118"/>
    <w:rsid w:val="000E5552"/>
    <w:rsid w:val="000E5611"/>
    <w:rsid w:val="000E594F"/>
    <w:rsid w:val="000E59D3"/>
    <w:rsid w:val="000E5A00"/>
    <w:rsid w:val="000E5AE3"/>
    <w:rsid w:val="000E5D3F"/>
    <w:rsid w:val="000E5E83"/>
    <w:rsid w:val="000E5FE1"/>
    <w:rsid w:val="000E61EA"/>
    <w:rsid w:val="000E6645"/>
    <w:rsid w:val="000E6766"/>
    <w:rsid w:val="000E67B8"/>
    <w:rsid w:val="000E6A8B"/>
    <w:rsid w:val="000E6DD7"/>
    <w:rsid w:val="000E6E4F"/>
    <w:rsid w:val="000E6EEE"/>
    <w:rsid w:val="000E6FCC"/>
    <w:rsid w:val="000E71FF"/>
    <w:rsid w:val="000E728A"/>
    <w:rsid w:val="000E7458"/>
    <w:rsid w:val="000E7750"/>
    <w:rsid w:val="000E785C"/>
    <w:rsid w:val="000E7AE9"/>
    <w:rsid w:val="000E7FF7"/>
    <w:rsid w:val="000F01B8"/>
    <w:rsid w:val="000F0239"/>
    <w:rsid w:val="000F0421"/>
    <w:rsid w:val="000F09F4"/>
    <w:rsid w:val="000F0C89"/>
    <w:rsid w:val="000F0D51"/>
    <w:rsid w:val="000F1165"/>
    <w:rsid w:val="000F11F6"/>
    <w:rsid w:val="000F1414"/>
    <w:rsid w:val="000F15FF"/>
    <w:rsid w:val="000F18C6"/>
    <w:rsid w:val="000F1B9C"/>
    <w:rsid w:val="000F1E19"/>
    <w:rsid w:val="000F1E51"/>
    <w:rsid w:val="000F1E68"/>
    <w:rsid w:val="000F21F4"/>
    <w:rsid w:val="000F2433"/>
    <w:rsid w:val="000F288C"/>
    <w:rsid w:val="000F28BF"/>
    <w:rsid w:val="000F2ED5"/>
    <w:rsid w:val="000F30E4"/>
    <w:rsid w:val="000F3579"/>
    <w:rsid w:val="000F3D51"/>
    <w:rsid w:val="000F42DA"/>
    <w:rsid w:val="000F47BB"/>
    <w:rsid w:val="000F48A6"/>
    <w:rsid w:val="000F4E34"/>
    <w:rsid w:val="000F50DA"/>
    <w:rsid w:val="000F5A00"/>
    <w:rsid w:val="000F5E09"/>
    <w:rsid w:val="000F5F95"/>
    <w:rsid w:val="000F6769"/>
    <w:rsid w:val="000F690E"/>
    <w:rsid w:val="000F699B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0F7DCE"/>
    <w:rsid w:val="00100345"/>
    <w:rsid w:val="0010146E"/>
    <w:rsid w:val="001016C6"/>
    <w:rsid w:val="00101D19"/>
    <w:rsid w:val="00101F50"/>
    <w:rsid w:val="00102338"/>
    <w:rsid w:val="00102413"/>
    <w:rsid w:val="00102534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3EE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0"/>
    <w:rsid w:val="00106A9C"/>
    <w:rsid w:val="00106E3C"/>
    <w:rsid w:val="00106E75"/>
    <w:rsid w:val="00106EFA"/>
    <w:rsid w:val="001073AA"/>
    <w:rsid w:val="0010769F"/>
    <w:rsid w:val="0010776C"/>
    <w:rsid w:val="00107915"/>
    <w:rsid w:val="00107959"/>
    <w:rsid w:val="001079E7"/>
    <w:rsid w:val="00107A7C"/>
    <w:rsid w:val="0011046C"/>
    <w:rsid w:val="001104D2"/>
    <w:rsid w:val="00110544"/>
    <w:rsid w:val="001107F7"/>
    <w:rsid w:val="00110907"/>
    <w:rsid w:val="00110BE3"/>
    <w:rsid w:val="00110D02"/>
    <w:rsid w:val="00110FF3"/>
    <w:rsid w:val="00111249"/>
    <w:rsid w:val="001112AF"/>
    <w:rsid w:val="00111395"/>
    <w:rsid w:val="001118F0"/>
    <w:rsid w:val="00111A45"/>
    <w:rsid w:val="00111BF3"/>
    <w:rsid w:val="00112809"/>
    <w:rsid w:val="0011295C"/>
    <w:rsid w:val="00112E90"/>
    <w:rsid w:val="00113B76"/>
    <w:rsid w:val="00113FF5"/>
    <w:rsid w:val="001140A2"/>
    <w:rsid w:val="00114123"/>
    <w:rsid w:val="001142F5"/>
    <w:rsid w:val="001151EB"/>
    <w:rsid w:val="0011525D"/>
    <w:rsid w:val="00115270"/>
    <w:rsid w:val="001152DA"/>
    <w:rsid w:val="00115404"/>
    <w:rsid w:val="00115821"/>
    <w:rsid w:val="001158B9"/>
    <w:rsid w:val="00115938"/>
    <w:rsid w:val="00115BF9"/>
    <w:rsid w:val="00115E3F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573"/>
    <w:rsid w:val="001217AD"/>
    <w:rsid w:val="0012198F"/>
    <w:rsid w:val="00121FE3"/>
    <w:rsid w:val="00122156"/>
    <w:rsid w:val="00122A02"/>
    <w:rsid w:val="00122BDD"/>
    <w:rsid w:val="00122C13"/>
    <w:rsid w:val="00122CAF"/>
    <w:rsid w:val="00122EE8"/>
    <w:rsid w:val="00122FF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99"/>
    <w:rsid w:val="001251B0"/>
    <w:rsid w:val="0012533A"/>
    <w:rsid w:val="001259B5"/>
    <w:rsid w:val="00125B60"/>
    <w:rsid w:val="00125CEA"/>
    <w:rsid w:val="0012600E"/>
    <w:rsid w:val="00126490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19D"/>
    <w:rsid w:val="001318EB"/>
    <w:rsid w:val="00131BBA"/>
    <w:rsid w:val="00132038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EF7"/>
    <w:rsid w:val="00134FE8"/>
    <w:rsid w:val="001350E4"/>
    <w:rsid w:val="001353C5"/>
    <w:rsid w:val="001354CF"/>
    <w:rsid w:val="001357AE"/>
    <w:rsid w:val="00135BAB"/>
    <w:rsid w:val="00136091"/>
    <w:rsid w:val="001364E8"/>
    <w:rsid w:val="00136681"/>
    <w:rsid w:val="001366EA"/>
    <w:rsid w:val="00136CAA"/>
    <w:rsid w:val="0013712B"/>
    <w:rsid w:val="001375FF"/>
    <w:rsid w:val="00137961"/>
    <w:rsid w:val="00137A8D"/>
    <w:rsid w:val="00137E44"/>
    <w:rsid w:val="00137EA4"/>
    <w:rsid w:val="00137F53"/>
    <w:rsid w:val="00137FB0"/>
    <w:rsid w:val="00140016"/>
    <w:rsid w:val="0014065C"/>
    <w:rsid w:val="00140A9D"/>
    <w:rsid w:val="00140BBC"/>
    <w:rsid w:val="00141418"/>
    <w:rsid w:val="00141633"/>
    <w:rsid w:val="00141969"/>
    <w:rsid w:val="00141AA6"/>
    <w:rsid w:val="00141B22"/>
    <w:rsid w:val="00141F84"/>
    <w:rsid w:val="00141FDD"/>
    <w:rsid w:val="001430CF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5CDF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AA9"/>
    <w:rsid w:val="00147B5A"/>
    <w:rsid w:val="00147F2A"/>
    <w:rsid w:val="00147F33"/>
    <w:rsid w:val="00147F4B"/>
    <w:rsid w:val="00147F55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31"/>
    <w:rsid w:val="00153A55"/>
    <w:rsid w:val="00153A7F"/>
    <w:rsid w:val="00153AEA"/>
    <w:rsid w:val="00153BD5"/>
    <w:rsid w:val="00153CE1"/>
    <w:rsid w:val="00153FBD"/>
    <w:rsid w:val="00153FD7"/>
    <w:rsid w:val="0015423C"/>
    <w:rsid w:val="00154274"/>
    <w:rsid w:val="0015492A"/>
    <w:rsid w:val="00154D39"/>
    <w:rsid w:val="001551EC"/>
    <w:rsid w:val="001551F9"/>
    <w:rsid w:val="0015535D"/>
    <w:rsid w:val="001557AC"/>
    <w:rsid w:val="0015588E"/>
    <w:rsid w:val="00155A50"/>
    <w:rsid w:val="00155CDB"/>
    <w:rsid w:val="00156190"/>
    <w:rsid w:val="001565DC"/>
    <w:rsid w:val="001566C1"/>
    <w:rsid w:val="001568FE"/>
    <w:rsid w:val="001569A9"/>
    <w:rsid w:val="00156CF4"/>
    <w:rsid w:val="00156F48"/>
    <w:rsid w:val="00157017"/>
    <w:rsid w:val="0015738B"/>
    <w:rsid w:val="00157463"/>
    <w:rsid w:val="001574AE"/>
    <w:rsid w:val="00157508"/>
    <w:rsid w:val="00157718"/>
    <w:rsid w:val="0015781A"/>
    <w:rsid w:val="00157AE4"/>
    <w:rsid w:val="00157BEC"/>
    <w:rsid w:val="00157DAA"/>
    <w:rsid w:val="00157E31"/>
    <w:rsid w:val="00160099"/>
    <w:rsid w:val="001604CE"/>
    <w:rsid w:val="001605E0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41"/>
    <w:rsid w:val="001620A0"/>
    <w:rsid w:val="00162123"/>
    <w:rsid w:val="00162353"/>
    <w:rsid w:val="001623FE"/>
    <w:rsid w:val="00162C06"/>
    <w:rsid w:val="00162E79"/>
    <w:rsid w:val="00163411"/>
    <w:rsid w:val="00163674"/>
    <w:rsid w:val="001638AD"/>
    <w:rsid w:val="00163A0F"/>
    <w:rsid w:val="00163B05"/>
    <w:rsid w:val="00163CAD"/>
    <w:rsid w:val="00163D6A"/>
    <w:rsid w:val="00164348"/>
    <w:rsid w:val="00164731"/>
    <w:rsid w:val="001648F3"/>
    <w:rsid w:val="00164C0C"/>
    <w:rsid w:val="00164C86"/>
    <w:rsid w:val="00164ED6"/>
    <w:rsid w:val="00164F79"/>
    <w:rsid w:val="001658E8"/>
    <w:rsid w:val="00165AAA"/>
    <w:rsid w:val="00165B7C"/>
    <w:rsid w:val="00166281"/>
    <w:rsid w:val="001662D9"/>
    <w:rsid w:val="001663C8"/>
    <w:rsid w:val="001669A9"/>
    <w:rsid w:val="00166B3B"/>
    <w:rsid w:val="00166BCA"/>
    <w:rsid w:val="00166C93"/>
    <w:rsid w:val="0016713B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C4A"/>
    <w:rsid w:val="00170DE0"/>
    <w:rsid w:val="00170E9A"/>
    <w:rsid w:val="00171A06"/>
    <w:rsid w:val="00171AC1"/>
    <w:rsid w:val="00171B9F"/>
    <w:rsid w:val="00171C45"/>
    <w:rsid w:val="00171DD7"/>
    <w:rsid w:val="001729B9"/>
    <w:rsid w:val="00172CD6"/>
    <w:rsid w:val="00172DC6"/>
    <w:rsid w:val="0017318F"/>
    <w:rsid w:val="0017319E"/>
    <w:rsid w:val="0017328D"/>
    <w:rsid w:val="001738B3"/>
    <w:rsid w:val="00173CBC"/>
    <w:rsid w:val="00173DC8"/>
    <w:rsid w:val="00174051"/>
    <w:rsid w:val="00174345"/>
    <w:rsid w:val="00174389"/>
    <w:rsid w:val="00174C6D"/>
    <w:rsid w:val="00174D6B"/>
    <w:rsid w:val="0017512C"/>
    <w:rsid w:val="001752AE"/>
    <w:rsid w:val="001753F5"/>
    <w:rsid w:val="0017545A"/>
    <w:rsid w:val="001759B6"/>
    <w:rsid w:val="00175E87"/>
    <w:rsid w:val="00175EDA"/>
    <w:rsid w:val="00175F93"/>
    <w:rsid w:val="00176311"/>
    <w:rsid w:val="00176346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77B98"/>
    <w:rsid w:val="00177F45"/>
    <w:rsid w:val="00180047"/>
    <w:rsid w:val="0018062D"/>
    <w:rsid w:val="00180F67"/>
    <w:rsid w:val="0018135D"/>
    <w:rsid w:val="0018146F"/>
    <w:rsid w:val="001814AE"/>
    <w:rsid w:val="001818A6"/>
    <w:rsid w:val="00181A68"/>
    <w:rsid w:val="00181F49"/>
    <w:rsid w:val="001824EB"/>
    <w:rsid w:val="0018254E"/>
    <w:rsid w:val="00182A77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50BD"/>
    <w:rsid w:val="0018538B"/>
    <w:rsid w:val="00185E52"/>
    <w:rsid w:val="00185F9B"/>
    <w:rsid w:val="00186074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337"/>
    <w:rsid w:val="00187A4F"/>
    <w:rsid w:val="00187EC7"/>
    <w:rsid w:val="00190631"/>
    <w:rsid w:val="00190C33"/>
    <w:rsid w:val="00191055"/>
    <w:rsid w:val="001916F0"/>
    <w:rsid w:val="001918E6"/>
    <w:rsid w:val="00191A7C"/>
    <w:rsid w:val="00191B06"/>
    <w:rsid w:val="00191C2C"/>
    <w:rsid w:val="00191CC7"/>
    <w:rsid w:val="00191E70"/>
    <w:rsid w:val="00191F43"/>
    <w:rsid w:val="001920B1"/>
    <w:rsid w:val="001920E1"/>
    <w:rsid w:val="00192484"/>
    <w:rsid w:val="001924AF"/>
    <w:rsid w:val="00192870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69F"/>
    <w:rsid w:val="001947D8"/>
    <w:rsid w:val="00194A96"/>
    <w:rsid w:val="00194AEB"/>
    <w:rsid w:val="00195344"/>
    <w:rsid w:val="00195678"/>
    <w:rsid w:val="00195815"/>
    <w:rsid w:val="00195D38"/>
    <w:rsid w:val="00195E3A"/>
    <w:rsid w:val="00195E52"/>
    <w:rsid w:val="0019637A"/>
    <w:rsid w:val="001965DB"/>
    <w:rsid w:val="001966C0"/>
    <w:rsid w:val="001966F4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78"/>
    <w:rsid w:val="001A0DE5"/>
    <w:rsid w:val="001A0FB9"/>
    <w:rsid w:val="001A12AB"/>
    <w:rsid w:val="001A1741"/>
    <w:rsid w:val="001A1840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450"/>
    <w:rsid w:val="001A36B6"/>
    <w:rsid w:val="001A376D"/>
    <w:rsid w:val="001A3AB7"/>
    <w:rsid w:val="001A3E16"/>
    <w:rsid w:val="001A41C3"/>
    <w:rsid w:val="001A4300"/>
    <w:rsid w:val="001A472E"/>
    <w:rsid w:val="001A5193"/>
    <w:rsid w:val="001A52BA"/>
    <w:rsid w:val="001A5543"/>
    <w:rsid w:val="001A5910"/>
    <w:rsid w:val="001A5A03"/>
    <w:rsid w:val="001A6171"/>
    <w:rsid w:val="001A61BE"/>
    <w:rsid w:val="001A6828"/>
    <w:rsid w:val="001A6A0D"/>
    <w:rsid w:val="001A6B72"/>
    <w:rsid w:val="001A6D2C"/>
    <w:rsid w:val="001A6E34"/>
    <w:rsid w:val="001A6F21"/>
    <w:rsid w:val="001A74ED"/>
    <w:rsid w:val="001A770E"/>
    <w:rsid w:val="001A7A78"/>
    <w:rsid w:val="001A7AD7"/>
    <w:rsid w:val="001A7B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28A4"/>
    <w:rsid w:val="001B3063"/>
    <w:rsid w:val="001B3110"/>
    <w:rsid w:val="001B31C9"/>
    <w:rsid w:val="001B323E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6A8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18"/>
    <w:rsid w:val="001C0AD3"/>
    <w:rsid w:val="001C0D06"/>
    <w:rsid w:val="001C132F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8B7"/>
    <w:rsid w:val="001C3A92"/>
    <w:rsid w:val="001C3B17"/>
    <w:rsid w:val="001C3B61"/>
    <w:rsid w:val="001C3BD9"/>
    <w:rsid w:val="001C3FF6"/>
    <w:rsid w:val="001C4123"/>
    <w:rsid w:val="001C42F6"/>
    <w:rsid w:val="001C4526"/>
    <w:rsid w:val="001C47F8"/>
    <w:rsid w:val="001C528C"/>
    <w:rsid w:val="001C5308"/>
    <w:rsid w:val="001C5853"/>
    <w:rsid w:val="001C5D1A"/>
    <w:rsid w:val="001C5D83"/>
    <w:rsid w:val="001C5EF8"/>
    <w:rsid w:val="001C6340"/>
    <w:rsid w:val="001C6714"/>
    <w:rsid w:val="001C6D39"/>
    <w:rsid w:val="001C6DAB"/>
    <w:rsid w:val="001C6DB5"/>
    <w:rsid w:val="001C6F8B"/>
    <w:rsid w:val="001C77B5"/>
    <w:rsid w:val="001C7A17"/>
    <w:rsid w:val="001C7ABF"/>
    <w:rsid w:val="001C7BE3"/>
    <w:rsid w:val="001C7BFF"/>
    <w:rsid w:val="001C7F52"/>
    <w:rsid w:val="001D028B"/>
    <w:rsid w:val="001D02CA"/>
    <w:rsid w:val="001D04B4"/>
    <w:rsid w:val="001D04C9"/>
    <w:rsid w:val="001D07A2"/>
    <w:rsid w:val="001D0B56"/>
    <w:rsid w:val="001D0E43"/>
    <w:rsid w:val="001D13FE"/>
    <w:rsid w:val="001D16D1"/>
    <w:rsid w:val="001D1959"/>
    <w:rsid w:val="001D1E1F"/>
    <w:rsid w:val="001D2103"/>
    <w:rsid w:val="001D2733"/>
    <w:rsid w:val="001D29CC"/>
    <w:rsid w:val="001D2B25"/>
    <w:rsid w:val="001D2CB7"/>
    <w:rsid w:val="001D301D"/>
    <w:rsid w:val="001D31AF"/>
    <w:rsid w:val="001D31F4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65D"/>
    <w:rsid w:val="001D6737"/>
    <w:rsid w:val="001D6884"/>
    <w:rsid w:val="001D6966"/>
    <w:rsid w:val="001D6EE7"/>
    <w:rsid w:val="001D6EEC"/>
    <w:rsid w:val="001D71C3"/>
    <w:rsid w:val="001D7282"/>
    <w:rsid w:val="001D7604"/>
    <w:rsid w:val="001D7865"/>
    <w:rsid w:val="001D7C12"/>
    <w:rsid w:val="001E0644"/>
    <w:rsid w:val="001E071F"/>
    <w:rsid w:val="001E0B59"/>
    <w:rsid w:val="001E0DA7"/>
    <w:rsid w:val="001E1209"/>
    <w:rsid w:val="001E155E"/>
    <w:rsid w:val="001E1615"/>
    <w:rsid w:val="001E1639"/>
    <w:rsid w:val="001E16A8"/>
    <w:rsid w:val="001E1702"/>
    <w:rsid w:val="001E1A19"/>
    <w:rsid w:val="001E1A94"/>
    <w:rsid w:val="001E234C"/>
    <w:rsid w:val="001E23F7"/>
    <w:rsid w:val="001E23FA"/>
    <w:rsid w:val="001E293B"/>
    <w:rsid w:val="001E2BBF"/>
    <w:rsid w:val="001E2BFA"/>
    <w:rsid w:val="001E2E94"/>
    <w:rsid w:val="001E2EC8"/>
    <w:rsid w:val="001E30B1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6DC6"/>
    <w:rsid w:val="001E73BB"/>
    <w:rsid w:val="001E7B07"/>
    <w:rsid w:val="001F0386"/>
    <w:rsid w:val="001F0469"/>
    <w:rsid w:val="001F07B3"/>
    <w:rsid w:val="001F0B05"/>
    <w:rsid w:val="001F0BA0"/>
    <w:rsid w:val="001F0CBA"/>
    <w:rsid w:val="001F1063"/>
    <w:rsid w:val="001F10A4"/>
    <w:rsid w:val="001F10B2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5F0"/>
    <w:rsid w:val="001F379F"/>
    <w:rsid w:val="001F38B1"/>
    <w:rsid w:val="001F3CB3"/>
    <w:rsid w:val="001F3EB5"/>
    <w:rsid w:val="001F442C"/>
    <w:rsid w:val="001F447E"/>
    <w:rsid w:val="001F45A4"/>
    <w:rsid w:val="001F4634"/>
    <w:rsid w:val="001F4683"/>
    <w:rsid w:val="001F486C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38F"/>
    <w:rsid w:val="001F74EB"/>
    <w:rsid w:val="001F786F"/>
    <w:rsid w:val="001F796B"/>
    <w:rsid w:val="001F7B6A"/>
    <w:rsid w:val="002001D7"/>
    <w:rsid w:val="0020038B"/>
    <w:rsid w:val="00200643"/>
    <w:rsid w:val="0020066D"/>
    <w:rsid w:val="00200766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5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84F"/>
    <w:rsid w:val="0020590E"/>
    <w:rsid w:val="00205EDD"/>
    <w:rsid w:val="00205F3C"/>
    <w:rsid w:val="002060BB"/>
    <w:rsid w:val="00206208"/>
    <w:rsid w:val="0020692E"/>
    <w:rsid w:val="002069B4"/>
    <w:rsid w:val="002069D0"/>
    <w:rsid w:val="00206ECB"/>
    <w:rsid w:val="002071FD"/>
    <w:rsid w:val="002075BF"/>
    <w:rsid w:val="00207669"/>
    <w:rsid w:val="002079E1"/>
    <w:rsid w:val="00207A6F"/>
    <w:rsid w:val="00210389"/>
    <w:rsid w:val="00210AEC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67"/>
    <w:rsid w:val="00212FF5"/>
    <w:rsid w:val="002134C7"/>
    <w:rsid w:val="002136EA"/>
    <w:rsid w:val="002137F7"/>
    <w:rsid w:val="00214C4F"/>
    <w:rsid w:val="00214C7C"/>
    <w:rsid w:val="002155C1"/>
    <w:rsid w:val="0021576F"/>
    <w:rsid w:val="002157E3"/>
    <w:rsid w:val="002158A4"/>
    <w:rsid w:val="00215C88"/>
    <w:rsid w:val="00215F78"/>
    <w:rsid w:val="002161E9"/>
    <w:rsid w:val="002163D9"/>
    <w:rsid w:val="00216462"/>
    <w:rsid w:val="00216684"/>
    <w:rsid w:val="002166E5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534"/>
    <w:rsid w:val="00217749"/>
    <w:rsid w:val="00217C64"/>
    <w:rsid w:val="00217CD6"/>
    <w:rsid w:val="00217FF3"/>
    <w:rsid w:val="00220135"/>
    <w:rsid w:val="002201CF"/>
    <w:rsid w:val="002209EB"/>
    <w:rsid w:val="00221050"/>
    <w:rsid w:val="0022121E"/>
    <w:rsid w:val="00221AB8"/>
    <w:rsid w:val="00221D5F"/>
    <w:rsid w:val="00221DC0"/>
    <w:rsid w:val="00221DEF"/>
    <w:rsid w:val="002220CC"/>
    <w:rsid w:val="00222852"/>
    <w:rsid w:val="00222920"/>
    <w:rsid w:val="00222AC4"/>
    <w:rsid w:val="00222BE8"/>
    <w:rsid w:val="00222EC1"/>
    <w:rsid w:val="00223005"/>
    <w:rsid w:val="00223171"/>
    <w:rsid w:val="00223578"/>
    <w:rsid w:val="0022376F"/>
    <w:rsid w:val="00224119"/>
    <w:rsid w:val="002247B8"/>
    <w:rsid w:val="002247EB"/>
    <w:rsid w:val="002247FC"/>
    <w:rsid w:val="00224929"/>
    <w:rsid w:val="00224AE7"/>
    <w:rsid w:val="00224BDE"/>
    <w:rsid w:val="00224CB6"/>
    <w:rsid w:val="00225304"/>
    <w:rsid w:val="00225352"/>
    <w:rsid w:val="002254A5"/>
    <w:rsid w:val="00225705"/>
    <w:rsid w:val="00225770"/>
    <w:rsid w:val="00225DD1"/>
    <w:rsid w:val="002264E5"/>
    <w:rsid w:val="0022682A"/>
    <w:rsid w:val="00226CFF"/>
    <w:rsid w:val="00226E0D"/>
    <w:rsid w:val="002279E7"/>
    <w:rsid w:val="00227BCF"/>
    <w:rsid w:val="0023008B"/>
    <w:rsid w:val="002300D1"/>
    <w:rsid w:val="002302F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1DE"/>
    <w:rsid w:val="00233318"/>
    <w:rsid w:val="0023353D"/>
    <w:rsid w:val="002339FC"/>
    <w:rsid w:val="00233BFC"/>
    <w:rsid w:val="00234007"/>
    <w:rsid w:val="00234107"/>
    <w:rsid w:val="002342E4"/>
    <w:rsid w:val="0023451E"/>
    <w:rsid w:val="002347C9"/>
    <w:rsid w:val="00234AF0"/>
    <w:rsid w:val="00234B91"/>
    <w:rsid w:val="00234BBA"/>
    <w:rsid w:val="0023556E"/>
    <w:rsid w:val="00235833"/>
    <w:rsid w:val="002359FA"/>
    <w:rsid w:val="00235D03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6DEA"/>
    <w:rsid w:val="002371FD"/>
    <w:rsid w:val="00237406"/>
    <w:rsid w:val="002375BF"/>
    <w:rsid w:val="002376DE"/>
    <w:rsid w:val="00237880"/>
    <w:rsid w:val="00237FDE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1C7"/>
    <w:rsid w:val="0024224F"/>
    <w:rsid w:val="002422C1"/>
    <w:rsid w:val="0024290C"/>
    <w:rsid w:val="0024294A"/>
    <w:rsid w:val="00242BDE"/>
    <w:rsid w:val="00243201"/>
    <w:rsid w:val="00243842"/>
    <w:rsid w:val="00243968"/>
    <w:rsid w:val="00243A01"/>
    <w:rsid w:val="00243C90"/>
    <w:rsid w:val="00243ED8"/>
    <w:rsid w:val="00243F3B"/>
    <w:rsid w:val="00244C2F"/>
    <w:rsid w:val="00244DA1"/>
    <w:rsid w:val="00244DC8"/>
    <w:rsid w:val="00244F87"/>
    <w:rsid w:val="0024568E"/>
    <w:rsid w:val="00245F89"/>
    <w:rsid w:val="00246520"/>
    <w:rsid w:val="0024668F"/>
    <w:rsid w:val="00246789"/>
    <w:rsid w:val="00246AAC"/>
    <w:rsid w:val="00246AE1"/>
    <w:rsid w:val="00246CCE"/>
    <w:rsid w:val="002470C0"/>
    <w:rsid w:val="002471BF"/>
    <w:rsid w:val="002471F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E05"/>
    <w:rsid w:val="00250FCA"/>
    <w:rsid w:val="00250FF1"/>
    <w:rsid w:val="0025102B"/>
    <w:rsid w:val="0025105F"/>
    <w:rsid w:val="002512BF"/>
    <w:rsid w:val="0025145C"/>
    <w:rsid w:val="0025178F"/>
    <w:rsid w:val="002518EF"/>
    <w:rsid w:val="00251F1D"/>
    <w:rsid w:val="0025239B"/>
    <w:rsid w:val="002524D0"/>
    <w:rsid w:val="00252F0B"/>
    <w:rsid w:val="00253443"/>
    <w:rsid w:val="0025389C"/>
    <w:rsid w:val="002539F4"/>
    <w:rsid w:val="00253A05"/>
    <w:rsid w:val="00253F1E"/>
    <w:rsid w:val="00253F6B"/>
    <w:rsid w:val="00254392"/>
    <w:rsid w:val="002546B3"/>
    <w:rsid w:val="0025482F"/>
    <w:rsid w:val="002549CD"/>
    <w:rsid w:val="00255085"/>
    <w:rsid w:val="00255118"/>
    <w:rsid w:val="00255592"/>
    <w:rsid w:val="0025597C"/>
    <w:rsid w:val="0025624D"/>
    <w:rsid w:val="0025644E"/>
    <w:rsid w:val="0025645B"/>
    <w:rsid w:val="00256587"/>
    <w:rsid w:val="00256612"/>
    <w:rsid w:val="00256683"/>
    <w:rsid w:val="0025686E"/>
    <w:rsid w:val="00256AB6"/>
    <w:rsid w:val="00256B8C"/>
    <w:rsid w:val="00256BBC"/>
    <w:rsid w:val="00256CE5"/>
    <w:rsid w:val="00256D22"/>
    <w:rsid w:val="00256F0B"/>
    <w:rsid w:val="00256FD6"/>
    <w:rsid w:val="0025720A"/>
    <w:rsid w:val="00257586"/>
    <w:rsid w:val="0025784C"/>
    <w:rsid w:val="00257B3E"/>
    <w:rsid w:val="00257EC4"/>
    <w:rsid w:val="0026068D"/>
    <w:rsid w:val="00260704"/>
    <w:rsid w:val="00260A82"/>
    <w:rsid w:val="00260B2A"/>
    <w:rsid w:val="002615FB"/>
    <w:rsid w:val="002619CD"/>
    <w:rsid w:val="00261EF2"/>
    <w:rsid w:val="002620E8"/>
    <w:rsid w:val="00262366"/>
    <w:rsid w:val="002623A4"/>
    <w:rsid w:val="0026252B"/>
    <w:rsid w:val="0026265D"/>
    <w:rsid w:val="00262A21"/>
    <w:rsid w:val="00262A78"/>
    <w:rsid w:val="002632FE"/>
    <w:rsid w:val="0026339F"/>
    <w:rsid w:val="00263546"/>
    <w:rsid w:val="00263953"/>
    <w:rsid w:val="002639CB"/>
    <w:rsid w:val="002644E2"/>
    <w:rsid w:val="002648E9"/>
    <w:rsid w:val="00264B13"/>
    <w:rsid w:val="00264C91"/>
    <w:rsid w:val="00265CFF"/>
    <w:rsid w:val="002670DA"/>
    <w:rsid w:val="002671AD"/>
    <w:rsid w:val="002672DB"/>
    <w:rsid w:val="00267327"/>
    <w:rsid w:val="00267347"/>
    <w:rsid w:val="0026739D"/>
    <w:rsid w:val="0026744A"/>
    <w:rsid w:val="002674D8"/>
    <w:rsid w:val="00267524"/>
    <w:rsid w:val="00267882"/>
    <w:rsid w:val="00267F54"/>
    <w:rsid w:val="002702C6"/>
    <w:rsid w:val="00270782"/>
    <w:rsid w:val="00271901"/>
    <w:rsid w:val="00272284"/>
    <w:rsid w:val="002725A7"/>
    <w:rsid w:val="002726C3"/>
    <w:rsid w:val="0027286B"/>
    <w:rsid w:val="00272A69"/>
    <w:rsid w:val="00272B3B"/>
    <w:rsid w:val="00272C9B"/>
    <w:rsid w:val="00273002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09F"/>
    <w:rsid w:val="002771AD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65"/>
    <w:rsid w:val="00280DE9"/>
    <w:rsid w:val="00280FEE"/>
    <w:rsid w:val="0028171F"/>
    <w:rsid w:val="00281776"/>
    <w:rsid w:val="00281C72"/>
    <w:rsid w:val="00281CAD"/>
    <w:rsid w:val="0028209A"/>
    <w:rsid w:val="0028222F"/>
    <w:rsid w:val="00282252"/>
    <w:rsid w:val="002823B4"/>
    <w:rsid w:val="0028258D"/>
    <w:rsid w:val="002825FF"/>
    <w:rsid w:val="002826FE"/>
    <w:rsid w:val="0028270C"/>
    <w:rsid w:val="0028298A"/>
    <w:rsid w:val="002829D3"/>
    <w:rsid w:val="00282E8B"/>
    <w:rsid w:val="002834D4"/>
    <w:rsid w:val="002835F8"/>
    <w:rsid w:val="0028373A"/>
    <w:rsid w:val="00283830"/>
    <w:rsid w:val="00283842"/>
    <w:rsid w:val="00283858"/>
    <w:rsid w:val="002839EE"/>
    <w:rsid w:val="002844A6"/>
    <w:rsid w:val="00284A17"/>
    <w:rsid w:val="00284F8D"/>
    <w:rsid w:val="00286090"/>
    <w:rsid w:val="0028668E"/>
    <w:rsid w:val="00286DBE"/>
    <w:rsid w:val="00286DD9"/>
    <w:rsid w:val="00287082"/>
    <w:rsid w:val="00287230"/>
    <w:rsid w:val="002872B7"/>
    <w:rsid w:val="0028733F"/>
    <w:rsid w:val="00287953"/>
    <w:rsid w:val="00287F9A"/>
    <w:rsid w:val="00290012"/>
    <w:rsid w:val="002900B8"/>
    <w:rsid w:val="00290130"/>
    <w:rsid w:val="00290A1F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64A"/>
    <w:rsid w:val="00292993"/>
    <w:rsid w:val="002929BC"/>
    <w:rsid w:val="0029329C"/>
    <w:rsid w:val="00293855"/>
    <w:rsid w:val="002939BA"/>
    <w:rsid w:val="00293BD1"/>
    <w:rsid w:val="002941D6"/>
    <w:rsid w:val="002943AD"/>
    <w:rsid w:val="0029465C"/>
    <w:rsid w:val="002948F6"/>
    <w:rsid w:val="00294C32"/>
    <w:rsid w:val="00294FB6"/>
    <w:rsid w:val="00295032"/>
    <w:rsid w:val="002951C0"/>
    <w:rsid w:val="0029529C"/>
    <w:rsid w:val="002952EC"/>
    <w:rsid w:val="002955CA"/>
    <w:rsid w:val="002959F9"/>
    <w:rsid w:val="00295B10"/>
    <w:rsid w:val="00295D93"/>
    <w:rsid w:val="00295E2E"/>
    <w:rsid w:val="002965C3"/>
    <w:rsid w:val="002966A5"/>
    <w:rsid w:val="00296A31"/>
    <w:rsid w:val="00296B13"/>
    <w:rsid w:val="002974C2"/>
    <w:rsid w:val="002974DF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738"/>
    <w:rsid w:val="002A2895"/>
    <w:rsid w:val="002A2FDF"/>
    <w:rsid w:val="002A3386"/>
    <w:rsid w:val="002A3622"/>
    <w:rsid w:val="002A3921"/>
    <w:rsid w:val="002A39C8"/>
    <w:rsid w:val="002A3AA9"/>
    <w:rsid w:val="002A3ADB"/>
    <w:rsid w:val="002A3B24"/>
    <w:rsid w:val="002A3B36"/>
    <w:rsid w:val="002A3DF7"/>
    <w:rsid w:val="002A474D"/>
    <w:rsid w:val="002A4990"/>
    <w:rsid w:val="002A4A25"/>
    <w:rsid w:val="002A4BA1"/>
    <w:rsid w:val="002A4EB6"/>
    <w:rsid w:val="002A5042"/>
    <w:rsid w:val="002A53E5"/>
    <w:rsid w:val="002A55AE"/>
    <w:rsid w:val="002A5730"/>
    <w:rsid w:val="002A5781"/>
    <w:rsid w:val="002A5BCD"/>
    <w:rsid w:val="002A5D24"/>
    <w:rsid w:val="002A664B"/>
    <w:rsid w:val="002A669D"/>
    <w:rsid w:val="002A6890"/>
    <w:rsid w:val="002A6A04"/>
    <w:rsid w:val="002A6B32"/>
    <w:rsid w:val="002A70A0"/>
    <w:rsid w:val="002A77CC"/>
    <w:rsid w:val="002A7957"/>
    <w:rsid w:val="002A7C73"/>
    <w:rsid w:val="002A7F05"/>
    <w:rsid w:val="002B0492"/>
    <w:rsid w:val="002B04E4"/>
    <w:rsid w:val="002B0639"/>
    <w:rsid w:val="002B072C"/>
    <w:rsid w:val="002B083D"/>
    <w:rsid w:val="002B093F"/>
    <w:rsid w:val="002B1489"/>
    <w:rsid w:val="002B14CB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92E"/>
    <w:rsid w:val="002B5D67"/>
    <w:rsid w:val="002B5F44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C39"/>
    <w:rsid w:val="002B7DA3"/>
    <w:rsid w:val="002C03BC"/>
    <w:rsid w:val="002C06D5"/>
    <w:rsid w:val="002C0714"/>
    <w:rsid w:val="002C0848"/>
    <w:rsid w:val="002C0A59"/>
    <w:rsid w:val="002C143E"/>
    <w:rsid w:val="002C1563"/>
    <w:rsid w:val="002C16E1"/>
    <w:rsid w:val="002C192E"/>
    <w:rsid w:val="002C19FF"/>
    <w:rsid w:val="002C1BA4"/>
    <w:rsid w:val="002C1BAA"/>
    <w:rsid w:val="002C201C"/>
    <w:rsid w:val="002C213E"/>
    <w:rsid w:val="002C24B7"/>
    <w:rsid w:val="002C26D3"/>
    <w:rsid w:val="002C2737"/>
    <w:rsid w:val="002C288D"/>
    <w:rsid w:val="002C2946"/>
    <w:rsid w:val="002C2AD3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8EA"/>
    <w:rsid w:val="002C3E1F"/>
    <w:rsid w:val="002C3E48"/>
    <w:rsid w:val="002C4224"/>
    <w:rsid w:val="002C44BE"/>
    <w:rsid w:val="002C46ED"/>
    <w:rsid w:val="002C4769"/>
    <w:rsid w:val="002C48B9"/>
    <w:rsid w:val="002C4B71"/>
    <w:rsid w:val="002C4CEA"/>
    <w:rsid w:val="002C5610"/>
    <w:rsid w:val="002C5A25"/>
    <w:rsid w:val="002C5AFF"/>
    <w:rsid w:val="002C5CCA"/>
    <w:rsid w:val="002C5DFE"/>
    <w:rsid w:val="002C61F8"/>
    <w:rsid w:val="002C652F"/>
    <w:rsid w:val="002C667E"/>
    <w:rsid w:val="002C66C4"/>
    <w:rsid w:val="002C67A2"/>
    <w:rsid w:val="002C6C35"/>
    <w:rsid w:val="002C7145"/>
    <w:rsid w:val="002C74A9"/>
    <w:rsid w:val="002C7613"/>
    <w:rsid w:val="002C7963"/>
    <w:rsid w:val="002C7F22"/>
    <w:rsid w:val="002D0232"/>
    <w:rsid w:val="002D086D"/>
    <w:rsid w:val="002D0CDA"/>
    <w:rsid w:val="002D0DF1"/>
    <w:rsid w:val="002D1042"/>
    <w:rsid w:val="002D131C"/>
    <w:rsid w:val="002D1346"/>
    <w:rsid w:val="002D1485"/>
    <w:rsid w:val="002D15CA"/>
    <w:rsid w:val="002D1793"/>
    <w:rsid w:val="002D1979"/>
    <w:rsid w:val="002D1CC7"/>
    <w:rsid w:val="002D2214"/>
    <w:rsid w:val="002D2250"/>
    <w:rsid w:val="002D2632"/>
    <w:rsid w:val="002D2A8B"/>
    <w:rsid w:val="002D2AEE"/>
    <w:rsid w:val="002D3074"/>
    <w:rsid w:val="002D30B0"/>
    <w:rsid w:val="002D38CB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62"/>
    <w:rsid w:val="002D54BE"/>
    <w:rsid w:val="002D55DA"/>
    <w:rsid w:val="002D55F5"/>
    <w:rsid w:val="002D56DB"/>
    <w:rsid w:val="002D5CA8"/>
    <w:rsid w:val="002D5CDE"/>
    <w:rsid w:val="002D5E2B"/>
    <w:rsid w:val="002D5F9F"/>
    <w:rsid w:val="002D6174"/>
    <w:rsid w:val="002D6316"/>
    <w:rsid w:val="002D68EA"/>
    <w:rsid w:val="002D6B2D"/>
    <w:rsid w:val="002D6FFC"/>
    <w:rsid w:val="002D7049"/>
    <w:rsid w:val="002D71A3"/>
    <w:rsid w:val="002D71D1"/>
    <w:rsid w:val="002D76DE"/>
    <w:rsid w:val="002D78A8"/>
    <w:rsid w:val="002D78F2"/>
    <w:rsid w:val="002D7903"/>
    <w:rsid w:val="002D7926"/>
    <w:rsid w:val="002D7D4D"/>
    <w:rsid w:val="002D7D70"/>
    <w:rsid w:val="002E0046"/>
    <w:rsid w:val="002E016B"/>
    <w:rsid w:val="002E02A0"/>
    <w:rsid w:val="002E03BF"/>
    <w:rsid w:val="002E0504"/>
    <w:rsid w:val="002E0589"/>
    <w:rsid w:val="002E06CD"/>
    <w:rsid w:val="002E06D4"/>
    <w:rsid w:val="002E0EF8"/>
    <w:rsid w:val="002E10B0"/>
    <w:rsid w:val="002E132A"/>
    <w:rsid w:val="002E13F4"/>
    <w:rsid w:val="002E14B1"/>
    <w:rsid w:val="002E177B"/>
    <w:rsid w:val="002E18AD"/>
    <w:rsid w:val="002E215C"/>
    <w:rsid w:val="002E256A"/>
    <w:rsid w:val="002E25B0"/>
    <w:rsid w:val="002E266C"/>
    <w:rsid w:val="002E2BA1"/>
    <w:rsid w:val="002E2FAB"/>
    <w:rsid w:val="002E35CE"/>
    <w:rsid w:val="002E395D"/>
    <w:rsid w:val="002E39A2"/>
    <w:rsid w:val="002E39D3"/>
    <w:rsid w:val="002E39F4"/>
    <w:rsid w:val="002E3DCB"/>
    <w:rsid w:val="002E3E8A"/>
    <w:rsid w:val="002E400A"/>
    <w:rsid w:val="002E4093"/>
    <w:rsid w:val="002E4190"/>
    <w:rsid w:val="002E49B1"/>
    <w:rsid w:val="002E515E"/>
    <w:rsid w:val="002E5235"/>
    <w:rsid w:val="002E5A53"/>
    <w:rsid w:val="002E5AFA"/>
    <w:rsid w:val="002E5DFC"/>
    <w:rsid w:val="002E6249"/>
    <w:rsid w:val="002E67CF"/>
    <w:rsid w:val="002E6E23"/>
    <w:rsid w:val="002E702B"/>
    <w:rsid w:val="002E70C7"/>
    <w:rsid w:val="002E7723"/>
    <w:rsid w:val="002E78AA"/>
    <w:rsid w:val="002E791B"/>
    <w:rsid w:val="002E7A07"/>
    <w:rsid w:val="002E7E95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B06"/>
    <w:rsid w:val="002F2F41"/>
    <w:rsid w:val="002F3048"/>
    <w:rsid w:val="002F372D"/>
    <w:rsid w:val="002F3865"/>
    <w:rsid w:val="002F39E1"/>
    <w:rsid w:val="002F3A67"/>
    <w:rsid w:val="002F3B6F"/>
    <w:rsid w:val="002F3B9D"/>
    <w:rsid w:val="002F42AA"/>
    <w:rsid w:val="002F438B"/>
    <w:rsid w:val="002F4681"/>
    <w:rsid w:val="002F4AB2"/>
    <w:rsid w:val="002F519C"/>
    <w:rsid w:val="002F5230"/>
    <w:rsid w:val="002F5425"/>
    <w:rsid w:val="002F5616"/>
    <w:rsid w:val="002F590B"/>
    <w:rsid w:val="002F59B5"/>
    <w:rsid w:val="002F5DBC"/>
    <w:rsid w:val="002F5DDC"/>
    <w:rsid w:val="002F5E6F"/>
    <w:rsid w:val="002F5F25"/>
    <w:rsid w:val="002F61A9"/>
    <w:rsid w:val="002F61BF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9F5"/>
    <w:rsid w:val="00300B7E"/>
    <w:rsid w:val="00300EEA"/>
    <w:rsid w:val="00300F4D"/>
    <w:rsid w:val="00301009"/>
    <w:rsid w:val="00301159"/>
    <w:rsid w:val="00301712"/>
    <w:rsid w:val="00301720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026"/>
    <w:rsid w:val="0030314F"/>
    <w:rsid w:val="003039F9"/>
    <w:rsid w:val="00303E4A"/>
    <w:rsid w:val="00304296"/>
    <w:rsid w:val="003043CD"/>
    <w:rsid w:val="0030442B"/>
    <w:rsid w:val="0030448B"/>
    <w:rsid w:val="003045A8"/>
    <w:rsid w:val="003047D2"/>
    <w:rsid w:val="003047E0"/>
    <w:rsid w:val="00304AB6"/>
    <w:rsid w:val="00304F4A"/>
    <w:rsid w:val="003053F9"/>
    <w:rsid w:val="003057A0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08"/>
    <w:rsid w:val="003116F3"/>
    <w:rsid w:val="003117AD"/>
    <w:rsid w:val="00311AB8"/>
    <w:rsid w:val="00311D7C"/>
    <w:rsid w:val="00312260"/>
    <w:rsid w:val="003122B1"/>
    <w:rsid w:val="003124C3"/>
    <w:rsid w:val="003124CD"/>
    <w:rsid w:val="00312603"/>
    <w:rsid w:val="00312A5B"/>
    <w:rsid w:val="00312B73"/>
    <w:rsid w:val="00312C28"/>
    <w:rsid w:val="00313279"/>
    <w:rsid w:val="003134F3"/>
    <w:rsid w:val="00313595"/>
    <w:rsid w:val="0031366E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B90"/>
    <w:rsid w:val="00314C77"/>
    <w:rsid w:val="0031517D"/>
    <w:rsid w:val="00315297"/>
    <w:rsid w:val="00315299"/>
    <w:rsid w:val="0031534D"/>
    <w:rsid w:val="0031553B"/>
    <w:rsid w:val="003157CD"/>
    <w:rsid w:val="00315950"/>
    <w:rsid w:val="00315CC3"/>
    <w:rsid w:val="00315EE7"/>
    <w:rsid w:val="00316567"/>
    <w:rsid w:val="00316FFC"/>
    <w:rsid w:val="0031702B"/>
    <w:rsid w:val="00317703"/>
    <w:rsid w:val="0031781C"/>
    <w:rsid w:val="00317DF3"/>
    <w:rsid w:val="00317F1C"/>
    <w:rsid w:val="00317F2D"/>
    <w:rsid w:val="00320048"/>
    <w:rsid w:val="003202DB"/>
    <w:rsid w:val="003203CF"/>
    <w:rsid w:val="00320825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1EFD"/>
    <w:rsid w:val="00322142"/>
    <w:rsid w:val="00322246"/>
    <w:rsid w:val="00322355"/>
    <w:rsid w:val="00322852"/>
    <w:rsid w:val="00322A74"/>
    <w:rsid w:val="00322BC2"/>
    <w:rsid w:val="00322F08"/>
    <w:rsid w:val="00323777"/>
    <w:rsid w:val="00323890"/>
    <w:rsid w:val="00323AA7"/>
    <w:rsid w:val="00323BB8"/>
    <w:rsid w:val="003240D4"/>
    <w:rsid w:val="0032424F"/>
    <w:rsid w:val="0032440D"/>
    <w:rsid w:val="003244E0"/>
    <w:rsid w:val="00324800"/>
    <w:rsid w:val="00325114"/>
    <w:rsid w:val="00325B66"/>
    <w:rsid w:val="0032603B"/>
    <w:rsid w:val="00326081"/>
    <w:rsid w:val="00326122"/>
    <w:rsid w:val="003261F0"/>
    <w:rsid w:val="00326A86"/>
    <w:rsid w:val="00326F36"/>
    <w:rsid w:val="0032711E"/>
    <w:rsid w:val="003271F6"/>
    <w:rsid w:val="003275A0"/>
    <w:rsid w:val="00327C9D"/>
    <w:rsid w:val="00327D5D"/>
    <w:rsid w:val="0033013B"/>
    <w:rsid w:val="0033055D"/>
    <w:rsid w:val="003305BF"/>
    <w:rsid w:val="0033068E"/>
    <w:rsid w:val="0033078E"/>
    <w:rsid w:val="00330A67"/>
    <w:rsid w:val="00330E63"/>
    <w:rsid w:val="00331403"/>
    <w:rsid w:val="0033146F"/>
    <w:rsid w:val="00331D11"/>
    <w:rsid w:val="00331ECE"/>
    <w:rsid w:val="003320E8"/>
    <w:rsid w:val="00332194"/>
    <w:rsid w:val="0033255D"/>
    <w:rsid w:val="00332DD4"/>
    <w:rsid w:val="00333055"/>
    <w:rsid w:val="0033336A"/>
    <w:rsid w:val="0033337B"/>
    <w:rsid w:val="003333C2"/>
    <w:rsid w:val="0033366D"/>
    <w:rsid w:val="00333AD3"/>
    <w:rsid w:val="00333B7D"/>
    <w:rsid w:val="00333EAE"/>
    <w:rsid w:val="00333ECF"/>
    <w:rsid w:val="00334019"/>
    <w:rsid w:val="00334215"/>
    <w:rsid w:val="0033474E"/>
    <w:rsid w:val="00334858"/>
    <w:rsid w:val="0033499D"/>
    <w:rsid w:val="00334DDC"/>
    <w:rsid w:val="00334FF9"/>
    <w:rsid w:val="00335110"/>
    <w:rsid w:val="003357D0"/>
    <w:rsid w:val="0033593D"/>
    <w:rsid w:val="00335AB7"/>
    <w:rsid w:val="00335DBA"/>
    <w:rsid w:val="0033602A"/>
    <w:rsid w:val="00336198"/>
    <w:rsid w:val="003362C5"/>
    <w:rsid w:val="00336A38"/>
    <w:rsid w:val="00336E63"/>
    <w:rsid w:val="00336F67"/>
    <w:rsid w:val="00336FDC"/>
    <w:rsid w:val="0033708A"/>
    <w:rsid w:val="003371F8"/>
    <w:rsid w:val="00337206"/>
    <w:rsid w:val="003373E7"/>
    <w:rsid w:val="00337466"/>
    <w:rsid w:val="0033766C"/>
    <w:rsid w:val="00337902"/>
    <w:rsid w:val="00337DF3"/>
    <w:rsid w:val="00337F38"/>
    <w:rsid w:val="00340035"/>
    <w:rsid w:val="0034011E"/>
    <w:rsid w:val="0034013C"/>
    <w:rsid w:val="0034022A"/>
    <w:rsid w:val="003402C9"/>
    <w:rsid w:val="00340688"/>
    <w:rsid w:val="00340A4D"/>
    <w:rsid w:val="00340BDA"/>
    <w:rsid w:val="00340E1C"/>
    <w:rsid w:val="003413E3"/>
    <w:rsid w:val="0034158F"/>
    <w:rsid w:val="003417A2"/>
    <w:rsid w:val="00341996"/>
    <w:rsid w:val="00341C70"/>
    <w:rsid w:val="00341FF0"/>
    <w:rsid w:val="0034247A"/>
    <w:rsid w:val="00342488"/>
    <w:rsid w:val="00342806"/>
    <w:rsid w:val="00342ACD"/>
    <w:rsid w:val="00342C46"/>
    <w:rsid w:val="003430CC"/>
    <w:rsid w:val="0034315A"/>
    <w:rsid w:val="00343AAC"/>
    <w:rsid w:val="00343B7F"/>
    <w:rsid w:val="00343E2A"/>
    <w:rsid w:val="0034421B"/>
    <w:rsid w:val="003445AD"/>
    <w:rsid w:val="0034464C"/>
    <w:rsid w:val="00344807"/>
    <w:rsid w:val="00344979"/>
    <w:rsid w:val="003449BB"/>
    <w:rsid w:val="003449E9"/>
    <w:rsid w:val="00344A0F"/>
    <w:rsid w:val="00344E6C"/>
    <w:rsid w:val="0034527B"/>
    <w:rsid w:val="003454A6"/>
    <w:rsid w:val="00345A5F"/>
    <w:rsid w:val="003460EB"/>
    <w:rsid w:val="00346673"/>
    <w:rsid w:val="00346A35"/>
    <w:rsid w:val="00346DF5"/>
    <w:rsid w:val="00347053"/>
    <w:rsid w:val="003470C6"/>
    <w:rsid w:val="003473EA"/>
    <w:rsid w:val="00347440"/>
    <w:rsid w:val="0034748F"/>
    <w:rsid w:val="003478BA"/>
    <w:rsid w:val="00347C78"/>
    <w:rsid w:val="00347C89"/>
    <w:rsid w:val="00347CD4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196D"/>
    <w:rsid w:val="00351BF5"/>
    <w:rsid w:val="00351C39"/>
    <w:rsid w:val="00351DF2"/>
    <w:rsid w:val="00351E6F"/>
    <w:rsid w:val="00352652"/>
    <w:rsid w:val="00352743"/>
    <w:rsid w:val="003528BA"/>
    <w:rsid w:val="00352C66"/>
    <w:rsid w:val="00352C74"/>
    <w:rsid w:val="00352D1F"/>
    <w:rsid w:val="00353217"/>
    <w:rsid w:val="00353365"/>
    <w:rsid w:val="0035354C"/>
    <w:rsid w:val="003535EB"/>
    <w:rsid w:val="00353AEA"/>
    <w:rsid w:val="00353C6C"/>
    <w:rsid w:val="003541CE"/>
    <w:rsid w:val="00354418"/>
    <w:rsid w:val="00354712"/>
    <w:rsid w:val="00354D3C"/>
    <w:rsid w:val="003551D2"/>
    <w:rsid w:val="003553AD"/>
    <w:rsid w:val="003554E3"/>
    <w:rsid w:val="0035562F"/>
    <w:rsid w:val="00355DD8"/>
    <w:rsid w:val="00355F06"/>
    <w:rsid w:val="00356070"/>
    <w:rsid w:val="003560B5"/>
    <w:rsid w:val="00356468"/>
    <w:rsid w:val="00356C26"/>
    <w:rsid w:val="00356C42"/>
    <w:rsid w:val="00356EDF"/>
    <w:rsid w:val="003576E7"/>
    <w:rsid w:val="00357811"/>
    <w:rsid w:val="003579E9"/>
    <w:rsid w:val="00357B07"/>
    <w:rsid w:val="00357B61"/>
    <w:rsid w:val="00357F19"/>
    <w:rsid w:val="00360139"/>
    <w:rsid w:val="00360515"/>
    <w:rsid w:val="003605BF"/>
    <w:rsid w:val="003606AB"/>
    <w:rsid w:val="00360A3C"/>
    <w:rsid w:val="00360E66"/>
    <w:rsid w:val="0036134A"/>
    <w:rsid w:val="003613C9"/>
    <w:rsid w:val="0036170B"/>
    <w:rsid w:val="00361716"/>
    <w:rsid w:val="00361862"/>
    <w:rsid w:val="00361A0C"/>
    <w:rsid w:val="00361B41"/>
    <w:rsid w:val="00361EB9"/>
    <w:rsid w:val="00361ED2"/>
    <w:rsid w:val="003620AD"/>
    <w:rsid w:val="00362289"/>
    <w:rsid w:val="003625F0"/>
    <w:rsid w:val="00362C0F"/>
    <w:rsid w:val="00362E59"/>
    <w:rsid w:val="00362F5D"/>
    <w:rsid w:val="00362FEA"/>
    <w:rsid w:val="00363315"/>
    <w:rsid w:val="00363A77"/>
    <w:rsid w:val="00363AA8"/>
    <w:rsid w:val="00363B59"/>
    <w:rsid w:val="00363E03"/>
    <w:rsid w:val="00363F1C"/>
    <w:rsid w:val="003640D5"/>
    <w:rsid w:val="00364291"/>
    <w:rsid w:val="003646A6"/>
    <w:rsid w:val="00364821"/>
    <w:rsid w:val="00364A10"/>
    <w:rsid w:val="00364EE3"/>
    <w:rsid w:val="003656A8"/>
    <w:rsid w:val="0036582A"/>
    <w:rsid w:val="00365894"/>
    <w:rsid w:val="003658B7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3C1"/>
    <w:rsid w:val="0037396B"/>
    <w:rsid w:val="003739AA"/>
    <w:rsid w:val="00373DF8"/>
    <w:rsid w:val="00374229"/>
    <w:rsid w:val="00374826"/>
    <w:rsid w:val="0037495F"/>
    <w:rsid w:val="00374992"/>
    <w:rsid w:val="00374DAC"/>
    <w:rsid w:val="00374E89"/>
    <w:rsid w:val="003750FD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A"/>
    <w:rsid w:val="003779FF"/>
    <w:rsid w:val="00377B45"/>
    <w:rsid w:val="00377BC2"/>
    <w:rsid w:val="00377CDE"/>
    <w:rsid w:val="00377E5B"/>
    <w:rsid w:val="00377EDC"/>
    <w:rsid w:val="00377F5F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60C"/>
    <w:rsid w:val="00382B98"/>
    <w:rsid w:val="00382FF9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CB9"/>
    <w:rsid w:val="00385EF0"/>
    <w:rsid w:val="00386775"/>
    <w:rsid w:val="00386DAE"/>
    <w:rsid w:val="00386F96"/>
    <w:rsid w:val="003872C2"/>
    <w:rsid w:val="003873D6"/>
    <w:rsid w:val="003903CE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99"/>
    <w:rsid w:val="003915D5"/>
    <w:rsid w:val="0039172D"/>
    <w:rsid w:val="003917A4"/>
    <w:rsid w:val="00391C03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6C1"/>
    <w:rsid w:val="0039274D"/>
    <w:rsid w:val="0039298F"/>
    <w:rsid w:val="00392C11"/>
    <w:rsid w:val="00392C4E"/>
    <w:rsid w:val="00392C6B"/>
    <w:rsid w:val="00392F36"/>
    <w:rsid w:val="00393555"/>
    <w:rsid w:val="003935CA"/>
    <w:rsid w:val="003936AD"/>
    <w:rsid w:val="00393755"/>
    <w:rsid w:val="003938C5"/>
    <w:rsid w:val="00393A3F"/>
    <w:rsid w:val="00393B3F"/>
    <w:rsid w:val="00393D73"/>
    <w:rsid w:val="003940F2"/>
    <w:rsid w:val="00394370"/>
    <w:rsid w:val="0039490E"/>
    <w:rsid w:val="00394BFC"/>
    <w:rsid w:val="00394D46"/>
    <w:rsid w:val="00394DAB"/>
    <w:rsid w:val="00394E16"/>
    <w:rsid w:val="00395031"/>
    <w:rsid w:val="003958A4"/>
    <w:rsid w:val="003958AA"/>
    <w:rsid w:val="00395E44"/>
    <w:rsid w:val="00395F9F"/>
    <w:rsid w:val="00395FF2"/>
    <w:rsid w:val="0039603F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1D2E"/>
    <w:rsid w:val="003A2430"/>
    <w:rsid w:val="003A248F"/>
    <w:rsid w:val="003A2566"/>
    <w:rsid w:val="003A29C3"/>
    <w:rsid w:val="003A331D"/>
    <w:rsid w:val="003A3375"/>
    <w:rsid w:val="003A3859"/>
    <w:rsid w:val="003A3A8D"/>
    <w:rsid w:val="003A3D17"/>
    <w:rsid w:val="003A4091"/>
    <w:rsid w:val="003A44A1"/>
    <w:rsid w:val="003A4648"/>
    <w:rsid w:val="003A4908"/>
    <w:rsid w:val="003A4BFD"/>
    <w:rsid w:val="003A4D30"/>
    <w:rsid w:val="003A4DB4"/>
    <w:rsid w:val="003A4DB6"/>
    <w:rsid w:val="003A502A"/>
    <w:rsid w:val="003A55F5"/>
    <w:rsid w:val="003A5BA8"/>
    <w:rsid w:val="003A5C68"/>
    <w:rsid w:val="003A5E92"/>
    <w:rsid w:val="003A6110"/>
    <w:rsid w:val="003A635A"/>
    <w:rsid w:val="003A64C1"/>
    <w:rsid w:val="003A67ED"/>
    <w:rsid w:val="003A6941"/>
    <w:rsid w:val="003A69C6"/>
    <w:rsid w:val="003A6A05"/>
    <w:rsid w:val="003A7074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278C"/>
    <w:rsid w:val="003B2B89"/>
    <w:rsid w:val="003B30FB"/>
    <w:rsid w:val="003B35F4"/>
    <w:rsid w:val="003B37E8"/>
    <w:rsid w:val="003B3CE4"/>
    <w:rsid w:val="003B42DB"/>
    <w:rsid w:val="003B4681"/>
    <w:rsid w:val="003B4A96"/>
    <w:rsid w:val="003B4CDB"/>
    <w:rsid w:val="003B4F7F"/>
    <w:rsid w:val="003B541D"/>
    <w:rsid w:val="003B552C"/>
    <w:rsid w:val="003B57C2"/>
    <w:rsid w:val="003B57CA"/>
    <w:rsid w:val="003B58D4"/>
    <w:rsid w:val="003B5F7E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7D3"/>
    <w:rsid w:val="003C2C8F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294"/>
    <w:rsid w:val="003C6405"/>
    <w:rsid w:val="003C6627"/>
    <w:rsid w:val="003C6827"/>
    <w:rsid w:val="003C6ACC"/>
    <w:rsid w:val="003C6ADC"/>
    <w:rsid w:val="003C6BC1"/>
    <w:rsid w:val="003C71D1"/>
    <w:rsid w:val="003C73B0"/>
    <w:rsid w:val="003C7B4C"/>
    <w:rsid w:val="003C7B66"/>
    <w:rsid w:val="003C7D42"/>
    <w:rsid w:val="003C7D68"/>
    <w:rsid w:val="003D0E54"/>
    <w:rsid w:val="003D13DA"/>
    <w:rsid w:val="003D144B"/>
    <w:rsid w:val="003D18CF"/>
    <w:rsid w:val="003D1CE8"/>
    <w:rsid w:val="003D1D88"/>
    <w:rsid w:val="003D32E2"/>
    <w:rsid w:val="003D3425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853"/>
    <w:rsid w:val="003D4955"/>
    <w:rsid w:val="003D4B1A"/>
    <w:rsid w:val="003D4C28"/>
    <w:rsid w:val="003D4C95"/>
    <w:rsid w:val="003D4DC4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24B"/>
    <w:rsid w:val="003D63A7"/>
    <w:rsid w:val="003D6445"/>
    <w:rsid w:val="003D651A"/>
    <w:rsid w:val="003D686B"/>
    <w:rsid w:val="003D697B"/>
    <w:rsid w:val="003D6B84"/>
    <w:rsid w:val="003D708E"/>
    <w:rsid w:val="003D735F"/>
    <w:rsid w:val="003D741A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1C44"/>
    <w:rsid w:val="003E257C"/>
    <w:rsid w:val="003E297C"/>
    <w:rsid w:val="003E2CD2"/>
    <w:rsid w:val="003E2EB5"/>
    <w:rsid w:val="003E2F8A"/>
    <w:rsid w:val="003E32A4"/>
    <w:rsid w:val="003E3336"/>
    <w:rsid w:val="003E37D9"/>
    <w:rsid w:val="003E3812"/>
    <w:rsid w:val="003E398F"/>
    <w:rsid w:val="003E3B5D"/>
    <w:rsid w:val="003E3C8C"/>
    <w:rsid w:val="003E3F87"/>
    <w:rsid w:val="003E4382"/>
    <w:rsid w:val="003E49E1"/>
    <w:rsid w:val="003E4CE1"/>
    <w:rsid w:val="003E5034"/>
    <w:rsid w:val="003E543B"/>
    <w:rsid w:val="003E559B"/>
    <w:rsid w:val="003E5D21"/>
    <w:rsid w:val="003E60BF"/>
    <w:rsid w:val="003E61B6"/>
    <w:rsid w:val="003E61E1"/>
    <w:rsid w:val="003E6452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509"/>
    <w:rsid w:val="003F051B"/>
    <w:rsid w:val="003F068E"/>
    <w:rsid w:val="003F0755"/>
    <w:rsid w:val="003F0B28"/>
    <w:rsid w:val="003F0EA7"/>
    <w:rsid w:val="003F131C"/>
    <w:rsid w:val="003F1535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1E"/>
    <w:rsid w:val="003F5F7C"/>
    <w:rsid w:val="003F614C"/>
    <w:rsid w:val="003F6592"/>
    <w:rsid w:val="003F67DB"/>
    <w:rsid w:val="003F67FA"/>
    <w:rsid w:val="003F6963"/>
    <w:rsid w:val="003F69EB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0D9E"/>
    <w:rsid w:val="00400E1F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E1"/>
    <w:rsid w:val="004054F7"/>
    <w:rsid w:val="00405658"/>
    <w:rsid w:val="004056C8"/>
    <w:rsid w:val="0040577B"/>
    <w:rsid w:val="004058C0"/>
    <w:rsid w:val="00405996"/>
    <w:rsid w:val="00405D37"/>
    <w:rsid w:val="004060A1"/>
    <w:rsid w:val="004063FD"/>
    <w:rsid w:val="0040649E"/>
    <w:rsid w:val="004065C1"/>
    <w:rsid w:val="0040711F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88F"/>
    <w:rsid w:val="00411A92"/>
    <w:rsid w:val="00411DF7"/>
    <w:rsid w:val="00411E58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45D3"/>
    <w:rsid w:val="004153BD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175A2"/>
    <w:rsid w:val="0042011C"/>
    <w:rsid w:val="00420665"/>
    <w:rsid w:val="004207DD"/>
    <w:rsid w:val="00420923"/>
    <w:rsid w:val="00420C63"/>
    <w:rsid w:val="00421187"/>
    <w:rsid w:val="0042151D"/>
    <w:rsid w:val="00421C7D"/>
    <w:rsid w:val="00421C94"/>
    <w:rsid w:val="00421E03"/>
    <w:rsid w:val="00421EBE"/>
    <w:rsid w:val="00421FB2"/>
    <w:rsid w:val="0042259E"/>
    <w:rsid w:val="00422EC5"/>
    <w:rsid w:val="00422ED2"/>
    <w:rsid w:val="0042330F"/>
    <w:rsid w:val="00423557"/>
    <w:rsid w:val="00423674"/>
    <w:rsid w:val="0042388B"/>
    <w:rsid w:val="0042402E"/>
    <w:rsid w:val="004246E0"/>
    <w:rsid w:val="004246E1"/>
    <w:rsid w:val="004247DF"/>
    <w:rsid w:val="00424911"/>
    <w:rsid w:val="00424B70"/>
    <w:rsid w:val="00425066"/>
    <w:rsid w:val="004255C9"/>
    <w:rsid w:val="00425AF3"/>
    <w:rsid w:val="00425FEE"/>
    <w:rsid w:val="00426243"/>
    <w:rsid w:val="00426A8A"/>
    <w:rsid w:val="00426B60"/>
    <w:rsid w:val="00426C42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0F"/>
    <w:rsid w:val="00431E55"/>
    <w:rsid w:val="00432028"/>
    <w:rsid w:val="0043211C"/>
    <w:rsid w:val="00432386"/>
    <w:rsid w:val="0043287C"/>
    <w:rsid w:val="00432999"/>
    <w:rsid w:val="00432B4E"/>
    <w:rsid w:val="00432DFB"/>
    <w:rsid w:val="004331BC"/>
    <w:rsid w:val="004331DF"/>
    <w:rsid w:val="004336B4"/>
    <w:rsid w:val="0043371B"/>
    <w:rsid w:val="00433883"/>
    <w:rsid w:val="00433996"/>
    <w:rsid w:val="00433B3D"/>
    <w:rsid w:val="00433DEB"/>
    <w:rsid w:val="004342E2"/>
    <w:rsid w:val="00434E73"/>
    <w:rsid w:val="00434FD1"/>
    <w:rsid w:val="00435075"/>
    <w:rsid w:val="00435137"/>
    <w:rsid w:val="004351E8"/>
    <w:rsid w:val="00435C0E"/>
    <w:rsid w:val="00435E36"/>
    <w:rsid w:val="00435FCD"/>
    <w:rsid w:val="004362B9"/>
    <w:rsid w:val="00436CCF"/>
    <w:rsid w:val="004375CF"/>
    <w:rsid w:val="0043775D"/>
    <w:rsid w:val="004379B2"/>
    <w:rsid w:val="00437D3F"/>
    <w:rsid w:val="00437D83"/>
    <w:rsid w:val="004404CC"/>
    <w:rsid w:val="0044099F"/>
    <w:rsid w:val="00440EC8"/>
    <w:rsid w:val="0044111F"/>
    <w:rsid w:val="00441AB0"/>
    <w:rsid w:val="00441CD6"/>
    <w:rsid w:val="0044209A"/>
    <w:rsid w:val="004422E1"/>
    <w:rsid w:val="00442475"/>
    <w:rsid w:val="00442844"/>
    <w:rsid w:val="004428E2"/>
    <w:rsid w:val="00442A97"/>
    <w:rsid w:val="00442BEE"/>
    <w:rsid w:val="00442DF7"/>
    <w:rsid w:val="00442E68"/>
    <w:rsid w:val="00442E7E"/>
    <w:rsid w:val="00443143"/>
    <w:rsid w:val="00443374"/>
    <w:rsid w:val="004438B5"/>
    <w:rsid w:val="00443B62"/>
    <w:rsid w:val="00443D38"/>
    <w:rsid w:val="00443D46"/>
    <w:rsid w:val="00443E2B"/>
    <w:rsid w:val="00443F8B"/>
    <w:rsid w:val="0044409C"/>
    <w:rsid w:val="00444254"/>
    <w:rsid w:val="004442F3"/>
    <w:rsid w:val="004445CF"/>
    <w:rsid w:val="004445D3"/>
    <w:rsid w:val="004446C2"/>
    <w:rsid w:val="0044491A"/>
    <w:rsid w:val="00444AE0"/>
    <w:rsid w:val="00444B1D"/>
    <w:rsid w:val="00445080"/>
    <w:rsid w:val="00445301"/>
    <w:rsid w:val="004453AF"/>
    <w:rsid w:val="00445CD8"/>
    <w:rsid w:val="00445E83"/>
    <w:rsid w:val="00446004"/>
    <w:rsid w:val="00446172"/>
    <w:rsid w:val="004467B0"/>
    <w:rsid w:val="004468F8"/>
    <w:rsid w:val="00446947"/>
    <w:rsid w:val="00446B2F"/>
    <w:rsid w:val="00446E50"/>
    <w:rsid w:val="00447503"/>
    <w:rsid w:val="00447936"/>
    <w:rsid w:val="00447F58"/>
    <w:rsid w:val="00450066"/>
    <w:rsid w:val="00450241"/>
    <w:rsid w:val="00450613"/>
    <w:rsid w:val="00450A77"/>
    <w:rsid w:val="00450B58"/>
    <w:rsid w:val="00450CD2"/>
    <w:rsid w:val="004511E5"/>
    <w:rsid w:val="004513D9"/>
    <w:rsid w:val="00451B2F"/>
    <w:rsid w:val="00451F70"/>
    <w:rsid w:val="004523B3"/>
    <w:rsid w:val="004527AA"/>
    <w:rsid w:val="004527F8"/>
    <w:rsid w:val="00452916"/>
    <w:rsid w:val="00452A70"/>
    <w:rsid w:val="00452D57"/>
    <w:rsid w:val="00452DF6"/>
    <w:rsid w:val="00452F9A"/>
    <w:rsid w:val="00453543"/>
    <w:rsid w:val="0045375A"/>
    <w:rsid w:val="004539A8"/>
    <w:rsid w:val="00453B1C"/>
    <w:rsid w:val="00453C18"/>
    <w:rsid w:val="0045423E"/>
    <w:rsid w:val="0045461B"/>
    <w:rsid w:val="004547DF"/>
    <w:rsid w:val="00454A6C"/>
    <w:rsid w:val="00455117"/>
    <w:rsid w:val="00455530"/>
    <w:rsid w:val="004558D7"/>
    <w:rsid w:val="0045654C"/>
    <w:rsid w:val="0045687C"/>
    <w:rsid w:val="00456A7E"/>
    <w:rsid w:val="00456B38"/>
    <w:rsid w:val="00456DA4"/>
    <w:rsid w:val="00456F7A"/>
    <w:rsid w:val="00456FE2"/>
    <w:rsid w:val="00457411"/>
    <w:rsid w:val="00457413"/>
    <w:rsid w:val="0045772F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39B"/>
    <w:rsid w:val="0046158D"/>
    <w:rsid w:val="004615DF"/>
    <w:rsid w:val="004618D7"/>
    <w:rsid w:val="00461989"/>
    <w:rsid w:val="004619F6"/>
    <w:rsid w:val="00461C01"/>
    <w:rsid w:val="00461D00"/>
    <w:rsid w:val="00461D71"/>
    <w:rsid w:val="00461ED0"/>
    <w:rsid w:val="00462506"/>
    <w:rsid w:val="00462A9F"/>
    <w:rsid w:val="00462E34"/>
    <w:rsid w:val="00462E44"/>
    <w:rsid w:val="00462FB1"/>
    <w:rsid w:val="00462FCF"/>
    <w:rsid w:val="00463202"/>
    <w:rsid w:val="0046345B"/>
    <w:rsid w:val="0046354E"/>
    <w:rsid w:val="00463816"/>
    <w:rsid w:val="00463E97"/>
    <w:rsid w:val="004640D1"/>
    <w:rsid w:val="00464111"/>
    <w:rsid w:val="004642A3"/>
    <w:rsid w:val="004642F0"/>
    <w:rsid w:val="00464821"/>
    <w:rsid w:val="004649D2"/>
    <w:rsid w:val="00464A30"/>
    <w:rsid w:val="0046514E"/>
    <w:rsid w:val="004651F7"/>
    <w:rsid w:val="00465204"/>
    <w:rsid w:val="00465651"/>
    <w:rsid w:val="004656D1"/>
    <w:rsid w:val="00465A77"/>
    <w:rsid w:val="00465E0B"/>
    <w:rsid w:val="00465E47"/>
    <w:rsid w:val="00466905"/>
    <w:rsid w:val="004669BC"/>
    <w:rsid w:val="00466C2D"/>
    <w:rsid w:val="00466E71"/>
    <w:rsid w:val="00467753"/>
    <w:rsid w:val="00467E90"/>
    <w:rsid w:val="00470B75"/>
    <w:rsid w:val="0047111D"/>
    <w:rsid w:val="004715E2"/>
    <w:rsid w:val="00471610"/>
    <w:rsid w:val="0047177D"/>
    <w:rsid w:val="004718A9"/>
    <w:rsid w:val="00471A27"/>
    <w:rsid w:val="00471E18"/>
    <w:rsid w:val="00471ED5"/>
    <w:rsid w:val="00472081"/>
    <w:rsid w:val="0047209C"/>
    <w:rsid w:val="00472680"/>
    <w:rsid w:val="00472944"/>
    <w:rsid w:val="004731B3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3E69"/>
    <w:rsid w:val="00474264"/>
    <w:rsid w:val="0047446C"/>
    <w:rsid w:val="00474610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CA0"/>
    <w:rsid w:val="00476F23"/>
    <w:rsid w:val="00476F5E"/>
    <w:rsid w:val="0047739F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0EC7"/>
    <w:rsid w:val="00481081"/>
    <w:rsid w:val="00481120"/>
    <w:rsid w:val="00481520"/>
    <w:rsid w:val="00481580"/>
    <w:rsid w:val="00481784"/>
    <w:rsid w:val="00481B1C"/>
    <w:rsid w:val="00481C34"/>
    <w:rsid w:val="00481C88"/>
    <w:rsid w:val="00481F9F"/>
    <w:rsid w:val="00482B89"/>
    <w:rsid w:val="00482D80"/>
    <w:rsid w:val="00482DC9"/>
    <w:rsid w:val="00482DFF"/>
    <w:rsid w:val="00483075"/>
    <w:rsid w:val="004830B5"/>
    <w:rsid w:val="004830CA"/>
    <w:rsid w:val="004837BB"/>
    <w:rsid w:val="00483AAB"/>
    <w:rsid w:val="00483CC5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266"/>
    <w:rsid w:val="00486455"/>
    <w:rsid w:val="0048667E"/>
    <w:rsid w:val="0048669F"/>
    <w:rsid w:val="004866CE"/>
    <w:rsid w:val="0048682A"/>
    <w:rsid w:val="00486A97"/>
    <w:rsid w:val="00486BF4"/>
    <w:rsid w:val="004870CF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C41"/>
    <w:rsid w:val="00490F9B"/>
    <w:rsid w:val="004913B6"/>
    <w:rsid w:val="00491855"/>
    <w:rsid w:val="00491B8C"/>
    <w:rsid w:val="00491EEE"/>
    <w:rsid w:val="0049203D"/>
    <w:rsid w:val="0049204E"/>
    <w:rsid w:val="0049245E"/>
    <w:rsid w:val="00492D54"/>
    <w:rsid w:val="00492DB7"/>
    <w:rsid w:val="00492E5B"/>
    <w:rsid w:val="0049303E"/>
    <w:rsid w:val="00493253"/>
    <w:rsid w:val="004933D5"/>
    <w:rsid w:val="004933DD"/>
    <w:rsid w:val="00493407"/>
    <w:rsid w:val="0049375A"/>
    <w:rsid w:val="00493A1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06D"/>
    <w:rsid w:val="004951E3"/>
    <w:rsid w:val="004957E9"/>
    <w:rsid w:val="00495A4D"/>
    <w:rsid w:val="00495AE5"/>
    <w:rsid w:val="00495CFB"/>
    <w:rsid w:val="00495F01"/>
    <w:rsid w:val="00496001"/>
    <w:rsid w:val="0049603C"/>
    <w:rsid w:val="00496078"/>
    <w:rsid w:val="00496115"/>
    <w:rsid w:val="0049699A"/>
    <w:rsid w:val="00496AB3"/>
    <w:rsid w:val="00496E8A"/>
    <w:rsid w:val="00496EFD"/>
    <w:rsid w:val="00496FD7"/>
    <w:rsid w:val="0049738B"/>
    <w:rsid w:val="00497D70"/>
    <w:rsid w:val="004A026D"/>
    <w:rsid w:val="004A0829"/>
    <w:rsid w:val="004A0974"/>
    <w:rsid w:val="004A0C18"/>
    <w:rsid w:val="004A10E2"/>
    <w:rsid w:val="004A128F"/>
    <w:rsid w:val="004A1904"/>
    <w:rsid w:val="004A1FDD"/>
    <w:rsid w:val="004A22FE"/>
    <w:rsid w:val="004A276D"/>
    <w:rsid w:val="004A2AAE"/>
    <w:rsid w:val="004A2CE1"/>
    <w:rsid w:val="004A2F78"/>
    <w:rsid w:val="004A2F8D"/>
    <w:rsid w:val="004A30F1"/>
    <w:rsid w:val="004A33B0"/>
    <w:rsid w:val="004A349E"/>
    <w:rsid w:val="004A3933"/>
    <w:rsid w:val="004A3A28"/>
    <w:rsid w:val="004A3BD9"/>
    <w:rsid w:val="004A3C63"/>
    <w:rsid w:val="004A3FD4"/>
    <w:rsid w:val="004A408D"/>
    <w:rsid w:val="004A45B5"/>
    <w:rsid w:val="004A4834"/>
    <w:rsid w:val="004A49EF"/>
    <w:rsid w:val="004A4B81"/>
    <w:rsid w:val="004A4D7A"/>
    <w:rsid w:val="004A51B7"/>
    <w:rsid w:val="004A56B7"/>
    <w:rsid w:val="004A5739"/>
    <w:rsid w:val="004A57EF"/>
    <w:rsid w:val="004A57FB"/>
    <w:rsid w:val="004A5848"/>
    <w:rsid w:val="004A5B5B"/>
    <w:rsid w:val="004A5F92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C68"/>
    <w:rsid w:val="004A7E4B"/>
    <w:rsid w:val="004A7E74"/>
    <w:rsid w:val="004A7EF7"/>
    <w:rsid w:val="004A7F8C"/>
    <w:rsid w:val="004B053D"/>
    <w:rsid w:val="004B07A7"/>
    <w:rsid w:val="004B07CC"/>
    <w:rsid w:val="004B08DC"/>
    <w:rsid w:val="004B0B24"/>
    <w:rsid w:val="004B0BE3"/>
    <w:rsid w:val="004B0D75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82D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7CA"/>
    <w:rsid w:val="004B5991"/>
    <w:rsid w:val="004B59A5"/>
    <w:rsid w:val="004B6119"/>
    <w:rsid w:val="004B68E2"/>
    <w:rsid w:val="004B6C02"/>
    <w:rsid w:val="004B72E6"/>
    <w:rsid w:val="004B7692"/>
    <w:rsid w:val="004B7CA9"/>
    <w:rsid w:val="004B7EBD"/>
    <w:rsid w:val="004B7F7E"/>
    <w:rsid w:val="004B7FD0"/>
    <w:rsid w:val="004C0065"/>
    <w:rsid w:val="004C011D"/>
    <w:rsid w:val="004C03C9"/>
    <w:rsid w:val="004C0540"/>
    <w:rsid w:val="004C06ED"/>
    <w:rsid w:val="004C0C42"/>
    <w:rsid w:val="004C1079"/>
    <w:rsid w:val="004C12A9"/>
    <w:rsid w:val="004C1716"/>
    <w:rsid w:val="004C17CF"/>
    <w:rsid w:val="004C1A28"/>
    <w:rsid w:val="004C1C78"/>
    <w:rsid w:val="004C1E6E"/>
    <w:rsid w:val="004C1F0A"/>
    <w:rsid w:val="004C1F45"/>
    <w:rsid w:val="004C215E"/>
    <w:rsid w:val="004C2E96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7C2"/>
    <w:rsid w:val="004C4BBD"/>
    <w:rsid w:val="004C4D6A"/>
    <w:rsid w:val="004C4D71"/>
    <w:rsid w:val="004C4E44"/>
    <w:rsid w:val="004C4E51"/>
    <w:rsid w:val="004C4FE4"/>
    <w:rsid w:val="004C514A"/>
    <w:rsid w:val="004C54C0"/>
    <w:rsid w:val="004C56EE"/>
    <w:rsid w:val="004C6178"/>
    <w:rsid w:val="004C6452"/>
    <w:rsid w:val="004C64D0"/>
    <w:rsid w:val="004C684B"/>
    <w:rsid w:val="004C755B"/>
    <w:rsid w:val="004C7DCD"/>
    <w:rsid w:val="004D05A1"/>
    <w:rsid w:val="004D05BE"/>
    <w:rsid w:val="004D0730"/>
    <w:rsid w:val="004D0755"/>
    <w:rsid w:val="004D0848"/>
    <w:rsid w:val="004D08B2"/>
    <w:rsid w:val="004D0C60"/>
    <w:rsid w:val="004D0EA1"/>
    <w:rsid w:val="004D0F1F"/>
    <w:rsid w:val="004D0F21"/>
    <w:rsid w:val="004D1AB9"/>
    <w:rsid w:val="004D1D71"/>
    <w:rsid w:val="004D205C"/>
    <w:rsid w:val="004D20AF"/>
    <w:rsid w:val="004D2522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A4D"/>
    <w:rsid w:val="004D3CA0"/>
    <w:rsid w:val="004D47A9"/>
    <w:rsid w:val="004D4A37"/>
    <w:rsid w:val="004D4BB3"/>
    <w:rsid w:val="004D4CAD"/>
    <w:rsid w:val="004D4D30"/>
    <w:rsid w:val="004D5458"/>
    <w:rsid w:val="004D545F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37A"/>
    <w:rsid w:val="004E26C3"/>
    <w:rsid w:val="004E2B3D"/>
    <w:rsid w:val="004E2D1B"/>
    <w:rsid w:val="004E2E22"/>
    <w:rsid w:val="004E30A8"/>
    <w:rsid w:val="004E319C"/>
    <w:rsid w:val="004E3E40"/>
    <w:rsid w:val="004E3F0A"/>
    <w:rsid w:val="004E48BB"/>
    <w:rsid w:val="004E4C60"/>
    <w:rsid w:val="004E50F5"/>
    <w:rsid w:val="004E51BF"/>
    <w:rsid w:val="004E5554"/>
    <w:rsid w:val="004E5976"/>
    <w:rsid w:val="004E5B51"/>
    <w:rsid w:val="004E5CB7"/>
    <w:rsid w:val="004E5E2D"/>
    <w:rsid w:val="004E6090"/>
    <w:rsid w:val="004E624D"/>
    <w:rsid w:val="004E648A"/>
    <w:rsid w:val="004E6EA7"/>
    <w:rsid w:val="004E6EB3"/>
    <w:rsid w:val="004E70E9"/>
    <w:rsid w:val="004E7119"/>
    <w:rsid w:val="004E759C"/>
    <w:rsid w:val="004E76B6"/>
    <w:rsid w:val="004E7B09"/>
    <w:rsid w:val="004E7D16"/>
    <w:rsid w:val="004F0307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5C32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49"/>
    <w:rsid w:val="005028E2"/>
    <w:rsid w:val="00502A2E"/>
    <w:rsid w:val="00502A54"/>
    <w:rsid w:val="00502F68"/>
    <w:rsid w:val="00502FB0"/>
    <w:rsid w:val="00502FB1"/>
    <w:rsid w:val="0050315B"/>
    <w:rsid w:val="00503406"/>
    <w:rsid w:val="00503484"/>
    <w:rsid w:val="0050373E"/>
    <w:rsid w:val="00503968"/>
    <w:rsid w:val="005039A1"/>
    <w:rsid w:val="00504793"/>
    <w:rsid w:val="00504C19"/>
    <w:rsid w:val="0050567B"/>
    <w:rsid w:val="0050578B"/>
    <w:rsid w:val="00505E7A"/>
    <w:rsid w:val="00505F32"/>
    <w:rsid w:val="00505FE0"/>
    <w:rsid w:val="00506043"/>
    <w:rsid w:val="005066BF"/>
    <w:rsid w:val="00506820"/>
    <w:rsid w:val="0050692A"/>
    <w:rsid w:val="0050773A"/>
    <w:rsid w:val="00507855"/>
    <w:rsid w:val="00510032"/>
    <w:rsid w:val="00510A75"/>
    <w:rsid w:val="00510C1B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3C7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317"/>
    <w:rsid w:val="00515605"/>
    <w:rsid w:val="0051566D"/>
    <w:rsid w:val="00515858"/>
    <w:rsid w:val="00515888"/>
    <w:rsid w:val="00515BD0"/>
    <w:rsid w:val="00515E23"/>
    <w:rsid w:val="0051614A"/>
    <w:rsid w:val="00516304"/>
    <w:rsid w:val="00516751"/>
    <w:rsid w:val="005168E7"/>
    <w:rsid w:val="00516A7F"/>
    <w:rsid w:val="00516EB8"/>
    <w:rsid w:val="005177C3"/>
    <w:rsid w:val="00517BAC"/>
    <w:rsid w:val="00517C8C"/>
    <w:rsid w:val="00520516"/>
    <w:rsid w:val="005209F6"/>
    <w:rsid w:val="00520A7E"/>
    <w:rsid w:val="005210EC"/>
    <w:rsid w:val="00521107"/>
    <w:rsid w:val="005214A3"/>
    <w:rsid w:val="00521A02"/>
    <w:rsid w:val="00521DC6"/>
    <w:rsid w:val="00521F21"/>
    <w:rsid w:val="00522487"/>
    <w:rsid w:val="005224F6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59C"/>
    <w:rsid w:val="00523B10"/>
    <w:rsid w:val="00523DDD"/>
    <w:rsid w:val="0052409F"/>
    <w:rsid w:val="00524538"/>
    <w:rsid w:val="00524EC1"/>
    <w:rsid w:val="00524ED2"/>
    <w:rsid w:val="005250B6"/>
    <w:rsid w:val="0052550A"/>
    <w:rsid w:val="005255CC"/>
    <w:rsid w:val="005256DB"/>
    <w:rsid w:val="0052599B"/>
    <w:rsid w:val="00525B29"/>
    <w:rsid w:val="00525BEA"/>
    <w:rsid w:val="00525F6C"/>
    <w:rsid w:val="00525FD6"/>
    <w:rsid w:val="005265C6"/>
    <w:rsid w:val="00526645"/>
    <w:rsid w:val="00526759"/>
    <w:rsid w:val="005267DB"/>
    <w:rsid w:val="00526875"/>
    <w:rsid w:val="00526E00"/>
    <w:rsid w:val="00526EA2"/>
    <w:rsid w:val="0052708D"/>
    <w:rsid w:val="0052712B"/>
    <w:rsid w:val="00527449"/>
    <w:rsid w:val="00527A9E"/>
    <w:rsid w:val="00530235"/>
    <w:rsid w:val="005302B8"/>
    <w:rsid w:val="005303F3"/>
    <w:rsid w:val="00530E26"/>
    <w:rsid w:val="00530EF4"/>
    <w:rsid w:val="005316CC"/>
    <w:rsid w:val="00531C09"/>
    <w:rsid w:val="00531C54"/>
    <w:rsid w:val="00531CC7"/>
    <w:rsid w:val="00532395"/>
    <w:rsid w:val="005324B0"/>
    <w:rsid w:val="00532F28"/>
    <w:rsid w:val="005331FF"/>
    <w:rsid w:val="0053395F"/>
    <w:rsid w:val="0053396A"/>
    <w:rsid w:val="00533B1A"/>
    <w:rsid w:val="00533C78"/>
    <w:rsid w:val="00533EA4"/>
    <w:rsid w:val="00533EE8"/>
    <w:rsid w:val="00534208"/>
    <w:rsid w:val="005348FC"/>
    <w:rsid w:val="005349D9"/>
    <w:rsid w:val="00534C97"/>
    <w:rsid w:val="00535272"/>
    <w:rsid w:val="005357CB"/>
    <w:rsid w:val="00535B48"/>
    <w:rsid w:val="00535B80"/>
    <w:rsid w:val="00535C08"/>
    <w:rsid w:val="005360F7"/>
    <w:rsid w:val="00536614"/>
    <w:rsid w:val="0053677C"/>
    <w:rsid w:val="0053696F"/>
    <w:rsid w:val="00536A36"/>
    <w:rsid w:val="00536BD0"/>
    <w:rsid w:val="00536C58"/>
    <w:rsid w:val="005371F0"/>
    <w:rsid w:val="0053775B"/>
    <w:rsid w:val="00537B20"/>
    <w:rsid w:val="00537B2A"/>
    <w:rsid w:val="00537E64"/>
    <w:rsid w:val="00537F1E"/>
    <w:rsid w:val="00537F68"/>
    <w:rsid w:val="005404C5"/>
    <w:rsid w:val="005408AF"/>
    <w:rsid w:val="0054094D"/>
    <w:rsid w:val="00540A5C"/>
    <w:rsid w:val="00540AAF"/>
    <w:rsid w:val="00540C42"/>
    <w:rsid w:val="00540C87"/>
    <w:rsid w:val="00540DEC"/>
    <w:rsid w:val="0054166C"/>
    <w:rsid w:val="00541F97"/>
    <w:rsid w:val="00542819"/>
    <w:rsid w:val="00542C0D"/>
    <w:rsid w:val="00542DB0"/>
    <w:rsid w:val="00542DFB"/>
    <w:rsid w:val="00542E9C"/>
    <w:rsid w:val="00542F1B"/>
    <w:rsid w:val="005431C3"/>
    <w:rsid w:val="005436D5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3E7"/>
    <w:rsid w:val="005455AE"/>
    <w:rsid w:val="005457FC"/>
    <w:rsid w:val="005458EF"/>
    <w:rsid w:val="00545933"/>
    <w:rsid w:val="00545B6F"/>
    <w:rsid w:val="00545BE8"/>
    <w:rsid w:val="0054612D"/>
    <w:rsid w:val="0054621F"/>
    <w:rsid w:val="0054633D"/>
    <w:rsid w:val="00546382"/>
    <w:rsid w:val="00546874"/>
    <w:rsid w:val="00546A1F"/>
    <w:rsid w:val="00546E21"/>
    <w:rsid w:val="0054701D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1B54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BE7"/>
    <w:rsid w:val="00553C38"/>
    <w:rsid w:val="005544B2"/>
    <w:rsid w:val="005544D7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3D"/>
    <w:rsid w:val="00555EFB"/>
    <w:rsid w:val="00555FA8"/>
    <w:rsid w:val="0055607A"/>
    <w:rsid w:val="005565CA"/>
    <w:rsid w:val="0055664C"/>
    <w:rsid w:val="00556BB4"/>
    <w:rsid w:val="00556F0F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36E"/>
    <w:rsid w:val="00561D10"/>
    <w:rsid w:val="0056227C"/>
    <w:rsid w:val="00562782"/>
    <w:rsid w:val="005629C2"/>
    <w:rsid w:val="00562B42"/>
    <w:rsid w:val="005630EC"/>
    <w:rsid w:val="0056355F"/>
    <w:rsid w:val="005636B8"/>
    <w:rsid w:val="00563B6C"/>
    <w:rsid w:val="00563ECE"/>
    <w:rsid w:val="00563FFD"/>
    <w:rsid w:val="00564E5D"/>
    <w:rsid w:val="00564F61"/>
    <w:rsid w:val="00565426"/>
    <w:rsid w:val="0056578F"/>
    <w:rsid w:val="005658D5"/>
    <w:rsid w:val="00565EA7"/>
    <w:rsid w:val="00565F71"/>
    <w:rsid w:val="005668B8"/>
    <w:rsid w:val="00566ACD"/>
    <w:rsid w:val="00567807"/>
    <w:rsid w:val="005679D4"/>
    <w:rsid w:val="00567D68"/>
    <w:rsid w:val="00567DFA"/>
    <w:rsid w:val="00567F1D"/>
    <w:rsid w:val="00570609"/>
    <w:rsid w:val="005708D7"/>
    <w:rsid w:val="00570AF3"/>
    <w:rsid w:val="00570C1C"/>
    <w:rsid w:val="00570D85"/>
    <w:rsid w:val="00570FD5"/>
    <w:rsid w:val="005713F7"/>
    <w:rsid w:val="00571464"/>
    <w:rsid w:val="00571891"/>
    <w:rsid w:val="00571DF7"/>
    <w:rsid w:val="00571E34"/>
    <w:rsid w:val="0057204A"/>
    <w:rsid w:val="00572053"/>
    <w:rsid w:val="0057208D"/>
    <w:rsid w:val="005720E9"/>
    <w:rsid w:val="0057257F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B4C"/>
    <w:rsid w:val="00574C4A"/>
    <w:rsid w:val="00574EC7"/>
    <w:rsid w:val="00574FBA"/>
    <w:rsid w:val="00575521"/>
    <w:rsid w:val="005758A7"/>
    <w:rsid w:val="00575F87"/>
    <w:rsid w:val="00576076"/>
    <w:rsid w:val="00576160"/>
    <w:rsid w:val="005761A3"/>
    <w:rsid w:val="0057647F"/>
    <w:rsid w:val="005764E7"/>
    <w:rsid w:val="0057669B"/>
    <w:rsid w:val="0057694A"/>
    <w:rsid w:val="00576D6F"/>
    <w:rsid w:val="00576E88"/>
    <w:rsid w:val="00576F64"/>
    <w:rsid w:val="00576FEA"/>
    <w:rsid w:val="00577251"/>
    <w:rsid w:val="00577779"/>
    <w:rsid w:val="00577FB9"/>
    <w:rsid w:val="0058001C"/>
    <w:rsid w:val="0058008E"/>
    <w:rsid w:val="00580580"/>
    <w:rsid w:val="00580836"/>
    <w:rsid w:val="00580EFA"/>
    <w:rsid w:val="00581744"/>
    <w:rsid w:val="00581C9E"/>
    <w:rsid w:val="00582035"/>
    <w:rsid w:val="0058256B"/>
    <w:rsid w:val="00582905"/>
    <w:rsid w:val="00582AED"/>
    <w:rsid w:val="00582C1F"/>
    <w:rsid w:val="00582EEE"/>
    <w:rsid w:val="00583223"/>
    <w:rsid w:val="005836D5"/>
    <w:rsid w:val="00583774"/>
    <w:rsid w:val="00583862"/>
    <w:rsid w:val="0058389E"/>
    <w:rsid w:val="005838BA"/>
    <w:rsid w:val="005839F3"/>
    <w:rsid w:val="00583B35"/>
    <w:rsid w:val="00583D1C"/>
    <w:rsid w:val="0058404C"/>
    <w:rsid w:val="00584137"/>
    <w:rsid w:val="0058421C"/>
    <w:rsid w:val="00584755"/>
    <w:rsid w:val="005849FE"/>
    <w:rsid w:val="0058513F"/>
    <w:rsid w:val="0058530F"/>
    <w:rsid w:val="0058572B"/>
    <w:rsid w:val="0058589F"/>
    <w:rsid w:val="00585A0A"/>
    <w:rsid w:val="00585A3F"/>
    <w:rsid w:val="00586065"/>
    <w:rsid w:val="0058615A"/>
    <w:rsid w:val="00586464"/>
    <w:rsid w:val="005866D6"/>
    <w:rsid w:val="005866F8"/>
    <w:rsid w:val="0058686B"/>
    <w:rsid w:val="00586A8D"/>
    <w:rsid w:val="00586C2A"/>
    <w:rsid w:val="00586CBF"/>
    <w:rsid w:val="00586E1B"/>
    <w:rsid w:val="0058734B"/>
    <w:rsid w:val="005873BC"/>
    <w:rsid w:val="0058743F"/>
    <w:rsid w:val="00587EE4"/>
    <w:rsid w:val="00587F27"/>
    <w:rsid w:val="0059034A"/>
    <w:rsid w:val="0059034E"/>
    <w:rsid w:val="0059038A"/>
    <w:rsid w:val="0059041F"/>
    <w:rsid w:val="005905A7"/>
    <w:rsid w:val="0059061D"/>
    <w:rsid w:val="00590744"/>
    <w:rsid w:val="00590DC3"/>
    <w:rsid w:val="00590F3B"/>
    <w:rsid w:val="00590FD1"/>
    <w:rsid w:val="00591093"/>
    <w:rsid w:val="005912B6"/>
    <w:rsid w:val="00591AA8"/>
    <w:rsid w:val="00591F15"/>
    <w:rsid w:val="0059221C"/>
    <w:rsid w:val="0059242D"/>
    <w:rsid w:val="005925BC"/>
    <w:rsid w:val="00592899"/>
    <w:rsid w:val="005931CA"/>
    <w:rsid w:val="005933AD"/>
    <w:rsid w:val="00593412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089"/>
    <w:rsid w:val="005956E3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97BCF"/>
    <w:rsid w:val="00597FF7"/>
    <w:rsid w:val="005A02EE"/>
    <w:rsid w:val="005A03EF"/>
    <w:rsid w:val="005A0770"/>
    <w:rsid w:val="005A0784"/>
    <w:rsid w:val="005A08AC"/>
    <w:rsid w:val="005A09E0"/>
    <w:rsid w:val="005A0A78"/>
    <w:rsid w:val="005A0B28"/>
    <w:rsid w:val="005A0BC1"/>
    <w:rsid w:val="005A0D23"/>
    <w:rsid w:val="005A1326"/>
    <w:rsid w:val="005A1383"/>
    <w:rsid w:val="005A171F"/>
    <w:rsid w:val="005A1ACD"/>
    <w:rsid w:val="005A1CED"/>
    <w:rsid w:val="005A2130"/>
    <w:rsid w:val="005A273E"/>
    <w:rsid w:val="005A28C5"/>
    <w:rsid w:val="005A2DB3"/>
    <w:rsid w:val="005A2DDC"/>
    <w:rsid w:val="005A2FC7"/>
    <w:rsid w:val="005A332E"/>
    <w:rsid w:val="005A3572"/>
    <w:rsid w:val="005A3708"/>
    <w:rsid w:val="005A3B76"/>
    <w:rsid w:val="005A3C02"/>
    <w:rsid w:val="005A3C71"/>
    <w:rsid w:val="005A3EEC"/>
    <w:rsid w:val="005A3F8C"/>
    <w:rsid w:val="005A40C3"/>
    <w:rsid w:val="005A43A2"/>
    <w:rsid w:val="005A4A65"/>
    <w:rsid w:val="005A4DE0"/>
    <w:rsid w:val="005A4F2E"/>
    <w:rsid w:val="005A517A"/>
    <w:rsid w:val="005A5338"/>
    <w:rsid w:val="005A5ADF"/>
    <w:rsid w:val="005A5F3D"/>
    <w:rsid w:val="005A6105"/>
    <w:rsid w:val="005A6463"/>
    <w:rsid w:val="005A6500"/>
    <w:rsid w:val="005A65B1"/>
    <w:rsid w:val="005A6C60"/>
    <w:rsid w:val="005A723F"/>
    <w:rsid w:val="005A7278"/>
    <w:rsid w:val="005A72B0"/>
    <w:rsid w:val="005A7355"/>
    <w:rsid w:val="005A74C4"/>
    <w:rsid w:val="005A75A2"/>
    <w:rsid w:val="005A76DC"/>
    <w:rsid w:val="005A7C04"/>
    <w:rsid w:val="005A7DAE"/>
    <w:rsid w:val="005A7EED"/>
    <w:rsid w:val="005B0145"/>
    <w:rsid w:val="005B036C"/>
    <w:rsid w:val="005B0AA4"/>
    <w:rsid w:val="005B0AA8"/>
    <w:rsid w:val="005B0ADB"/>
    <w:rsid w:val="005B0B64"/>
    <w:rsid w:val="005B0E60"/>
    <w:rsid w:val="005B0EB0"/>
    <w:rsid w:val="005B0FC9"/>
    <w:rsid w:val="005B13AE"/>
    <w:rsid w:val="005B1688"/>
    <w:rsid w:val="005B1781"/>
    <w:rsid w:val="005B1782"/>
    <w:rsid w:val="005B1A4B"/>
    <w:rsid w:val="005B1BD8"/>
    <w:rsid w:val="005B1FE4"/>
    <w:rsid w:val="005B220A"/>
    <w:rsid w:val="005B2C4E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12D"/>
    <w:rsid w:val="005B53E7"/>
    <w:rsid w:val="005B540F"/>
    <w:rsid w:val="005B56C4"/>
    <w:rsid w:val="005B59BD"/>
    <w:rsid w:val="005B5B1D"/>
    <w:rsid w:val="005B5CAF"/>
    <w:rsid w:val="005B5E4B"/>
    <w:rsid w:val="005B5EAA"/>
    <w:rsid w:val="005B6153"/>
    <w:rsid w:val="005B6595"/>
    <w:rsid w:val="005B6896"/>
    <w:rsid w:val="005B6BA8"/>
    <w:rsid w:val="005B6C09"/>
    <w:rsid w:val="005B6F18"/>
    <w:rsid w:val="005B6F3C"/>
    <w:rsid w:val="005B7074"/>
    <w:rsid w:val="005B7294"/>
    <w:rsid w:val="005B7334"/>
    <w:rsid w:val="005B73D1"/>
    <w:rsid w:val="005B760F"/>
    <w:rsid w:val="005B765B"/>
    <w:rsid w:val="005B7866"/>
    <w:rsid w:val="005B789F"/>
    <w:rsid w:val="005B7EDE"/>
    <w:rsid w:val="005C0135"/>
    <w:rsid w:val="005C0540"/>
    <w:rsid w:val="005C0740"/>
    <w:rsid w:val="005C084C"/>
    <w:rsid w:val="005C0B0B"/>
    <w:rsid w:val="005C0B1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5FB"/>
    <w:rsid w:val="005C3694"/>
    <w:rsid w:val="005C373F"/>
    <w:rsid w:val="005C37C1"/>
    <w:rsid w:val="005C38B5"/>
    <w:rsid w:val="005C38F8"/>
    <w:rsid w:val="005C3934"/>
    <w:rsid w:val="005C39A8"/>
    <w:rsid w:val="005C3A3E"/>
    <w:rsid w:val="005C3AEA"/>
    <w:rsid w:val="005C41C2"/>
    <w:rsid w:val="005C4269"/>
    <w:rsid w:val="005C43CD"/>
    <w:rsid w:val="005C4CD4"/>
    <w:rsid w:val="005C4D74"/>
    <w:rsid w:val="005C5B19"/>
    <w:rsid w:val="005C5CC7"/>
    <w:rsid w:val="005C5CFE"/>
    <w:rsid w:val="005C5FD6"/>
    <w:rsid w:val="005C6056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116"/>
    <w:rsid w:val="005D02F9"/>
    <w:rsid w:val="005D0930"/>
    <w:rsid w:val="005D0BBB"/>
    <w:rsid w:val="005D0D13"/>
    <w:rsid w:val="005D0FE2"/>
    <w:rsid w:val="005D1710"/>
    <w:rsid w:val="005D17A5"/>
    <w:rsid w:val="005D1841"/>
    <w:rsid w:val="005D1D67"/>
    <w:rsid w:val="005D20F7"/>
    <w:rsid w:val="005D2262"/>
    <w:rsid w:val="005D2524"/>
    <w:rsid w:val="005D2D84"/>
    <w:rsid w:val="005D2E39"/>
    <w:rsid w:val="005D308D"/>
    <w:rsid w:val="005D3187"/>
    <w:rsid w:val="005D3568"/>
    <w:rsid w:val="005D3646"/>
    <w:rsid w:val="005D3A0E"/>
    <w:rsid w:val="005D4508"/>
    <w:rsid w:val="005D4837"/>
    <w:rsid w:val="005D49E8"/>
    <w:rsid w:val="005D4BBE"/>
    <w:rsid w:val="005D4CDB"/>
    <w:rsid w:val="005D563D"/>
    <w:rsid w:val="005D62A4"/>
    <w:rsid w:val="005D668B"/>
    <w:rsid w:val="005D6B87"/>
    <w:rsid w:val="005D6C21"/>
    <w:rsid w:val="005D6E99"/>
    <w:rsid w:val="005D701E"/>
    <w:rsid w:val="005D70AD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1D4A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8ED"/>
    <w:rsid w:val="005E4961"/>
    <w:rsid w:val="005E4B60"/>
    <w:rsid w:val="005E4BCB"/>
    <w:rsid w:val="005E4D75"/>
    <w:rsid w:val="005E4D88"/>
    <w:rsid w:val="005E51B3"/>
    <w:rsid w:val="005E5381"/>
    <w:rsid w:val="005E5ACB"/>
    <w:rsid w:val="005E5CA8"/>
    <w:rsid w:val="005E5DBD"/>
    <w:rsid w:val="005E5E15"/>
    <w:rsid w:val="005E6048"/>
    <w:rsid w:val="005E604D"/>
    <w:rsid w:val="005E6165"/>
    <w:rsid w:val="005E66E4"/>
    <w:rsid w:val="005E69E2"/>
    <w:rsid w:val="005E6B8D"/>
    <w:rsid w:val="005E6FC1"/>
    <w:rsid w:val="005E702C"/>
    <w:rsid w:val="005E71C5"/>
    <w:rsid w:val="005E7536"/>
    <w:rsid w:val="005E7995"/>
    <w:rsid w:val="005E7CCE"/>
    <w:rsid w:val="005E7EDE"/>
    <w:rsid w:val="005E7F42"/>
    <w:rsid w:val="005F006A"/>
    <w:rsid w:val="005F011B"/>
    <w:rsid w:val="005F011D"/>
    <w:rsid w:val="005F059C"/>
    <w:rsid w:val="005F06FF"/>
    <w:rsid w:val="005F0D69"/>
    <w:rsid w:val="005F0E01"/>
    <w:rsid w:val="005F0FE5"/>
    <w:rsid w:val="005F10E9"/>
    <w:rsid w:val="005F1672"/>
    <w:rsid w:val="005F1AE1"/>
    <w:rsid w:val="005F1FD9"/>
    <w:rsid w:val="005F2897"/>
    <w:rsid w:val="005F2D74"/>
    <w:rsid w:val="005F2E15"/>
    <w:rsid w:val="005F2EC0"/>
    <w:rsid w:val="005F30B4"/>
    <w:rsid w:val="005F3116"/>
    <w:rsid w:val="005F3188"/>
    <w:rsid w:val="005F36B4"/>
    <w:rsid w:val="005F399B"/>
    <w:rsid w:val="005F3AD4"/>
    <w:rsid w:val="005F3D87"/>
    <w:rsid w:val="005F3E2F"/>
    <w:rsid w:val="005F411D"/>
    <w:rsid w:val="005F4124"/>
    <w:rsid w:val="005F468B"/>
    <w:rsid w:val="005F47D0"/>
    <w:rsid w:val="005F4EC4"/>
    <w:rsid w:val="005F5247"/>
    <w:rsid w:val="005F5296"/>
    <w:rsid w:val="005F5BD8"/>
    <w:rsid w:val="005F5C47"/>
    <w:rsid w:val="005F5F76"/>
    <w:rsid w:val="005F604E"/>
    <w:rsid w:val="005F6060"/>
    <w:rsid w:val="005F63D6"/>
    <w:rsid w:val="005F6AA0"/>
    <w:rsid w:val="005F6D36"/>
    <w:rsid w:val="005F717F"/>
    <w:rsid w:val="005F727A"/>
    <w:rsid w:val="005F72DC"/>
    <w:rsid w:val="005F79F9"/>
    <w:rsid w:val="005F7CE8"/>
    <w:rsid w:val="005F7DE0"/>
    <w:rsid w:val="0060006E"/>
    <w:rsid w:val="006001FD"/>
    <w:rsid w:val="006003AA"/>
    <w:rsid w:val="00600730"/>
    <w:rsid w:val="006007D5"/>
    <w:rsid w:val="00600E76"/>
    <w:rsid w:val="0060113B"/>
    <w:rsid w:val="00601303"/>
    <w:rsid w:val="0060138B"/>
    <w:rsid w:val="006016A6"/>
    <w:rsid w:val="006018CA"/>
    <w:rsid w:val="00601A96"/>
    <w:rsid w:val="00601C3C"/>
    <w:rsid w:val="00602053"/>
    <w:rsid w:val="00602338"/>
    <w:rsid w:val="00602445"/>
    <w:rsid w:val="00602495"/>
    <w:rsid w:val="00602665"/>
    <w:rsid w:val="00602715"/>
    <w:rsid w:val="00602918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3F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689"/>
    <w:rsid w:val="00607896"/>
    <w:rsid w:val="0060799F"/>
    <w:rsid w:val="006079FB"/>
    <w:rsid w:val="00607B06"/>
    <w:rsid w:val="00607CA9"/>
    <w:rsid w:val="00607DDE"/>
    <w:rsid w:val="00607E8B"/>
    <w:rsid w:val="00607ECC"/>
    <w:rsid w:val="006102E5"/>
    <w:rsid w:val="006105F6"/>
    <w:rsid w:val="0061078A"/>
    <w:rsid w:val="0061097C"/>
    <w:rsid w:val="00610F1D"/>
    <w:rsid w:val="00610FB1"/>
    <w:rsid w:val="00610FC5"/>
    <w:rsid w:val="00611089"/>
    <w:rsid w:val="006111E6"/>
    <w:rsid w:val="006118D7"/>
    <w:rsid w:val="00611CBD"/>
    <w:rsid w:val="00612666"/>
    <w:rsid w:val="00613099"/>
    <w:rsid w:val="00613219"/>
    <w:rsid w:val="006132FB"/>
    <w:rsid w:val="00613306"/>
    <w:rsid w:val="0061363B"/>
    <w:rsid w:val="006136F8"/>
    <w:rsid w:val="00613F4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3D9"/>
    <w:rsid w:val="00616459"/>
    <w:rsid w:val="00616547"/>
    <w:rsid w:val="00616589"/>
    <w:rsid w:val="0061698C"/>
    <w:rsid w:val="00616BB2"/>
    <w:rsid w:val="00616D8A"/>
    <w:rsid w:val="00616E57"/>
    <w:rsid w:val="006172ED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3DD9"/>
    <w:rsid w:val="006242C1"/>
    <w:rsid w:val="006242F0"/>
    <w:rsid w:val="00624728"/>
    <w:rsid w:val="00624ADC"/>
    <w:rsid w:val="00624C4C"/>
    <w:rsid w:val="00624CDD"/>
    <w:rsid w:val="00624F3B"/>
    <w:rsid w:val="00625007"/>
    <w:rsid w:val="0062547D"/>
    <w:rsid w:val="00625E94"/>
    <w:rsid w:val="00626230"/>
    <w:rsid w:val="00626594"/>
    <w:rsid w:val="0062674A"/>
    <w:rsid w:val="006269DE"/>
    <w:rsid w:val="00626DC5"/>
    <w:rsid w:val="00626F30"/>
    <w:rsid w:val="006272CE"/>
    <w:rsid w:val="00627303"/>
    <w:rsid w:val="006274DB"/>
    <w:rsid w:val="00627CBF"/>
    <w:rsid w:val="00630364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084"/>
    <w:rsid w:val="00632ACA"/>
    <w:rsid w:val="00632B7F"/>
    <w:rsid w:val="00632DDC"/>
    <w:rsid w:val="00632F8E"/>
    <w:rsid w:val="006330C1"/>
    <w:rsid w:val="006335F9"/>
    <w:rsid w:val="00633B81"/>
    <w:rsid w:val="00633BD4"/>
    <w:rsid w:val="00633D2F"/>
    <w:rsid w:val="00633D70"/>
    <w:rsid w:val="00634181"/>
    <w:rsid w:val="00634497"/>
    <w:rsid w:val="00634CAF"/>
    <w:rsid w:val="00634E04"/>
    <w:rsid w:val="00634EC7"/>
    <w:rsid w:val="00634F1E"/>
    <w:rsid w:val="00635097"/>
    <w:rsid w:val="006353D3"/>
    <w:rsid w:val="006357A2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37F74"/>
    <w:rsid w:val="00640028"/>
    <w:rsid w:val="00640138"/>
    <w:rsid w:val="006401A2"/>
    <w:rsid w:val="006401BF"/>
    <w:rsid w:val="006405B8"/>
    <w:rsid w:val="006416D9"/>
    <w:rsid w:val="00641863"/>
    <w:rsid w:val="006419FD"/>
    <w:rsid w:val="00641D1B"/>
    <w:rsid w:val="00641F49"/>
    <w:rsid w:val="00642129"/>
    <w:rsid w:val="00642136"/>
    <w:rsid w:val="0064232F"/>
    <w:rsid w:val="00642398"/>
    <w:rsid w:val="006423D5"/>
    <w:rsid w:val="00642445"/>
    <w:rsid w:val="00642686"/>
    <w:rsid w:val="00642B9F"/>
    <w:rsid w:val="00642BFA"/>
    <w:rsid w:val="00642DCA"/>
    <w:rsid w:val="00643581"/>
    <w:rsid w:val="00643635"/>
    <w:rsid w:val="0064386A"/>
    <w:rsid w:val="00643BE9"/>
    <w:rsid w:val="00643CA2"/>
    <w:rsid w:val="00643F27"/>
    <w:rsid w:val="00644623"/>
    <w:rsid w:val="00644734"/>
    <w:rsid w:val="006448AB"/>
    <w:rsid w:val="00644BA2"/>
    <w:rsid w:val="00644CAB"/>
    <w:rsid w:val="00644DC4"/>
    <w:rsid w:val="00644F26"/>
    <w:rsid w:val="00645019"/>
    <w:rsid w:val="006452B2"/>
    <w:rsid w:val="00645376"/>
    <w:rsid w:val="00645AE0"/>
    <w:rsid w:val="00645CCE"/>
    <w:rsid w:val="00645DDA"/>
    <w:rsid w:val="00646042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4B3"/>
    <w:rsid w:val="006526A6"/>
    <w:rsid w:val="006526FA"/>
    <w:rsid w:val="006527C2"/>
    <w:rsid w:val="00652A0C"/>
    <w:rsid w:val="00653983"/>
    <w:rsid w:val="00653C75"/>
    <w:rsid w:val="0065403B"/>
    <w:rsid w:val="00654CE6"/>
    <w:rsid w:val="00654F36"/>
    <w:rsid w:val="00655000"/>
    <w:rsid w:val="00655054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2D4"/>
    <w:rsid w:val="00660574"/>
    <w:rsid w:val="006608A4"/>
    <w:rsid w:val="00660A87"/>
    <w:rsid w:val="006613B4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2D"/>
    <w:rsid w:val="00664BD1"/>
    <w:rsid w:val="00665332"/>
    <w:rsid w:val="00665747"/>
    <w:rsid w:val="00665850"/>
    <w:rsid w:val="006659D0"/>
    <w:rsid w:val="006659E1"/>
    <w:rsid w:val="00665CF8"/>
    <w:rsid w:val="00665EAE"/>
    <w:rsid w:val="0066614E"/>
    <w:rsid w:val="006662BE"/>
    <w:rsid w:val="00666311"/>
    <w:rsid w:val="00666545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0C"/>
    <w:rsid w:val="0067011C"/>
    <w:rsid w:val="0067058F"/>
    <w:rsid w:val="0067060E"/>
    <w:rsid w:val="006708DC"/>
    <w:rsid w:val="00670A41"/>
    <w:rsid w:val="00670BF1"/>
    <w:rsid w:val="00670F8E"/>
    <w:rsid w:val="00671673"/>
    <w:rsid w:val="00671685"/>
    <w:rsid w:val="00671988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945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6D0E"/>
    <w:rsid w:val="006770BE"/>
    <w:rsid w:val="006775BD"/>
    <w:rsid w:val="006775F6"/>
    <w:rsid w:val="006777E2"/>
    <w:rsid w:val="006777F2"/>
    <w:rsid w:val="00677FDA"/>
    <w:rsid w:val="006801ED"/>
    <w:rsid w:val="00680279"/>
    <w:rsid w:val="0068027E"/>
    <w:rsid w:val="0068062D"/>
    <w:rsid w:val="006806A9"/>
    <w:rsid w:val="006812B9"/>
    <w:rsid w:val="006812FB"/>
    <w:rsid w:val="006814D7"/>
    <w:rsid w:val="00681576"/>
    <w:rsid w:val="00681738"/>
    <w:rsid w:val="006818D5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9F6"/>
    <w:rsid w:val="00683E11"/>
    <w:rsid w:val="00684181"/>
    <w:rsid w:val="00684185"/>
    <w:rsid w:val="006844C9"/>
    <w:rsid w:val="00684617"/>
    <w:rsid w:val="00684A5A"/>
    <w:rsid w:val="00684ED0"/>
    <w:rsid w:val="0068542B"/>
    <w:rsid w:val="00685667"/>
    <w:rsid w:val="00685B94"/>
    <w:rsid w:val="00685E1C"/>
    <w:rsid w:val="00685ECE"/>
    <w:rsid w:val="00685FCF"/>
    <w:rsid w:val="006863EC"/>
    <w:rsid w:val="00686A8F"/>
    <w:rsid w:val="00686E0E"/>
    <w:rsid w:val="00686E19"/>
    <w:rsid w:val="00686EC4"/>
    <w:rsid w:val="00686EF8"/>
    <w:rsid w:val="006872C0"/>
    <w:rsid w:val="00687400"/>
    <w:rsid w:val="0068773E"/>
    <w:rsid w:val="00687A0F"/>
    <w:rsid w:val="00687B7B"/>
    <w:rsid w:val="00687EA1"/>
    <w:rsid w:val="00687EA6"/>
    <w:rsid w:val="00687EF0"/>
    <w:rsid w:val="0069070B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6B0"/>
    <w:rsid w:val="00692C18"/>
    <w:rsid w:val="00692F70"/>
    <w:rsid w:val="00692FC0"/>
    <w:rsid w:val="00693283"/>
    <w:rsid w:val="0069350C"/>
    <w:rsid w:val="00693B60"/>
    <w:rsid w:val="00693D23"/>
    <w:rsid w:val="006943DF"/>
    <w:rsid w:val="00694462"/>
    <w:rsid w:val="006946F7"/>
    <w:rsid w:val="006946FA"/>
    <w:rsid w:val="0069475D"/>
    <w:rsid w:val="00694C6E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5F2"/>
    <w:rsid w:val="00695C37"/>
    <w:rsid w:val="00695EB6"/>
    <w:rsid w:val="00695EF9"/>
    <w:rsid w:val="00695F96"/>
    <w:rsid w:val="0069610A"/>
    <w:rsid w:val="006961D6"/>
    <w:rsid w:val="0069641E"/>
    <w:rsid w:val="0069656D"/>
    <w:rsid w:val="0069657A"/>
    <w:rsid w:val="006968D0"/>
    <w:rsid w:val="00696927"/>
    <w:rsid w:val="006969FD"/>
    <w:rsid w:val="00696A4C"/>
    <w:rsid w:val="00696EB6"/>
    <w:rsid w:val="0069712E"/>
    <w:rsid w:val="00697341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89"/>
    <w:rsid w:val="006A0EE0"/>
    <w:rsid w:val="006A11CD"/>
    <w:rsid w:val="006A120C"/>
    <w:rsid w:val="006A1605"/>
    <w:rsid w:val="006A1EE1"/>
    <w:rsid w:val="006A1FD1"/>
    <w:rsid w:val="006A2137"/>
    <w:rsid w:val="006A214C"/>
    <w:rsid w:val="006A21C1"/>
    <w:rsid w:val="006A2723"/>
    <w:rsid w:val="006A30A8"/>
    <w:rsid w:val="006A30B0"/>
    <w:rsid w:val="006A31D3"/>
    <w:rsid w:val="006A32F7"/>
    <w:rsid w:val="006A357F"/>
    <w:rsid w:val="006A3F59"/>
    <w:rsid w:val="006A43B9"/>
    <w:rsid w:val="006A45AE"/>
    <w:rsid w:val="006A4D10"/>
    <w:rsid w:val="006A50EF"/>
    <w:rsid w:val="006A5345"/>
    <w:rsid w:val="006A53F6"/>
    <w:rsid w:val="006A5B1B"/>
    <w:rsid w:val="006A60F9"/>
    <w:rsid w:val="006A6186"/>
    <w:rsid w:val="006A6294"/>
    <w:rsid w:val="006A63F0"/>
    <w:rsid w:val="006A649D"/>
    <w:rsid w:val="006A661F"/>
    <w:rsid w:val="006A6624"/>
    <w:rsid w:val="006A6889"/>
    <w:rsid w:val="006A6C09"/>
    <w:rsid w:val="006A6C2C"/>
    <w:rsid w:val="006A7170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0FE1"/>
    <w:rsid w:val="006B100E"/>
    <w:rsid w:val="006B1749"/>
    <w:rsid w:val="006B177C"/>
    <w:rsid w:val="006B1D58"/>
    <w:rsid w:val="006B1FDB"/>
    <w:rsid w:val="006B22C0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82D"/>
    <w:rsid w:val="006B4B0B"/>
    <w:rsid w:val="006B4D7E"/>
    <w:rsid w:val="006B535D"/>
    <w:rsid w:val="006B576E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AC0"/>
    <w:rsid w:val="006B7DEA"/>
    <w:rsid w:val="006C0244"/>
    <w:rsid w:val="006C0613"/>
    <w:rsid w:val="006C0621"/>
    <w:rsid w:val="006C0650"/>
    <w:rsid w:val="006C072C"/>
    <w:rsid w:val="006C1282"/>
    <w:rsid w:val="006C146D"/>
    <w:rsid w:val="006C1640"/>
    <w:rsid w:val="006C1C64"/>
    <w:rsid w:val="006C2092"/>
    <w:rsid w:val="006C22CB"/>
    <w:rsid w:val="006C23A5"/>
    <w:rsid w:val="006C254F"/>
    <w:rsid w:val="006C2827"/>
    <w:rsid w:val="006C2AA6"/>
    <w:rsid w:val="006C30FE"/>
    <w:rsid w:val="006C3EA4"/>
    <w:rsid w:val="006C41FF"/>
    <w:rsid w:val="006C4772"/>
    <w:rsid w:val="006C4FCB"/>
    <w:rsid w:val="006C516A"/>
    <w:rsid w:val="006C523E"/>
    <w:rsid w:val="006C5798"/>
    <w:rsid w:val="006C59B9"/>
    <w:rsid w:val="006C5D70"/>
    <w:rsid w:val="006C5F82"/>
    <w:rsid w:val="006C6103"/>
    <w:rsid w:val="006C68E0"/>
    <w:rsid w:val="006C6A08"/>
    <w:rsid w:val="006C6DFF"/>
    <w:rsid w:val="006C6E3E"/>
    <w:rsid w:val="006C6F8A"/>
    <w:rsid w:val="006C7734"/>
    <w:rsid w:val="006C7871"/>
    <w:rsid w:val="006C7998"/>
    <w:rsid w:val="006C7B9F"/>
    <w:rsid w:val="006C7D05"/>
    <w:rsid w:val="006D02B0"/>
    <w:rsid w:val="006D0620"/>
    <w:rsid w:val="006D0A69"/>
    <w:rsid w:val="006D0C44"/>
    <w:rsid w:val="006D0DC5"/>
    <w:rsid w:val="006D1115"/>
    <w:rsid w:val="006D1530"/>
    <w:rsid w:val="006D172E"/>
    <w:rsid w:val="006D17F9"/>
    <w:rsid w:val="006D1AB6"/>
    <w:rsid w:val="006D202F"/>
    <w:rsid w:val="006D2A42"/>
    <w:rsid w:val="006D2B1B"/>
    <w:rsid w:val="006D2D22"/>
    <w:rsid w:val="006D3039"/>
    <w:rsid w:val="006D3216"/>
    <w:rsid w:val="006D3248"/>
    <w:rsid w:val="006D332E"/>
    <w:rsid w:val="006D387F"/>
    <w:rsid w:val="006D388B"/>
    <w:rsid w:val="006D3921"/>
    <w:rsid w:val="006D39F2"/>
    <w:rsid w:val="006D3A84"/>
    <w:rsid w:val="006D3BCD"/>
    <w:rsid w:val="006D3BF1"/>
    <w:rsid w:val="006D4077"/>
    <w:rsid w:val="006D4181"/>
    <w:rsid w:val="006D41F2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D97"/>
    <w:rsid w:val="006D7F7E"/>
    <w:rsid w:val="006E060A"/>
    <w:rsid w:val="006E0937"/>
    <w:rsid w:val="006E0E02"/>
    <w:rsid w:val="006E14CC"/>
    <w:rsid w:val="006E1537"/>
    <w:rsid w:val="006E17BC"/>
    <w:rsid w:val="006E1A58"/>
    <w:rsid w:val="006E1ADA"/>
    <w:rsid w:val="006E1D17"/>
    <w:rsid w:val="006E1EEA"/>
    <w:rsid w:val="006E1F85"/>
    <w:rsid w:val="006E28DD"/>
    <w:rsid w:val="006E29CF"/>
    <w:rsid w:val="006E29E9"/>
    <w:rsid w:val="006E2AAE"/>
    <w:rsid w:val="006E2F53"/>
    <w:rsid w:val="006E3009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6DF9"/>
    <w:rsid w:val="006E71CE"/>
    <w:rsid w:val="006E7751"/>
    <w:rsid w:val="006E7A6D"/>
    <w:rsid w:val="006E7B8E"/>
    <w:rsid w:val="006E7D81"/>
    <w:rsid w:val="006E7E21"/>
    <w:rsid w:val="006E7FD0"/>
    <w:rsid w:val="006F005D"/>
    <w:rsid w:val="006F01AF"/>
    <w:rsid w:val="006F0216"/>
    <w:rsid w:val="006F02A2"/>
    <w:rsid w:val="006F035C"/>
    <w:rsid w:val="006F0A7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381"/>
    <w:rsid w:val="006F257C"/>
    <w:rsid w:val="006F2861"/>
    <w:rsid w:val="006F2E12"/>
    <w:rsid w:val="006F326A"/>
    <w:rsid w:val="006F32A7"/>
    <w:rsid w:val="006F3440"/>
    <w:rsid w:val="006F34C5"/>
    <w:rsid w:val="006F3695"/>
    <w:rsid w:val="006F371E"/>
    <w:rsid w:val="006F3ABA"/>
    <w:rsid w:val="006F3D23"/>
    <w:rsid w:val="006F3EE2"/>
    <w:rsid w:val="006F3F89"/>
    <w:rsid w:val="006F40C7"/>
    <w:rsid w:val="006F4164"/>
    <w:rsid w:val="006F420D"/>
    <w:rsid w:val="006F425F"/>
    <w:rsid w:val="006F45C0"/>
    <w:rsid w:val="006F46D0"/>
    <w:rsid w:val="006F4982"/>
    <w:rsid w:val="006F4C0C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5F3F"/>
    <w:rsid w:val="006F6CEB"/>
    <w:rsid w:val="006F6DEE"/>
    <w:rsid w:val="006F6FAD"/>
    <w:rsid w:val="006F7312"/>
    <w:rsid w:val="006F7629"/>
    <w:rsid w:val="006F7640"/>
    <w:rsid w:val="006F7BEB"/>
    <w:rsid w:val="006F7D5E"/>
    <w:rsid w:val="006F7E82"/>
    <w:rsid w:val="00700026"/>
    <w:rsid w:val="00700078"/>
    <w:rsid w:val="00700242"/>
    <w:rsid w:val="00700751"/>
    <w:rsid w:val="00700895"/>
    <w:rsid w:val="00700CD6"/>
    <w:rsid w:val="0070124D"/>
    <w:rsid w:val="0070126A"/>
    <w:rsid w:val="007012BF"/>
    <w:rsid w:val="00701313"/>
    <w:rsid w:val="0070143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B7F"/>
    <w:rsid w:val="00703CA0"/>
    <w:rsid w:val="00703CE0"/>
    <w:rsid w:val="00703FA3"/>
    <w:rsid w:val="0070401E"/>
    <w:rsid w:val="00704049"/>
    <w:rsid w:val="007042B3"/>
    <w:rsid w:val="007043A9"/>
    <w:rsid w:val="0070447A"/>
    <w:rsid w:val="00704503"/>
    <w:rsid w:val="0070463E"/>
    <w:rsid w:val="007046BE"/>
    <w:rsid w:val="0070531D"/>
    <w:rsid w:val="0070532F"/>
    <w:rsid w:val="007055C7"/>
    <w:rsid w:val="00705724"/>
    <w:rsid w:val="0070595C"/>
    <w:rsid w:val="00705AB8"/>
    <w:rsid w:val="00705AEF"/>
    <w:rsid w:val="00705C47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6E33"/>
    <w:rsid w:val="0070712B"/>
    <w:rsid w:val="0070752C"/>
    <w:rsid w:val="0070788F"/>
    <w:rsid w:val="00707BCA"/>
    <w:rsid w:val="00707E96"/>
    <w:rsid w:val="0071072E"/>
    <w:rsid w:val="00710802"/>
    <w:rsid w:val="00710BF4"/>
    <w:rsid w:val="00710C10"/>
    <w:rsid w:val="00711266"/>
    <w:rsid w:val="00711641"/>
    <w:rsid w:val="00711754"/>
    <w:rsid w:val="00711963"/>
    <w:rsid w:val="00711B37"/>
    <w:rsid w:val="00711EE2"/>
    <w:rsid w:val="007122F8"/>
    <w:rsid w:val="007125AD"/>
    <w:rsid w:val="0071263D"/>
    <w:rsid w:val="00712984"/>
    <w:rsid w:val="00712BAC"/>
    <w:rsid w:val="00712C65"/>
    <w:rsid w:val="00713261"/>
    <w:rsid w:val="007133A7"/>
    <w:rsid w:val="007133B3"/>
    <w:rsid w:val="00713482"/>
    <w:rsid w:val="00713885"/>
    <w:rsid w:val="00713E38"/>
    <w:rsid w:val="007140A3"/>
    <w:rsid w:val="007142B8"/>
    <w:rsid w:val="00714728"/>
    <w:rsid w:val="007147D5"/>
    <w:rsid w:val="0071487F"/>
    <w:rsid w:val="0071497F"/>
    <w:rsid w:val="00714BB4"/>
    <w:rsid w:val="00714D48"/>
    <w:rsid w:val="00714E7B"/>
    <w:rsid w:val="00714EC9"/>
    <w:rsid w:val="00714F0A"/>
    <w:rsid w:val="00714F49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4BD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4BB"/>
    <w:rsid w:val="00720ABB"/>
    <w:rsid w:val="00721814"/>
    <w:rsid w:val="00721A1E"/>
    <w:rsid w:val="00721A2B"/>
    <w:rsid w:val="00721AEF"/>
    <w:rsid w:val="00721C9C"/>
    <w:rsid w:val="00721D53"/>
    <w:rsid w:val="00721DDF"/>
    <w:rsid w:val="00722033"/>
    <w:rsid w:val="007220D3"/>
    <w:rsid w:val="007226DC"/>
    <w:rsid w:val="0072280D"/>
    <w:rsid w:val="00722DCD"/>
    <w:rsid w:val="007234BF"/>
    <w:rsid w:val="007236AF"/>
    <w:rsid w:val="007237F4"/>
    <w:rsid w:val="00723840"/>
    <w:rsid w:val="00723C45"/>
    <w:rsid w:val="00723FF3"/>
    <w:rsid w:val="007241A4"/>
    <w:rsid w:val="00724496"/>
    <w:rsid w:val="007244B9"/>
    <w:rsid w:val="0072458E"/>
    <w:rsid w:val="0072490E"/>
    <w:rsid w:val="00724A9F"/>
    <w:rsid w:val="00724B7E"/>
    <w:rsid w:val="00724BEE"/>
    <w:rsid w:val="007254C3"/>
    <w:rsid w:val="00725C53"/>
    <w:rsid w:val="00725C7D"/>
    <w:rsid w:val="00725CDC"/>
    <w:rsid w:val="00726115"/>
    <w:rsid w:val="00726173"/>
    <w:rsid w:val="007261D6"/>
    <w:rsid w:val="007262CB"/>
    <w:rsid w:val="007268DC"/>
    <w:rsid w:val="00726AE5"/>
    <w:rsid w:val="00726CB4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CD4"/>
    <w:rsid w:val="00730D5C"/>
    <w:rsid w:val="00730E3E"/>
    <w:rsid w:val="00730EAC"/>
    <w:rsid w:val="007311E9"/>
    <w:rsid w:val="00731599"/>
    <w:rsid w:val="00731BAB"/>
    <w:rsid w:val="00731C2E"/>
    <w:rsid w:val="007325A9"/>
    <w:rsid w:val="0073333C"/>
    <w:rsid w:val="00733456"/>
    <w:rsid w:val="00733668"/>
    <w:rsid w:val="00733B1C"/>
    <w:rsid w:val="00733EAA"/>
    <w:rsid w:val="00733FA8"/>
    <w:rsid w:val="00734092"/>
    <w:rsid w:val="00734804"/>
    <w:rsid w:val="0073497A"/>
    <w:rsid w:val="00734AE9"/>
    <w:rsid w:val="00734BE0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292"/>
    <w:rsid w:val="007363A8"/>
    <w:rsid w:val="007365F5"/>
    <w:rsid w:val="007367D3"/>
    <w:rsid w:val="007369AC"/>
    <w:rsid w:val="007369C3"/>
    <w:rsid w:val="00736AC6"/>
    <w:rsid w:val="007373BB"/>
    <w:rsid w:val="0073759E"/>
    <w:rsid w:val="00737738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9CA"/>
    <w:rsid w:val="00740BA0"/>
    <w:rsid w:val="00740D38"/>
    <w:rsid w:val="00740EDC"/>
    <w:rsid w:val="007412A1"/>
    <w:rsid w:val="007415C8"/>
    <w:rsid w:val="0074187F"/>
    <w:rsid w:val="00741B71"/>
    <w:rsid w:val="00741C70"/>
    <w:rsid w:val="00741E03"/>
    <w:rsid w:val="00741FF2"/>
    <w:rsid w:val="007422C5"/>
    <w:rsid w:val="007427BF"/>
    <w:rsid w:val="00742A42"/>
    <w:rsid w:val="00742E36"/>
    <w:rsid w:val="007430E5"/>
    <w:rsid w:val="007431CD"/>
    <w:rsid w:val="0074321B"/>
    <w:rsid w:val="00743768"/>
    <w:rsid w:val="007438A1"/>
    <w:rsid w:val="00743976"/>
    <w:rsid w:val="00744096"/>
    <w:rsid w:val="0074496E"/>
    <w:rsid w:val="007449D9"/>
    <w:rsid w:val="00744D88"/>
    <w:rsid w:val="007450B8"/>
    <w:rsid w:val="00745286"/>
    <w:rsid w:val="00745D10"/>
    <w:rsid w:val="00745D5D"/>
    <w:rsid w:val="00745E7B"/>
    <w:rsid w:val="00745F00"/>
    <w:rsid w:val="007461BF"/>
    <w:rsid w:val="007462C5"/>
    <w:rsid w:val="0074695F"/>
    <w:rsid w:val="00746B2B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0B5C"/>
    <w:rsid w:val="0075116F"/>
    <w:rsid w:val="00751587"/>
    <w:rsid w:val="00751760"/>
    <w:rsid w:val="00751AFC"/>
    <w:rsid w:val="00751EC5"/>
    <w:rsid w:val="00751FC7"/>
    <w:rsid w:val="00752061"/>
    <w:rsid w:val="007528DB"/>
    <w:rsid w:val="00752A39"/>
    <w:rsid w:val="00752E6E"/>
    <w:rsid w:val="00752E71"/>
    <w:rsid w:val="00753163"/>
    <w:rsid w:val="007532E2"/>
    <w:rsid w:val="007533BB"/>
    <w:rsid w:val="0075347A"/>
    <w:rsid w:val="00753F8F"/>
    <w:rsid w:val="00754281"/>
    <w:rsid w:val="007548AD"/>
    <w:rsid w:val="00754F79"/>
    <w:rsid w:val="0075504E"/>
    <w:rsid w:val="007550DD"/>
    <w:rsid w:val="0075511C"/>
    <w:rsid w:val="007553F8"/>
    <w:rsid w:val="007559BF"/>
    <w:rsid w:val="00755CF9"/>
    <w:rsid w:val="00755F50"/>
    <w:rsid w:val="00756329"/>
    <w:rsid w:val="007565F5"/>
    <w:rsid w:val="00756CCA"/>
    <w:rsid w:val="00756D09"/>
    <w:rsid w:val="00756F6B"/>
    <w:rsid w:val="00757163"/>
    <w:rsid w:val="007576A1"/>
    <w:rsid w:val="00757A08"/>
    <w:rsid w:val="00757B09"/>
    <w:rsid w:val="00757BE5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CF3"/>
    <w:rsid w:val="00761EBE"/>
    <w:rsid w:val="0076275E"/>
    <w:rsid w:val="00762AE1"/>
    <w:rsid w:val="00763127"/>
    <w:rsid w:val="0076367F"/>
    <w:rsid w:val="00763AE9"/>
    <w:rsid w:val="00763F62"/>
    <w:rsid w:val="007640A9"/>
    <w:rsid w:val="00764137"/>
    <w:rsid w:val="007645D0"/>
    <w:rsid w:val="00764DF0"/>
    <w:rsid w:val="00764E3C"/>
    <w:rsid w:val="00765C9A"/>
    <w:rsid w:val="0076631E"/>
    <w:rsid w:val="00766A4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3DC1"/>
    <w:rsid w:val="0077406C"/>
    <w:rsid w:val="007740E4"/>
    <w:rsid w:val="007742C2"/>
    <w:rsid w:val="007748F8"/>
    <w:rsid w:val="0077491E"/>
    <w:rsid w:val="00774FEE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2A4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ED4"/>
    <w:rsid w:val="00781F2D"/>
    <w:rsid w:val="00781F4C"/>
    <w:rsid w:val="0078259D"/>
    <w:rsid w:val="00782B04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04"/>
    <w:rsid w:val="00783F52"/>
    <w:rsid w:val="00784042"/>
    <w:rsid w:val="00784047"/>
    <w:rsid w:val="0078425B"/>
    <w:rsid w:val="00784293"/>
    <w:rsid w:val="0078457B"/>
    <w:rsid w:val="00784590"/>
    <w:rsid w:val="0078476E"/>
    <w:rsid w:val="0078482B"/>
    <w:rsid w:val="00784BD4"/>
    <w:rsid w:val="00784C16"/>
    <w:rsid w:val="00784E4F"/>
    <w:rsid w:val="00785801"/>
    <w:rsid w:val="007858F2"/>
    <w:rsid w:val="00785AC1"/>
    <w:rsid w:val="00785C0A"/>
    <w:rsid w:val="0078646E"/>
    <w:rsid w:val="00786655"/>
    <w:rsid w:val="007868C8"/>
    <w:rsid w:val="00786999"/>
    <w:rsid w:val="007869D9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29A"/>
    <w:rsid w:val="00790448"/>
    <w:rsid w:val="0079054F"/>
    <w:rsid w:val="00790661"/>
    <w:rsid w:val="00790A00"/>
    <w:rsid w:val="00790DA0"/>
    <w:rsid w:val="00791099"/>
    <w:rsid w:val="0079152F"/>
    <w:rsid w:val="00791744"/>
    <w:rsid w:val="007917C0"/>
    <w:rsid w:val="007919E2"/>
    <w:rsid w:val="00791CB2"/>
    <w:rsid w:val="00791D9C"/>
    <w:rsid w:val="00791E3A"/>
    <w:rsid w:val="00791FCA"/>
    <w:rsid w:val="00792231"/>
    <w:rsid w:val="0079267C"/>
    <w:rsid w:val="007927D8"/>
    <w:rsid w:val="00792A4C"/>
    <w:rsid w:val="00792B0A"/>
    <w:rsid w:val="00792C27"/>
    <w:rsid w:val="00792E87"/>
    <w:rsid w:val="00792EA5"/>
    <w:rsid w:val="00792EAB"/>
    <w:rsid w:val="0079321D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7C0"/>
    <w:rsid w:val="00795961"/>
    <w:rsid w:val="00795C77"/>
    <w:rsid w:val="00795D70"/>
    <w:rsid w:val="00795E34"/>
    <w:rsid w:val="00795EEC"/>
    <w:rsid w:val="00795FFF"/>
    <w:rsid w:val="007962AA"/>
    <w:rsid w:val="0079660C"/>
    <w:rsid w:val="0079674C"/>
    <w:rsid w:val="00796B82"/>
    <w:rsid w:val="00796F68"/>
    <w:rsid w:val="00797360"/>
    <w:rsid w:val="0079753E"/>
    <w:rsid w:val="00797B09"/>
    <w:rsid w:val="00797C1B"/>
    <w:rsid w:val="00797EA3"/>
    <w:rsid w:val="00797FA6"/>
    <w:rsid w:val="007A00DF"/>
    <w:rsid w:val="007A0928"/>
    <w:rsid w:val="007A0991"/>
    <w:rsid w:val="007A0AA3"/>
    <w:rsid w:val="007A0D53"/>
    <w:rsid w:val="007A0FB5"/>
    <w:rsid w:val="007A125B"/>
    <w:rsid w:val="007A1605"/>
    <w:rsid w:val="007A1882"/>
    <w:rsid w:val="007A1C19"/>
    <w:rsid w:val="007A1D32"/>
    <w:rsid w:val="007A1F03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3F10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5FFA"/>
    <w:rsid w:val="007A640A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B28"/>
    <w:rsid w:val="007B0C2C"/>
    <w:rsid w:val="007B0EB8"/>
    <w:rsid w:val="007B103D"/>
    <w:rsid w:val="007B1D8E"/>
    <w:rsid w:val="007B1DFB"/>
    <w:rsid w:val="007B2197"/>
    <w:rsid w:val="007B231F"/>
    <w:rsid w:val="007B23DD"/>
    <w:rsid w:val="007B2929"/>
    <w:rsid w:val="007B2CCA"/>
    <w:rsid w:val="007B3030"/>
    <w:rsid w:val="007B304A"/>
    <w:rsid w:val="007B31B2"/>
    <w:rsid w:val="007B36F1"/>
    <w:rsid w:val="007B3839"/>
    <w:rsid w:val="007B4444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6F2E"/>
    <w:rsid w:val="007B72B3"/>
    <w:rsid w:val="007B784F"/>
    <w:rsid w:val="007B7ACC"/>
    <w:rsid w:val="007B7B93"/>
    <w:rsid w:val="007C0267"/>
    <w:rsid w:val="007C0774"/>
    <w:rsid w:val="007C0823"/>
    <w:rsid w:val="007C089C"/>
    <w:rsid w:val="007C093D"/>
    <w:rsid w:val="007C09DC"/>
    <w:rsid w:val="007C0B41"/>
    <w:rsid w:val="007C129B"/>
    <w:rsid w:val="007C1764"/>
    <w:rsid w:val="007C2116"/>
    <w:rsid w:val="007C2373"/>
    <w:rsid w:val="007C26B2"/>
    <w:rsid w:val="007C2FA9"/>
    <w:rsid w:val="007C308A"/>
    <w:rsid w:val="007C3480"/>
    <w:rsid w:val="007C34B0"/>
    <w:rsid w:val="007C3534"/>
    <w:rsid w:val="007C37D5"/>
    <w:rsid w:val="007C3BA8"/>
    <w:rsid w:val="007C4027"/>
    <w:rsid w:val="007C44F0"/>
    <w:rsid w:val="007C4A3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23"/>
    <w:rsid w:val="007C74F9"/>
    <w:rsid w:val="007C753D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3FA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013"/>
    <w:rsid w:val="007D3159"/>
    <w:rsid w:val="007D3201"/>
    <w:rsid w:val="007D3349"/>
    <w:rsid w:val="007D3427"/>
    <w:rsid w:val="007D3928"/>
    <w:rsid w:val="007D3AE9"/>
    <w:rsid w:val="007D40BE"/>
    <w:rsid w:val="007D434E"/>
    <w:rsid w:val="007D48F3"/>
    <w:rsid w:val="007D498A"/>
    <w:rsid w:val="007D499B"/>
    <w:rsid w:val="007D4A16"/>
    <w:rsid w:val="007D4B36"/>
    <w:rsid w:val="007D4CA7"/>
    <w:rsid w:val="007D5204"/>
    <w:rsid w:val="007D5522"/>
    <w:rsid w:val="007D58A1"/>
    <w:rsid w:val="007D5CD3"/>
    <w:rsid w:val="007D5F1D"/>
    <w:rsid w:val="007D5F28"/>
    <w:rsid w:val="007D62FC"/>
    <w:rsid w:val="007D719D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2EA"/>
    <w:rsid w:val="007E0663"/>
    <w:rsid w:val="007E06C7"/>
    <w:rsid w:val="007E0B2C"/>
    <w:rsid w:val="007E0F91"/>
    <w:rsid w:val="007E12B1"/>
    <w:rsid w:val="007E20D2"/>
    <w:rsid w:val="007E2322"/>
    <w:rsid w:val="007E253D"/>
    <w:rsid w:val="007E293E"/>
    <w:rsid w:val="007E30DD"/>
    <w:rsid w:val="007E3BC2"/>
    <w:rsid w:val="007E3F2E"/>
    <w:rsid w:val="007E4370"/>
    <w:rsid w:val="007E443A"/>
    <w:rsid w:val="007E4866"/>
    <w:rsid w:val="007E4962"/>
    <w:rsid w:val="007E4BCD"/>
    <w:rsid w:val="007E4E7C"/>
    <w:rsid w:val="007E4ED8"/>
    <w:rsid w:val="007E5222"/>
    <w:rsid w:val="007E529D"/>
    <w:rsid w:val="007E5346"/>
    <w:rsid w:val="007E5494"/>
    <w:rsid w:val="007E581C"/>
    <w:rsid w:val="007E5E8B"/>
    <w:rsid w:val="007E64AA"/>
    <w:rsid w:val="007E650B"/>
    <w:rsid w:val="007E6711"/>
    <w:rsid w:val="007E6D34"/>
    <w:rsid w:val="007E6D45"/>
    <w:rsid w:val="007E799F"/>
    <w:rsid w:val="007E7A4A"/>
    <w:rsid w:val="007E7F32"/>
    <w:rsid w:val="007F0663"/>
    <w:rsid w:val="007F07E3"/>
    <w:rsid w:val="007F0C7A"/>
    <w:rsid w:val="007F0D8D"/>
    <w:rsid w:val="007F1020"/>
    <w:rsid w:val="007F118B"/>
    <w:rsid w:val="007F148A"/>
    <w:rsid w:val="007F149F"/>
    <w:rsid w:val="007F14A7"/>
    <w:rsid w:val="007F16AD"/>
    <w:rsid w:val="007F17FC"/>
    <w:rsid w:val="007F18F4"/>
    <w:rsid w:val="007F1CB7"/>
    <w:rsid w:val="007F1CCA"/>
    <w:rsid w:val="007F2209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A32"/>
    <w:rsid w:val="007F4CAE"/>
    <w:rsid w:val="007F4DB5"/>
    <w:rsid w:val="007F4DE9"/>
    <w:rsid w:val="007F4E1B"/>
    <w:rsid w:val="007F4F44"/>
    <w:rsid w:val="007F5114"/>
    <w:rsid w:val="007F53BB"/>
    <w:rsid w:val="007F5467"/>
    <w:rsid w:val="007F5531"/>
    <w:rsid w:val="007F57E2"/>
    <w:rsid w:val="007F580A"/>
    <w:rsid w:val="007F5A7F"/>
    <w:rsid w:val="007F5E4D"/>
    <w:rsid w:val="007F5EB4"/>
    <w:rsid w:val="007F6017"/>
    <w:rsid w:val="007F6154"/>
    <w:rsid w:val="007F61D3"/>
    <w:rsid w:val="007F651F"/>
    <w:rsid w:val="007F65CD"/>
    <w:rsid w:val="007F67A8"/>
    <w:rsid w:val="007F6E58"/>
    <w:rsid w:val="007F706F"/>
    <w:rsid w:val="007F796D"/>
    <w:rsid w:val="007F7CAE"/>
    <w:rsid w:val="007F7D9D"/>
    <w:rsid w:val="007F7E96"/>
    <w:rsid w:val="00800C86"/>
    <w:rsid w:val="00800E2B"/>
    <w:rsid w:val="00800F16"/>
    <w:rsid w:val="00800F44"/>
    <w:rsid w:val="00800FA1"/>
    <w:rsid w:val="008014EE"/>
    <w:rsid w:val="008017F8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3F4"/>
    <w:rsid w:val="0080367C"/>
    <w:rsid w:val="008038B0"/>
    <w:rsid w:val="00803DFC"/>
    <w:rsid w:val="00803FAC"/>
    <w:rsid w:val="00804AB4"/>
    <w:rsid w:val="00804B88"/>
    <w:rsid w:val="008050B3"/>
    <w:rsid w:val="00805128"/>
    <w:rsid w:val="008051A6"/>
    <w:rsid w:val="008053CD"/>
    <w:rsid w:val="0080550B"/>
    <w:rsid w:val="00805714"/>
    <w:rsid w:val="00805794"/>
    <w:rsid w:val="00805A31"/>
    <w:rsid w:val="00805B84"/>
    <w:rsid w:val="00805DAC"/>
    <w:rsid w:val="00805F89"/>
    <w:rsid w:val="00806150"/>
    <w:rsid w:val="00806557"/>
    <w:rsid w:val="008069BC"/>
    <w:rsid w:val="00806D4B"/>
    <w:rsid w:val="0080726A"/>
    <w:rsid w:val="008076AD"/>
    <w:rsid w:val="00807CBA"/>
    <w:rsid w:val="0081014A"/>
    <w:rsid w:val="008102BF"/>
    <w:rsid w:val="00810408"/>
    <w:rsid w:val="0081059B"/>
    <w:rsid w:val="00810838"/>
    <w:rsid w:val="00810D30"/>
    <w:rsid w:val="008110D4"/>
    <w:rsid w:val="00811574"/>
    <w:rsid w:val="00811610"/>
    <w:rsid w:val="00811642"/>
    <w:rsid w:val="008119C6"/>
    <w:rsid w:val="00811C2B"/>
    <w:rsid w:val="008122D6"/>
    <w:rsid w:val="008128DE"/>
    <w:rsid w:val="0081291B"/>
    <w:rsid w:val="00812FC6"/>
    <w:rsid w:val="00812FE3"/>
    <w:rsid w:val="0081302B"/>
    <w:rsid w:val="00813060"/>
    <w:rsid w:val="00813273"/>
    <w:rsid w:val="0081338C"/>
    <w:rsid w:val="008133C6"/>
    <w:rsid w:val="008135F2"/>
    <w:rsid w:val="0081376F"/>
    <w:rsid w:val="00813872"/>
    <w:rsid w:val="008138F9"/>
    <w:rsid w:val="0081395B"/>
    <w:rsid w:val="00813C70"/>
    <w:rsid w:val="00813CF9"/>
    <w:rsid w:val="00813D31"/>
    <w:rsid w:val="00813E8D"/>
    <w:rsid w:val="0081471A"/>
    <w:rsid w:val="00814852"/>
    <w:rsid w:val="00814CB5"/>
    <w:rsid w:val="00814EB3"/>
    <w:rsid w:val="00814FDA"/>
    <w:rsid w:val="008154BC"/>
    <w:rsid w:val="0081562F"/>
    <w:rsid w:val="00815660"/>
    <w:rsid w:val="00815823"/>
    <w:rsid w:val="00815918"/>
    <w:rsid w:val="00815D16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34"/>
    <w:rsid w:val="0081726D"/>
    <w:rsid w:val="00817A1D"/>
    <w:rsid w:val="00817B1F"/>
    <w:rsid w:val="00817B25"/>
    <w:rsid w:val="00817CA9"/>
    <w:rsid w:val="00817DE5"/>
    <w:rsid w:val="00817DF2"/>
    <w:rsid w:val="00817E1F"/>
    <w:rsid w:val="00817EC7"/>
    <w:rsid w:val="00820482"/>
    <w:rsid w:val="008204DE"/>
    <w:rsid w:val="0082057D"/>
    <w:rsid w:val="008207ED"/>
    <w:rsid w:val="008209CC"/>
    <w:rsid w:val="00820E43"/>
    <w:rsid w:val="0082101A"/>
    <w:rsid w:val="008214F3"/>
    <w:rsid w:val="008217F2"/>
    <w:rsid w:val="008218A9"/>
    <w:rsid w:val="00821A89"/>
    <w:rsid w:val="00821E81"/>
    <w:rsid w:val="0082267C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4E8"/>
    <w:rsid w:val="0082555F"/>
    <w:rsid w:val="00825A00"/>
    <w:rsid w:val="008261F5"/>
    <w:rsid w:val="0082631B"/>
    <w:rsid w:val="008263F9"/>
    <w:rsid w:val="008265CC"/>
    <w:rsid w:val="008266B3"/>
    <w:rsid w:val="00826868"/>
    <w:rsid w:val="00826BDF"/>
    <w:rsid w:val="00826FCF"/>
    <w:rsid w:val="00826FF6"/>
    <w:rsid w:val="008302BC"/>
    <w:rsid w:val="00830363"/>
    <w:rsid w:val="00830464"/>
    <w:rsid w:val="00830619"/>
    <w:rsid w:val="008308C3"/>
    <w:rsid w:val="00830B79"/>
    <w:rsid w:val="00830BBE"/>
    <w:rsid w:val="00830DC6"/>
    <w:rsid w:val="0083110C"/>
    <w:rsid w:val="008316FE"/>
    <w:rsid w:val="00831899"/>
    <w:rsid w:val="00831E4C"/>
    <w:rsid w:val="008320EA"/>
    <w:rsid w:val="00832175"/>
    <w:rsid w:val="00832792"/>
    <w:rsid w:val="00832B91"/>
    <w:rsid w:val="00832C56"/>
    <w:rsid w:val="00832E45"/>
    <w:rsid w:val="0083327C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EAC"/>
    <w:rsid w:val="00835F19"/>
    <w:rsid w:val="0083626C"/>
    <w:rsid w:val="008362A9"/>
    <w:rsid w:val="0083654E"/>
    <w:rsid w:val="008366C9"/>
    <w:rsid w:val="0083687D"/>
    <w:rsid w:val="00836980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7F0"/>
    <w:rsid w:val="00841BD2"/>
    <w:rsid w:val="00841D82"/>
    <w:rsid w:val="00841E36"/>
    <w:rsid w:val="00841EC9"/>
    <w:rsid w:val="00841EF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5C3"/>
    <w:rsid w:val="00843AD7"/>
    <w:rsid w:val="00843F68"/>
    <w:rsid w:val="00844022"/>
    <w:rsid w:val="00844389"/>
    <w:rsid w:val="008445D7"/>
    <w:rsid w:val="00844796"/>
    <w:rsid w:val="00844CCF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2ED"/>
    <w:rsid w:val="00846528"/>
    <w:rsid w:val="008466C5"/>
    <w:rsid w:val="008469CF"/>
    <w:rsid w:val="00846E25"/>
    <w:rsid w:val="008475B7"/>
    <w:rsid w:val="00847657"/>
    <w:rsid w:val="00847B4E"/>
    <w:rsid w:val="00847D79"/>
    <w:rsid w:val="00850163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763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9BD"/>
    <w:rsid w:val="00854AC8"/>
    <w:rsid w:val="00854B0A"/>
    <w:rsid w:val="00854D4B"/>
    <w:rsid w:val="00855207"/>
    <w:rsid w:val="008556BB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820"/>
    <w:rsid w:val="00857CB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077"/>
    <w:rsid w:val="008611ED"/>
    <w:rsid w:val="00861AAF"/>
    <w:rsid w:val="00861BCE"/>
    <w:rsid w:val="00861C5F"/>
    <w:rsid w:val="00861F8C"/>
    <w:rsid w:val="0086232D"/>
    <w:rsid w:val="00862847"/>
    <w:rsid w:val="0086297B"/>
    <w:rsid w:val="00862DBA"/>
    <w:rsid w:val="0086379F"/>
    <w:rsid w:val="00863FC7"/>
    <w:rsid w:val="00864374"/>
    <w:rsid w:val="00864380"/>
    <w:rsid w:val="008645A5"/>
    <w:rsid w:val="0086466E"/>
    <w:rsid w:val="008649FD"/>
    <w:rsid w:val="00864F8D"/>
    <w:rsid w:val="00865317"/>
    <w:rsid w:val="00865596"/>
    <w:rsid w:val="0086562F"/>
    <w:rsid w:val="008657FD"/>
    <w:rsid w:val="008659E6"/>
    <w:rsid w:val="00865D02"/>
    <w:rsid w:val="00865D92"/>
    <w:rsid w:val="00865E78"/>
    <w:rsid w:val="00866261"/>
    <w:rsid w:val="008665EC"/>
    <w:rsid w:val="008667F0"/>
    <w:rsid w:val="00866A37"/>
    <w:rsid w:val="00866BBA"/>
    <w:rsid w:val="00866CF1"/>
    <w:rsid w:val="0086760D"/>
    <w:rsid w:val="008700C3"/>
    <w:rsid w:val="0087042F"/>
    <w:rsid w:val="00870C9D"/>
    <w:rsid w:val="00870EA2"/>
    <w:rsid w:val="00870F3C"/>
    <w:rsid w:val="00870F51"/>
    <w:rsid w:val="00871075"/>
    <w:rsid w:val="00871247"/>
    <w:rsid w:val="008713E5"/>
    <w:rsid w:val="008723C3"/>
    <w:rsid w:val="0087248F"/>
    <w:rsid w:val="0087258B"/>
    <w:rsid w:val="00872746"/>
    <w:rsid w:val="00872A17"/>
    <w:rsid w:val="0087317D"/>
    <w:rsid w:val="008733A9"/>
    <w:rsid w:val="00873621"/>
    <w:rsid w:val="00873742"/>
    <w:rsid w:val="00873986"/>
    <w:rsid w:val="0087398A"/>
    <w:rsid w:val="00873C51"/>
    <w:rsid w:val="0087402E"/>
    <w:rsid w:val="00874092"/>
    <w:rsid w:val="008742EA"/>
    <w:rsid w:val="00874925"/>
    <w:rsid w:val="0087496E"/>
    <w:rsid w:val="00874CBF"/>
    <w:rsid w:val="00874D0B"/>
    <w:rsid w:val="0087571E"/>
    <w:rsid w:val="00875AC5"/>
    <w:rsid w:val="00875EE5"/>
    <w:rsid w:val="00876026"/>
    <w:rsid w:val="00876323"/>
    <w:rsid w:val="00876692"/>
    <w:rsid w:val="0087680D"/>
    <w:rsid w:val="00877228"/>
    <w:rsid w:val="00877325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518"/>
    <w:rsid w:val="0088352A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4D8"/>
    <w:rsid w:val="0088583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87CA8"/>
    <w:rsid w:val="00890365"/>
    <w:rsid w:val="00890807"/>
    <w:rsid w:val="0089083F"/>
    <w:rsid w:val="008908DB"/>
    <w:rsid w:val="00890C20"/>
    <w:rsid w:val="00890C8A"/>
    <w:rsid w:val="00890CAF"/>
    <w:rsid w:val="00891771"/>
    <w:rsid w:val="00891B65"/>
    <w:rsid w:val="00891BDA"/>
    <w:rsid w:val="00891CA9"/>
    <w:rsid w:val="008929E5"/>
    <w:rsid w:val="00892E4B"/>
    <w:rsid w:val="00893CEA"/>
    <w:rsid w:val="00893D45"/>
    <w:rsid w:val="0089405B"/>
    <w:rsid w:val="008940B4"/>
    <w:rsid w:val="0089447E"/>
    <w:rsid w:val="00894977"/>
    <w:rsid w:val="00894B41"/>
    <w:rsid w:val="00894D71"/>
    <w:rsid w:val="0089556E"/>
    <w:rsid w:val="00895B1D"/>
    <w:rsid w:val="0089687C"/>
    <w:rsid w:val="00896AF8"/>
    <w:rsid w:val="00896C07"/>
    <w:rsid w:val="00896DA7"/>
    <w:rsid w:val="00896E2A"/>
    <w:rsid w:val="00896F06"/>
    <w:rsid w:val="00897214"/>
    <w:rsid w:val="00897E44"/>
    <w:rsid w:val="00897EB0"/>
    <w:rsid w:val="00897F48"/>
    <w:rsid w:val="008A0417"/>
    <w:rsid w:val="008A0491"/>
    <w:rsid w:val="008A07BC"/>
    <w:rsid w:val="008A08D3"/>
    <w:rsid w:val="008A0DDA"/>
    <w:rsid w:val="008A0F42"/>
    <w:rsid w:val="008A153D"/>
    <w:rsid w:val="008A1F43"/>
    <w:rsid w:val="008A20D9"/>
    <w:rsid w:val="008A2167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53C"/>
    <w:rsid w:val="008A794B"/>
    <w:rsid w:val="008A7A57"/>
    <w:rsid w:val="008A7F00"/>
    <w:rsid w:val="008B07C1"/>
    <w:rsid w:val="008B1445"/>
    <w:rsid w:val="008B15B9"/>
    <w:rsid w:val="008B1871"/>
    <w:rsid w:val="008B1A6D"/>
    <w:rsid w:val="008B1A92"/>
    <w:rsid w:val="008B1B0B"/>
    <w:rsid w:val="008B1C19"/>
    <w:rsid w:val="008B23F4"/>
    <w:rsid w:val="008B2563"/>
    <w:rsid w:val="008B2636"/>
    <w:rsid w:val="008B3038"/>
    <w:rsid w:val="008B32EE"/>
    <w:rsid w:val="008B38B2"/>
    <w:rsid w:val="008B3B3B"/>
    <w:rsid w:val="008B3DC9"/>
    <w:rsid w:val="008B4679"/>
    <w:rsid w:val="008B4B8A"/>
    <w:rsid w:val="008B4BE8"/>
    <w:rsid w:val="008B4BEB"/>
    <w:rsid w:val="008B4BEF"/>
    <w:rsid w:val="008B4D2B"/>
    <w:rsid w:val="008B5008"/>
    <w:rsid w:val="008B559B"/>
    <w:rsid w:val="008B58C6"/>
    <w:rsid w:val="008B5A2C"/>
    <w:rsid w:val="008B5C8B"/>
    <w:rsid w:val="008B6848"/>
    <w:rsid w:val="008B6880"/>
    <w:rsid w:val="008B6A48"/>
    <w:rsid w:val="008B6B01"/>
    <w:rsid w:val="008B6E6E"/>
    <w:rsid w:val="008B6F83"/>
    <w:rsid w:val="008B70AB"/>
    <w:rsid w:val="008B7384"/>
    <w:rsid w:val="008B76EE"/>
    <w:rsid w:val="008B7874"/>
    <w:rsid w:val="008B7CDE"/>
    <w:rsid w:val="008B7E0C"/>
    <w:rsid w:val="008C0133"/>
    <w:rsid w:val="008C047F"/>
    <w:rsid w:val="008C04A7"/>
    <w:rsid w:val="008C06F7"/>
    <w:rsid w:val="008C0B7C"/>
    <w:rsid w:val="008C0C49"/>
    <w:rsid w:val="008C10BB"/>
    <w:rsid w:val="008C164A"/>
    <w:rsid w:val="008C168B"/>
    <w:rsid w:val="008C16BA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C5"/>
    <w:rsid w:val="008C2CE4"/>
    <w:rsid w:val="008C326B"/>
    <w:rsid w:val="008C3426"/>
    <w:rsid w:val="008C344A"/>
    <w:rsid w:val="008C36F0"/>
    <w:rsid w:val="008C3F6C"/>
    <w:rsid w:val="008C4024"/>
    <w:rsid w:val="008C4053"/>
    <w:rsid w:val="008C423E"/>
    <w:rsid w:val="008C4773"/>
    <w:rsid w:val="008C4E24"/>
    <w:rsid w:val="008C5050"/>
    <w:rsid w:val="008C53C0"/>
    <w:rsid w:val="008C53E0"/>
    <w:rsid w:val="008C573B"/>
    <w:rsid w:val="008C5E46"/>
    <w:rsid w:val="008C60AE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6B3"/>
    <w:rsid w:val="008C7901"/>
    <w:rsid w:val="008C7BFF"/>
    <w:rsid w:val="008C7D09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9ED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6C5"/>
    <w:rsid w:val="008D39E1"/>
    <w:rsid w:val="008D3AA6"/>
    <w:rsid w:val="008D3CDB"/>
    <w:rsid w:val="008D42F6"/>
    <w:rsid w:val="008D4385"/>
    <w:rsid w:val="008D4836"/>
    <w:rsid w:val="008D4A31"/>
    <w:rsid w:val="008D4D0E"/>
    <w:rsid w:val="008D5318"/>
    <w:rsid w:val="008D5362"/>
    <w:rsid w:val="008D53E8"/>
    <w:rsid w:val="008D5569"/>
    <w:rsid w:val="008D5C97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D7F32"/>
    <w:rsid w:val="008E007F"/>
    <w:rsid w:val="008E04E3"/>
    <w:rsid w:val="008E0554"/>
    <w:rsid w:val="008E0876"/>
    <w:rsid w:val="008E1038"/>
    <w:rsid w:val="008E109F"/>
    <w:rsid w:val="008E13DE"/>
    <w:rsid w:val="008E15B1"/>
    <w:rsid w:val="008E1816"/>
    <w:rsid w:val="008E1E49"/>
    <w:rsid w:val="008E21B5"/>
    <w:rsid w:val="008E2377"/>
    <w:rsid w:val="008E23EA"/>
    <w:rsid w:val="008E245E"/>
    <w:rsid w:val="008E29BA"/>
    <w:rsid w:val="008E2DAF"/>
    <w:rsid w:val="008E3170"/>
    <w:rsid w:val="008E3202"/>
    <w:rsid w:val="008E3542"/>
    <w:rsid w:val="008E35F0"/>
    <w:rsid w:val="008E3712"/>
    <w:rsid w:val="008E397C"/>
    <w:rsid w:val="008E4099"/>
    <w:rsid w:val="008E40C8"/>
    <w:rsid w:val="008E40F9"/>
    <w:rsid w:val="008E421C"/>
    <w:rsid w:val="008E42FF"/>
    <w:rsid w:val="008E481F"/>
    <w:rsid w:val="008E4889"/>
    <w:rsid w:val="008E4941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433"/>
    <w:rsid w:val="008E6B91"/>
    <w:rsid w:val="008E6BA6"/>
    <w:rsid w:val="008E7106"/>
    <w:rsid w:val="008E7741"/>
    <w:rsid w:val="008E7BDF"/>
    <w:rsid w:val="008E7D8A"/>
    <w:rsid w:val="008E7F96"/>
    <w:rsid w:val="008F0072"/>
    <w:rsid w:val="008F0139"/>
    <w:rsid w:val="008F0149"/>
    <w:rsid w:val="008F06D1"/>
    <w:rsid w:val="008F0803"/>
    <w:rsid w:val="008F09A1"/>
    <w:rsid w:val="008F0BED"/>
    <w:rsid w:val="008F17BC"/>
    <w:rsid w:val="008F1A52"/>
    <w:rsid w:val="008F1C86"/>
    <w:rsid w:val="008F1D90"/>
    <w:rsid w:val="008F1F0B"/>
    <w:rsid w:val="008F1F4C"/>
    <w:rsid w:val="008F2142"/>
    <w:rsid w:val="008F22E4"/>
    <w:rsid w:val="008F23CA"/>
    <w:rsid w:val="008F252F"/>
    <w:rsid w:val="008F2DA0"/>
    <w:rsid w:val="008F30BB"/>
    <w:rsid w:val="008F320E"/>
    <w:rsid w:val="008F3466"/>
    <w:rsid w:val="008F36C7"/>
    <w:rsid w:val="008F3B31"/>
    <w:rsid w:val="008F3EB7"/>
    <w:rsid w:val="008F41B5"/>
    <w:rsid w:val="008F4200"/>
    <w:rsid w:val="008F4AC0"/>
    <w:rsid w:val="008F4CA6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5E5"/>
    <w:rsid w:val="008F76BB"/>
    <w:rsid w:val="008F782B"/>
    <w:rsid w:val="008F7975"/>
    <w:rsid w:val="008F7C81"/>
    <w:rsid w:val="0090059C"/>
    <w:rsid w:val="009006F8"/>
    <w:rsid w:val="00900852"/>
    <w:rsid w:val="00900A57"/>
    <w:rsid w:val="00900C83"/>
    <w:rsid w:val="00900EDC"/>
    <w:rsid w:val="00900F46"/>
    <w:rsid w:val="00901442"/>
    <w:rsid w:val="009015A3"/>
    <w:rsid w:val="009016AD"/>
    <w:rsid w:val="00901705"/>
    <w:rsid w:val="00901924"/>
    <w:rsid w:val="00901AFA"/>
    <w:rsid w:val="00901DAA"/>
    <w:rsid w:val="00901E09"/>
    <w:rsid w:val="00901EE4"/>
    <w:rsid w:val="00902488"/>
    <w:rsid w:val="0090275D"/>
    <w:rsid w:val="00902905"/>
    <w:rsid w:val="00902E5B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5EC1"/>
    <w:rsid w:val="0090653E"/>
    <w:rsid w:val="0090687C"/>
    <w:rsid w:val="00906E9F"/>
    <w:rsid w:val="00906FC7"/>
    <w:rsid w:val="00907C82"/>
    <w:rsid w:val="00907E3E"/>
    <w:rsid w:val="00910135"/>
    <w:rsid w:val="009102F7"/>
    <w:rsid w:val="009103FF"/>
    <w:rsid w:val="00910C9A"/>
    <w:rsid w:val="00910DAF"/>
    <w:rsid w:val="00911215"/>
    <w:rsid w:val="0091174B"/>
    <w:rsid w:val="009117E6"/>
    <w:rsid w:val="009118C5"/>
    <w:rsid w:val="00911DD3"/>
    <w:rsid w:val="00912007"/>
    <w:rsid w:val="0091220D"/>
    <w:rsid w:val="0091232F"/>
    <w:rsid w:val="009123B6"/>
    <w:rsid w:val="009123C6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2DD"/>
    <w:rsid w:val="0091488B"/>
    <w:rsid w:val="00914C55"/>
    <w:rsid w:val="00914E5C"/>
    <w:rsid w:val="00915546"/>
    <w:rsid w:val="00915A0A"/>
    <w:rsid w:val="00915B75"/>
    <w:rsid w:val="00916316"/>
    <w:rsid w:val="0091663A"/>
    <w:rsid w:val="0091688E"/>
    <w:rsid w:val="009169D7"/>
    <w:rsid w:val="00916F5D"/>
    <w:rsid w:val="009172E1"/>
    <w:rsid w:val="00917596"/>
    <w:rsid w:val="00917E1B"/>
    <w:rsid w:val="00917E3B"/>
    <w:rsid w:val="00920215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B6D"/>
    <w:rsid w:val="00922C48"/>
    <w:rsid w:val="00922F8C"/>
    <w:rsid w:val="00922FBE"/>
    <w:rsid w:val="009232B9"/>
    <w:rsid w:val="009238CC"/>
    <w:rsid w:val="00923CD9"/>
    <w:rsid w:val="00923D5F"/>
    <w:rsid w:val="0092413C"/>
    <w:rsid w:val="009242E2"/>
    <w:rsid w:val="00924A00"/>
    <w:rsid w:val="00924B26"/>
    <w:rsid w:val="009252E7"/>
    <w:rsid w:val="009254F0"/>
    <w:rsid w:val="0092556A"/>
    <w:rsid w:val="0092562E"/>
    <w:rsid w:val="00925DF4"/>
    <w:rsid w:val="009263C3"/>
    <w:rsid w:val="0092652B"/>
    <w:rsid w:val="00926535"/>
    <w:rsid w:val="00926796"/>
    <w:rsid w:val="00926818"/>
    <w:rsid w:val="00926DD1"/>
    <w:rsid w:val="00926FB2"/>
    <w:rsid w:val="0092740F"/>
    <w:rsid w:val="009275DB"/>
    <w:rsid w:val="00927740"/>
    <w:rsid w:val="009279E6"/>
    <w:rsid w:val="00927A63"/>
    <w:rsid w:val="00927C6F"/>
    <w:rsid w:val="00930093"/>
    <w:rsid w:val="0093011E"/>
    <w:rsid w:val="00930262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2A2"/>
    <w:rsid w:val="00931482"/>
    <w:rsid w:val="0093165E"/>
    <w:rsid w:val="00931BC5"/>
    <w:rsid w:val="009320AD"/>
    <w:rsid w:val="00932346"/>
    <w:rsid w:val="00932B0E"/>
    <w:rsid w:val="00932CA4"/>
    <w:rsid w:val="009331C6"/>
    <w:rsid w:val="0093323E"/>
    <w:rsid w:val="009332FB"/>
    <w:rsid w:val="00933424"/>
    <w:rsid w:val="0093353A"/>
    <w:rsid w:val="0093380D"/>
    <w:rsid w:val="009339D6"/>
    <w:rsid w:val="00933A5F"/>
    <w:rsid w:val="00933A9F"/>
    <w:rsid w:val="0093447C"/>
    <w:rsid w:val="009344DF"/>
    <w:rsid w:val="009347CA"/>
    <w:rsid w:val="00934983"/>
    <w:rsid w:val="00934A7C"/>
    <w:rsid w:val="00934C47"/>
    <w:rsid w:val="00934D62"/>
    <w:rsid w:val="009351F6"/>
    <w:rsid w:val="00935388"/>
    <w:rsid w:val="0093547D"/>
    <w:rsid w:val="00935ECF"/>
    <w:rsid w:val="00936237"/>
    <w:rsid w:val="0093624F"/>
    <w:rsid w:val="00936305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83C"/>
    <w:rsid w:val="00940F20"/>
    <w:rsid w:val="00940FAD"/>
    <w:rsid w:val="0094100D"/>
    <w:rsid w:val="009416FF"/>
    <w:rsid w:val="009419C5"/>
    <w:rsid w:val="00941CC2"/>
    <w:rsid w:val="00941D97"/>
    <w:rsid w:val="00941DBD"/>
    <w:rsid w:val="009422E8"/>
    <w:rsid w:val="009425D0"/>
    <w:rsid w:val="00942614"/>
    <w:rsid w:val="00942E11"/>
    <w:rsid w:val="00942FA6"/>
    <w:rsid w:val="00943037"/>
    <w:rsid w:val="00943211"/>
    <w:rsid w:val="00943523"/>
    <w:rsid w:val="009437D6"/>
    <w:rsid w:val="00944029"/>
    <w:rsid w:val="00944215"/>
    <w:rsid w:val="0094466D"/>
    <w:rsid w:val="00944683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0E4"/>
    <w:rsid w:val="009461F4"/>
    <w:rsid w:val="00946E2C"/>
    <w:rsid w:val="00946E46"/>
    <w:rsid w:val="009471BD"/>
    <w:rsid w:val="00947683"/>
    <w:rsid w:val="00947A22"/>
    <w:rsid w:val="009502E5"/>
    <w:rsid w:val="00950818"/>
    <w:rsid w:val="00950DD8"/>
    <w:rsid w:val="00951081"/>
    <w:rsid w:val="00951A75"/>
    <w:rsid w:val="00951EA6"/>
    <w:rsid w:val="009521A5"/>
    <w:rsid w:val="00952A10"/>
    <w:rsid w:val="009532B5"/>
    <w:rsid w:val="009538A1"/>
    <w:rsid w:val="00954126"/>
    <w:rsid w:val="0095451B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468"/>
    <w:rsid w:val="00955470"/>
    <w:rsid w:val="00955620"/>
    <w:rsid w:val="009558E1"/>
    <w:rsid w:val="00955D6B"/>
    <w:rsid w:val="00955F24"/>
    <w:rsid w:val="00956223"/>
    <w:rsid w:val="009562CD"/>
    <w:rsid w:val="009563EB"/>
    <w:rsid w:val="00957274"/>
    <w:rsid w:val="009573A7"/>
    <w:rsid w:val="00957822"/>
    <w:rsid w:val="0095791E"/>
    <w:rsid w:val="00957ACD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522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AEC"/>
    <w:rsid w:val="00965D7B"/>
    <w:rsid w:val="00965FA0"/>
    <w:rsid w:val="00966135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46"/>
    <w:rsid w:val="00967CF5"/>
    <w:rsid w:val="00970E02"/>
    <w:rsid w:val="009710E3"/>
    <w:rsid w:val="00971267"/>
    <w:rsid w:val="00971688"/>
    <w:rsid w:val="009718D8"/>
    <w:rsid w:val="00971ABC"/>
    <w:rsid w:val="0097225C"/>
    <w:rsid w:val="0097231D"/>
    <w:rsid w:val="009724DE"/>
    <w:rsid w:val="00972B1A"/>
    <w:rsid w:val="00972F46"/>
    <w:rsid w:val="0097309C"/>
    <w:rsid w:val="00973233"/>
    <w:rsid w:val="00973683"/>
    <w:rsid w:val="00973780"/>
    <w:rsid w:val="00973AB3"/>
    <w:rsid w:val="00973FE6"/>
    <w:rsid w:val="0097402A"/>
    <w:rsid w:val="0097405A"/>
    <w:rsid w:val="009741DE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B9"/>
    <w:rsid w:val="009761CB"/>
    <w:rsid w:val="00976605"/>
    <w:rsid w:val="0097684A"/>
    <w:rsid w:val="009768F0"/>
    <w:rsid w:val="00976AD6"/>
    <w:rsid w:val="00976CEB"/>
    <w:rsid w:val="00976F62"/>
    <w:rsid w:val="0097742A"/>
    <w:rsid w:val="00977D74"/>
    <w:rsid w:val="00977E00"/>
    <w:rsid w:val="00977E31"/>
    <w:rsid w:val="00977EFB"/>
    <w:rsid w:val="0098050B"/>
    <w:rsid w:val="0098083C"/>
    <w:rsid w:val="00980AEA"/>
    <w:rsid w:val="00980B5F"/>
    <w:rsid w:val="00980D8D"/>
    <w:rsid w:val="00981581"/>
    <w:rsid w:val="00981977"/>
    <w:rsid w:val="00981B3E"/>
    <w:rsid w:val="009820BC"/>
    <w:rsid w:val="00982202"/>
    <w:rsid w:val="00982434"/>
    <w:rsid w:val="00982761"/>
    <w:rsid w:val="00982845"/>
    <w:rsid w:val="00982D3A"/>
    <w:rsid w:val="00982F98"/>
    <w:rsid w:val="00983318"/>
    <w:rsid w:val="00983323"/>
    <w:rsid w:val="009833C3"/>
    <w:rsid w:val="00983643"/>
    <w:rsid w:val="00983757"/>
    <w:rsid w:val="0098397D"/>
    <w:rsid w:val="00983B09"/>
    <w:rsid w:val="00983C1E"/>
    <w:rsid w:val="00983CAD"/>
    <w:rsid w:val="00983D9F"/>
    <w:rsid w:val="00983FB1"/>
    <w:rsid w:val="009844D7"/>
    <w:rsid w:val="009845F5"/>
    <w:rsid w:val="009847EA"/>
    <w:rsid w:val="0098486F"/>
    <w:rsid w:val="00984E57"/>
    <w:rsid w:val="00984F91"/>
    <w:rsid w:val="00985312"/>
    <w:rsid w:val="009853C5"/>
    <w:rsid w:val="0098565B"/>
    <w:rsid w:val="009858DA"/>
    <w:rsid w:val="00985F84"/>
    <w:rsid w:val="009860A9"/>
    <w:rsid w:val="00986102"/>
    <w:rsid w:val="0098644E"/>
    <w:rsid w:val="00986558"/>
    <w:rsid w:val="00986A66"/>
    <w:rsid w:val="00986C5F"/>
    <w:rsid w:val="00986F05"/>
    <w:rsid w:val="00987175"/>
    <w:rsid w:val="00987229"/>
    <w:rsid w:val="0098786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169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6BC"/>
    <w:rsid w:val="00996890"/>
    <w:rsid w:val="009970A9"/>
    <w:rsid w:val="0099739A"/>
    <w:rsid w:val="009974C4"/>
    <w:rsid w:val="00997761"/>
    <w:rsid w:val="009977A2"/>
    <w:rsid w:val="00997973"/>
    <w:rsid w:val="00997FDB"/>
    <w:rsid w:val="009A0201"/>
    <w:rsid w:val="009A03FF"/>
    <w:rsid w:val="009A0420"/>
    <w:rsid w:val="009A09E4"/>
    <w:rsid w:val="009A0D6A"/>
    <w:rsid w:val="009A10BA"/>
    <w:rsid w:val="009A1424"/>
    <w:rsid w:val="009A15F0"/>
    <w:rsid w:val="009A15F1"/>
    <w:rsid w:val="009A161B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BA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4E05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A72E9"/>
    <w:rsid w:val="009A7719"/>
    <w:rsid w:val="009A774A"/>
    <w:rsid w:val="009A77B5"/>
    <w:rsid w:val="009B0349"/>
    <w:rsid w:val="009B04A4"/>
    <w:rsid w:val="009B0AB4"/>
    <w:rsid w:val="009B0BDD"/>
    <w:rsid w:val="009B0C94"/>
    <w:rsid w:val="009B13BF"/>
    <w:rsid w:val="009B22F3"/>
    <w:rsid w:val="009B2481"/>
    <w:rsid w:val="009B24D7"/>
    <w:rsid w:val="009B24DF"/>
    <w:rsid w:val="009B2686"/>
    <w:rsid w:val="009B2921"/>
    <w:rsid w:val="009B2931"/>
    <w:rsid w:val="009B29B0"/>
    <w:rsid w:val="009B2ADB"/>
    <w:rsid w:val="009B3102"/>
    <w:rsid w:val="009B38DD"/>
    <w:rsid w:val="009B4480"/>
    <w:rsid w:val="009B4670"/>
    <w:rsid w:val="009B474E"/>
    <w:rsid w:val="009B4C2A"/>
    <w:rsid w:val="009B520F"/>
    <w:rsid w:val="009B555D"/>
    <w:rsid w:val="009B5570"/>
    <w:rsid w:val="009B56B9"/>
    <w:rsid w:val="009B57FD"/>
    <w:rsid w:val="009B5832"/>
    <w:rsid w:val="009B5957"/>
    <w:rsid w:val="009B595A"/>
    <w:rsid w:val="009B5A8F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B7844"/>
    <w:rsid w:val="009B7E02"/>
    <w:rsid w:val="009C00CB"/>
    <w:rsid w:val="009C0423"/>
    <w:rsid w:val="009C0436"/>
    <w:rsid w:val="009C079A"/>
    <w:rsid w:val="009C07DD"/>
    <w:rsid w:val="009C08CC"/>
    <w:rsid w:val="009C0DB5"/>
    <w:rsid w:val="009C1542"/>
    <w:rsid w:val="009C155A"/>
    <w:rsid w:val="009C16A0"/>
    <w:rsid w:val="009C1797"/>
    <w:rsid w:val="009C1B07"/>
    <w:rsid w:val="009C1E98"/>
    <w:rsid w:val="009C20D2"/>
    <w:rsid w:val="009C2155"/>
    <w:rsid w:val="009C2407"/>
    <w:rsid w:val="009C277F"/>
    <w:rsid w:val="009C2AEE"/>
    <w:rsid w:val="009C2B58"/>
    <w:rsid w:val="009C2CDD"/>
    <w:rsid w:val="009C3045"/>
    <w:rsid w:val="009C3690"/>
    <w:rsid w:val="009C3A7A"/>
    <w:rsid w:val="009C3EA3"/>
    <w:rsid w:val="009C3EC8"/>
    <w:rsid w:val="009C3F74"/>
    <w:rsid w:val="009C435A"/>
    <w:rsid w:val="009C4696"/>
    <w:rsid w:val="009C48F4"/>
    <w:rsid w:val="009C4C0B"/>
    <w:rsid w:val="009C529A"/>
    <w:rsid w:val="009C5300"/>
    <w:rsid w:val="009C5412"/>
    <w:rsid w:val="009C5EC9"/>
    <w:rsid w:val="009C61F7"/>
    <w:rsid w:val="009C626A"/>
    <w:rsid w:val="009C65F7"/>
    <w:rsid w:val="009C6915"/>
    <w:rsid w:val="009C6DA3"/>
    <w:rsid w:val="009C6E22"/>
    <w:rsid w:val="009C78FE"/>
    <w:rsid w:val="009C7BBF"/>
    <w:rsid w:val="009C7E11"/>
    <w:rsid w:val="009D03FA"/>
    <w:rsid w:val="009D07E5"/>
    <w:rsid w:val="009D0916"/>
    <w:rsid w:val="009D0B6D"/>
    <w:rsid w:val="009D0BD3"/>
    <w:rsid w:val="009D0E80"/>
    <w:rsid w:val="009D152A"/>
    <w:rsid w:val="009D1545"/>
    <w:rsid w:val="009D1555"/>
    <w:rsid w:val="009D19BF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2F0D"/>
    <w:rsid w:val="009D330C"/>
    <w:rsid w:val="009D4B80"/>
    <w:rsid w:val="009D4BCB"/>
    <w:rsid w:val="009D55F7"/>
    <w:rsid w:val="009D575B"/>
    <w:rsid w:val="009D5846"/>
    <w:rsid w:val="009D5A4D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1D5"/>
    <w:rsid w:val="009D7417"/>
    <w:rsid w:val="009D7567"/>
    <w:rsid w:val="009E0231"/>
    <w:rsid w:val="009E08DE"/>
    <w:rsid w:val="009E0CA0"/>
    <w:rsid w:val="009E127B"/>
    <w:rsid w:val="009E1291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4C86"/>
    <w:rsid w:val="009E551D"/>
    <w:rsid w:val="009E563F"/>
    <w:rsid w:val="009E5AEC"/>
    <w:rsid w:val="009E5B43"/>
    <w:rsid w:val="009E5FCD"/>
    <w:rsid w:val="009E5FCF"/>
    <w:rsid w:val="009E62D6"/>
    <w:rsid w:val="009E635E"/>
    <w:rsid w:val="009E6A29"/>
    <w:rsid w:val="009E6E53"/>
    <w:rsid w:val="009E700B"/>
    <w:rsid w:val="009E74C8"/>
    <w:rsid w:val="009E7745"/>
    <w:rsid w:val="009E7806"/>
    <w:rsid w:val="009E7823"/>
    <w:rsid w:val="009E7888"/>
    <w:rsid w:val="009E79D5"/>
    <w:rsid w:val="009E7AE3"/>
    <w:rsid w:val="009E7D03"/>
    <w:rsid w:val="009E7DED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0A04"/>
    <w:rsid w:val="009F1290"/>
    <w:rsid w:val="009F1828"/>
    <w:rsid w:val="009F1B07"/>
    <w:rsid w:val="009F1CF1"/>
    <w:rsid w:val="009F1CFE"/>
    <w:rsid w:val="009F223E"/>
    <w:rsid w:val="009F2942"/>
    <w:rsid w:val="009F3963"/>
    <w:rsid w:val="009F3FE1"/>
    <w:rsid w:val="009F412E"/>
    <w:rsid w:val="009F435F"/>
    <w:rsid w:val="009F4413"/>
    <w:rsid w:val="009F4E17"/>
    <w:rsid w:val="009F5245"/>
    <w:rsid w:val="009F55EB"/>
    <w:rsid w:val="009F5B90"/>
    <w:rsid w:val="009F5F9E"/>
    <w:rsid w:val="009F6239"/>
    <w:rsid w:val="009F6288"/>
    <w:rsid w:val="009F6353"/>
    <w:rsid w:val="009F6526"/>
    <w:rsid w:val="009F6554"/>
    <w:rsid w:val="009F68CC"/>
    <w:rsid w:val="009F68FE"/>
    <w:rsid w:val="009F6D00"/>
    <w:rsid w:val="009F6E4C"/>
    <w:rsid w:val="009F6EE9"/>
    <w:rsid w:val="009F70FF"/>
    <w:rsid w:val="009F73F1"/>
    <w:rsid w:val="009F771A"/>
    <w:rsid w:val="009F78B3"/>
    <w:rsid w:val="009F78F4"/>
    <w:rsid w:val="009F7FD9"/>
    <w:rsid w:val="00A0008B"/>
    <w:rsid w:val="00A00347"/>
    <w:rsid w:val="00A006F0"/>
    <w:rsid w:val="00A00847"/>
    <w:rsid w:val="00A01C57"/>
    <w:rsid w:val="00A02248"/>
    <w:rsid w:val="00A02355"/>
    <w:rsid w:val="00A026A4"/>
    <w:rsid w:val="00A027E2"/>
    <w:rsid w:val="00A02CDF"/>
    <w:rsid w:val="00A02ED6"/>
    <w:rsid w:val="00A0372A"/>
    <w:rsid w:val="00A03C1A"/>
    <w:rsid w:val="00A040F1"/>
    <w:rsid w:val="00A0424E"/>
    <w:rsid w:val="00A04C5D"/>
    <w:rsid w:val="00A04DBE"/>
    <w:rsid w:val="00A05037"/>
    <w:rsid w:val="00A05B2D"/>
    <w:rsid w:val="00A06085"/>
    <w:rsid w:val="00A06567"/>
    <w:rsid w:val="00A069E5"/>
    <w:rsid w:val="00A074C4"/>
    <w:rsid w:val="00A07A16"/>
    <w:rsid w:val="00A07A5D"/>
    <w:rsid w:val="00A10030"/>
    <w:rsid w:val="00A10264"/>
    <w:rsid w:val="00A105CD"/>
    <w:rsid w:val="00A1077C"/>
    <w:rsid w:val="00A10806"/>
    <w:rsid w:val="00A109AD"/>
    <w:rsid w:val="00A10CAF"/>
    <w:rsid w:val="00A10EAA"/>
    <w:rsid w:val="00A10FC0"/>
    <w:rsid w:val="00A11483"/>
    <w:rsid w:val="00A11900"/>
    <w:rsid w:val="00A1268A"/>
    <w:rsid w:val="00A126B9"/>
    <w:rsid w:val="00A128EA"/>
    <w:rsid w:val="00A12989"/>
    <w:rsid w:val="00A129DB"/>
    <w:rsid w:val="00A12E31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132"/>
    <w:rsid w:val="00A14765"/>
    <w:rsid w:val="00A14928"/>
    <w:rsid w:val="00A14948"/>
    <w:rsid w:val="00A14A74"/>
    <w:rsid w:val="00A14DA9"/>
    <w:rsid w:val="00A150FD"/>
    <w:rsid w:val="00A157A8"/>
    <w:rsid w:val="00A157BF"/>
    <w:rsid w:val="00A15D9E"/>
    <w:rsid w:val="00A160DE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5E9"/>
    <w:rsid w:val="00A20969"/>
    <w:rsid w:val="00A20D3C"/>
    <w:rsid w:val="00A21163"/>
    <w:rsid w:val="00A212FE"/>
    <w:rsid w:val="00A21806"/>
    <w:rsid w:val="00A21BE5"/>
    <w:rsid w:val="00A21F11"/>
    <w:rsid w:val="00A22091"/>
    <w:rsid w:val="00A222D8"/>
    <w:rsid w:val="00A22515"/>
    <w:rsid w:val="00A22A73"/>
    <w:rsid w:val="00A22E2D"/>
    <w:rsid w:val="00A22EE4"/>
    <w:rsid w:val="00A2304A"/>
    <w:rsid w:val="00A23064"/>
    <w:rsid w:val="00A23378"/>
    <w:rsid w:val="00A23432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379"/>
    <w:rsid w:val="00A2543B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D73"/>
    <w:rsid w:val="00A26FD5"/>
    <w:rsid w:val="00A274BD"/>
    <w:rsid w:val="00A276F6"/>
    <w:rsid w:val="00A2789E"/>
    <w:rsid w:val="00A27D0B"/>
    <w:rsid w:val="00A27D12"/>
    <w:rsid w:val="00A27F42"/>
    <w:rsid w:val="00A27F6D"/>
    <w:rsid w:val="00A306CB"/>
    <w:rsid w:val="00A3086B"/>
    <w:rsid w:val="00A30AA7"/>
    <w:rsid w:val="00A30B98"/>
    <w:rsid w:val="00A30BCC"/>
    <w:rsid w:val="00A30CBE"/>
    <w:rsid w:val="00A310FA"/>
    <w:rsid w:val="00A311ED"/>
    <w:rsid w:val="00A313EC"/>
    <w:rsid w:val="00A31792"/>
    <w:rsid w:val="00A31815"/>
    <w:rsid w:val="00A319B3"/>
    <w:rsid w:val="00A31C3D"/>
    <w:rsid w:val="00A31D12"/>
    <w:rsid w:val="00A31F03"/>
    <w:rsid w:val="00A31F9B"/>
    <w:rsid w:val="00A320A5"/>
    <w:rsid w:val="00A321C4"/>
    <w:rsid w:val="00A321F1"/>
    <w:rsid w:val="00A32A55"/>
    <w:rsid w:val="00A32B9B"/>
    <w:rsid w:val="00A337B8"/>
    <w:rsid w:val="00A3399E"/>
    <w:rsid w:val="00A33A1D"/>
    <w:rsid w:val="00A33A7A"/>
    <w:rsid w:val="00A34751"/>
    <w:rsid w:val="00A34A96"/>
    <w:rsid w:val="00A353A0"/>
    <w:rsid w:val="00A353E3"/>
    <w:rsid w:val="00A35588"/>
    <w:rsid w:val="00A35620"/>
    <w:rsid w:val="00A356F8"/>
    <w:rsid w:val="00A3579E"/>
    <w:rsid w:val="00A36089"/>
    <w:rsid w:val="00A361DF"/>
    <w:rsid w:val="00A36398"/>
    <w:rsid w:val="00A366FF"/>
    <w:rsid w:val="00A36800"/>
    <w:rsid w:val="00A36871"/>
    <w:rsid w:val="00A36A1D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0B2"/>
    <w:rsid w:val="00A411C1"/>
    <w:rsid w:val="00A415CD"/>
    <w:rsid w:val="00A417B0"/>
    <w:rsid w:val="00A4186F"/>
    <w:rsid w:val="00A418ED"/>
    <w:rsid w:val="00A41D7B"/>
    <w:rsid w:val="00A41E4E"/>
    <w:rsid w:val="00A41F05"/>
    <w:rsid w:val="00A421E7"/>
    <w:rsid w:val="00A423F2"/>
    <w:rsid w:val="00A42DF4"/>
    <w:rsid w:val="00A430EF"/>
    <w:rsid w:val="00A431A4"/>
    <w:rsid w:val="00A434B3"/>
    <w:rsid w:val="00A43521"/>
    <w:rsid w:val="00A43670"/>
    <w:rsid w:val="00A436B0"/>
    <w:rsid w:val="00A438B4"/>
    <w:rsid w:val="00A43B5C"/>
    <w:rsid w:val="00A43D2B"/>
    <w:rsid w:val="00A43E58"/>
    <w:rsid w:val="00A44469"/>
    <w:rsid w:val="00A44559"/>
    <w:rsid w:val="00A446B0"/>
    <w:rsid w:val="00A44B3F"/>
    <w:rsid w:val="00A455D4"/>
    <w:rsid w:val="00A462E3"/>
    <w:rsid w:val="00A46521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33F"/>
    <w:rsid w:val="00A5161F"/>
    <w:rsid w:val="00A51949"/>
    <w:rsid w:val="00A519C4"/>
    <w:rsid w:val="00A51DBF"/>
    <w:rsid w:val="00A522D8"/>
    <w:rsid w:val="00A524B8"/>
    <w:rsid w:val="00A5256A"/>
    <w:rsid w:val="00A5291A"/>
    <w:rsid w:val="00A52ADA"/>
    <w:rsid w:val="00A52C9D"/>
    <w:rsid w:val="00A52F5E"/>
    <w:rsid w:val="00A53A6A"/>
    <w:rsid w:val="00A53B2E"/>
    <w:rsid w:val="00A53CF0"/>
    <w:rsid w:val="00A541BD"/>
    <w:rsid w:val="00A54C4A"/>
    <w:rsid w:val="00A54DAE"/>
    <w:rsid w:val="00A55081"/>
    <w:rsid w:val="00A55172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6EEC"/>
    <w:rsid w:val="00A57098"/>
    <w:rsid w:val="00A572D3"/>
    <w:rsid w:val="00A577B7"/>
    <w:rsid w:val="00A57C63"/>
    <w:rsid w:val="00A60478"/>
    <w:rsid w:val="00A608AF"/>
    <w:rsid w:val="00A6093E"/>
    <w:rsid w:val="00A6106E"/>
    <w:rsid w:val="00A61AF3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45C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5B"/>
    <w:rsid w:val="00A664AF"/>
    <w:rsid w:val="00A667DD"/>
    <w:rsid w:val="00A66939"/>
    <w:rsid w:val="00A66BB0"/>
    <w:rsid w:val="00A66DAB"/>
    <w:rsid w:val="00A67162"/>
    <w:rsid w:val="00A6720F"/>
    <w:rsid w:val="00A67327"/>
    <w:rsid w:val="00A67407"/>
    <w:rsid w:val="00A67CB3"/>
    <w:rsid w:val="00A7018B"/>
    <w:rsid w:val="00A707F0"/>
    <w:rsid w:val="00A70B73"/>
    <w:rsid w:val="00A70E64"/>
    <w:rsid w:val="00A7106C"/>
    <w:rsid w:val="00A715A2"/>
    <w:rsid w:val="00A715E0"/>
    <w:rsid w:val="00A71839"/>
    <w:rsid w:val="00A71BDB"/>
    <w:rsid w:val="00A71F36"/>
    <w:rsid w:val="00A71F3B"/>
    <w:rsid w:val="00A727A5"/>
    <w:rsid w:val="00A7280D"/>
    <w:rsid w:val="00A730DD"/>
    <w:rsid w:val="00A73326"/>
    <w:rsid w:val="00A7374A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5D05"/>
    <w:rsid w:val="00A75E83"/>
    <w:rsid w:val="00A76078"/>
    <w:rsid w:val="00A7624E"/>
    <w:rsid w:val="00A763EB"/>
    <w:rsid w:val="00A768A3"/>
    <w:rsid w:val="00A76BEB"/>
    <w:rsid w:val="00A76D3F"/>
    <w:rsid w:val="00A76E20"/>
    <w:rsid w:val="00A76F89"/>
    <w:rsid w:val="00A77350"/>
    <w:rsid w:val="00A800B1"/>
    <w:rsid w:val="00A802D7"/>
    <w:rsid w:val="00A805B6"/>
    <w:rsid w:val="00A806E8"/>
    <w:rsid w:val="00A80803"/>
    <w:rsid w:val="00A809A4"/>
    <w:rsid w:val="00A81024"/>
    <w:rsid w:val="00A81140"/>
    <w:rsid w:val="00A81BB8"/>
    <w:rsid w:val="00A81E64"/>
    <w:rsid w:val="00A81E9D"/>
    <w:rsid w:val="00A8262B"/>
    <w:rsid w:val="00A82AF4"/>
    <w:rsid w:val="00A82B52"/>
    <w:rsid w:val="00A82CD9"/>
    <w:rsid w:val="00A82D44"/>
    <w:rsid w:val="00A830A5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0B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09E5"/>
    <w:rsid w:val="00A91007"/>
    <w:rsid w:val="00A91450"/>
    <w:rsid w:val="00A91507"/>
    <w:rsid w:val="00A91723"/>
    <w:rsid w:val="00A91A45"/>
    <w:rsid w:val="00A91A99"/>
    <w:rsid w:val="00A91BA3"/>
    <w:rsid w:val="00A91C0C"/>
    <w:rsid w:val="00A9219F"/>
    <w:rsid w:val="00A921EB"/>
    <w:rsid w:val="00A92851"/>
    <w:rsid w:val="00A92E8D"/>
    <w:rsid w:val="00A92F0A"/>
    <w:rsid w:val="00A9312B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4EE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48"/>
    <w:rsid w:val="00AA05D8"/>
    <w:rsid w:val="00AA07B6"/>
    <w:rsid w:val="00AA0956"/>
    <w:rsid w:val="00AA0C53"/>
    <w:rsid w:val="00AA1232"/>
    <w:rsid w:val="00AA12F7"/>
    <w:rsid w:val="00AA16A8"/>
    <w:rsid w:val="00AA1FB3"/>
    <w:rsid w:val="00AA212D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71D"/>
    <w:rsid w:val="00AA7A3A"/>
    <w:rsid w:val="00AB00EA"/>
    <w:rsid w:val="00AB0306"/>
    <w:rsid w:val="00AB036C"/>
    <w:rsid w:val="00AB0644"/>
    <w:rsid w:val="00AB07B9"/>
    <w:rsid w:val="00AB0B28"/>
    <w:rsid w:val="00AB0B8E"/>
    <w:rsid w:val="00AB11E8"/>
    <w:rsid w:val="00AB1360"/>
    <w:rsid w:val="00AB165F"/>
    <w:rsid w:val="00AB19B3"/>
    <w:rsid w:val="00AB1C74"/>
    <w:rsid w:val="00AB1CF6"/>
    <w:rsid w:val="00AB1DB2"/>
    <w:rsid w:val="00AB1E39"/>
    <w:rsid w:val="00AB201D"/>
    <w:rsid w:val="00AB2560"/>
    <w:rsid w:val="00AB26F5"/>
    <w:rsid w:val="00AB2813"/>
    <w:rsid w:val="00AB293E"/>
    <w:rsid w:val="00AB2B88"/>
    <w:rsid w:val="00AB2BAA"/>
    <w:rsid w:val="00AB2F25"/>
    <w:rsid w:val="00AB3081"/>
    <w:rsid w:val="00AB38D2"/>
    <w:rsid w:val="00AB4026"/>
    <w:rsid w:val="00AB44A3"/>
    <w:rsid w:val="00AB4632"/>
    <w:rsid w:val="00AB486D"/>
    <w:rsid w:val="00AB4BC3"/>
    <w:rsid w:val="00AB575D"/>
    <w:rsid w:val="00AB5BF4"/>
    <w:rsid w:val="00AB5CC6"/>
    <w:rsid w:val="00AB6065"/>
    <w:rsid w:val="00AB61D9"/>
    <w:rsid w:val="00AB6ADD"/>
    <w:rsid w:val="00AB6CAA"/>
    <w:rsid w:val="00AB6F1C"/>
    <w:rsid w:val="00AB7506"/>
    <w:rsid w:val="00AB755A"/>
    <w:rsid w:val="00AB75CC"/>
    <w:rsid w:val="00AB77F7"/>
    <w:rsid w:val="00AC04F5"/>
    <w:rsid w:val="00AC06E6"/>
    <w:rsid w:val="00AC07DA"/>
    <w:rsid w:val="00AC0DD4"/>
    <w:rsid w:val="00AC0F6B"/>
    <w:rsid w:val="00AC1A69"/>
    <w:rsid w:val="00AC1BD8"/>
    <w:rsid w:val="00AC1C52"/>
    <w:rsid w:val="00AC1D5A"/>
    <w:rsid w:val="00AC233F"/>
    <w:rsid w:val="00AC26B8"/>
    <w:rsid w:val="00AC26E8"/>
    <w:rsid w:val="00AC2A7F"/>
    <w:rsid w:val="00AC2AF7"/>
    <w:rsid w:val="00AC301E"/>
    <w:rsid w:val="00AC3084"/>
    <w:rsid w:val="00AC315A"/>
    <w:rsid w:val="00AC3852"/>
    <w:rsid w:val="00AC3D9F"/>
    <w:rsid w:val="00AC417E"/>
    <w:rsid w:val="00AC449A"/>
    <w:rsid w:val="00AC4881"/>
    <w:rsid w:val="00AC4B63"/>
    <w:rsid w:val="00AC4F09"/>
    <w:rsid w:val="00AC53E6"/>
    <w:rsid w:val="00AC5E80"/>
    <w:rsid w:val="00AC62AD"/>
    <w:rsid w:val="00AC6569"/>
    <w:rsid w:val="00AC65B9"/>
    <w:rsid w:val="00AC7007"/>
    <w:rsid w:val="00AC77BE"/>
    <w:rsid w:val="00AC7DA9"/>
    <w:rsid w:val="00AC7E13"/>
    <w:rsid w:val="00AC7EC8"/>
    <w:rsid w:val="00AC7F57"/>
    <w:rsid w:val="00AD000F"/>
    <w:rsid w:val="00AD0138"/>
    <w:rsid w:val="00AD0206"/>
    <w:rsid w:val="00AD03EE"/>
    <w:rsid w:val="00AD09A2"/>
    <w:rsid w:val="00AD0AF9"/>
    <w:rsid w:val="00AD0E4E"/>
    <w:rsid w:val="00AD0E9F"/>
    <w:rsid w:val="00AD0EAA"/>
    <w:rsid w:val="00AD1423"/>
    <w:rsid w:val="00AD14AD"/>
    <w:rsid w:val="00AD17FD"/>
    <w:rsid w:val="00AD1984"/>
    <w:rsid w:val="00AD1A2C"/>
    <w:rsid w:val="00AD1BA1"/>
    <w:rsid w:val="00AD241A"/>
    <w:rsid w:val="00AD254B"/>
    <w:rsid w:val="00AD2E22"/>
    <w:rsid w:val="00AD31D8"/>
    <w:rsid w:val="00AD3532"/>
    <w:rsid w:val="00AD37CE"/>
    <w:rsid w:val="00AD37F3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4E40"/>
    <w:rsid w:val="00AD545D"/>
    <w:rsid w:val="00AD57B9"/>
    <w:rsid w:val="00AD5C7F"/>
    <w:rsid w:val="00AD6337"/>
    <w:rsid w:val="00AD696E"/>
    <w:rsid w:val="00AD6A9C"/>
    <w:rsid w:val="00AD6F02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22C"/>
    <w:rsid w:val="00AE24DB"/>
    <w:rsid w:val="00AE2917"/>
    <w:rsid w:val="00AE2E01"/>
    <w:rsid w:val="00AE2E91"/>
    <w:rsid w:val="00AE2F10"/>
    <w:rsid w:val="00AE321E"/>
    <w:rsid w:val="00AE346B"/>
    <w:rsid w:val="00AE36F5"/>
    <w:rsid w:val="00AE380C"/>
    <w:rsid w:val="00AE39AC"/>
    <w:rsid w:val="00AE3A02"/>
    <w:rsid w:val="00AE3B04"/>
    <w:rsid w:val="00AE3C72"/>
    <w:rsid w:val="00AE3DD9"/>
    <w:rsid w:val="00AE3E04"/>
    <w:rsid w:val="00AE4367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C56"/>
    <w:rsid w:val="00AF0E36"/>
    <w:rsid w:val="00AF0EC0"/>
    <w:rsid w:val="00AF1658"/>
    <w:rsid w:val="00AF167D"/>
    <w:rsid w:val="00AF178B"/>
    <w:rsid w:val="00AF1930"/>
    <w:rsid w:val="00AF1AED"/>
    <w:rsid w:val="00AF228C"/>
    <w:rsid w:val="00AF2634"/>
    <w:rsid w:val="00AF2BF0"/>
    <w:rsid w:val="00AF30AD"/>
    <w:rsid w:val="00AF30B9"/>
    <w:rsid w:val="00AF32C4"/>
    <w:rsid w:val="00AF353F"/>
    <w:rsid w:val="00AF4030"/>
    <w:rsid w:val="00AF4628"/>
    <w:rsid w:val="00AF4A0D"/>
    <w:rsid w:val="00AF4B48"/>
    <w:rsid w:val="00AF4CDB"/>
    <w:rsid w:val="00AF4F79"/>
    <w:rsid w:val="00AF5715"/>
    <w:rsid w:val="00AF579C"/>
    <w:rsid w:val="00AF59AD"/>
    <w:rsid w:val="00AF5ECE"/>
    <w:rsid w:val="00AF6012"/>
    <w:rsid w:val="00AF6220"/>
    <w:rsid w:val="00AF65AE"/>
    <w:rsid w:val="00AF6610"/>
    <w:rsid w:val="00AF669D"/>
    <w:rsid w:val="00AF6830"/>
    <w:rsid w:val="00AF6C31"/>
    <w:rsid w:val="00AF7131"/>
    <w:rsid w:val="00AF77A0"/>
    <w:rsid w:val="00AF7CF7"/>
    <w:rsid w:val="00AF7D03"/>
    <w:rsid w:val="00AF7E79"/>
    <w:rsid w:val="00B000D1"/>
    <w:rsid w:val="00B00366"/>
    <w:rsid w:val="00B0072C"/>
    <w:rsid w:val="00B008CB"/>
    <w:rsid w:val="00B00A15"/>
    <w:rsid w:val="00B00A4C"/>
    <w:rsid w:val="00B0109C"/>
    <w:rsid w:val="00B015ED"/>
    <w:rsid w:val="00B0189A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70D"/>
    <w:rsid w:val="00B03DDF"/>
    <w:rsid w:val="00B03E16"/>
    <w:rsid w:val="00B04879"/>
    <w:rsid w:val="00B04D48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27"/>
    <w:rsid w:val="00B10565"/>
    <w:rsid w:val="00B1063D"/>
    <w:rsid w:val="00B106B5"/>
    <w:rsid w:val="00B10745"/>
    <w:rsid w:val="00B10988"/>
    <w:rsid w:val="00B1099A"/>
    <w:rsid w:val="00B10A02"/>
    <w:rsid w:val="00B10E74"/>
    <w:rsid w:val="00B11129"/>
    <w:rsid w:val="00B114EE"/>
    <w:rsid w:val="00B11626"/>
    <w:rsid w:val="00B1164A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368"/>
    <w:rsid w:val="00B14A48"/>
    <w:rsid w:val="00B15040"/>
    <w:rsid w:val="00B151FA"/>
    <w:rsid w:val="00B156D5"/>
    <w:rsid w:val="00B15D9F"/>
    <w:rsid w:val="00B16113"/>
    <w:rsid w:val="00B1672F"/>
    <w:rsid w:val="00B167AD"/>
    <w:rsid w:val="00B169CF"/>
    <w:rsid w:val="00B1702F"/>
    <w:rsid w:val="00B172A9"/>
    <w:rsid w:val="00B17466"/>
    <w:rsid w:val="00B17478"/>
    <w:rsid w:val="00B17483"/>
    <w:rsid w:val="00B17588"/>
    <w:rsid w:val="00B176CB"/>
    <w:rsid w:val="00B17B0A"/>
    <w:rsid w:val="00B17B10"/>
    <w:rsid w:val="00B17BD4"/>
    <w:rsid w:val="00B201E0"/>
    <w:rsid w:val="00B202B1"/>
    <w:rsid w:val="00B206A6"/>
    <w:rsid w:val="00B2085E"/>
    <w:rsid w:val="00B2098C"/>
    <w:rsid w:val="00B20BC9"/>
    <w:rsid w:val="00B20E5D"/>
    <w:rsid w:val="00B21151"/>
    <w:rsid w:val="00B218D4"/>
    <w:rsid w:val="00B21A92"/>
    <w:rsid w:val="00B21CAA"/>
    <w:rsid w:val="00B21F88"/>
    <w:rsid w:val="00B221C3"/>
    <w:rsid w:val="00B22215"/>
    <w:rsid w:val="00B22362"/>
    <w:rsid w:val="00B223E4"/>
    <w:rsid w:val="00B2251D"/>
    <w:rsid w:val="00B226E0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2E0"/>
    <w:rsid w:val="00B30302"/>
    <w:rsid w:val="00B307DB"/>
    <w:rsid w:val="00B3089A"/>
    <w:rsid w:val="00B30AB5"/>
    <w:rsid w:val="00B30ABC"/>
    <w:rsid w:val="00B30C81"/>
    <w:rsid w:val="00B30CBD"/>
    <w:rsid w:val="00B3121B"/>
    <w:rsid w:val="00B31480"/>
    <w:rsid w:val="00B3162C"/>
    <w:rsid w:val="00B31B14"/>
    <w:rsid w:val="00B32401"/>
    <w:rsid w:val="00B32841"/>
    <w:rsid w:val="00B32A87"/>
    <w:rsid w:val="00B32BCC"/>
    <w:rsid w:val="00B32CDC"/>
    <w:rsid w:val="00B32E3E"/>
    <w:rsid w:val="00B32E92"/>
    <w:rsid w:val="00B33778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59EF"/>
    <w:rsid w:val="00B35F65"/>
    <w:rsid w:val="00B364A6"/>
    <w:rsid w:val="00B368D7"/>
    <w:rsid w:val="00B36B4D"/>
    <w:rsid w:val="00B36BD7"/>
    <w:rsid w:val="00B36D15"/>
    <w:rsid w:val="00B36D62"/>
    <w:rsid w:val="00B37645"/>
    <w:rsid w:val="00B402F7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146"/>
    <w:rsid w:val="00B43447"/>
    <w:rsid w:val="00B435E8"/>
    <w:rsid w:val="00B43605"/>
    <w:rsid w:val="00B43B76"/>
    <w:rsid w:val="00B43D07"/>
    <w:rsid w:val="00B44043"/>
    <w:rsid w:val="00B445C2"/>
    <w:rsid w:val="00B44BB9"/>
    <w:rsid w:val="00B44BE3"/>
    <w:rsid w:val="00B451C1"/>
    <w:rsid w:val="00B458A0"/>
    <w:rsid w:val="00B45A05"/>
    <w:rsid w:val="00B45A2A"/>
    <w:rsid w:val="00B45B50"/>
    <w:rsid w:val="00B45DF2"/>
    <w:rsid w:val="00B46C3D"/>
    <w:rsid w:val="00B46C98"/>
    <w:rsid w:val="00B46D6B"/>
    <w:rsid w:val="00B4790D"/>
    <w:rsid w:val="00B47C94"/>
    <w:rsid w:val="00B502AC"/>
    <w:rsid w:val="00B50368"/>
    <w:rsid w:val="00B505D5"/>
    <w:rsid w:val="00B506A1"/>
    <w:rsid w:val="00B507F3"/>
    <w:rsid w:val="00B50AC8"/>
    <w:rsid w:val="00B512EA"/>
    <w:rsid w:val="00B515FD"/>
    <w:rsid w:val="00B51D05"/>
    <w:rsid w:val="00B5206B"/>
    <w:rsid w:val="00B520A2"/>
    <w:rsid w:val="00B52184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75F"/>
    <w:rsid w:val="00B5493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1F"/>
    <w:rsid w:val="00B57468"/>
    <w:rsid w:val="00B5786A"/>
    <w:rsid w:val="00B57A71"/>
    <w:rsid w:val="00B57B08"/>
    <w:rsid w:val="00B57DE9"/>
    <w:rsid w:val="00B57DF9"/>
    <w:rsid w:val="00B57DFF"/>
    <w:rsid w:val="00B57E1E"/>
    <w:rsid w:val="00B605DD"/>
    <w:rsid w:val="00B6096B"/>
    <w:rsid w:val="00B60B30"/>
    <w:rsid w:val="00B60B6E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9C6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C52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6B4"/>
    <w:rsid w:val="00B707EA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00E"/>
    <w:rsid w:val="00B7226D"/>
    <w:rsid w:val="00B727AD"/>
    <w:rsid w:val="00B72955"/>
    <w:rsid w:val="00B72CD6"/>
    <w:rsid w:val="00B72F5B"/>
    <w:rsid w:val="00B73A80"/>
    <w:rsid w:val="00B73CD3"/>
    <w:rsid w:val="00B73EEC"/>
    <w:rsid w:val="00B74099"/>
    <w:rsid w:val="00B7439D"/>
    <w:rsid w:val="00B74494"/>
    <w:rsid w:val="00B749E5"/>
    <w:rsid w:val="00B74F08"/>
    <w:rsid w:val="00B7506B"/>
    <w:rsid w:val="00B7510E"/>
    <w:rsid w:val="00B7520D"/>
    <w:rsid w:val="00B75255"/>
    <w:rsid w:val="00B75280"/>
    <w:rsid w:val="00B753BF"/>
    <w:rsid w:val="00B75FC3"/>
    <w:rsid w:val="00B763E8"/>
    <w:rsid w:val="00B7661C"/>
    <w:rsid w:val="00B76D4E"/>
    <w:rsid w:val="00B76D72"/>
    <w:rsid w:val="00B76DE7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19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399A"/>
    <w:rsid w:val="00B84766"/>
    <w:rsid w:val="00B849F8"/>
    <w:rsid w:val="00B84B75"/>
    <w:rsid w:val="00B84DBC"/>
    <w:rsid w:val="00B84F5C"/>
    <w:rsid w:val="00B85362"/>
    <w:rsid w:val="00B854C1"/>
    <w:rsid w:val="00B85771"/>
    <w:rsid w:val="00B85BA8"/>
    <w:rsid w:val="00B85E5C"/>
    <w:rsid w:val="00B8606F"/>
    <w:rsid w:val="00B862D0"/>
    <w:rsid w:val="00B8669B"/>
    <w:rsid w:val="00B86742"/>
    <w:rsid w:val="00B872A7"/>
    <w:rsid w:val="00B873B0"/>
    <w:rsid w:val="00B873BE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91F"/>
    <w:rsid w:val="00B91992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132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831"/>
    <w:rsid w:val="00BA0AF7"/>
    <w:rsid w:val="00BA0B24"/>
    <w:rsid w:val="00BA0B4E"/>
    <w:rsid w:val="00BA1076"/>
    <w:rsid w:val="00BA10CF"/>
    <w:rsid w:val="00BA13BE"/>
    <w:rsid w:val="00BA1453"/>
    <w:rsid w:val="00BA18DE"/>
    <w:rsid w:val="00BA1A4C"/>
    <w:rsid w:val="00BA1D9F"/>
    <w:rsid w:val="00BA21F5"/>
    <w:rsid w:val="00BA26A9"/>
    <w:rsid w:val="00BA27C1"/>
    <w:rsid w:val="00BA2A61"/>
    <w:rsid w:val="00BA2A77"/>
    <w:rsid w:val="00BA2E7A"/>
    <w:rsid w:val="00BA3216"/>
    <w:rsid w:val="00BA330A"/>
    <w:rsid w:val="00BA3355"/>
    <w:rsid w:val="00BA340F"/>
    <w:rsid w:val="00BA35C8"/>
    <w:rsid w:val="00BA390A"/>
    <w:rsid w:val="00BA3BA7"/>
    <w:rsid w:val="00BA3C29"/>
    <w:rsid w:val="00BA42C0"/>
    <w:rsid w:val="00BA4692"/>
    <w:rsid w:val="00BA4C16"/>
    <w:rsid w:val="00BA5123"/>
    <w:rsid w:val="00BA5264"/>
    <w:rsid w:val="00BA535D"/>
    <w:rsid w:val="00BA544E"/>
    <w:rsid w:val="00BA5A62"/>
    <w:rsid w:val="00BA5A90"/>
    <w:rsid w:val="00BA5B26"/>
    <w:rsid w:val="00BA5B7C"/>
    <w:rsid w:val="00BA5EE3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5F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2BD2"/>
    <w:rsid w:val="00BB2FDE"/>
    <w:rsid w:val="00BB30BF"/>
    <w:rsid w:val="00BB31E9"/>
    <w:rsid w:val="00BB33E8"/>
    <w:rsid w:val="00BB383E"/>
    <w:rsid w:val="00BB3931"/>
    <w:rsid w:val="00BB3B59"/>
    <w:rsid w:val="00BB3B9A"/>
    <w:rsid w:val="00BB433C"/>
    <w:rsid w:val="00BB4930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6824"/>
    <w:rsid w:val="00BB6D28"/>
    <w:rsid w:val="00BB70C1"/>
    <w:rsid w:val="00BB7774"/>
    <w:rsid w:val="00BB7AF5"/>
    <w:rsid w:val="00BB7B58"/>
    <w:rsid w:val="00BC01B3"/>
    <w:rsid w:val="00BC1786"/>
    <w:rsid w:val="00BC199A"/>
    <w:rsid w:val="00BC1A7B"/>
    <w:rsid w:val="00BC1D2F"/>
    <w:rsid w:val="00BC1E0C"/>
    <w:rsid w:val="00BC1EF1"/>
    <w:rsid w:val="00BC2701"/>
    <w:rsid w:val="00BC2786"/>
    <w:rsid w:val="00BC282E"/>
    <w:rsid w:val="00BC3548"/>
    <w:rsid w:val="00BC367E"/>
    <w:rsid w:val="00BC375F"/>
    <w:rsid w:val="00BC3761"/>
    <w:rsid w:val="00BC4711"/>
    <w:rsid w:val="00BC4A5B"/>
    <w:rsid w:val="00BC4BD8"/>
    <w:rsid w:val="00BC4FFD"/>
    <w:rsid w:val="00BC53D5"/>
    <w:rsid w:val="00BC543B"/>
    <w:rsid w:val="00BC5732"/>
    <w:rsid w:val="00BC5A09"/>
    <w:rsid w:val="00BC5C6D"/>
    <w:rsid w:val="00BC5F22"/>
    <w:rsid w:val="00BC5F78"/>
    <w:rsid w:val="00BC643A"/>
    <w:rsid w:val="00BC7113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07C"/>
    <w:rsid w:val="00BD2C70"/>
    <w:rsid w:val="00BD2D84"/>
    <w:rsid w:val="00BD319E"/>
    <w:rsid w:val="00BD3342"/>
    <w:rsid w:val="00BD33C1"/>
    <w:rsid w:val="00BD34B7"/>
    <w:rsid w:val="00BD3526"/>
    <w:rsid w:val="00BD3632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978"/>
    <w:rsid w:val="00BD5D2A"/>
    <w:rsid w:val="00BD6000"/>
    <w:rsid w:val="00BD6076"/>
    <w:rsid w:val="00BD6916"/>
    <w:rsid w:val="00BD6B32"/>
    <w:rsid w:val="00BD6B69"/>
    <w:rsid w:val="00BD6B7A"/>
    <w:rsid w:val="00BD6D16"/>
    <w:rsid w:val="00BD70DB"/>
    <w:rsid w:val="00BD72C2"/>
    <w:rsid w:val="00BD734E"/>
    <w:rsid w:val="00BD760E"/>
    <w:rsid w:val="00BD767E"/>
    <w:rsid w:val="00BD771F"/>
    <w:rsid w:val="00BD7817"/>
    <w:rsid w:val="00BD7A20"/>
    <w:rsid w:val="00BD7CBD"/>
    <w:rsid w:val="00BD7E70"/>
    <w:rsid w:val="00BE020E"/>
    <w:rsid w:val="00BE041E"/>
    <w:rsid w:val="00BE0B93"/>
    <w:rsid w:val="00BE0D65"/>
    <w:rsid w:val="00BE0E02"/>
    <w:rsid w:val="00BE1247"/>
    <w:rsid w:val="00BE14C0"/>
    <w:rsid w:val="00BE1583"/>
    <w:rsid w:val="00BE1726"/>
    <w:rsid w:val="00BE1B41"/>
    <w:rsid w:val="00BE1CD4"/>
    <w:rsid w:val="00BE22E8"/>
    <w:rsid w:val="00BE2335"/>
    <w:rsid w:val="00BE2390"/>
    <w:rsid w:val="00BE283A"/>
    <w:rsid w:val="00BE284D"/>
    <w:rsid w:val="00BE2860"/>
    <w:rsid w:val="00BE2982"/>
    <w:rsid w:val="00BE2B2E"/>
    <w:rsid w:val="00BE2E3D"/>
    <w:rsid w:val="00BE2F88"/>
    <w:rsid w:val="00BE3039"/>
    <w:rsid w:val="00BE304B"/>
    <w:rsid w:val="00BE32B5"/>
    <w:rsid w:val="00BE3E0E"/>
    <w:rsid w:val="00BE3E6B"/>
    <w:rsid w:val="00BE3E79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19B"/>
    <w:rsid w:val="00BE64ED"/>
    <w:rsid w:val="00BE66DF"/>
    <w:rsid w:val="00BE6749"/>
    <w:rsid w:val="00BE6829"/>
    <w:rsid w:val="00BE6DC0"/>
    <w:rsid w:val="00BE6F37"/>
    <w:rsid w:val="00BE7276"/>
    <w:rsid w:val="00BE7919"/>
    <w:rsid w:val="00BE7C9C"/>
    <w:rsid w:val="00BF001B"/>
    <w:rsid w:val="00BF05CB"/>
    <w:rsid w:val="00BF0714"/>
    <w:rsid w:val="00BF0D12"/>
    <w:rsid w:val="00BF1291"/>
    <w:rsid w:val="00BF149F"/>
    <w:rsid w:val="00BF1740"/>
    <w:rsid w:val="00BF22FF"/>
    <w:rsid w:val="00BF24E5"/>
    <w:rsid w:val="00BF2A6B"/>
    <w:rsid w:val="00BF2C99"/>
    <w:rsid w:val="00BF3188"/>
    <w:rsid w:val="00BF31D1"/>
    <w:rsid w:val="00BF3370"/>
    <w:rsid w:val="00BF4040"/>
    <w:rsid w:val="00BF4629"/>
    <w:rsid w:val="00BF46A6"/>
    <w:rsid w:val="00BF46AE"/>
    <w:rsid w:val="00BF4721"/>
    <w:rsid w:val="00BF48EF"/>
    <w:rsid w:val="00BF4C99"/>
    <w:rsid w:val="00BF4DA3"/>
    <w:rsid w:val="00BF4EDA"/>
    <w:rsid w:val="00BF515A"/>
    <w:rsid w:val="00BF520D"/>
    <w:rsid w:val="00BF55CE"/>
    <w:rsid w:val="00BF567E"/>
    <w:rsid w:val="00BF57C1"/>
    <w:rsid w:val="00BF5828"/>
    <w:rsid w:val="00BF5ABF"/>
    <w:rsid w:val="00BF606A"/>
    <w:rsid w:val="00BF6133"/>
    <w:rsid w:val="00BF6441"/>
    <w:rsid w:val="00BF6EBD"/>
    <w:rsid w:val="00BF7EC3"/>
    <w:rsid w:val="00BF7F27"/>
    <w:rsid w:val="00C00528"/>
    <w:rsid w:val="00C0070D"/>
    <w:rsid w:val="00C00754"/>
    <w:rsid w:val="00C009AB"/>
    <w:rsid w:val="00C00C19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30C"/>
    <w:rsid w:val="00C025F5"/>
    <w:rsid w:val="00C02754"/>
    <w:rsid w:val="00C02D88"/>
    <w:rsid w:val="00C02ED8"/>
    <w:rsid w:val="00C031AD"/>
    <w:rsid w:val="00C032F1"/>
    <w:rsid w:val="00C032FC"/>
    <w:rsid w:val="00C03A03"/>
    <w:rsid w:val="00C03B39"/>
    <w:rsid w:val="00C03F1D"/>
    <w:rsid w:val="00C03F91"/>
    <w:rsid w:val="00C04392"/>
    <w:rsid w:val="00C0449E"/>
    <w:rsid w:val="00C0464C"/>
    <w:rsid w:val="00C049FD"/>
    <w:rsid w:val="00C04AF5"/>
    <w:rsid w:val="00C04DB0"/>
    <w:rsid w:val="00C0547A"/>
    <w:rsid w:val="00C058D3"/>
    <w:rsid w:val="00C05BD2"/>
    <w:rsid w:val="00C05C37"/>
    <w:rsid w:val="00C05C62"/>
    <w:rsid w:val="00C06206"/>
    <w:rsid w:val="00C062E0"/>
    <w:rsid w:val="00C067D1"/>
    <w:rsid w:val="00C06C6E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73C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2FB"/>
    <w:rsid w:val="00C143C0"/>
    <w:rsid w:val="00C143EC"/>
    <w:rsid w:val="00C145C1"/>
    <w:rsid w:val="00C149DF"/>
    <w:rsid w:val="00C14C40"/>
    <w:rsid w:val="00C14C58"/>
    <w:rsid w:val="00C14CD8"/>
    <w:rsid w:val="00C14CF6"/>
    <w:rsid w:val="00C150B4"/>
    <w:rsid w:val="00C15313"/>
    <w:rsid w:val="00C15370"/>
    <w:rsid w:val="00C15414"/>
    <w:rsid w:val="00C15684"/>
    <w:rsid w:val="00C160AE"/>
    <w:rsid w:val="00C160F4"/>
    <w:rsid w:val="00C161A9"/>
    <w:rsid w:val="00C1624F"/>
    <w:rsid w:val="00C16410"/>
    <w:rsid w:val="00C16445"/>
    <w:rsid w:val="00C16786"/>
    <w:rsid w:val="00C1681E"/>
    <w:rsid w:val="00C169C4"/>
    <w:rsid w:val="00C16A9D"/>
    <w:rsid w:val="00C16D09"/>
    <w:rsid w:val="00C16D31"/>
    <w:rsid w:val="00C17206"/>
    <w:rsid w:val="00C17B05"/>
    <w:rsid w:val="00C17B6D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7E3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85A"/>
    <w:rsid w:val="00C23923"/>
    <w:rsid w:val="00C23940"/>
    <w:rsid w:val="00C23950"/>
    <w:rsid w:val="00C23A7A"/>
    <w:rsid w:val="00C23C48"/>
    <w:rsid w:val="00C23E6F"/>
    <w:rsid w:val="00C23FD1"/>
    <w:rsid w:val="00C24229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DBB"/>
    <w:rsid w:val="00C25EED"/>
    <w:rsid w:val="00C25FC8"/>
    <w:rsid w:val="00C2610F"/>
    <w:rsid w:val="00C26741"/>
    <w:rsid w:val="00C26D7C"/>
    <w:rsid w:val="00C26E07"/>
    <w:rsid w:val="00C26E76"/>
    <w:rsid w:val="00C27110"/>
    <w:rsid w:val="00C276FA"/>
    <w:rsid w:val="00C27761"/>
    <w:rsid w:val="00C278A6"/>
    <w:rsid w:val="00C278E4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ED0"/>
    <w:rsid w:val="00C31FF7"/>
    <w:rsid w:val="00C3221D"/>
    <w:rsid w:val="00C3262A"/>
    <w:rsid w:val="00C32AFF"/>
    <w:rsid w:val="00C32B18"/>
    <w:rsid w:val="00C32D01"/>
    <w:rsid w:val="00C32F98"/>
    <w:rsid w:val="00C33097"/>
    <w:rsid w:val="00C3316B"/>
    <w:rsid w:val="00C33545"/>
    <w:rsid w:val="00C339A4"/>
    <w:rsid w:val="00C339FA"/>
    <w:rsid w:val="00C33A01"/>
    <w:rsid w:val="00C343CE"/>
    <w:rsid w:val="00C344F7"/>
    <w:rsid w:val="00C34606"/>
    <w:rsid w:val="00C349C6"/>
    <w:rsid w:val="00C34BB4"/>
    <w:rsid w:val="00C34BF9"/>
    <w:rsid w:val="00C34C6E"/>
    <w:rsid w:val="00C34D64"/>
    <w:rsid w:val="00C35082"/>
    <w:rsid w:val="00C35699"/>
    <w:rsid w:val="00C358CD"/>
    <w:rsid w:val="00C35DDE"/>
    <w:rsid w:val="00C36213"/>
    <w:rsid w:val="00C3625A"/>
    <w:rsid w:val="00C3677D"/>
    <w:rsid w:val="00C367E3"/>
    <w:rsid w:val="00C3746F"/>
    <w:rsid w:val="00C3763F"/>
    <w:rsid w:val="00C37BE1"/>
    <w:rsid w:val="00C37DD4"/>
    <w:rsid w:val="00C401EC"/>
    <w:rsid w:val="00C40368"/>
    <w:rsid w:val="00C40410"/>
    <w:rsid w:val="00C405A1"/>
    <w:rsid w:val="00C40706"/>
    <w:rsid w:val="00C40BB4"/>
    <w:rsid w:val="00C40FA0"/>
    <w:rsid w:val="00C4102F"/>
    <w:rsid w:val="00C410EE"/>
    <w:rsid w:val="00C4113D"/>
    <w:rsid w:val="00C4163F"/>
    <w:rsid w:val="00C419D6"/>
    <w:rsid w:val="00C41AB0"/>
    <w:rsid w:val="00C41D09"/>
    <w:rsid w:val="00C41D4B"/>
    <w:rsid w:val="00C41E59"/>
    <w:rsid w:val="00C420A2"/>
    <w:rsid w:val="00C4258D"/>
    <w:rsid w:val="00C42628"/>
    <w:rsid w:val="00C42A5A"/>
    <w:rsid w:val="00C42ACD"/>
    <w:rsid w:val="00C42D24"/>
    <w:rsid w:val="00C42EB4"/>
    <w:rsid w:val="00C433CE"/>
    <w:rsid w:val="00C43894"/>
    <w:rsid w:val="00C43990"/>
    <w:rsid w:val="00C439F6"/>
    <w:rsid w:val="00C43A16"/>
    <w:rsid w:val="00C43AA0"/>
    <w:rsid w:val="00C43D88"/>
    <w:rsid w:val="00C44297"/>
    <w:rsid w:val="00C442F1"/>
    <w:rsid w:val="00C44399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9C"/>
    <w:rsid w:val="00C479AC"/>
    <w:rsid w:val="00C479CB"/>
    <w:rsid w:val="00C47BBE"/>
    <w:rsid w:val="00C47BE7"/>
    <w:rsid w:val="00C50102"/>
    <w:rsid w:val="00C5016A"/>
    <w:rsid w:val="00C5023E"/>
    <w:rsid w:val="00C50578"/>
    <w:rsid w:val="00C50830"/>
    <w:rsid w:val="00C5096C"/>
    <w:rsid w:val="00C50C29"/>
    <w:rsid w:val="00C51410"/>
    <w:rsid w:val="00C51684"/>
    <w:rsid w:val="00C5170D"/>
    <w:rsid w:val="00C5187B"/>
    <w:rsid w:val="00C518E3"/>
    <w:rsid w:val="00C5198C"/>
    <w:rsid w:val="00C51C78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EAD"/>
    <w:rsid w:val="00C53F1D"/>
    <w:rsid w:val="00C53F56"/>
    <w:rsid w:val="00C54580"/>
    <w:rsid w:val="00C54733"/>
    <w:rsid w:val="00C5475B"/>
    <w:rsid w:val="00C5482F"/>
    <w:rsid w:val="00C54856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57D44"/>
    <w:rsid w:val="00C60041"/>
    <w:rsid w:val="00C600A2"/>
    <w:rsid w:val="00C60685"/>
    <w:rsid w:val="00C60E59"/>
    <w:rsid w:val="00C60E9C"/>
    <w:rsid w:val="00C61189"/>
    <w:rsid w:val="00C614D9"/>
    <w:rsid w:val="00C617C3"/>
    <w:rsid w:val="00C6186A"/>
    <w:rsid w:val="00C61ADC"/>
    <w:rsid w:val="00C62148"/>
    <w:rsid w:val="00C6250A"/>
    <w:rsid w:val="00C6263A"/>
    <w:rsid w:val="00C629C6"/>
    <w:rsid w:val="00C62B7E"/>
    <w:rsid w:val="00C62E09"/>
    <w:rsid w:val="00C62EBD"/>
    <w:rsid w:val="00C63117"/>
    <w:rsid w:val="00C632D1"/>
    <w:rsid w:val="00C6333D"/>
    <w:rsid w:val="00C63544"/>
    <w:rsid w:val="00C635FC"/>
    <w:rsid w:val="00C637E7"/>
    <w:rsid w:val="00C63DE0"/>
    <w:rsid w:val="00C63DEF"/>
    <w:rsid w:val="00C64216"/>
    <w:rsid w:val="00C64659"/>
    <w:rsid w:val="00C648EC"/>
    <w:rsid w:val="00C6495E"/>
    <w:rsid w:val="00C64A8A"/>
    <w:rsid w:val="00C64D26"/>
    <w:rsid w:val="00C64D65"/>
    <w:rsid w:val="00C64F64"/>
    <w:rsid w:val="00C65285"/>
    <w:rsid w:val="00C65605"/>
    <w:rsid w:val="00C658E2"/>
    <w:rsid w:val="00C65DC7"/>
    <w:rsid w:val="00C66090"/>
    <w:rsid w:val="00C66162"/>
    <w:rsid w:val="00C665B0"/>
    <w:rsid w:val="00C66673"/>
    <w:rsid w:val="00C66705"/>
    <w:rsid w:val="00C66B7F"/>
    <w:rsid w:val="00C66CEA"/>
    <w:rsid w:val="00C66EBB"/>
    <w:rsid w:val="00C670A4"/>
    <w:rsid w:val="00C6772C"/>
    <w:rsid w:val="00C677E6"/>
    <w:rsid w:val="00C6787D"/>
    <w:rsid w:val="00C679C9"/>
    <w:rsid w:val="00C702CC"/>
    <w:rsid w:val="00C704A0"/>
    <w:rsid w:val="00C705D3"/>
    <w:rsid w:val="00C70BFD"/>
    <w:rsid w:val="00C70C56"/>
    <w:rsid w:val="00C70D67"/>
    <w:rsid w:val="00C70DB5"/>
    <w:rsid w:val="00C70DF0"/>
    <w:rsid w:val="00C70E5E"/>
    <w:rsid w:val="00C71117"/>
    <w:rsid w:val="00C7111F"/>
    <w:rsid w:val="00C712A2"/>
    <w:rsid w:val="00C712A3"/>
    <w:rsid w:val="00C7142D"/>
    <w:rsid w:val="00C7158C"/>
    <w:rsid w:val="00C71A7D"/>
    <w:rsid w:val="00C71A88"/>
    <w:rsid w:val="00C71CD7"/>
    <w:rsid w:val="00C71E26"/>
    <w:rsid w:val="00C71E91"/>
    <w:rsid w:val="00C72105"/>
    <w:rsid w:val="00C725B7"/>
    <w:rsid w:val="00C72718"/>
    <w:rsid w:val="00C72BC4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2EC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07"/>
    <w:rsid w:val="00C763F0"/>
    <w:rsid w:val="00C7679D"/>
    <w:rsid w:val="00C7696B"/>
    <w:rsid w:val="00C76E2F"/>
    <w:rsid w:val="00C77060"/>
    <w:rsid w:val="00C77147"/>
    <w:rsid w:val="00C77436"/>
    <w:rsid w:val="00C77A8A"/>
    <w:rsid w:val="00C77D52"/>
    <w:rsid w:val="00C801D0"/>
    <w:rsid w:val="00C80313"/>
    <w:rsid w:val="00C80317"/>
    <w:rsid w:val="00C806DD"/>
    <w:rsid w:val="00C80747"/>
    <w:rsid w:val="00C80A7B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0E7"/>
    <w:rsid w:val="00C83558"/>
    <w:rsid w:val="00C835B4"/>
    <w:rsid w:val="00C8372D"/>
    <w:rsid w:val="00C83F4C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4ED"/>
    <w:rsid w:val="00C86719"/>
    <w:rsid w:val="00C8681D"/>
    <w:rsid w:val="00C86D72"/>
    <w:rsid w:val="00C8778E"/>
    <w:rsid w:val="00C877B4"/>
    <w:rsid w:val="00C877EA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3F34"/>
    <w:rsid w:val="00C94391"/>
    <w:rsid w:val="00C94BB2"/>
    <w:rsid w:val="00C94C4F"/>
    <w:rsid w:val="00C94DBB"/>
    <w:rsid w:val="00C94EED"/>
    <w:rsid w:val="00C94F40"/>
    <w:rsid w:val="00C9547F"/>
    <w:rsid w:val="00C95A84"/>
    <w:rsid w:val="00C966C4"/>
    <w:rsid w:val="00C96866"/>
    <w:rsid w:val="00C96961"/>
    <w:rsid w:val="00C96E2A"/>
    <w:rsid w:val="00C974B8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0EAE"/>
    <w:rsid w:val="00CA1387"/>
    <w:rsid w:val="00CA13C7"/>
    <w:rsid w:val="00CA1936"/>
    <w:rsid w:val="00CA1B1E"/>
    <w:rsid w:val="00CA1E4C"/>
    <w:rsid w:val="00CA22BF"/>
    <w:rsid w:val="00CA24C3"/>
    <w:rsid w:val="00CA24D0"/>
    <w:rsid w:val="00CA26D2"/>
    <w:rsid w:val="00CA3132"/>
    <w:rsid w:val="00CA3509"/>
    <w:rsid w:val="00CA3CF0"/>
    <w:rsid w:val="00CA3FD8"/>
    <w:rsid w:val="00CA4424"/>
    <w:rsid w:val="00CA4E33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A7D0E"/>
    <w:rsid w:val="00CB0018"/>
    <w:rsid w:val="00CB01AB"/>
    <w:rsid w:val="00CB0380"/>
    <w:rsid w:val="00CB03C7"/>
    <w:rsid w:val="00CB06B2"/>
    <w:rsid w:val="00CB082E"/>
    <w:rsid w:val="00CB0C07"/>
    <w:rsid w:val="00CB1072"/>
    <w:rsid w:val="00CB1125"/>
    <w:rsid w:val="00CB1365"/>
    <w:rsid w:val="00CB1BE9"/>
    <w:rsid w:val="00CB2BC3"/>
    <w:rsid w:val="00CB38DA"/>
    <w:rsid w:val="00CB3998"/>
    <w:rsid w:val="00CB4025"/>
    <w:rsid w:val="00CB4A31"/>
    <w:rsid w:val="00CB4D41"/>
    <w:rsid w:val="00CB58C1"/>
    <w:rsid w:val="00CB5C0B"/>
    <w:rsid w:val="00CB5F03"/>
    <w:rsid w:val="00CB5F87"/>
    <w:rsid w:val="00CB5FD2"/>
    <w:rsid w:val="00CB6836"/>
    <w:rsid w:val="00CB6863"/>
    <w:rsid w:val="00CB696E"/>
    <w:rsid w:val="00CB6A64"/>
    <w:rsid w:val="00CB6AE1"/>
    <w:rsid w:val="00CB6C14"/>
    <w:rsid w:val="00CB6C3B"/>
    <w:rsid w:val="00CB7057"/>
    <w:rsid w:val="00CB714B"/>
    <w:rsid w:val="00CB722A"/>
    <w:rsid w:val="00CB752D"/>
    <w:rsid w:val="00CB7558"/>
    <w:rsid w:val="00CB7F5F"/>
    <w:rsid w:val="00CB7FE9"/>
    <w:rsid w:val="00CC0722"/>
    <w:rsid w:val="00CC0AF0"/>
    <w:rsid w:val="00CC0B8D"/>
    <w:rsid w:val="00CC1097"/>
    <w:rsid w:val="00CC11B3"/>
    <w:rsid w:val="00CC1338"/>
    <w:rsid w:val="00CC13A0"/>
    <w:rsid w:val="00CC172C"/>
    <w:rsid w:val="00CC180F"/>
    <w:rsid w:val="00CC191F"/>
    <w:rsid w:val="00CC213F"/>
    <w:rsid w:val="00CC2217"/>
    <w:rsid w:val="00CC2784"/>
    <w:rsid w:val="00CC2795"/>
    <w:rsid w:val="00CC2808"/>
    <w:rsid w:val="00CC2AF3"/>
    <w:rsid w:val="00CC2FE9"/>
    <w:rsid w:val="00CC3048"/>
    <w:rsid w:val="00CC3417"/>
    <w:rsid w:val="00CC3437"/>
    <w:rsid w:val="00CC3A20"/>
    <w:rsid w:val="00CC3D07"/>
    <w:rsid w:val="00CC3E77"/>
    <w:rsid w:val="00CC44BD"/>
    <w:rsid w:val="00CC466A"/>
    <w:rsid w:val="00CC4756"/>
    <w:rsid w:val="00CC4B63"/>
    <w:rsid w:val="00CC4C74"/>
    <w:rsid w:val="00CC4F5B"/>
    <w:rsid w:val="00CC4FBD"/>
    <w:rsid w:val="00CC5586"/>
    <w:rsid w:val="00CC592B"/>
    <w:rsid w:val="00CC5CAE"/>
    <w:rsid w:val="00CC5D6C"/>
    <w:rsid w:val="00CC5ECE"/>
    <w:rsid w:val="00CC606D"/>
    <w:rsid w:val="00CC60D1"/>
    <w:rsid w:val="00CC6141"/>
    <w:rsid w:val="00CC6450"/>
    <w:rsid w:val="00CC6726"/>
    <w:rsid w:val="00CC67A1"/>
    <w:rsid w:val="00CC6AE3"/>
    <w:rsid w:val="00CC6B42"/>
    <w:rsid w:val="00CC6BC1"/>
    <w:rsid w:val="00CC7150"/>
    <w:rsid w:val="00CC764B"/>
    <w:rsid w:val="00CC7B89"/>
    <w:rsid w:val="00CC7CF7"/>
    <w:rsid w:val="00CC7E72"/>
    <w:rsid w:val="00CD03BF"/>
    <w:rsid w:val="00CD04B1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5A4"/>
    <w:rsid w:val="00CD27A2"/>
    <w:rsid w:val="00CD27C6"/>
    <w:rsid w:val="00CD2E24"/>
    <w:rsid w:val="00CD3217"/>
    <w:rsid w:val="00CD3218"/>
    <w:rsid w:val="00CD3219"/>
    <w:rsid w:val="00CD3590"/>
    <w:rsid w:val="00CD35AC"/>
    <w:rsid w:val="00CD362E"/>
    <w:rsid w:val="00CD37CF"/>
    <w:rsid w:val="00CD3EAA"/>
    <w:rsid w:val="00CD4062"/>
    <w:rsid w:val="00CD40AE"/>
    <w:rsid w:val="00CD4234"/>
    <w:rsid w:val="00CD4323"/>
    <w:rsid w:val="00CD456B"/>
    <w:rsid w:val="00CD4585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2B6"/>
    <w:rsid w:val="00CE0430"/>
    <w:rsid w:val="00CE05E4"/>
    <w:rsid w:val="00CE0D62"/>
    <w:rsid w:val="00CE1140"/>
    <w:rsid w:val="00CE1203"/>
    <w:rsid w:val="00CE17B4"/>
    <w:rsid w:val="00CE17DD"/>
    <w:rsid w:val="00CE1A7F"/>
    <w:rsid w:val="00CE1A90"/>
    <w:rsid w:val="00CE1B3C"/>
    <w:rsid w:val="00CE1B63"/>
    <w:rsid w:val="00CE1C22"/>
    <w:rsid w:val="00CE1C27"/>
    <w:rsid w:val="00CE1DD7"/>
    <w:rsid w:val="00CE2269"/>
    <w:rsid w:val="00CE23BE"/>
    <w:rsid w:val="00CE245A"/>
    <w:rsid w:val="00CE24DC"/>
    <w:rsid w:val="00CE25A1"/>
    <w:rsid w:val="00CE27D3"/>
    <w:rsid w:val="00CE2BC4"/>
    <w:rsid w:val="00CE345B"/>
    <w:rsid w:val="00CE34CD"/>
    <w:rsid w:val="00CE383A"/>
    <w:rsid w:val="00CE3D26"/>
    <w:rsid w:val="00CE3EE4"/>
    <w:rsid w:val="00CE3F9B"/>
    <w:rsid w:val="00CE46CC"/>
    <w:rsid w:val="00CE4750"/>
    <w:rsid w:val="00CE5D9F"/>
    <w:rsid w:val="00CE6185"/>
    <w:rsid w:val="00CE6488"/>
    <w:rsid w:val="00CE6C00"/>
    <w:rsid w:val="00CE6EB8"/>
    <w:rsid w:val="00CE7906"/>
    <w:rsid w:val="00CE7956"/>
    <w:rsid w:val="00CE7B35"/>
    <w:rsid w:val="00CF0333"/>
    <w:rsid w:val="00CF0980"/>
    <w:rsid w:val="00CF0AAF"/>
    <w:rsid w:val="00CF0AF1"/>
    <w:rsid w:val="00CF0B8B"/>
    <w:rsid w:val="00CF0B99"/>
    <w:rsid w:val="00CF0E1A"/>
    <w:rsid w:val="00CF0FFD"/>
    <w:rsid w:val="00CF1016"/>
    <w:rsid w:val="00CF1178"/>
    <w:rsid w:val="00CF1312"/>
    <w:rsid w:val="00CF15E5"/>
    <w:rsid w:val="00CF17E0"/>
    <w:rsid w:val="00CF18B7"/>
    <w:rsid w:val="00CF1A28"/>
    <w:rsid w:val="00CF244E"/>
    <w:rsid w:val="00CF24C2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841"/>
    <w:rsid w:val="00CF4E1B"/>
    <w:rsid w:val="00CF518F"/>
    <w:rsid w:val="00CF5457"/>
    <w:rsid w:val="00CF547F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894"/>
    <w:rsid w:val="00CF79A8"/>
    <w:rsid w:val="00CF79E0"/>
    <w:rsid w:val="00CF7EF9"/>
    <w:rsid w:val="00D00508"/>
    <w:rsid w:val="00D00551"/>
    <w:rsid w:val="00D007C1"/>
    <w:rsid w:val="00D00EC4"/>
    <w:rsid w:val="00D00F8E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4BFF"/>
    <w:rsid w:val="00D05043"/>
    <w:rsid w:val="00D050CD"/>
    <w:rsid w:val="00D051F1"/>
    <w:rsid w:val="00D05605"/>
    <w:rsid w:val="00D05A97"/>
    <w:rsid w:val="00D05BB2"/>
    <w:rsid w:val="00D05BC3"/>
    <w:rsid w:val="00D05D82"/>
    <w:rsid w:val="00D0612B"/>
    <w:rsid w:val="00D06268"/>
    <w:rsid w:val="00D063EA"/>
    <w:rsid w:val="00D06487"/>
    <w:rsid w:val="00D06A02"/>
    <w:rsid w:val="00D06B58"/>
    <w:rsid w:val="00D06B9D"/>
    <w:rsid w:val="00D06C1C"/>
    <w:rsid w:val="00D06C8F"/>
    <w:rsid w:val="00D07326"/>
    <w:rsid w:val="00D0734E"/>
    <w:rsid w:val="00D0760E"/>
    <w:rsid w:val="00D077A6"/>
    <w:rsid w:val="00D07C27"/>
    <w:rsid w:val="00D07C5F"/>
    <w:rsid w:val="00D10155"/>
    <w:rsid w:val="00D103BB"/>
    <w:rsid w:val="00D1071C"/>
    <w:rsid w:val="00D107A9"/>
    <w:rsid w:val="00D10FE0"/>
    <w:rsid w:val="00D1118E"/>
    <w:rsid w:val="00D1123B"/>
    <w:rsid w:val="00D11346"/>
    <w:rsid w:val="00D118DF"/>
    <w:rsid w:val="00D11E57"/>
    <w:rsid w:val="00D11FD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30"/>
    <w:rsid w:val="00D13CC3"/>
    <w:rsid w:val="00D13FA6"/>
    <w:rsid w:val="00D1442A"/>
    <w:rsid w:val="00D145DB"/>
    <w:rsid w:val="00D147CE"/>
    <w:rsid w:val="00D14CF8"/>
    <w:rsid w:val="00D14FE0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404"/>
    <w:rsid w:val="00D16A6B"/>
    <w:rsid w:val="00D16B03"/>
    <w:rsid w:val="00D16B31"/>
    <w:rsid w:val="00D16E24"/>
    <w:rsid w:val="00D171B7"/>
    <w:rsid w:val="00D172B8"/>
    <w:rsid w:val="00D174F3"/>
    <w:rsid w:val="00D177F8"/>
    <w:rsid w:val="00D17A74"/>
    <w:rsid w:val="00D17ED4"/>
    <w:rsid w:val="00D20019"/>
    <w:rsid w:val="00D2040A"/>
    <w:rsid w:val="00D2054E"/>
    <w:rsid w:val="00D20AE6"/>
    <w:rsid w:val="00D20CCC"/>
    <w:rsid w:val="00D20DDA"/>
    <w:rsid w:val="00D20E67"/>
    <w:rsid w:val="00D211AF"/>
    <w:rsid w:val="00D212EB"/>
    <w:rsid w:val="00D213B0"/>
    <w:rsid w:val="00D216A0"/>
    <w:rsid w:val="00D21747"/>
    <w:rsid w:val="00D21761"/>
    <w:rsid w:val="00D218A5"/>
    <w:rsid w:val="00D21AB2"/>
    <w:rsid w:val="00D21B46"/>
    <w:rsid w:val="00D220DA"/>
    <w:rsid w:val="00D22184"/>
    <w:rsid w:val="00D2232A"/>
    <w:rsid w:val="00D225AC"/>
    <w:rsid w:val="00D2284A"/>
    <w:rsid w:val="00D22882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50E"/>
    <w:rsid w:val="00D27551"/>
    <w:rsid w:val="00D278EC"/>
    <w:rsid w:val="00D27B0F"/>
    <w:rsid w:val="00D27C21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4D0"/>
    <w:rsid w:val="00D32DF8"/>
    <w:rsid w:val="00D32E97"/>
    <w:rsid w:val="00D32EC8"/>
    <w:rsid w:val="00D32ED4"/>
    <w:rsid w:val="00D33778"/>
    <w:rsid w:val="00D33890"/>
    <w:rsid w:val="00D33892"/>
    <w:rsid w:val="00D33E23"/>
    <w:rsid w:val="00D33EDA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909"/>
    <w:rsid w:val="00D34A22"/>
    <w:rsid w:val="00D34CA3"/>
    <w:rsid w:val="00D34D05"/>
    <w:rsid w:val="00D34EF0"/>
    <w:rsid w:val="00D34FEE"/>
    <w:rsid w:val="00D3581A"/>
    <w:rsid w:val="00D35C26"/>
    <w:rsid w:val="00D35DC0"/>
    <w:rsid w:val="00D36189"/>
    <w:rsid w:val="00D36488"/>
    <w:rsid w:val="00D36B7E"/>
    <w:rsid w:val="00D36C0D"/>
    <w:rsid w:val="00D371B8"/>
    <w:rsid w:val="00D37605"/>
    <w:rsid w:val="00D3765D"/>
    <w:rsid w:val="00D3796D"/>
    <w:rsid w:val="00D37EF8"/>
    <w:rsid w:val="00D37FB1"/>
    <w:rsid w:val="00D400E5"/>
    <w:rsid w:val="00D40579"/>
    <w:rsid w:val="00D40588"/>
    <w:rsid w:val="00D405B8"/>
    <w:rsid w:val="00D405CE"/>
    <w:rsid w:val="00D4094B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848"/>
    <w:rsid w:val="00D43D8D"/>
    <w:rsid w:val="00D43F3A"/>
    <w:rsid w:val="00D43F51"/>
    <w:rsid w:val="00D444C4"/>
    <w:rsid w:val="00D447A1"/>
    <w:rsid w:val="00D447E3"/>
    <w:rsid w:val="00D44804"/>
    <w:rsid w:val="00D4480B"/>
    <w:rsid w:val="00D44837"/>
    <w:rsid w:val="00D449F1"/>
    <w:rsid w:val="00D44A51"/>
    <w:rsid w:val="00D44BF9"/>
    <w:rsid w:val="00D4519E"/>
    <w:rsid w:val="00D451A0"/>
    <w:rsid w:val="00D4528D"/>
    <w:rsid w:val="00D4564F"/>
    <w:rsid w:val="00D459A1"/>
    <w:rsid w:val="00D45E66"/>
    <w:rsid w:val="00D45F74"/>
    <w:rsid w:val="00D463B4"/>
    <w:rsid w:val="00D46681"/>
    <w:rsid w:val="00D46702"/>
    <w:rsid w:val="00D47200"/>
    <w:rsid w:val="00D47373"/>
    <w:rsid w:val="00D475DE"/>
    <w:rsid w:val="00D478EC"/>
    <w:rsid w:val="00D47A2B"/>
    <w:rsid w:val="00D47EEF"/>
    <w:rsid w:val="00D50492"/>
    <w:rsid w:val="00D504C7"/>
    <w:rsid w:val="00D5056E"/>
    <w:rsid w:val="00D50A93"/>
    <w:rsid w:val="00D5142F"/>
    <w:rsid w:val="00D518CA"/>
    <w:rsid w:val="00D51A19"/>
    <w:rsid w:val="00D51B32"/>
    <w:rsid w:val="00D51BF3"/>
    <w:rsid w:val="00D51C5E"/>
    <w:rsid w:val="00D51CE1"/>
    <w:rsid w:val="00D51F08"/>
    <w:rsid w:val="00D52074"/>
    <w:rsid w:val="00D52216"/>
    <w:rsid w:val="00D5227C"/>
    <w:rsid w:val="00D522A0"/>
    <w:rsid w:val="00D522D9"/>
    <w:rsid w:val="00D52B51"/>
    <w:rsid w:val="00D531BB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0B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439"/>
    <w:rsid w:val="00D65D5C"/>
    <w:rsid w:val="00D662E7"/>
    <w:rsid w:val="00D669C5"/>
    <w:rsid w:val="00D66A74"/>
    <w:rsid w:val="00D6778F"/>
    <w:rsid w:val="00D679C3"/>
    <w:rsid w:val="00D67A97"/>
    <w:rsid w:val="00D67D57"/>
    <w:rsid w:val="00D67E55"/>
    <w:rsid w:val="00D67E6D"/>
    <w:rsid w:val="00D700CB"/>
    <w:rsid w:val="00D701A5"/>
    <w:rsid w:val="00D702F3"/>
    <w:rsid w:val="00D7042A"/>
    <w:rsid w:val="00D7063F"/>
    <w:rsid w:val="00D70D44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4F7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07D"/>
    <w:rsid w:val="00D755A6"/>
    <w:rsid w:val="00D75721"/>
    <w:rsid w:val="00D7582F"/>
    <w:rsid w:val="00D75AF5"/>
    <w:rsid w:val="00D75B93"/>
    <w:rsid w:val="00D75C5A"/>
    <w:rsid w:val="00D75D87"/>
    <w:rsid w:val="00D75D97"/>
    <w:rsid w:val="00D75F05"/>
    <w:rsid w:val="00D760C1"/>
    <w:rsid w:val="00D7620F"/>
    <w:rsid w:val="00D762DB"/>
    <w:rsid w:val="00D76313"/>
    <w:rsid w:val="00D76440"/>
    <w:rsid w:val="00D76623"/>
    <w:rsid w:val="00D767EA"/>
    <w:rsid w:val="00D768C1"/>
    <w:rsid w:val="00D7691C"/>
    <w:rsid w:val="00D76F0B"/>
    <w:rsid w:val="00D76FBB"/>
    <w:rsid w:val="00D77137"/>
    <w:rsid w:val="00D7715F"/>
    <w:rsid w:val="00D77234"/>
    <w:rsid w:val="00D77590"/>
    <w:rsid w:val="00D77959"/>
    <w:rsid w:val="00D800C3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A08"/>
    <w:rsid w:val="00D81B9B"/>
    <w:rsid w:val="00D81F26"/>
    <w:rsid w:val="00D8207E"/>
    <w:rsid w:val="00D82377"/>
    <w:rsid w:val="00D82772"/>
    <w:rsid w:val="00D82988"/>
    <w:rsid w:val="00D82B41"/>
    <w:rsid w:val="00D82EA7"/>
    <w:rsid w:val="00D83175"/>
    <w:rsid w:val="00D8322B"/>
    <w:rsid w:val="00D83595"/>
    <w:rsid w:val="00D835FA"/>
    <w:rsid w:val="00D8379E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4F7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A22"/>
    <w:rsid w:val="00D86B74"/>
    <w:rsid w:val="00D86C5F"/>
    <w:rsid w:val="00D8701B"/>
    <w:rsid w:val="00D8709C"/>
    <w:rsid w:val="00D870D5"/>
    <w:rsid w:val="00D8766B"/>
    <w:rsid w:val="00D87BD2"/>
    <w:rsid w:val="00D87E84"/>
    <w:rsid w:val="00D900EA"/>
    <w:rsid w:val="00D906B3"/>
    <w:rsid w:val="00D90850"/>
    <w:rsid w:val="00D90E79"/>
    <w:rsid w:val="00D91060"/>
    <w:rsid w:val="00D91453"/>
    <w:rsid w:val="00D91642"/>
    <w:rsid w:val="00D9168A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91A"/>
    <w:rsid w:val="00D95D37"/>
    <w:rsid w:val="00D95E61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97CC8"/>
    <w:rsid w:val="00DA01D7"/>
    <w:rsid w:val="00DA060F"/>
    <w:rsid w:val="00DA078C"/>
    <w:rsid w:val="00DA0C27"/>
    <w:rsid w:val="00DA0D9E"/>
    <w:rsid w:val="00DA10D2"/>
    <w:rsid w:val="00DA12E7"/>
    <w:rsid w:val="00DA1520"/>
    <w:rsid w:val="00DA1560"/>
    <w:rsid w:val="00DA1639"/>
    <w:rsid w:val="00DA1780"/>
    <w:rsid w:val="00DA17F5"/>
    <w:rsid w:val="00DA1801"/>
    <w:rsid w:val="00DA1BE9"/>
    <w:rsid w:val="00DA1CDE"/>
    <w:rsid w:val="00DA2892"/>
    <w:rsid w:val="00DA2A27"/>
    <w:rsid w:val="00DA2A3C"/>
    <w:rsid w:val="00DA2B9E"/>
    <w:rsid w:val="00DA2C74"/>
    <w:rsid w:val="00DA2D98"/>
    <w:rsid w:val="00DA2E18"/>
    <w:rsid w:val="00DA30C4"/>
    <w:rsid w:val="00DA326F"/>
    <w:rsid w:val="00DA332D"/>
    <w:rsid w:val="00DA33FB"/>
    <w:rsid w:val="00DA35C5"/>
    <w:rsid w:val="00DA3733"/>
    <w:rsid w:val="00DA3BEA"/>
    <w:rsid w:val="00DA3C4F"/>
    <w:rsid w:val="00DA3D51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6FB5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24C"/>
    <w:rsid w:val="00DB3687"/>
    <w:rsid w:val="00DB3E8A"/>
    <w:rsid w:val="00DB3FC1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A1C"/>
    <w:rsid w:val="00DB7C53"/>
    <w:rsid w:val="00DB7C69"/>
    <w:rsid w:val="00DC0048"/>
    <w:rsid w:val="00DC00DB"/>
    <w:rsid w:val="00DC01C5"/>
    <w:rsid w:val="00DC0451"/>
    <w:rsid w:val="00DC0FE0"/>
    <w:rsid w:val="00DC12A6"/>
    <w:rsid w:val="00DC1953"/>
    <w:rsid w:val="00DC19CB"/>
    <w:rsid w:val="00DC1AD3"/>
    <w:rsid w:val="00DC1C1F"/>
    <w:rsid w:val="00DC236F"/>
    <w:rsid w:val="00DC23F5"/>
    <w:rsid w:val="00DC2A57"/>
    <w:rsid w:val="00DC2BC9"/>
    <w:rsid w:val="00DC2D9C"/>
    <w:rsid w:val="00DC30A2"/>
    <w:rsid w:val="00DC3141"/>
    <w:rsid w:val="00DC39C2"/>
    <w:rsid w:val="00DC42C8"/>
    <w:rsid w:val="00DC42CB"/>
    <w:rsid w:val="00DC44FF"/>
    <w:rsid w:val="00DC49BC"/>
    <w:rsid w:val="00DC4B21"/>
    <w:rsid w:val="00DC4D24"/>
    <w:rsid w:val="00DC4E5E"/>
    <w:rsid w:val="00DC4E89"/>
    <w:rsid w:val="00DC508E"/>
    <w:rsid w:val="00DC55EF"/>
    <w:rsid w:val="00DC569E"/>
    <w:rsid w:val="00DC5E57"/>
    <w:rsid w:val="00DC60F1"/>
    <w:rsid w:val="00DC6155"/>
    <w:rsid w:val="00DC646A"/>
    <w:rsid w:val="00DC6D81"/>
    <w:rsid w:val="00DC6FA5"/>
    <w:rsid w:val="00DC702A"/>
    <w:rsid w:val="00DC7438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1C8A"/>
    <w:rsid w:val="00DD22FF"/>
    <w:rsid w:val="00DD2810"/>
    <w:rsid w:val="00DD2871"/>
    <w:rsid w:val="00DD2A17"/>
    <w:rsid w:val="00DD2AAD"/>
    <w:rsid w:val="00DD32ED"/>
    <w:rsid w:val="00DD338C"/>
    <w:rsid w:val="00DD353D"/>
    <w:rsid w:val="00DD3961"/>
    <w:rsid w:val="00DD3987"/>
    <w:rsid w:val="00DD3DCE"/>
    <w:rsid w:val="00DD4296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059"/>
    <w:rsid w:val="00DD6216"/>
    <w:rsid w:val="00DD62A1"/>
    <w:rsid w:val="00DD62E0"/>
    <w:rsid w:val="00DD641A"/>
    <w:rsid w:val="00DD6A77"/>
    <w:rsid w:val="00DD6CF3"/>
    <w:rsid w:val="00DD7001"/>
    <w:rsid w:val="00DD72AB"/>
    <w:rsid w:val="00DD730C"/>
    <w:rsid w:val="00DD7343"/>
    <w:rsid w:val="00DD76BA"/>
    <w:rsid w:val="00DD7817"/>
    <w:rsid w:val="00DD79F5"/>
    <w:rsid w:val="00DD7A56"/>
    <w:rsid w:val="00DD7AB1"/>
    <w:rsid w:val="00DD7D13"/>
    <w:rsid w:val="00DD7F08"/>
    <w:rsid w:val="00DE0133"/>
    <w:rsid w:val="00DE0299"/>
    <w:rsid w:val="00DE036D"/>
    <w:rsid w:val="00DE042B"/>
    <w:rsid w:val="00DE0477"/>
    <w:rsid w:val="00DE0A56"/>
    <w:rsid w:val="00DE0B67"/>
    <w:rsid w:val="00DE1152"/>
    <w:rsid w:val="00DE12A6"/>
    <w:rsid w:val="00DE1578"/>
    <w:rsid w:val="00DE1A48"/>
    <w:rsid w:val="00DE1BDC"/>
    <w:rsid w:val="00DE1C05"/>
    <w:rsid w:val="00DE2049"/>
    <w:rsid w:val="00DE241A"/>
    <w:rsid w:val="00DE27F2"/>
    <w:rsid w:val="00DE3165"/>
    <w:rsid w:val="00DE3672"/>
    <w:rsid w:val="00DE3D06"/>
    <w:rsid w:val="00DE4412"/>
    <w:rsid w:val="00DE47CE"/>
    <w:rsid w:val="00DE4807"/>
    <w:rsid w:val="00DE498B"/>
    <w:rsid w:val="00DE4AFA"/>
    <w:rsid w:val="00DE4B37"/>
    <w:rsid w:val="00DE4BDE"/>
    <w:rsid w:val="00DE4D09"/>
    <w:rsid w:val="00DE4F4C"/>
    <w:rsid w:val="00DE5089"/>
    <w:rsid w:val="00DE50C6"/>
    <w:rsid w:val="00DE5432"/>
    <w:rsid w:val="00DE5A1A"/>
    <w:rsid w:val="00DE5A4A"/>
    <w:rsid w:val="00DE659F"/>
    <w:rsid w:val="00DE65EA"/>
    <w:rsid w:val="00DE6BB9"/>
    <w:rsid w:val="00DE6CFF"/>
    <w:rsid w:val="00DE6E8F"/>
    <w:rsid w:val="00DE7179"/>
    <w:rsid w:val="00DE7623"/>
    <w:rsid w:val="00DE7E3D"/>
    <w:rsid w:val="00DE7EDD"/>
    <w:rsid w:val="00DE7F8B"/>
    <w:rsid w:val="00DF00E4"/>
    <w:rsid w:val="00DF0283"/>
    <w:rsid w:val="00DF03C0"/>
    <w:rsid w:val="00DF0757"/>
    <w:rsid w:val="00DF0900"/>
    <w:rsid w:val="00DF0D0B"/>
    <w:rsid w:val="00DF1094"/>
    <w:rsid w:val="00DF1175"/>
    <w:rsid w:val="00DF1AD5"/>
    <w:rsid w:val="00DF1BF9"/>
    <w:rsid w:val="00DF1DB1"/>
    <w:rsid w:val="00DF1E55"/>
    <w:rsid w:val="00DF1F3C"/>
    <w:rsid w:val="00DF207D"/>
    <w:rsid w:val="00DF272C"/>
    <w:rsid w:val="00DF2A8C"/>
    <w:rsid w:val="00DF2E26"/>
    <w:rsid w:val="00DF326E"/>
    <w:rsid w:val="00DF339D"/>
    <w:rsid w:val="00DF33C5"/>
    <w:rsid w:val="00DF383B"/>
    <w:rsid w:val="00DF38F5"/>
    <w:rsid w:val="00DF3ACA"/>
    <w:rsid w:val="00DF3EB7"/>
    <w:rsid w:val="00DF4294"/>
    <w:rsid w:val="00DF443B"/>
    <w:rsid w:val="00DF46CE"/>
    <w:rsid w:val="00DF4AC8"/>
    <w:rsid w:val="00DF4D5A"/>
    <w:rsid w:val="00DF4EDA"/>
    <w:rsid w:val="00DF5187"/>
    <w:rsid w:val="00DF51FC"/>
    <w:rsid w:val="00DF5236"/>
    <w:rsid w:val="00DF54BE"/>
    <w:rsid w:val="00DF54D0"/>
    <w:rsid w:val="00DF5571"/>
    <w:rsid w:val="00DF57BF"/>
    <w:rsid w:val="00DF5A5A"/>
    <w:rsid w:val="00DF601F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9A5"/>
    <w:rsid w:val="00E00DBB"/>
    <w:rsid w:val="00E00F5F"/>
    <w:rsid w:val="00E01217"/>
    <w:rsid w:val="00E01DC3"/>
    <w:rsid w:val="00E0233E"/>
    <w:rsid w:val="00E02510"/>
    <w:rsid w:val="00E026B3"/>
    <w:rsid w:val="00E02932"/>
    <w:rsid w:val="00E02A92"/>
    <w:rsid w:val="00E02B27"/>
    <w:rsid w:val="00E02B60"/>
    <w:rsid w:val="00E02C1D"/>
    <w:rsid w:val="00E03BCE"/>
    <w:rsid w:val="00E03CFA"/>
    <w:rsid w:val="00E046F5"/>
    <w:rsid w:val="00E04FC7"/>
    <w:rsid w:val="00E05052"/>
    <w:rsid w:val="00E05455"/>
    <w:rsid w:val="00E0577F"/>
    <w:rsid w:val="00E0587A"/>
    <w:rsid w:val="00E05A03"/>
    <w:rsid w:val="00E05D07"/>
    <w:rsid w:val="00E05F29"/>
    <w:rsid w:val="00E0623A"/>
    <w:rsid w:val="00E06648"/>
    <w:rsid w:val="00E06710"/>
    <w:rsid w:val="00E0713D"/>
    <w:rsid w:val="00E073FD"/>
    <w:rsid w:val="00E0766A"/>
    <w:rsid w:val="00E07B64"/>
    <w:rsid w:val="00E07D84"/>
    <w:rsid w:val="00E07DE3"/>
    <w:rsid w:val="00E104D5"/>
    <w:rsid w:val="00E107F2"/>
    <w:rsid w:val="00E10997"/>
    <w:rsid w:val="00E1127E"/>
    <w:rsid w:val="00E11843"/>
    <w:rsid w:val="00E11B98"/>
    <w:rsid w:val="00E11DEB"/>
    <w:rsid w:val="00E11FFB"/>
    <w:rsid w:val="00E12253"/>
    <w:rsid w:val="00E12490"/>
    <w:rsid w:val="00E127BD"/>
    <w:rsid w:val="00E1287F"/>
    <w:rsid w:val="00E13238"/>
    <w:rsid w:val="00E139CD"/>
    <w:rsid w:val="00E13B66"/>
    <w:rsid w:val="00E13D4F"/>
    <w:rsid w:val="00E1426E"/>
    <w:rsid w:val="00E14629"/>
    <w:rsid w:val="00E1474E"/>
    <w:rsid w:val="00E14834"/>
    <w:rsid w:val="00E148BF"/>
    <w:rsid w:val="00E14BC6"/>
    <w:rsid w:val="00E14D16"/>
    <w:rsid w:val="00E1520D"/>
    <w:rsid w:val="00E152D1"/>
    <w:rsid w:val="00E15EA3"/>
    <w:rsid w:val="00E15EEA"/>
    <w:rsid w:val="00E16056"/>
    <w:rsid w:val="00E16076"/>
    <w:rsid w:val="00E161C7"/>
    <w:rsid w:val="00E168C3"/>
    <w:rsid w:val="00E16BB7"/>
    <w:rsid w:val="00E16BC4"/>
    <w:rsid w:val="00E16E7F"/>
    <w:rsid w:val="00E17241"/>
    <w:rsid w:val="00E17286"/>
    <w:rsid w:val="00E17310"/>
    <w:rsid w:val="00E17414"/>
    <w:rsid w:val="00E174E7"/>
    <w:rsid w:val="00E17591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960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27A"/>
    <w:rsid w:val="00E246EE"/>
    <w:rsid w:val="00E247FB"/>
    <w:rsid w:val="00E2483A"/>
    <w:rsid w:val="00E249D8"/>
    <w:rsid w:val="00E24B92"/>
    <w:rsid w:val="00E24F3F"/>
    <w:rsid w:val="00E253A6"/>
    <w:rsid w:val="00E25521"/>
    <w:rsid w:val="00E255B4"/>
    <w:rsid w:val="00E25CE4"/>
    <w:rsid w:val="00E262B3"/>
    <w:rsid w:val="00E265A9"/>
    <w:rsid w:val="00E2675C"/>
    <w:rsid w:val="00E26D42"/>
    <w:rsid w:val="00E27001"/>
    <w:rsid w:val="00E27091"/>
    <w:rsid w:val="00E27097"/>
    <w:rsid w:val="00E2736D"/>
    <w:rsid w:val="00E276E4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889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2E6F"/>
    <w:rsid w:val="00E33042"/>
    <w:rsid w:val="00E33333"/>
    <w:rsid w:val="00E3365F"/>
    <w:rsid w:val="00E336B4"/>
    <w:rsid w:val="00E3387D"/>
    <w:rsid w:val="00E33955"/>
    <w:rsid w:val="00E3397D"/>
    <w:rsid w:val="00E33BCB"/>
    <w:rsid w:val="00E33F89"/>
    <w:rsid w:val="00E34230"/>
    <w:rsid w:val="00E343A1"/>
    <w:rsid w:val="00E343FD"/>
    <w:rsid w:val="00E344E5"/>
    <w:rsid w:val="00E34DBC"/>
    <w:rsid w:val="00E352BA"/>
    <w:rsid w:val="00E35335"/>
    <w:rsid w:val="00E357E3"/>
    <w:rsid w:val="00E359E3"/>
    <w:rsid w:val="00E35BB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0EDE"/>
    <w:rsid w:val="00E41145"/>
    <w:rsid w:val="00E41406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0FE"/>
    <w:rsid w:val="00E432A6"/>
    <w:rsid w:val="00E43EB2"/>
    <w:rsid w:val="00E440A7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348"/>
    <w:rsid w:val="00E475E5"/>
    <w:rsid w:val="00E479C3"/>
    <w:rsid w:val="00E47BB2"/>
    <w:rsid w:val="00E47BF0"/>
    <w:rsid w:val="00E50348"/>
    <w:rsid w:val="00E50423"/>
    <w:rsid w:val="00E5043E"/>
    <w:rsid w:val="00E504DD"/>
    <w:rsid w:val="00E50B52"/>
    <w:rsid w:val="00E50BCE"/>
    <w:rsid w:val="00E50F26"/>
    <w:rsid w:val="00E5109C"/>
    <w:rsid w:val="00E51368"/>
    <w:rsid w:val="00E5147A"/>
    <w:rsid w:val="00E516E8"/>
    <w:rsid w:val="00E517E6"/>
    <w:rsid w:val="00E51DA8"/>
    <w:rsid w:val="00E51DB9"/>
    <w:rsid w:val="00E522A3"/>
    <w:rsid w:val="00E52418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6BB"/>
    <w:rsid w:val="00E55B86"/>
    <w:rsid w:val="00E55CC5"/>
    <w:rsid w:val="00E55D11"/>
    <w:rsid w:val="00E561B4"/>
    <w:rsid w:val="00E5623B"/>
    <w:rsid w:val="00E56357"/>
    <w:rsid w:val="00E565F8"/>
    <w:rsid w:val="00E569F1"/>
    <w:rsid w:val="00E56C78"/>
    <w:rsid w:val="00E56D28"/>
    <w:rsid w:val="00E56D75"/>
    <w:rsid w:val="00E56ED5"/>
    <w:rsid w:val="00E5705D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919"/>
    <w:rsid w:val="00E60DB6"/>
    <w:rsid w:val="00E60E99"/>
    <w:rsid w:val="00E61510"/>
    <w:rsid w:val="00E61848"/>
    <w:rsid w:val="00E61B20"/>
    <w:rsid w:val="00E61B4E"/>
    <w:rsid w:val="00E61F58"/>
    <w:rsid w:val="00E6206C"/>
    <w:rsid w:val="00E621B3"/>
    <w:rsid w:val="00E62362"/>
    <w:rsid w:val="00E62544"/>
    <w:rsid w:val="00E62589"/>
    <w:rsid w:val="00E62D6D"/>
    <w:rsid w:val="00E63270"/>
    <w:rsid w:val="00E63336"/>
    <w:rsid w:val="00E63A34"/>
    <w:rsid w:val="00E63DA7"/>
    <w:rsid w:val="00E63DF5"/>
    <w:rsid w:val="00E63EA1"/>
    <w:rsid w:val="00E641A7"/>
    <w:rsid w:val="00E642F3"/>
    <w:rsid w:val="00E64310"/>
    <w:rsid w:val="00E64774"/>
    <w:rsid w:val="00E652D3"/>
    <w:rsid w:val="00E65376"/>
    <w:rsid w:val="00E659E9"/>
    <w:rsid w:val="00E65A28"/>
    <w:rsid w:val="00E65A81"/>
    <w:rsid w:val="00E65FBC"/>
    <w:rsid w:val="00E66285"/>
    <w:rsid w:val="00E6630D"/>
    <w:rsid w:val="00E665CE"/>
    <w:rsid w:val="00E66900"/>
    <w:rsid w:val="00E66E74"/>
    <w:rsid w:val="00E6711A"/>
    <w:rsid w:val="00E6734A"/>
    <w:rsid w:val="00E673D2"/>
    <w:rsid w:val="00E6741D"/>
    <w:rsid w:val="00E674E3"/>
    <w:rsid w:val="00E67790"/>
    <w:rsid w:val="00E67EF0"/>
    <w:rsid w:val="00E70D78"/>
    <w:rsid w:val="00E715C0"/>
    <w:rsid w:val="00E71937"/>
    <w:rsid w:val="00E71A8E"/>
    <w:rsid w:val="00E72619"/>
    <w:rsid w:val="00E72824"/>
    <w:rsid w:val="00E72C93"/>
    <w:rsid w:val="00E72D22"/>
    <w:rsid w:val="00E730C6"/>
    <w:rsid w:val="00E73226"/>
    <w:rsid w:val="00E733EC"/>
    <w:rsid w:val="00E73949"/>
    <w:rsid w:val="00E73EA8"/>
    <w:rsid w:val="00E73FC3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475"/>
    <w:rsid w:val="00E7763E"/>
    <w:rsid w:val="00E77681"/>
    <w:rsid w:val="00E777AF"/>
    <w:rsid w:val="00E778EA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068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457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375"/>
    <w:rsid w:val="00E903EE"/>
    <w:rsid w:val="00E905BE"/>
    <w:rsid w:val="00E90AB5"/>
    <w:rsid w:val="00E91239"/>
    <w:rsid w:val="00E9139F"/>
    <w:rsid w:val="00E914DC"/>
    <w:rsid w:val="00E9194A"/>
    <w:rsid w:val="00E919B8"/>
    <w:rsid w:val="00E91AF2"/>
    <w:rsid w:val="00E91DB7"/>
    <w:rsid w:val="00E91FDB"/>
    <w:rsid w:val="00E921D6"/>
    <w:rsid w:val="00E928DC"/>
    <w:rsid w:val="00E92B19"/>
    <w:rsid w:val="00E92B5B"/>
    <w:rsid w:val="00E92CFC"/>
    <w:rsid w:val="00E93105"/>
    <w:rsid w:val="00E9387E"/>
    <w:rsid w:val="00E93CA2"/>
    <w:rsid w:val="00E93D09"/>
    <w:rsid w:val="00E93EB8"/>
    <w:rsid w:val="00E941AA"/>
    <w:rsid w:val="00E94454"/>
    <w:rsid w:val="00E953E6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6FE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89F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9D"/>
    <w:rsid w:val="00EA5DAD"/>
    <w:rsid w:val="00EA6680"/>
    <w:rsid w:val="00EA66BC"/>
    <w:rsid w:val="00EA6732"/>
    <w:rsid w:val="00EA6852"/>
    <w:rsid w:val="00EA6B06"/>
    <w:rsid w:val="00EA6BBC"/>
    <w:rsid w:val="00EA6F7C"/>
    <w:rsid w:val="00EA6FC9"/>
    <w:rsid w:val="00EA70EA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48F"/>
    <w:rsid w:val="00EB15D1"/>
    <w:rsid w:val="00EB15E3"/>
    <w:rsid w:val="00EB1965"/>
    <w:rsid w:val="00EB1BA3"/>
    <w:rsid w:val="00EB1C16"/>
    <w:rsid w:val="00EB20B1"/>
    <w:rsid w:val="00EB216C"/>
    <w:rsid w:val="00EB23B1"/>
    <w:rsid w:val="00EB2595"/>
    <w:rsid w:val="00EB2624"/>
    <w:rsid w:val="00EB264D"/>
    <w:rsid w:val="00EB267E"/>
    <w:rsid w:val="00EB2A57"/>
    <w:rsid w:val="00EB2DAA"/>
    <w:rsid w:val="00EB2E9F"/>
    <w:rsid w:val="00EB3040"/>
    <w:rsid w:val="00EB311E"/>
    <w:rsid w:val="00EB3310"/>
    <w:rsid w:val="00EB359B"/>
    <w:rsid w:val="00EB376A"/>
    <w:rsid w:val="00EB3984"/>
    <w:rsid w:val="00EB39B1"/>
    <w:rsid w:val="00EB40DA"/>
    <w:rsid w:val="00EB4198"/>
    <w:rsid w:val="00EB43B7"/>
    <w:rsid w:val="00EB4665"/>
    <w:rsid w:val="00EB46C2"/>
    <w:rsid w:val="00EB471A"/>
    <w:rsid w:val="00EB4819"/>
    <w:rsid w:val="00EB497D"/>
    <w:rsid w:val="00EB4A84"/>
    <w:rsid w:val="00EB4FE5"/>
    <w:rsid w:val="00EB5094"/>
    <w:rsid w:val="00EB541E"/>
    <w:rsid w:val="00EB57E1"/>
    <w:rsid w:val="00EB5A7F"/>
    <w:rsid w:val="00EB5DFC"/>
    <w:rsid w:val="00EB6213"/>
    <w:rsid w:val="00EB64F2"/>
    <w:rsid w:val="00EB67F1"/>
    <w:rsid w:val="00EB681D"/>
    <w:rsid w:val="00EB6B3C"/>
    <w:rsid w:val="00EB722C"/>
    <w:rsid w:val="00EB7253"/>
    <w:rsid w:val="00EB73D2"/>
    <w:rsid w:val="00EB7F3A"/>
    <w:rsid w:val="00EC00BC"/>
    <w:rsid w:val="00EC016F"/>
    <w:rsid w:val="00EC0236"/>
    <w:rsid w:val="00EC030B"/>
    <w:rsid w:val="00EC0357"/>
    <w:rsid w:val="00EC0430"/>
    <w:rsid w:val="00EC06B7"/>
    <w:rsid w:val="00EC0753"/>
    <w:rsid w:val="00EC0869"/>
    <w:rsid w:val="00EC09E1"/>
    <w:rsid w:val="00EC0EEC"/>
    <w:rsid w:val="00EC1A98"/>
    <w:rsid w:val="00EC1B76"/>
    <w:rsid w:val="00EC203F"/>
    <w:rsid w:val="00EC2283"/>
    <w:rsid w:val="00EC2C89"/>
    <w:rsid w:val="00EC2D37"/>
    <w:rsid w:val="00EC2D82"/>
    <w:rsid w:val="00EC324F"/>
    <w:rsid w:val="00EC32B4"/>
    <w:rsid w:val="00EC3359"/>
    <w:rsid w:val="00EC3619"/>
    <w:rsid w:val="00EC36C9"/>
    <w:rsid w:val="00EC39B5"/>
    <w:rsid w:val="00EC3BBD"/>
    <w:rsid w:val="00EC3F08"/>
    <w:rsid w:val="00EC4127"/>
    <w:rsid w:val="00EC4189"/>
    <w:rsid w:val="00EC42E5"/>
    <w:rsid w:val="00EC433C"/>
    <w:rsid w:val="00EC48C2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CDA"/>
    <w:rsid w:val="00EC5FC2"/>
    <w:rsid w:val="00EC5FD1"/>
    <w:rsid w:val="00EC6081"/>
    <w:rsid w:val="00EC61F6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510"/>
    <w:rsid w:val="00ED26A6"/>
    <w:rsid w:val="00ED2B00"/>
    <w:rsid w:val="00ED3148"/>
    <w:rsid w:val="00ED35B0"/>
    <w:rsid w:val="00ED3622"/>
    <w:rsid w:val="00ED3698"/>
    <w:rsid w:val="00ED374A"/>
    <w:rsid w:val="00ED376F"/>
    <w:rsid w:val="00ED3CE6"/>
    <w:rsid w:val="00ED433F"/>
    <w:rsid w:val="00ED446A"/>
    <w:rsid w:val="00ED4813"/>
    <w:rsid w:val="00ED491E"/>
    <w:rsid w:val="00ED4ED8"/>
    <w:rsid w:val="00ED51E9"/>
    <w:rsid w:val="00ED567E"/>
    <w:rsid w:val="00ED5A2B"/>
    <w:rsid w:val="00ED5E78"/>
    <w:rsid w:val="00ED60C2"/>
    <w:rsid w:val="00ED61D2"/>
    <w:rsid w:val="00ED677F"/>
    <w:rsid w:val="00ED6852"/>
    <w:rsid w:val="00ED709E"/>
    <w:rsid w:val="00ED71C4"/>
    <w:rsid w:val="00EE0475"/>
    <w:rsid w:val="00EE0661"/>
    <w:rsid w:val="00EE097D"/>
    <w:rsid w:val="00EE0B10"/>
    <w:rsid w:val="00EE0C20"/>
    <w:rsid w:val="00EE0CFE"/>
    <w:rsid w:val="00EE0F33"/>
    <w:rsid w:val="00EE11F2"/>
    <w:rsid w:val="00EE124F"/>
    <w:rsid w:val="00EE12C4"/>
    <w:rsid w:val="00EE14D2"/>
    <w:rsid w:val="00EE1519"/>
    <w:rsid w:val="00EE16A0"/>
    <w:rsid w:val="00EE1CC9"/>
    <w:rsid w:val="00EE1D5F"/>
    <w:rsid w:val="00EE2498"/>
    <w:rsid w:val="00EE24F5"/>
    <w:rsid w:val="00EE2518"/>
    <w:rsid w:val="00EE2856"/>
    <w:rsid w:val="00EE28D9"/>
    <w:rsid w:val="00EE2A4A"/>
    <w:rsid w:val="00EE2A57"/>
    <w:rsid w:val="00EE2E99"/>
    <w:rsid w:val="00EE3042"/>
    <w:rsid w:val="00EE318A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6FA"/>
    <w:rsid w:val="00EE5754"/>
    <w:rsid w:val="00EE64EA"/>
    <w:rsid w:val="00EE6643"/>
    <w:rsid w:val="00EE66D4"/>
    <w:rsid w:val="00EE6B49"/>
    <w:rsid w:val="00EE6C5C"/>
    <w:rsid w:val="00EE6C7C"/>
    <w:rsid w:val="00EE6F6F"/>
    <w:rsid w:val="00EE71AE"/>
    <w:rsid w:val="00EE7C49"/>
    <w:rsid w:val="00EE7C80"/>
    <w:rsid w:val="00EE7E16"/>
    <w:rsid w:val="00EE7F4B"/>
    <w:rsid w:val="00EF0AF8"/>
    <w:rsid w:val="00EF0DA8"/>
    <w:rsid w:val="00EF0E0D"/>
    <w:rsid w:val="00EF0ED3"/>
    <w:rsid w:val="00EF1041"/>
    <w:rsid w:val="00EF109B"/>
    <w:rsid w:val="00EF1711"/>
    <w:rsid w:val="00EF1B7E"/>
    <w:rsid w:val="00EF1FD5"/>
    <w:rsid w:val="00EF20C7"/>
    <w:rsid w:val="00EF2102"/>
    <w:rsid w:val="00EF2462"/>
    <w:rsid w:val="00EF2576"/>
    <w:rsid w:val="00EF25E8"/>
    <w:rsid w:val="00EF290B"/>
    <w:rsid w:val="00EF29F1"/>
    <w:rsid w:val="00EF2B8C"/>
    <w:rsid w:val="00EF2D0B"/>
    <w:rsid w:val="00EF2DC1"/>
    <w:rsid w:val="00EF3031"/>
    <w:rsid w:val="00EF32AD"/>
    <w:rsid w:val="00EF3591"/>
    <w:rsid w:val="00EF35D3"/>
    <w:rsid w:val="00EF36C5"/>
    <w:rsid w:val="00EF3748"/>
    <w:rsid w:val="00EF37E8"/>
    <w:rsid w:val="00EF38C2"/>
    <w:rsid w:val="00EF38C9"/>
    <w:rsid w:val="00EF3BB7"/>
    <w:rsid w:val="00EF3BEB"/>
    <w:rsid w:val="00EF404A"/>
    <w:rsid w:val="00EF41F3"/>
    <w:rsid w:val="00EF43A4"/>
    <w:rsid w:val="00EF4702"/>
    <w:rsid w:val="00EF4C90"/>
    <w:rsid w:val="00EF508B"/>
    <w:rsid w:val="00EF50D4"/>
    <w:rsid w:val="00EF5263"/>
    <w:rsid w:val="00EF52CC"/>
    <w:rsid w:val="00EF52DF"/>
    <w:rsid w:val="00EF57EF"/>
    <w:rsid w:val="00EF5A38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75D"/>
    <w:rsid w:val="00EF7885"/>
    <w:rsid w:val="00EF78F6"/>
    <w:rsid w:val="00EF7FF7"/>
    <w:rsid w:val="00F00174"/>
    <w:rsid w:val="00F00177"/>
    <w:rsid w:val="00F0084A"/>
    <w:rsid w:val="00F00C26"/>
    <w:rsid w:val="00F00E29"/>
    <w:rsid w:val="00F01541"/>
    <w:rsid w:val="00F01647"/>
    <w:rsid w:val="00F0187C"/>
    <w:rsid w:val="00F01D7E"/>
    <w:rsid w:val="00F01E69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598"/>
    <w:rsid w:val="00F035FE"/>
    <w:rsid w:val="00F0380A"/>
    <w:rsid w:val="00F03AB8"/>
    <w:rsid w:val="00F03CAE"/>
    <w:rsid w:val="00F0409E"/>
    <w:rsid w:val="00F041D4"/>
    <w:rsid w:val="00F04515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6888"/>
    <w:rsid w:val="00F068DA"/>
    <w:rsid w:val="00F0701B"/>
    <w:rsid w:val="00F07124"/>
    <w:rsid w:val="00F071DA"/>
    <w:rsid w:val="00F07354"/>
    <w:rsid w:val="00F07382"/>
    <w:rsid w:val="00F0739F"/>
    <w:rsid w:val="00F07804"/>
    <w:rsid w:val="00F078BA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1C7"/>
    <w:rsid w:val="00F13B25"/>
    <w:rsid w:val="00F13F1F"/>
    <w:rsid w:val="00F13FF3"/>
    <w:rsid w:val="00F14247"/>
    <w:rsid w:val="00F148FB"/>
    <w:rsid w:val="00F14942"/>
    <w:rsid w:val="00F14B46"/>
    <w:rsid w:val="00F14BB6"/>
    <w:rsid w:val="00F14DC2"/>
    <w:rsid w:val="00F15098"/>
    <w:rsid w:val="00F15386"/>
    <w:rsid w:val="00F1546D"/>
    <w:rsid w:val="00F15B2E"/>
    <w:rsid w:val="00F15BBB"/>
    <w:rsid w:val="00F1604D"/>
    <w:rsid w:val="00F160A3"/>
    <w:rsid w:val="00F16278"/>
    <w:rsid w:val="00F16370"/>
    <w:rsid w:val="00F1650D"/>
    <w:rsid w:val="00F165F4"/>
    <w:rsid w:val="00F1689B"/>
    <w:rsid w:val="00F16AAE"/>
    <w:rsid w:val="00F1704F"/>
    <w:rsid w:val="00F17222"/>
    <w:rsid w:val="00F17494"/>
    <w:rsid w:val="00F17729"/>
    <w:rsid w:val="00F17AF1"/>
    <w:rsid w:val="00F17D87"/>
    <w:rsid w:val="00F17E82"/>
    <w:rsid w:val="00F17F1A"/>
    <w:rsid w:val="00F17FF4"/>
    <w:rsid w:val="00F2053F"/>
    <w:rsid w:val="00F20CF4"/>
    <w:rsid w:val="00F20DCB"/>
    <w:rsid w:val="00F211C4"/>
    <w:rsid w:val="00F21229"/>
    <w:rsid w:val="00F2153E"/>
    <w:rsid w:val="00F215C0"/>
    <w:rsid w:val="00F219A8"/>
    <w:rsid w:val="00F21B6F"/>
    <w:rsid w:val="00F21C2C"/>
    <w:rsid w:val="00F21D69"/>
    <w:rsid w:val="00F21FFF"/>
    <w:rsid w:val="00F222EC"/>
    <w:rsid w:val="00F224CB"/>
    <w:rsid w:val="00F2292C"/>
    <w:rsid w:val="00F22961"/>
    <w:rsid w:val="00F229B5"/>
    <w:rsid w:val="00F229F0"/>
    <w:rsid w:val="00F22ED9"/>
    <w:rsid w:val="00F22FE5"/>
    <w:rsid w:val="00F23317"/>
    <w:rsid w:val="00F23454"/>
    <w:rsid w:val="00F241C1"/>
    <w:rsid w:val="00F2448F"/>
    <w:rsid w:val="00F24964"/>
    <w:rsid w:val="00F24C7F"/>
    <w:rsid w:val="00F2512F"/>
    <w:rsid w:val="00F2524E"/>
    <w:rsid w:val="00F252E2"/>
    <w:rsid w:val="00F253AE"/>
    <w:rsid w:val="00F25773"/>
    <w:rsid w:val="00F25AC1"/>
    <w:rsid w:val="00F25CC9"/>
    <w:rsid w:val="00F25FCC"/>
    <w:rsid w:val="00F26029"/>
    <w:rsid w:val="00F2608C"/>
    <w:rsid w:val="00F265C6"/>
    <w:rsid w:val="00F2697A"/>
    <w:rsid w:val="00F2702E"/>
    <w:rsid w:val="00F271B5"/>
    <w:rsid w:val="00F2725E"/>
    <w:rsid w:val="00F272A9"/>
    <w:rsid w:val="00F273C0"/>
    <w:rsid w:val="00F27604"/>
    <w:rsid w:val="00F278A1"/>
    <w:rsid w:val="00F27913"/>
    <w:rsid w:val="00F27A75"/>
    <w:rsid w:val="00F27AAB"/>
    <w:rsid w:val="00F27F80"/>
    <w:rsid w:val="00F30092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5D7"/>
    <w:rsid w:val="00F32A82"/>
    <w:rsid w:val="00F32E24"/>
    <w:rsid w:val="00F32EC5"/>
    <w:rsid w:val="00F33244"/>
    <w:rsid w:val="00F3336E"/>
    <w:rsid w:val="00F33763"/>
    <w:rsid w:val="00F33A3F"/>
    <w:rsid w:val="00F33A6D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08A"/>
    <w:rsid w:val="00F361C3"/>
    <w:rsid w:val="00F36552"/>
    <w:rsid w:val="00F36721"/>
    <w:rsid w:val="00F36B0F"/>
    <w:rsid w:val="00F36EDD"/>
    <w:rsid w:val="00F37032"/>
    <w:rsid w:val="00F378FE"/>
    <w:rsid w:val="00F37A73"/>
    <w:rsid w:val="00F4019D"/>
    <w:rsid w:val="00F406FF"/>
    <w:rsid w:val="00F40A4A"/>
    <w:rsid w:val="00F40A74"/>
    <w:rsid w:val="00F40B6C"/>
    <w:rsid w:val="00F40D1F"/>
    <w:rsid w:val="00F4113F"/>
    <w:rsid w:val="00F412F9"/>
    <w:rsid w:val="00F4160F"/>
    <w:rsid w:val="00F41771"/>
    <w:rsid w:val="00F419AC"/>
    <w:rsid w:val="00F419E8"/>
    <w:rsid w:val="00F41A3D"/>
    <w:rsid w:val="00F41E3D"/>
    <w:rsid w:val="00F4262D"/>
    <w:rsid w:val="00F426E9"/>
    <w:rsid w:val="00F4276D"/>
    <w:rsid w:val="00F42A5C"/>
    <w:rsid w:val="00F42B27"/>
    <w:rsid w:val="00F42D47"/>
    <w:rsid w:val="00F42D68"/>
    <w:rsid w:val="00F42EA5"/>
    <w:rsid w:val="00F430C0"/>
    <w:rsid w:val="00F431AF"/>
    <w:rsid w:val="00F432ED"/>
    <w:rsid w:val="00F43AAA"/>
    <w:rsid w:val="00F43B6A"/>
    <w:rsid w:val="00F43C68"/>
    <w:rsid w:val="00F43EA1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756"/>
    <w:rsid w:val="00F4690D"/>
    <w:rsid w:val="00F46DB2"/>
    <w:rsid w:val="00F4707E"/>
    <w:rsid w:val="00F4738F"/>
    <w:rsid w:val="00F47401"/>
    <w:rsid w:val="00F475D8"/>
    <w:rsid w:val="00F478E7"/>
    <w:rsid w:val="00F507C0"/>
    <w:rsid w:val="00F508F9"/>
    <w:rsid w:val="00F50A71"/>
    <w:rsid w:val="00F50AAB"/>
    <w:rsid w:val="00F513F7"/>
    <w:rsid w:val="00F51613"/>
    <w:rsid w:val="00F51742"/>
    <w:rsid w:val="00F51ABE"/>
    <w:rsid w:val="00F51CE5"/>
    <w:rsid w:val="00F51F09"/>
    <w:rsid w:val="00F523AF"/>
    <w:rsid w:val="00F5255D"/>
    <w:rsid w:val="00F5287C"/>
    <w:rsid w:val="00F52C80"/>
    <w:rsid w:val="00F52CB6"/>
    <w:rsid w:val="00F52F2F"/>
    <w:rsid w:val="00F531A1"/>
    <w:rsid w:val="00F53730"/>
    <w:rsid w:val="00F53A64"/>
    <w:rsid w:val="00F53CB1"/>
    <w:rsid w:val="00F541FC"/>
    <w:rsid w:val="00F54300"/>
    <w:rsid w:val="00F54561"/>
    <w:rsid w:val="00F545AA"/>
    <w:rsid w:val="00F546C1"/>
    <w:rsid w:val="00F54AD9"/>
    <w:rsid w:val="00F54B40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9D"/>
    <w:rsid w:val="00F56DBE"/>
    <w:rsid w:val="00F57111"/>
    <w:rsid w:val="00F57129"/>
    <w:rsid w:val="00F5754F"/>
    <w:rsid w:val="00F5775D"/>
    <w:rsid w:val="00F57C73"/>
    <w:rsid w:val="00F57F7D"/>
    <w:rsid w:val="00F602D3"/>
    <w:rsid w:val="00F60348"/>
    <w:rsid w:val="00F6051E"/>
    <w:rsid w:val="00F61140"/>
    <w:rsid w:val="00F61347"/>
    <w:rsid w:val="00F61909"/>
    <w:rsid w:val="00F620CB"/>
    <w:rsid w:val="00F62718"/>
    <w:rsid w:val="00F62834"/>
    <w:rsid w:val="00F62B27"/>
    <w:rsid w:val="00F62E99"/>
    <w:rsid w:val="00F63049"/>
    <w:rsid w:val="00F6378A"/>
    <w:rsid w:val="00F63D39"/>
    <w:rsid w:val="00F63FAF"/>
    <w:rsid w:val="00F641E2"/>
    <w:rsid w:val="00F64B38"/>
    <w:rsid w:val="00F652BA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881"/>
    <w:rsid w:val="00F6695C"/>
    <w:rsid w:val="00F66989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74E"/>
    <w:rsid w:val="00F7083C"/>
    <w:rsid w:val="00F70D4C"/>
    <w:rsid w:val="00F70E32"/>
    <w:rsid w:val="00F71093"/>
    <w:rsid w:val="00F710BB"/>
    <w:rsid w:val="00F719B7"/>
    <w:rsid w:val="00F724D8"/>
    <w:rsid w:val="00F72711"/>
    <w:rsid w:val="00F72804"/>
    <w:rsid w:val="00F73160"/>
    <w:rsid w:val="00F733DD"/>
    <w:rsid w:val="00F733F2"/>
    <w:rsid w:val="00F7341D"/>
    <w:rsid w:val="00F734EC"/>
    <w:rsid w:val="00F7385C"/>
    <w:rsid w:val="00F73CE8"/>
    <w:rsid w:val="00F74022"/>
    <w:rsid w:val="00F74097"/>
    <w:rsid w:val="00F740A9"/>
    <w:rsid w:val="00F7423E"/>
    <w:rsid w:val="00F742B1"/>
    <w:rsid w:val="00F74437"/>
    <w:rsid w:val="00F745B2"/>
    <w:rsid w:val="00F746E5"/>
    <w:rsid w:val="00F74747"/>
    <w:rsid w:val="00F747F8"/>
    <w:rsid w:val="00F74A2F"/>
    <w:rsid w:val="00F74E3A"/>
    <w:rsid w:val="00F750A0"/>
    <w:rsid w:val="00F750EA"/>
    <w:rsid w:val="00F75146"/>
    <w:rsid w:val="00F751DE"/>
    <w:rsid w:val="00F75694"/>
    <w:rsid w:val="00F756FA"/>
    <w:rsid w:val="00F757CD"/>
    <w:rsid w:val="00F75AD4"/>
    <w:rsid w:val="00F75BDB"/>
    <w:rsid w:val="00F75E06"/>
    <w:rsid w:val="00F75F22"/>
    <w:rsid w:val="00F75F7E"/>
    <w:rsid w:val="00F76740"/>
    <w:rsid w:val="00F76C8E"/>
    <w:rsid w:val="00F76D03"/>
    <w:rsid w:val="00F76F04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7B8"/>
    <w:rsid w:val="00F80BE2"/>
    <w:rsid w:val="00F80E72"/>
    <w:rsid w:val="00F81168"/>
    <w:rsid w:val="00F81436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C2"/>
    <w:rsid w:val="00F841D0"/>
    <w:rsid w:val="00F8423C"/>
    <w:rsid w:val="00F8493A"/>
    <w:rsid w:val="00F84A9A"/>
    <w:rsid w:val="00F84BA1"/>
    <w:rsid w:val="00F84DCE"/>
    <w:rsid w:val="00F850FC"/>
    <w:rsid w:val="00F8510B"/>
    <w:rsid w:val="00F85707"/>
    <w:rsid w:val="00F86169"/>
    <w:rsid w:val="00F8626C"/>
    <w:rsid w:val="00F8651D"/>
    <w:rsid w:val="00F867E4"/>
    <w:rsid w:val="00F86814"/>
    <w:rsid w:val="00F86EB3"/>
    <w:rsid w:val="00F870BC"/>
    <w:rsid w:val="00F8714B"/>
    <w:rsid w:val="00F8720A"/>
    <w:rsid w:val="00F8720B"/>
    <w:rsid w:val="00F872EF"/>
    <w:rsid w:val="00F8735B"/>
    <w:rsid w:val="00F8745B"/>
    <w:rsid w:val="00F87951"/>
    <w:rsid w:val="00F87A2F"/>
    <w:rsid w:val="00F87AB5"/>
    <w:rsid w:val="00F87B02"/>
    <w:rsid w:val="00F87E94"/>
    <w:rsid w:val="00F902B0"/>
    <w:rsid w:val="00F902CC"/>
    <w:rsid w:val="00F905D1"/>
    <w:rsid w:val="00F913DA"/>
    <w:rsid w:val="00F91611"/>
    <w:rsid w:val="00F9181E"/>
    <w:rsid w:val="00F91BB1"/>
    <w:rsid w:val="00F920F2"/>
    <w:rsid w:val="00F922A5"/>
    <w:rsid w:val="00F92528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49D8"/>
    <w:rsid w:val="00F95002"/>
    <w:rsid w:val="00F95127"/>
    <w:rsid w:val="00F95251"/>
    <w:rsid w:val="00F957C0"/>
    <w:rsid w:val="00F959D1"/>
    <w:rsid w:val="00F95A6D"/>
    <w:rsid w:val="00F95B73"/>
    <w:rsid w:val="00F95EDE"/>
    <w:rsid w:val="00F95FB7"/>
    <w:rsid w:val="00F961AB"/>
    <w:rsid w:val="00F96A98"/>
    <w:rsid w:val="00F96FD3"/>
    <w:rsid w:val="00F975FE"/>
    <w:rsid w:val="00F97689"/>
    <w:rsid w:val="00F97843"/>
    <w:rsid w:val="00F9791F"/>
    <w:rsid w:val="00F97993"/>
    <w:rsid w:val="00F97A74"/>
    <w:rsid w:val="00F97B46"/>
    <w:rsid w:val="00F97CF6"/>
    <w:rsid w:val="00FA01F7"/>
    <w:rsid w:val="00FA029C"/>
    <w:rsid w:val="00FA04FB"/>
    <w:rsid w:val="00FA052D"/>
    <w:rsid w:val="00FA0640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662"/>
    <w:rsid w:val="00FA16BD"/>
    <w:rsid w:val="00FA1D33"/>
    <w:rsid w:val="00FA2131"/>
    <w:rsid w:val="00FA22DC"/>
    <w:rsid w:val="00FA2571"/>
    <w:rsid w:val="00FA283F"/>
    <w:rsid w:val="00FA302D"/>
    <w:rsid w:val="00FA3063"/>
    <w:rsid w:val="00FA360B"/>
    <w:rsid w:val="00FA3E72"/>
    <w:rsid w:val="00FA40E3"/>
    <w:rsid w:val="00FA40E6"/>
    <w:rsid w:val="00FA428A"/>
    <w:rsid w:val="00FA436F"/>
    <w:rsid w:val="00FA4523"/>
    <w:rsid w:val="00FA46BE"/>
    <w:rsid w:val="00FA4C3C"/>
    <w:rsid w:val="00FA4C44"/>
    <w:rsid w:val="00FA52F6"/>
    <w:rsid w:val="00FA5656"/>
    <w:rsid w:val="00FA5A53"/>
    <w:rsid w:val="00FA5B79"/>
    <w:rsid w:val="00FA5E5C"/>
    <w:rsid w:val="00FA601D"/>
    <w:rsid w:val="00FA66DB"/>
    <w:rsid w:val="00FA6835"/>
    <w:rsid w:val="00FA6A42"/>
    <w:rsid w:val="00FA6EBA"/>
    <w:rsid w:val="00FA6F2D"/>
    <w:rsid w:val="00FA723C"/>
    <w:rsid w:val="00FA7448"/>
    <w:rsid w:val="00FA775B"/>
    <w:rsid w:val="00FA7947"/>
    <w:rsid w:val="00FA7B36"/>
    <w:rsid w:val="00FA7B8E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9CF"/>
    <w:rsid w:val="00FB1ED3"/>
    <w:rsid w:val="00FB207B"/>
    <w:rsid w:val="00FB20AB"/>
    <w:rsid w:val="00FB23B2"/>
    <w:rsid w:val="00FB250C"/>
    <w:rsid w:val="00FB2723"/>
    <w:rsid w:val="00FB2CFD"/>
    <w:rsid w:val="00FB3154"/>
    <w:rsid w:val="00FB32B4"/>
    <w:rsid w:val="00FB3890"/>
    <w:rsid w:val="00FB38CB"/>
    <w:rsid w:val="00FB3A15"/>
    <w:rsid w:val="00FB3CEC"/>
    <w:rsid w:val="00FB3D2F"/>
    <w:rsid w:val="00FB4103"/>
    <w:rsid w:val="00FB4336"/>
    <w:rsid w:val="00FB44D8"/>
    <w:rsid w:val="00FB47D3"/>
    <w:rsid w:val="00FB4ABD"/>
    <w:rsid w:val="00FB4F76"/>
    <w:rsid w:val="00FB5115"/>
    <w:rsid w:val="00FB52CD"/>
    <w:rsid w:val="00FB5A80"/>
    <w:rsid w:val="00FB5C56"/>
    <w:rsid w:val="00FB5C63"/>
    <w:rsid w:val="00FB5D30"/>
    <w:rsid w:val="00FB5D4A"/>
    <w:rsid w:val="00FB5EDC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149"/>
    <w:rsid w:val="00FC0681"/>
    <w:rsid w:val="00FC09C1"/>
    <w:rsid w:val="00FC0DE2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AB4"/>
    <w:rsid w:val="00FC4CD2"/>
    <w:rsid w:val="00FC4CFB"/>
    <w:rsid w:val="00FC4D5E"/>
    <w:rsid w:val="00FC4DAE"/>
    <w:rsid w:val="00FC507D"/>
    <w:rsid w:val="00FC50A9"/>
    <w:rsid w:val="00FC5136"/>
    <w:rsid w:val="00FC5262"/>
    <w:rsid w:val="00FC5385"/>
    <w:rsid w:val="00FC545D"/>
    <w:rsid w:val="00FC5E41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BD4"/>
    <w:rsid w:val="00FD0DBD"/>
    <w:rsid w:val="00FD0FEC"/>
    <w:rsid w:val="00FD1187"/>
    <w:rsid w:val="00FD143B"/>
    <w:rsid w:val="00FD163C"/>
    <w:rsid w:val="00FD166E"/>
    <w:rsid w:val="00FD16E3"/>
    <w:rsid w:val="00FD1AA1"/>
    <w:rsid w:val="00FD1ACC"/>
    <w:rsid w:val="00FD1D25"/>
    <w:rsid w:val="00FD1DB5"/>
    <w:rsid w:val="00FD25EB"/>
    <w:rsid w:val="00FD28F6"/>
    <w:rsid w:val="00FD2905"/>
    <w:rsid w:val="00FD2BE3"/>
    <w:rsid w:val="00FD2DC2"/>
    <w:rsid w:val="00FD2E2C"/>
    <w:rsid w:val="00FD308D"/>
    <w:rsid w:val="00FD346E"/>
    <w:rsid w:val="00FD34D0"/>
    <w:rsid w:val="00FD3541"/>
    <w:rsid w:val="00FD370E"/>
    <w:rsid w:val="00FD4343"/>
    <w:rsid w:val="00FD43E8"/>
    <w:rsid w:val="00FD45CA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1EF"/>
    <w:rsid w:val="00FD748A"/>
    <w:rsid w:val="00FD793C"/>
    <w:rsid w:val="00FD7ED5"/>
    <w:rsid w:val="00FE00A8"/>
    <w:rsid w:val="00FE03AE"/>
    <w:rsid w:val="00FE047A"/>
    <w:rsid w:val="00FE052E"/>
    <w:rsid w:val="00FE0841"/>
    <w:rsid w:val="00FE0A2A"/>
    <w:rsid w:val="00FE0ABC"/>
    <w:rsid w:val="00FE0AD9"/>
    <w:rsid w:val="00FE0AE6"/>
    <w:rsid w:val="00FE0FAF"/>
    <w:rsid w:val="00FE287D"/>
    <w:rsid w:val="00FE2B00"/>
    <w:rsid w:val="00FE2B03"/>
    <w:rsid w:val="00FE2E39"/>
    <w:rsid w:val="00FE2F1E"/>
    <w:rsid w:val="00FE2FAE"/>
    <w:rsid w:val="00FE3021"/>
    <w:rsid w:val="00FE30D1"/>
    <w:rsid w:val="00FE3DF9"/>
    <w:rsid w:val="00FE3EE3"/>
    <w:rsid w:val="00FE46E4"/>
    <w:rsid w:val="00FE530F"/>
    <w:rsid w:val="00FE5485"/>
    <w:rsid w:val="00FE57ED"/>
    <w:rsid w:val="00FE57F5"/>
    <w:rsid w:val="00FE59BF"/>
    <w:rsid w:val="00FE5C74"/>
    <w:rsid w:val="00FE5D4A"/>
    <w:rsid w:val="00FE5E2D"/>
    <w:rsid w:val="00FE60AA"/>
    <w:rsid w:val="00FE64D4"/>
    <w:rsid w:val="00FE64E5"/>
    <w:rsid w:val="00FE67C2"/>
    <w:rsid w:val="00FE6914"/>
    <w:rsid w:val="00FE6D92"/>
    <w:rsid w:val="00FE6DF7"/>
    <w:rsid w:val="00FE70ED"/>
    <w:rsid w:val="00FE72ED"/>
    <w:rsid w:val="00FE7325"/>
    <w:rsid w:val="00FE7682"/>
    <w:rsid w:val="00FE79D2"/>
    <w:rsid w:val="00FE7B72"/>
    <w:rsid w:val="00FE7C2A"/>
    <w:rsid w:val="00FE7CE1"/>
    <w:rsid w:val="00FF04CE"/>
    <w:rsid w:val="00FF08AE"/>
    <w:rsid w:val="00FF0EBE"/>
    <w:rsid w:val="00FF0EE9"/>
    <w:rsid w:val="00FF0F5E"/>
    <w:rsid w:val="00FF1395"/>
    <w:rsid w:val="00FF16BA"/>
    <w:rsid w:val="00FF1A05"/>
    <w:rsid w:val="00FF2467"/>
    <w:rsid w:val="00FF27BD"/>
    <w:rsid w:val="00FF27F0"/>
    <w:rsid w:val="00FF2933"/>
    <w:rsid w:val="00FF2E1A"/>
    <w:rsid w:val="00FF3146"/>
    <w:rsid w:val="00FF355A"/>
    <w:rsid w:val="00FF3816"/>
    <w:rsid w:val="00FF3A32"/>
    <w:rsid w:val="00FF3A54"/>
    <w:rsid w:val="00FF3ADE"/>
    <w:rsid w:val="00FF3CD2"/>
    <w:rsid w:val="00FF4428"/>
    <w:rsid w:val="00FF44CE"/>
    <w:rsid w:val="00FF4A60"/>
    <w:rsid w:val="00FF4AAD"/>
    <w:rsid w:val="00FF4C8A"/>
    <w:rsid w:val="00FF4D7A"/>
    <w:rsid w:val="00FF5077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6F83"/>
    <w:rsid w:val="00FF76EA"/>
    <w:rsid w:val="00FF78B9"/>
    <w:rsid w:val="00FF7CCF"/>
    <w:rsid w:val="00FF7E9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8BB7379C-9A8B-45BA-93E1-7EF6DBF8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39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18"/>
      </w:numPr>
    </w:pPr>
  </w:style>
  <w:style w:type="numbering" w:customStyle="1" w:styleId="Style2">
    <w:name w:val="Style2"/>
    <w:uiPriority w:val="99"/>
    <w:rsid w:val="001D379F"/>
    <w:pPr>
      <w:numPr>
        <w:numId w:val="19"/>
      </w:numPr>
    </w:pPr>
  </w:style>
  <w:style w:type="character" w:customStyle="1" w:styleId="fontstyle01">
    <w:name w:val="fontstyle01"/>
    <w:basedOn w:val="DefaultParagraphFont"/>
    <w:rsid w:val="00441CD6"/>
    <w:rPr>
      <w:rFonts w:ascii="Angsana New" w:hAnsi="Angsana New" w:cs="Angsana 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D03D-85FB-4C96-8B55-D3E260A7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2631</TotalTime>
  <Pages>21</Pages>
  <Words>3417</Words>
  <Characters>19483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Kanesh Angkhanawin</cp:lastModifiedBy>
  <cp:revision>929</cp:revision>
  <cp:lastPrinted>2026-06-30T12:56:00Z</cp:lastPrinted>
  <dcterms:created xsi:type="dcterms:W3CDTF">2025-03-05T12:14:00Z</dcterms:created>
  <dcterms:modified xsi:type="dcterms:W3CDTF">2026-08-13T07:20:00Z</dcterms:modified>
</cp:coreProperties>
</file>