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05D6D" w14:textId="317C5427" w:rsidR="003B14EA" w:rsidRPr="009A6758" w:rsidRDefault="003B14EA" w:rsidP="001071D4">
      <w:pPr>
        <w:pStyle w:val="Angsana"/>
        <w:jc w:val="center"/>
        <w:rPr>
          <w:b/>
          <w:bCs/>
          <w:sz w:val="52"/>
          <w:szCs w:val="52"/>
          <w:cs/>
        </w:rPr>
      </w:pPr>
      <w:r w:rsidRPr="009A6758">
        <w:rPr>
          <w:b/>
          <w:bCs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4E5D0579" w14:textId="77777777" w:rsidR="00EE4483" w:rsidRPr="009A6758" w:rsidRDefault="00EE4483" w:rsidP="000B0131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39E74317" w14:textId="77777777" w:rsidR="00AE5C2C" w:rsidRPr="009A6758" w:rsidRDefault="00AE5C2C" w:rsidP="000B01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9A6758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Pr="009A6758">
        <w:rPr>
          <w:rFonts w:ascii="Angsana New" w:hAnsi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4456622D" w14:textId="1FC16992" w:rsidR="0069307A" w:rsidRPr="009A6758" w:rsidRDefault="0069307A" w:rsidP="0069307A">
      <w:pPr>
        <w:tabs>
          <w:tab w:val="center" w:pos="4680"/>
        </w:tabs>
        <w:ind w:right="-45"/>
        <w:jc w:val="center"/>
        <w:rPr>
          <w:rFonts w:ascii="Angsana New" w:hAnsi="Angsana New"/>
          <w:sz w:val="32"/>
          <w:szCs w:val="32"/>
        </w:rPr>
      </w:pPr>
      <w:r w:rsidRPr="009A6758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Pr="009A6758">
        <w:rPr>
          <w:rFonts w:ascii="Angsana New" w:hAnsi="Angsana New" w:hint="cs"/>
          <w:sz w:val="32"/>
          <w:szCs w:val="32"/>
          <w:cs/>
        </w:rPr>
        <w:t>และเก้าเดือน</w:t>
      </w:r>
      <w:r w:rsidRPr="009A675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A6758">
        <w:rPr>
          <w:rFonts w:ascii="Angsana New" w:hAnsi="Angsana New"/>
          <w:sz w:val="32"/>
          <w:szCs w:val="32"/>
        </w:rPr>
        <w:t xml:space="preserve">30 </w:t>
      </w:r>
      <w:r w:rsidRPr="009A675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A6758">
        <w:rPr>
          <w:rFonts w:ascii="Angsana New" w:hAnsi="Angsana New"/>
          <w:sz w:val="32"/>
          <w:szCs w:val="32"/>
        </w:rPr>
        <w:t>2569</w:t>
      </w:r>
    </w:p>
    <w:p w14:paraId="0CBF966A" w14:textId="77777777" w:rsidR="00AE5C2C" w:rsidRPr="009A6758" w:rsidRDefault="00AE5C2C" w:rsidP="000B0131">
      <w:pPr>
        <w:jc w:val="center"/>
        <w:rPr>
          <w:rFonts w:ascii="Angsana New" w:hAnsi="Angsana New"/>
          <w:sz w:val="32"/>
          <w:szCs w:val="32"/>
        </w:rPr>
      </w:pPr>
      <w:r w:rsidRPr="009A6758">
        <w:rPr>
          <w:rFonts w:ascii="Angsana New" w:hAnsi="Angsana New"/>
          <w:sz w:val="32"/>
          <w:szCs w:val="32"/>
          <w:cs/>
        </w:rPr>
        <w:t>และ</w:t>
      </w:r>
    </w:p>
    <w:p w14:paraId="2CFA2153" w14:textId="77777777" w:rsidR="00AE5C2C" w:rsidRPr="009A6758" w:rsidRDefault="00AE5C2C" w:rsidP="000B0131">
      <w:pPr>
        <w:jc w:val="center"/>
        <w:rPr>
          <w:rFonts w:ascii="Angsana New" w:hAnsi="Angsana New"/>
          <w:sz w:val="32"/>
          <w:szCs w:val="32"/>
        </w:rPr>
      </w:pPr>
      <w:r w:rsidRPr="009A6758">
        <w:rPr>
          <w:rFonts w:ascii="Angsana New" w:hAnsi="Angsana New"/>
          <w:sz w:val="32"/>
          <w:szCs w:val="32"/>
          <w:cs/>
        </w:rPr>
        <w:t>รายงาน</w:t>
      </w:r>
      <w:r w:rsidRPr="009A6758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9A6758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982947D" w14:textId="77777777" w:rsidR="00584F28" w:rsidRPr="009A6758" w:rsidRDefault="00584F28" w:rsidP="000B0131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  <w:lang w:bidi="th-TH"/>
        </w:rPr>
      </w:pPr>
    </w:p>
    <w:p w14:paraId="31876E28" w14:textId="77777777" w:rsidR="00533FA7" w:rsidRPr="009A6758" w:rsidRDefault="00533FA7" w:rsidP="000B0131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3399B9D7" w14:textId="77777777" w:rsidR="00844626" w:rsidRPr="009A6758" w:rsidRDefault="00844626" w:rsidP="000B0131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7B479F" w14:textId="77777777" w:rsidR="00844626" w:rsidRPr="009A6758" w:rsidRDefault="00844626" w:rsidP="000B0131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377626C" w14:textId="77777777" w:rsidR="00844626" w:rsidRPr="009A6758" w:rsidRDefault="00844626" w:rsidP="000B0131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0607A3E7" w14:textId="77777777" w:rsidR="00F571AC" w:rsidRPr="009A6758" w:rsidRDefault="00F571AC" w:rsidP="000B0131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E278026" w14:textId="77777777" w:rsidR="00F571AC" w:rsidRPr="009A6758" w:rsidRDefault="00F571AC" w:rsidP="000B0131">
      <w:pPr>
        <w:rPr>
          <w:sz w:val="28"/>
          <w:szCs w:val="28"/>
          <w:lang w:val="en-GB"/>
        </w:rPr>
      </w:pPr>
    </w:p>
    <w:p w14:paraId="7C6C2A96" w14:textId="77777777" w:rsidR="00584F28" w:rsidRPr="009A6758" w:rsidRDefault="00584F28" w:rsidP="000B0131">
      <w:pPr>
        <w:rPr>
          <w:sz w:val="28"/>
          <w:szCs w:val="28"/>
          <w:lang w:val="en-GB"/>
        </w:rPr>
        <w:sectPr w:rsidR="00584F28" w:rsidRPr="009A6758" w:rsidSect="0036018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3BAA1285" w14:textId="4D0BDB0D" w:rsidR="00B4089C" w:rsidRPr="009A6758" w:rsidRDefault="000264CB" w:rsidP="000B0131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</w:rPr>
      </w:pPr>
      <w:r w:rsidRPr="009A6758">
        <w:rPr>
          <w:rFonts w:ascii="Angsana New" w:hAnsi="Angsana New" w:cs="Angsana New"/>
          <w:b w:val="0"/>
          <w:bCs/>
          <w:sz w:val="32"/>
          <w:szCs w:val="32"/>
          <w:cs/>
          <w:lang w:bidi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6954918" w14:textId="77777777" w:rsidR="00B4089C" w:rsidRPr="009A6758" w:rsidRDefault="00B4089C" w:rsidP="000B0131">
      <w:pPr>
        <w:spacing w:line="240" w:lineRule="auto"/>
        <w:rPr>
          <w:rFonts w:ascii="Angsana New" w:hAnsi="Angsana New"/>
          <w:sz w:val="32"/>
          <w:szCs w:val="32"/>
        </w:rPr>
      </w:pPr>
    </w:p>
    <w:p w14:paraId="2821C9DA" w14:textId="7FBD5038" w:rsidR="00B4089C" w:rsidRPr="009A6758" w:rsidRDefault="000264CB" w:rsidP="000B0131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A6758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ยูนิเวนเจอร์ จำกัด (มหาชน)</w:t>
      </w:r>
    </w:p>
    <w:p w14:paraId="33498983" w14:textId="77777777" w:rsidR="00B4089C" w:rsidRPr="009A6758" w:rsidRDefault="00B4089C" w:rsidP="000B0131">
      <w:pPr>
        <w:spacing w:line="240" w:lineRule="auto"/>
        <w:rPr>
          <w:rFonts w:ascii="Angsana New" w:hAnsi="Angsana New"/>
          <w:sz w:val="28"/>
          <w:szCs w:val="28"/>
        </w:rPr>
      </w:pPr>
    </w:p>
    <w:p w14:paraId="291FCD98" w14:textId="24CE1044" w:rsidR="0069307A" w:rsidRPr="009A6758" w:rsidRDefault="0069307A" w:rsidP="0069307A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/>
          <w:sz w:val="28"/>
          <w:szCs w:val="28"/>
          <w:cs/>
        </w:rPr>
        <w:t>ข้าพเจ้าได้สอบทานง</w:t>
      </w:r>
      <w:r w:rsidRPr="009A6758">
        <w:rPr>
          <w:rFonts w:ascii="Angsana New" w:hAnsi="Angsana New" w:hint="cs"/>
          <w:sz w:val="28"/>
          <w:szCs w:val="28"/>
          <w:cs/>
        </w:rPr>
        <w:t>บ</w:t>
      </w:r>
      <w:r w:rsidRPr="009A6758">
        <w:rPr>
          <w:rFonts w:ascii="Angsana New" w:hAnsi="Angsana New"/>
          <w:sz w:val="28"/>
          <w:szCs w:val="28"/>
          <w:cs/>
        </w:rPr>
        <w:t>ฐานะการเงินรวมและงบฐานะการเงินเฉพาะกิจการ</w:t>
      </w:r>
      <w:r w:rsidRPr="009A6758">
        <w:rPr>
          <w:rFonts w:ascii="Angsana New" w:hAnsi="Angsana New"/>
          <w:sz w:val="28"/>
          <w:szCs w:val="28"/>
        </w:rPr>
        <w:t xml:space="preserve"> </w:t>
      </w:r>
      <w:r w:rsidRPr="009A6758">
        <w:rPr>
          <w:rFonts w:ascii="Angsana New" w:hAnsi="Angsana New"/>
          <w:sz w:val="28"/>
          <w:szCs w:val="28"/>
          <w:cs/>
        </w:rPr>
        <w:t>ณ</w:t>
      </w:r>
      <w:r w:rsidRPr="009A6758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9A6758">
        <w:rPr>
          <w:rFonts w:ascii="Angsana New" w:hAnsi="Angsana New"/>
          <w:sz w:val="28"/>
          <w:szCs w:val="28"/>
        </w:rPr>
        <w:t xml:space="preserve"> 30</w:t>
      </w:r>
      <w:r w:rsidRPr="009A6758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9A6758">
        <w:rPr>
          <w:rFonts w:ascii="Angsana New" w:hAnsi="Angsana New"/>
          <w:sz w:val="28"/>
          <w:szCs w:val="28"/>
        </w:rPr>
        <w:t xml:space="preserve">2569 </w:t>
      </w:r>
      <w:r w:rsidRPr="009A6758">
        <w:rPr>
          <w:rFonts w:ascii="Angsana New" w:hAnsi="Angsana New"/>
          <w:sz w:val="28"/>
          <w:szCs w:val="28"/>
          <w:cs/>
        </w:rPr>
        <w:t>งบกำไร</w:t>
      </w:r>
      <w:r w:rsidRPr="009A6758">
        <w:rPr>
          <w:rFonts w:ascii="Angsana New" w:hAnsi="Angsana New"/>
          <w:spacing w:val="-2"/>
          <w:sz w:val="28"/>
          <w:szCs w:val="28"/>
          <w:cs/>
        </w:rPr>
        <w:t>ขาดทุนเบ็ดเสร็จรวมและงบกำไรขาดทุนเบ็ดเสร็จเฉพาะกิจการ</w:t>
      </w:r>
      <w:r w:rsidRPr="009A6758">
        <w:rPr>
          <w:rFonts w:ascii="Angsana New" w:hAnsi="Angsana New" w:hint="cs"/>
          <w:spacing w:val="-2"/>
          <w:sz w:val="28"/>
          <w:szCs w:val="28"/>
          <w:cs/>
        </w:rPr>
        <w:t xml:space="preserve">สำหรับงวดสามเดือนและเก้าเดือนสิ้นสุดวันที่ </w:t>
      </w:r>
      <w:r w:rsidRPr="009A6758">
        <w:rPr>
          <w:rFonts w:ascii="Angsana New" w:hAnsi="Angsana New"/>
          <w:sz w:val="28"/>
          <w:szCs w:val="28"/>
        </w:rPr>
        <w:t>30</w:t>
      </w:r>
      <w:r w:rsidRPr="009A6758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9A6758">
        <w:rPr>
          <w:rFonts w:ascii="Angsana New" w:hAnsi="Angsana New"/>
          <w:spacing w:val="-2"/>
          <w:sz w:val="28"/>
          <w:szCs w:val="28"/>
        </w:rPr>
        <w:t xml:space="preserve">2569 </w:t>
      </w:r>
      <w:r w:rsidRPr="009A6758">
        <w:rPr>
          <w:rFonts w:ascii="Angsana New" w:hAnsi="Angsana New"/>
          <w:spacing w:val="-2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</w:t>
      </w:r>
      <w:r w:rsidRPr="009A6758">
        <w:rPr>
          <w:rFonts w:ascii="Angsana New" w:hAnsi="Angsana New"/>
          <w:sz w:val="28"/>
          <w:szCs w:val="28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Pr="009A6758">
        <w:rPr>
          <w:rFonts w:ascii="Angsana New" w:hAnsi="Angsana New" w:hint="cs"/>
          <w:spacing w:val="-2"/>
          <w:sz w:val="28"/>
          <w:szCs w:val="28"/>
          <w:cs/>
        </w:rPr>
        <w:t>เก้าเดือนสิ้นสุด</w:t>
      </w:r>
      <w:r w:rsidRPr="009A6758">
        <w:rPr>
          <w:rFonts w:ascii="Angsana New" w:hAnsi="Angsana New"/>
          <w:sz w:val="28"/>
          <w:szCs w:val="28"/>
          <w:cs/>
        </w:rPr>
        <w:t xml:space="preserve">วันที่ </w:t>
      </w:r>
      <w:r w:rsidRPr="009A6758">
        <w:rPr>
          <w:rFonts w:ascii="Angsana New" w:hAnsi="Angsana New"/>
          <w:sz w:val="28"/>
          <w:szCs w:val="28"/>
        </w:rPr>
        <w:t>30</w:t>
      </w:r>
      <w:r w:rsidRPr="009A6758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9A6758">
        <w:rPr>
          <w:rFonts w:ascii="Angsana New" w:hAnsi="Angsana New"/>
          <w:sz w:val="28"/>
          <w:szCs w:val="28"/>
        </w:rPr>
        <w:t xml:space="preserve">2569 </w:t>
      </w:r>
      <w:r w:rsidRPr="009A6758">
        <w:rPr>
          <w:rFonts w:ascii="Angsana New" w:hAnsi="Angsana New"/>
          <w:sz w:val="28"/>
          <w:szCs w:val="28"/>
          <w:cs/>
        </w:rPr>
        <w:t xml:space="preserve">และหมายเหตุประกอบงบการเงินแบบย่อ </w:t>
      </w:r>
      <w:r w:rsidRPr="009A6758">
        <w:rPr>
          <w:rFonts w:ascii="Angsana New" w:hAnsi="Angsana New"/>
          <w:sz w:val="28"/>
          <w:szCs w:val="28"/>
        </w:rPr>
        <w:t>(</w:t>
      </w:r>
      <w:r w:rsidRPr="009A6758">
        <w:rPr>
          <w:rFonts w:ascii="Angsana New" w:hAnsi="Angsana New"/>
          <w:sz w:val="28"/>
          <w:szCs w:val="28"/>
          <w:cs/>
        </w:rPr>
        <w:t>ข้อมูลทางการเงินระหว่างกาล) ของบริษัท ยูนิเวนเจอร์ จำกัด (มหาชน) และบริษัทย่อยและของเฉพาะบริษัท ยูนิเวนเจอร์ จำกัด (มหาชน) ตามลำดับ</w:t>
      </w:r>
      <w:r w:rsidRPr="009A6758">
        <w:rPr>
          <w:rFonts w:ascii="Angsana New" w:hAnsi="Angsana New"/>
          <w:sz w:val="28"/>
          <w:szCs w:val="28"/>
        </w:rPr>
        <w:t xml:space="preserve"> </w:t>
      </w:r>
      <w:r w:rsidRPr="009A6758">
        <w:rPr>
          <w:rFonts w:ascii="Angsana New" w:hAnsi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A6758">
        <w:rPr>
          <w:rFonts w:ascii="Angsana New" w:hAnsi="Angsana New"/>
          <w:sz w:val="28"/>
          <w:szCs w:val="28"/>
        </w:rPr>
        <w:t>34</w:t>
      </w:r>
      <w:r w:rsidRPr="009A6758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503241" w14:textId="77777777" w:rsidR="00376F9B" w:rsidRPr="009A6758" w:rsidRDefault="00376F9B" w:rsidP="000B01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42C6406" w14:textId="77777777" w:rsidR="000264CB" w:rsidRPr="009A6758" w:rsidRDefault="000264CB" w:rsidP="000B01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14:paraId="3605FE24" w14:textId="77777777" w:rsidR="000264CB" w:rsidRPr="009A6758" w:rsidRDefault="000264CB" w:rsidP="000B01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B44ADB6" w14:textId="597B736D" w:rsidR="00E44935" w:rsidRPr="009A6758" w:rsidRDefault="000264CB" w:rsidP="000B01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4C2AE8" w:rsidRPr="009A6758">
        <w:rPr>
          <w:rFonts w:ascii="Angsana New" w:hAnsi="Angsana New"/>
          <w:sz w:val="28"/>
          <w:szCs w:val="28"/>
        </w:rPr>
        <w:t xml:space="preserve"> </w:t>
      </w:r>
      <w:r w:rsidRPr="009A6758">
        <w:rPr>
          <w:rFonts w:ascii="Angsana New" w:hAnsi="Angsana New"/>
          <w:sz w:val="28"/>
          <w:szCs w:val="28"/>
          <w:cs/>
        </w:rPr>
        <w:t>รหัส</w:t>
      </w:r>
      <w:r w:rsidRPr="009A6758">
        <w:rPr>
          <w:rFonts w:ascii="Angsana New" w:hAnsi="Angsana New"/>
          <w:sz w:val="28"/>
          <w:szCs w:val="28"/>
        </w:rPr>
        <w:t xml:space="preserve"> </w:t>
      </w:r>
      <w:r w:rsidR="009C0B91" w:rsidRPr="009A6758">
        <w:rPr>
          <w:rFonts w:ascii="Angsana New" w:hAnsi="Angsana New"/>
          <w:sz w:val="28"/>
          <w:szCs w:val="28"/>
        </w:rPr>
        <w:t>2</w:t>
      </w:r>
      <w:r w:rsidR="00CA53C1" w:rsidRPr="009A6758">
        <w:rPr>
          <w:rFonts w:ascii="Angsana New" w:hAnsi="Angsana New"/>
          <w:sz w:val="28"/>
          <w:szCs w:val="28"/>
        </w:rPr>
        <w:t>41</w:t>
      </w:r>
      <w:r w:rsidR="009C0B91" w:rsidRPr="009A6758">
        <w:rPr>
          <w:rFonts w:ascii="Angsana New" w:hAnsi="Angsana New"/>
          <w:sz w:val="28"/>
          <w:szCs w:val="28"/>
        </w:rPr>
        <w:t>0</w:t>
      </w:r>
      <w:r w:rsidRPr="009A6758">
        <w:rPr>
          <w:rFonts w:ascii="Angsana New" w:hAnsi="Angsana New"/>
          <w:sz w:val="28"/>
          <w:szCs w:val="28"/>
        </w:rPr>
        <w:t xml:space="preserve"> “</w:t>
      </w:r>
      <w:r w:rsidRPr="009A6758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A6758">
        <w:rPr>
          <w:rFonts w:ascii="Angsana New" w:hAnsi="Angsana New"/>
          <w:sz w:val="28"/>
          <w:szCs w:val="28"/>
        </w:rPr>
        <w:t>”</w:t>
      </w:r>
      <w:r w:rsidRPr="009A6758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9A6758">
        <w:rPr>
          <w:rFonts w:ascii="Angsana New" w:hAnsi="Angsana New"/>
          <w:sz w:val="28"/>
          <w:szCs w:val="28"/>
        </w:rPr>
        <w:t xml:space="preserve"> </w:t>
      </w:r>
      <w:r w:rsidRPr="009A6758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B51AC9" w:rsidRPr="009A6758">
        <w:rPr>
          <w:rFonts w:ascii="Angsana New" w:hAnsi="Angsana New"/>
          <w:sz w:val="28"/>
          <w:szCs w:val="28"/>
        </w:rPr>
        <w:br/>
      </w:r>
      <w:r w:rsidRPr="009A6758">
        <w:rPr>
          <w:rFonts w:ascii="Angsana New" w:hAnsi="Angsana New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="004C2AE8" w:rsidRPr="009A6758">
        <w:rPr>
          <w:rFonts w:ascii="Angsana New" w:hAnsi="Angsana New"/>
          <w:sz w:val="28"/>
          <w:szCs w:val="28"/>
        </w:rPr>
        <w:t xml:space="preserve"> </w:t>
      </w:r>
      <w:r w:rsidRPr="009A6758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0B57AC" w:rsidRPr="009A6758">
        <w:rPr>
          <w:rFonts w:ascii="Angsana New" w:hAnsi="Angsana New"/>
          <w:sz w:val="28"/>
          <w:szCs w:val="28"/>
          <w:cs/>
        </w:rPr>
        <w:br/>
      </w:r>
      <w:r w:rsidRPr="009A6758">
        <w:rPr>
          <w:rFonts w:ascii="Angsana New" w:hAnsi="Angsana New"/>
          <w:sz w:val="28"/>
          <w:szCs w:val="28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B51AC9" w:rsidRPr="009A6758">
        <w:rPr>
          <w:rFonts w:ascii="Angsana New" w:hAnsi="Angsana New"/>
          <w:sz w:val="28"/>
          <w:szCs w:val="28"/>
        </w:rPr>
        <w:br/>
      </w:r>
      <w:r w:rsidRPr="009A6758">
        <w:rPr>
          <w:rFonts w:ascii="Angsana New" w:hAnsi="Angsana New"/>
          <w:sz w:val="28"/>
          <w:szCs w:val="28"/>
          <w:cs/>
        </w:rPr>
        <w:t>การตรวจสอบ</w:t>
      </w:r>
      <w:r w:rsidRPr="009A6758">
        <w:rPr>
          <w:rFonts w:ascii="Angsana New" w:hAnsi="Angsana New"/>
          <w:sz w:val="28"/>
          <w:szCs w:val="28"/>
        </w:rPr>
        <w:t xml:space="preserve"> </w:t>
      </w:r>
      <w:r w:rsidRPr="009A6758">
        <w:rPr>
          <w:rFonts w:ascii="Angsana New" w:hAnsi="Angsana New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8A22406" w14:textId="24A43EBE" w:rsidR="000264CB" w:rsidRPr="009A6758" w:rsidRDefault="00E44935" w:rsidP="000B0131">
      <w:pPr>
        <w:rPr>
          <w:rFonts w:ascii="Angsana New" w:hAnsi="Angsana New"/>
          <w:i/>
          <w:iCs/>
          <w:sz w:val="28"/>
          <w:szCs w:val="28"/>
          <w:cs/>
        </w:rPr>
      </w:pPr>
      <w:r w:rsidRPr="009A6758">
        <w:rPr>
          <w:rFonts w:ascii="Angsana New" w:hAnsi="Angsana New"/>
          <w:sz w:val="28"/>
          <w:szCs w:val="28"/>
          <w:cs/>
        </w:rPr>
        <w:t xml:space="preserve"> </w:t>
      </w:r>
    </w:p>
    <w:p w14:paraId="715AE946" w14:textId="77777777" w:rsidR="0099434E" w:rsidRPr="009A6758" w:rsidRDefault="0099434E" w:rsidP="000B0131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</w:rPr>
        <w:sectPr w:rsidR="0099434E" w:rsidRPr="009A6758" w:rsidSect="0099434E">
          <w:headerReference w:type="default" r:id="rId17"/>
          <w:headerReference w:type="first" r:id="rId18"/>
          <w:footerReference w:type="first" r:id="rId19"/>
          <w:type w:val="nextColumn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E07BB4E" w14:textId="5CB5A0E7" w:rsidR="000264CB" w:rsidRPr="009A6758" w:rsidRDefault="000264CB" w:rsidP="000B0131">
      <w:pPr>
        <w:rPr>
          <w:rFonts w:ascii="Angsana New" w:hAnsi="Angsana New"/>
          <w:i/>
          <w:iCs/>
          <w:sz w:val="24"/>
          <w:szCs w:val="24"/>
        </w:rPr>
      </w:pPr>
      <w:r w:rsidRPr="009A6758">
        <w:rPr>
          <w:rFonts w:ascii="Angsana New" w:hAnsi="Angsana New"/>
          <w:i/>
          <w:iCs/>
          <w:sz w:val="28"/>
          <w:szCs w:val="28"/>
          <w:cs/>
        </w:rPr>
        <w:lastRenderedPageBreak/>
        <w:t>ข้อสรุป</w:t>
      </w:r>
    </w:p>
    <w:p w14:paraId="00F75FC3" w14:textId="77777777" w:rsidR="000264CB" w:rsidRPr="009A6758" w:rsidRDefault="000264CB" w:rsidP="000B0131">
      <w:pPr>
        <w:rPr>
          <w:rFonts w:ascii="Angsana New" w:hAnsi="Angsana New"/>
          <w:sz w:val="28"/>
          <w:szCs w:val="28"/>
        </w:rPr>
      </w:pPr>
    </w:p>
    <w:p w14:paraId="145D543F" w14:textId="5C31B909" w:rsidR="005325AD" w:rsidRPr="009A6758" w:rsidRDefault="000264CB" w:rsidP="000B0131">
      <w:pPr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9A6758">
        <w:rPr>
          <w:rFonts w:ascii="Angsana New" w:hAnsi="Angsana New"/>
          <w:spacing w:val="-10"/>
          <w:sz w:val="28"/>
          <w:szCs w:val="28"/>
          <w:cs/>
        </w:rPr>
        <w:t xml:space="preserve">ฉบับที่ </w:t>
      </w:r>
      <w:r w:rsidR="00CA53C1" w:rsidRPr="009A6758">
        <w:rPr>
          <w:rFonts w:ascii="Angsana New" w:hAnsi="Angsana New"/>
          <w:spacing w:val="-10"/>
          <w:sz w:val="28"/>
          <w:szCs w:val="28"/>
        </w:rPr>
        <w:t>34</w:t>
      </w:r>
      <w:r w:rsidRPr="009A6758">
        <w:rPr>
          <w:rFonts w:ascii="Angsana New" w:hAnsi="Angsana New"/>
          <w:sz w:val="28"/>
          <w:szCs w:val="28"/>
          <w:cs/>
        </w:rPr>
        <w:t xml:space="preserve"> </w:t>
      </w:r>
      <w:r w:rsidRPr="009A6758">
        <w:rPr>
          <w:rFonts w:ascii="Angsana New" w:hAnsi="Angsana New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9A6758">
        <w:rPr>
          <w:rFonts w:ascii="Angsana New" w:hAnsi="Angsana New"/>
          <w:spacing w:val="-4"/>
          <w:sz w:val="28"/>
          <w:szCs w:val="28"/>
        </w:rPr>
        <w:t xml:space="preserve"> </w:t>
      </w:r>
      <w:r w:rsidRPr="009A6758">
        <w:rPr>
          <w:rFonts w:ascii="Angsana New" w:hAnsi="Angsana New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3812E77A" w14:textId="48470764" w:rsidR="00716957" w:rsidRPr="009A6758" w:rsidRDefault="00716957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46AB4F9" w14:textId="77777777" w:rsidR="00B90CB1" w:rsidRPr="009A6758" w:rsidRDefault="00B90CB1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7F35986" w14:textId="1F8B6BBD" w:rsidR="00716957" w:rsidRPr="009A6758" w:rsidRDefault="00716957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2B0F0E6" w14:textId="19168D16" w:rsidR="00F92114" w:rsidRPr="009A6758" w:rsidRDefault="00F92114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12F3D31" w14:textId="77777777" w:rsidR="00F92114" w:rsidRPr="009A6758" w:rsidRDefault="00F92114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CE767FD" w14:textId="77777777" w:rsidR="000B1B3E" w:rsidRPr="009A6758" w:rsidRDefault="000B1B3E" w:rsidP="000B1B3E">
      <w:pPr>
        <w:autoSpaceDE w:val="0"/>
        <w:autoSpaceDN w:val="0"/>
        <w:spacing w:line="240" w:lineRule="auto"/>
        <w:rPr>
          <w:rFonts w:ascii="Angsana New" w:hAnsi="Angsana New"/>
          <w:sz w:val="28"/>
          <w:szCs w:val="28"/>
          <w:lang w:val="th-TH"/>
        </w:rPr>
      </w:pPr>
      <w:r w:rsidRPr="009A6758">
        <w:rPr>
          <w:rFonts w:ascii="Angsana New" w:hAnsi="Angsana New"/>
          <w:sz w:val="28"/>
          <w:szCs w:val="28"/>
          <w:cs/>
          <w:lang w:val="th-TH"/>
        </w:rPr>
        <w:t>(</w:t>
      </w:r>
      <w:r w:rsidRPr="009A6758">
        <w:rPr>
          <w:rFonts w:ascii="Angsana New" w:hAnsi="Angsana New" w:hint="cs"/>
          <w:sz w:val="28"/>
          <w:szCs w:val="28"/>
          <w:cs/>
          <w:lang w:val="th-TH"/>
        </w:rPr>
        <w:t>เอกสิทธิ์  ชูธรรมสถิตย์</w:t>
      </w:r>
      <w:r w:rsidRPr="009A6758">
        <w:rPr>
          <w:rFonts w:ascii="Angsana New" w:hAnsi="Angsana New"/>
          <w:sz w:val="28"/>
          <w:szCs w:val="28"/>
          <w:cs/>
          <w:lang w:val="th-TH"/>
        </w:rPr>
        <w:t>)</w:t>
      </w:r>
    </w:p>
    <w:p w14:paraId="348D3E8F" w14:textId="77777777" w:rsidR="000B1B3E" w:rsidRPr="009A6758" w:rsidRDefault="000B1B3E" w:rsidP="000B1B3E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9A6758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29A5D223" w14:textId="77777777" w:rsidR="000B1B3E" w:rsidRPr="009A6758" w:rsidRDefault="000B1B3E" w:rsidP="000B1B3E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A6758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Pr="009A6758">
        <w:rPr>
          <w:rFonts w:ascii="Angsana New" w:hAnsi="Angsana New" w:cs="Angsana New"/>
          <w:sz w:val="28"/>
          <w:szCs w:val="28"/>
          <w:lang w:val="en-US"/>
        </w:rPr>
        <w:t>4195</w:t>
      </w:r>
    </w:p>
    <w:p w14:paraId="2A579A52" w14:textId="77777777" w:rsidR="00B4089C" w:rsidRPr="009A6758" w:rsidRDefault="00B4089C" w:rsidP="000B0131">
      <w:pPr>
        <w:spacing w:line="240" w:lineRule="auto"/>
        <w:rPr>
          <w:rFonts w:ascii="Angsana New" w:hAnsi="Angsana New"/>
          <w:sz w:val="28"/>
          <w:szCs w:val="28"/>
        </w:rPr>
      </w:pPr>
    </w:p>
    <w:p w14:paraId="7DC7FD93" w14:textId="77777777" w:rsidR="00B4089C" w:rsidRPr="009A6758" w:rsidRDefault="00B4089C" w:rsidP="000B0131">
      <w:pPr>
        <w:spacing w:line="240" w:lineRule="auto"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3DF2B94D" w14:textId="77777777" w:rsidR="004F384B" w:rsidRPr="009A6758" w:rsidRDefault="00B4089C" w:rsidP="000B0131">
      <w:pPr>
        <w:spacing w:line="240" w:lineRule="auto"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5608816" w14:textId="77D7665B" w:rsidR="00376F9B" w:rsidRPr="009A6758" w:rsidRDefault="00D56D14" w:rsidP="000B0131">
      <w:pPr>
        <w:spacing w:line="240" w:lineRule="auto"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/>
          <w:sz w:val="28"/>
          <w:szCs w:val="28"/>
        </w:rPr>
        <w:t>13</w:t>
      </w:r>
      <w:r w:rsidR="005D4C72" w:rsidRPr="009A6758">
        <w:rPr>
          <w:rFonts w:ascii="Angsana New" w:hAnsi="Angsana New"/>
          <w:sz w:val="28"/>
          <w:szCs w:val="28"/>
        </w:rPr>
        <w:t xml:space="preserve"> </w:t>
      </w:r>
      <w:r w:rsidR="0069307A" w:rsidRPr="009A6758">
        <w:rPr>
          <w:rFonts w:ascii="Angsana New" w:hAnsi="Angsana New" w:hint="cs"/>
          <w:sz w:val="28"/>
          <w:szCs w:val="28"/>
          <w:cs/>
        </w:rPr>
        <w:t>สิงหา</w:t>
      </w:r>
      <w:r w:rsidR="003468FD" w:rsidRPr="009A6758">
        <w:rPr>
          <w:rFonts w:ascii="Angsana New" w:hAnsi="Angsana New" w:hint="cs"/>
          <w:sz w:val="28"/>
          <w:szCs w:val="28"/>
          <w:cs/>
        </w:rPr>
        <w:t>คม</w:t>
      </w:r>
      <w:r w:rsidR="0006689A" w:rsidRPr="009A6758">
        <w:rPr>
          <w:rFonts w:ascii="Angsana New" w:hAnsi="Angsana New" w:hint="cs"/>
          <w:sz w:val="28"/>
          <w:szCs w:val="28"/>
          <w:cs/>
        </w:rPr>
        <w:t xml:space="preserve"> </w:t>
      </w:r>
      <w:r w:rsidR="009C0B91" w:rsidRPr="009A6758">
        <w:rPr>
          <w:rFonts w:ascii="Angsana New" w:hAnsi="Angsana New"/>
          <w:sz w:val="28"/>
          <w:szCs w:val="28"/>
        </w:rPr>
        <w:t>2</w:t>
      </w:r>
      <w:r w:rsidR="00376F9B" w:rsidRPr="009A6758">
        <w:rPr>
          <w:rFonts w:ascii="Angsana New" w:hAnsi="Angsana New"/>
          <w:sz w:val="28"/>
          <w:szCs w:val="28"/>
        </w:rPr>
        <w:t>56</w:t>
      </w:r>
      <w:r w:rsidR="00190F2D" w:rsidRPr="009A6758">
        <w:rPr>
          <w:rFonts w:ascii="Angsana New" w:hAnsi="Angsana New"/>
          <w:sz w:val="28"/>
          <w:szCs w:val="28"/>
        </w:rPr>
        <w:t>9</w:t>
      </w:r>
    </w:p>
    <w:p w14:paraId="44E889FD" w14:textId="77777777" w:rsidR="00226383" w:rsidRPr="00C22C3D" w:rsidRDefault="00226383" w:rsidP="007A1AD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7C098B33" w14:textId="03D43613" w:rsidR="00226383" w:rsidRPr="00226383" w:rsidRDefault="00226383" w:rsidP="00226383">
      <w:pPr>
        <w:tabs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C2AC76E" w14:textId="77777777" w:rsidR="00226383" w:rsidRPr="00226383" w:rsidRDefault="00226383" w:rsidP="00226383">
      <w:pPr>
        <w:tabs>
          <w:tab w:val="left" w:pos="540"/>
        </w:tabs>
        <w:spacing w:line="240" w:lineRule="auto"/>
        <w:ind w:left="900"/>
        <w:rPr>
          <w:rFonts w:ascii="Angsana New" w:hAnsi="Angsana New"/>
          <w:sz w:val="28"/>
          <w:szCs w:val="28"/>
        </w:rPr>
      </w:pPr>
    </w:p>
    <w:sectPr w:rsidR="00226383" w:rsidRPr="00226383" w:rsidSect="0099434E">
      <w:headerReference w:type="first" r:id="rId20"/>
      <w:footerReference w:type="first" r:id="rId21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1128A" w14:textId="77777777" w:rsidR="008B2899" w:rsidRDefault="008B2899">
      <w:r>
        <w:separator/>
      </w:r>
    </w:p>
  </w:endnote>
  <w:endnote w:type="continuationSeparator" w:id="0">
    <w:p w14:paraId="32DA62AD" w14:textId="77777777" w:rsidR="008B2899" w:rsidRDefault="008B2899">
      <w:r>
        <w:continuationSeparator/>
      </w:r>
    </w:p>
  </w:endnote>
  <w:endnote w:type="continuationNotice" w:id="1">
    <w:p w14:paraId="7BE5BA79" w14:textId="77777777" w:rsidR="008B2899" w:rsidRDefault="008B289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1DF9B" w14:textId="77777777" w:rsidR="00B020EF" w:rsidRDefault="00B020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DD5A" w14:textId="77777777" w:rsidR="007A3888" w:rsidRPr="0060150B" w:rsidRDefault="007A3888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1569A" w14:textId="77777777" w:rsidR="00B020EF" w:rsidRDefault="00B020E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C125D" w14:textId="77777777" w:rsidR="0099434E" w:rsidRPr="0099434E" w:rsidRDefault="0099434E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6307578"/>
      <w:docPartObj>
        <w:docPartGallery w:val="Page Numbers (Bottom of Page)"/>
        <w:docPartUnique/>
      </w:docPartObj>
    </w:sdtPr>
    <w:sdtEndPr>
      <w:rPr>
        <w:rFonts w:ascii="AngsanaUPC" w:hAnsi="AngsanaUPC" w:cs="AngsanaUPC" w:hint="cs"/>
        <w:noProof/>
        <w:sz w:val="30"/>
        <w:szCs w:val="30"/>
      </w:rPr>
    </w:sdtEndPr>
    <w:sdtContent>
      <w:p w14:paraId="1042C399" w14:textId="72C35B1A" w:rsidR="0099434E" w:rsidRPr="0099434E" w:rsidRDefault="0099434E" w:rsidP="0099434E">
        <w:pPr>
          <w:pStyle w:val="Footer"/>
          <w:jc w:val="center"/>
          <w:rPr>
            <w:rFonts w:ascii="AngsanaUPC" w:hAnsi="AngsanaUPC" w:cs="AngsanaUPC"/>
            <w:sz w:val="30"/>
            <w:szCs w:val="30"/>
          </w:rPr>
        </w:pPr>
        <w:r w:rsidRPr="0099434E">
          <w:rPr>
            <w:rFonts w:ascii="AngsanaUPC" w:hAnsi="AngsanaUPC" w:cs="AngsanaUPC" w:hint="cs"/>
            <w:sz w:val="30"/>
            <w:szCs w:val="30"/>
          </w:rPr>
          <w:fldChar w:fldCharType="begin"/>
        </w:r>
        <w:r w:rsidRPr="0099434E">
          <w:rPr>
            <w:rFonts w:ascii="AngsanaUPC" w:hAnsi="AngsanaUPC" w:cs="AngsanaUPC" w:hint="cs"/>
            <w:sz w:val="30"/>
            <w:szCs w:val="30"/>
          </w:rPr>
          <w:instrText xml:space="preserve"> PAGE   \* MERGEFORMAT </w:instrText>
        </w:r>
        <w:r w:rsidRPr="0099434E">
          <w:rPr>
            <w:rFonts w:ascii="AngsanaUPC" w:hAnsi="AngsanaUPC" w:cs="AngsanaUPC" w:hint="cs"/>
            <w:sz w:val="30"/>
            <w:szCs w:val="30"/>
          </w:rPr>
          <w:fldChar w:fldCharType="separate"/>
        </w:r>
        <w:r w:rsidRPr="0099434E">
          <w:rPr>
            <w:rFonts w:ascii="AngsanaUPC" w:hAnsi="AngsanaUPC" w:cs="AngsanaUPC" w:hint="cs"/>
            <w:noProof/>
            <w:sz w:val="30"/>
            <w:szCs w:val="30"/>
          </w:rPr>
          <w:t>2</w:t>
        </w:r>
        <w:r w:rsidRPr="0099434E">
          <w:rPr>
            <w:rFonts w:ascii="AngsanaUPC" w:hAnsi="AngsanaUPC" w:cs="AngsanaUPC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B8C55" w14:textId="77777777" w:rsidR="008B2899" w:rsidRDefault="008B2899">
      <w:r>
        <w:separator/>
      </w:r>
    </w:p>
  </w:footnote>
  <w:footnote w:type="continuationSeparator" w:id="0">
    <w:p w14:paraId="33B384E4" w14:textId="77777777" w:rsidR="008B2899" w:rsidRDefault="008B2899">
      <w:r>
        <w:continuationSeparator/>
      </w:r>
    </w:p>
  </w:footnote>
  <w:footnote w:type="continuationNotice" w:id="1">
    <w:p w14:paraId="0FC4061E" w14:textId="77777777" w:rsidR="008B2899" w:rsidRDefault="008B289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F5288" w14:textId="77777777" w:rsidR="00B020EF" w:rsidRDefault="00B020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1F58E" w14:textId="4F228419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32A27F" w14:textId="0390E62A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DA8ED4" w14:textId="23A6565A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F4B6D6C" w14:textId="4BB1A0F3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8786683" w14:textId="3E01A06F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F748B14" w14:textId="77777777" w:rsidR="00EF5548" w:rsidRP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626FB" w14:textId="7E3CBDD1" w:rsidR="007A3888" w:rsidRDefault="007A3888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4AF8CD" w14:textId="48ECCF11" w:rsidR="007A3888" w:rsidRDefault="007A3888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D08B27" w14:textId="3E77380D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EAE1F3D" w14:textId="78F1632A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F7633C6" w14:textId="54AD13F6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EE3A6D4" w14:textId="4E83BA0D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E8576EA" w14:textId="512FC1F4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308A67" w14:textId="77777777" w:rsidR="00B26056" w:rsidRPr="00575BB2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18A53" w14:textId="77777777" w:rsidR="0099434E" w:rsidRDefault="0099434E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EE4835E" w14:textId="77777777" w:rsidR="0099434E" w:rsidRDefault="0099434E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F9098AB" w14:textId="77777777" w:rsidR="0099434E" w:rsidRDefault="0099434E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93DCB22" w14:textId="77777777" w:rsidR="0099434E" w:rsidRDefault="0099434E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2A6D096" w14:textId="77777777" w:rsidR="0099434E" w:rsidRDefault="0099434E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49CE06F" w14:textId="77777777" w:rsidR="0099434E" w:rsidRPr="00EF5548" w:rsidRDefault="0099434E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467E0" w14:textId="77777777" w:rsidR="00B020EF" w:rsidRDefault="00B020EF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A1F46A" w14:textId="77777777" w:rsidR="00B020EF" w:rsidRDefault="00B020EF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2A39AF" w14:textId="77777777" w:rsidR="00B020EF" w:rsidRDefault="00B020EF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F3CABD" w14:textId="77777777" w:rsidR="00B020EF" w:rsidRDefault="00B020EF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1B5782C" w14:textId="77777777" w:rsidR="00B020EF" w:rsidRDefault="00B020EF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9CFFCB6" w14:textId="77777777" w:rsidR="00B020EF" w:rsidRDefault="00B020EF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1EABF5" w14:textId="77777777" w:rsidR="00B020EF" w:rsidRDefault="00B020EF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2B7A7AC" w14:textId="77777777" w:rsidR="00B020EF" w:rsidRPr="00575BB2" w:rsidRDefault="00B020EF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ACF99" w14:textId="77777777" w:rsidR="0099434E" w:rsidRDefault="0099434E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D535FC4" w14:textId="77777777" w:rsidR="00F95E86" w:rsidRDefault="00F95E8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730CD2C" w14:textId="77777777" w:rsidR="00F95E86" w:rsidRDefault="00F95E8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FE1F45" w14:textId="77777777" w:rsidR="00F95E86" w:rsidRPr="00575BB2" w:rsidRDefault="00F95E8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10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9B2115D"/>
    <w:multiLevelType w:val="hybridMultilevel"/>
    <w:tmpl w:val="DBE2164A"/>
    <w:lvl w:ilvl="0" w:tplc="D47C42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D797B68"/>
    <w:multiLevelType w:val="multilevel"/>
    <w:tmpl w:val="453C5C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6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8"/>
  </w:num>
  <w:num w:numId="2" w16cid:durableId="657265286">
    <w:abstractNumId w:val="12"/>
  </w:num>
  <w:num w:numId="3" w16cid:durableId="376004646">
    <w:abstractNumId w:val="3"/>
  </w:num>
  <w:num w:numId="4" w16cid:durableId="1136527639">
    <w:abstractNumId w:val="7"/>
  </w:num>
  <w:num w:numId="5" w16cid:durableId="206962917">
    <w:abstractNumId w:val="4"/>
  </w:num>
  <w:num w:numId="6" w16cid:durableId="456997230">
    <w:abstractNumId w:val="18"/>
  </w:num>
  <w:num w:numId="7" w16cid:durableId="1429346245">
    <w:abstractNumId w:val="0"/>
  </w:num>
  <w:num w:numId="8" w16cid:durableId="888880107">
    <w:abstractNumId w:val="11"/>
  </w:num>
  <w:num w:numId="9" w16cid:durableId="1666400126">
    <w:abstractNumId w:val="17"/>
  </w:num>
  <w:num w:numId="10" w16cid:durableId="1249536118">
    <w:abstractNumId w:val="8"/>
  </w:num>
  <w:num w:numId="11" w16cid:durableId="630328902">
    <w:abstractNumId w:val="8"/>
  </w:num>
  <w:num w:numId="12" w16cid:durableId="878057429">
    <w:abstractNumId w:val="8"/>
  </w:num>
  <w:num w:numId="13" w16cid:durableId="1010643745">
    <w:abstractNumId w:val="8"/>
  </w:num>
  <w:num w:numId="14" w16cid:durableId="184254146">
    <w:abstractNumId w:val="8"/>
  </w:num>
  <w:num w:numId="15" w16cid:durableId="975455700">
    <w:abstractNumId w:val="13"/>
  </w:num>
  <w:num w:numId="16" w16cid:durableId="1468469396">
    <w:abstractNumId w:val="2"/>
  </w:num>
  <w:num w:numId="17" w16cid:durableId="291861845">
    <w:abstractNumId w:val="8"/>
  </w:num>
  <w:num w:numId="18" w16cid:durableId="2000382924">
    <w:abstractNumId w:val="16"/>
  </w:num>
  <w:num w:numId="19" w16cid:durableId="1754274817">
    <w:abstractNumId w:val="9"/>
  </w:num>
  <w:num w:numId="20" w16cid:durableId="770704647">
    <w:abstractNumId w:val="5"/>
  </w:num>
  <w:num w:numId="21" w16cid:durableId="775172888">
    <w:abstractNumId w:val="14"/>
  </w:num>
  <w:num w:numId="22" w16cid:durableId="5767179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48753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90190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33282297">
    <w:abstractNumId w:val="1"/>
  </w:num>
  <w:num w:numId="26" w16cid:durableId="65773133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697"/>
    <w:rsid w:val="000017FA"/>
    <w:rsid w:val="0000186F"/>
    <w:rsid w:val="00001937"/>
    <w:rsid w:val="00001BBA"/>
    <w:rsid w:val="00001FAD"/>
    <w:rsid w:val="00002032"/>
    <w:rsid w:val="00002173"/>
    <w:rsid w:val="000021C8"/>
    <w:rsid w:val="00002396"/>
    <w:rsid w:val="0000249B"/>
    <w:rsid w:val="0000257A"/>
    <w:rsid w:val="00002582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634"/>
    <w:rsid w:val="00004843"/>
    <w:rsid w:val="00004957"/>
    <w:rsid w:val="00004997"/>
    <w:rsid w:val="00004B84"/>
    <w:rsid w:val="00004CCC"/>
    <w:rsid w:val="00004F27"/>
    <w:rsid w:val="00005257"/>
    <w:rsid w:val="00005363"/>
    <w:rsid w:val="000053A2"/>
    <w:rsid w:val="000054F1"/>
    <w:rsid w:val="000057A7"/>
    <w:rsid w:val="0000584E"/>
    <w:rsid w:val="0000591C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6E8D"/>
    <w:rsid w:val="00007064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057"/>
    <w:rsid w:val="00010145"/>
    <w:rsid w:val="000101A5"/>
    <w:rsid w:val="000101ED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6D"/>
    <w:rsid w:val="00012279"/>
    <w:rsid w:val="000122F5"/>
    <w:rsid w:val="0001233E"/>
    <w:rsid w:val="000123EF"/>
    <w:rsid w:val="00012983"/>
    <w:rsid w:val="00012A5B"/>
    <w:rsid w:val="00012CE5"/>
    <w:rsid w:val="00012E03"/>
    <w:rsid w:val="00012F5D"/>
    <w:rsid w:val="00013098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90F"/>
    <w:rsid w:val="00015A3D"/>
    <w:rsid w:val="00015BF1"/>
    <w:rsid w:val="00015C52"/>
    <w:rsid w:val="00015D4A"/>
    <w:rsid w:val="00015E8E"/>
    <w:rsid w:val="0001601E"/>
    <w:rsid w:val="000162D2"/>
    <w:rsid w:val="00016341"/>
    <w:rsid w:val="00016427"/>
    <w:rsid w:val="000165D0"/>
    <w:rsid w:val="00016646"/>
    <w:rsid w:val="000166FF"/>
    <w:rsid w:val="000169BD"/>
    <w:rsid w:val="00016A67"/>
    <w:rsid w:val="00016ED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0D6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C7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10D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8F"/>
    <w:rsid w:val="0002669B"/>
    <w:rsid w:val="000268A8"/>
    <w:rsid w:val="00026951"/>
    <w:rsid w:val="00026AA4"/>
    <w:rsid w:val="00026C33"/>
    <w:rsid w:val="000270C2"/>
    <w:rsid w:val="0002723D"/>
    <w:rsid w:val="00027359"/>
    <w:rsid w:val="000274C2"/>
    <w:rsid w:val="00027601"/>
    <w:rsid w:val="0002768A"/>
    <w:rsid w:val="0002771A"/>
    <w:rsid w:val="00027839"/>
    <w:rsid w:val="00027842"/>
    <w:rsid w:val="000278C7"/>
    <w:rsid w:val="00027BB2"/>
    <w:rsid w:val="00027D59"/>
    <w:rsid w:val="00027F5E"/>
    <w:rsid w:val="00030031"/>
    <w:rsid w:val="000303FB"/>
    <w:rsid w:val="0003043B"/>
    <w:rsid w:val="00030445"/>
    <w:rsid w:val="00030808"/>
    <w:rsid w:val="00030877"/>
    <w:rsid w:val="00030A12"/>
    <w:rsid w:val="00030AB4"/>
    <w:rsid w:val="00030CE9"/>
    <w:rsid w:val="00030E12"/>
    <w:rsid w:val="00030EE7"/>
    <w:rsid w:val="00030FC9"/>
    <w:rsid w:val="000310B3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62E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5E14"/>
    <w:rsid w:val="00036079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3CE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1F8D"/>
    <w:rsid w:val="00042244"/>
    <w:rsid w:val="00042815"/>
    <w:rsid w:val="00042DBE"/>
    <w:rsid w:val="00042E7C"/>
    <w:rsid w:val="00042F70"/>
    <w:rsid w:val="00042F74"/>
    <w:rsid w:val="0004317F"/>
    <w:rsid w:val="000431F7"/>
    <w:rsid w:val="00043318"/>
    <w:rsid w:val="000434F1"/>
    <w:rsid w:val="000435FD"/>
    <w:rsid w:val="00043661"/>
    <w:rsid w:val="000436D1"/>
    <w:rsid w:val="00043789"/>
    <w:rsid w:val="00043A1F"/>
    <w:rsid w:val="00043A89"/>
    <w:rsid w:val="00043AFB"/>
    <w:rsid w:val="00043D34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368"/>
    <w:rsid w:val="00045533"/>
    <w:rsid w:val="000455D5"/>
    <w:rsid w:val="000457E9"/>
    <w:rsid w:val="00045845"/>
    <w:rsid w:val="000458A5"/>
    <w:rsid w:val="000458CD"/>
    <w:rsid w:val="00045BDF"/>
    <w:rsid w:val="00045C04"/>
    <w:rsid w:val="00045C26"/>
    <w:rsid w:val="00045C94"/>
    <w:rsid w:val="00045D25"/>
    <w:rsid w:val="000460A5"/>
    <w:rsid w:val="00046693"/>
    <w:rsid w:val="00046816"/>
    <w:rsid w:val="000469B6"/>
    <w:rsid w:val="00046AAD"/>
    <w:rsid w:val="00046AEB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579"/>
    <w:rsid w:val="00051854"/>
    <w:rsid w:val="00051977"/>
    <w:rsid w:val="00051CC3"/>
    <w:rsid w:val="00051E66"/>
    <w:rsid w:val="00051ECB"/>
    <w:rsid w:val="00052116"/>
    <w:rsid w:val="0005214B"/>
    <w:rsid w:val="0005259E"/>
    <w:rsid w:val="000525C3"/>
    <w:rsid w:val="000526B5"/>
    <w:rsid w:val="00052771"/>
    <w:rsid w:val="000529E3"/>
    <w:rsid w:val="00052A94"/>
    <w:rsid w:val="00052B95"/>
    <w:rsid w:val="00052BA2"/>
    <w:rsid w:val="00052CFE"/>
    <w:rsid w:val="00052D77"/>
    <w:rsid w:val="00052FA9"/>
    <w:rsid w:val="00053007"/>
    <w:rsid w:val="00053023"/>
    <w:rsid w:val="00053030"/>
    <w:rsid w:val="000535B3"/>
    <w:rsid w:val="00053715"/>
    <w:rsid w:val="00053C85"/>
    <w:rsid w:val="00053CD3"/>
    <w:rsid w:val="00053D03"/>
    <w:rsid w:val="00053E1C"/>
    <w:rsid w:val="00054189"/>
    <w:rsid w:val="000542BA"/>
    <w:rsid w:val="00054433"/>
    <w:rsid w:val="0005480A"/>
    <w:rsid w:val="0005486C"/>
    <w:rsid w:val="00054BCD"/>
    <w:rsid w:val="00054CDD"/>
    <w:rsid w:val="00054EE2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D"/>
    <w:rsid w:val="0005684E"/>
    <w:rsid w:val="00056B35"/>
    <w:rsid w:val="00056BAA"/>
    <w:rsid w:val="00056ED5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57FFE"/>
    <w:rsid w:val="000600B7"/>
    <w:rsid w:val="000601EB"/>
    <w:rsid w:val="00060225"/>
    <w:rsid w:val="0006031A"/>
    <w:rsid w:val="00060377"/>
    <w:rsid w:val="0006073C"/>
    <w:rsid w:val="000609FC"/>
    <w:rsid w:val="00060D49"/>
    <w:rsid w:val="00060D4D"/>
    <w:rsid w:val="00060E27"/>
    <w:rsid w:val="00060F42"/>
    <w:rsid w:val="00060FC0"/>
    <w:rsid w:val="00060FC7"/>
    <w:rsid w:val="000616FD"/>
    <w:rsid w:val="00061848"/>
    <w:rsid w:val="00061919"/>
    <w:rsid w:val="0006195F"/>
    <w:rsid w:val="00061FBC"/>
    <w:rsid w:val="000620E3"/>
    <w:rsid w:val="000620FB"/>
    <w:rsid w:val="0006210D"/>
    <w:rsid w:val="00062139"/>
    <w:rsid w:val="0006221A"/>
    <w:rsid w:val="000624D9"/>
    <w:rsid w:val="0006276B"/>
    <w:rsid w:val="000627B3"/>
    <w:rsid w:val="000627C9"/>
    <w:rsid w:val="000629D8"/>
    <w:rsid w:val="00062B3D"/>
    <w:rsid w:val="00062EDB"/>
    <w:rsid w:val="00063099"/>
    <w:rsid w:val="0006339B"/>
    <w:rsid w:val="000634C4"/>
    <w:rsid w:val="0006366B"/>
    <w:rsid w:val="00063825"/>
    <w:rsid w:val="000638D5"/>
    <w:rsid w:val="00063A3D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0E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A43"/>
    <w:rsid w:val="00065CF4"/>
    <w:rsid w:val="00065DAB"/>
    <w:rsid w:val="00065E0D"/>
    <w:rsid w:val="0006616F"/>
    <w:rsid w:val="0006632A"/>
    <w:rsid w:val="00066331"/>
    <w:rsid w:val="000663E5"/>
    <w:rsid w:val="0006689A"/>
    <w:rsid w:val="0006689B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947"/>
    <w:rsid w:val="00067A9A"/>
    <w:rsid w:val="00067BA5"/>
    <w:rsid w:val="00067CDC"/>
    <w:rsid w:val="00067DF5"/>
    <w:rsid w:val="00067E03"/>
    <w:rsid w:val="00070288"/>
    <w:rsid w:val="00070381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5C3"/>
    <w:rsid w:val="00072657"/>
    <w:rsid w:val="000726FD"/>
    <w:rsid w:val="00072A15"/>
    <w:rsid w:val="00073110"/>
    <w:rsid w:val="0007319D"/>
    <w:rsid w:val="0007349E"/>
    <w:rsid w:val="000737A9"/>
    <w:rsid w:val="00073929"/>
    <w:rsid w:val="000739C6"/>
    <w:rsid w:val="000739F5"/>
    <w:rsid w:val="00073AFB"/>
    <w:rsid w:val="00073BCB"/>
    <w:rsid w:val="00073CBF"/>
    <w:rsid w:val="00073D7F"/>
    <w:rsid w:val="00073EDA"/>
    <w:rsid w:val="00074022"/>
    <w:rsid w:val="000740CA"/>
    <w:rsid w:val="0007417C"/>
    <w:rsid w:val="000741CC"/>
    <w:rsid w:val="000742D2"/>
    <w:rsid w:val="00074577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BF0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196"/>
    <w:rsid w:val="000812C8"/>
    <w:rsid w:val="0008174E"/>
    <w:rsid w:val="00081BBA"/>
    <w:rsid w:val="00081D7A"/>
    <w:rsid w:val="00082215"/>
    <w:rsid w:val="0008239B"/>
    <w:rsid w:val="000823A2"/>
    <w:rsid w:val="00082518"/>
    <w:rsid w:val="000828F0"/>
    <w:rsid w:val="00083221"/>
    <w:rsid w:val="00083237"/>
    <w:rsid w:val="00083451"/>
    <w:rsid w:val="000837FE"/>
    <w:rsid w:val="00083929"/>
    <w:rsid w:val="000839F4"/>
    <w:rsid w:val="00083D31"/>
    <w:rsid w:val="00083E04"/>
    <w:rsid w:val="00083F0B"/>
    <w:rsid w:val="000841B4"/>
    <w:rsid w:val="00084630"/>
    <w:rsid w:val="00084639"/>
    <w:rsid w:val="0008485C"/>
    <w:rsid w:val="0008492A"/>
    <w:rsid w:val="00084A73"/>
    <w:rsid w:val="00084AFE"/>
    <w:rsid w:val="00084B57"/>
    <w:rsid w:val="00084BA0"/>
    <w:rsid w:val="00084BFC"/>
    <w:rsid w:val="00084D7C"/>
    <w:rsid w:val="00084E8C"/>
    <w:rsid w:val="00085191"/>
    <w:rsid w:val="000852D8"/>
    <w:rsid w:val="0008535C"/>
    <w:rsid w:val="000853E1"/>
    <w:rsid w:val="00085533"/>
    <w:rsid w:val="00085550"/>
    <w:rsid w:val="00085584"/>
    <w:rsid w:val="00085788"/>
    <w:rsid w:val="00085B2B"/>
    <w:rsid w:val="00085D23"/>
    <w:rsid w:val="00085D64"/>
    <w:rsid w:val="00085E3A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0AB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6AA"/>
    <w:rsid w:val="00090860"/>
    <w:rsid w:val="00090BFF"/>
    <w:rsid w:val="00090C0A"/>
    <w:rsid w:val="00090E29"/>
    <w:rsid w:val="00090EF2"/>
    <w:rsid w:val="00091360"/>
    <w:rsid w:val="000915DE"/>
    <w:rsid w:val="00091645"/>
    <w:rsid w:val="00091694"/>
    <w:rsid w:val="00091881"/>
    <w:rsid w:val="00091A5B"/>
    <w:rsid w:val="00091C18"/>
    <w:rsid w:val="00091E87"/>
    <w:rsid w:val="00092071"/>
    <w:rsid w:val="00092140"/>
    <w:rsid w:val="00092175"/>
    <w:rsid w:val="0009217C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6BE"/>
    <w:rsid w:val="0009389B"/>
    <w:rsid w:val="000938B8"/>
    <w:rsid w:val="00093BFB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0A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4F"/>
    <w:rsid w:val="000965F0"/>
    <w:rsid w:val="00096B00"/>
    <w:rsid w:val="00096DFF"/>
    <w:rsid w:val="00097402"/>
    <w:rsid w:val="000976D3"/>
    <w:rsid w:val="000978BD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65F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394"/>
    <w:rsid w:val="000A396F"/>
    <w:rsid w:val="000A3B02"/>
    <w:rsid w:val="000A3CA5"/>
    <w:rsid w:val="000A3D67"/>
    <w:rsid w:val="000A3DD8"/>
    <w:rsid w:val="000A4023"/>
    <w:rsid w:val="000A4346"/>
    <w:rsid w:val="000A466B"/>
    <w:rsid w:val="000A47EC"/>
    <w:rsid w:val="000A48F7"/>
    <w:rsid w:val="000A4939"/>
    <w:rsid w:val="000A4A96"/>
    <w:rsid w:val="000A4B36"/>
    <w:rsid w:val="000A4B6A"/>
    <w:rsid w:val="000A4B90"/>
    <w:rsid w:val="000A4D6F"/>
    <w:rsid w:val="000A4FE3"/>
    <w:rsid w:val="000A50D0"/>
    <w:rsid w:val="000A50D6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577"/>
    <w:rsid w:val="000A660F"/>
    <w:rsid w:val="000A6B1B"/>
    <w:rsid w:val="000A6E08"/>
    <w:rsid w:val="000A6F0F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CB7"/>
    <w:rsid w:val="000A7E11"/>
    <w:rsid w:val="000A7E2F"/>
    <w:rsid w:val="000A7EC4"/>
    <w:rsid w:val="000B0131"/>
    <w:rsid w:val="000B03B5"/>
    <w:rsid w:val="000B0489"/>
    <w:rsid w:val="000B0560"/>
    <w:rsid w:val="000B080D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7C1"/>
    <w:rsid w:val="000B18D6"/>
    <w:rsid w:val="000B18DA"/>
    <w:rsid w:val="000B18F9"/>
    <w:rsid w:val="000B1A5F"/>
    <w:rsid w:val="000B1B3E"/>
    <w:rsid w:val="000B1C79"/>
    <w:rsid w:val="000B2136"/>
    <w:rsid w:val="000B22C4"/>
    <w:rsid w:val="000B22D4"/>
    <w:rsid w:val="000B24A6"/>
    <w:rsid w:val="000B24FB"/>
    <w:rsid w:val="000B27EB"/>
    <w:rsid w:val="000B2AB0"/>
    <w:rsid w:val="000B2AC9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044"/>
    <w:rsid w:val="000B4181"/>
    <w:rsid w:val="000B4289"/>
    <w:rsid w:val="000B42EF"/>
    <w:rsid w:val="000B44B7"/>
    <w:rsid w:val="000B4567"/>
    <w:rsid w:val="000B4783"/>
    <w:rsid w:val="000B49CE"/>
    <w:rsid w:val="000B4C3E"/>
    <w:rsid w:val="000B4EAE"/>
    <w:rsid w:val="000B4FF5"/>
    <w:rsid w:val="000B5148"/>
    <w:rsid w:val="000B52F1"/>
    <w:rsid w:val="000B539E"/>
    <w:rsid w:val="000B5584"/>
    <w:rsid w:val="000B55D5"/>
    <w:rsid w:val="000B57AC"/>
    <w:rsid w:val="000B58DF"/>
    <w:rsid w:val="000B5936"/>
    <w:rsid w:val="000B5960"/>
    <w:rsid w:val="000B59D4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6B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CD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15"/>
    <w:rsid w:val="000C172B"/>
    <w:rsid w:val="000C1918"/>
    <w:rsid w:val="000C19B4"/>
    <w:rsid w:val="000C1AB4"/>
    <w:rsid w:val="000C1BD6"/>
    <w:rsid w:val="000C1C01"/>
    <w:rsid w:val="000C1D61"/>
    <w:rsid w:val="000C1E4C"/>
    <w:rsid w:val="000C1FBB"/>
    <w:rsid w:val="000C21B5"/>
    <w:rsid w:val="000C21C8"/>
    <w:rsid w:val="000C2274"/>
    <w:rsid w:val="000C23C5"/>
    <w:rsid w:val="000C2435"/>
    <w:rsid w:val="000C246A"/>
    <w:rsid w:val="000C2530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43C"/>
    <w:rsid w:val="000C45B9"/>
    <w:rsid w:val="000C471D"/>
    <w:rsid w:val="000C47C4"/>
    <w:rsid w:val="000C47FB"/>
    <w:rsid w:val="000C4820"/>
    <w:rsid w:val="000C4A55"/>
    <w:rsid w:val="000C4AF2"/>
    <w:rsid w:val="000C4DF0"/>
    <w:rsid w:val="000C4F0E"/>
    <w:rsid w:val="000C4F1D"/>
    <w:rsid w:val="000C4FCF"/>
    <w:rsid w:val="000C5061"/>
    <w:rsid w:val="000C5095"/>
    <w:rsid w:val="000C534C"/>
    <w:rsid w:val="000C53B8"/>
    <w:rsid w:val="000C5422"/>
    <w:rsid w:val="000C5463"/>
    <w:rsid w:val="000C5878"/>
    <w:rsid w:val="000C5949"/>
    <w:rsid w:val="000C598D"/>
    <w:rsid w:val="000C5A91"/>
    <w:rsid w:val="000C5B48"/>
    <w:rsid w:val="000C5DDE"/>
    <w:rsid w:val="000C5E55"/>
    <w:rsid w:val="000C5EFB"/>
    <w:rsid w:val="000C5F1E"/>
    <w:rsid w:val="000C6083"/>
    <w:rsid w:val="000C609B"/>
    <w:rsid w:val="000C6121"/>
    <w:rsid w:val="000C6148"/>
    <w:rsid w:val="000C61E0"/>
    <w:rsid w:val="000C61E9"/>
    <w:rsid w:val="000C63C6"/>
    <w:rsid w:val="000C640B"/>
    <w:rsid w:val="000C652B"/>
    <w:rsid w:val="000C686D"/>
    <w:rsid w:val="000C690A"/>
    <w:rsid w:val="000C6916"/>
    <w:rsid w:val="000C692F"/>
    <w:rsid w:val="000C6A86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86F"/>
    <w:rsid w:val="000C79C7"/>
    <w:rsid w:val="000C79DA"/>
    <w:rsid w:val="000C7A1C"/>
    <w:rsid w:val="000C7A5A"/>
    <w:rsid w:val="000C7DC4"/>
    <w:rsid w:val="000C7FAF"/>
    <w:rsid w:val="000C7FD0"/>
    <w:rsid w:val="000D0267"/>
    <w:rsid w:val="000D0287"/>
    <w:rsid w:val="000D0488"/>
    <w:rsid w:val="000D0544"/>
    <w:rsid w:val="000D0704"/>
    <w:rsid w:val="000D073F"/>
    <w:rsid w:val="000D0893"/>
    <w:rsid w:val="000D0A64"/>
    <w:rsid w:val="000D0CB3"/>
    <w:rsid w:val="000D0E42"/>
    <w:rsid w:val="000D0FAE"/>
    <w:rsid w:val="000D1029"/>
    <w:rsid w:val="000D1051"/>
    <w:rsid w:val="000D10E6"/>
    <w:rsid w:val="000D1303"/>
    <w:rsid w:val="000D13E2"/>
    <w:rsid w:val="000D14A1"/>
    <w:rsid w:val="000D1525"/>
    <w:rsid w:val="000D16C1"/>
    <w:rsid w:val="000D1A76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2D"/>
    <w:rsid w:val="000D31F7"/>
    <w:rsid w:val="000D35A7"/>
    <w:rsid w:val="000D35E5"/>
    <w:rsid w:val="000D3887"/>
    <w:rsid w:val="000D3C23"/>
    <w:rsid w:val="000D3FE9"/>
    <w:rsid w:val="000D4195"/>
    <w:rsid w:val="000D42B6"/>
    <w:rsid w:val="000D42EC"/>
    <w:rsid w:val="000D434F"/>
    <w:rsid w:val="000D452E"/>
    <w:rsid w:val="000D46F2"/>
    <w:rsid w:val="000D4773"/>
    <w:rsid w:val="000D4795"/>
    <w:rsid w:val="000D4864"/>
    <w:rsid w:val="000D4AED"/>
    <w:rsid w:val="000D4B7E"/>
    <w:rsid w:val="000D4C10"/>
    <w:rsid w:val="000D4CEA"/>
    <w:rsid w:val="000D4DB6"/>
    <w:rsid w:val="000D4EAB"/>
    <w:rsid w:val="000D51F9"/>
    <w:rsid w:val="000D533C"/>
    <w:rsid w:val="000D54FD"/>
    <w:rsid w:val="000D5524"/>
    <w:rsid w:val="000D56E2"/>
    <w:rsid w:val="000D5724"/>
    <w:rsid w:val="000D5730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A7B"/>
    <w:rsid w:val="000D7B9C"/>
    <w:rsid w:val="000D7BA2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844"/>
    <w:rsid w:val="000E0C03"/>
    <w:rsid w:val="000E1015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06"/>
    <w:rsid w:val="000E2DF9"/>
    <w:rsid w:val="000E2E17"/>
    <w:rsid w:val="000E2E84"/>
    <w:rsid w:val="000E2ED8"/>
    <w:rsid w:val="000E2EE4"/>
    <w:rsid w:val="000E3042"/>
    <w:rsid w:val="000E30D7"/>
    <w:rsid w:val="000E31DA"/>
    <w:rsid w:val="000E3352"/>
    <w:rsid w:val="000E3683"/>
    <w:rsid w:val="000E376B"/>
    <w:rsid w:val="000E37D8"/>
    <w:rsid w:val="000E37FC"/>
    <w:rsid w:val="000E3911"/>
    <w:rsid w:val="000E3996"/>
    <w:rsid w:val="000E39A9"/>
    <w:rsid w:val="000E3B80"/>
    <w:rsid w:val="000E3E2A"/>
    <w:rsid w:val="000E3E4C"/>
    <w:rsid w:val="000E3EEA"/>
    <w:rsid w:val="000E411E"/>
    <w:rsid w:val="000E4673"/>
    <w:rsid w:val="000E4811"/>
    <w:rsid w:val="000E49CB"/>
    <w:rsid w:val="000E4C2C"/>
    <w:rsid w:val="000E4CA7"/>
    <w:rsid w:val="000E4D5B"/>
    <w:rsid w:val="000E504E"/>
    <w:rsid w:val="000E50F0"/>
    <w:rsid w:val="000E5130"/>
    <w:rsid w:val="000E515D"/>
    <w:rsid w:val="000E531B"/>
    <w:rsid w:val="000E5320"/>
    <w:rsid w:val="000E536D"/>
    <w:rsid w:val="000E550A"/>
    <w:rsid w:val="000E5931"/>
    <w:rsid w:val="000E5952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462"/>
    <w:rsid w:val="000E667F"/>
    <w:rsid w:val="000E66A9"/>
    <w:rsid w:val="000E6D10"/>
    <w:rsid w:val="000E6EA1"/>
    <w:rsid w:val="000E6F73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E4F"/>
    <w:rsid w:val="000E7E9B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A2E"/>
    <w:rsid w:val="000F0FE9"/>
    <w:rsid w:val="000F1355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A2D"/>
    <w:rsid w:val="000F2D9F"/>
    <w:rsid w:val="000F2E95"/>
    <w:rsid w:val="000F2F41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D2C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BD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B53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1B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3CD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8DC"/>
    <w:rsid w:val="00103930"/>
    <w:rsid w:val="00103FCD"/>
    <w:rsid w:val="00104061"/>
    <w:rsid w:val="00104130"/>
    <w:rsid w:val="001041C2"/>
    <w:rsid w:val="001042BB"/>
    <w:rsid w:val="0010463E"/>
    <w:rsid w:val="001046A7"/>
    <w:rsid w:val="001048E5"/>
    <w:rsid w:val="00104C69"/>
    <w:rsid w:val="00104C8D"/>
    <w:rsid w:val="00104D27"/>
    <w:rsid w:val="00104D8B"/>
    <w:rsid w:val="00104DEA"/>
    <w:rsid w:val="00104E68"/>
    <w:rsid w:val="001050D3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1D4"/>
    <w:rsid w:val="0010742C"/>
    <w:rsid w:val="00107715"/>
    <w:rsid w:val="00107733"/>
    <w:rsid w:val="00107740"/>
    <w:rsid w:val="0010782C"/>
    <w:rsid w:val="00107950"/>
    <w:rsid w:val="00107CC0"/>
    <w:rsid w:val="00107D7E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C83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9B6"/>
    <w:rsid w:val="00111DAA"/>
    <w:rsid w:val="00111DB6"/>
    <w:rsid w:val="00111E0F"/>
    <w:rsid w:val="0011215B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C27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383"/>
    <w:rsid w:val="0011445C"/>
    <w:rsid w:val="00114538"/>
    <w:rsid w:val="00114667"/>
    <w:rsid w:val="0011478C"/>
    <w:rsid w:val="001148E3"/>
    <w:rsid w:val="00114958"/>
    <w:rsid w:val="0011496A"/>
    <w:rsid w:val="00114BBF"/>
    <w:rsid w:val="00114F1B"/>
    <w:rsid w:val="00115225"/>
    <w:rsid w:val="00115336"/>
    <w:rsid w:val="00115437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71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07A"/>
    <w:rsid w:val="0012011F"/>
    <w:rsid w:val="001201FB"/>
    <w:rsid w:val="001202E8"/>
    <w:rsid w:val="0012047C"/>
    <w:rsid w:val="0012050A"/>
    <w:rsid w:val="00120737"/>
    <w:rsid w:val="001208CF"/>
    <w:rsid w:val="00120924"/>
    <w:rsid w:val="0012096E"/>
    <w:rsid w:val="001209E9"/>
    <w:rsid w:val="00120AFE"/>
    <w:rsid w:val="00120B11"/>
    <w:rsid w:val="00120C25"/>
    <w:rsid w:val="00120C4E"/>
    <w:rsid w:val="00120C72"/>
    <w:rsid w:val="00120DDF"/>
    <w:rsid w:val="00121095"/>
    <w:rsid w:val="001210B1"/>
    <w:rsid w:val="0012111A"/>
    <w:rsid w:val="00121327"/>
    <w:rsid w:val="001214E1"/>
    <w:rsid w:val="00121557"/>
    <w:rsid w:val="001216AB"/>
    <w:rsid w:val="0012177A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A1F"/>
    <w:rsid w:val="00122B19"/>
    <w:rsid w:val="00122D52"/>
    <w:rsid w:val="00122DF4"/>
    <w:rsid w:val="0012306E"/>
    <w:rsid w:val="00123219"/>
    <w:rsid w:val="00123255"/>
    <w:rsid w:val="00123286"/>
    <w:rsid w:val="001232EF"/>
    <w:rsid w:val="001234D9"/>
    <w:rsid w:val="00123614"/>
    <w:rsid w:val="00123A9A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8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A4"/>
    <w:rsid w:val="00125DBF"/>
    <w:rsid w:val="00125F09"/>
    <w:rsid w:val="00125F0A"/>
    <w:rsid w:val="0012611C"/>
    <w:rsid w:val="0012632F"/>
    <w:rsid w:val="0012657F"/>
    <w:rsid w:val="001266D3"/>
    <w:rsid w:val="00126D0B"/>
    <w:rsid w:val="00126D6A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27D64"/>
    <w:rsid w:val="00127E27"/>
    <w:rsid w:val="00130051"/>
    <w:rsid w:val="001300B6"/>
    <w:rsid w:val="001303F9"/>
    <w:rsid w:val="00130637"/>
    <w:rsid w:val="00130BDB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A04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18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3E52"/>
    <w:rsid w:val="0013401A"/>
    <w:rsid w:val="0013403B"/>
    <w:rsid w:val="00134139"/>
    <w:rsid w:val="001343E4"/>
    <w:rsid w:val="00134572"/>
    <w:rsid w:val="0013459C"/>
    <w:rsid w:val="00134677"/>
    <w:rsid w:val="00134801"/>
    <w:rsid w:val="001348B8"/>
    <w:rsid w:val="00134CA0"/>
    <w:rsid w:val="00135587"/>
    <w:rsid w:val="001355C3"/>
    <w:rsid w:val="00135AD0"/>
    <w:rsid w:val="00135AE1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D6A"/>
    <w:rsid w:val="00136ED2"/>
    <w:rsid w:val="00136F1D"/>
    <w:rsid w:val="001370E3"/>
    <w:rsid w:val="0013717D"/>
    <w:rsid w:val="00137211"/>
    <w:rsid w:val="001372B8"/>
    <w:rsid w:val="001374CE"/>
    <w:rsid w:val="0013750E"/>
    <w:rsid w:val="00137742"/>
    <w:rsid w:val="00137745"/>
    <w:rsid w:val="001377A8"/>
    <w:rsid w:val="0013790C"/>
    <w:rsid w:val="00137BC4"/>
    <w:rsid w:val="00137E0A"/>
    <w:rsid w:val="001400BD"/>
    <w:rsid w:val="00140903"/>
    <w:rsid w:val="00140C91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BCC"/>
    <w:rsid w:val="00141C5C"/>
    <w:rsid w:val="00141E6D"/>
    <w:rsid w:val="001422FE"/>
    <w:rsid w:val="00142318"/>
    <w:rsid w:val="0014232B"/>
    <w:rsid w:val="00142677"/>
    <w:rsid w:val="001426D0"/>
    <w:rsid w:val="00142940"/>
    <w:rsid w:val="00142A48"/>
    <w:rsid w:val="00142A78"/>
    <w:rsid w:val="00142B67"/>
    <w:rsid w:val="00142BEE"/>
    <w:rsid w:val="00142EEB"/>
    <w:rsid w:val="00142F81"/>
    <w:rsid w:val="0014319B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90"/>
    <w:rsid w:val="00143FBE"/>
    <w:rsid w:val="0014423F"/>
    <w:rsid w:val="001443FA"/>
    <w:rsid w:val="00144679"/>
    <w:rsid w:val="00144A2F"/>
    <w:rsid w:val="00144AD1"/>
    <w:rsid w:val="00144AD3"/>
    <w:rsid w:val="00144CE6"/>
    <w:rsid w:val="00144DB6"/>
    <w:rsid w:val="00144E7A"/>
    <w:rsid w:val="0014504C"/>
    <w:rsid w:val="0014554E"/>
    <w:rsid w:val="001456CF"/>
    <w:rsid w:val="001456FF"/>
    <w:rsid w:val="00145805"/>
    <w:rsid w:val="00145C9E"/>
    <w:rsid w:val="00145EBF"/>
    <w:rsid w:val="00145F38"/>
    <w:rsid w:val="00145F8E"/>
    <w:rsid w:val="001466F0"/>
    <w:rsid w:val="0014673E"/>
    <w:rsid w:val="001467D5"/>
    <w:rsid w:val="00146930"/>
    <w:rsid w:val="001470BF"/>
    <w:rsid w:val="00147200"/>
    <w:rsid w:val="001473A5"/>
    <w:rsid w:val="0014754B"/>
    <w:rsid w:val="001475BC"/>
    <w:rsid w:val="0014770E"/>
    <w:rsid w:val="00147764"/>
    <w:rsid w:val="00147827"/>
    <w:rsid w:val="00147A84"/>
    <w:rsid w:val="00147BB1"/>
    <w:rsid w:val="00147C5A"/>
    <w:rsid w:val="00147CFF"/>
    <w:rsid w:val="00147EF4"/>
    <w:rsid w:val="00147F46"/>
    <w:rsid w:val="00147FA3"/>
    <w:rsid w:val="00150082"/>
    <w:rsid w:val="0015026F"/>
    <w:rsid w:val="00150656"/>
    <w:rsid w:val="0015073A"/>
    <w:rsid w:val="001509B3"/>
    <w:rsid w:val="00150A00"/>
    <w:rsid w:val="00150F09"/>
    <w:rsid w:val="00150F9C"/>
    <w:rsid w:val="001510DA"/>
    <w:rsid w:val="00151123"/>
    <w:rsid w:val="0015115C"/>
    <w:rsid w:val="001514B6"/>
    <w:rsid w:val="001516E0"/>
    <w:rsid w:val="00151732"/>
    <w:rsid w:val="001517B9"/>
    <w:rsid w:val="0015190D"/>
    <w:rsid w:val="00151BE7"/>
    <w:rsid w:val="00151DB5"/>
    <w:rsid w:val="001520BF"/>
    <w:rsid w:val="00152401"/>
    <w:rsid w:val="00152416"/>
    <w:rsid w:val="00152469"/>
    <w:rsid w:val="00152542"/>
    <w:rsid w:val="00152581"/>
    <w:rsid w:val="00152711"/>
    <w:rsid w:val="0015271D"/>
    <w:rsid w:val="00152A1B"/>
    <w:rsid w:val="00152BBD"/>
    <w:rsid w:val="00152BBF"/>
    <w:rsid w:val="00152DFC"/>
    <w:rsid w:val="00152EBA"/>
    <w:rsid w:val="00152F41"/>
    <w:rsid w:val="001530CB"/>
    <w:rsid w:val="0015311D"/>
    <w:rsid w:val="0015314A"/>
    <w:rsid w:val="001531A2"/>
    <w:rsid w:val="0015327A"/>
    <w:rsid w:val="0015351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2B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4D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57E91"/>
    <w:rsid w:val="00160129"/>
    <w:rsid w:val="00160191"/>
    <w:rsid w:val="00160951"/>
    <w:rsid w:val="00160BA7"/>
    <w:rsid w:val="00160BB1"/>
    <w:rsid w:val="00160FD3"/>
    <w:rsid w:val="00161140"/>
    <w:rsid w:val="001611BD"/>
    <w:rsid w:val="00161341"/>
    <w:rsid w:val="00161712"/>
    <w:rsid w:val="00161751"/>
    <w:rsid w:val="001617BE"/>
    <w:rsid w:val="001617F2"/>
    <w:rsid w:val="0016184C"/>
    <w:rsid w:val="0016192E"/>
    <w:rsid w:val="00161B4C"/>
    <w:rsid w:val="001620D1"/>
    <w:rsid w:val="00162165"/>
    <w:rsid w:val="00162599"/>
    <w:rsid w:val="001626B8"/>
    <w:rsid w:val="00162A42"/>
    <w:rsid w:val="00162A5D"/>
    <w:rsid w:val="00162B4C"/>
    <w:rsid w:val="00162B69"/>
    <w:rsid w:val="00162E95"/>
    <w:rsid w:val="001630A8"/>
    <w:rsid w:val="001630C1"/>
    <w:rsid w:val="001630FF"/>
    <w:rsid w:val="0016317C"/>
    <w:rsid w:val="00163203"/>
    <w:rsid w:val="0016322F"/>
    <w:rsid w:val="00163268"/>
    <w:rsid w:val="001633B2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CFF"/>
    <w:rsid w:val="00164E1E"/>
    <w:rsid w:val="00164E67"/>
    <w:rsid w:val="001650C1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5B"/>
    <w:rsid w:val="001659D7"/>
    <w:rsid w:val="001659DD"/>
    <w:rsid w:val="00165B1B"/>
    <w:rsid w:val="00165B8C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623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5D"/>
    <w:rsid w:val="001709F0"/>
    <w:rsid w:val="00170A6C"/>
    <w:rsid w:val="00170C3E"/>
    <w:rsid w:val="00170D0C"/>
    <w:rsid w:val="00170DC2"/>
    <w:rsid w:val="00170EB5"/>
    <w:rsid w:val="00170F4C"/>
    <w:rsid w:val="0017148C"/>
    <w:rsid w:val="001715BF"/>
    <w:rsid w:val="0017188D"/>
    <w:rsid w:val="00171890"/>
    <w:rsid w:val="00171906"/>
    <w:rsid w:val="00171CD3"/>
    <w:rsid w:val="00171EBB"/>
    <w:rsid w:val="00172244"/>
    <w:rsid w:val="001722AF"/>
    <w:rsid w:val="001722B4"/>
    <w:rsid w:val="00172419"/>
    <w:rsid w:val="00172499"/>
    <w:rsid w:val="00172511"/>
    <w:rsid w:val="001725B8"/>
    <w:rsid w:val="001725FD"/>
    <w:rsid w:val="00172788"/>
    <w:rsid w:val="0017283A"/>
    <w:rsid w:val="00172963"/>
    <w:rsid w:val="00172A9F"/>
    <w:rsid w:val="00172EAF"/>
    <w:rsid w:val="00172EE1"/>
    <w:rsid w:val="001730A9"/>
    <w:rsid w:val="00173191"/>
    <w:rsid w:val="0017327B"/>
    <w:rsid w:val="001733C8"/>
    <w:rsid w:val="00173430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1FF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ADC"/>
    <w:rsid w:val="00176CBA"/>
    <w:rsid w:val="00176D4F"/>
    <w:rsid w:val="00176D8C"/>
    <w:rsid w:val="00176DC0"/>
    <w:rsid w:val="00176DC8"/>
    <w:rsid w:val="0017747C"/>
    <w:rsid w:val="001774A3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0EA"/>
    <w:rsid w:val="0018018C"/>
    <w:rsid w:val="00180275"/>
    <w:rsid w:val="00180906"/>
    <w:rsid w:val="0018090D"/>
    <w:rsid w:val="00180C65"/>
    <w:rsid w:val="00180DC0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1D4A"/>
    <w:rsid w:val="0018200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44C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BE4"/>
    <w:rsid w:val="00184C5F"/>
    <w:rsid w:val="00184CBE"/>
    <w:rsid w:val="00184DA3"/>
    <w:rsid w:val="00184DC9"/>
    <w:rsid w:val="00184F24"/>
    <w:rsid w:val="001851E9"/>
    <w:rsid w:val="00185244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48E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DCD"/>
    <w:rsid w:val="00190E51"/>
    <w:rsid w:val="00190F2D"/>
    <w:rsid w:val="00190F8A"/>
    <w:rsid w:val="00190FC9"/>
    <w:rsid w:val="00191083"/>
    <w:rsid w:val="00191151"/>
    <w:rsid w:val="00191191"/>
    <w:rsid w:val="0019133D"/>
    <w:rsid w:val="001914FD"/>
    <w:rsid w:val="001915E5"/>
    <w:rsid w:val="0019171E"/>
    <w:rsid w:val="00191725"/>
    <w:rsid w:val="00191823"/>
    <w:rsid w:val="00191887"/>
    <w:rsid w:val="0019191B"/>
    <w:rsid w:val="00191B7A"/>
    <w:rsid w:val="00191D84"/>
    <w:rsid w:val="00191DB7"/>
    <w:rsid w:val="00192435"/>
    <w:rsid w:val="0019259B"/>
    <w:rsid w:val="00192823"/>
    <w:rsid w:val="0019287B"/>
    <w:rsid w:val="00192AA3"/>
    <w:rsid w:val="00192E30"/>
    <w:rsid w:val="00192E67"/>
    <w:rsid w:val="00192F59"/>
    <w:rsid w:val="00192FD0"/>
    <w:rsid w:val="00193474"/>
    <w:rsid w:val="00193698"/>
    <w:rsid w:val="001936AF"/>
    <w:rsid w:val="001936FC"/>
    <w:rsid w:val="0019381C"/>
    <w:rsid w:val="00193862"/>
    <w:rsid w:val="00193A7B"/>
    <w:rsid w:val="00193AA1"/>
    <w:rsid w:val="00193AAD"/>
    <w:rsid w:val="00193B93"/>
    <w:rsid w:val="00193BFA"/>
    <w:rsid w:val="00193E6F"/>
    <w:rsid w:val="00193F13"/>
    <w:rsid w:val="00193F75"/>
    <w:rsid w:val="001943ED"/>
    <w:rsid w:val="00194607"/>
    <w:rsid w:val="00194644"/>
    <w:rsid w:val="00194878"/>
    <w:rsid w:val="001948C1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36E"/>
    <w:rsid w:val="0019544D"/>
    <w:rsid w:val="00195601"/>
    <w:rsid w:val="0019563A"/>
    <w:rsid w:val="001958FD"/>
    <w:rsid w:val="001959AD"/>
    <w:rsid w:val="00195A81"/>
    <w:rsid w:val="00195B5B"/>
    <w:rsid w:val="00195DB7"/>
    <w:rsid w:val="00195E6A"/>
    <w:rsid w:val="00195F47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48B"/>
    <w:rsid w:val="0019764D"/>
    <w:rsid w:val="00197668"/>
    <w:rsid w:val="001976C4"/>
    <w:rsid w:val="00197994"/>
    <w:rsid w:val="00197A17"/>
    <w:rsid w:val="00197B2D"/>
    <w:rsid w:val="00197C1A"/>
    <w:rsid w:val="00197D2E"/>
    <w:rsid w:val="00197EB0"/>
    <w:rsid w:val="001A0040"/>
    <w:rsid w:val="001A0235"/>
    <w:rsid w:val="001A0A27"/>
    <w:rsid w:val="001A0B7D"/>
    <w:rsid w:val="001A0C5C"/>
    <w:rsid w:val="001A0CB2"/>
    <w:rsid w:val="001A0F0E"/>
    <w:rsid w:val="001A10F4"/>
    <w:rsid w:val="001A1437"/>
    <w:rsid w:val="001A14C3"/>
    <w:rsid w:val="001A14E8"/>
    <w:rsid w:val="001A15CA"/>
    <w:rsid w:val="001A1CF5"/>
    <w:rsid w:val="001A1D35"/>
    <w:rsid w:val="001A1DF3"/>
    <w:rsid w:val="001A226D"/>
    <w:rsid w:val="001A23DE"/>
    <w:rsid w:val="001A2530"/>
    <w:rsid w:val="001A2653"/>
    <w:rsid w:val="001A291E"/>
    <w:rsid w:val="001A296D"/>
    <w:rsid w:val="001A2B46"/>
    <w:rsid w:val="001A2D51"/>
    <w:rsid w:val="001A2E0A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393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B48"/>
    <w:rsid w:val="001A5E87"/>
    <w:rsid w:val="001A5FEC"/>
    <w:rsid w:val="001A6341"/>
    <w:rsid w:val="001A6349"/>
    <w:rsid w:val="001A639E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9EA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68F"/>
    <w:rsid w:val="001B0887"/>
    <w:rsid w:val="001B0933"/>
    <w:rsid w:val="001B0A29"/>
    <w:rsid w:val="001B0C5A"/>
    <w:rsid w:val="001B0DE9"/>
    <w:rsid w:val="001B0E98"/>
    <w:rsid w:val="001B118E"/>
    <w:rsid w:val="001B11CE"/>
    <w:rsid w:val="001B11F1"/>
    <w:rsid w:val="001B148B"/>
    <w:rsid w:val="001B186A"/>
    <w:rsid w:val="001B1ACF"/>
    <w:rsid w:val="001B1C29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1EE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BB"/>
    <w:rsid w:val="001B4BD5"/>
    <w:rsid w:val="001B4DAA"/>
    <w:rsid w:val="001B4FA5"/>
    <w:rsid w:val="001B4FEA"/>
    <w:rsid w:val="001B5200"/>
    <w:rsid w:val="001B524A"/>
    <w:rsid w:val="001B527D"/>
    <w:rsid w:val="001B58EE"/>
    <w:rsid w:val="001B5BF3"/>
    <w:rsid w:val="001B5F0C"/>
    <w:rsid w:val="001B5F51"/>
    <w:rsid w:val="001B63FF"/>
    <w:rsid w:val="001B6442"/>
    <w:rsid w:val="001B6495"/>
    <w:rsid w:val="001B64DF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4F6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CF8"/>
    <w:rsid w:val="001C0DF2"/>
    <w:rsid w:val="001C0F9B"/>
    <w:rsid w:val="001C1308"/>
    <w:rsid w:val="001C13C4"/>
    <w:rsid w:val="001C16B0"/>
    <w:rsid w:val="001C16E9"/>
    <w:rsid w:val="001C173D"/>
    <w:rsid w:val="001C1747"/>
    <w:rsid w:val="001C1938"/>
    <w:rsid w:val="001C1D43"/>
    <w:rsid w:val="001C1DD9"/>
    <w:rsid w:val="001C23A5"/>
    <w:rsid w:val="001C25F7"/>
    <w:rsid w:val="001C2AE4"/>
    <w:rsid w:val="001C2CCB"/>
    <w:rsid w:val="001C2EDB"/>
    <w:rsid w:val="001C2EEC"/>
    <w:rsid w:val="001C2EFB"/>
    <w:rsid w:val="001C2FFF"/>
    <w:rsid w:val="001C38C2"/>
    <w:rsid w:val="001C397B"/>
    <w:rsid w:val="001C3AC2"/>
    <w:rsid w:val="001C3B54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4F0E"/>
    <w:rsid w:val="001C515B"/>
    <w:rsid w:val="001C526F"/>
    <w:rsid w:val="001C5583"/>
    <w:rsid w:val="001C5627"/>
    <w:rsid w:val="001C581E"/>
    <w:rsid w:val="001C5977"/>
    <w:rsid w:val="001C5A5F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1E"/>
    <w:rsid w:val="001C71DE"/>
    <w:rsid w:val="001C733E"/>
    <w:rsid w:val="001C74F6"/>
    <w:rsid w:val="001C77C9"/>
    <w:rsid w:val="001C78F0"/>
    <w:rsid w:val="001C7985"/>
    <w:rsid w:val="001C7A46"/>
    <w:rsid w:val="001C7CF4"/>
    <w:rsid w:val="001C7DA5"/>
    <w:rsid w:val="001C7E3E"/>
    <w:rsid w:val="001D0107"/>
    <w:rsid w:val="001D0348"/>
    <w:rsid w:val="001D03B2"/>
    <w:rsid w:val="001D08A9"/>
    <w:rsid w:val="001D08E6"/>
    <w:rsid w:val="001D0957"/>
    <w:rsid w:val="001D0BF3"/>
    <w:rsid w:val="001D0CF3"/>
    <w:rsid w:val="001D0EB6"/>
    <w:rsid w:val="001D0F4F"/>
    <w:rsid w:val="001D1252"/>
    <w:rsid w:val="001D129F"/>
    <w:rsid w:val="001D137C"/>
    <w:rsid w:val="001D146A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C7F"/>
    <w:rsid w:val="001D1E79"/>
    <w:rsid w:val="001D23E1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DB8"/>
    <w:rsid w:val="001D3F8E"/>
    <w:rsid w:val="001D402B"/>
    <w:rsid w:val="001D47CC"/>
    <w:rsid w:val="001D4883"/>
    <w:rsid w:val="001D4A32"/>
    <w:rsid w:val="001D4BFC"/>
    <w:rsid w:val="001D4E67"/>
    <w:rsid w:val="001D4E83"/>
    <w:rsid w:val="001D51C9"/>
    <w:rsid w:val="001D52F6"/>
    <w:rsid w:val="001D540A"/>
    <w:rsid w:val="001D54C1"/>
    <w:rsid w:val="001D5603"/>
    <w:rsid w:val="001D57E6"/>
    <w:rsid w:val="001D5908"/>
    <w:rsid w:val="001D5932"/>
    <w:rsid w:val="001D5951"/>
    <w:rsid w:val="001D59AD"/>
    <w:rsid w:val="001D5D35"/>
    <w:rsid w:val="001D5D99"/>
    <w:rsid w:val="001D5E00"/>
    <w:rsid w:val="001D5E91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385"/>
    <w:rsid w:val="001D7401"/>
    <w:rsid w:val="001D7541"/>
    <w:rsid w:val="001D7613"/>
    <w:rsid w:val="001D769E"/>
    <w:rsid w:val="001D76B4"/>
    <w:rsid w:val="001D78FC"/>
    <w:rsid w:val="001D797A"/>
    <w:rsid w:val="001D7A11"/>
    <w:rsid w:val="001D7AFC"/>
    <w:rsid w:val="001D7B7D"/>
    <w:rsid w:val="001D7C17"/>
    <w:rsid w:val="001D7E11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8B8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43"/>
    <w:rsid w:val="001E189A"/>
    <w:rsid w:val="001E1A3D"/>
    <w:rsid w:val="001E1A98"/>
    <w:rsid w:val="001E1B3B"/>
    <w:rsid w:val="001E1BB7"/>
    <w:rsid w:val="001E1E19"/>
    <w:rsid w:val="001E1E33"/>
    <w:rsid w:val="001E1F2D"/>
    <w:rsid w:val="001E1FAB"/>
    <w:rsid w:val="001E202D"/>
    <w:rsid w:val="001E2215"/>
    <w:rsid w:val="001E222A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C1D"/>
    <w:rsid w:val="001E3E30"/>
    <w:rsid w:val="001E3EDA"/>
    <w:rsid w:val="001E407D"/>
    <w:rsid w:val="001E4253"/>
    <w:rsid w:val="001E42B5"/>
    <w:rsid w:val="001E43A7"/>
    <w:rsid w:val="001E4DB3"/>
    <w:rsid w:val="001E5258"/>
    <w:rsid w:val="001E5375"/>
    <w:rsid w:val="001E55F4"/>
    <w:rsid w:val="001E568E"/>
    <w:rsid w:val="001E56F2"/>
    <w:rsid w:val="001E5746"/>
    <w:rsid w:val="001E57DD"/>
    <w:rsid w:val="001E5847"/>
    <w:rsid w:val="001E584F"/>
    <w:rsid w:val="001E5882"/>
    <w:rsid w:val="001E58D5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D07"/>
    <w:rsid w:val="001E7E9F"/>
    <w:rsid w:val="001E7EA2"/>
    <w:rsid w:val="001E7EF8"/>
    <w:rsid w:val="001F01C1"/>
    <w:rsid w:val="001F01EB"/>
    <w:rsid w:val="001F039D"/>
    <w:rsid w:val="001F0429"/>
    <w:rsid w:val="001F0431"/>
    <w:rsid w:val="001F0648"/>
    <w:rsid w:val="001F0BD4"/>
    <w:rsid w:val="001F0D44"/>
    <w:rsid w:val="001F0D5A"/>
    <w:rsid w:val="001F0DC0"/>
    <w:rsid w:val="001F0F25"/>
    <w:rsid w:val="001F1040"/>
    <w:rsid w:val="001F10B2"/>
    <w:rsid w:val="001F134A"/>
    <w:rsid w:val="001F137F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E53"/>
    <w:rsid w:val="001F1FFC"/>
    <w:rsid w:val="001F206F"/>
    <w:rsid w:val="001F21BB"/>
    <w:rsid w:val="001F220B"/>
    <w:rsid w:val="001F22D6"/>
    <w:rsid w:val="001F22E5"/>
    <w:rsid w:val="001F230F"/>
    <w:rsid w:val="001F2658"/>
    <w:rsid w:val="001F2669"/>
    <w:rsid w:val="001F2670"/>
    <w:rsid w:val="001F2812"/>
    <w:rsid w:val="001F28B9"/>
    <w:rsid w:val="001F291F"/>
    <w:rsid w:val="001F2A90"/>
    <w:rsid w:val="001F2D69"/>
    <w:rsid w:val="001F2D86"/>
    <w:rsid w:val="001F316F"/>
    <w:rsid w:val="001F33B1"/>
    <w:rsid w:val="001F38A5"/>
    <w:rsid w:val="001F392A"/>
    <w:rsid w:val="001F3D6E"/>
    <w:rsid w:val="001F3E15"/>
    <w:rsid w:val="001F3F38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04A"/>
    <w:rsid w:val="001F64EC"/>
    <w:rsid w:val="001F64F7"/>
    <w:rsid w:val="001F6649"/>
    <w:rsid w:val="001F682F"/>
    <w:rsid w:val="001F684D"/>
    <w:rsid w:val="001F6D24"/>
    <w:rsid w:val="001F70FB"/>
    <w:rsid w:val="001F7136"/>
    <w:rsid w:val="001F7149"/>
    <w:rsid w:val="001F7178"/>
    <w:rsid w:val="001F72AE"/>
    <w:rsid w:val="001F758C"/>
    <w:rsid w:val="001F7697"/>
    <w:rsid w:val="001F7CDC"/>
    <w:rsid w:val="001F7ECE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B8"/>
    <w:rsid w:val="002020D2"/>
    <w:rsid w:val="0020226B"/>
    <w:rsid w:val="00202325"/>
    <w:rsid w:val="002026FB"/>
    <w:rsid w:val="002027E8"/>
    <w:rsid w:val="00202921"/>
    <w:rsid w:val="002029E8"/>
    <w:rsid w:val="00202A27"/>
    <w:rsid w:val="00202EC4"/>
    <w:rsid w:val="00202F70"/>
    <w:rsid w:val="00203022"/>
    <w:rsid w:val="002032BA"/>
    <w:rsid w:val="002035A8"/>
    <w:rsid w:val="002036EA"/>
    <w:rsid w:val="002038FE"/>
    <w:rsid w:val="0020393E"/>
    <w:rsid w:val="00203B9F"/>
    <w:rsid w:val="00203BAC"/>
    <w:rsid w:val="0020457D"/>
    <w:rsid w:val="00204727"/>
    <w:rsid w:val="002049B9"/>
    <w:rsid w:val="00204D7A"/>
    <w:rsid w:val="00204DAE"/>
    <w:rsid w:val="00204FFA"/>
    <w:rsid w:val="0020511A"/>
    <w:rsid w:val="00205364"/>
    <w:rsid w:val="0020550E"/>
    <w:rsid w:val="00205770"/>
    <w:rsid w:val="00205914"/>
    <w:rsid w:val="00205AC7"/>
    <w:rsid w:val="00205AF7"/>
    <w:rsid w:val="00205B2B"/>
    <w:rsid w:val="00205E3C"/>
    <w:rsid w:val="00206122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5BB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69"/>
    <w:rsid w:val="0021078D"/>
    <w:rsid w:val="00210907"/>
    <w:rsid w:val="00210A5E"/>
    <w:rsid w:val="00210C35"/>
    <w:rsid w:val="0021145D"/>
    <w:rsid w:val="0021164C"/>
    <w:rsid w:val="002117EA"/>
    <w:rsid w:val="00211849"/>
    <w:rsid w:val="002119EE"/>
    <w:rsid w:val="00211CD0"/>
    <w:rsid w:val="00211FEB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3FE8"/>
    <w:rsid w:val="0021408D"/>
    <w:rsid w:val="002146CE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6E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D93"/>
    <w:rsid w:val="00216E3B"/>
    <w:rsid w:val="00216FBE"/>
    <w:rsid w:val="002170F8"/>
    <w:rsid w:val="00217157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45"/>
    <w:rsid w:val="002201DF"/>
    <w:rsid w:val="00220235"/>
    <w:rsid w:val="0022032A"/>
    <w:rsid w:val="0022037E"/>
    <w:rsid w:val="00220451"/>
    <w:rsid w:val="002204F9"/>
    <w:rsid w:val="002205ED"/>
    <w:rsid w:val="00220695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3FF"/>
    <w:rsid w:val="0022160C"/>
    <w:rsid w:val="002217B8"/>
    <w:rsid w:val="00221AE4"/>
    <w:rsid w:val="00221B13"/>
    <w:rsid w:val="00221BD7"/>
    <w:rsid w:val="00221E3A"/>
    <w:rsid w:val="00221EB8"/>
    <w:rsid w:val="00221EE6"/>
    <w:rsid w:val="0022208D"/>
    <w:rsid w:val="002220F3"/>
    <w:rsid w:val="0022217D"/>
    <w:rsid w:val="0022218E"/>
    <w:rsid w:val="002221E1"/>
    <w:rsid w:val="002225D7"/>
    <w:rsid w:val="002225F1"/>
    <w:rsid w:val="00222619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785"/>
    <w:rsid w:val="00223AEC"/>
    <w:rsid w:val="00223BF2"/>
    <w:rsid w:val="00223C26"/>
    <w:rsid w:val="00223C6D"/>
    <w:rsid w:val="00223DFD"/>
    <w:rsid w:val="00224020"/>
    <w:rsid w:val="00224108"/>
    <w:rsid w:val="002241B1"/>
    <w:rsid w:val="00224532"/>
    <w:rsid w:val="0022471E"/>
    <w:rsid w:val="00224A40"/>
    <w:rsid w:val="00224AEF"/>
    <w:rsid w:val="00224BB2"/>
    <w:rsid w:val="00224C4B"/>
    <w:rsid w:val="00224DDE"/>
    <w:rsid w:val="00224FB4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5CE2"/>
    <w:rsid w:val="00226281"/>
    <w:rsid w:val="00226383"/>
    <w:rsid w:val="002265AE"/>
    <w:rsid w:val="00226A14"/>
    <w:rsid w:val="00226A55"/>
    <w:rsid w:val="00226AF9"/>
    <w:rsid w:val="00226EF7"/>
    <w:rsid w:val="00226F9F"/>
    <w:rsid w:val="002273B0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0E66"/>
    <w:rsid w:val="0023106D"/>
    <w:rsid w:val="0023123F"/>
    <w:rsid w:val="0023137B"/>
    <w:rsid w:val="00231386"/>
    <w:rsid w:val="0023170A"/>
    <w:rsid w:val="00231755"/>
    <w:rsid w:val="002317FF"/>
    <w:rsid w:val="00231910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206"/>
    <w:rsid w:val="002334FE"/>
    <w:rsid w:val="00233586"/>
    <w:rsid w:val="002338AE"/>
    <w:rsid w:val="002338EB"/>
    <w:rsid w:val="00233993"/>
    <w:rsid w:val="00233DC1"/>
    <w:rsid w:val="00233DDA"/>
    <w:rsid w:val="002340B7"/>
    <w:rsid w:val="0023418A"/>
    <w:rsid w:val="0023426E"/>
    <w:rsid w:val="00234316"/>
    <w:rsid w:val="002347E6"/>
    <w:rsid w:val="00234861"/>
    <w:rsid w:val="00234A60"/>
    <w:rsid w:val="00234AFB"/>
    <w:rsid w:val="00234C10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948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6E7"/>
    <w:rsid w:val="002407D0"/>
    <w:rsid w:val="00240A31"/>
    <w:rsid w:val="00240B32"/>
    <w:rsid w:val="00240DA8"/>
    <w:rsid w:val="00240DFB"/>
    <w:rsid w:val="00240EA8"/>
    <w:rsid w:val="00240F0B"/>
    <w:rsid w:val="00240F43"/>
    <w:rsid w:val="00240F88"/>
    <w:rsid w:val="0024107D"/>
    <w:rsid w:val="002410B8"/>
    <w:rsid w:val="002412E7"/>
    <w:rsid w:val="002413A3"/>
    <w:rsid w:val="0024148F"/>
    <w:rsid w:val="002414D9"/>
    <w:rsid w:val="0024151D"/>
    <w:rsid w:val="002416D6"/>
    <w:rsid w:val="002417A9"/>
    <w:rsid w:val="002418C4"/>
    <w:rsid w:val="0024195F"/>
    <w:rsid w:val="00241AAB"/>
    <w:rsid w:val="00241D05"/>
    <w:rsid w:val="00241D2E"/>
    <w:rsid w:val="00241E02"/>
    <w:rsid w:val="00241F1B"/>
    <w:rsid w:val="00241F72"/>
    <w:rsid w:val="0024210B"/>
    <w:rsid w:val="0024219E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3E7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4F9F"/>
    <w:rsid w:val="00245195"/>
    <w:rsid w:val="00245320"/>
    <w:rsid w:val="00245395"/>
    <w:rsid w:val="0024545E"/>
    <w:rsid w:val="00245708"/>
    <w:rsid w:val="00245721"/>
    <w:rsid w:val="00245833"/>
    <w:rsid w:val="002458F9"/>
    <w:rsid w:val="00245961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7E1"/>
    <w:rsid w:val="00247E0E"/>
    <w:rsid w:val="00250056"/>
    <w:rsid w:val="002500B8"/>
    <w:rsid w:val="00250423"/>
    <w:rsid w:val="0025043C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D2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3E8E"/>
    <w:rsid w:val="00253FCC"/>
    <w:rsid w:val="002541FA"/>
    <w:rsid w:val="002543D0"/>
    <w:rsid w:val="00254680"/>
    <w:rsid w:val="0025486A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62"/>
    <w:rsid w:val="00256379"/>
    <w:rsid w:val="002563F6"/>
    <w:rsid w:val="0025661A"/>
    <w:rsid w:val="00256627"/>
    <w:rsid w:val="0025664C"/>
    <w:rsid w:val="00256985"/>
    <w:rsid w:val="00256B3F"/>
    <w:rsid w:val="00256C33"/>
    <w:rsid w:val="00256C91"/>
    <w:rsid w:val="002573B3"/>
    <w:rsid w:val="002573C2"/>
    <w:rsid w:val="0025750C"/>
    <w:rsid w:val="0025752B"/>
    <w:rsid w:val="002576A1"/>
    <w:rsid w:val="00257870"/>
    <w:rsid w:val="0025788E"/>
    <w:rsid w:val="00257CA9"/>
    <w:rsid w:val="00257D72"/>
    <w:rsid w:val="00257DEF"/>
    <w:rsid w:val="00257FD4"/>
    <w:rsid w:val="00260104"/>
    <w:rsid w:val="002601ED"/>
    <w:rsid w:val="002604CD"/>
    <w:rsid w:val="00260560"/>
    <w:rsid w:val="002605CF"/>
    <w:rsid w:val="002607D0"/>
    <w:rsid w:val="00260876"/>
    <w:rsid w:val="00260944"/>
    <w:rsid w:val="00260A75"/>
    <w:rsid w:val="00260A82"/>
    <w:rsid w:val="00260B39"/>
    <w:rsid w:val="00260DDC"/>
    <w:rsid w:val="00260FE0"/>
    <w:rsid w:val="002611D6"/>
    <w:rsid w:val="00261322"/>
    <w:rsid w:val="002613C0"/>
    <w:rsid w:val="0026170B"/>
    <w:rsid w:val="002617B0"/>
    <w:rsid w:val="00261830"/>
    <w:rsid w:val="00261B15"/>
    <w:rsid w:val="00261B80"/>
    <w:rsid w:val="00261D9B"/>
    <w:rsid w:val="00261F28"/>
    <w:rsid w:val="002620CB"/>
    <w:rsid w:val="0026212C"/>
    <w:rsid w:val="0026222B"/>
    <w:rsid w:val="00262359"/>
    <w:rsid w:val="00262737"/>
    <w:rsid w:val="00262AE2"/>
    <w:rsid w:val="002630C1"/>
    <w:rsid w:val="0026322C"/>
    <w:rsid w:val="0026337D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152"/>
    <w:rsid w:val="002662D6"/>
    <w:rsid w:val="00266595"/>
    <w:rsid w:val="00266681"/>
    <w:rsid w:val="002666D0"/>
    <w:rsid w:val="002667EA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310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782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756"/>
    <w:rsid w:val="00272A36"/>
    <w:rsid w:val="00272A50"/>
    <w:rsid w:val="00272BA2"/>
    <w:rsid w:val="00272BF1"/>
    <w:rsid w:val="00272CFE"/>
    <w:rsid w:val="00272D23"/>
    <w:rsid w:val="00272FF8"/>
    <w:rsid w:val="00273070"/>
    <w:rsid w:val="0027309E"/>
    <w:rsid w:val="002730C4"/>
    <w:rsid w:val="0027358C"/>
    <w:rsid w:val="00273599"/>
    <w:rsid w:val="00273798"/>
    <w:rsid w:val="00273909"/>
    <w:rsid w:val="00273ABE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40"/>
    <w:rsid w:val="00274A5A"/>
    <w:rsid w:val="00274C06"/>
    <w:rsid w:val="00274D8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A02"/>
    <w:rsid w:val="00275B40"/>
    <w:rsid w:val="00275CB8"/>
    <w:rsid w:val="00275E94"/>
    <w:rsid w:val="00275EE0"/>
    <w:rsid w:val="00276002"/>
    <w:rsid w:val="00276171"/>
    <w:rsid w:val="002763BF"/>
    <w:rsid w:val="002766A5"/>
    <w:rsid w:val="002767AC"/>
    <w:rsid w:val="002767C2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74F"/>
    <w:rsid w:val="0027795D"/>
    <w:rsid w:val="002779E4"/>
    <w:rsid w:val="00277D29"/>
    <w:rsid w:val="00277FAF"/>
    <w:rsid w:val="0028013A"/>
    <w:rsid w:val="002802FB"/>
    <w:rsid w:val="002804C5"/>
    <w:rsid w:val="00280689"/>
    <w:rsid w:val="002808D9"/>
    <w:rsid w:val="0028094E"/>
    <w:rsid w:val="0028099B"/>
    <w:rsid w:val="002811ED"/>
    <w:rsid w:val="002811FE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54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7E0"/>
    <w:rsid w:val="00284CA7"/>
    <w:rsid w:val="00284CEC"/>
    <w:rsid w:val="00284D2E"/>
    <w:rsid w:val="00284E92"/>
    <w:rsid w:val="00284F00"/>
    <w:rsid w:val="00284FE0"/>
    <w:rsid w:val="00285068"/>
    <w:rsid w:val="0028518F"/>
    <w:rsid w:val="00285404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7E1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1F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2EB"/>
    <w:rsid w:val="00291307"/>
    <w:rsid w:val="00291370"/>
    <w:rsid w:val="00291383"/>
    <w:rsid w:val="002913DB"/>
    <w:rsid w:val="00291640"/>
    <w:rsid w:val="0029168E"/>
    <w:rsid w:val="00291752"/>
    <w:rsid w:val="00291E58"/>
    <w:rsid w:val="00291E64"/>
    <w:rsid w:val="00291F3A"/>
    <w:rsid w:val="0029219E"/>
    <w:rsid w:val="002923B6"/>
    <w:rsid w:val="0029260A"/>
    <w:rsid w:val="00292777"/>
    <w:rsid w:val="0029284C"/>
    <w:rsid w:val="002928B9"/>
    <w:rsid w:val="002928E5"/>
    <w:rsid w:val="00292B86"/>
    <w:rsid w:val="00292BCE"/>
    <w:rsid w:val="00292D7E"/>
    <w:rsid w:val="00292E81"/>
    <w:rsid w:val="00292FE6"/>
    <w:rsid w:val="00292FF2"/>
    <w:rsid w:val="00293041"/>
    <w:rsid w:val="0029312C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EED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5CE4"/>
    <w:rsid w:val="002963F6"/>
    <w:rsid w:val="0029644A"/>
    <w:rsid w:val="002964F4"/>
    <w:rsid w:val="0029672F"/>
    <w:rsid w:val="002967FD"/>
    <w:rsid w:val="00296865"/>
    <w:rsid w:val="00296884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97A0E"/>
    <w:rsid w:val="00297DE9"/>
    <w:rsid w:val="002A011D"/>
    <w:rsid w:val="002A0193"/>
    <w:rsid w:val="002A0405"/>
    <w:rsid w:val="002A0748"/>
    <w:rsid w:val="002A079B"/>
    <w:rsid w:val="002A099B"/>
    <w:rsid w:val="002A0AEF"/>
    <w:rsid w:val="002A0DDA"/>
    <w:rsid w:val="002A0F55"/>
    <w:rsid w:val="002A1229"/>
    <w:rsid w:val="002A153E"/>
    <w:rsid w:val="002A158A"/>
    <w:rsid w:val="002A1596"/>
    <w:rsid w:val="002A19FB"/>
    <w:rsid w:val="002A1BB6"/>
    <w:rsid w:val="002A1BFC"/>
    <w:rsid w:val="002A1D27"/>
    <w:rsid w:val="002A1D66"/>
    <w:rsid w:val="002A1F33"/>
    <w:rsid w:val="002A2079"/>
    <w:rsid w:val="002A29B6"/>
    <w:rsid w:val="002A2A11"/>
    <w:rsid w:val="002A2C91"/>
    <w:rsid w:val="002A2EA3"/>
    <w:rsid w:val="002A2F3E"/>
    <w:rsid w:val="002A301B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390"/>
    <w:rsid w:val="002A440F"/>
    <w:rsid w:val="002A447F"/>
    <w:rsid w:val="002A4561"/>
    <w:rsid w:val="002A4795"/>
    <w:rsid w:val="002A47F8"/>
    <w:rsid w:val="002A4947"/>
    <w:rsid w:val="002A4A34"/>
    <w:rsid w:val="002A4D72"/>
    <w:rsid w:val="002A5020"/>
    <w:rsid w:val="002A5076"/>
    <w:rsid w:val="002A52F3"/>
    <w:rsid w:val="002A5488"/>
    <w:rsid w:val="002A560C"/>
    <w:rsid w:val="002A572F"/>
    <w:rsid w:val="002A574A"/>
    <w:rsid w:val="002A58AA"/>
    <w:rsid w:val="002A5908"/>
    <w:rsid w:val="002A5B31"/>
    <w:rsid w:val="002A5B4B"/>
    <w:rsid w:val="002A5E43"/>
    <w:rsid w:val="002A5F1E"/>
    <w:rsid w:val="002A606B"/>
    <w:rsid w:val="002A634F"/>
    <w:rsid w:val="002A6413"/>
    <w:rsid w:val="002A669D"/>
    <w:rsid w:val="002A66F5"/>
    <w:rsid w:val="002A6717"/>
    <w:rsid w:val="002A690A"/>
    <w:rsid w:val="002A6930"/>
    <w:rsid w:val="002A69A7"/>
    <w:rsid w:val="002A69F8"/>
    <w:rsid w:val="002A6B0E"/>
    <w:rsid w:val="002A6CDA"/>
    <w:rsid w:val="002A6D75"/>
    <w:rsid w:val="002A7009"/>
    <w:rsid w:val="002A70A4"/>
    <w:rsid w:val="002A727B"/>
    <w:rsid w:val="002A72E6"/>
    <w:rsid w:val="002A74D2"/>
    <w:rsid w:val="002A74DB"/>
    <w:rsid w:val="002A7538"/>
    <w:rsid w:val="002A7552"/>
    <w:rsid w:val="002A774D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08A"/>
    <w:rsid w:val="002B1100"/>
    <w:rsid w:val="002B14C9"/>
    <w:rsid w:val="002B1611"/>
    <w:rsid w:val="002B17CE"/>
    <w:rsid w:val="002B184F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15E"/>
    <w:rsid w:val="002B328C"/>
    <w:rsid w:val="002B33E7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4F1D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6E2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602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C37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995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489"/>
    <w:rsid w:val="002C3511"/>
    <w:rsid w:val="002C359B"/>
    <w:rsid w:val="002C3681"/>
    <w:rsid w:val="002C36DE"/>
    <w:rsid w:val="002C37B5"/>
    <w:rsid w:val="002C3AF2"/>
    <w:rsid w:val="002C3BBD"/>
    <w:rsid w:val="002C3D65"/>
    <w:rsid w:val="002C3DD6"/>
    <w:rsid w:val="002C3FFE"/>
    <w:rsid w:val="002C4119"/>
    <w:rsid w:val="002C413B"/>
    <w:rsid w:val="002C4200"/>
    <w:rsid w:val="002C42F9"/>
    <w:rsid w:val="002C4307"/>
    <w:rsid w:val="002C437B"/>
    <w:rsid w:val="002C44F0"/>
    <w:rsid w:val="002C464B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3B4"/>
    <w:rsid w:val="002C53D9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6A6F"/>
    <w:rsid w:val="002C7131"/>
    <w:rsid w:val="002C75C7"/>
    <w:rsid w:val="002C75F2"/>
    <w:rsid w:val="002C7ABE"/>
    <w:rsid w:val="002C7B0C"/>
    <w:rsid w:val="002C7BB3"/>
    <w:rsid w:val="002C7D6A"/>
    <w:rsid w:val="002D0045"/>
    <w:rsid w:val="002D0068"/>
    <w:rsid w:val="002D009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2B0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413"/>
    <w:rsid w:val="002D2505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288"/>
    <w:rsid w:val="002D333D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65A"/>
    <w:rsid w:val="002D473F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9B2"/>
    <w:rsid w:val="002D5AB4"/>
    <w:rsid w:val="002D5B2A"/>
    <w:rsid w:val="002D5C5D"/>
    <w:rsid w:val="002D5C8C"/>
    <w:rsid w:val="002D5E05"/>
    <w:rsid w:val="002D5FDB"/>
    <w:rsid w:val="002D60D4"/>
    <w:rsid w:val="002D6428"/>
    <w:rsid w:val="002D6691"/>
    <w:rsid w:val="002D67A7"/>
    <w:rsid w:val="002D681B"/>
    <w:rsid w:val="002D6A47"/>
    <w:rsid w:val="002D6AFD"/>
    <w:rsid w:val="002D6CC6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DF3"/>
    <w:rsid w:val="002D7E4B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61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2CC7"/>
    <w:rsid w:val="002E308E"/>
    <w:rsid w:val="002E3246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D5F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38"/>
    <w:rsid w:val="002E5250"/>
    <w:rsid w:val="002E5304"/>
    <w:rsid w:val="002E5445"/>
    <w:rsid w:val="002E5461"/>
    <w:rsid w:val="002E5669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2F5"/>
    <w:rsid w:val="002E7450"/>
    <w:rsid w:val="002E7C4C"/>
    <w:rsid w:val="002E7FC3"/>
    <w:rsid w:val="002F004E"/>
    <w:rsid w:val="002F054D"/>
    <w:rsid w:val="002F0669"/>
    <w:rsid w:val="002F09F2"/>
    <w:rsid w:val="002F0A1F"/>
    <w:rsid w:val="002F0AE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AE3"/>
    <w:rsid w:val="002F1C9D"/>
    <w:rsid w:val="002F1CCE"/>
    <w:rsid w:val="002F1E53"/>
    <w:rsid w:val="002F2129"/>
    <w:rsid w:val="002F21FB"/>
    <w:rsid w:val="002F2313"/>
    <w:rsid w:val="002F23A9"/>
    <w:rsid w:val="002F272C"/>
    <w:rsid w:val="002F28F3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7"/>
    <w:rsid w:val="002F6148"/>
    <w:rsid w:val="002F6535"/>
    <w:rsid w:val="002F6611"/>
    <w:rsid w:val="002F67E1"/>
    <w:rsid w:val="002F686A"/>
    <w:rsid w:val="002F6CF2"/>
    <w:rsid w:val="002F6E5F"/>
    <w:rsid w:val="002F6F0F"/>
    <w:rsid w:val="002F6F77"/>
    <w:rsid w:val="002F7184"/>
    <w:rsid w:val="002F7230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43"/>
    <w:rsid w:val="00301B7C"/>
    <w:rsid w:val="00301BA3"/>
    <w:rsid w:val="00301C45"/>
    <w:rsid w:val="00301C87"/>
    <w:rsid w:val="00301D6E"/>
    <w:rsid w:val="00301F73"/>
    <w:rsid w:val="00302198"/>
    <w:rsid w:val="003021AC"/>
    <w:rsid w:val="00302233"/>
    <w:rsid w:val="00302287"/>
    <w:rsid w:val="00302755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CE7"/>
    <w:rsid w:val="00304D2A"/>
    <w:rsid w:val="00304F0D"/>
    <w:rsid w:val="003050A0"/>
    <w:rsid w:val="003058C1"/>
    <w:rsid w:val="003058C8"/>
    <w:rsid w:val="0030593F"/>
    <w:rsid w:val="00305B63"/>
    <w:rsid w:val="00305D64"/>
    <w:rsid w:val="00305DAA"/>
    <w:rsid w:val="00305DB3"/>
    <w:rsid w:val="00305DE2"/>
    <w:rsid w:val="0030619E"/>
    <w:rsid w:val="00306206"/>
    <w:rsid w:val="00306489"/>
    <w:rsid w:val="00306571"/>
    <w:rsid w:val="00306591"/>
    <w:rsid w:val="003067CD"/>
    <w:rsid w:val="00306859"/>
    <w:rsid w:val="00306C0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E79"/>
    <w:rsid w:val="00310FD2"/>
    <w:rsid w:val="0031107D"/>
    <w:rsid w:val="003114C3"/>
    <w:rsid w:val="00311569"/>
    <w:rsid w:val="003115AF"/>
    <w:rsid w:val="00311886"/>
    <w:rsid w:val="003119B2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BDA"/>
    <w:rsid w:val="00312BE1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32C"/>
    <w:rsid w:val="003146BE"/>
    <w:rsid w:val="003146FB"/>
    <w:rsid w:val="0031484C"/>
    <w:rsid w:val="0031498C"/>
    <w:rsid w:val="00314A2B"/>
    <w:rsid w:val="00314B02"/>
    <w:rsid w:val="00314C2D"/>
    <w:rsid w:val="00314E2F"/>
    <w:rsid w:val="00314F4D"/>
    <w:rsid w:val="003150D0"/>
    <w:rsid w:val="003150D1"/>
    <w:rsid w:val="003152C3"/>
    <w:rsid w:val="0031543A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921"/>
    <w:rsid w:val="00316C5D"/>
    <w:rsid w:val="00317154"/>
    <w:rsid w:val="00317304"/>
    <w:rsid w:val="003177B2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00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95"/>
    <w:rsid w:val="003219CA"/>
    <w:rsid w:val="00321D60"/>
    <w:rsid w:val="00321F27"/>
    <w:rsid w:val="00321F65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2D26"/>
    <w:rsid w:val="00322F41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1FB"/>
    <w:rsid w:val="0032466E"/>
    <w:rsid w:val="003246BD"/>
    <w:rsid w:val="0032475E"/>
    <w:rsid w:val="00324886"/>
    <w:rsid w:val="0032492B"/>
    <w:rsid w:val="003249F8"/>
    <w:rsid w:val="00324A47"/>
    <w:rsid w:val="00324CA9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0B9"/>
    <w:rsid w:val="00326150"/>
    <w:rsid w:val="003262D8"/>
    <w:rsid w:val="0032630A"/>
    <w:rsid w:val="0032649E"/>
    <w:rsid w:val="00326968"/>
    <w:rsid w:val="00326E79"/>
    <w:rsid w:val="00326F66"/>
    <w:rsid w:val="00326F7B"/>
    <w:rsid w:val="0032706A"/>
    <w:rsid w:val="0032708F"/>
    <w:rsid w:val="003275AD"/>
    <w:rsid w:val="00327923"/>
    <w:rsid w:val="00327998"/>
    <w:rsid w:val="00327A24"/>
    <w:rsid w:val="00327DF5"/>
    <w:rsid w:val="00327E3C"/>
    <w:rsid w:val="003304C3"/>
    <w:rsid w:val="003305DC"/>
    <w:rsid w:val="0033080E"/>
    <w:rsid w:val="003308AE"/>
    <w:rsid w:val="003308C3"/>
    <w:rsid w:val="00330B1D"/>
    <w:rsid w:val="00331012"/>
    <w:rsid w:val="003311B0"/>
    <w:rsid w:val="0033140D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46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4D26"/>
    <w:rsid w:val="003351CD"/>
    <w:rsid w:val="0033540D"/>
    <w:rsid w:val="003354B0"/>
    <w:rsid w:val="0033579C"/>
    <w:rsid w:val="0033595E"/>
    <w:rsid w:val="00335C47"/>
    <w:rsid w:val="00335D33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24"/>
    <w:rsid w:val="00336C5F"/>
    <w:rsid w:val="00336CB6"/>
    <w:rsid w:val="00336D1D"/>
    <w:rsid w:val="00337144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16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B4A"/>
    <w:rsid w:val="00345BF0"/>
    <w:rsid w:val="00345EDE"/>
    <w:rsid w:val="00345F58"/>
    <w:rsid w:val="00345F8F"/>
    <w:rsid w:val="00346028"/>
    <w:rsid w:val="00346236"/>
    <w:rsid w:val="0034625F"/>
    <w:rsid w:val="003462C3"/>
    <w:rsid w:val="003462CE"/>
    <w:rsid w:val="003463C0"/>
    <w:rsid w:val="003468FB"/>
    <w:rsid w:val="003468FD"/>
    <w:rsid w:val="00346B74"/>
    <w:rsid w:val="00346D23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14"/>
    <w:rsid w:val="00347797"/>
    <w:rsid w:val="003478EA"/>
    <w:rsid w:val="003479E2"/>
    <w:rsid w:val="00347B16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6DC"/>
    <w:rsid w:val="003507DE"/>
    <w:rsid w:val="00350981"/>
    <w:rsid w:val="003509AC"/>
    <w:rsid w:val="00350EBE"/>
    <w:rsid w:val="0035100A"/>
    <w:rsid w:val="0035132E"/>
    <w:rsid w:val="003513E1"/>
    <w:rsid w:val="003515EA"/>
    <w:rsid w:val="003516F5"/>
    <w:rsid w:val="00351747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1EC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6B3"/>
    <w:rsid w:val="00353734"/>
    <w:rsid w:val="0035376E"/>
    <w:rsid w:val="00353823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4DB8"/>
    <w:rsid w:val="0035508C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5F7C"/>
    <w:rsid w:val="0035605C"/>
    <w:rsid w:val="00356139"/>
    <w:rsid w:val="00356249"/>
    <w:rsid w:val="003563DA"/>
    <w:rsid w:val="0035655C"/>
    <w:rsid w:val="003565D3"/>
    <w:rsid w:val="003565ED"/>
    <w:rsid w:val="00356691"/>
    <w:rsid w:val="00356885"/>
    <w:rsid w:val="00356990"/>
    <w:rsid w:val="00356B84"/>
    <w:rsid w:val="00356D26"/>
    <w:rsid w:val="00356D3D"/>
    <w:rsid w:val="00356FC7"/>
    <w:rsid w:val="003572C3"/>
    <w:rsid w:val="00357363"/>
    <w:rsid w:val="003575CE"/>
    <w:rsid w:val="003575FD"/>
    <w:rsid w:val="00357797"/>
    <w:rsid w:val="00357864"/>
    <w:rsid w:val="00357EF4"/>
    <w:rsid w:val="0036004C"/>
    <w:rsid w:val="00360189"/>
    <w:rsid w:val="0036040F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182B"/>
    <w:rsid w:val="00362403"/>
    <w:rsid w:val="00362640"/>
    <w:rsid w:val="003628DA"/>
    <w:rsid w:val="00362B64"/>
    <w:rsid w:val="00362CC4"/>
    <w:rsid w:val="00362DAA"/>
    <w:rsid w:val="00362DDC"/>
    <w:rsid w:val="00362FDB"/>
    <w:rsid w:val="00363011"/>
    <w:rsid w:val="0036308A"/>
    <w:rsid w:val="003631A2"/>
    <w:rsid w:val="003632CC"/>
    <w:rsid w:val="003632F5"/>
    <w:rsid w:val="0036334E"/>
    <w:rsid w:val="00363515"/>
    <w:rsid w:val="0036358A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A3F"/>
    <w:rsid w:val="00364D1B"/>
    <w:rsid w:val="00364E1F"/>
    <w:rsid w:val="00364EB7"/>
    <w:rsid w:val="00364F40"/>
    <w:rsid w:val="00364F5E"/>
    <w:rsid w:val="00365025"/>
    <w:rsid w:val="00365201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9DF"/>
    <w:rsid w:val="003669EB"/>
    <w:rsid w:val="00366A39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7E"/>
    <w:rsid w:val="003703AE"/>
    <w:rsid w:val="00370AAC"/>
    <w:rsid w:val="00370B56"/>
    <w:rsid w:val="00370B8D"/>
    <w:rsid w:val="00371322"/>
    <w:rsid w:val="003713D8"/>
    <w:rsid w:val="0037141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8F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B7C"/>
    <w:rsid w:val="00373CE5"/>
    <w:rsid w:val="00373E60"/>
    <w:rsid w:val="00374070"/>
    <w:rsid w:val="00374163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635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9B"/>
    <w:rsid w:val="00376FFE"/>
    <w:rsid w:val="0037702E"/>
    <w:rsid w:val="00377079"/>
    <w:rsid w:val="00377483"/>
    <w:rsid w:val="00377587"/>
    <w:rsid w:val="00377590"/>
    <w:rsid w:val="003775D5"/>
    <w:rsid w:val="003777BA"/>
    <w:rsid w:val="003779D0"/>
    <w:rsid w:val="00377CE9"/>
    <w:rsid w:val="00377D6A"/>
    <w:rsid w:val="00380137"/>
    <w:rsid w:val="003802B3"/>
    <w:rsid w:val="00380327"/>
    <w:rsid w:val="00380391"/>
    <w:rsid w:val="003803BE"/>
    <w:rsid w:val="00380469"/>
    <w:rsid w:val="00380742"/>
    <w:rsid w:val="003807C8"/>
    <w:rsid w:val="0038081D"/>
    <w:rsid w:val="00380B6B"/>
    <w:rsid w:val="00380C3F"/>
    <w:rsid w:val="00380D0D"/>
    <w:rsid w:val="00380EE5"/>
    <w:rsid w:val="00380F19"/>
    <w:rsid w:val="00381147"/>
    <w:rsid w:val="00381661"/>
    <w:rsid w:val="00381A94"/>
    <w:rsid w:val="00381BB5"/>
    <w:rsid w:val="00381C0F"/>
    <w:rsid w:val="00381E9F"/>
    <w:rsid w:val="003820A7"/>
    <w:rsid w:val="00382295"/>
    <w:rsid w:val="0038245B"/>
    <w:rsid w:val="00382490"/>
    <w:rsid w:val="00382584"/>
    <w:rsid w:val="00382746"/>
    <w:rsid w:val="00382A2B"/>
    <w:rsid w:val="00382D1E"/>
    <w:rsid w:val="00382D22"/>
    <w:rsid w:val="0038300C"/>
    <w:rsid w:val="00383333"/>
    <w:rsid w:val="003834A6"/>
    <w:rsid w:val="0038390B"/>
    <w:rsid w:val="00383A92"/>
    <w:rsid w:val="00383B4B"/>
    <w:rsid w:val="00383B88"/>
    <w:rsid w:val="00384078"/>
    <w:rsid w:val="0038429B"/>
    <w:rsid w:val="00384389"/>
    <w:rsid w:val="003845E6"/>
    <w:rsid w:val="00384664"/>
    <w:rsid w:val="0038473B"/>
    <w:rsid w:val="0038475A"/>
    <w:rsid w:val="003847F6"/>
    <w:rsid w:val="00384DEB"/>
    <w:rsid w:val="00384EB4"/>
    <w:rsid w:val="00385070"/>
    <w:rsid w:val="003850EA"/>
    <w:rsid w:val="00385438"/>
    <w:rsid w:val="0038562C"/>
    <w:rsid w:val="00385B2C"/>
    <w:rsid w:val="00385C51"/>
    <w:rsid w:val="00385CFC"/>
    <w:rsid w:val="00385D5C"/>
    <w:rsid w:val="00385E3D"/>
    <w:rsid w:val="00385F83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41"/>
    <w:rsid w:val="00386C81"/>
    <w:rsid w:val="00386EE3"/>
    <w:rsid w:val="00386FCD"/>
    <w:rsid w:val="0038706E"/>
    <w:rsid w:val="0038737B"/>
    <w:rsid w:val="00387416"/>
    <w:rsid w:val="0038743D"/>
    <w:rsid w:val="003875FC"/>
    <w:rsid w:val="00387776"/>
    <w:rsid w:val="00387F56"/>
    <w:rsid w:val="00390105"/>
    <w:rsid w:val="0039016E"/>
    <w:rsid w:val="003902C3"/>
    <w:rsid w:val="003904D9"/>
    <w:rsid w:val="003905D0"/>
    <w:rsid w:val="00390827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21"/>
    <w:rsid w:val="00391871"/>
    <w:rsid w:val="00391AC6"/>
    <w:rsid w:val="00392005"/>
    <w:rsid w:val="00392089"/>
    <w:rsid w:val="003920A5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6B"/>
    <w:rsid w:val="00393EFE"/>
    <w:rsid w:val="0039425E"/>
    <w:rsid w:val="003942E4"/>
    <w:rsid w:val="00394444"/>
    <w:rsid w:val="0039475F"/>
    <w:rsid w:val="00394841"/>
    <w:rsid w:val="0039486C"/>
    <w:rsid w:val="00394C3D"/>
    <w:rsid w:val="00394D58"/>
    <w:rsid w:val="00394D74"/>
    <w:rsid w:val="00394E28"/>
    <w:rsid w:val="003951A4"/>
    <w:rsid w:val="0039530F"/>
    <w:rsid w:val="00395454"/>
    <w:rsid w:val="00395591"/>
    <w:rsid w:val="0039574E"/>
    <w:rsid w:val="00395AE7"/>
    <w:rsid w:val="00395B33"/>
    <w:rsid w:val="00395FE4"/>
    <w:rsid w:val="00396497"/>
    <w:rsid w:val="003965DD"/>
    <w:rsid w:val="003969DE"/>
    <w:rsid w:val="00396B45"/>
    <w:rsid w:val="00396D2B"/>
    <w:rsid w:val="00396DDB"/>
    <w:rsid w:val="00396E48"/>
    <w:rsid w:val="00396F0B"/>
    <w:rsid w:val="00396FB0"/>
    <w:rsid w:val="0039703B"/>
    <w:rsid w:val="00397087"/>
    <w:rsid w:val="00397190"/>
    <w:rsid w:val="00397279"/>
    <w:rsid w:val="003979C9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C32"/>
    <w:rsid w:val="003A1E03"/>
    <w:rsid w:val="003A1EA3"/>
    <w:rsid w:val="003A20B0"/>
    <w:rsid w:val="003A2328"/>
    <w:rsid w:val="003A23DB"/>
    <w:rsid w:val="003A2471"/>
    <w:rsid w:val="003A261C"/>
    <w:rsid w:val="003A26EF"/>
    <w:rsid w:val="003A2785"/>
    <w:rsid w:val="003A2948"/>
    <w:rsid w:val="003A2993"/>
    <w:rsid w:val="003A2BD2"/>
    <w:rsid w:val="003A2DDB"/>
    <w:rsid w:val="003A303D"/>
    <w:rsid w:val="003A30F1"/>
    <w:rsid w:val="003A32A8"/>
    <w:rsid w:val="003A336E"/>
    <w:rsid w:val="003A37C1"/>
    <w:rsid w:val="003A3AAE"/>
    <w:rsid w:val="003A3AD9"/>
    <w:rsid w:val="003A3DD4"/>
    <w:rsid w:val="003A41C7"/>
    <w:rsid w:val="003A43C8"/>
    <w:rsid w:val="003A445D"/>
    <w:rsid w:val="003A44BB"/>
    <w:rsid w:val="003A4578"/>
    <w:rsid w:val="003A45D5"/>
    <w:rsid w:val="003A486B"/>
    <w:rsid w:val="003A4876"/>
    <w:rsid w:val="003A48F9"/>
    <w:rsid w:val="003A4956"/>
    <w:rsid w:val="003A49BB"/>
    <w:rsid w:val="003A4A39"/>
    <w:rsid w:val="003A4C58"/>
    <w:rsid w:val="003A4EEB"/>
    <w:rsid w:val="003A506F"/>
    <w:rsid w:val="003A55A7"/>
    <w:rsid w:val="003A57D1"/>
    <w:rsid w:val="003A581F"/>
    <w:rsid w:val="003A5BFA"/>
    <w:rsid w:val="003A5DBD"/>
    <w:rsid w:val="003A5FB7"/>
    <w:rsid w:val="003A5FD8"/>
    <w:rsid w:val="003A6044"/>
    <w:rsid w:val="003A61D2"/>
    <w:rsid w:val="003A62C9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638"/>
    <w:rsid w:val="003A7738"/>
    <w:rsid w:val="003A7775"/>
    <w:rsid w:val="003A7A36"/>
    <w:rsid w:val="003A7A81"/>
    <w:rsid w:val="003A7C0A"/>
    <w:rsid w:val="003A7C2F"/>
    <w:rsid w:val="003A7D58"/>
    <w:rsid w:val="003B02BC"/>
    <w:rsid w:val="003B06A2"/>
    <w:rsid w:val="003B06A4"/>
    <w:rsid w:val="003B06AD"/>
    <w:rsid w:val="003B08CB"/>
    <w:rsid w:val="003B09BE"/>
    <w:rsid w:val="003B0BCA"/>
    <w:rsid w:val="003B0BE2"/>
    <w:rsid w:val="003B0C7D"/>
    <w:rsid w:val="003B0C82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C43"/>
    <w:rsid w:val="003B1D54"/>
    <w:rsid w:val="003B1D78"/>
    <w:rsid w:val="003B203A"/>
    <w:rsid w:val="003B21EF"/>
    <w:rsid w:val="003B22BA"/>
    <w:rsid w:val="003B22DA"/>
    <w:rsid w:val="003B23D1"/>
    <w:rsid w:val="003B268A"/>
    <w:rsid w:val="003B2AEA"/>
    <w:rsid w:val="003B2B5E"/>
    <w:rsid w:val="003B2D6B"/>
    <w:rsid w:val="003B32D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577"/>
    <w:rsid w:val="003B46E0"/>
    <w:rsid w:val="003B48E8"/>
    <w:rsid w:val="003B494A"/>
    <w:rsid w:val="003B4A12"/>
    <w:rsid w:val="003B4D0D"/>
    <w:rsid w:val="003B4EE1"/>
    <w:rsid w:val="003B4F0B"/>
    <w:rsid w:val="003B5042"/>
    <w:rsid w:val="003B50D2"/>
    <w:rsid w:val="003B51F9"/>
    <w:rsid w:val="003B5212"/>
    <w:rsid w:val="003B5369"/>
    <w:rsid w:val="003B5471"/>
    <w:rsid w:val="003B54E8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605"/>
    <w:rsid w:val="003C0768"/>
    <w:rsid w:val="003C07D3"/>
    <w:rsid w:val="003C0B0A"/>
    <w:rsid w:val="003C0C86"/>
    <w:rsid w:val="003C0D59"/>
    <w:rsid w:val="003C0D76"/>
    <w:rsid w:val="003C0EA1"/>
    <w:rsid w:val="003C0F00"/>
    <w:rsid w:val="003C10A8"/>
    <w:rsid w:val="003C16F6"/>
    <w:rsid w:val="003C1759"/>
    <w:rsid w:val="003C18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5FB"/>
    <w:rsid w:val="003C46F7"/>
    <w:rsid w:val="003C4BFD"/>
    <w:rsid w:val="003C4D86"/>
    <w:rsid w:val="003C4E91"/>
    <w:rsid w:val="003C4F35"/>
    <w:rsid w:val="003C4F4B"/>
    <w:rsid w:val="003C5045"/>
    <w:rsid w:val="003C52F1"/>
    <w:rsid w:val="003C561B"/>
    <w:rsid w:val="003C570E"/>
    <w:rsid w:val="003C5814"/>
    <w:rsid w:val="003C5CEB"/>
    <w:rsid w:val="003C5D46"/>
    <w:rsid w:val="003C5E63"/>
    <w:rsid w:val="003C5EAE"/>
    <w:rsid w:val="003C63F9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029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6D0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040"/>
    <w:rsid w:val="003D310C"/>
    <w:rsid w:val="003D31C6"/>
    <w:rsid w:val="003D354E"/>
    <w:rsid w:val="003D355B"/>
    <w:rsid w:val="003D35BF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AD"/>
    <w:rsid w:val="003D49C9"/>
    <w:rsid w:val="003D49F1"/>
    <w:rsid w:val="003D4A5B"/>
    <w:rsid w:val="003D4BF4"/>
    <w:rsid w:val="003D4ED9"/>
    <w:rsid w:val="003D5024"/>
    <w:rsid w:val="003D5149"/>
    <w:rsid w:val="003D53A4"/>
    <w:rsid w:val="003D55A0"/>
    <w:rsid w:val="003D5727"/>
    <w:rsid w:val="003D5729"/>
    <w:rsid w:val="003D596E"/>
    <w:rsid w:val="003D5A05"/>
    <w:rsid w:val="003D5A5A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5E8"/>
    <w:rsid w:val="003D674E"/>
    <w:rsid w:val="003D675A"/>
    <w:rsid w:val="003D6770"/>
    <w:rsid w:val="003D6957"/>
    <w:rsid w:val="003D6BA4"/>
    <w:rsid w:val="003D6FB4"/>
    <w:rsid w:val="003D72BF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79E"/>
    <w:rsid w:val="003E0BBD"/>
    <w:rsid w:val="003E0DC9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0DE"/>
    <w:rsid w:val="003E324E"/>
    <w:rsid w:val="003E37B8"/>
    <w:rsid w:val="003E39B9"/>
    <w:rsid w:val="003E3AF2"/>
    <w:rsid w:val="003E3BA3"/>
    <w:rsid w:val="003E3C55"/>
    <w:rsid w:val="003E4116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0E1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55"/>
    <w:rsid w:val="003F12BA"/>
    <w:rsid w:val="003F14A7"/>
    <w:rsid w:val="003F15F1"/>
    <w:rsid w:val="003F1D71"/>
    <w:rsid w:val="003F1E60"/>
    <w:rsid w:val="003F21E9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B72"/>
    <w:rsid w:val="003F2C9B"/>
    <w:rsid w:val="003F2D52"/>
    <w:rsid w:val="003F2DC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978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A5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41A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73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1A"/>
    <w:rsid w:val="004025CD"/>
    <w:rsid w:val="004025D3"/>
    <w:rsid w:val="004025F8"/>
    <w:rsid w:val="00402639"/>
    <w:rsid w:val="0040276B"/>
    <w:rsid w:val="00402839"/>
    <w:rsid w:val="0040286C"/>
    <w:rsid w:val="004029A8"/>
    <w:rsid w:val="0040335D"/>
    <w:rsid w:val="00403364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26C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422"/>
    <w:rsid w:val="0041261A"/>
    <w:rsid w:val="004127EF"/>
    <w:rsid w:val="00412834"/>
    <w:rsid w:val="00412A96"/>
    <w:rsid w:val="00412AFC"/>
    <w:rsid w:val="00412C62"/>
    <w:rsid w:val="00412FA3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C5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7EE"/>
    <w:rsid w:val="00416C07"/>
    <w:rsid w:val="00416C52"/>
    <w:rsid w:val="00416E44"/>
    <w:rsid w:val="00417622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ACF"/>
    <w:rsid w:val="00420B7A"/>
    <w:rsid w:val="00420B89"/>
    <w:rsid w:val="00420BB5"/>
    <w:rsid w:val="00420C95"/>
    <w:rsid w:val="00420CA4"/>
    <w:rsid w:val="00420CCE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BD7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0C"/>
    <w:rsid w:val="00423074"/>
    <w:rsid w:val="00423111"/>
    <w:rsid w:val="004231C4"/>
    <w:rsid w:val="0042395A"/>
    <w:rsid w:val="00423974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4F64"/>
    <w:rsid w:val="004250A0"/>
    <w:rsid w:val="004251DD"/>
    <w:rsid w:val="004257F6"/>
    <w:rsid w:val="00425BD6"/>
    <w:rsid w:val="00425C3D"/>
    <w:rsid w:val="00425CA9"/>
    <w:rsid w:val="00425E0E"/>
    <w:rsid w:val="00425E97"/>
    <w:rsid w:val="00426027"/>
    <w:rsid w:val="0042614A"/>
    <w:rsid w:val="004261A6"/>
    <w:rsid w:val="00426264"/>
    <w:rsid w:val="00426308"/>
    <w:rsid w:val="00426454"/>
    <w:rsid w:val="00426548"/>
    <w:rsid w:val="0042691F"/>
    <w:rsid w:val="00426A19"/>
    <w:rsid w:val="0042718E"/>
    <w:rsid w:val="00427235"/>
    <w:rsid w:val="0042736F"/>
    <w:rsid w:val="004273E3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18D"/>
    <w:rsid w:val="00431439"/>
    <w:rsid w:val="00431483"/>
    <w:rsid w:val="004314C9"/>
    <w:rsid w:val="004315AA"/>
    <w:rsid w:val="00431702"/>
    <w:rsid w:val="0043175C"/>
    <w:rsid w:val="00431862"/>
    <w:rsid w:val="00431B4E"/>
    <w:rsid w:val="00431ED0"/>
    <w:rsid w:val="004320FE"/>
    <w:rsid w:val="0043221D"/>
    <w:rsid w:val="0043226C"/>
    <w:rsid w:val="004329FC"/>
    <w:rsid w:val="00432B27"/>
    <w:rsid w:val="00432F7C"/>
    <w:rsid w:val="00433201"/>
    <w:rsid w:val="00433268"/>
    <w:rsid w:val="00433381"/>
    <w:rsid w:val="00433431"/>
    <w:rsid w:val="00433752"/>
    <w:rsid w:val="004339A9"/>
    <w:rsid w:val="00433E0A"/>
    <w:rsid w:val="00433F77"/>
    <w:rsid w:val="00434695"/>
    <w:rsid w:val="004347EF"/>
    <w:rsid w:val="00434866"/>
    <w:rsid w:val="004349F9"/>
    <w:rsid w:val="00434B99"/>
    <w:rsid w:val="00434D50"/>
    <w:rsid w:val="0043502D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092B"/>
    <w:rsid w:val="0044098A"/>
    <w:rsid w:val="0044109D"/>
    <w:rsid w:val="00441279"/>
    <w:rsid w:val="00441493"/>
    <w:rsid w:val="00441580"/>
    <w:rsid w:val="0044158D"/>
    <w:rsid w:val="00441708"/>
    <w:rsid w:val="0044172B"/>
    <w:rsid w:val="004417AF"/>
    <w:rsid w:val="004418D0"/>
    <w:rsid w:val="00441B9C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640"/>
    <w:rsid w:val="00443A36"/>
    <w:rsid w:val="00443A6B"/>
    <w:rsid w:val="00443D5B"/>
    <w:rsid w:val="00443DF0"/>
    <w:rsid w:val="00443E64"/>
    <w:rsid w:val="00443F00"/>
    <w:rsid w:val="00443FF9"/>
    <w:rsid w:val="004442BE"/>
    <w:rsid w:val="00444430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2B1"/>
    <w:rsid w:val="00447544"/>
    <w:rsid w:val="00447812"/>
    <w:rsid w:val="00447960"/>
    <w:rsid w:val="00447BAE"/>
    <w:rsid w:val="00447DDD"/>
    <w:rsid w:val="00450122"/>
    <w:rsid w:val="00450205"/>
    <w:rsid w:val="00450275"/>
    <w:rsid w:val="00450311"/>
    <w:rsid w:val="00450339"/>
    <w:rsid w:val="004503BF"/>
    <w:rsid w:val="00450421"/>
    <w:rsid w:val="00450458"/>
    <w:rsid w:val="0045051F"/>
    <w:rsid w:val="00450597"/>
    <w:rsid w:val="004506B4"/>
    <w:rsid w:val="004506ED"/>
    <w:rsid w:val="0045073A"/>
    <w:rsid w:val="00450943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8EA"/>
    <w:rsid w:val="004519E2"/>
    <w:rsid w:val="00451AA6"/>
    <w:rsid w:val="00451D7B"/>
    <w:rsid w:val="0045202D"/>
    <w:rsid w:val="0045207D"/>
    <w:rsid w:val="0045219C"/>
    <w:rsid w:val="00452316"/>
    <w:rsid w:val="00452358"/>
    <w:rsid w:val="00452475"/>
    <w:rsid w:val="004525BA"/>
    <w:rsid w:val="00452CA7"/>
    <w:rsid w:val="00452CAE"/>
    <w:rsid w:val="00452E6C"/>
    <w:rsid w:val="00452F35"/>
    <w:rsid w:val="0045332E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269"/>
    <w:rsid w:val="004547BC"/>
    <w:rsid w:val="004547C6"/>
    <w:rsid w:val="004549B5"/>
    <w:rsid w:val="00454B4A"/>
    <w:rsid w:val="00454BB3"/>
    <w:rsid w:val="00454D13"/>
    <w:rsid w:val="00454ED9"/>
    <w:rsid w:val="0045509B"/>
    <w:rsid w:val="004550BD"/>
    <w:rsid w:val="00455104"/>
    <w:rsid w:val="004552C1"/>
    <w:rsid w:val="00455356"/>
    <w:rsid w:val="00455539"/>
    <w:rsid w:val="004555E4"/>
    <w:rsid w:val="004556FC"/>
    <w:rsid w:val="00455949"/>
    <w:rsid w:val="004559FA"/>
    <w:rsid w:val="00455BE9"/>
    <w:rsid w:val="00455DF7"/>
    <w:rsid w:val="00455E9E"/>
    <w:rsid w:val="00455FF3"/>
    <w:rsid w:val="0045603A"/>
    <w:rsid w:val="004561CB"/>
    <w:rsid w:val="004562E8"/>
    <w:rsid w:val="004563FD"/>
    <w:rsid w:val="00456405"/>
    <w:rsid w:val="00456543"/>
    <w:rsid w:val="0045661C"/>
    <w:rsid w:val="00456693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95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099"/>
    <w:rsid w:val="0046119E"/>
    <w:rsid w:val="0046133F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BC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8AD"/>
    <w:rsid w:val="00463907"/>
    <w:rsid w:val="004639E6"/>
    <w:rsid w:val="00463ACE"/>
    <w:rsid w:val="00463E19"/>
    <w:rsid w:val="004640D0"/>
    <w:rsid w:val="0046411F"/>
    <w:rsid w:val="0046461C"/>
    <w:rsid w:val="0046470F"/>
    <w:rsid w:val="0046490E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6E30"/>
    <w:rsid w:val="00467024"/>
    <w:rsid w:val="004670FE"/>
    <w:rsid w:val="00467250"/>
    <w:rsid w:val="0046736F"/>
    <w:rsid w:val="00467544"/>
    <w:rsid w:val="00467B7B"/>
    <w:rsid w:val="00467C72"/>
    <w:rsid w:val="00467CD9"/>
    <w:rsid w:val="00467D59"/>
    <w:rsid w:val="00467D5D"/>
    <w:rsid w:val="00467D81"/>
    <w:rsid w:val="00467D9C"/>
    <w:rsid w:val="00467E12"/>
    <w:rsid w:val="00470444"/>
    <w:rsid w:val="004706D1"/>
    <w:rsid w:val="00470925"/>
    <w:rsid w:val="004709D8"/>
    <w:rsid w:val="00470AC8"/>
    <w:rsid w:val="00470B6E"/>
    <w:rsid w:val="00470E45"/>
    <w:rsid w:val="00470EFD"/>
    <w:rsid w:val="004710C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0D"/>
    <w:rsid w:val="00473A4D"/>
    <w:rsid w:val="00473B42"/>
    <w:rsid w:val="00473EA5"/>
    <w:rsid w:val="00473F14"/>
    <w:rsid w:val="00474181"/>
    <w:rsid w:val="004741F7"/>
    <w:rsid w:val="0047420B"/>
    <w:rsid w:val="0047431D"/>
    <w:rsid w:val="00474493"/>
    <w:rsid w:val="004745E7"/>
    <w:rsid w:val="00474697"/>
    <w:rsid w:val="004746B0"/>
    <w:rsid w:val="004747AC"/>
    <w:rsid w:val="00474B97"/>
    <w:rsid w:val="00474D2A"/>
    <w:rsid w:val="00474E09"/>
    <w:rsid w:val="00474EC0"/>
    <w:rsid w:val="00475098"/>
    <w:rsid w:val="00475122"/>
    <w:rsid w:val="00475158"/>
    <w:rsid w:val="004755F0"/>
    <w:rsid w:val="0047562B"/>
    <w:rsid w:val="00475743"/>
    <w:rsid w:val="0047588D"/>
    <w:rsid w:val="00475963"/>
    <w:rsid w:val="00475D91"/>
    <w:rsid w:val="004760BC"/>
    <w:rsid w:val="00476742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07C"/>
    <w:rsid w:val="00480185"/>
    <w:rsid w:val="004804EB"/>
    <w:rsid w:val="004805A5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2FBF"/>
    <w:rsid w:val="0048300C"/>
    <w:rsid w:val="00483069"/>
    <w:rsid w:val="004830A7"/>
    <w:rsid w:val="00483102"/>
    <w:rsid w:val="004831D4"/>
    <w:rsid w:val="004831E2"/>
    <w:rsid w:val="0048355C"/>
    <w:rsid w:val="00483580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836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1C"/>
    <w:rsid w:val="00487561"/>
    <w:rsid w:val="0048757A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2CE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825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DEC"/>
    <w:rsid w:val="00495EE5"/>
    <w:rsid w:val="00495F07"/>
    <w:rsid w:val="00495F41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436"/>
    <w:rsid w:val="00497517"/>
    <w:rsid w:val="004976A9"/>
    <w:rsid w:val="004977F1"/>
    <w:rsid w:val="00497851"/>
    <w:rsid w:val="00497923"/>
    <w:rsid w:val="00497A18"/>
    <w:rsid w:val="00497B2C"/>
    <w:rsid w:val="00497CD9"/>
    <w:rsid w:val="00497CF4"/>
    <w:rsid w:val="00497E62"/>
    <w:rsid w:val="00497F29"/>
    <w:rsid w:val="00497F85"/>
    <w:rsid w:val="004A002A"/>
    <w:rsid w:val="004A01F3"/>
    <w:rsid w:val="004A0353"/>
    <w:rsid w:val="004A0374"/>
    <w:rsid w:val="004A03B5"/>
    <w:rsid w:val="004A0888"/>
    <w:rsid w:val="004A0B48"/>
    <w:rsid w:val="004A0FA8"/>
    <w:rsid w:val="004A1129"/>
    <w:rsid w:val="004A1178"/>
    <w:rsid w:val="004A11FC"/>
    <w:rsid w:val="004A12AA"/>
    <w:rsid w:val="004A12BB"/>
    <w:rsid w:val="004A13B3"/>
    <w:rsid w:val="004A14A3"/>
    <w:rsid w:val="004A1600"/>
    <w:rsid w:val="004A1948"/>
    <w:rsid w:val="004A195A"/>
    <w:rsid w:val="004A198D"/>
    <w:rsid w:val="004A1A06"/>
    <w:rsid w:val="004A1AD7"/>
    <w:rsid w:val="004A1E45"/>
    <w:rsid w:val="004A1EBA"/>
    <w:rsid w:val="004A1EC4"/>
    <w:rsid w:val="004A1F6B"/>
    <w:rsid w:val="004A20B9"/>
    <w:rsid w:val="004A20DA"/>
    <w:rsid w:val="004A20E0"/>
    <w:rsid w:val="004A2103"/>
    <w:rsid w:val="004A2249"/>
    <w:rsid w:val="004A25FF"/>
    <w:rsid w:val="004A2718"/>
    <w:rsid w:val="004A284A"/>
    <w:rsid w:val="004A289C"/>
    <w:rsid w:val="004A2A28"/>
    <w:rsid w:val="004A2A7C"/>
    <w:rsid w:val="004A2B69"/>
    <w:rsid w:val="004A2E00"/>
    <w:rsid w:val="004A3119"/>
    <w:rsid w:val="004A3126"/>
    <w:rsid w:val="004A3252"/>
    <w:rsid w:val="004A3593"/>
    <w:rsid w:val="004A35AF"/>
    <w:rsid w:val="004A35D3"/>
    <w:rsid w:val="004A365C"/>
    <w:rsid w:val="004A3682"/>
    <w:rsid w:val="004A394C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93E"/>
    <w:rsid w:val="004A4998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5E8E"/>
    <w:rsid w:val="004A62CD"/>
    <w:rsid w:val="004A62F8"/>
    <w:rsid w:val="004A661E"/>
    <w:rsid w:val="004A6686"/>
    <w:rsid w:val="004A68C9"/>
    <w:rsid w:val="004A69C9"/>
    <w:rsid w:val="004A6A55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22"/>
    <w:rsid w:val="004A7598"/>
    <w:rsid w:val="004A75B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A"/>
    <w:rsid w:val="004B0EA9"/>
    <w:rsid w:val="004B13C8"/>
    <w:rsid w:val="004B14AC"/>
    <w:rsid w:val="004B15CB"/>
    <w:rsid w:val="004B1A45"/>
    <w:rsid w:val="004B1B60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4F9"/>
    <w:rsid w:val="004B35DA"/>
    <w:rsid w:val="004B365F"/>
    <w:rsid w:val="004B36F8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1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E91"/>
    <w:rsid w:val="004B5F9F"/>
    <w:rsid w:val="004B6490"/>
    <w:rsid w:val="004B652C"/>
    <w:rsid w:val="004B67A1"/>
    <w:rsid w:val="004B690D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1AA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53F"/>
    <w:rsid w:val="004C0778"/>
    <w:rsid w:val="004C07AF"/>
    <w:rsid w:val="004C07E0"/>
    <w:rsid w:val="004C0957"/>
    <w:rsid w:val="004C0984"/>
    <w:rsid w:val="004C0A5F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27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582"/>
    <w:rsid w:val="004C2742"/>
    <w:rsid w:val="004C27CA"/>
    <w:rsid w:val="004C2AE8"/>
    <w:rsid w:val="004C2C3D"/>
    <w:rsid w:val="004C2CA6"/>
    <w:rsid w:val="004C2E22"/>
    <w:rsid w:val="004C2E23"/>
    <w:rsid w:val="004C2F3E"/>
    <w:rsid w:val="004C30EB"/>
    <w:rsid w:val="004C31AC"/>
    <w:rsid w:val="004C331E"/>
    <w:rsid w:val="004C3342"/>
    <w:rsid w:val="004C3385"/>
    <w:rsid w:val="004C3844"/>
    <w:rsid w:val="004C39AA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4F"/>
    <w:rsid w:val="004C45D4"/>
    <w:rsid w:val="004C45E3"/>
    <w:rsid w:val="004C4611"/>
    <w:rsid w:val="004C47CB"/>
    <w:rsid w:val="004C4833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AD4"/>
    <w:rsid w:val="004C5B0E"/>
    <w:rsid w:val="004C5C9A"/>
    <w:rsid w:val="004C5F93"/>
    <w:rsid w:val="004C5FD4"/>
    <w:rsid w:val="004C63E8"/>
    <w:rsid w:val="004C6516"/>
    <w:rsid w:val="004C6812"/>
    <w:rsid w:val="004C6916"/>
    <w:rsid w:val="004C692D"/>
    <w:rsid w:val="004C6ADE"/>
    <w:rsid w:val="004C6BB7"/>
    <w:rsid w:val="004C7023"/>
    <w:rsid w:val="004C7084"/>
    <w:rsid w:val="004C70B8"/>
    <w:rsid w:val="004C718F"/>
    <w:rsid w:val="004C743C"/>
    <w:rsid w:val="004C74C7"/>
    <w:rsid w:val="004C74CE"/>
    <w:rsid w:val="004C7715"/>
    <w:rsid w:val="004C7E83"/>
    <w:rsid w:val="004D011B"/>
    <w:rsid w:val="004D02AF"/>
    <w:rsid w:val="004D04A4"/>
    <w:rsid w:val="004D05CA"/>
    <w:rsid w:val="004D0898"/>
    <w:rsid w:val="004D08CA"/>
    <w:rsid w:val="004D11EE"/>
    <w:rsid w:val="004D14CF"/>
    <w:rsid w:val="004D19E4"/>
    <w:rsid w:val="004D1B22"/>
    <w:rsid w:val="004D1FE5"/>
    <w:rsid w:val="004D2073"/>
    <w:rsid w:val="004D21A9"/>
    <w:rsid w:val="004D2348"/>
    <w:rsid w:val="004D235E"/>
    <w:rsid w:val="004D238B"/>
    <w:rsid w:val="004D23E9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233"/>
    <w:rsid w:val="004D43D9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251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0C4"/>
    <w:rsid w:val="004E01CB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CEB"/>
    <w:rsid w:val="004E0E98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AA2"/>
    <w:rsid w:val="004E1BC4"/>
    <w:rsid w:val="004E1C4C"/>
    <w:rsid w:val="004E1C5E"/>
    <w:rsid w:val="004E1E22"/>
    <w:rsid w:val="004E1F3E"/>
    <w:rsid w:val="004E202A"/>
    <w:rsid w:val="004E2052"/>
    <w:rsid w:val="004E2204"/>
    <w:rsid w:val="004E22CA"/>
    <w:rsid w:val="004E2558"/>
    <w:rsid w:val="004E26A0"/>
    <w:rsid w:val="004E27BF"/>
    <w:rsid w:val="004E289C"/>
    <w:rsid w:val="004E2939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2FC"/>
    <w:rsid w:val="004E4592"/>
    <w:rsid w:val="004E46D7"/>
    <w:rsid w:val="004E46E7"/>
    <w:rsid w:val="004E4794"/>
    <w:rsid w:val="004E483C"/>
    <w:rsid w:val="004E4844"/>
    <w:rsid w:val="004E4848"/>
    <w:rsid w:val="004E4899"/>
    <w:rsid w:val="004E4B0D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4F6"/>
    <w:rsid w:val="004E75B8"/>
    <w:rsid w:val="004E7682"/>
    <w:rsid w:val="004E79D1"/>
    <w:rsid w:val="004E7AD7"/>
    <w:rsid w:val="004E7C71"/>
    <w:rsid w:val="004E7CA3"/>
    <w:rsid w:val="004E7D5F"/>
    <w:rsid w:val="004E7EB5"/>
    <w:rsid w:val="004E7F3A"/>
    <w:rsid w:val="004F0280"/>
    <w:rsid w:val="004F0286"/>
    <w:rsid w:val="004F0297"/>
    <w:rsid w:val="004F02A9"/>
    <w:rsid w:val="004F02CF"/>
    <w:rsid w:val="004F03C3"/>
    <w:rsid w:val="004F0430"/>
    <w:rsid w:val="004F0493"/>
    <w:rsid w:val="004F05DB"/>
    <w:rsid w:val="004F079D"/>
    <w:rsid w:val="004F07AC"/>
    <w:rsid w:val="004F0811"/>
    <w:rsid w:val="004F0A4B"/>
    <w:rsid w:val="004F0B34"/>
    <w:rsid w:val="004F0BA9"/>
    <w:rsid w:val="004F0EEB"/>
    <w:rsid w:val="004F0F9B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4B"/>
    <w:rsid w:val="004F38B0"/>
    <w:rsid w:val="004F38D3"/>
    <w:rsid w:val="004F3B01"/>
    <w:rsid w:val="004F3C15"/>
    <w:rsid w:val="004F3E17"/>
    <w:rsid w:val="004F44F4"/>
    <w:rsid w:val="004F4531"/>
    <w:rsid w:val="004F467F"/>
    <w:rsid w:val="004F47AB"/>
    <w:rsid w:val="004F4809"/>
    <w:rsid w:val="004F484D"/>
    <w:rsid w:val="004F492A"/>
    <w:rsid w:val="004F49B1"/>
    <w:rsid w:val="004F4F0C"/>
    <w:rsid w:val="004F4F25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CFC"/>
    <w:rsid w:val="004F6EA7"/>
    <w:rsid w:val="004F712D"/>
    <w:rsid w:val="004F7391"/>
    <w:rsid w:val="004F74BA"/>
    <w:rsid w:val="004F75D3"/>
    <w:rsid w:val="004F7688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8CC"/>
    <w:rsid w:val="00500934"/>
    <w:rsid w:val="00500AD2"/>
    <w:rsid w:val="00500B89"/>
    <w:rsid w:val="00500BE1"/>
    <w:rsid w:val="00500C55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0AF"/>
    <w:rsid w:val="00502323"/>
    <w:rsid w:val="00502768"/>
    <w:rsid w:val="005028D3"/>
    <w:rsid w:val="005029D3"/>
    <w:rsid w:val="00502AE8"/>
    <w:rsid w:val="00502BC7"/>
    <w:rsid w:val="00502CF7"/>
    <w:rsid w:val="00502F0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0CD"/>
    <w:rsid w:val="005051CF"/>
    <w:rsid w:val="0050529F"/>
    <w:rsid w:val="005052C5"/>
    <w:rsid w:val="00505383"/>
    <w:rsid w:val="005053E6"/>
    <w:rsid w:val="005055A1"/>
    <w:rsid w:val="00505711"/>
    <w:rsid w:val="00505732"/>
    <w:rsid w:val="00505869"/>
    <w:rsid w:val="00505DBA"/>
    <w:rsid w:val="00506383"/>
    <w:rsid w:val="0050648F"/>
    <w:rsid w:val="00506660"/>
    <w:rsid w:val="005066E3"/>
    <w:rsid w:val="0050675A"/>
    <w:rsid w:val="00506917"/>
    <w:rsid w:val="00506A47"/>
    <w:rsid w:val="00506C71"/>
    <w:rsid w:val="0050704B"/>
    <w:rsid w:val="0050710B"/>
    <w:rsid w:val="005073CB"/>
    <w:rsid w:val="005076C5"/>
    <w:rsid w:val="00507796"/>
    <w:rsid w:val="005078C7"/>
    <w:rsid w:val="00507919"/>
    <w:rsid w:val="00507987"/>
    <w:rsid w:val="00507CFD"/>
    <w:rsid w:val="00507E53"/>
    <w:rsid w:val="00507EE7"/>
    <w:rsid w:val="005105E3"/>
    <w:rsid w:val="00510BCB"/>
    <w:rsid w:val="00510DCC"/>
    <w:rsid w:val="00510FA8"/>
    <w:rsid w:val="00511134"/>
    <w:rsid w:val="00511148"/>
    <w:rsid w:val="00511278"/>
    <w:rsid w:val="0051181F"/>
    <w:rsid w:val="005118AB"/>
    <w:rsid w:val="0051196C"/>
    <w:rsid w:val="005119F2"/>
    <w:rsid w:val="00511B4A"/>
    <w:rsid w:val="00511B60"/>
    <w:rsid w:val="00511CB4"/>
    <w:rsid w:val="00511D67"/>
    <w:rsid w:val="00511E3F"/>
    <w:rsid w:val="00511F3F"/>
    <w:rsid w:val="00511F9B"/>
    <w:rsid w:val="005120C0"/>
    <w:rsid w:val="00512133"/>
    <w:rsid w:val="0051219C"/>
    <w:rsid w:val="005121B3"/>
    <w:rsid w:val="00512207"/>
    <w:rsid w:val="005126E1"/>
    <w:rsid w:val="0051286F"/>
    <w:rsid w:val="00512A6A"/>
    <w:rsid w:val="00512AD0"/>
    <w:rsid w:val="00512B2B"/>
    <w:rsid w:val="00512EA2"/>
    <w:rsid w:val="00512EFE"/>
    <w:rsid w:val="00513234"/>
    <w:rsid w:val="0051323E"/>
    <w:rsid w:val="005132B2"/>
    <w:rsid w:val="00513312"/>
    <w:rsid w:val="005133EA"/>
    <w:rsid w:val="0051341F"/>
    <w:rsid w:val="00513669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CA1"/>
    <w:rsid w:val="00515F65"/>
    <w:rsid w:val="00515F7D"/>
    <w:rsid w:val="005162E8"/>
    <w:rsid w:val="005163EB"/>
    <w:rsid w:val="00516535"/>
    <w:rsid w:val="00516550"/>
    <w:rsid w:val="00516686"/>
    <w:rsid w:val="00516A90"/>
    <w:rsid w:val="00516AB1"/>
    <w:rsid w:val="00516D73"/>
    <w:rsid w:val="00516E88"/>
    <w:rsid w:val="00516F79"/>
    <w:rsid w:val="005171DC"/>
    <w:rsid w:val="0051723C"/>
    <w:rsid w:val="0051736E"/>
    <w:rsid w:val="00517567"/>
    <w:rsid w:val="00517726"/>
    <w:rsid w:val="00517F6E"/>
    <w:rsid w:val="00520002"/>
    <w:rsid w:val="005200AE"/>
    <w:rsid w:val="0052031C"/>
    <w:rsid w:val="00520644"/>
    <w:rsid w:val="005206F9"/>
    <w:rsid w:val="00520752"/>
    <w:rsid w:val="00520826"/>
    <w:rsid w:val="00520CDB"/>
    <w:rsid w:val="00520DD0"/>
    <w:rsid w:val="00520EC1"/>
    <w:rsid w:val="0052128C"/>
    <w:rsid w:val="005215B9"/>
    <w:rsid w:val="0052165F"/>
    <w:rsid w:val="00521824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9BF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4C8"/>
    <w:rsid w:val="00523501"/>
    <w:rsid w:val="005235E0"/>
    <w:rsid w:val="00523643"/>
    <w:rsid w:val="0052378B"/>
    <w:rsid w:val="00523832"/>
    <w:rsid w:val="0052391F"/>
    <w:rsid w:val="0052393E"/>
    <w:rsid w:val="00523A37"/>
    <w:rsid w:val="00523AF2"/>
    <w:rsid w:val="00523E94"/>
    <w:rsid w:val="00523F4E"/>
    <w:rsid w:val="00523F6B"/>
    <w:rsid w:val="00523F92"/>
    <w:rsid w:val="0052413C"/>
    <w:rsid w:val="005241A5"/>
    <w:rsid w:val="00524312"/>
    <w:rsid w:val="0052437C"/>
    <w:rsid w:val="005244FB"/>
    <w:rsid w:val="0052462A"/>
    <w:rsid w:val="0052487B"/>
    <w:rsid w:val="00524A04"/>
    <w:rsid w:val="00524BBD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8A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0DF"/>
    <w:rsid w:val="00533195"/>
    <w:rsid w:val="00533BCC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5F7B"/>
    <w:rsid w:val="0053614A"/>
    <w:rsid w:val="0053616B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48E"/>
    <w:rsid w:val="005375F1"/>
    <w:rsid w:val="00537690"/>
    <w:rsid w:val="00537722"/>
    <w:rsid w:val="00537924"/>
    <w:rsid w:val="00537AFD"/>
    <w:rsid w:val="00537D7B"/>
    <w:rsid w:val="00537ED2"/>
    <w:rsid w:val="00537F97"/>
    <w:rsid w:val="00540105"/>
    <w:rsid w:val="00540540"/>
    <w:rsid w:val="005405A0"/>
    <w:rsid w:val="005405FD"/>
    <w:rsid w:val="00540706"/>
    <w:rsid w:val="00540778"/>
    <w:rsid w:val="0054080D"/>
    <w:rsid w:val="005408F6"/>
    <w:rsid w:val="00540AF3"/>
    <w:rsid w:val="00540BEE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A93"/>
    <w:rsid w:val="00541B56"/>
    <w:rsid w:val="00541B8A"/>
    <w:rsid w:val="00541D5C"/>
    <w:rsid w:val="00541E64"/>
    <w:rsid w:val="00541E6A"/>
    <w:rsid w:val="00541FA9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2C9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CF8"/>
    <w:rsid w:val="00544DBF"/>
    <w:rsid w:val="00544DD2"/>
    <w:rsid w:val="00544E9A"/>
    <w:rsid w:val="00545437"/>
    <w:rsid w:val="005454C2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6A0"/>
    <w:rsid w:val="00551702"/>
    <w:rsid w:val="005519C4"/>
    <w:rsid w:val="00551BB5"/>
    <w:rsid w:val="00551C91"/>
    <w:rsid w:val="00551CF5"/>
    <w:rsid w:val="00551F6A"/>
    <w:rsid w:val="00551F84"/>
    <w:rsid w:val="005523CB"/>
    <w:rsid w:val="005528DF"/>
    <w:rsid w:val="00552C6E"/>
    <w:rsid w:val="00552CEB"/>
    <w:rsid w:val="00552F90"/>
    <w:rsid w:val="0055308F"/>
    <w:rsid w:val="00553247"/>
    <w:rsid w:val="0055327F"/>
    <w:rsid w:val="005533C4"/>
    <w:rsid w:val="00553570"/>
    <w:rsid w:val="00553590"/>
    <w:rsid w:val="00553A26"/>
    <w:rsid w:val="00553B66"/>
    <w:rsid w:val="00553BE0"/>
    <w:rsid w:val="00553CA1"/>
    <w:rsid w:val="00553E2F"/>
    <w:rsid w:val="0055400D"/>
    <w:rsid w:val="0055425D"/>
    <w:rsid w:val="005542AE"/>
    <w:rsid w:val="00554455"/>
    <w:rsid w:val="00554628"/>
    <w:rsid w:val="0055479A"/>
    <w:rsid w:val="005547C3"/>
    <w:rsid w:val="005549C0"/>
    <w:rsid w:val="00554A28"/>
    <w:rsid w:val="00554BA8"/>
    <w:rsid w:val="00554F65"/>
    <w:rsid w:val="00555111"/>
    <w:rsid w:val="00555454"/>
    <w:rsid w:val="005554CB"/>
    <w:rsid w:val="005555BD"/>
    <w:rsid w:val="0055560B"/>
    <w:rsid w:val="00555674"/>
    <w:rsid w:val="0055568B"/>
    <w:rsid w:val="00555C15"/>
    <w:rsid w:val="00555D5B"/>
    <w:rsid w:val="00555EB0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67E"/>
    <w:rsid w:val="005626A8"/>
    <w:rsid w:val="00562729"/>
    <w:rsid w:val="00562CA3"/>
    <w:rsid w:val="00562FE4"/>
    <w:rsid w:val="00563191"/>
    <w:rsid w:val="0056326E"/>
    <w:rsid w:val="0056331B"/>
    <w:rsid w:val="00563525"/>
    <w:rsid w:val="00563655"/>
    <w:rsid w:val="00563960"/>
    <w:rsid w:val="00563BAE"/>
    <w:rsid w:val="00563BB5"/>
    <w:rsid w:val="00563F14"/>
    <w:rsid w:val="00563F80"/>
    <w:rsid w:val="00563FF4"/>
    <w:rsid w:val="005640E1"/>
    <w:rsid w:val="005641C6"/>
    <w:rsid w:val="0056431F"/>
    <w:rsid w:val="00564617"/>
    <w:rsid w:val="0056488A"/>
    <w:rsid w:val="0056489C"/>
    <w:rsid w:val="00564C8E"/>
    <w:rsid w:val="00565322"/>
    <w:rsid w:val="0056544A"/>
    <w:rsid w:val="00565469"/>
    <w:rsid w:val="005654C0"/>
    <w:rsid w:val="0056571E"/>
    <w:rsid w:val="00565961"/>
    <w:rsid w:val="00565989"/>
    <w:rsid w:val="005659BD"/>
    <w:rsid w:val="00565A00"/>
    <w:rsid w:val="00565CD9"/>
    <w:rsid w:val="00565ED7"/>
    <w:rsid w:val="00565FA2"/>
    <w:rsid w:val="005661F3"/>
    <w:rsid w:val="0056624A"/>
    <w:rsid w:val="005662B3"/>
    <w:rsid w:val="0056649E"/>
    <w:rsid w:val="00566563"/>
    <w:rsid w:val="005665A4"/>
    <w:rsid w:val="005667A0"/>
    <w:rsid w:val="0056680C"/>
    <w:rsid w:val="00566A31"/>
    <w:rsid w:val="00566A5A"/>
    <w:rsid w:val="00566DA8"/>
    <w:rsid w:val="00567137"/>
    <w:rsid w:val="00567198"/>
    <w:rsid w:val="005671A2"/>
    <w:rsid w:val="00567226"/>
    <w:rsid w:val="005672C9"/>
    <w:rsid w:val="005674A8"/>
    <w:rsid w:val="0056757D"/>
    <w:rsid w:val="0056759A"/>
    <w:rsid w:val="0056771D"/>
    <w:rsid w:val="0056773D"/>
    <w:rsid w:val="0056795A"/>
    <w:rsid w:val="00567998"/>
    <w:rsid w:val="00567B44"/>
    <w:rsid w:val="00567D06"/>
    <w:rsid w:val="00567E7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2F16"/>
    <w:rsid w:val="00572F5F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C3D"/>
    <w:rsid w:val="00575E5B"/>
    <w:rsid w:val="00575E66"/>
    <w:rsid w:val="00575E9D"/>
    <w:rsid w:val="00575EC0"/>
    <w:rsid w:val="00575F3E"/>
    <w:rsid w:val="00575F73"/>
    <w:rsid w:val="00576298"/>
    <w:rsid w:val="00576448"/>
    <w:rsid w:val="005764A2"/>
    <w:rsid w:val="00576766"/>
    <w:rsid w:val="00576842"/>
    <w:rsid w:val="00576A12"/>
    <w:rsid w:val="00576A38"/>
    <w:rsid w:val="00576C0B"/>
    <w:rsid w:val="00576CFC"/>
    <w:rsid w:val="00576E77"/>
    <w:rsid w:val="00576E85"/>
    <w:rsid w:val="00576F6B"/>
    <w:rsid w:val="00576F9D"/>
    <w:rsid w:val="00577034"/>
    <w:rsid w:val="005772BA"/>
    <w:rsid w:val="005774B7"/>
    <w:rsid w:val="0057750A"/>
    <w:rsid w:val="005775D3"/>
    <w:rsid w:val="00577664"/>
    <w:rsid w:val="0057768C"/>
    <w:rsid w:val="005778E9"/>
    <w:rsid w:val="00577901"/>
    <w:rsid w:val="0057791C"/>
    <w:rsid w:val="00577A14"/>
    <w:rsid w:val="00577AE4"/>
    <w:rsid w:val="00577B01"/>
    <w:rsid w:val="00577B93"/>
    <w:rsid w:val="00577BFF"/>
    <w:rsid w:val="00577C46"/>
    <w:rsid w:val="00577C94"/>
    <w:rsid w:val="00577E5D"/>
    <w:rsid w:val="00577E7D"/>
    <w:rsid w:val="0058001F"/>
    <w:rsid w:val="00580024"/>
    <w:rsid w:val="0058006A"/>
    <w:rsid w:val="00580188"/>
    <w:rsid w:val="0058029C"/>
    <w:rsid w:val="0058032D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59A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777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CBF"/>
    <w:rsid w:val="00583E5B"/>
    <w:rsid w:val="005841CF"/>
    <w:rsid w:val="0058463D"/>
    <w:rsid w:val="0058472E"/>
    <w:rsid w:val="00584763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68B"/>
    <w:rsid w:val="00591E24"/>
    <w:rsid w:val="00591FC7"/>
    <w:rsid w:val="005921A6"/>
    <w:rsid w:val="0059249D"/>
    <w:rsid w:val="00592586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29"/>
    <w:rsid w:val="005932AB"/>
    <w:rsid w:val="00593363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63"/>
    <w:rsid w:val="00593F94"/>
    <w:rsid w:val="005940A8"/>
    <w:rsid w:val="0059422F"/>
    <w:rsid w:val="00594240"/>
    <w:rsid w:val="005943BF"/>
    <w:rsid w:val="005943E3"/>
    <w:rsid w:val="005944E9"/>
    <w:rsid w:val="005945CC"/>
    <w:rsid w:val="00594627"/>
    <w:rsid w:val="005946E2"/>
    <w:rsid w:val="00594739"/>
    <w:rsid w:val="00594770"/>
    <w:rsid w:val="00594AF7"/>
    <w:rsid w:val="00594B3C"/>
    <w:rsid w:val="00594B98"/>
    <w:rsid w:val="00594C5B"/>
    <w:rsid w:val="00594C5D"/>
    <w:rsid w:val="00594DD6"/>
    <w:rsid w:val="00594FEC"/>
    <w:rsid w:val="0059524F"/>
    <w:rsid w:val="00595354"/>
    <w:rsid w:val="00595389"/>
    <w:rsid w:val="00595479"/>
    <w:rsid w:val="0059562E"/>
    <w:rsid w:val="005956EC"/>
    <w:rsid w:val="00595831"/>
    <w:rsid w:val="00595A78"/>
    <w:rsid w:val="00595AA6"/>
    <w:rsid w:val="00595CB5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A77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57F"/>
    <w:rsid w:val="005A159A"/>
    <w:rsid w:val="005A1731"/>
    <w:rsid w:val="005A19E0"/>
    <w:rsid w:val="005A1B7F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C01"/>
    <w:rsid w:val="005A4D0F"/>
    <w:rsid w:val="005A4F44"/>
    <w:rsid w:val="005A4FFD"/>
    <w:rsid w:val="005A516B"/>
    <w:rsid w:val="005A52FC"/>
    <w:rsid w:val="005A53AA"/>
    <w:rsid w:val="005A5437"/>
    <w:rsid w:val="005A54F2"/>
    <w:rsid w:val="005A5500"/>
    <w:rsid w:val="005A5529"/>
    <w:rsid w:val="005A5568"/>
    <w:rsid w:val="005A55F8"/>
    <w:rsid w:val="005A59C1"/>
    <w:rsid w:val="005A5BEE"/>
    <w:rsid w:val="005A5D89"/>
    <w:rsid w:val="005A602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598"/>
    <w:rsid w:val="005B0893"/>
    <w:rsid w:val="005B0CBC"/>
    <w:rsid w:val="005B0DE7"/>
    <w:rsid w:val="005B0E68"/>
    <w:rsid w:val="005B0EAA"/>
    <w:rsid w:val="005B1145"/>
    <w:rsid w:val="005B13C7"/>
    <w:rsid w:val="005B1505"/>
    <w:rsid w:val="005B157F"/>
    <w:rsid w:val="005B1653"/>
    <w:rsid w:val="005B17A9"/>
    <w:rsid w:val="005B1A80"/>
    <w:rsid w:val="005B1AFE"/>
    <w:rsid w:val="005B1BE0"/>
    <w:rsid w:val="005B1EDA"/>
    <w:rsid w:val="005B2184"/>
    <w:rsid w:val="005B26E5"/>
    <w:rsid w:val="005B28C4"/>
    <w:rsid w:val="005B2B16"/>
    <w:rsid w:val="005B2B20"/>
    <w:rsid w:val="005B2BBE"/>
    <w:rsid w:val="005B2BF8"/>
    <w:rsid w:val="005B2E0D"/>
    <w:rsid w:val="005B2E66"/>
    <w:rsid w:val="005B2F02"/>
    <w:rsid w:val="005B312B"/>
    <w:rsid w:val="005B3158"/>
    <w:rsid w:val="005B3272"/>
    <w:rsid w:val="005B32B9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48FB"/>
    <w:rsid w:val="005B5172"/>
    <w:rsid w:val="005B557D"/>
    <w:rsid w:val="005B55BD"/>
    <w:rsid w:val="005B576F"/>
    <w:rsid w:val="005B5A27"/>
    <w:rsid w:val="005B5BBC"/>
    <w:rsid w:val="005B5BFD"/>
    <w:rsid w:val="005B5C7E"/>
    <w:rsid w:val="005B5C9B"/>
    <w:rsid w:val="005B5DCF"/>
    <w:rsid w:val="005B5E6C"/>
    <w:rsid w:val="005B5FD0"/>
    <w:rsid w:val="005B62B4"/>
    <w:rsid w:val="005B6431"/>
    <w:rsid w:val="005B6594"/>
    <w:rsid w:val="005B68A8"/>
    <w:rsid w:val="005B6AF2"/>
    <w:rsid w:val="005B6C92"/>
    <w:rsid w:val="005B6DCF"/>
    <w:rsid w:val="005B6E63"/>
    <w:rsid w:val="005B6F5D"/>
    <w:rsid w:val="005B711E"/>
    <w:rsid w:val="005B7178"/>
    <w:rsid w:val="005B71B7"/>
    <w:rsid w:val="005B72A0"/>
    <w:rsid w:val="005B73B8"/>
    <w:rsid w:val="005B755C"/>
    <w:rsid w:val="005B7660"/>
    <w:rsid w:val="005B773E"/>
    <w:rsid w:val="005B7762"/>
    <w:rsid w:val="005B7766"/>
    <w:rsid w:val="005B781E"/>
    <w:rsid w:val="005B790F"/>
    <w:rsid w:val="005B79FD"/>
    <w:rsid w:val="005B7A75"/>
    <w:rsid w:val="005B7A7B"/>
    <w:rsid w:val="005B7B34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E2D"/>
    <w:rsid w:val="005C22C1"/>
    <w:rsid w:val="005C22ED"/>
    <w:rsid w:val="005C2385"/>
    <w:rsid w:val="005C23CF"/>
    <w:rsid w:val="005C2489"/>
    <w:rsid w:val="005C24F7"/>
    <w:rsid w:val="005C29F9"/>
    <w:rsid w:val="005C2B3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4E0"/>
    <w:rsid w:val="005C4590"/>
    <w:rsid w:val="005C498F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B7"/>
    <w:rsid w:val="005C77D4"/>
    <w:rsid w:val="005C78AB"/>
    <w:rsid w:val="005C7ABE"/>
    <w:rsid w:val="005C7ACA"/>
    <w:rsid w:val="005C7AD5"/>
    <w:rsid w:val="005C7B81"/>
    <w:rsid w:val="005C7C41"/>
    <w:rsid w:val="005C7C70"/>
    <w:rsid w:val="005C7DCA"/>
    <w:rsid w:val="005D006E"/>
    <w:rsid w:val="005D0083"/>
    <w:rsid w:val="005D033F"/>
    <w:rsid w:val="005D04BF"/>
    <w:rsid w:val="005D04D5"/>
    <w:rsid w:val="005D06B4"/>
    <w:rsid w:val="005D0725"/>
    <w:rsid w:val="005D0797"/>
    <w:rsid w:val="005D07B2"/>
    <w:rsid w:val="005D09E7"/>
    <w:rsid w:val="005D0B8F"/>
    <w:rsid w:val="005D0DF8"/>
    <w:rsid w:val="005D0E71"/>
    <w:rsid w:val="005D1153"/>
    <w:rsid w:val="005D1409"/>
    <w:rsid w:val="005D1430"/>
    <w:rsid w:val="005D17C5"/>
    <w:rsid w:val="005D1A10"/>
    <w:rsid w:val="005D1A23"/>
    <w:rsid w:val="005D1DA0"/>
    <w:rsid w:val="005D1F37"/>
    <w:rsid w:val="005D1FFF"/>
    <w:rsid w:val="005D2052"/>
    <w:rsid w:val="005D21FF"/>
    <w:rsid w:val="005D227F"/>
    <w:rsid w:val="005D22E5"/>
    <w:rsid w:val="005D23D0"/>
    <w:rsid w:val="005D2460"/>
    <w:rsid w:val="005D2480"/>
    <w:rsid w:val="005D24E4"/>
    <w:rsid w:val="005D25D4"/>
    <w:rsid w:val="005D2640"/>
    <w:rsid w:val="005D27D7"/>
    <w:rsid w:val="005D28A3"/>
    <w:rsid w:val="005D2AA9"/>
    <w:rsid w:val="005D2B4A"/>
    <w:rsid w:val="005D2CE2"/>
    <w:rsid w:val="005D2E44"/>
    <w:rsid w:val="005D3024"/>
    <w:rsid w:val="005D3196"/>
    <w:rsid w:val="005D340E"/>
    <w:rsid w:val="005D344E"/>
    <w:rsid w:val="005D35D9"/>
    <w:rsid w:val="005D3941"/>
    <w:rsid w:val="005D39E2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4C72"/>
    <w:rsid w:val="005D5384"/>
    <w:rsid w:val="005D53B3"/>
    <w:rsid w:val="005D5561"/>
    <w:rsid w:val="005D5567"/>
    <w:rsid w:val="005D58F0"/>
    <w:rsid w:val="005D5A5E"/>
    <w:rsid w:val="005D5B94"/>
    <w:rsid w:val="005D5C6B"/>
    <w:rsid w:val="005D5DA1"/>
    <w:rsid w:val="005D5EA6"/>
    <w:rsid w:val="005D5FBF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70A"/>
    <w:rsid w:val="005D7935"/>
    <w:rsid w:val="005D79A6"/>
    <w:rsid w:val="005D7AF5"/>
    <w:rsid w:val="005D7CC7"/>
    <w:rsid w:val="005E00E4"/>
    <w:rsid w:val="005E0387"/>
    <w:rsid w:val="005E04E9"/>
    <w:rsid w:val="005E0703"/>
    <w:rsid w:val="005E079A"/>
    <w:rsid w:val="005E07C7"/>
    <w:rsid w:val="005E0916"/>
    <w:rsid w:val="005E0B3F"/>
    <w:rsid w:val="005E0B98"/>
    <w:rsid w:val="005E0BE4"/>
    <w:rsid w:val="005E0D7A"/>
    <w:rsid w:val="005E0D7F"/>
    <w:rsid w:val="005E0EDC"/>
    <w:rsid w:val="005E0F48"/>
    <w:rsid w:val="005E104A"/>
    <w:rsid w:val="005E11A0"/>
    <w:rsid w:val="005E121C"/>
    <w:rsid w:val="005E12C1"/>
    <w:rsid w:val="005E1349"/>
    <w:rsid w:val="005E14F0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3CD"/>
    <w:rsid w:val="005E243F"/>
    <w:rsid w:val="005E2692"/>
    <w:rsid w:val="005E27D5"/>
    <w:rsid w:val="005E2C5D"/>
    <w:rsid w:val="005E2DAF"/>
    <w:rsid w:val="005E2DF4"/>
    <w:rsid w:val="005E2ED6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035"/>
    <w:rsid w:val="005E451B"/>
    <w:rsid w:val="005E470C"/>
    <w:rsid w:val="005E4791"/>
    <w:rsid w:val="005E4A90"/>
    <w:rsid w:val="005E4B39"/>
    <w:rsid w:val="005E4C59"/>
    <w:rsid w:val="005E4C79"/>
    <w:rsid w:val="005E4FB9"/>
    <w:rsid w:val="005E4FEB"/>
    <w:rsid w:val="005E50AC"/>
    <w:rsid w:val="005E5274"/>
    <w:rsid w:val="005E52F7"/>
    <w:rsid w:val="005E536B"/>
    <w:rsid w:val="005E56E7"/>
    <w:rsid w:val="005E58FE"/>
    <w:rsid w:val="005E59C6"/>
    <w:rsid w:val="005E5C03"/>
    <w:rsid w:val="005E5D46"/>
    <w:rsid w:val="005E5D85"/>
    <w:rsid w:val="005E5DA8"/>
    <w:rsid w:val="005E5E93"/>
    <w:rsid w:val="005E608B"/>
    <w:rsid w:val="005E6092"/>
    <w:rsid w:val="005E60B7"/>
    <w:rsid w:val="005E6466"/>
    <w:rsid w:val="005E64EF"/>
    <w:rsid w:val="005E6687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2DA"/>
    <w:rsid w:val="005E7410"/>
    <w:rsid w:val="005E7706"/>
    <w:rsid w:val="005E7882"/>
    <w:rsid w:val="005E78C0"/>
    <w:rsid w:val="005E7909"/>
    <w:rsid w:val="005E798E"/>
    <w:rsid w:val="005E79A2"/>
    <w:rsid w:val="005E7A1D"/>
    <w:rsid w:val="005E7B2C"/>
    <w:rsid w:val="005E7B5E"/>
    <w:rsid w:val="005E7DD9"/>
    <w:rsid w:val="005F00BE"/>
    <w:rsid w:val="005F014D"/>
    <w:rsid w:val="005F0349"/>
    <w:rsid w:val="005F03FB"/>
    <w:rsid w:val="005F06A2"/>
    <w:rsid w:val="005F0934"/>
    <w:rsid w:val="005F0B3B"/>
    <w:rsid w:val="005F0B79"/>
    <w:rsid w:val="005F0C13"/>
    <w:rsid w:val="005F1235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087"/>
    <w:rsid w:val="005F247B"/>
    <w:rsid w:val="005F2A91"/>
    <w:rsid w:val="005F2B7A"/>
    <w:rsid w:val="005F2C5C"/>
    <w:rsid w:val="005F2CE4"/>
    <w:rsid w:val="005F34C5"/>
    <w:rsid w:val="005F35ED"/>
    <w:rsid w:val="005F3808"/>
    <w:rsid w:val="005F39B5"/>
    <w:rsid w:val="005F3A99"/>
    <w:rsid w:val="005F3C26"/>
    <w:rsid w:val="005F3CAD"/>
    <w:rsid w:val="005F3D23"/>
    <w:rsid w:val="005F3E86"/>
    <w:rsid w:val="005F4014"/>
    <w:rsid w:val="005F4144"/>
    <w:rsid w:val="005F41A2"/>
    <w:rsid w:val="005F41F3"/>
    <w:rsid w:val="005F440E"/>
    <w:rsid w:val="005F45F8"/>
    <w:rsid w:val="005F4618"/>
    <w:rsid w:val="005F4712"/>
    <w:rsid w:val="005F479D"/>
    <w:rsid w:val="005F487D"/>
    <w:rsid w:val="005F4890"/>
    <w:rsid w:val="005F4AC8"/>
    <w:rsid w:val="005F4B3B"/>
    <w:rsid w:val="005F4EDA"/>
    <w:rsid w:val="005F51C0"/>
    <w:rsid w:val="005F52B5"/>
    <w:rsid w:val="005F52FC"/>
    <w:rsid w:val="005F5422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83C"/>
    <w:rsid w:val="005F695F"/>
    <w:rsid w:val="005F6A33"/>
    <w:rsid w:val="005F6A34"/>
    <w:rsid w:val="005F6A8B"/>
    <w:rsid w:val="005F6C07"/>
    <w:rsid w:val="005F6FAB"/>
    <w:rsid w:val="005F6FF9"/>
    <w:rsid w:val="005F702A"/>
    <w:rsid w:val="005F71E5"/>
    <w:rsid w:val="005F74AD"/>
    <w:rsid w:val="005F74BD"/>
    <w:rsid w:val="005F7751"/>
    <w:rsid w:val="005F77C5"/>
    <w:rsid w:val="005F7891"/>
    <w:rsid w:val="005F7A4C"/>
    <w:rsid w:val="005F7B9B"/>
    <w:rsid w:val="005F7B9F"/>
    <w:rsid w:val="005F7ED8"/>
    <w:rsid w:val="005F7EEB"/>
    <w:rsid w:val="006000B1"/>
    <w:rsid w:val="0060010F"/>
    <w:rsid w:val="0060013C"/>
    <w:rsid w:val="006003CD"/>
    <w:rsid w:val="0060052B"/>
    <w:rsid w:val="00600754"/>
    <w:rsid w:val="006009C1"/>
    <w:rsid w:val="00600A11"/>
    <w:rsid w:val="00600CAD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DE6"/>
    <w:rsid w:val="00601E65"/>
    <w:rsid w:val="00601E73"/>
    <w:rsid w:val="006020D1"/>
    <w:rsid w:val="00602208"/>
    <w:rsid w:val="006026CF"/>
    <w:rsid w:val="00602737"/>
    <w:rsid w:val="00602990"/>
    <w:rsid w:val="00602AFE"/>
    <w:rsid w:val="00602BDD"/>
    <w:rsid w:val="00602D28"/>
    <w:rsid w:val="00603168"/>
    <w:rsid w:val="0060328E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31"/>
    <w:rsid w:val="0060546D"/>
    <w:rsid w:val="0060548F"/>
    <w:rsid w:val="00605764"/>
    <w:rsid w:val="006057AF"/>
    <w:rsid w:val="006057E5"/>
    <w:rsid w:val="00605A67"/>
    <w:rsid w:val="00605AB3"/>
    <w:rsid w:val="00605BBB"/>
    <w:rsid w:val="00605C17"/>
    <w:rsid w:val="00605C8C"/>
    <w:rsid w:val="00605CFB"/>
    <w:rsid w:val="00605EE5"/>
    <w:rsid w:val="00605F29"/>
    <w:rsid w:val="006061A2"/>
    <w:rsid w:val="006066D8"/>
    <w:rsid w:val="006067C6"/>
    <w:rsid w:val="006067F7"/>
    <w:rsid w:val="00606831"/>
    <w:rsid w:val="0060686B"/>
    <w:rsid w:val="006069B4"/>
    <w:rsid w:val="00606A11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77"/>
    <w:rsid w:val="00607B83"/>
    <w:rsid w:val="00607B9B"/>
    <w:rsid w:val="00607D4D"/>
    <w:rsid w:val="00607D77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068"/>
    <w:rsid w:val="00611244"/>
    <w:rsid w:val="00611289"/>
    <w:rsid w:val="006115C9"/>
    <w:rsid w:val="006115EE"/>
    <w:rsid w:val="0061186A"/>
    <w:rsid w:val="006119D9"/>
    <w:rsid w:val="00611A5B"/>
    <w:rsid w:val="00611BE7"/>
    <w:rsid w:val="00611CD2"/>
    <w:rsid w:val="00611CDA"/>
    <w:rsid w:val="00611ED6"/>
    <w:rsid w:val="00611EF3"/>
    <w:rsid w:val="00611F77"/>
    <w:rsid w:val="00612159"/>
    <w:rsid w:val="006122F4"/>
    <w:rsid w:val="006124BB"/>
    <w:rsid w:val="00612582"/>
    <w:rsid w:val="00612605"/>
    <w:rsid w:val="00612716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0E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8E3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332"/>
    <w:rsid w:val="006216F5"/>
    <w:rsid w:val="00621B09"/>
    <w:rsid w:val="00621D30"/>
    <w:rsid w:val="00621D92"/>
    <w:rsid w:val="00621E72"/>
    <w:rsid w:val="00621EF2"/>
    <w:rsid w:val="0062211A"/>
    <w:rsid w:val="00622319"/>
    <w:rsid w:val="006223AE"/>
    <w:rsid w:val="006224C4"/>
    <w:rsid w:val="006224DF"/>
    <w:rsid w:val="006225CD"/>
    <w:rsid w:val="00622699"/>
    <w:rsid w:val="00622784"/>
    <w:rsid w:val="00622818"/>
    <w:rsid w:val="00622986"/>
    <w:rsid w:val="00622AB5"/>
    <w:rsid w:val="00622BC6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301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4B6"/>
    <w:rsid w:val="006279D5"/>
    <w:rsid w:val="006279E2"/>
    <w:rsid w:val="00627A77"/>
    <w:rsid w:val="00627E26"/>
    <w:rsid w:val="00627E2C"/>
    <w:rsid w:val="00627F38"/>
    <w:rsid w:val="0063017F"/>
    <w:rsid w:val="0063033B"/>
    <w:rsid w:val="006304F5"/>
    <w:rsid w:val="0063058C"/>
    <w:rsid w:val="006306C1"/>
    <w:rsid w:val="006306C9"/>
    <w:rsid w:val="00630715"/>
    <w:rsid w:val="006309A4"/>
    <w:rsid w:val="00630B11"/>
    <w:rsid w:val="00630C5E"/>
    <w:rsid w:val="00630EA6"/>
    <w:rsid w:val="00630F55"/>
    <w:rsid w:val="006311B5"/>
    <w:rsid w:val="006311B6"/>
    <w:rsid w:val="0063129D"/>
    <w:rsid w:val="006318FA"/>
    <w:rsid w:val="00631908"/>
    <w:rsid w:val="00631C94"/>
    <w:rsid w:val="00631F02"/>
    <w:rsid w:val="006322C8"/>
    <w:rsid w:val="006323FE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047"/>
    <w:rsid w:val="00634339"/>
    <w:rsid w:val="00634387"/>
    <w:rsid w:val="0063456D"/>
    <w:rsid w:val="006346EF"/>
    <w:rsid w:val="006347E0"/>
    <w:rsid w:val="006348D7"/>
    <w:rsid w:val="00634942"/>
    <w:rsid w:val="00634D5C"/>
    <w:rsid w:val="00634DFD"/>
    <w:rsid w:val="00634F15"/>
    <w:rsid w:val="0063514B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1C9"/>
    <w:rsid w:val="0063638D"/>
    <w:rsid w:val="006363BA"/>
    <w:rsid w:val="00636431"/>
    <w:rsid w:val="006364DF"/>
    <w:rsid w:val="006369B4"/>
    <w:rsid w:val="00636C22"/>
    <w:rsid w:val="00636D1B"/>
    <w:rsid w:val="00636DD8"/>
    <w:rsid w:val="00636F8F"/>
    <w:rsid w:val="00637192"/>
    <w:rsid w:val="006371A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649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978"/>
    <w:rsid w:val="00641AC0"/>
    <w:rsid w:val="00641B82"/>
    <w:rsid w:val="00641F48"/>
    <w:rsid w:val="00641FC9"/>
    <w:rsid w:val="006421E9"/>
    <w:rsid w:val="00642210"/>
    <w:rsid w:val="00642243"/>
    <w:rsid w:val="00642377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772"/>
    <w:rsid w:val="006439A1"/>
    <w:rsid w:val="006439E2"/>
    <w:rsid w:val="00643A2D"/>
    <w:rsid w:val="00643C4B"/>
    <w:rsid w:val="00643C68"/>
    <w:rsid w:val="00643CEA"/>
    <w:rsid w:val="00643F80"/>
    <w:rsid w:val="00644054"/>
    <w:rsid w:val="00644604"/>
    <w:rsid w:val="00644656"/>
    <w:rsid w:val="0064465A"/>
    <w:rsid w:val="006446AD"/>
    <w:rsid w:val="0064491D"/>
    <w:rsid w:val="00644A04"/>
    <w:rsid w:val="00644E04"/>
    <w:rsid w:val="00644E0D"/>
    <w:rsid w:val="00644FA2"/>
    <w:rsid w:val="006450B3"/>
    <w:rsid w:val="006450E8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6D0C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0BB6"/>
    <w:rsid w:val="00650F10"/>
    <w:rsid w:val="006514F5"/>
    <w:rsid w:val="0065156A"/>
    <w:rsid w:val="006517F7"/>
    <w:rsid w:val="00651E4F"/>
    <w:rsid w:val="0065205B"/>
    <w:rsid w:val="00652066"/>
    <w:rsid w:val="0065208D"/>
    <w:rsid w:val="00652160"/>
    <w:rsid w:val="006522E4"/>
    <w:rsid w:val="00652329"/>
    <w:rsid w:val="00652727"/>
    <w:rsid w:val="00652854"/>
    <w:rsid w:val="0065293E"/>
    <w:rsid w:val="00652998"/>
    <w:rsid w:val="00652AE1"/>
    <w:rsid w:val="00652E9D"/>
    <w:rsid w:val="00653082"/>
    <w:rsid w:val="00653285"/>
    <w:rsid w:val="0065339D"/>
    <w:rsid w:val="006533AB"/>
    <w:rsid w:val="0065345C"/>
    <w:rsid w:val="00653548"/>
    <w:rsid w:val="006535E6"/>
    <w:rsid w:val="0065376C"/>
    <w:rsid w:val="006538D7"/>
    <w:rsid w:val="00653A1C"/>
    <w:rsid w:val="00653C4E"/>
    <w:rsid w:val="00653FEC"/>
    <w:rsid w:val="00654100"/>
    <w:rsid w:val="006542DE"/>
    <w:rsid w:val="006544A3"/>
    <w:rsid w:val="006544C1"/>
    <w:rsid w:val="006544EC"/>
    <w:rsid w:val="006545E3"/>
    <w:rsid w:val="00654896"/>
    <w:rsid w:val="006548E5"/>
    <w:rsid w:val="00654A8B"/>
    <w:rsid w:val="00654C6D"/>
    <w:rsid w:val="00654E6F"/>
    <w:rsid w:val="00654EC1"/>
    <w:rsid w:val="00654F23"/>
    <w:rsid w:val="006553E0"/>
    <w:rsid w:val="006555C6"/>
    <w:rsid w:val="00655642"/>
    <w:rsid w:val="00655790"/>
    <w:rsid w:val="00655CFC"/>
    <w:rsid w:val="00655E38"/>
    <w:rsid w:val="00656110"/>
    <w:rsid w:val="0065623A"/>
    <w:rsid w:val="006562D4"/>
    <w:rsid w:val="00656348"/>
    <w:rsid w:val="00656872"/>
    <w:rsid w:val="006568D7"/>
    <w:rsid w:val="00656BA0"/>
    <w:rsid w:val="00656FEF"/>
    <w:rsid w:val="00657115"/>
    <w:rsid w:val="006574C3"/>
    <w:rsid w:val="00657572"/>
    <w:rsid w:val="006577EE"/>
    <w:rsid w:val="00657864"/>
    <w:rsid w:val="00657A7C"/>
    <w:rsid w:val="00657C2F"/>
    <w:rsid w:val="00657D43"/>
    <w:rsid w:val="00657E80"/>
    <w:rsid w:val="00657F55"/>
    <w:rsid w:val="0066017D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CB5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03"/>
    <w:rsid w:val="0066236B"/>
    <w:rsid w:val="0066238A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2F99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08A"/>
    <w:rsid w:val="006651F7"/>
    <w:rsid w:val="006652FB"/>
    <w:rsid w:val="006653CC"/>
    <w:rsid w:val="0066542F"/>
    <w:rsid w:val="006654C2"/>
    <w:rsid w:val="006655D2"/>
    <w:rsid w:val="0066566C"/>
    <w:rsid w:val="00665A3D"/>
    <w:rsid w:val="00665CC3"/>
    <w:rsid w:val="00665D04"/>
    <w:rsid w:val="00665E2B"/>
    <w:rsid w:val="00665F70"/>
    <w:rsid w:val="00665F92"/>
    <w:rsid w:val="006660D8"/>
    <w:rsid w:val="0066614A"/>
    <w:rsid w:val="00666157"/>
    <w:rsid w:val="00666419"/>
    <w:rsid w:val="006664A8"/>
    <w:rsid w:val="0066659E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48D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B88"/>
    <w:rsid w:val="00670C73"/>
    <w:rsid w:val="00670EDF"/>
    <w:rsid w:val="00671030"/>
    <w:rsid w:val="00671177"/>
    <w:rsid w:val="00671369"/>
    <w:rsid w:val="00671422"/>
    <w:rsid w:val="006714DF"/>
    <w:rsid w:val="00671522"/>
    <w:rsid w:val="00671690"/>
    <w:rsid w:val="006717CE"/>
    <w:rsid w:val="006718F9"/>
    <w:rsid w:val="00671A40"/>
    <w:rsid w:val="00671AE7"/>
    <w:rsid w:val="00671B49"/>
    <w:rsid w:val="006721EA"/>
    <w:rsid w:val="00672287"/>
    <w:rsid w:val="00672429"/>
    <w:rsid w:val="006724BD"/>
    <w:rsid w:val="00672588"/>
    <w:rsid w:val="006725BC"/>
    <w:rsid w:val="00672674"/>
    <w:rsid w:val="006728B7"/>
    <w:rsid w:val="00672972"/>
    <w:rsid w:val="00672BA4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3AEA"/>
    <w:rsid w:val="00674093"/>
    <w:rsid w:val="006740D6"/>
    <w:rsid w:val="00674369"/>
    <w:rsid w:val="006743DE"/>
    <w:rsid w:val="006744E1"/>
    <w:rsid w:val="006744E4"/>
    <w:rsid w:val="0067468D"/>
    <w:rsid w:val="006746F7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5C9E"/>
    <w:rsid w:val="00675F82"/>
    <w:rsid w:val="00676084"/>
    <w:rsid w:val="00676270"/>
    <w:rsid w:val="00676A96"/>
    <w:rsid w:val="00676C1E"/>
    <w:rsid w:val="0067707B"/>
    <w:rsid w:val="006771EF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ED"/>
    <w:rsid w:val="00677FF2"/>
    <w:rsid w:val="00680139"/>
    <w:rsid w:val="00680300"/>
    <w:rsid w:val="00680354"/>
    <w:rsid w:val="006806D0"/>
    <w:rsid w:val="00680A5B"/>
    <w:rsid w:val="00680B0F"/>
    <w:rsid w:val="00680B90"/>
    <w:rsid w:val="00680FF3"/>
    <w:rsid w:val="006810BF"/>
    <w:rsid w:val="00681129"/>
    <w:rsid w:val="00681254"/>
    <w:rsid w:val="0068134B"/>
    <w:rsid w:val="0068135D"/>
    <w:rsid w:val="0068137C"/>
    <w:rsid w:val="006813E8"/>
    <w:rsid w:val="0068156C"/>
    <w:rsid w:val="0068168F"/>
    <w:rsid w:val="0068169D"/>
    <w:rsid w:val="006816EE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6E"/>
    <w:rsid w:val="00682B77"/>
    <w:rsid w:val="00682C91"/>
    <w:rsid w:val="00682E14"/>
    <w:rsid w:val="00683023"/>
    <w:rsid w:val="0068321C"/>
    <w:rsid w:val="00683276"/>
    <w:rsid w:val="006832EB"/>
    <w:rsid w:val="0068351A"/>
    <w:rsid w:val="006838FA"/>
    <w:rsid w:val="00683D1B"/>
    <w:rsid w:val="00683EB3"/>
    <w:rsid w:val="00684661"/>
    <w:rsid w:val="00684917"/>
    <w:rsid w:val="00684B19"/>
    <w:rsid w:val="00684B7A"/>
    <w:rsid w:val="00684C0F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9C0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4C8"/>
    <w:rsid w:val="006905A4"/>
    <w:rsid w:val="00690671"/>
    <w:rsid w:val="006907E3"/>
    <w:rsid w:val="00690903"/>
    <w:rsid w:val="0069092D"/>
    <w:rsid w:val="0069096E"/>
    <w:rsid w:val="00690986"/>
    <w:rsid w:val="00690A44"/>
    <w:rsid w:val="00690B4A"/>
    <w:rsid w:val="00690B7D"/>
    <w:rsid w:val="00690B9E"/>
    <w:rsid w:val="00690CAB"/>
    <w:rsid w:val="00690DA8"/>
    <w:rsid w:val="00690E77"/>
    <w:rsid w:val="006914A3"/>
    <w:rsid w:val="006914B7"/>
    <w:rsid w:val="00691878"/>
    <w:rsid w:val="006919BA"/>
    <w:rsid w:val="00691AC7"/>
    <w:rsid w:val="00691BD4"/>
    <w:rsid w:val="00691D71"/>
    <w:rsid w:val="00692287"/>
    <w:rsid w:val="00692566"/>
    <w:rsid w:val="0069265A"/>
    <w:rsid w:val="00692699"/>
    <w:rsid w:val="006927BF"/>
    <w:rsid w:val="006928E1"/>
    <w:rsid w:val="006929CD"/>
    <w:rsid w:val="00692AA9"/>
    <w:rsid w:val="00692DAB"/>
    <w:rsid w:val="00692DD0"/>
    <w:rsid w:val="00692E07"/>
    <w:rsid w:val="00692E24"/>
    <w:rsid w:val="00692E62"/>
    <w:rsid w:val="00692E83"/>
    <w:rsid w:val="00692FD9"/>
    <w:rsid w:val="00693014"/>
    <w:rsid w:val="0069307A"/>
    <w:rsid w:val="0069313F"/>
    <w:rsid w:val="00693160"/>
    <w:rsid w:val="00693741"/>
    <w:rsid w:val="006937EC"/>
    <w:rsid w:val="00693829"/>
    <w:rsid w:val="006938D0"/>
    <w:rsid w:val="00693A60"/>
    <w:rsid w:val="00693C8F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4F58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6F9F"/>
    <w:rsid w:val="0069713C"/>
    <w:rsid w:val="0069718C"/>
    <w:rsid w:val="006972BB"/>
    <w:rsid w:val="0069733A"/>
    <w:rsid w:val="006979DE"/>
    <w:rsid w:val="00697B49"/>
    <w:rsid w:val="006A000D"/>
    <w:rsid w:val="006A0094"/>
    <w:rsid w:val="006A020E"/>
    <w:rsid w:val="006A02A6"/>
    <w:rsid w:val="006A038D"/>
    <w:rsid w:val="006A03C3"/>
    <w:rsid w:val="006A0453"/>
    <w:rsid w:val="006A07D8"/>
    <w:rsid w:val="006A0988"/>
    <w:rsid w:val="006A0BF3"/>
    <w:rsid w:val="006A0DC3"/>
    <w:rsid w:val="006A0E32"/>
    <w:rsid w:val="006A1181"/>
    <w:rsid w:val="006A1308"/>
    <w:rsid w:val="006A1510"/>
    <w:rsid w:val="006A152B"/>
    <w:rsid w:val="006A155F"/>
    <w:rsid w:val="006A1695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97F"/>
    <w:rsid w:val="006A2A2A"/>
    <w:rsid w:val="006A2CF7"/>
    <w:rsid w:val="006A30AD"/>
    <w:rsid w:val="006A34B1"/>
    <w:rsid w:val="006A34C7"/>
    <w:rsid w:val="006A35B9"/>
    <w:rsid w:val="006A3921"/>
    <w:rsid w:val="006A39B9"/>
    <w:rsid w:val="006A3A6E"/>
    <w:rsid w:val="006A3AF2"/>
    <w:rsid w:val="006A3BCA"/>
    <w:rsid w:val="006A4213"/>
    <w:rsid w:val="006A4284"/>
    <w:rsid w:val="006A478F"/>
    <w:rsid w:val="006A4A3A"/>
    <w:rsid w:val="006A4AC0"/>
    <w:rsid w:val="006A4C38"/>
    <w:rsid w:val="006A4C9C"/>
    <w:rsid w:val="006A4D4C"/>
    <w:rsid w:val="006A523C"/>
    <w:rsid w:val="006A533B"/>
    <w:rsid w:val="006A54B9"/>
    <w:rsid w:val="006A554D"/>
    <w:rsid w:val="006A5636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30E"/>
    <w:rsid w:val="006A74D8"/>
    <w:rsid w:val="006A759A"/>
    <w:rsid w:val="006A79A4"/>
    <w:rsid w:val="006A7BE5"/>
    <w:rsid w:val="006A7E0B"/>
    <w:rsid w:val="006A7F45"/>
    <w:rsid w:val="006A7FBA"/>
    <w:rsid w:val="006B0212"/>
    <w:rsid w:val="006B03C7"/>
    <w:rsid w:val="006B0F0C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C3C"/>
    <w:rsid w:val="006B3DB3"/>
    <w:rsid w:val="006B40D0"/>
    <w:rsid w:val="006B41FD"/>
    <w:rsid w:val="006B4248"/>
    <w:rsid w:val="006B434D"/>
    <w:rsid w:val="006B441C"/>
    <w:rsid w:val="006B4427"/>
    <w:rsid w:val="006B446B"/>
    <w:rsid w:val="006B45D9"/>
    <w:rsid w:val="006B45FF"/>
    <w:rsid w:val="006B465F"/>
    <w:rsid w:val="006B4716"/>
    <w:rsid w:val="006B471D"/>
    <w:rsid w:val="006B480D"/>
    <w:rsid w:val="006B4AC6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B31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E2"/>
    <w:rsid w:val="006B77F5"/>
    <w:rsid w:val="006B78FE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88B"/>
    <w:rsid w:val="006C0ADF"/>
    <w:rsid w:val="006C0B66"/>
    <w:rsid w:val="006C0C28"/>
    <w:rsid w:val="006C0C89"/>
    <w:rsid w:val="006C0D18"/>
    <w:rsid w:val="006C0EDD"/>
    <w:rsid w:val="006C0FFC"/>
    <w:rsid w:val="006C1302"/>
    <w:rsid w:val="006C135A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C79"/>
    <w:rsid w:val="006C2D03"/>
    <w:rsid w:val="006C2D0F"/>
    <w:rsid w:val="006C2E31"/>
    <w:rsid w:val="006C32B8"/>
    <w:rsid w:val="006C33AF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697"/>
    <w:rsid w:val="006C57F3"/>
    <w:rsid w:val="006C5823"/>
    <w:rsid w:val="006C585E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01"/>
    <w:rsid w:val="006C7F70"/>
    <w:rsid w:val="006D0246"/>
    <w:rsid w:val="006D063B"/>
    <w:rsid w:val="006D063F"/>
    <w:rsid w:val="006D0706"/>
    <w:rsid w:val="006D0985"/>
    <w:rsid w:val="006D09E6"/>
    <w:rsid w:val="006D0BB5"/>
    <w:rsid w:val="006D0C4B"/>
    <w:rsid w:val="006D0CB1"/>
    <w:rsid w:val="006D0E1A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3A"/>
    <w:rsid w:val="006D3076"/>
    <w:rsid w:val="006D31FB"/>
    <w:rsid w:val="006D3287"/>
    <w:rsid w:val="006D32E8"/>
    <w:rsid w:val="006D36AA"/>
    <w:rsid w:val="006D36B6"/>
    <w:rsid w:val="006D3715"/>
    <w:rsid w:val="006D37BA"/>
    <w:rsid w:val="006D3812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20"/>
    <w:rsid w:val="006D4CAE"/>
    <w:rsid w:val="006D4D0C"/>
    <w:rsid w:val="006D4DF0"/>
    <w:rsid w:val="006D4EB2"/>
    <w:rsid w:val="006D50A9"/>
    <w:rsid w:val="006D525F"/>
    <w:rsid w:val="006D5391"/>
    <w:rsid w:val="006D54C8"/>
    <w:rsid w:val="006D565C"/>
    <w:rsid w:val="006D56BD"/>
    <w:rsid w:val="006D5708"/>
    <w:rsid w:val="006D580C"/>
    <w:rsid w:val="006D581C"/>
    <w:rsid w:val="006D5849"/>
    <w:rsid w:val="006D58C1"/>
    <w:rsid w:val="006D5B83"/>
    <w:rsid w:val="006D5BEE"/>
    <w:rsid w:val="006D5C36"/>
    <w:rsid w:val="006D5DAC"/>
    <w:rsid w:val="006D5EDF"/>
    <w:rsid w:val="006D5FA4"/>
    <w:rsid w:val="006D60A0"/>
    <w:rsid w:val="006D630A"/>
    <w:rsid w:val="006D638E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769"/>
    <w:rsid w:val="006D7914"/>
    <w:rsid w:val="006D7AB6"/>
    <w:rsid w:val="006D7B34"/>
    <w:rsid w:val="006D7B84"/>
    <w:rsid w:val="006E0187"/>
    <w:rsid w:val="006E04FD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55A"/>
    <w:rsid w:val="006E2988"/>
    <w:rsid w:val="006E2CE5"/>
    <w:rsid w:val="006E2E91"/>
    <w:rsid w:val="006E2F71"/>
    <w:rsid w:val="006E2FB6"/>
    <w:rsid w:val="006E2FFC"/>
    <w:rsid w:val="006E3077"/>
    <w:rsid w:val="006E31A1"/>
    <w:rsid w:val="006E339D"/>
    <w:rsid w:val="006E35E3"/>
    <w:rsid w:val="006E37A1"/>
    <w:rsid w:val="006E3843"/>
    <w:rsid w:val="006E388E"/>
    <w:rsid w:val="006E38BF"/>
    <w:rsid w:val="006E3C32"/>
    <w:rsid w:val="006E3FA4"/>
    <w:rsid w:val="006E3FDD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0"/>
    <w:rsid w:val="006E61F1"/>
    <w:rsid w:val="006E62BB"/>
    <w:rsid w:val="006E6640"/>
    <w:rsid w:val="006E669D"/>
    <w:rsid w:val="006E6798"/>
    <w:rsid w:val="006E6C2A"/>
    <w:rsid w:val="006E6D9E"/>
    <w:rsid w:val="006E7005"/>
    <w:rsid w:val="006E7188"/>
    <w:rsid w:val="006E7421"/>
    <w:rsid w:val="006E747F"/>
    <w:rsid w:val="006E74F1"/>
    <w:rsid w:val="006E76FA"/>
    <w:rsid w:val="006E7787"/>
    <w:rsid w:val="006E780D"/>
    <w:rsid w:val="006E7962"/>
    <w:rsid w:val="006E79CC"/>
    <w:rsid w:val="006E7B8B"/>
    <w:rsid w:val="006E7BA0"/>
    <w:rsid w:val="006E7BDA"/>
    <w:rsid w:val="006E7CE4"/>
    <w:rsid w:val="006E7EAB"/>
    <w:rsid w:val="006F02F4"/>
    <w:rsid w:val="006F039E"/>
    <w:rsid w:val="006F05A1"/>
    <w:rsid w:val="006F0842"/>
    <w:rsid w:val="006F0906"/>
    <w:rsid w:val="006F0C6D"/>
    <w:rsid w:val="006F0E26"/>
    <w:rsid w:val="006F0F9F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20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6E9"/>
    <w:rsid w:val="006F3754"/>
    <w:rsid w:val="006F37C5"/>
    <w:rsid w:val="006F380E"/>
    <w:rsid w:val="006F38A1"/>
    <w:rsid w:val="006F38D2"/>
    <w:rsid w:val="006F3B94"/>
    <w:rsid w:val="006F3C3A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CD0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A30"/>
    <w:rsid w:val="006F5ADA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62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3C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8B1"/>
    <w:rsid w:val="00703C79"/>
    <w:rsid w:val="00703CC1"/>
    <w:rsid w:val="00703D51"/>
    <w:rsid w:val="007040A9"/>
    <w:rsid w:val="007040AF"/>
    <w:rsid w:val="007045DD"/>
    <w:rsid w:val="00704695"/>
    <w:rsid w:val="0070473E"/>
    <w:rsid w:val="00704786"/>
    <w:rsid w:val="007049E8"/>
    <w:rsid w:val="007049F6"/>
    <w:rsid w:val="00704B0F"/>
    <w:rsid w:val="00704C9C"/>
    <w:rsid w:val="00704DB7"/>
    <w:rsid w:val="00704E07"/>
    <w:rsid w:val="00705181"/>
    <w:rsid w:val="0070527A"/>
    <w:rsid w:val="007052E3"/>
    <w:rsid w:val="00705339"/>
    <w:rsid w:val="00705369"/>
    <w:rsid w:val="00705538"/>
    <w:rsid w:val="0070558C"/>
    <w:rsid w:val="0070564D"/>
    <w:rsid w:val="00705885"/>
    <w:rsid w:val="00705A51"/>
    <w:rsid w:val="00705B2F"/>
    <w:rsid w:val="00705B81"/>
    <w:rsid w:val="00705C34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841"/>
    <w:rsid w:val="00710A43"/>
    <w:rsid w:val="00710A9C"/>
    <w:rsid w:val="00710AA6"/>
    <w:rsid w:val="00710CA1"/>
    <w:rsid w:val="00710CB6"/>
    <w:rsid w:val="00710D99"/>
    <w:rsid w:val="00710EFC"/>
    <w:rsid w:val="0071119A"/>
    <w:rsid w:val="0071124B"/>
    <w:rsid w:val="007113DE"/>
    <w:rsid w:val="00711655"/>
    <w:rsid w:val="00711881"/>
    <w:rsid w:val="00711A72"/>
    <w:rsid w:val="00711AB4"/>
    <w:rsid w:val="00711AE2"/>
    <w:rsid w:val="00711BD9"/>
    <w:rsid w:val="00711BE8"/>
    <w:rsid w:val="00711D4D"/>
    <w:rsid w:val="00711D61"/>
    <w:rsid w:val="00711E9A"/>
    <w:rsid w:val="00711F91"/>
    <w:rsid w:val="0071244E"/>
    <w:rsid w:val="007125CC"/>
    <w:rsid w:val="007127B2"/>
    <w:rsid w:val="00712CAD"/>
    <w:rsid w:val="00712D85"/>
    <w:rsid w:val="00712D86"/>
    <w:rsid w:val="00712F07"/>
    <w:rsid w:val="00712F14"/>
    <w:rsid w:val="007130C2"/>
    <w:rsid w:val="0071329B"/>
    <w:rsid w:val="00713841"/>
    <w:rsid w:val="007138EF"/>
    <w:rsid w:val="007139BC"/>
    <w:rsid w:val="00713A24"/>
    <w:rsid w:val="00713D63"/>
    <w:rsid w:val="00713E2C"/>
    <w:rsid w:val="007142B9"/>
    <w:rsid w:val="007143FE"/>
    <w:rsid w:val="00714470"/>
    <w:rsid w:val="00714637"/>
    <w:rsid w:val="00714871"/>
    <w:rsid w:val="007149D2"/>
    <w:rsid w:val="00714D92"/>
    <w:rsid w:val="00714ED0"/>
    <w:rsid w:val="0071519E"/>
    <w:rsid w:val="00715234"/>
    <w:rsid w:val="0071547E"/>
    <w:rsid w:val="0071548D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33"/>
    <w:rsid w:val="007160FE"/>
    <w:rsid w:val="0071617B"/>
    <w:rsid w:val="00716188"/>
    <w:rsid w:val="00716195"/>
    <w:rsid w:val="0071639A"/>
    <w:rsid w:val="0071639C"/>
    <w:rsid w:val="007163DF"/>
    <w:rsid w:val="007168CC"/>
    <w:rsid w:val="00716926"/>
    <w:rsid w:val="0071694A"/>
    <w:rsid w:val="00716957"/>
    <w:rsid w:val="007169CF"/>
    <w:rsid w:val="00716A14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7B"/>
    <w:rsid w:val="00720183"/>
    <w:rsid w:val="0072030F"/>
    <w:rsid w:val="00720438"/>
    <w:rsid w:val="00720472"/>
    <w:rsid w:val="007205A0"/>
    <w:rsid w:val="007206CE"/>
    <w:rsid w:val="00720A0E"/>
    <w:rsid w:val="00720C66"/>
    <w:rsid w:val="00720D01"/>
    <w:rsid w:val="00720D55"/>
    <w:rsid w:val="00720F6A"/>
    <w:rsid w:val="00720F9F"/>
    <w:rsid w:val="00720FF1"/>
    <w:rsid w:val="00721005"/>
    <w:rsid w:val="00721053"/>
    <w:rsid w:val="007211D5"/>
    <w:rsid w:val="00721448"/>
    <w:rsid w:val="007214C4"/>
    <w:rsid w:val="00721674"/>
    <w:rsid w:val="00721842"/>
    <w:rsid w:val="00721B00"/>
    <w:rsid w:val="00721BCB"/>
    <w:rsid w:val="00721CE8"/>
    <w:rsid w:val="00721D8F"/>
    <w:rsid w:val="00721DC2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2A2"/>
    <w:rsid w:val="007232FD"/>
    <w:rsid w:val="0072341D"/>
    <w:rsid w:val="00723618"/>
    <w:rsid w:val="00723904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7DC"/>
    <w:rsid w:val="00724AF2"/>
    <w:rsid w:val="00724FB1"/>
    <w:rsid w:val="00725133"/>
    <w:rsid w:val="007252E4"/>
    <w:rsid w:val="00725350"/>
    <w:rsid w:val="0072550A"/>
    <w:rsid w:val="007256C0"/>
    <w:rsid w:val="00725720"/>
    <w:rsid w:val="00725775"/>
    <w:rsid w:val="0072585A"/>
    <w:rsid w:val="0072598C"/>
    <w:rsid w:val="00725CAC"/>
    <w:rsid w:val="00725F61"/>
    <w:rsid w:val="00726129"/>
    <w:rsid w:val="00726253"/>
    <w:rsid w:val="0072636A"/>
    <w:rsid w:val="0072657E"/>
    <w:rsid w:val="007267E0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27FBB"/>
    <w:rsid w:val="007301F6"/>
    <w:rsid w:val="00730257"/>
    <w:rsid w:val="00730799"/>
    <w:rsid w:val="007308CA"/>
    <w:rsid w:val="00730990"/>
    <w:rsid w:val="00730A86"/>
    <w:rsid w:val="00730B4D"/>
    <w:rsid w:val="00730C02"/>
    <w:rsid w:val="00730C5E"/>
    <w:rsid w:val="00730DEA"/>
    <w:rsid w:val="00730F97"/>
    <w:rsid w:val="007310EB"/>
    <w:rsid w:val="00731379"/>
    <w:rsid w:val="00731518"/>
    <w:rsid w:val="007319B4"/>
    <w:rsid w:val="007319D5"/>
    <w:rsid w:val="00731E58"/>
    <w:rsid w:val="007320D2"/>
    <w:rsid w:val="00732150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55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69"/>
    <w:rsid w:val="007349DB"/>
    <w:rsid w:val="00734A72"/>
    <w:rsid w:val="00734B59"/>
    <w:rsid w:val="00734BD1"/>
    <w:rsid w:val="00734D40"/>
    <w:rsid w:val="00734E20"/>
    <w:rsid w:val="00735025"/>
    <w:rsid w:val="00735254"/>
    <w:rsid w:val="007355D9"/>
    <w:rsid w:val="00735B06"/>
    <w:rsid w:val="00735B87"/>
    <w:rsid w:val="00735C1F"/>
    <w:rsid w:val="00735F6D"/>
    <w:rsid w:val="007365B9"/>
    <w:rsid w:val="00736715"/>
    <w:rsid w:val="007367E7"/>
    <w:rsid w:val="00736837"/>
    <w:rsid w:val="0073686E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02"/>
    <w:rsid w:val="00737638"/>
    <w:rsid w:val="00737A34"/>
    <w:rsid w:val="00737C69"/>
    <w:rsid w:val="00737FBA"/>
    <w:rsid w:val="00737FCF"/>
    <w:rsid w:val="00737FE6"/>
    <w:rsid w:val="007400C6"/>
    <w:rsid w:val="007402C5"/>
    <w:rsid w:val="0074045D"/>
    <w:rsid w:val="007404D2"/>
    <w:rsid w:val="0074081C"/>
    <w:rsid w:val="00740843"/>
    <w:rsid w:val="00740A8A"/>
    <w:rsid w:val="00740D79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3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059"/>
    <w:rsid w:val="00743155"/>
    <w:rsid w:val="007431CD"/>
    <w:rsid w:val="00743295"/>
    <w:rsid w:val="00743382"/>
    <w:rsid w:val="00743459"/>
    <w:rsid w:val="00743C0D"/>
    <w:rsid w:val="007441FC"/>
    <w:rsid w:val="00744435"/>
    <w:rsid w:val="00744673"/>
    <w:rsid w:val="00744678"/>
    <w:rsid w:val="00744A72"/>
    <w:rsid w:val="00744AB3"/>
    <w:rsid w:val="00744ACE"/>
    <w:rsid w:val="00744DF7"/>
    <w:rsid w:val="00744F2E"/>
    <w:rsid w:val="00745097"/>
    <w:rsid w:val="007450A1"/>
    <w:rsid w:val="0074520A"/>
    <w:rsid w:val="007452F4"/>
    <w:rsid w:val="00745339"/>
    <w:rsid w:val="0074568B"/>
    <w:rsid w:val="00745B24"/>
    <w:rsid w:val="007460E5"/>
    <w:rsid w:val="007461C4"/>
    <w:rsid w:val="0074627B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2D5"/>
    <w:rsid w:val="00747354"/>
    <w:rsid w:val="007474EF"/>
    <w:rsid w:val="007476AC"/>
    <w:rsid w:val="00747712"/>
    <w:rsid w:val="0074779B"/>
    <w:rsid w:val="00747A49"/>
    <w:rsid w:val="00747C40"/>
    <w:rsid w:val="00747F6B"/>
    <w:rsid w:val="007501BE"/>
    <w:rsid w:val="007502A7"/>
    <w:rsid w:val="007502E7"/>
    <w:rsid w:val="00750414"/>
    <w:rsid w:val="0075044B"/>
    <w:rsid w:val="00750473"/>
    <w:rsid w:val="007504DA"/>
    <w:rsid w:val="00750589"/>
    <w:rsid w:val="007508BE"/>
    <w:rsid w:val="00750AD1"/>
    <w:rsid w:val="00750EC8"/>
    <w:rsid w:val="00750ECE"/>
    <w:rsid w:val="00750F67"/>
    <w:rsid w:val="007513B4"/>
    <w:rsid w:val="00751535"/>
    <w:rsid w:val="00751563"/>
    <w:rsid w:val="0075170E"/>
    <w:rsid w:val="00751922"/>
    <w:rsid w:val="00751B1C"/>
    <w:rsid w:val="00751C19"/>
    <w:rsid w:val="00751CF6"/>
    <w:rsid w:val="00751F43"/>
    <w:rsid w:val="00752026"/>
    <w:rsid w:val="007520E7"/>
    <w:rsid w:val="007524F1"/>
    <w:rsid w:val="00752716"/>
    <w:rsid w:val="00752892"/>
    <w:rsid w:val="00752A5A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06D"/>
    <w:rsid w:val="00754099"/>
    <w:rsid w:val="0075468C"/>
    <w:rsid w:val="007547FD"/>
    <w:rsid w:val="007548F7"/>
    <w:rsid w:val="0075493C"/>
    <w:rsid w:val="00754958"/>
    <w:rsid w:val="00754BB2"/>
    <w:rsid w:val="00754C06"/>
    <w:rsid w:val="00754CC1"/>
    <w:rsid w:val="00754D6E"/>
    <w:rsid w:val="00754F4B"/>
    <w:rsid w:val="00755408"/>
    <w:rsid w:val="007555A4"/>
    <w:rsid w:val="0075584B"/>
    <w:rsid w:val="0075591F"/>
    <w:rsid w:val="00755BA0"/>
    <w:rsid w:val="00755D2A"/>
    <w:rsid w:val="00755DD9"/>
    <w:rsid w:val="00755EAC"/>
    <w:rsid w:val="007561AE"/>
    <w:rsid w:val="007561B3"/>
    <w:rsid w:val="007561CF"/>
    <w:rsid w:val="007561D9"/>
    <w:rsid w:val="007562A2"/>
    <w:rsid w:val="007563EC"/>
    <w:rsid w:val="00756423"/>
    <w:rsid w:val="00756571"/>
    <w:rsid w:val="00756781"/>
    <w:rsid w:val="00756B36"/>
    <w:rsid w:val="00756B91"/>
    <w:rsid w:val="00756CEF"/>
    <w:rsid w:val="00756D37"/>
    <w:rsid w:val="00756EF6"/>
    <w:rsid w:val="00756FD4"/>
    <w:rsid w:val="00757032"/>
    <w:rsid w:val="0075713B"/>
    <w:rsid w:val="0075748D"/>
    <w:rsid w:val="0075748F"/>
    <w:rsid w:val="00757711"/>
    <w:rsid w:val="007577A1"/>
    <w:rsid w:val="0075782B"/>
    <w:rsid w:val="0075799D"/>
    <w:rsid w:val="00757BDB"/>
    <w:rsid w:val="00757CD5"/>
    <w:rsid w:val="00757EF4"/>
    <w:rsid w:val="00760043"/>
    <w:rsid w:val="007600AE"/>
    <w:rsid w:val="007601A2"/>
    <w:rsid w:val="007603EE"/>
    <w:rsid w:val="00760578"/>
    <w:rsid w:val="0076060E"/>
    <w:rsid w:val="007607EE"/>
    <w:rsid w:val="00760A0E"/>
    <w:rsid w:val="00760C66"/>
    <w:rsid w:val="00760CB4"/>
    <w:rsid w:val="00760E55"/>
    <w:rsid w:val="00761123"/>
    <w:rsid w:val="007615ED"/>
    <w:rsid w:val="00761687"/>
    <w:rsid w:val="00761A35"/>
    <w:rsid w:val="00761D91"/>
    <w:rsid w:val="00761DF1"/>
    <w:rsid w:val="00761EF0"/>
    <w:rsid w:val="00761F3D"/>
    <w:rsid w:val="0076216E"/>
    <w:rsid w:val="0076219A"/>
    <w:rsid w:val="007622BE"/>
    <w:rsid w:val="007624CD"/>
    <w:rsid w:val="007625BD"/>
    <w:rsid w:val="00762844"/>
    <w:rsid w:val="00762A1D"/>
    <w:rsid w:val="00762A46"/>
    <w:rsid w:val="00762A71"/>
    <w:rsid w:val="00762AF9"/>
    <w:rsid w:val="00762BF5"/>
    <w:rsid w:val="00762D47"/>
    <w:rsid w:val="00762FFA"/>
    <w:rsid w:val="007632E0"/>
    <w:rsid w:val="00763482"/>
    <w:rsid w:val="007637E8"/>
    <w:rsid w:val="007638CF"/>
    <w:rsid w:val="00763945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5E0"/>
    <w:rsid w:val="00764919"/>
    <w:rsid w:val="0076491B"/>
    <w:rsid w:val="00764D03"/>
    <w:rsid w:val="00764D0E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3A"/>
    <w:rsid w:val="007659D4"/>
    <w:rsid w:val="00765B13"/>
    <w:rsid w:val="00765B42"/>
    <w:rsid w:val="00765CA0"/>
    <w:rsid w:val="00765E6E"/>
    <w:rsid w:val="00765E89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A70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67FA2"/>
    <w:rsid w:val="0077038D"/>
    <w:rsid w:val="00770548"/>
    <w:rsid w:val="007705B3"/>
    <w:rsid w:val="0077071E"/>
    <w:rsid w:val="00770930"/>
    <w:rsid w:val="00770A57"/>
    <w:rsid w:val="00770C35"/>
    <w:rsid w:val="00770E18"/>
    <w:rsid w:val="00770E7C"/>
    <w:rsid w:val="00770F10"/>
    <w:rsid w:val="00771613"/>
    <w:rsid w:val="007717C6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2"/>
    <w:rsid w:val="00772726"/>
    <w:rsid w:val="00772881"/>
    <w:rsid w:val="0077295A"/>
    <w:rsid w:val="00772B2C"/>
    <w:rsid w:val="00772C00"/>
    <w:rsid w:val="00772D74"/>
    <w:rsid w:val="00772D9A"/>
    <w:rsid w:val="00772ECA"/>
    <w:rsid w:val="00772EF7"/>
    <w:rsid w:val="00773171"/>
    <w:rsid w:val="007732E1"/>
    <w:rsid w:val="0077373D"/>
    <w:rsid w:val="007737B0"/>
    <w:rsid w:val="00773839"/>
    <w:rsid w:val="00773B86"/>
    <w:rsid w:val="00773B8D"/>
    <w:rsid w:val="00773E08"/>
    <w:rsid w:val="00773FBE"/>
    <w:rsid w:val="00774015"/>
    <w:rsid w:val="007740C1"/>
    <w:rsid w:val="00774151"/>
    <w:rsid w:val="007741F4"/>
    <w:rsid w:val="0077426A"/>
    <w:rsid w:val="007742AA"/>
    <w:rsid w:val="007744A4"/>
    <w:rsid w:val="00774633"/>
    <w:rsid w:val="00774694"/>
    <w:rsid w:val="00774935"/>
    <w:rsid w:val="00774AFB"/>
    <w:rsid w:val="00774B7F"/>
    <w:rsid w:val="00774F71"/>
    <w:rsid w:val="00775000"/>
    <w:rsid w:val="00775026"/>
    <w:rsid w:val="00775088"/>
    <w:rsid w:val="007750A3"/>
    <w:rsid w:val="0077521A"/>
    <w:rsid w:val="00775250"/>
    <w:rsid w:val="00775343"/>
    <w:rsid w:val="007755FD"/>
    <w:rsid w:val="00775787"/>
    <w:rsid w:val="00775C18"/>
    <w:rsid w:val="00775C8A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02E"/>
    <w:rsid w:val="0077712D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10"/>
    <w:rsid w:val="0078024B"/>
    <w:rsid w:val="00780279"/>
    <w:rsid w:val="0078030F"/>
    <w:rsid w:val="007803EF"/>
    <w:rsid w:val="0078040E"/>
    <w:rsid w:val="007809CE"/>
    <w:rsid w:val="00780CDF"/>
    <w:rsid w:val="0078100C"/>
    <w:rsid w:val="0078106A"/>
    <w:rsid w:val="007810B3"/>
    <w:rsid w:val="00781503"/>
    <w:rsid w:val="00781705"/>
    <w:rsid w:val="00781864"/>
    <w:rsid w:val="007818EE"/>
    <w:rsid w:val="0078196D"/>
    <w:rsid w:val="00781B6F"/>
    <w:rsid w:val="00781C36"/>
    <w:rsid w:val="00781CB3"/>
    <w:rsid w:val="00781D03"/>
    <w:rsid w:val="0078201A"/>
    <w:rsid w:val="00782267"/>
    <w:rsid w:val="0078232A"/>
    <w:rsid w:val="00782353"/>
    <w:rsid w:val="007823CB"/>
    <w:rsid w:val="00782491"/>
    <w:rsid w:val="0078271B"/>
    <w:rsid w:val="0078284C"/>
    <w:rsid w:val="0078288E"/>
    <w:rsid w:val="0078290B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3F6F"/>
    <w:rsid w:val="0078420C"/>
    <w:rsid w:val="00784361"/>
    <w:rsid w:val="007844D6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2B6"/>
    <w:rsid w:val="007854A7"/>
    <w:rsid w:val="0078555D"/>
    <w:rsid w:val="007855B7"/>
    <w:rsid w:val="007855F2"/>
    <w:rsid w:val="0078599C"/>
    <w:rsid w:val="007859EF"/>
    <w:rsid w:val="00785A63"/>
    <w:rsid w:val="00785CAF"/>
    <w:rsid w:val="00785E85"/>
    <w:rsid w:val="0078614E"/>
    <w:rsid w:val="007861F6"/>
    <w:rsid w:val="0078635A"/>
    <w:rsid w:val="00786394"/>
    <w:rsid w:val="007863BA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5F"/>
    <w:rsid w:val="00787BA4"/>
    <w:rsid w:val="00787C6A"/>
    <w:rsid w:val="00787D5B"/>
    <w:rsid w:val="00787E23"/>
    <w:rsid w:val="00787EA2"/>
    <w:rsid w:val="00787EBB"/>
    <w:rsid w:val="00787F20"/>
    <w:rsid w:val="00790153"/>
    <w:rsid w:val="007902E0"/>
    <w:rsid w:val="00790513"/>
    <w:rsid w:val="0079063B"/>
    <w:rsid w:val="00790746"/>
    <w:rsid w:val="0079079F"/>
    <w:rsid w:val="007907C4"/>
    <w:rsid w:val="00790A2E"/>
    <w:rsid w:val="00790B89"/>
    <w:rsid w:val="00790C03"/>
    <w:rsid w:val="00790E2B"/>
    <w:rsid w:val="0079117D"/>
    <w:rsid w:val="007911E5"/>
    <w:rsid w:val="007913E9"/>
    <w:rsid w:val="0079160D"/>
    <w:rsid w:val="00791930"/>
    <w:rsid w:val="00791AD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17B"/>
    <w:rsid w:val="00793293"/>
    <w:rsid w:val="007933E1"/>
    <w:rsid w:val="00793515"/>
    <w:rsid w:val="0079352E"/>
    <w:rsid w:val="007936C6"/>
    <w:rsid w:val="00793717"/>
    <w:rsid w:val="00793A45"/>
    <w:rsid w:val="00793BAA"/>
    <w:rsid w:val="00793EC6"/>
    <w:rsid w:val="00793F2C"/>
    <w:rsid w:val="0079413D"/>
    <w:rsid w:val="007942BC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1A4"/>
    <w:rsid w:val="0079554A"/>
    <w:rsid w:val="00795963"/>
    <w:rsid w:val="00795967"/>
    <w:rsid w:val="00795AA5"/>
    <w:rsid w:val="00795C8A"/>
    <w:rsid w:val="00795CD1"/>
    <w:rsid w:val="00795E87"/>
    <w:rsid w:val="00795FE8"/>
    <w:rsid w:val="00796042"/>
    <w:rsid w:val="0079610F"/>
    <w:rsid w:val="0079632A"/>
    <w:rsid w:val="0079692F"/>
    <w:rsid w:val="00796AB8"/>
    <w:rsid w:val="00796EE7"/>
    <w:rsid w:val="0079700D"/>
    <w:rsid w:val="007970ED"/>
    <w:rsid w:val="007970F8"/>
    <w:rsid w:val="00797418"/>
    <w:rsid w:val="007974F3"/>
    <w:rsid w:val="0079765B"/>
    <w:rsid w:val="0079771C"/>
    <w:rsid w:val="007978B9"/>
    <w:rsid w:val="0079795B"/>
    <w:rsid w:val="00797B3E"/>
    <w:rsid w:val="00797B4B"/>
    <w:rsid w:val="00797C7F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0DBA"/>
    <w:rsid w:val="007A12AE"/>
    <w:rsid w:val="007A141E"/>
    <w:rsid w:val="007A1546"/>
    <w:rsid w:val="007A1775"/>
    <w:rsid w:val="007A178E"/>
    <w:rsid w:val="007A1AD8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7C6"/>
    <w:rsid w:val="007A286D"/>
    <w:rsid w:val="007A297A"/>
    <w:rsid w:val="007A2CFF"/>
    <w:rsid w:val="007A302F"/>
    <w:rsid w:val="007A31BB"/>
    <w:rsid w:val="007A332F"/>
    <w:rsid w:val="007A363C"/>
    <w:rsid w:val="007A3719"/>
    <w:rsid w:val="007A37C1"/>
    <w:rsid w:val="007A3832"/>
    <w:rsid w:val="007A3888"/>
    <w:rsid w:val="007A3A04"/>
    <w:rsid w:val="007A3A4C"/>
    <w:rsid w:val="007A3A8E"/>
    <w:rsid w:val="007A3AA6"/>
    <w:rsid w:val="007A3BA2"/>
    <w:rsid w:val="007A3F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6"/>
    <w:rsid w:val="007A5978"/>
    <w:rsid w:val="007A59BC"/>
    <w:rsid w:val="007A5D63"/>
    <w:rsid w:val="007A5DB6"/>
    <w:rsid w:val="007A5DD3"/>
    <w:rsid w:val="007A6062"/>
    <w:rsid w:val="007A6457"/>
    <w:rsid w:val="007A6482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4F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1C"/>
    <w:rsid w:val="007B0E5E"/>
    <w:rsid w:val="007B0EA8"/>
    <w:rsid w:val="007B10F2"/>
    <w:rsid w:val="007B1159"/>
    <w:rsid w:val="007B1318"/>
    <w:rsid w:val="007B17BD"/>
    <w:rsid w:val="007B1B15"/>
    <w:rsid w:val="007B1E51"/>
    <w:rsid w:val="007B1FA0"/>
    <w:rsid w:val="007B200F"/>
    <w:rsid w:val="007B2543"/>
    <w:rsid w:val="007B25AC"/>
    <w:rsid w:val="007B2BF0"/>
    <w:rsid w:val="007B2CAA"/>
    <w:rsid w:val="007B2EAF"/>
    <w:rsid w:val="007B31F3"/>
    <w:rsid w:val="007B324F"/>
    <w:rsid w:val="007B34F4"/>
    <w:rsid w:val="007B351B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AE7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E7B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18"/>
    <w:rsid w:val="007C062C"/>
    <w:rsid w:val="007C06E7"/>
    <w:rsid w:val="007C06EA"/>
    <w:rsid w:val="007C0A27"/>
    <w:rsid w:val="007C0ECD"/>
    <w:rsid w:val="007C0F3A"/>
    <w:rsid w:val="007C0FA3"/>
    <w:rsid w:val="007C10AA"/>
    <w:rsid w:val="007C187D"/>
    <w:rsid w:val="007C1A22"/>
    <w:rsid w:val="007C1C68"/>
    <w:rsid w:val="007C1FAB"/>
    <w:rsid w:val="007C1FBD"/>
    <w:rsid w:val="007C208F"/>
    <w:rsid w:val="007C218E"/>
    <w:rsid w:val="007C22B7"/>
    <w:rsid w:val="007C24B0"/>
    <w:rsid w:val="007C25A5"/>
    <w:rsid w:val="007C25C4"/>
    <w:rsid w:val="007C25D3"/>
    <w:rsid w:val="007C26DA"/>
    <w:rsid w:val="007C2718"/>
    <w:rsid w:val="007C27E3"/>
    <w:rsid w:val="007C281B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716"/>
    <w:rsid w:val="007C3866"/>
    <w:rsid w:val="007C3A63"/>
    <w:rsid w:val="007C3A79"/>
    <w:rsid w:val="007C3E7F"/>
    <w:rsid w:val="007C4196"/>
    <w:rsid w:val="007C438D"/>
    <w:rsid w:val="007C43D2"/>
    <w:rsid w:val="007C4454"/>
    <w:rsid w:val="007C468B"/>
    <w:rsid w:val="007C489F"/>
    <w:rsid w:val="007C49A6"/>
    <w:rsid w:val="007C4A08"/>
    <w:rsid w:val="007C4A23"/>
    <w:rsid w:val="007C4B96"/>
    <w:rsid w:val="007C4CA2"/>
    <w:rsid w:val="007C4DD5"/>
    <w:rsid w:val="007C4E87"/>
    <w:rsid w:val="007C565A"/>
    <w:rsid w:val="007C5B0E"/>
    <w:rsid w:val="007C5B4F"/>
    <w:rsid w:val="007C5BD3"/>
    <w:rsid w:val="007C60A0"/>
    <w:rsid w:val="007C614F"/>
    <w:rsid w:val="007C619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0CE5"/>
    <w:rsid w:val="007D0EC5"/>
    <w:rsid w:val="007D1361"/>
    <w:rsid w:val="007D1515"/>
    <w:rsid w:val="007D1573"/>
    <w:rsid w:val="007D15EA"/>
    <w:rsid w:val="007D16FE"/>
    <w:rsid w:val="007D174C"/>
    <w:rsid w:val="007D1AD0"/>
    <w:rsid w:val="007D1CC8"/>
    <w:rsid w:val="007D1D72"/>
    <w:rsid w:val="007D1D84"/>
    <w:rsid w:val="007D1DB9"/>
    <w:rsid w:val="007D1F2E"/>
    <w:rsid w:val="007D1F31"/>
    <w:rsid w:val="007D20E3"/>
    <w:rsid w:val="007D2333"/>
    <w:rsid w:val="007D2336"/>
    <w:rsid w:val="007D25ED"/>
    <w:rsid w:val="007D25FF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ADF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4E1"/>
    <w:rsid w:val="007D4503"/>
    <w:rsid w:val="007D4590"/>
    <w:rsid w:val="007D499D"/>
    <w:rsid w:val="007D4E87"/>
    <w:rsid w:val="007D4F79"/>
    <w:rsid w:val="007D4F81"/>
    <w:rsid w:val="007D50FE"/>
    <w:rsid w:val="007D5286"/>
    <w:rsid w:val="007D53A9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193"/>
    <w:rsid w:val="007E426D"/>
    <w:rsid w:val="007E42A7"/>
    <w:rsid w:val="007E472C"/>
    <w:rsid w:val="007E47B9"/>
    <w:rsid w:val="007E480F"/>
    <w:rsid w:val="007E4A23"/>
    <w:rsid w:val="007E4AAD"/>
    <w:rsid w:val="007E4BF4"/>
    <w:rsid w:val="007E4D36"/>
    <w:rsid w:val="007E4DB9"/>
    <w:rsid w:val="007E5228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4F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9BD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C20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D2F"/>
    <w:rsid w:val="007F2ED7"/>
    <w:rsid w:val="007F2F38"/>
    <w:rsid w:val="007F2F93"/>
    <w:rsid w:val="007F3144"/>
    <w:rsid w:val="007F3239"/>
    <w:rsid w:val="007F35C5"/>
    <w:rsid w:val="007F387D"/>
    <w:rsid w:val="007F3937"/>
    <w:rsid w:val="007F39A7"/>
    <w:rsid w:val="007F3B16"/>
    <w:rsid w:val="007F3BB7"/>
    <w:rsid w:val="007F3C5B"/>
    <w:rsid w:val="007F3D9C"/>
    <w:rsid w:val="007F3EA1"/>
    <w:rsid w:val="007F3F70"/>
    <w:rsid w:val="007F4000"/>
    <w:rsid w:val="007F43C0"/>
    <w:rsid w:val="007F43DE"/>
    <w:rsid w:val="007F449B"/>
    <w:rsid w:val="007F44A2"/>
    <w:rsid w:val="007F4825"/>
    <w:rsid w:val="007F4931"/>
    <w:rsid w:val="007F4998"/>
    <w:rsid w:val="007F4B08"/>
    <w:rsid w:val="007F4D31"/>
    <w:rsid w:val="007F4D5D"/>
    <w:rsid w:val="007F4DC6"/>
    <w:rsid w:val="007F5198"/>
    <w:rsid w:val="007F550A"/>
    <w:rsid w:val="007F55B4"/>
    <w:rsid w:val="007F56F7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7F7D55"/>
    <w:rsid w:val="007F7F7F"/>
    <w:rsid w:val="0080003F"/>
    <w:rsid w:val="0080026A"/>
    <w:rsid w:val="008002FD"/>
    <w:rsid w:val="008003B8"/>
    <w:rsid w:val="0080045C"/>
    <w:rsid w:val="00800534"/>
    <w:rsid w:val="0080077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43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66F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92A"/>
    <w:rsid w:val="00806D6A"/>
    <w:rsid w:val="00807129"/>
    <w:rsid w:val="008074EC"/>
    <w:rsid w:val="008075EB"/>
    <w:rsid w:val="008077A9"/>
    <w:rsid w:val="00807808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0B"/>
    <w:rsid w:val="00812177"/>
    <w:rsid w:val="008121C2"/>
    <w:rsid w:val="008124A9"/>
    <w:rsid w:val="008124DB"/>
    <w:rsid w:val="008125C0"/>
    <w:rsid w:val="008126D3"/>
    <w:rsid w:val="00812A98"/>
    <w:rsid w:val="00812B3A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4CB5"/>
    <w:rsid w:val="00815005"/>
    <w:rsid w:val="00815026"/>
    <w:rsid w:val="008150BD"/>
    <w:rsid w:val="00815341"/>
    <w:rsid w:val="00815483"/>
    <w:rsid w:val="008154D6"/>
    <w:rsid w:val="008156D0"/>
    <w:rsid w:val="008157B1"/>
    <w:rsid w:val="008158F5"/>
    <w:rsid w:val="00815BC0"/>
    <w:rsid w:val="00815BE1"/>
    <w:rsid w:val="00815C79"/>
    <w:rsid w:val="00815C8C"/>
    <w:rsid w:val="00815D08"/>
    <w:rsid w:val="00816680"/>
    <w:rsid w:val="008167C8"/>
    <w:rsid w:val="00816809"/>
    <w:rsid w:val="0081694D"/>
    <w:rsid w:val="008169BE"/>
    <w:rsid w:val="00816A27"/>
    <w:rsid w:val="00816A68"/>
    <w:rsid w:val="00816E13"/>
    <w:rsid w:val="00816EA6"/>
    <w:rsid w:val="008171B7"/>
    <w:rsid w:val="008173D6"/>
    <w:rsid w:val="008174C5"/>
    <w:rsid w:val="00817507"/>
    <w:rsid w:val="0081782C"/>
    <w:rsid w:val="008179B9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AF7"/>
    <w:rsid w:val="00821B0D"/>
    <w:rsid w:val="00821CF4"/>
    <w:rsid w:val="00821D4B"/>
    <w:rsid w:val="00821D6C"/>
    <w:rsid w:val="00821D87"/>
    <w:rsid w:val="00822023"/>
    <w:rsid w:val="008221A4"/>
    <w:rsid w:val="0082221B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636"/>
    <w:rsid w:val="0082374F"/>
    <w:rsid w:val="008237E0"/>
    <w:rsid w:val="00823989"/>
    <w:rsid w:val="00824039"/>
    <w:rsid w:val="00824086"/>
    <w:rsid w:val="0082411E"/>
    <w:rsid w:val="0082422F"/>
    <w:rsid w:val="0082459B"/>
    <w:rsid w:val="008248BC"/>
    <w:rsid w:val="0082497A"/>
    <w:rsid w:val="00824BC0"/>
    <w:rsid w:val="00824DBB"/>
    <w:rsid w:val="00825171"/>
    <w:rsid w:val="008254B1"/>
    <w:rsid w:val="00825512"/>
    <w:rsid w:val="00825645"/>
    <w:rsid w:val="008259F8"/>
    <w:rsid w:val="00825A55"/>
    <w:rsid w:val="0082612F"/>
    <w:rsid w:val="008261E4"/>
    <w:rsid w:val="00826252"/>
    <w:rsid w:val="008263BE"/>
    <w:rsid w:val="0082640B"/>
    <w:rsid w:val="00826902"/>
    <w:rsid w:val="0082690D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8BE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B9B"/>
    <w:rsid w:val="00833C75"/>
    <w:rsid w:val="00833D71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5FD"/>
    <w:rsid w:val="0083578F"/>
    <w:rsid w:val="00835838"/>
    <w:rsid w:val="00835B2B"/>
    <w:rsid w:val="00835B61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2C3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7A"/>
    <w:rsid w:val="008378DB"/>
    <w:rsid w:val="00837A96"/>
    <w:rsid w:val="00837E71"/>
    <w:rsid w:val="00837E90"/>
    <w:rsid w:val="00837EF9"/>
    <w:rsid w:val="00837F1A"/>
    <w:rsid w:val="00837F7B"/>
    <w:rsid w:val="00840013"/>
    <w:rsid w:val="0084013B"/>
    <w:rsid w:val="0084018F"/>
    <w:rsid w:val="0084054A"/>
    <w:rsid w:val="00840591"/>
    <w:rsid w:val="00840790"/>
    <w:rsid w:val="00840B12"/>
    <w:rsid w:val="00840B5E"/>
    <w:rsid w:val="00840C7F"/>
    <w:rsid w:val="00840E33"/>
    <w:rsid w:val="00840EDE"/>
    <w:rsid w:val="00841107"/>
    <w:rsid w:val="0084136F"/>
    <w:rsid w:val="00841378"/>
    <w:rsid w:val="00841404"/>
    <w:rsid w:val="008419C7"/>
    <w:rsid w:val="00841A0B"/>
    <w:rsid w:val="00841DE3"/>
    <w:rsid w:val="00841E00"/>
    <w:rsid w:val="00841E0D"/>
    <w:rsid w:val="00842153"/>
    <w:rsid w:val="00842217"/>
    <w:rsid w:val="008424B9"/>
    <w:rsid w:val="008425B5"/>
    <w:rsid w:val="00842809"/>
    <w:rsid w:val="00842846"/>
    <w:rsid w:val="008429EF"/>
    <w:rsid w:val="00842C7B"/>
    <w:rsid w:val="00842FAC"/>
    <w:rsid w:val="00843136"/>
    <w:rsid w:val="008431A9"/>
    <w:rsid w:val="0084326C"/>
    <w:rsid w:val="00843298"/>
    <w:rsid w:val="0084329C"/>
    <w:rsid w:val="0084352F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3D97"/>
    <w:rsid w:val="00844345"/>
    <w:rsid w:val="008444CD"/>
    <w:rsid w:val="0084455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10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99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4A2"/>
    <w:rsid w:val="008504B7"/>
    <w:rsid w:val="00850545"/>
    <w:rsid w:val="0085065E"/>
    <w:rsid w:val="00850787"/>
    <w:rsid w:val="0085088A"/>
    <w:rsid w:val="00850AA2"/>
    <w:rsid w:val="00850EA1"/>
    <w:rsid w:val="008511BD"/>
    <w:rsid w:val="008514F3"/>
    <w:rsid w:val="00851702"/>
    <w:rsid w:val="00851A71"/>
    <w:rsid w:val="00851D3F"/>
    <w:rsid w:val="00851D59"/>
    <w:rsid w:val="00851EF5"/>
    <w:rsid w:val="00852010"/>
    <w:rsid w:val="00852525"/>
    <w:rsid w:val="008526A9"/>
    <w:rsid w:val="008527BA"/>
    <w:rsid w:val="008528AA"/>
    <w:rsid w:val="0085295B"/>
    <w:rsid w:val="00852AF8"/>
    <w:rsid w:val="00852BFA"/>
    <w:rsid w:val="00852C9D"/>
    <w:rsid w:val="00852D45"/>
    <w:rsid w:val="00852FA8"/>
    <w:rsid w:val="0085305D"/>
    <w:rsid w:val="0085322A"/>
    <w:rsid w:val="008533E0"/>
    <w:rsid w:val="008535DB"/>
    <w:rsid w:val="00853604"/>
    <w:rsid w:val="0085363C"/>
    <w:rsid w:val="008539EC"/>
    <w:rsid w:val="00853A85"/>
    <w:rsid w:val="00853ACB"/>
    <w:rsid w:val="00853AE0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4F15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A92"/>
    <w:rsid w:val="00855B09"/>
    <w:rsid w:val="00855CBB"/>
    <w:rsid w:val="00855CE2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6FF2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57DC1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0C"/>
    <w:rsid w:val="00860DE5"/>
    <w:rsid w:val="00860F8F"/>
    <w:rsid w:val="0086115F"/>
    <w:rsid w:val="0086126F"/>
    <w:rsid w:val="0086129D"/>
    <w:rsid w:val="00861320"/>
    <w:rsid w:val="008614CA"/>
    <w:rsid w:val="008615C6"/>
    <w:rsid w:val="00861848"/>
    <w:rsid w:val="00861ADE"/>
    <w:rsid w:val="00861B48"/>
    <w:rsid w:val="00861E55"/>
    <w:rsid w:val="00861E8D"/>
    <w:rsid w:val="008620A9"/>
    <w:rsid w:val="00862106"/>
    <w:rsid w:val="0086218D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4D8"/>
    <w:rsid w:val="00863516"/>
    <w:rsid w:val="008635F2"/>
    <w:rsid w:val="00863641"/>
    <w:rsid w:val="008637A5"/>
    <w:rsid w:val="00863D68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379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CBA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AF4"/>
    <w:rsid w:val="00870D2F"/>
    <w:rsid w:val="00870EDF"/>
    <w:rsid w:val="0087101E"/>
    <w:rsid w:val="008710AE"/>
    <w:rsid w:val="008710E8"/>
    <w:rsid w:val="008712DE"/>
    <w:rsid w:val="008713FE"/>
    <w:rsid w:val="00871623"/>
    <w:rsid w:val="00871676"/>
    <w:rsid w:val="008716BE"/>
    <w:rsid w:val="008716DE"/>
    <w:rsid w:val="00871757"/>
    <w:rsid w:val="008719F2"/>
    <w:rsid w:val="00871BD6"/>
    <w:rsid w:val="00871C56"/>
    <w:rsid w:val="00871FDE"/>
    <w:rsid w:val="0087218F"/>
    <w:rsid w:val="00872311"/>
    <w:rsid w:val="00872378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18"/>
    <w:rsid w:val="0087342C"/>
    <w:rsid w:val="008734F9"/>
    <w:rsid w:val="00873520"/>
    <w:rsid w:val="008737CB"/>
    <w:rsid w:val="008738BD"/>
    <w:rsid w:val="008738FB"/>
    <w:rsid w:val="00873C80"/>
    <w:rsid w:val="00873D1C"/>
    <w:rsid w:val="00873EBC"/>
    <w:rsid w:val="008740EF"/>
    <w:rsid w:val="00874113"/>
    <w:rsid w:val="00874567"/>
    <w:rsid w:val="00874594"/>
    <w:rsid w:val="0087484E"/>
    <w:rsid w:val="0087486F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164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ECC"/>
    <w:rsid w:val="00876F39"/>
    <w:rsid w:val="00876FA2"/>
    <w:rsid w:val="00877056"/>
    <w:rsid w:val="00877148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77D27"/>
    <w:rsid w:val="00877DEE"/>
    <w:rsid w:val="008806C2"/>
    <w:rsid w:val="008806D6"/>
    <w:rsid w:val="008806EC"/>
    <w:rsid w:val="00880BA2"/>
    <w:rsid w:val="00880BBD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D0E"/>
    <w:rsid w:val="00881E11"/>
    <w:rsid w:val="00881FD5"/>
    <w:rsid w:val="008821FB"/>
    <w:rsid w:val="008822D0"/>
    <w:rsid w:val="008822F9"/>
    <w:rsid w:val="008825D2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5DF"/>
    <w:rsid w:val="008838FE"/>
    <w:rsid w:val="00883AF5"/>
    <w:rsid w:val="00883C34"/>
    <w:rsid w:val="00883EFE"/>
    <w:rsid w:val="008841EF"/>
    <w:rsid w:val="00884437"/>
    <w:rsid w:val="00884457"/>
    <w:rsid w:val="00884567"/>
    <w:rsid w:val="00884697"/>
    <w:rsid w:val="008847D2"/>
    <w:rsid w:val="0088490E"/>
    <w:rsid w:val="00884976"/>
    <w:rsid w:val="00884AE3"/>
    <w:rsid w:val="00884BC6"/>
    <w:rsid w:val="00884C28"/>
    <w:rsid w:val="00884CAF"/>
    <w:rsid w:val="00884E88"/>
    <w:rsid w:val="00884EA9"/>
    <w:rsid w:val="00884F36"/>
    <w:rsid w:val="00884F42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CBF"/>
    <w:rsid w:val="00885DB7"/>
    <w:rsid w:val="00885E0A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57C"/>
    <w:rsid w:val="008866A7"/>
    <w:rsid w:val="008868A4"/>
    <w:rsid w:val="00886F2E"/>
    <w:rsid w:val="00886F5D"/>
    <w:rsid w:val="008870E9"/>
    <w:rsid w:val="00887202"/>
    <w:rsid w:val="008872BA"/>
    <w:rsid w:val="0088755F"/>
    <w:rsid w:val="008875A6"/>
    <w:rsid w:val="00887BBA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C68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3AD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C1E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4F7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4A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955"/>
    <w:rsid w:val="008A0A0A"/>
    <w:rsid w:val="008A0D1E"/>
    <w:rsid w:val="008A0D84"/>
    <w:rsid w:val="008A0FC0"/>
    <w:rsid w:val="008A0FD5"/>
    <w:rsid w:val="008A102A"/>
    <w:rsid w:val="008A1145"/>
    <w:rsid w:val="008A1216"/>
    <w:rsid w:val="008A143E"/>
    <w:rsid w:val="008A1689"/>
    <w:rsid w:val="008A16B1"/>
    <w:rsid w:val="008A177E"/>
    <w:rsid w:val="008A182A"/>
    <w:rsid w:val="008A1917"/>
    <w:rsid w:val="008A1A37"/>
    <w:rsid w:val="008A1ADA"/>
    <w:rsid w:val="008A209D"/>
    <w:rsid w:val="008A20EE"/>
    <w:rsid w:val="008A2126"/>
    <w:rsid w:val="008A21BC"/>
    <w:rsid w:val="008A229A"/>
    <w:rsid w:val="008A2302"/>
    <w:rsid w:val="008A237E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C31"/>
    <w:rsid w:val="008A2D06"/>
    <w:rsid w:val="008A2D3E"/>
    <w:rsid w:val="008A2DFD"/>
    <w:rsid w:val="008A2E44"/>
    <w:rsid w:val="008A2E49"/>
    <w:rsid w:val="008A2F4D"/>
    <w:rsid w:val="008A3014"/>
    <w:rsid w:val="008A3424"/>
    <w:rsid w:val="008A3C41"/>
    <w:rsid w:val="008A3CDA"/>
    <w:rsid w:val="008A3E1F"/>
    <w:rsid w:val="008A3F84"/>
    <w:rsid w:val="008A3FE7"/>
    <w:rsid w:val="008A40DB"/>
    <w:rsid w:val="008A41AF"/>
    <w:rsid w:val="008A4226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7A"/>
    <w:rsid w:val="008A6CC0"/>
    <w:rsid w:val="008A6DD6"/>
    <w:rsid w:val="008A6F32"/>
    <w:rsid w:val="008A701D"/>
    <w:rsid w:val="008A720F"/>
    <w:rsid w:val="008A7408"/>
    <w:rsid w:val="008A740E"/>
    <w:rsid w:val="008A74D7"/>
    <w:rsid w:val="008A78E4"/>
    <w:rsid w:val="008A7B1B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9C0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899"/>
    <w:rsid w:val="008B292A"/>
    <w:rsid w:val="008B293B"/>
    <w:rsid w:val="008B2A09"/>
    <w:rsid w:val="008B2A8D"/>
    <w:rsid w:val="008B2B27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74F"/>
    <w:rsid w:val="008B492F"/>
    <w:rsid w:val="008B49D0"/>
    <w:rsid w:val="008B4A03"/>
    <w:rsid w:val="008B4D77"/>
    <w:rsid w:val="008B5360"/>
    <w:rsid w:val="008B55A9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9F4"/>
    <w:rsid w:val="008B6D5F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7A7"/>
    <w:rsid w:val="008B7B8B"/>
    <w:rsid w:val="008B7CE5"/>
    <w:rsid w:val="008B7D94"/>
    <w:rsid w:val="008C01D9"/>
    <w:rsid w:val="008C0320"/>
    <w:rsid w:val="008C03BB"/>
    <w:rsid w:val="008C04F0"/>
    <w:rsid w:val="008C0521"/>
    <w:rsid w:val="008C05DD"/>
    <w:rsid w:val="008C07AA"/>
    <w:rsid w:val="008C0949"/>
    <w:rsid w:val="008C0B1C"/>
    <w:rsid w:val="008C0C55"/>
    <w:rsid w:val="008C1392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527"/>
    <w:rsid w:val="008C2673"/>
    <w:rsid w:val="008C2750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94C"/>
    <w:rsid w:val="008C3C23"/>
    <w:rsid w:val="008C3C75"/>
    <w:rsid w:val="008C4091"/>
    <w:rsid w:val="008C416D"/>
    <w:rsid w:val="008C41BE"/>
    <w:rsid w:val="008C4225"/>
    <w:rsid w:val="008C4462"/>
    <w:rsid w:val="008C4505"/>
    <w:rsid w:val="008C459A"/>
    <w:rsid w:val="008C46E4"/>
    <w:rsid w:val="008C4BEF"/>
    <w:rsid w:val="008C4C0F"/>
    <w:rsid w:val="008C4DB7"/>
    <w:rsid w:val="008C4E2E"/>
    <w:rsid w:val="008C4E77"/>
    <w:rsid w:val="008C52BF"/>
    <w:rsid w:val="008C52C6"/>
    <w:rsid w:val="008C538B"/>
    <w:rsid w:val="008C561B"/>
    <w:rsid w:val="008C592E"/>
    <w:rsid w:val="008C59BD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878"/>
    <w:rsid w:val="008C69A6"/>
    <w:rsid w:val="008C6A48"/>
    <w:rsid w:val="008C6BC6"/>
    <w:rsid w:val="008C6C6C"/>
    <w:rsid w:val="008C6DE1"/>
    <w:rsid w:val="008C6E5F"/>
    <w:rsid w:val="008C6F44"/>
    <w:rsid w:val="008C70C6"/>
    <w:rsid w:val="008C77D1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7DA"/>
    <w:rsid w:val="008D0AA6"/>
    <w:rsid w:val="008D0E80"/>
    <w:rsid w:val="008D0FBA"/>
    <w:rsid w:val="008D10DE"/>
    <w:rsid w:val="008D1157"/>
    <w:rsid w:val="008D1315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2C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807"/>
    <w:rsid w:val="008D4924"/>
    <w:rsid w:val="008D4B7D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809"/>
    <w:rsid w:val="008D5959"/>
    <w:rsid w:val="008D598E"/>
    <w:rsid w:val="008D5AD8"/>
    <w:rsid w:val="008D5BBC"/>
    <w:rsid w:val="008D5FFF"/>
    <w:rsid w:val="008D6058"/>
    <w:rsid w:val="008D60A1"/>
    <w:rsid w:val="008D60B0"/>
    <w:rsid w:val="008D62BE"/>
    <w:rsid w:val="008D6364"/>
    <w:rsid w:val="008D63E8"/>
    <w:rsid w:val="008D644D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1DD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79A"/>
    <w:rsid w:val="008E2952"/>
    <w:rsid w:val="008E2962"/>
    <w:rsid w:val="008E2BBC"/>
    <w:rsid w:val="008E2BD7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D61"/>
    <w:rsid w:val="008E3E5D"/>
    <w:rsid w:val="008E3F58"/>
    <w:rsid w:val="008E4058"/>
    <w:rsid w:val="008E40E9"/>
    <w:rsid w:val="008E412A"/>
    <w:rsid w:val="008E4356"/>
    <w:rsid w:val="008E43F9"/>
    <w:rsid w:val="008E4468"/>
    <w:rsid w:val="008E448D"/>
    <w:rsid w:val="008E466E"/>
    <w:rsid w:val="008E4691"/>
    <w:rsid w:val="008E484A"/>
    <w:rsid w:val="008E4894"/>
    <w:rsid w:val="008E4B67"/>
    <w:rsid w:val="008E4C90"/>
    <w:rsid w:val="008E4CBC"/>
    <w:rsid w:val="008E4FE6"/>
    <w:rsid w:val="008E52D1"/>
    <w:rsid w:val="008E5351"/>
    <w:rsid w:val="008E5358"/>
    <w:rsid w:val="008E5561"/>
    <w:rsid w:val="008E557D"/>
    <w:rsid w:val="008E5618"/>
    <w:rsid w:val="008E57ED"/>
    <w:rsid w:val="008E5850"/>
    <w:rsid w:val="008E5E9A"/>
    <w:rsid w:val="008E617F"/>
    <w:rsid w:val="008E61CE"/>
    <w:rsid w:val="008E622D"/>
    <w:rsid w:val="008E6449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7CA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53D"/>
    <w:rsid w:val="008F1828"/>
    <w:rsid w:val="008F184B"/>
    <w:rsid w:val="008F197F"/>
    <w:rsid w:val="008F1982"/>
    <w:rsid w:val="008F19D8"/>
    <w:rsid w:val="008F1B42"/>
    <w:rsid w:val="008F1B96"/>
    <w:rsid w:val="008F1EB6"/>
    <w:rsid w:val="008F1F43"/>
    <w:rsid w:val="008F2062"/>
    <w:rsid w:val="008F219B"/>
    <w:rsid w:val="008F21DC"/>
    <w:rsid w:val="008F2378"/>
    <w:rsid w:val="008F2387"/>
    <w:rsid w:val="008F2439"/>
    <w:rsid w:val="008F2459"/>
    <w:rsid w:val="008F24F2"/>
    <w:rsid w:val="008F2653"/>
    <w:rsid w:val="008F279A"/>
    <w:rsid w:val="008F2818"/>
    <w:rsid w:val="008F281E"/>
    <w:rsid w:val="008F2875"/>
    <w:rsid w:val="008F288E"/>
    <w:rsid w:val="008F2C46"/>
    <w:rsid w:val="008F2C93"/>
    <w:rsid w:val="008F2D0D"/>
    <w:rsid w:val="008F3143"/>
    <w:rsid w:val="008F328A"/>
    <w:rsid w:val="008F34B8"/>
    <w:rsid w:val="008F35F7"/>
    <w:rsid w:val="008F367E"/>
    <w:rsid w:val="008F3702"/>
    <w:rsid w:val="008F387F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4A6"/>
    <w:rsid w:val="008F55B5"/>
    <w:rsid w:val="008F5674"/>
    <w:rsid w:val="008F56BC"/>
    <w:rsid w:val="008F5951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A81"/>
    <w:rsid w:val="008F6CA7"/>
    <w:rsid w:val="008F7180"/>
    <w:rsid w:val="008F71FF"/>
    <w:rsid w:val="008F7324"/>
    <w:rsid w:val="008F734C"/>
    <w:rsid w:val="008F73F3"/>
    <w:rsid w:val="008F7523"/>
    <w:rsid w:val="008F7556"/>
    <w:rsid w:val="008F7700"/>
    <w:rsid w:val="008F78B7"/>
    <w:rsid w:val="008F7BC2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284"/>
    <w:rsid w:val="00901731"/>
    <w:rsid w:val="00901BBB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C1"/>
    <w:rsid w:val="009069E5"/>
    <w:rsid w:val="00906C0A"/>
    <w:rsid w:val="00906D60"/>
    <w:rsid w:val="00906E91"/>
    <w:rsid w:val="00906F14"/>
    <w:rsid w:val="009071E0"/>
    <w:rsid w:val="0090722C"/>
    <w:rsid w:val="009073AC"/>
    <w:rsid w:val="009073F0"/>
    <w:rsid w:val="009074F0"/>
    <w:rsid w:val="00907656"/>
    <w:rsid w:val="0090770C"/>
    <w:rsid w:val="00907787"/>
    <w:rsid w:val="009078EC"/>
    <w:rsid w:val="0090795F"/>
    <w:rsid w:val="009079A9"/>
    <w:rsid w:val="009079E5"/>
    <w:rsid w:val="00907A9C"/>
    <w:rsid w:val="00907B0C"/>
    <w:rsid w:val="00907D00"/>
    <w:rsid w:val="009100F8"/>
    <w:rsid w:val="00910125"/>
    <w:rsid w:val="009101A8"/>
    <w:rsid w:val="009101C9"/>
    <w:rsid w:val="009101E4"/>
    <w:rsid w:val="009102C2"/>
    <w:rsid w:val="00910411"/>
    <w:rsid w:val="00910608"/>
    <w:rsid w:val="009107D6"/>
    <w:rsid w:val="00910801"/>
    <w:rsid w:val="00910930"/>
    <w:rsid w:val="0091097A"/>
    <w:rsid w:val="009109B4"/>
    <w:rsid w:val="00910A67"/>
    <w:rsid w:val="00910D09"/>
    <w:rsid w:val="00910E34"/>
    <w:rsid w:val="00910F38"/>
    <w:rsid w:val="009112DF"/>
    <w:rsid w:val="00911337"/>
    <w:rsid w:val="00911366"/>
    <w:rsid w:val="0091146D"/>
    <w:rsid w:val="00911537"/>
    <w:rsid w:val="00911699"/>
    <w:rsid w:val="00911846"/>
    <w:rsid w:val="009118D5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AD0"/>
    <w:rsid w:val="00914BBE"/>
    <w:rsid w:val="00914EB7"/>
    <w:rsid w:val="00914F78"/>
    <w:rsid w:val="00915199"/>
    <w:rsid w:val="009151D6"/>
    <w:rsid w:val="009152CB"/>
    <w:rsid w:val="00915364"/>
    <w:rsid w:val="00915568"/>
    <w:rsid w:val="00915591"/>
    <w:rsid w:val="00915626"/>
    <w:rsid w:val="00915704"/>
    <w:rsid w:val="00915AE7"/>
    <w:rsid w:val="00915B09"/>
    <w:rsid w:val="00915C2E"/>
    <w:rsid w:val="00915D40"/>
    <w:rsid w:val="00915DB1"/>
    <w:rsid w:val="00915E4C"/>
    <w:rsid w:val="0091617E"/>
    <w:rsid w:val="00916442"/>
    <w:rsid w:val="00916456"/>
    <w:rsid w:val="009165C0"/>
    <w:rsid w:val="009167BB"/>
    <w:rsid w:val="009167EF"/>
    <w:rsid w:val="009169D1"/>
    <w:rsid w:val="00916B48"/>
    <w:rsid w:val="00916EBF"/>
    <w:rsid w:val="00916F1A"/>
    <w:rsid w:val="009170DF"/>
    <w:rsid w:val="00917121"/>
    <w:rsid w:val="009171A9"/>
    <w:rsid w:val="0091729C"/>
    <w:rsid w:val="009173A1"/>
    <w:rsid w:val="009173BF"/>
    <w:rsid w:val="00917469"/>
    <w:rsid w:val="00917866"/>
    <w:rsid w:val="009179AC"/>
    <w:rsid w:val="00917EBB"/>
    <w:rsid w:val="00920188"/>
    <w:rsid w:val="009205AB"/>
    <w:rsid w:val="00920711"/>
    <w:rsid w:val="00920965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1D5"/>
    <w:rsid w:val="0092222B"/>
    <w:rsid w:val="009223AA"/>
    <w:rsid w:val="00922769"/>
    <w:rsid w:val="00922B27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643"/>
    <w:rsid w:val="00923934"/>
    <w:rsid w:val="00923C52"/>
    <w:rsid w:val="00923C57"/>
    <w:rsid w:val="00923CD3"/>
    <w:rsid w:val="00923DAC"/>
    <w:rsid w:val="00923FCD"/>
    <w:rsid w:val="00924016"/>
    <w:rsid w:val="00924365"/>
    <w:rsid w:val="00924524"/>
    <w:rsid w:val="00924C84"/>
    <w:rsid w:val="00924CCF"/>
    <w:rsid w:val="00924E01"/>
    <w:rsid w:val="00925039"/>
    <w:rsid w:val="0092519B"/>
    <w:rsid w:val="0092541A"/>
    <w:rsid w:val="009256B4"/>
    <w:rsid w:val="009257B6"/>
    <w:rsid w:val="009258D3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2F6"/>
    <w:rsid w:val="009273BF"/>
    <w:rsid w:val="00927472"/>
    <w:rsid w:val="00927664"/>
    <w:rsid w:val="009278CC"/>
    <w:rsid w:val="00927A26"/>
    <w:rsid w:val="0093005E"/>
    <w:rsid w:val="00930065"/>
    <w:rsid w:val="00930138"/>
    <w:rsid w:val="00930177"/>
    <w:rsid w:val="00930198"/>
    <w:rsid w:val="00930329"/>
    <w:rsid w:val="009304D5"/>
    <w:rsid w:val="009304F8"/>
    <w:rsid w:val="0093050F"/>
    <w:rsid w:val="009305A1"/>
    <w:rsid w:val="009306E2"/>
    <w:rsid w:val="00930B00"/>
    <w:rsid w:val="00930C02"/>
    <w:rsid w:val="00930FC3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2B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331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2"/>
    <w:rsid w:val="00936189"/>
    <w:rsid w:val="00936299"/>
    <w:rsid w:val="009362DA"/>
    <w:rsid w:val="009364D1"/>
    <w:rsid w:val="009367DE"/>
    <w:rsid w:val="00936808"/>
    <w:rsid w:val="00936AE5"/>
    <w:rsid w:val="00936BDB"/>
    <w:rsid w:val="00936C6A"/>
    <w:rsid w:val="00936CA8"/>
    <w:rsid w:val="00936E21"/>
    <w:rsid w:val="00937004"/>
    <w:rsid w:val="00937141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37E84"/>
    <w:rsid w:val="00937EC4"/>
    <w:rsid w:val="00937F8A"/>
    <w:rsid w:val="009400FC"/>
    <w:rsid w:val="00940161"/>
    <w:rsid w:val="00940189"/>
    <w:rsid w:val="00940433"/>
    <w:rsid w:val="009407E0"/>
    <w:rsid w:val="00940BF6"/>
    <w:rsid w:val="00940DD4"/>
    <w:rsid w:val="00940F8E"/>
    <w:rsid w:val="00940FBC"/>
    <w:rsid w:val="0094130D"/>
    <w:rsid w:val="0094135E"/>
    <w:rsid w:val="009417B8"/>
    <w:rsid w:val="00941A00"/>
    <w:rsid w:val="00941BE5"/>
    <w:rsid w:val="00941D47"/>
    <w:rsid w:val="00941F49"/>
    <w:rsid w:val="00941FE6"/>
    <w:rsid w:val="009420CC"/>
    <w:rsid w:val="009421FD"/>
    <w:rsid w:val="009422D8"/>
    <w:rsid w:val="00942419"/>
    <w:rsid w:val="009428DE"/>
    <w:rsid w:val="0094297F"/>
    <w:rsid w:val="009429DC"/>
    <w:rsid w:val="00942D0B"/>
    <w:rsid w:val="00942E28"/>
    <w:rsid w:val="009431C1"/>
    <w:rsid w:val="00943387"/>
    <w:rsid w:val="009433E9"/>
    <w:rsid w:val="009434C2"/>
    <w:rsid w:val="0094359C"/>
    <w:rsid w:val="00943608"/>
    <w:rsid w:val="0094395E"/>
    <w:rsid w:val="009439E1"/>
    <w:rsid w:val="00943A4E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E1C"/>
    <w:rsid w:val="00945FE2"/>
    <w:rsid w:val="009464B5"/>
    <w:rsid w:val="00946524"/>
    <w:rsid w:val="00946698"/>
    <w:rsid w:val="0094677D"/>
    <w:rsid w:val="00947413"/>
    <w:rsid w:val="0094752C"/>
    <w:rsid w:val="00947589"/>
    <w:rsid w:val="00947671"/>
    <w:rsid w:val="00947777"/>
    <w:rsid w:val="00947802"/>
    <w:rsid w:val="009479CA"/>
    <w:rsid w:val="00947B9B"/>
    <w:rsid w:val="00947ECE"/>
    <w:rsid w:val="00947F7B"/>
    <w:rsid w:val="00950011"/>
    <w:rsid w:val="00950099"/>
    <w:rsid w:val="009500A4"/>
    <w:rsid w:val="009500D6"/>
    <w:rsid w:val="0095049E"/>
    <w:rsid w:val="009505F6"/>
    <w:rsid w:val="0095065D"/>
    <w:rsid w:val="00950927"/>
    <w:rsid w:val="0095093A"/>
    <w:rsid w:val="00950D26"/>
    <w:rsid w:val="00951132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CBF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5E0"/>
    <w:rsid w:val="00952853"/>
    <w:rsid w:val="00952A1D"/>
    <w:rsid w:val="00952A39"/>
    <w:rsid w:val="00952B76"/>
    <w:rsid w:val="00952CBD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807"/>
    <w:rsid w:val="00953A55"/>
    <w:rsid w:val="00953B36"/>
    <w:rsid w:val="00953D31"/>
    <w:rsid w:val="00953F4E"/>
    <w:rsid w:val="0095403A"/>
    <w:rsid w:val="009541C9"/>
    <w:rsid w:val="009542EB"/>
    <w:rsid w:val="009543F5"/>
    <w:rsid w:val="009545C4"/>
    <w:rsid w:val="009548C5"/>
    <w:rsid w:val="00954B64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091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06"/>
    <w:rsid w:val="00961F65"/>
    <w:rsid w:val="00961F89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75E"/>
    <w:rsid w:val="00963838"/>
    <w:rsid w:val="00963874"/>
    <w:rsid w:val="009638E1"/>
    <w:rsid w:val="00963B7F"/>
    <w:rsid w:val="00963E43"/>
    <w:rsid w:val="0096429D"/>
    <w:rsid w:val="009642B4"/>
    <w:rsid w:val="00964512"/>
    <w:rsid w:val="0096473D"/>
    <w:rsid w:val="0096485D"/>
    <w:rsid w:val="0096489F"/>
    <w:rsid w:val="009648EE"/>
    <w:rsid w:val="00964930"/>
    <w:rsid w:val="009649D7"/>
    <w:rsid w:val="00964F25"/>
    <w:rsid w:val="00964FC2"/>
    <w:rsid w:val="009650F5"/>
    <w:rsid w:val="009651BB"/>
    <w:rsid w:val="00965220"/>
    <w:rsid w:val="009654CC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6A1"/>
    <w:rsid w:val="00966714"/>
    <w:rsid w:val="009667F1"/>
    <w:rsid w:val="009668D3"/>
    <w:rsid w:val="00966ACB"/>
    <w:rsid w:val="00966AFD"/>
    <w:rsid w:val="00966B40"/>
    <w:rsid w:val="00966B79"/>
    <w:rsid w:val="00966D20"/>
    <w:rsid w:val="009670FB"/>
    <w:rsid w:val="0096731D"/>
    <w:rsid w:val="00967323"/>
    <w:rsid w:val="009673BD"/>
    <w:rsid w:val="00967476"/>
    <w:rsid w:val="00967CB3"/>
    <w:rsid w:val="00967CBF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460"/>
    <w:rsid w:val="00971A6B"/>
    <w:rsid w:val="00971B82"/>
    <w:rsid w:val="0097220F"/>
    <w:rsid w:val="0097238A"/>
    <w:rsid w:val="00972512"/>
    <w:rsid w:val="009725C6"/>
    <w:rsid w:val="00972683"/>
    <w:rsid w:val="00972866"/>
    <w:rsid w:val="00972892"/>
    <w:rsid w:val="00972BBE"/>
    <w:rsid w:val="00972C4E"/>
    <w:rsid w:val="00972E2D"/>
    <w:rsid w:val="0097322D"/>
    <w:rsid w:val="00973824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AC7"/>
    <w:rsid w:val="00974B78"/>
    <w:rsid w:val="00974B93"/>
    <w:rsid w:val="00974DC2"/>
    <w:rsid w:val="00974E5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9BE"/>
    <w:rsid w:val="00977B66"/>
    <w:rsid w:val="00977C5B"/>
    <w:rsid w:val="00977C78"/>
    <w:rsid w:val="00977C97"/>
    <w:rsid w:val="00977D0C"/>
    <w:rsid w:val="0098027B"/>
    <w:rsid w:val="009805E4"/>
    <w:rsid w:val="009807F8"/>
    <w:rsid w:val="00980939"/>
    <w:rsid w:val="00980B08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52"/>
    <w:rsid w:val="009821C5"/>
    <w:rsid w:val="00982220"/>
    <w:rsid w:val="0098224E"/>
    <w:rsid w:val="00982385"/>
    <w:rsid w:val="0098240A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3E9E"/>
    <w:rsid w:val="00984226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8C5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2BB"/>
    <w:rsid w:val="009905CD"/>
    <w:rsid w:val="00990BAF"/>
    <w:rsid w:val="00990C5C"/>
    <w:rsid w:val="00990FCD"/>
    <w:rsid w:val="009911CD"/>
    <w:rsid w:val="00991273"/>
    <w:rsid w:val="00991285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3E3A"/>
    <w:rsid w:val="00994305"/>
    <w:rsid w:val="0099434E"/>
    <w:rsid w:val="0099461E"/>
    <w:rsid w:val="00994816"/>
    <w:rsid w:val="00994D8D"/>
    <w:rsid w:val="009952BA"/>
    <w:rsid w:val="00995411"/>
    <w:rsid w:val="00995488"/>
    <w:rsid w:val="0099557F"/>
    <w:rsid w:val="00995816"/>
    <w:rsid w:val="00995954"/>
    <w:rsid w:val="00995975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97E"/>
    <w:rsid w:val="00996B31"/>
    <w:rsid w:val="00996C19"/>
    <w:rsid w:val="00996DEF"/>
    <w:rsid w:val="00996F6D"/>
    <w:rsid w:val="00997028"/>
    <w:rsid w:val="00997299"/>
    <w:rsid w:val="009973D7"/>
    <w:rsid w:val="0099757D"/>
    <w:rsid w:val="0099777F"/>
    <w:rsid w:val="00997A7B"/>
    <w:rsid w:val="00997B60"/>
    <w:rsid w:val="00997CB3"/>
    <w:rsid w:val="00997D73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188"/>
    <w:rsid w:val="009A131B"/>
    <w:rsid w:val="009A154F"/>
    <w:rsid w:val="009A159E"/>
    <w:rsid w:val="009A173B"/>
    <w:rsid w:val="009A1769"/>
    <w:rsid w:val="009A17E9"/>
    <w:rsid w:val="009A18DD"/>
    <w:rsid w:val="009A1A0F"/>
    <w:rsid w:val="009A1C02"/>
    <w:rsid w:val="009A1C6F"/>
    <w:rsid w:val="009A1CF6"/>
    <w:rsid w:val="009A1E8E"/>
    <w:rsid w:val="009A207C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3A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A05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CA5"/>
    <w:rsid w:val="009A5F50"/>
    <w:rsid w:val="009A60AA"/>
    <w:rsid w:val="009A6199"/>
    <w:rsid w:val="009A6467"/>
    <w:rsid w:val="009A6528"/>
    <w:rsid w:val="009A6758"/>
    <w:rsid w:val="009A6828"/>
    <w:rsid w:val="009A698B"/>
    <w:rsid w:val="009A69A6"/>
    <w:rsid w:val="009A6C02"/>
    <w:rsid w:val="009A6E9E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38"/>
    <w:rsid w:val="009A7D40"/>
    <w:rsid w:val="009A7E95"/>
    <w:rsid w:val="009A7EF8"/>
    <w:rsid w:val="009A7F00"/>
    <w:rsid w:val="009A7F97"/>
    <w:rsid w:val="009A7FF4"/>
    <w:rsid w:val="009B0136"/>
    <w:rsid w:val="009B0196"/>
    <w:rsid w:val="009B0351"/>
    <w:rsid w:val="009B0457"/>
    <w:rsid w:val="009B054C"/>
    <w:rsid w:val="009B05FB"/>
    <w:rsid w:val="009B069F"/>
    <w:rsid w:val="009B07E0"/>
    <w:rsid w:val="009B08A5"/>
    <w:rsid w:val="009B0904"/>
    <w:rsid w:val="009B0A00"/>
    <w:rsid w:val="009B0BEB"/>
    <w:rsid w:val="009B0C5E"/>
    <w:rsid w:val="009B0C7C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39"/>
    <w:rsid w:val="009B2AF3"/>
    <w:rsid w:val="009B2C78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30C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86C"/>
    <w:rsid w:val="009B5C16"/>
    <w:rsid w:val="009B5E73"/>
    <w:rsid w:val="009B5F16"/>
    <w:rsid w:val="009B6131"/>
    <w:rsid w:val="009B6156"/>
    <w:rsid w:val="009B6271"/>
    <w:rsid w:val="009B6307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00D"/>
    <w:rsid w:val="009B745A"/>
    <w:rsid w:val="009B752B"/>
    <w:rsid w:val="009B7715"/>
    <w:rsid w:val="009B7794"/>
    <w:rsid w:val="009B7845"/>
    <w:rsid w:val="009B7873"/>
    <w:rsid w:val="009B7A89"/>
    <w:rsid w:val="009B7E1E"/>
    <w:rsid w:val="009C009A"/>
    <w:rsid w:val="009C018E"/>
    <w:rsid w:val="009C0406"/>
    <w:rsid w:val="009C0452"/>
    <w:rsid w:val="009C0773"/>
    <w:rsid w:val="009C0ABE"/>
    <w:rsid w:val="009C0B91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BF5"/>
    <w:rsid w:val="009C1DE5"/>
    <w:rsid w:val="009C2027"/>
    <w:rsid w:val="009C204B"/>
    <w:rsid w:val="009C23E4"/>
    <w:rsid w:val="009C24EE"/>
    <w:rsid w:val="009C2537"/>
    <w:rsid w:val="009C2580"/>
    <w:rsid w:val="009C2657"/>
    <w:rsid w:val="009C2797"/>
    <w:rsid w:val="009C27F6"/>
    <w:rsid w:val="009C28CE"/>
    <w:rsid w:val="009C28FD"/>
    <w:rsid w:val="009C2A5B"/>
    <w:rsid w:val="009C2B86"/>
    <w:rsid w:val="009C2D32"/>
    <w:rsid w:val="009C3042"/>
    <w:rsid w:val="009C312B"/>
    <w:rsid w:val="009C3140"/>
    <w:rsid w:val="009C31DB"/>
    <w:rsid w:val="009C329C"/>
    <w:rsid w:val="009C33FA"/>
    <w:rsid w:val="009C3495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227"/>
    <w:rsid w:val="009C4426"/>
    <w:rsid w:val="009C4473"/>
    <w:rsid w:val="009C450F"/>
    <w:rsid w:val="009C47BF"/>
    <w:rsid w:val="009C4994"/>
    <w:rsid w:val="009C49CF"/>
    <w:rsid w:val="009C4D49"/>
    <w:rsid w:val="009C4F12"/>
    <w:rsid w:val="009C4FAE"/>
    <w:rsid w:val="009C4FFE"/>
    <w:rsid w:val="009C51DF"/>
    <w:rsid w:val="009C538C"/>
    <w:rsid w:val="009C54CE"/>
    <w:rsid w:val="009C5511"/>
    <w:rsid w:val="009C56D1"/>
    <w:rsid w:val="009C5987"/>
    <w:rsid w:val="009C59C6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3F7"/>
    <w:rsid w:val="009C6402"/>
    <w:rsid w:val="009C6855"/>
    <w:rsid w:val="009C6888"/>
    <w:rsid w:val="009C7093"/>
    <w:rsid w:val="009C70B5"/>
    <w:rsid w:val="009C70FD"/>
    <w:rsid w:val="009C72E1"/>
    <w:rsid w:val="009C771C"/>
    <w:rsid w:val="009C7732"/>
    <w:rsid w:val="009C7F59"/>
    <w:rsid w:val="009C7FA4"/>
    <w:rsid w:val="009D03DC"/>
    <w:rsid w:val="009D03F5"/>
    <w:rsid w:val="009D0490"/>
    <w:rsid w:val="009D06C2"/>
    <w:rsid w:val="009D06DE"/>
    <w:rsid w:val="009D07F9"/>
    <w:rsid w:val="009D09C5"/>
    <w:rsid w:val="009D09E8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33C"/>
    <w:rsid w:val="009D3422"/>
    <w:rsid w:val="009D3598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0ED"/>
    <w:rsid w:val="009D513C"/>
    <w:rsid w:val="009D527C"/>
    <w:rsid w:val="009D5376"/>
    <w:rsid w:val="009D5389"/>
    <w:rsid w:val="009D54AA"/>
    <w:rsid w:val="009D54B9"/>
    <w:rsid w:val="009D55FE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A4A"/>
    <w:rsid w:val="009D6B88"/>
    <w:rsid w:val="009D6D2B"/>
    <w:rsid w:val="009D7205"/>
    <w:rsid w:val="009D72E4"/>
    <w:rsid w:val="009D759F"/>
    <w:rsid w:val="009D7727"/>
    <w:rsid w:val="009D7859"/>
    <w:rsid w:val="009D797E"/>
    <w:rsid w:val="009D7CF3"/>
    <w:rsid w:val="009D7D69"/>
    <w:rsid w:val="009D7F03"/>
    <w:rsid w:val="009D7F44"/>
    <w:rsid w:val="009E0386"/>
    <w:rsid w:val="009E0405"/>
    <w:rsid w:val="009E045C"/>
    <w:rsid w:val="009E04F5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03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DEA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969"/>
    <w:rsid w:val="009E5BB0"/>
    <w:rsid w:val="009E5DF0"/>
    <w:rsid w:val="009E5E3B"/>
    <w:rsid w:val="009E6011"/>
    <w:rsid w:val="009E61D0"/>
    <w:rsid w:val="009E63AD"/>
    <w:rsid w:val="009E645F"/>
    <w:rsid w:val="009E64E9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57"/>
    <w:rsid w:val="009F0781"/>
    <w:rsid w:val="009F07C6"/>
    <w:rsid w:val="009F088E"/>
    <w:rsid w:val="009F08EA"/>
    <w:rsid w:val="009F097F"/>
    <w:rsid w:val="009F09AE"/>
    <w:rsid w:val="009F0A89"/>
    <w:rsid w:val="009F0B19"/>
    <w:rsid w:val="009F0C11"/>
    <w:rsid w:val="009F0D61"/>
    <w:rsid w:val="009F0E98"/>
    <w:rsid w:val="009F10C7"/>
    <w:rsid w:val="009F131F"/>
    <w:rsid w:val="009F13C3"/>
    <w:rsid w:val="009F1533"/>
    <w:rsid w:val="009F177F"/>
    <w:rsid w:val="009F1923"/>
    <w:rsid w:val="009F195B"/>
    <w:rsid w:val="009F1971"/>
    <w:rsid w:val="009F1C22"/>
    <w:rsid w:val="009F1EED"/>
    <w:rsid w:val="009F1F29"/>
    <w:rsid w:val="009F1F36"/>
    <w:rsid w:val="009F202A"/>
    <w:rsid w:val="009F21AE"/>
    <w:rsid w:val="009F2384"/>
    <w:rsid w:val="009F23C7"/>
    <w:rsid w:val="009F27EF"/>
    <w:rsid w:val="009F291E"/>
    <w:rsid w:val="009F2B9D"/>
    <w:rsid w:val="009F2BC3"/>
    <w:rsid w:val="009F2C7A"/>
    <w:rsid w:val="009F2E53"/>
    <w:rsid w:val="009F2E6D"/>
    <w:rsid w:val="009F2F0F"/>
    <w:rsid w:val="009F2FA9"/>
    <w:rsid w:val="009F30C3"/>
    <w:rsid w:val="009F3135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3FA1"/>
    <w:rsid w:val="009F412E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000"/>
    <w:rsid w:val="009F5171"/>
    <w:rsid w:val="009F5208"/>
    <w:rsid w:val="009F5288"/>
    <w:rsid w:val="009F52F1"/>
    <w:rsid w:val="009F5303"/>
    <w:rsid w:val="009F5338"/>
    <w:rsid w:val="009F5524"/>
    <w:rsid w:val="009F55C4"/>
    <w:rsid w:val="009F608D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AA1"/>
    <w:rsid w:val="00A00BB8"/>
    <w:rsid w:val="00A00F65"/>
    <w:rsid w:val="00A01035"/>
    <w:rsid w:val="00A01053"/>
    <w:rsid w:val="00A010F9"/>
    <w:rsid w:val="00A01145"/>
    <w:rsid w:val="00A0126E"/>
    <w:rsid w:val="00A015E2"/>
    <w:rsid w:val="00A01A3C"/>
    <w:rsid w:val="00A01A67"/>
    <w:rsid w:val="00A01EDB"/>
    <w:rsid w:val="00A01F3D"/>
    <w:rsid w:val="00A01F6A"/>
    <w:rsid w:val="00A023A1"/>
    <w:rsid w:val="00A024CD"/>
    <w:rsid w:val="00A02616"/>
    <w:rsid w:val="00A02779"/>
    <w:rsid w:val="00A027DB"/>
    <w:rsid w:val="00A0295E"/>
    <w:rsid w:val="00A029F0"/>
    <w:rsid w:val="00A02F47"/>
    <w:rsid w:val="00A0327A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4D94"/>
    <w:rsid w:val="00A051BC"/>
    <w:rsid w:val="00A0541C"/>
    <w:rsid w:val="00A0554B"/>
    <w:rsid w:val="00A056D4"/>
    <w:rsid w:val="00A059B2"/>
    <w:rsid w:val="00A05C3B"/>
    <w:rsid w:val="00A05C4A"/>
    <w:rsid w:val="00A05E24"/>
    <w:rsid w:val="00A06289"/>
    <w:rsid w:val="00A0631C"/>
    <w:rsid w:val="00A06624"/>
    <w:rsid w:val="00A066FF"/>
    <w:rsid w:val="00A06A0E"/>
    <w:rsid w:val="00A06A16"/>
    <w:rsid w:val="00A06B58"/>
    <w:rsid w:val="00A06B68"/>
    <w:rsid w:val="00A06DD1"/>
    <w:rsid w:val="00A06E9B"/>
    <w:rsid w:val="00A0721C"/>
    <w:rsid w:val="00A073AF"/>
    <w:rsid w:val="00A07758"/>
    <w:rsid w:val="00A07816"/>
    <w:rsid w:val="00A07986"/>
    <w:rsid w:val="00A07B2D"/>
    <w:rsid w:val="00A10488"/>
    <w:rsid w:val="00A10855"/>
    <w:rsid w:val="00A10A24"/>
    <w:rsid w:val="00A10A7D"/>
    <w:rsid w:val="00A10BC8"/>
    <w:rsid w:val="00A10C19"/>
    <w:rsid w:val="00A10C29"/>
    <w:rsid w:val="00A10D10"/>
    <w:rsid w:val="00A10DB2"/>
    <w:rsid w:val="00A10DC2"/>
    <w:rsid w:val="00A10F0F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EE7"/>
    <w:rsid w:val="00A11F7B"/>
    <w:rsid w:val="00A120B2"/>
    <w:rsid w:val="00A12419"/>
    <w:rsid w:val="00A12479"/>
    <w:rsid w:val="00A124F4"/>
    <w:rsid w:val="00A12A77"/>
    <w:rsid w:val="00A12C94"/>
    <w:rsid w:val="00A12CA9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2D1"/>
    <w:rsid w:val="00A14353"/>
    <w:rsid w:val="00A143CD"/>
    <w:rsid w:val="00A1449F"/>
    <w:rsid w:val="00A146E7"/>
    <w:rsid w:val="00A1473D"/>
    <w:rsid w:val="00A147D7"/>
    <w:rsid w:val="00A1496C"/>
    <w:rsid w:val="00A149DD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83F"/>
    <w:rsid w:val="00A15C8B"/>
    <w:rsid w:val="00A15F5F"/>
    <w:rsid w:val="00A15FD4"/>
    <w:rsid w:val="00A16064"/>
    <w:rsid w:val="00A160D7"/>
    <w:rsid w:val="00A16158"/>
    <w:rsid w:val="00A16161"/>
    <w:rsid w:val="00A16172"/>
    <w:rsid w:val="00A16340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9E7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AAC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76B"/>
    <w:rsid w:val="00A2478D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62A"/>
    <w:rsid w:val="00A267EB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343"/>
    <w:rsid w:val="00A2797B"/>
    <w:rsid w:val="00A279A0"/>
    <w:rsid w:val="00A279B1"/>
    <w:rsid w:val="00A27A65"/>
    <w:rsid w:val="00A27C6C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8E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9AE"/>
    <w:rsid w:val="00A32CD1"/>
    <w:rsid w:val="00A32E78"/>
    <w:rsid w:val="00A32F9C"/>
    <w:rsid w:val="00A3304C"/>
    <w:rsid w:val="00A33098"/>
    <w:rsid w:val="00A330BC"/>
    <w:rsid w:val="00A33303"/>
    <w:rsid w:val="00A3330B"/>
    <w:rsid w:val="00A333B6"/>
    <w:rsid w:val="00A3346B"/>
    <w:rsid w:val="00A3374B"/>
    <w:rsid w:val="00A33CDF"/>
    <w:rsid w:val="00A33D19"/>
    <w:rsid w:val="00A33D7F"/>
    <w:rsid w:val="00A3420F"/>
    <w:rsid w:val="00A3431C"/>
    <w:rsid w:val="00A343C8"/>
    <w:rsid w:val="00A347C4"/>
    <w:rsid w:val="00A3481F"/>
    <w:rsid w:val="00A34D17"/>
    <w:rsid w:val="00A34FB0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07"/>
    <w:rsid w:val="00A358D9"/>
    <w:rsid w:val="00A35A4B"/>
    <w:rsid w:val="00A35EA2"/>
    <w:rsid w:val="00A35EED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0CB"/>
    <w:rsid w:val="00A3714F"/>
    <w:rsid w:val="00A37298"/>
    <w:rsid w:val="00A37374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D36"/>
    <w:rsid w:val="00A42E04"/>
    <w:rsid w:val="00A42F6A"/>
    <w:rsid w:val="00A43327"/>
    <w:rsid w:val="00A43460"/>
    <w:rsid w:val="00A435BF"/>
    <w:rsid w:val="00A4368B"/>
    <w:rsid w:val="00A436DA"/>
    <w:rsid w:val="00A43775"/>
    <w:rsid w:val="00A43884"/>
    <w:rsid w:val="00A43D8E"/>
    <w:rsid w:val="00A4414F"/>
    <w:rsid w:val="00A44183"/>
    <w:rsid w:val="00A44536"/>
    <w:rsid w:val="00A4475A"/>
    <w:rsid w:val="00A44999"/>
    <w:rsid w:val="00A44AA2"/>
    <w:rsid w:val="00A44AE5"/>
    <w:rsid w:val="00A44AFE"/>
    <w:rsid w:val="00A44DD5"/>
    <w:rsid w:val="00A45044"/>
    <w:rsid w:val="00A450B9"/>
    <w:rsid w:val="00A45193"/>
    <w:rsid w:val="00A451B9"/>
    <w:rsid w:val="00A452F4"/>
    <w:rsid w:val="00A453B1"/>
    <w:rsid w:val="00A4568A"/>
    <w:rsid w:val="00A45772"/>
    <w:rsid w:val="00A457B2"/>
    <w:rsid w:val="00A459BF"/>
    <w:rsid w:val="00A45CC5"/>
    <w:rsid w:val="00A460C7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6F7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2E9"/>
    <w:rsid w:val="00A504EB"/>
    <w:rsid w:val="00A506C6"/>
    <w:rsid w:val="00A50733"/>
    <w:rsid w:val="00A50766"/>
    <w:rsid w:val="00A50832"/>
    <w:rsid w:val="00A50992"/>
    <w:rsid w:val="00A50B49"/>
    <w:rsid w:val="00A50D09"/>
    <w:rsid w:val="00A50D7C"/>
    <w:rsid w:val="00A5139C"/>
    <w:rsid w:val="00A514D4"/>
    <w:rsid w:val="00A518B7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698"/>
    <w:rsid w:val="00A52722"/>
    <w:rsid w:val="00A527AC"/>
    <w:rsid w:val="00A528C8"/>
    <w:rsid w:val="00A52AB3"/>
    <w:rsid w:val="00A52C29"/>
    <w:rsid w:val="00A52CCD"/>
    <w:rsid w:val="00A52E73"/>
    <w:rsid w:val="00A52F1C"/>
    <w:rsid w:val="00A53000"/>
    <w:rsid w:val="00A532FE"/>
    <w:rsid w:val="00A5333F"/>
    <w:rsid w:val="00A53475"/>
    <w:rsid w:val="00A534C5"/>
    <w:rsid w:val="00A534F3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951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347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07D6"/>
    <w:rsid w:val="00A61223"/>
    <w:rsid w:val="00A613A9"/>
    <w:rsid w:val="00A61437"/>
    <w:rsid w:val="00A6154B"/>
    <w:rsid w:val="00A615F7"/>
    <w:rsid w:val="00A6163D"/>
    <w:rsid w:val="00A61B11"/>
    <w:rsid w:val="00A61C92"/>
    <w:rsid w:val="00A61CD1"/>
    <w:rsid w:val="00A61D47"/>
    <w:rsid w:val="00A61EC3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00"/>
    <w:rsid w:val="00A63D8E"/>
    <w:rsid w:val="00A63E4E"/>
    <w:rsid w:val="00A63F31"/>
    <w:rsid w:val="00A64979"/>
    <w:rsid w:val="00A64B7B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BF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DAB"/>
    <w:rsid w:val="00A67E1B"/>
    <w:rsid w:val="00A67F0B"/>
    <w:rsid w:val="00A7003C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9A8"/>
    <w:rsid w:val="00A71ABB"/>
    <w:rsid w:val="00A71D74"/>
    <w:rsid w:val="00A71FB3"/>
    <w:rsid w:val="00A7259E"/>
    <w:rsid w:val="00A726A1"/>
    <w:rsid w:val="00A72802"/>
    <w:rsid w:val="00A72919"/>
    <w:rsid w:val="00A729A6"/>
    <w:rsid w:val="00A72A3D"/>
    <w:rsid w:val="00A72AC2"/>
    <w:rsid w:val="00A72EF8"/>
    <w:rsid w:val="00A732F8"/>
    <w:rsid w:val="00A733F6"/>
    <w:rsid w:val="00A734C3"/>
    <w:rsid w:val="00A73554"/>
    <w:rsid w:val="00A735EE"/>
    <w:rsid w:val="00A739E7"/>
    <w:rsid w:val="00A739FC"/>
    <w:rsid w:val="00A73A61"/>
    <w:rsid w:val="00A73A69"/>
    <w:rsid w:val="00A73A7A"/>
    <w:rsid w:val="00A73D27"/>
    <w:rsid w:val="00A73D42"/>
    <w:rsid w:val="00A73D6C"/>
    <w:rsid w:val="00A73E47"/>
    <w:rsid w:val="00A73E6C"/>
    <w:rsid w:val="00A73F17"/>
    <w:rsid w:val="00A7403F"/>
    <w:rsid w:val="00A74095"/>
    <w:rsid w:val="00A741CC"/>
    <w:rsid w:val="00A741E1"/>
    <w:rsid w:val="00A7420D"/>
    <w:rsid w:val="00A74461"/>
    <w:rsid w:val="00A744E9"/>
    <w:rsid w:val="00A7485E"/>
    <w:rsid w:val="00A74936"/>
    <w:rsid w:val="00A74A24"/>
    <w:rsid w:val="00A74BC5"/>
    <w:rsid w:val="00A750A3"/>
    <w:rsid w:val="00A75111"/>
    <w:rsid w:val="00A75509"/>
    <w:rsid w:val="00A75526"/>
    <w:rsid w:val="00A75647"/>
    <w:rsid w:val="00A756BB"/>
    <w:rsid w:val="00A75D38"/>
    <w:rsid w:val="00A75DE6"/>
    <w:rsid w:val="00A762AC"/>
    <w:rsid w:val="00A7630B"/>
    <w:rsid w:val="00A76536"/>
    <w:rsid w:val="00A766A8"/>
    <w:rsid w:val="00A76C05"/>
    <w:rsid w:val="00A76D41"/>
    <w:rsid w:val="00A76D84"/>
    <w:rsid w:val="00A76DC3"/>
    <w:rsid w:val="00A77068"/>
    <w:rsid w:val="00A77079"/>
    <w:rsid w:val="00A7712C"/>
    <w:rsid w:val="00A77149"/>
    <w:rsid w:val="00A771FE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B44"/>
    <w:rsid w:val="00A77CEE"/>
    <w:rsid w:val="00A77E10"/>
    <w:rsid w:val="00A80394"/>
    <w:rsid w:val="00A80490"/>
    <w:rsid w:val="00A80509"/>
    <w:rsid w:val="00A80639"/>
    <w:rsid w:val="00A806CB"/>
    <w:rsid w:val="00A80787"/>
    <w:rsid w:val="00A80B12"/>
    <w:rsid w:val="00A80B6A"/>
    <w:rsid w:val="00A80DD3"/>
    <w:rsid w:val="00A80FBE"/>
    <w:rsid w:val="00A81100"/>
    <w:rsid w:val="00A81217"/>
    <w:rsid w:val="00A81353"/>
    <w:rsid w:val="00A81538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9D4"/>
    <w:rsid w:val="00A82C02"/>
    <w:rsid w:val="00A82CA3"/>
    <w:rsid w:val="00A82D14"/>
    <w:rsid w:val="00A82E45"/>
    <w:rsid w:val="00A82E64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6E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7F8"/>
    <w:rsid w:val="00A8784D"/>
    <w:rsid w:val="00A87965"/>
    <w:rsid w:val="00A87B48"/>
    <w:rsid w:val="00A87D01"/>
    <w:rsid w:val="00A87D44"/>
    <w:rsid w:val="00A87D46"/>
    <w:rsid w:val="00A87E78"/>
    <w:rsid w:val="00A87FA0"/>
    <w:rsid w:val="00A9018B"/>
    <w:rsid w:val="00A90552"/>
    <w:rsid w:val="00A90604"/>
    <w:rsid w:val="00A90771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71C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75F"/>
    <w:rsid w:val="00A92852"/>
    <w:rsid w:val="00A92A5F"/>
    <w:rsid w:val="00A92BEC"/>
    <w:rsid w:val="00A92EA7"/>
    <w:rsid w:val="00A92FC2"/>
    <w:rsid w:val="00A93026"/>
    <w:rsid w:val="00A931AA"/>
    <w:rsid w:val="00A93286"/>
    <w:rsid w:val="00A93713"/>
    <w:rsid w:val="00A938C1"/>
    <w:rsid w:val="00A93B63"/>
    <w:rsid w:val="00A93C56"/>
    <w:rsid w:val="00A93C94"/>
    <w:rsid w:val="00A93D4C"/>
    <w:rsid w:val="00A93E54"/>
    <w:rsid w:val="00A93F78"/>
    <w:rsid w:val="00A9402A"/>
    <w:rsid w:val="00A94600"/>
    <w:rsid w:val="00A946FF"/>
    <w:rsid w:val="00A9476E"/>
    <w:rsid w:val="00A947B5"/>
    <w:rsid w:val="00A94C01"/>
    <w:rsid w:val="00A94CDE"/>
    <w:rsid w:val="00A95187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380"/>
    <w:rsid w:val="00A96521"/>
    <w:rsid w:val="00A966BF"/>
    <w:rsid w:val="00A9690C"/>
    <w:rsid w:val="00A96BBF"/>
    <w:rsid w:val="00A96BEB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02"/>
    <w:rsid w:val="00AA0E5E"/>
    <w:rsid w:val="00AA0F0C"/>
    <w:rsid w:val="00AA0FA0"/>
    <w:rsid w:val="00AA0FA9"/>
    <w:rsid w:val="00AA1095"/>
    <w:rsid w:val="00AA15BE"/>
    <w:rsid w:val="00AA183C"/>
    <w:rsid w:val="00AA199B"/>
    <w:rsid w:val="00AA201E"/>
    <w:rsid w:val="00AA2133"/>
    <w:rsid w:val="00AA2331"/>
    <w:rsid w:val="00AA2433"/>
    <w:rsid w:val="00AA2669"/>
    <w:rsid w:val="00AA26C0"/>
    <w:rsid w:val="00AA2752"/>
    <w:rsid w:val="00AA28BA"/>
    <w:rsid w:val="00AA2A16"/>
    <w:rsid w:val="00AA2A98"/>
    <w:rsid w:val="00AA2DFB"/>
    <w:rsid w:val="00AA2E3C"/>
    <w:rsid w:val="00AA2FEA"/>
    <w:rsid w:val="00AA3023"/>
    <w:rsid w:val="00AA307A"/>
    <w:rsid w:val="00AA3091"/>
    <w:rsid w:val="00AA3292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5DB"/>
    <w:rsid w:val="00AA4957"/>
    <w:rsid w:val="00AA4999"/>
    <w:rsid w:val="00AA4A52"/>
    <w:rsid w:val="00AA4A86"/>
    <w:rsid w:val="00AA4A9C"/>
    <w:rsid w:val="00AA4AE3"/>
    <w:rsid w:val="00AA4B38"/>
    <w:rsid w:val="00AA4BC3"/>
    <w:rsid w:val="00AA4CA7"/>
    <w:rsid w:val="00AA4DB4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0A"/>
    <w:rsid w:val="00AA717D"/>
    <w:rsid w:val="00AA71F2"/>
    <w:rsid w:val="00AA7431"/>
    <w:rsid w:val="00AA74A0"/>
    <w:rsid w:val="00AA75F0"/>
    <w:rsid w:val="00AA77DC"/>
    <w:rsid w:val="00AA77ED"/>
    <w:rsid w:val="00AA78F5"/>
    <w:rsid w:val="00AA7A8A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1E17"/>
    <w:rsid w:val="00AB20E3"/>
    <w:rsid w:val="00AB2151"/>
    <w:rsid w:val="00AB21F7"/>
    <w:rsid w:val="00AB22A2"/>
    <w:rsid w:val="00AB23F0"/>
    <w:rsid w:val="00AB25BF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8DA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3E"/>
    <w:rsid w:val="00AB51B9"/>
    <w:rsid w:val="00AB56AC"/>
    <w:rsid w:val="00AB574A"/>
    <w:rsid w:val="00AB579D"/>
    <w:rsid w:val="00AB5844"/>
    <w:rsid w:val="00AB5860"/>
    <w:rsid w:val="00AB5883"/>
    <w:rsid w:val="00AB58F2"/>
    <w:rsid w:val="00AB58FA"/>
    <w:rsid w:val="00AB5A11"/>
    <w:rsid w:val="00AB5A3B"/>
    <w:rsid w:val="00AB5B42"/>
    <w:rsid w:val="00AB5FD2"/>
    <w:rsid w:val="00AB61B8"/>
    <w:rsid w:val="00AB628D"/>
    <w:rsid w:val="00AB62C8"/>
    <w:rsid w:val="00AB6324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9CB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D8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2E"/>
    <w:rsid w:val="00AC3C3A"/>
    <w:rsid w:val="00AC3CB4"/>
    <w:rsid w:val="00AC3CFB"/>
    <w:rsid w:val="00AC4170"/>
    <w:rsid w:val="00AC4234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1F0"/>
    <w:rsid w:val="00AC523A"/>
    <w:rsid w:val="00AC53E2"/>
    <w:rsid w:val="00AC5522"/>
    <w:rsid w:val="00AC55DE"/>
    <w:rsid w:val="00AC5673"/>
    <w:rsid w:val="00AC5769"/>
    <w:rsid w:val="00AC5843"/>
    <w:rsid w:val="00AC5995"/>
    <w:rsid w:val="00AC5A44"/>
    <w:rsid w:val="00AC5CCE"/>
    <w:rsid w:val="00AC5CE4"/>
    <w:rsid w:val="00AC61EC"/>
    <w:rsid w:val="00AC63B6"/>
    <w:rsid w:val="00AC6443"/>
    <w:rsid w:val="00AC6510"/>
    <w:rsid w:val="00AC655B"/>
    <w:rsid w:val="00AC65C9"/>
    <w:rsid w:val="00AC6910"/>
    <w:rsid w:val="00AC6941"/>
    <w:rsid w:val="00AC6A93"/>
    <w:rsid w:val="00AC6D94"/>
    <w:rsid w:val="00AC6DD5"/>
    <w:rsid w:val="00AC6ED8"/>
    <w:rsid w:val="00AC6EE4"/>
    <w:rsid w:val="00AC6F45"/>
    <w:rsid w:val="00AC70E6"/>
    <w:rsid w:val="00AC74EA"/>
    <w:rsid w:val="00AC7685"/>
    <w:rsid w:val="00AC77AA"/>
    <w:rsid w:val="00AC77FB"/>
    <w:rsid w:val="00AC7A5C"/>
    <w:rsid w:val="00AD014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0F99"/>
    <w:rsid w:val="00AD1030"/>
    <w:rsid w:val="00AD11EA"/>
    <w:rsid w:val="00AD120E"/>
    <w:rsid w:val="00AD12C6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D8B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184"/>
    <w:rsid w:val="00AD445D"/>
    <w:rsid w:val="00AD44C3"/>
    <w:rsid w:val="00AD45F0"/>
    <w:rsid w:val="00AD478B"/>
    <w:rsid w:val="00AD490C"/>
    <w:rsid w:val="00AD4A0C"/>
    <w:rsid w:val="00AD4AEB"/>
    <w:rsid w:val="00AD4C24"/>
    <w:rsid w:val="00AD4CDC"/>
    <w:rsid w:val="00AD4D26"/>
    <w:rsid w:val="00AD4DCD"/>
    <w:rsid w:val="00AD4EA2"/>
    <w:rsid w:val="00AD4ED4"/>
    <w:rsid w:val="00AD52CB"/>
    <w:rsid w:val="00AD53A0"/>
    <w:rsid w:val="00AD53B2"/>
    <w:rsid w:val="00AD544A"/>
    <w:rsid w:val="00AD553D"/>
    <w:rsid w:val="00AD559B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4F7"/>
    <w:rsid w:val="00AD7620"/>
    <w:rsid w:val="00AD7813"/>
    <w:rsid w:val="00AD7B0C"/>
    <w:rsid w:val="00AD7BF8"/>
    <w:rsid w:val="00AD7E27"/>
    <w:rsid w:val="00AD7F41"/>
    <w:rsid w:val="00AE0231"/>
    <w:rsid w:val="00AE02D2"/>
    <w:rsid w:val="00AE033A"/>
    <w:rsid w:val="00AE0354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99B"/>
    <w:rsid w:val="00AE1B1F"/>
    <w:rsid w:val="00AE1E0D"/>
    <w:rsid w:val="00AE1F8D"/>
    <w:rsid w:val="00AE2256"/>
    <w:rsid w:val="00AE2591"/>
    <w:rsid w:val="00AE2795"/>
    <w:rsid w:val="00AE2800"/>
    <w:rsid w:val="00AE28D5"/>
    <w:rsid w:val="00AE2A32"/>
    <w:rsid w:val="00AE2C87"/>
    <w:rsid w:val="00AE2CFA"/>
    <w:rsid w:val="00AE2F65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50C"/>
    <w:rsid w:val="00AE47F4"/>
    <w:rsid w:val="00AE4B71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2C"/>
    <w:rsid w:val="00AE5E06"/>
    <w:rsid w:val="00AE5FDB"/>
    <w:rsid w:val="00AE60B1"/>
    <w:rsid w:val="00AE6456"/>
    <w:rsid w:val="00AE64CF"/>
    <w:rsid w:val="00AE6566"/>
    <w:rsid w:val="00AE657D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E7D5A"/>
    <w:rsid w:val="00AE7DDB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0EFE"/>
    <w:rsid w:val="00AF122C"/>
    <w:rsid w:val="00AF128D"/>
    <w:rsid w:val="00AF15CD"/>
    <w:rsid w:val="00AF16B6"/>
    <w:rsid w:val="00AF177A"/>
    <w:rsid w:val="00AF186B"/>
    <w:rsid w:val="00AF18C7"/>
    <w:rsid w:val="00AF18E0"/>
    <w:rsid w:val="00AF1981"/>
    <w:rsid w:val="00AF1AF3"/>
    <w:rsid w:val="00AF1CAF"/>
    <w:rsid w:val="00AF1D0F"/>
    <w:rsid w:val="00AF1D53"/>
    <w:rsid w:val="00AF1D64"/>
    <w:rsid w:val="00AF1E97"/>
    <w:rsid w:val="00AF2396"/>
    <w:rsid w:val="00AF2423"/>
    <w:rsid w:val="00AF249E"/>
    <w:rsid w:val="00AF256D"/>
    <w:rsid w:val="00AF25D7"/>
    <w:rsid w:val="00AF26CC"/>
    <w:rsid w:val="00AF272C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8FE"/>
    <w:rsid w:val="00AF49ED"/>
    <w:rsid w:val="00AF504D"/>
    <w:rsid w:val="00AF5120"/>
    <w:rsid w:val="00AF52D7"/>
    <w:rsid w:val="00AF543F"/>
    <w:rsid w:val="00AF565D"/>
    <w:rsid w:val="00AF56AF"/>
    <w:rsid w:val="00AF5808"/>
    <w:rsid w:val="00AF5979"/>
    <w:rsid w:val="00AF5E18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AA"/>
    <w:rsid w:val="00AF7AC3"/>
    <w:rsid w:val="00AF7C54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CAB"/>
    <w:rsid w:val="00B00CDB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0EF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437"/>
    <w:rsid w:val="00B04860"/>
    <w:rsid w:val="00B0491A"/>
    <w:rsid w:val="00B0494F"/>
    <w:rsid w:val="00B04A53"/>
    <w:rsid w:val="00B04BF2"/>
    <w:rsid w:val="00B04C0B"/>
    <w:rsid w:val="00B04CC8"/>
    <w:rsid w:val="00B04E56"/>
    <w:rsid w:val="00B04EBD"/>
    <w:rsid w:val="00B04ED9"/>
    <w:rsid w:val="00B04F9C"/>
    <w:rsid w:val="00B04FAD"/>
    <w:rsid w:val="00B050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3FA"/>
    <w:rsid w:val="00B064BA"/>
    <w:rsid w:val="00B064BB"/>
    <w:rsid w:val="00B064E7"/>
    <w:rsid w:val="00B0680B"/>
    <w:rsid w:val="00B06930"/>
    <w:rsid w:val="00B069EF"/>
    <w:rsid w:val="00B06A0C"/>
    <w:rsid w:val="00B06C90"/>
    <w:rsid w:val="00B06CB1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BF"/>
    <w:rsid w:val="00B102FA"/>
    <w:rsid w:val="00B10408"/>
    <w:rsid w:val="00B105B2"/>
    <w:rsid w:val="00B10955"/>
    <w:rsid w:val="00B10A26"/>
    <w:rsid w:val="00B10D51"/>
    <w:rsid w:val="00B10E25"/>
    <w:rsid w:val="00B10E37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75D"/>
    <w:rsid w:val="00B127E2"/>
    <w:rsid w:val="00B129AA"/>
    <w:rsid w:val="00B12C4D"/>
    <w:rsid w:val="00B12EAD"/>
    <w:rsid w:val="00B12F19"/>
    <w:rsid w:val="00B13078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3E"/>
    <w:rsid w:val="00B14A87"/>
    <w:rsid w:val="00B14B0A"/>
    <w:rsid w:val="00B14B1F"/>
    <w:rsid w:val="00B14BC6"/>
    <w:rsid w:val="00B14BFC"/>
    <w:rsid w:val="00B14C66"/>
    <w:rsid w:val="00B14D44"/>
    <w:rsid w:val="00B14F3A"/>
    <w:rsid w:val="00B15008"/>
    <w:rsid w:val="00B152DA"/>
    <w:rsid w:val="00B1541E"/>
    <w:rsid w:val="00B154C8"/>
    <w:rsid w:val="00B15512"/>
    <w:rsid w:val="00B159EE"/>
    <w:rsid w:val="00B15B1E"/>
    <w:rsid w:val="00B15D98"/>
    <w:rsid w:val="00B1627F"/>
    <w:rsid w:val="00B1635C"/>
    <w:rsid w:val="00B16635"/>
    <w:rsid w:val="00B16717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526"/>
    <w:rsid w:val="00B179F9"/>
    <w:rsid w:val="00B17A28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950"/>
    <w:rsid w:val="00B21D31"/>
    <w:rsid w:val="00B21D4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206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056"/>
    <w:rsid w:val="00B2640B"/>
    <w:rsid w:val="00B26871"/>
    <w:rsid w:val="00B26A21"/>
    <w:rsid w:val="00B26B46"/>
    <w:rsid w:val="00B26BDE"/>
    <w:rsid w:val="00B26D64"/>
    <w:rsid w:val="00B27000"/>
    <w:rsid w:val="00B27015"/>
    <w:rsid w:val="00B2701D"/>
    <w:rsid w:val="00B27055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ABF"/>
    <w:rsid w:val="00B30D07"/>
    <w:rsid w:val="00B30DE6"/>
    <w:rsid w:val="00B30E2A"/>
    <w:rsid w:val="00B30E4D"/>
    <w:rsid w:val="00B30FD6"/>
    <w:rsid w:val="00B3112F"/>
    <w:rsid w:val="00B31502"/>
    <w:rsid w:val="00B31552"/>
    <w:rsid w:val="00B3158E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581"/>
    <w:rsid w:val="00B326A0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961"/>
    <w:rsid w:val="00B339B9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BEC"/>
    <w:rsid w:val="00B34E7E"/>
    <w:rsid w:val="00B35099"/>
    <w:rsid w:val="00B3515B"/>
    <w:rsid w:val="00B35180"/>
    <w:rsid w:val="00B35196"/>
    <w:rsid w:val="00B351CA"/>
    <w:rsid w:val="00B3528D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292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CBF"/>
    <w:rsid w:val="00B40DCF"/>
    <w:rsid w:val="00B41097"/>
    <w:rsid w:val="00B4124D"/>
    <w:rsid w:val="00B41307"/>
    <w:rsid w:val="00B41650"/>
    <w:rsid w:val="00B41693"/>
    <w:rsid w:val="00B418A3"/>
    <w:rsid w:val="00B4191B"/>
    <w:rsid w:val="00B41997"/>
    <w:rsid w:val="00B41A55"/>
    <w:rsid w:val="00B41AA1"/>
    <w:rsid w:val="00B41D20"/>
    <w:rsid w:val="00B41EA0"/>
    <w:rsid w:val="00B4204C"/>
    <w:rsid w:val="00B420E7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4F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92D"/>
    <w:rsid w:val="00B44B43"/>
    <w:rsid w:val="00B44BD1"/>
    <w:rsid w:val="00B44D56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9DB"/>
    <w:rsid w:val="00B46BB6"/>
    <w:rsid w:val="00B46F2B"/>
    <w:rsid w:val="00B47277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AC9"/>
    <w:rsid w:val="00B51B4B"/>
    <w:rsid w:val="00B51C42"/>
    <w:rsid w:val="00B51C43"/>
    <w:rsid w:val="00B51C90"/>
    <w:rsid w:val="00B51DF1"/>
    <w:rsid w:val="00B51EE1"/>
    <w:rsid w:val="00B52234"/>
    <w:rsid w:val="00B52374"/>
    <w:rsid w:val="00B5254C"/>
    <w:rsid w:val="00B527EB"/>
    <w:rsid w:val="00B52A09"/>
    <w:rsid w:val="00B52A39"/>
    <w:rsid w:val="00B52AB9"/>
    <w:rsid w:val="00B52C17"/>
    <w:rsid w:val="00B52E79"/>
    <w:rsid w:val="00B52F74"/>
    <w:rsid w:val="00B53155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582"/>
    <w:rsid w:val="00B5467D"/>
    <w:rsid w:val="00B54951"/>
    <w:rsid w:val="00B54B43"/>
    <w:rsid w:val="00B54E28"/>
    <w:rsid w:val="00B55018"/>
    <w:rsid w:val="00B5515C"/>
    <w:rsid w:val="00B5518C"/>
    <w:rsid w:val="00B5519A"/>
    <w:rsid w:val="00B555E6"/>
    <w:rsid w:val="00B5561C"/>
    <w:rsid w:val="00B5568D"/>
    <w:rsid w:val="00B556D7"/>
    <w:rsid w:val="00B55846"/>
    <w:rsid w:val="00B558AA"/>
    <w:rsid w:val="00B55AA5"/>
    <w:rsid w:val="00B55AF5"/>
    <w:rsid w:val="00B55BAA"/>
    <w:rsid w:val="00B55D25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5C"/>
    <w:rsid w:val="00B600C7"/>
    <w:rsid w:val="00B600CB"/>
    <w:rsid w:val="00B6035E"/>
    <w:rsid w:val="00B607DF"/>
    <w:rsid w:val="00B6090D"/>
    <w:rsid w:val="00B609C6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D55"/>
    <w:rsid w:val="00B61EAF"/>
    <w:rsid w:val="00B62153"/>
    <w:rsid w:val="00B62385"/>
    <w:rsid w:val="00B6253B"/>
    <w:rsid w:val="00B628D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0AB"/>
    <w:rsid w:val="00B64480"/>
    <w:rsid w:val="00B644F6"/>
    <w:rsid w:val="00B6450C"/>
    <w:rsid w:val="00B645C3"/>
    <w:rsid w:val="00B64696"/>
    <w:rsid w:val="00B648A3"/>
    <w:rsid w:val="00B64AA5"/>
    <w:rsid w:val="00B64C3F"/>
    <w:rsid w:val="00B64E22"/>
    <w:rsid w:val="00B64E4F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784"/>
    <w:rsid w:val="00B66867"/>
    <w:rsid w:val="00B66978"/>
    <w:rsid w:val="00B66A9E"/>
    <w:rsid w:val="00B66C2E"/>
    <w:rsid w:val="00B66CA2"/>
    <w:rsid w:val="00B670D0"/>
    <w:rsid w:val="00B670E4"/>
    <w:rsid w:val="00B67126"/>
    <w:rsid w:val="00B673C4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9ED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1D9"/>
    <w:rsid w:val="00B72364"/>
    <w:rsid w:val="00B723E1"/>
    <w:rsid w:val="00B7256E"/>
    <w:rsid w:val="00B72663"/>
    <w:rsid w:val="00B7294B"/>
    <w:rsid w:val="00B72980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5FFE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1B5"/>
    <w:rsid w:val="00B7723E"/>
    <w:rsid w:val="00B773C1"/>
    <w:rsid w:val="00B7744A"/>
    <w:rsid w:val="00B77757"/>
    <w:rsid w:val="00B777EE"/>
    <w:rsid w:val="00B77824"/>
    <w:rsid w:val="00B7794F"/>
    <w:rsid w:val="00B77A1A"/>
    <w:rsid w:val="00B77A96"/>
    <w:rsid w:val="00B77B28"/>
    <w:rsid w:val="00B77C18"/>
    <w:rsid w:val="00B77E48"/>
    <w:rsid w:val="00B77F27"/>
    <w:rsid w:val="00B804BD"/>
    <w:rsid w:val="00B8071F"/>
    <w:rsid w:val="00B80745"/>
    <w:rsid w:val="00B80783"/>
    <w:rsid w:val="00B808C1"/>
    <w:rsid w:val="00B80B4E"/>
    <w:rsid w:val="00B80E85"/>
    <w:rsid w:val="00B80EA4"/>
    <w:rsid w:val="00B80F99"/>
    <w:rsid w:val="00B80FD8"/>
    <w:rsid w:val="00B81331"/>
    <w:rsid w:val="00B81436"/>
    <w:rsid w:val="00B8147E"/>
    <w:rsid w:val="00B8162C"/>
    <w:rsid w:val="00B818ED"/>
    <w:rsid w:val="00B81B26"/>
    <w:rsid w:val="00B81B99"/>
    <w:rsid w:val="00B81BD7"/>
    <w:rsid w:val="00B81CC2"/>
    <w:rsid w:val="00B8208D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DAC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AF0"/>
    <w:rsid w:val="00B84C8C"/>
    <w:rsid w:val="00B84D07"/>
    <w:rsid w:val="00B84FB0"/>
    <w:rsid w:val="00B850E2"/>
    <w:rsid w:val="00B851CB"/>
    <w:rsid w:val="00B8524B"/>
    <w:rsid w:val="00B8529B"/>
    <w:rsid w:val="00B85540"/>
    <w:rsid w:val="00B855A4"/>
    <w:rsid w:val="00B856DF"/>
    <w:rsid w:val="00B85791"/>
    <w:rsid w:val="00B85B71"/>
    <w:rsid w:val="00B85C3B"/>
    <w:rsid w:val="00B85D33"/>
    <w:rsid w:val="00B85EE0"/>
    <w:rsid w:val="00B85F9F"/>
    <w:rsid w:val="00B8604C"/>
    <w:rsid w:val="00B86081"/>
    <w:rsid w:val="00B861A7"/>
    <w:rsid w:val="00B862DC"/>
    <w:rsid w:val="00B8648B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179"/>
    <w:rsid w:val="00B90313"/>
    <w:rsid w:val="00B906A3"/>
    <w:rsid w:val="00B906AB"/>
    <w:rsid w:val="00B907BD"/>
    <w:rsid w:val="00B908AA"/>
    <w:rsid w:val="00B90955"/>
    <w:rsid w:val="00B90CB1"/>
    <w:rsid w:val="00B90D96"/>
    <w:rsid w:val="00B90DE1"/>
    <w:rsid w:val="00B90E69"/>
    <w:rsid w:val="00B90FB7"/>
    <w:rsid w:val="00B9111E"/>
    <w:rsid w:val="00B91238"/>
    <w:rsid w:val="00B912AB"/>
    <w:rsid w:val="00B912FE"/>
    <w:rsid w:val="00B91529"/>
    <w:rsid w:val="00B91551"/>
    <w:rsid w:val="00B9178C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6B"/>
    <w:rsid w:val="00B9254C"/>
    <w:rsid w:val="00B928A7"/>
    <w:rsid w:val="00B93131"/>
    <w:rsid w:val="00B9314E"/>
    <w:rsid w:val="00B93258"/>
    <w:rsid w:val="00B9346E"/>
    <w:rsid w:val="00B93723"/>
    <w:rsid w:val="00B9373D"/>
    <w:rsid w:val="00B93958"/>
    <w:rsid w:val="00B93DBC"/>
    <w:rsid w:val="00B93E8D"/>
    <w:rsid w:val="00B93EC7"/>
    <w:rsid w:val="00B93F6B"/>
    <w:rsid w:val="00B940B7"/>
    <w:rsid w:val="00B940F1"/>
    <w:rsid w:val="00B9432E"/>
    <w:rsid w:val="00B9435F"/>
    <w:rsid w:val="00B945AE"/>
    <w:rsid w:val="00B945CA"/>
    <w:rsid w:val="00B94802"/>
    <w:rsid w:val="00B948F8"/>
    <w:rsid w:val="00B94920"/>
    <w:rsid w:val="00B94ADD"/>
    <w:rsid w:val="00B94E54"/>
    <w:rsid w:val="00B94E7F"/>
    <w:rsid w:val="00B94EAC"/>
    <w:rsid w:val="00B94EDD"/>
    <w:rsid w:val="00B950D3"/>
    <w:rsid w:val="00B95284"/>
    <w:rsid w:val="00B95295"/>
    <w:rsid w:val="00B95B8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5FC"/>
    <w:rsid w:val="00B977DF"/>
    <w:rsid w:val="00B97AEE"/>
    <w:rsid w:val="00B97B3A"/>
    <w:rsid w:val="00B97F7D"/>
    <w:rsid w:val="00BA0311"/>
    <w:rsid w:val="00BA0317"/>
    <w:rsid w:val="00BA045C"/>
    <w:rsid w:val="00BA0B03"/>
    <w:rsid w:val="00BA0D26"/>
    <w:rsid w:val="00BA0DFA"/>
    <w:rsid w:val="00BA0E13"/>
    <w:rsid w:val="00BA0E66"/>
    <w:rsid w:val="00BA0FD3"/>
    <w:rsid w:val="00BA1158"/>
    <w:rsid w:val="00BA11FB"/>
    <w:rsid w:val="00BA123C"/>
    <w:rsid w:val="00BA12DA"/>
    <w:rsid w:val="00BA13A0"/>
    <w:rsid w:val="00BA147D"/>
    <w:rsid w:val="00BA15A8"/>
    <w:rsid w:val="00BA1662"/>
    <w:rsid w:val="00BA17B4"/>
    <w:rsid w:val="00BA1818"/>
    <w:rsid w:val="00BA1ADD"/>
    <w:rsid w:val="00BA1C73"/>
    <w:rsid w:val="00BA1D21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26E"/>
    <w:rsid w:val="00BA33B6"/>
    <w:rsid w:val="00BA3533"/>
    <w:rsid w:val="00BA3653"/>
    <w:rsid w:val="00BA3661"/>
    <w:rsid w:val="00BA3694"/>
    <w:rsid w:val="00BA3769"/>
    <w:rsid w:val="00BA391D"/>
    <w:rsid w:val="00BA397B"/>
    <w:rsid w:val="00BA39DA"/>
    <w:rsid w:val="00BA39F3"/>
    <w:rsid w:val="00BA3A7D"/>
    <w:rsid w:val="00BA3B7A"/>
    <w:rsid w:val="00BA3C89"/>
    <w:rsid w:val="00BA3F04"/>
    <w:rsid w:val="00BA402B"/>
    <w:rsid w:val="00BA41CA"/>
    <w:rsid w:val="00BA4248"/>
    <w:rsid w:val="00BA4325"/>
    <w:rsid w:val="00BA4405"/>
    <w:rsid w:val="00BA47F1"/>
    <w:rsid w:val="00BA4804"/>
    <w:rsid w:val="00BA4DE3"/>
    <w:rsid w:val="00BA4F5C"/>
    <w:rsid w:val="00BA4FA4"/>
    <w:rsid w:val="00BA525D"/>
    <w:rsid w:val="00BA5273"/>
    <w:rsid w:val="00BA5466"/>
    <w:rsid w:val="00BA5528"/>
    <w:rsid w:val="00BA588E"/>
    <w:rsid w:val="00BA5B2E"/>
    <w:rsid w:val="00BA5B64"/>
    <w:rsid w:val="00BA5BD2"/>
    <w:rsid w:val="00BA5CF3"/>
    <w:rsid w:val="00BA655A"/>
    <w:rsid w:val="00BA6756"/>
    <w:rsid w:val="00BA6991"/>
    <w:rsid w:val="00BA6A48"/>
    <w:rsid w:val="00BA6BD9"/>
    <w:rsid w:val="00BA6F55"/>
    <w:rsid w:val="00BA70A1"/>
    <w:rsid w:val="00BA70BB"/>
    <w:rsid w:val="00BA7121"/>
    <w:rsid w:val="00BA77D4"/>
    <w:rsid w:val="00BA7908"/>
    <w:rsid w:val="00BA7946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9A3"/>
    <w:rsid w:val="00BB0BC0"/>
    <w:rsid w:val="00BB0BE9"/>
    <w:rsid w:val="00BB0D6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090"/>
    <w:rsid w:val="00BB2189"/>
    <w:rsid w:val="00BB259F"/>
    <w:rsid w:val="00BB25E1"/>
    <w:rsid w:val="00BB2665"/>
    <w:rsid w:val="00BB2A9E"/>
    <w:rsid w:val="00BB2B8C"/>
    <w:rsid w:val="00BB2CA0"/>
    <w:rsid w:val="00BB2D2B"/>
    <w:rsid w:val="00BB2F29"/>
    <w:rsid w:val="00BB2F87"/>
    <w:rsid w:val="00BB2FBA"/>
    <w:rsid w:val="00BB31ED"/>
    <w:rsid w:val="00BB32E1"/>
    <w:rsid w:val="00BB32E6"/>
    <w:rsid w:val="00BB3738"/>
    <w:rsid w:val="00BB3B28"/>
    <w:rsid w:val="00BB3B70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4D"/>
    <w:rsid w:val="00BB55E8"/>
    <w:rsid w:val="00BB56E1"/>
    <w:rsid w:val="00BB5B47"/>
    <w:rsid w:val="00BB5B8B"/>
    <w:rsid w:val="00BB5C14"/>
    <w:rsid w:val="00BB5C61"/>
    <w:rsid w:val="00BB5DC4"/>
    <w:rsid w:val="00BB5E05"/>
    <w:rsid w:val="00BB5EED"/>
    <w:rsid w:val="00BB60F3"/>
    <w:rsid w:val="00BB61EB"/>
    <w:rsid w:val="00BB6303"/>
    <w:rsid w:val="00BB655C"/>
    <w:rsid w:val="00BB657A"/>
    <w:rsid w:val="00BB6582"/>
    <w:rsid w:val="00BB6612"/>
    <w:rsid w:val="00BB6818"/>
    <w:rsid w:val="00BB696F"/>
    <w:rsid w:val="00BB6C71"/>
    <w:rsid w:val="00BB6C80"/>
    <w:rsid w:val="00BB6D27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D7F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C30"/>
    <w:rsid w:val="00BC2D04"/>
    <w:rsid w:val="00BC2DC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3F5B"/>
    <w:rsid w:val="00BC3FB3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1F9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35C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7CF"/>
    <w:rsid w:val="00BC78A6"/>
    <w:rsid w:val="00BC79EE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08"/>
    <w:rsid w:val="00BD08EE"/>
    <w:rsid w:val="00BD08F9"/>
    <w:rsid w:val="00BD0CF8"/>
    <w:rsid w:val="00BD0E8A"/>
    <w:rsid w:val="00BD0F3C"/>
    <w:rsid w:val="00BD0FAA"/>
    <w:rsid w:val="00BD1060"/>
    <w:rsid w:val="00BD11A5"/>
    <w:rsid w:val="00BD11F7"/>
    <w:rsid w:val="00BD1286"/>
    <w:rsid w:val="00BD1397"/>
    <w:rsid w:val="00BD144B"/>
    <w:rsid w:val="00BD14C7"/>
    <w:rsid w:val="00BD15E9"/>
    <w:rsid w:val="00BD16A1"/>
    <w:rsid w:val="00BD1741"/>
    <w:rsid w:val="00BD179E"/>
    <w:rsid w:val="00BD1A15"/>
    <w:rsid w:val="00BD1AE9"/>
    <w:rsid w:val="00BD1B00"/>
    <w:rsid w:val="00BD1BF3"/>
    <w:rsid w:val="00BD1C3C"/>
    <w:rsid w:val="00BD20EA"/>
    <w:rsid w:val="00BD2338"/>
    <w:rsid w:val="00BD2694"/>
    <w:rsid w:val="00BD27B4"/>
    <w:rsid w:val="00BD29B8"/>
    <w:rsid w:val="00BD2A0A"/>
    <w:rsid w:val="00BD2DBD"/>
    <w:rsid w:val="00BD2E64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853"/>
    <w:rsid w:val="00BD3AB3"/>
    <w:rsid w:val="00BD3B1B"/>
    <w:rsid w:val="00BD3D0B"/>
    <w:rsid w:val="00BD414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5FA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783"/>
    <w:rsid w:val="00BD785A"/>
    <w:rsid w:val="00BD7BBA"/>
    <w:rsid w:val="00BD7D18"/>
    <w:rsid w:val="00BD7E7F"/>
    <w:rsid w:val="00BE00D9"/>
    <w:rsid w:val="00BE0197"/>
    <w:rsid w:val="00BE05A5"/>
    <w:rsid w:val="00BE05EB"/>
    <w:rsid w:val="00BE06D4"/>
    <w:rsid w:val="00BE0844"/>
    <w:rsid w:val="00BE096E"/>
    <w:rsid w:val="00BE0A4C"/>
    <w:rsid w:val="00BE0CC7"/>
    <w:rsid w:val="00BE1401"/>
    <w:rsid w:val="00BE149A"/>
    <w:rsid w:val="00BE16E9"/>
    <w:rsid w:val="00BE1724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173"/>
    <w:rsid w:val="00BE539D"/>
    <w:rsid w:val="00BE5492"/>
    <w:rsid w:val="00BE552B"/>
    <w:rsid w:val="00BE560A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546"/>
    <w:rsid w:val="00BE769B"/>
    <w:rsid w:val="00BE7A75"/>
    <w:rsid w:val="00BE7C03"/>
    <w:rsid w:val="00BE7C8E"/>
    <w:rsid w:val="00BE7D6D"/>
    <w:rsid w:val="00BE7F62"/>
    <w:rsid w:val="00BE7F6B"/>
    <w:rsid w:val="00BF005D"/>
    <w:rsid w:val="00BF0074"/>
    <w:rsid w:val="00BF0176"/>
    <w:rsid w:val="00BF0334"/>
    <w:rsid w:val="00BF0AA2"/>
    <w:rsid w:val="00BF0C11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63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78"/>
    <w:rsid w:val="00BF58EE"/>
    <w:rsid w:val="00BF5A01"/>
    <w:rsid w:val="00BF5A89"/>
    <w:rsid w:val="00BF5AB4"/>
    <w:rsid w:val="00BF5B34"/>
    <w:rsid w:val="00BF5BD5"/>
    <w:rsid w:val="00BF5C1F"/>
    <w:rsid w:val="00BF5C21"/>
    <w:rsid w:val="00BF5DA9"/>
    <w:rsid w:val="00BF5ED4"/>
    <w:rsid w:val="00BF5ED7"/>
    <w:rsid w:val="00BF5F4A"/>
    <w:rsid w:val="00BF615A"/>
    <w:rsid w:val="00BF635E"/>
    <w:rsid w:val="00BF642C"/>
    <w:rsid w:val="00BF6D22"/>
    <w:rsid w:val="00BF6E05"/>
    <w:rsid w:val="00BF734E"/>
    <w:rsid w:val="00BF7380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A1E"/>
    <w:rsid w:val="00C01B44"/>
    <w:rsid w:val="00C01D89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83"/>
    <w:rsid w:val="00C029FD"/>
    <w:rsid w:val="00C02B5B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42"/>
    <w:rsid w:val="00C043A3"/>
    <w:rsid w:val="00C045EC"/>
    <w:rsid w:val="00C046E1"/>
    <w:rsid w:val="00C049BB"/>
    <w:rsid w:val="00C04A75"/>
    <w:rsid w:val="00C04A87"/>
    <w:rsid w:val="00C04CEC"/>
    <w:rsid w:val="00C04E55"/>
    <w:rsid w:val="00C05119"/>
    <w:rsid w:val="00C05699"/>
    <w:rsid w:val="00C056B7"/>
    <w:rsid w:val="00C05D78"/>
    <w:rsid w:val="00C05F40"/>
    <w:rsid w:val="00C06217"/>
    <w:rsid w:val="00C0631C"/>
    <w:rsid w:val="00C063CB"/>
    <w:rsid w:val="00C0645C"/>
    <w:rsid w:val="00C06701"/>
    <w:rsid w:val="00C068ED"/>
    <w:rsid w:val="00C06939"/>
    <w:rsid w:val="00C069B2"/>
    <w:rsid w:val="00C06C56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87B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AF3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9C1"/>
    <w:rsid w:val="00C149EB"/>
    <w:rsid w:val="00C14BCC"/>
    <w:rsid w:val="00C14E2D"/>
    <w:rsid w:val="00C156B6"/>
    <w:rsid w:val="00C1580A"/>
    <w:rsid w:val="00C1580D"/>
    <w:rsid w:val="00C1587B"/>
    <w:rsid w:val="00C159CC"/>
    <w:rsid w:val="00C15ABC"/>
    <w:rsid w:val="00C15B80"/>
    <w:rsid w:val="00C15D3A"/>
    <w:rsid w:val="00C16107"/>
    <w:rsid w:val="00C1619E"/>
    <w:rsid w:val="00C16447"/>
    <w:rsid w:val="00C167FA"/>
    <w:rsid w:val="00C16F51"/>
    <w:rsid w:val="00C16F78"/>
    <w:rsid w:val="00C17080"/>
    <w:rsid w:val="00C170A5"/>
    <w:rsid w:val="00C17E61"/>
    <w:rsid w:val="00C17FFB"/>
    <w:rsid w:val="00C2032E"/>
    <w:rsid w:val="00C204D0"/>
    <w:rsid w:val="00C205EC"/>
    <w:rsid w:val="00C2067D"/>
    <w:rsid w:val="00C206B4"/>
    <w:rsid w:val="00C206FB"/>
    <w:rsid w:val="00C2091E"/>
    <w:rsid w:val="00C20ED5"/>
    <w:rsid w:val="00C2108A"/>
    <w:rsid w:val="00C210C9"/>
    <w:rsid w:val="00C2123C"/>
    <w:rsid w:val="00C21314"/>
    <w:rsid w:val="00C2147A"/>
    <w:rsid w:val="00C21504"/>
    <w:rsid w:val="00C21506"/>
    <w:rsid w:val="00C21531"/>
    <w:rsid w:val="00C215B8"/>
    <w:rsid w:val="00C2167D"/>
    <w:rsid w:val="00C21876"/>
    <w:rsid w:val="00C21898"/>
    <w:rsid w:val="00C21A3A"/>
    <w:rsid w:val="00C21BB7"/>
    <w:rsid w:val="00C21C7C"/>
    <w:rsid w:val="00C21FF7"/>
    <w:rsid w:val="00C222F3"/>
    <w:rsid w:val="00C227A6"/>
    <w:rsid w:val="00C22A2E"/>
    <w:rsid w:val="00C22C3D"/>
    <w:rsid w:val="00C22C49"/>
    <w:rsid w:val="00C22C58"/>
    <w:rsid w:val="00C22D45"/>
    <w:rsid w:val="00C22D74"/>
    <w:rsid w:val="00C22D91"/>
    <w:rsid w:val="00C22E92"/>
    <w:rsid w:val="00C2301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AA4"/>
    <w:rsid w:val="00C25CC0"/>
    <w:rsid w:val="00C25DA3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2BC"/>
    <w:rsid w:val="00C2743E"/>
    <w:rsid w:val="00C2754E"/>
    <w:rsid w:val="00C275BE"/>
    <w:rsid w:val="00C2767D"/>
    <w:rsid w:val="00C279C3"/>
    <w:rsid w:val="00C27EBB"/>
    <w:rsid w:val="00C27FA8"/>
    <w:rsid w:val="00C30065"/>
    <w:rsid w:val="00C300A8"/>
    <w:rsid w:val="00C301DE"/>
    <w:rsid w:val="00C30968"/>
    <w:rsid w:val="00C30AFE"/>
    <w:rsid w:val="00C30CB7"/>
    <w:rsid w:val="00C30CF9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8D6"/>
    <w:rsid w:val="00C3698E"/>
    <w:rsid w:val="00C369FA"/>
    <w:rsid w:val="00C36C75"/>
    <w:rsid w:val="00C36F2E"/>
    <w:rsid w:val="00C36FBD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141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0DB"/>
    <w:rsid w:val="00C42586"/>
    <w:rsid w:val="00C425A8"/>
    <w:rsid w:val="00C42756"/>
    <w:rsid w:val="00C4289E"/>
    <w:rsid w:val="00C4294B"/>
    <w:rsid w:val="00C429AA"/>
    <w:rsid w:val="00C42B21"/>
    <w:rsid w:val="00C42C00"/>
    <w:rsid w:val="00C42F7D"/>
    <w:rsid w:val="00C42FD7"/>
    <w:rsid w:val="00C432E7"/>
    <w:rsid w:val="00C435BD"/>
    <w:rsid w:val="00C43656"/>
    <w:rsid w:val="00C4382A"/>
    <w:rsid w:val="00C43C1B"/>
    <w:rsid w:val="00C43C7E"/>
    <w:rsid w:val="00C43DF6"/>
    <w:rsid w:val="00C4415B"/>
    <w:rsid w:val="00C442DC"/>
    <w:rsid w:val="00C444D2"/>
    <w:rsid w:val="00C4455E"/>
    <w:rsid w:val="00C4470E"/>
    <w:rsid w:val="00C44979"/>
    <w:rsid w:val="00C449DA"/>
    <w:rsid w:val="00C44AE1"/>
    <w:rsid w:val="00C44D76"/>
    <w:rsid w:val="00C44FD0"/>
    <w:rsid w:val="00C450C0"/>
    <w:rsid w:val="00C451E7"/>
    <w:rsid w:val="00C454BC"/>
    <w:rsid w:val="00C45872"/>
    <w:rsid w:val="00C458FB"/>
    <w:rsid w:val="00C45982"/>
    <w:rsid w:val="00C459D9"/>
    <w:rsid w:val="00C45B56"/>
    <w:rsid w:val="00C45D3A"/>
    <w:rsid w:val="00C45F18"/>
    <w:rsid w:val="00C45F52"/>
    <w:rsid w:val="00C4604D"/>
    <w:rsid w:val="00C46170"/>
    <w:rsid w:val="00C46468"/>
    <w:rsid w:val="00C465B7"/>
    <w:rsid w:val="00C46951"/>
    <w:rsid w:val="00C46A0D"/>
    <w:rsid w:val="00C46A37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D0B"/>
    <w:rsid w:val="00C47E20"/>
    <w:rsid w:val="00C47E57"/>
    <w:rsid w:val="00C47E98"/>
    <w:rsid w:val="00C502DE"/>
    <w:rsid w:val="00C50573"/>
    <w:rsid w:val="00C50609"/>
    <w:rsid w:val="00C50645"/>
    <w:rsid w:val="00C50671"/>
    <w:rsid w:val="00C509AF"/>
    <w:rsid w:val="00C50A41"/>
    <w:rsid w:val="00C50C0F"/>
    <w:rsid w:val="00C50E8F"/>
    <w:rsid w:val="00C50FE1"/>
    <w:rsid w:val="00C5130C"/>
    <w:rsid w:val="00C5133C"/>
    <w:rsid w:val="00C51543"/>
    <w:rsid w:val="00C51684"/>
    <w:rsid w:val="00C517B9"/>
    <w:rsid w:val="00C51816"/>
    <w:rsid w:val="00C5193D"/>
    <w:rsid w:val="00C51B0B"/>
    <w:rsid w:val="00C51B74"/>
    <w:rsid w:val="00C5206B"/>
    <w:rsid w:val="00C52192"/>
    <w:rsid w:val="00C522F8"/>
    <w:rsid w:val="00C523BC"/>
    <w:rsid w:val="00C524E2"/>
    <w:rsid w:val="00C527BF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5E9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4F6"/>
    <w:rsid w:val="00C575AE"/>
    <w:rsid w:val="00C57619"/>
    <w:rsid w:val="00C577C3"/>
    <w:rsid w:val="00C57852"/>
    <w:rsid w:val="00C578AB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2B7"/>
    <w:rsid w:val="00C61476"/>
    <w:rsid w:val="00C61688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5C8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5DE"/>
    <w:rsid w:val="00C636FE"/>
    <w:rsid w:val="00C6384C"/>
    <w:rsid w:val="00C63853"/>
    <w:rsid w:val="00C639FD"/>
    <w:rsid w:val="00C63B87"/>
    <w:rsid w:val="00C63CEF"/>
    <w:rsid w:val="00C63E62"/>
    <w:rsid w:val="00C63EC2"/>
    <w:rsid w:val="00C63F4B"/>
    <w:rsid w:val="00C64296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CD"/>
    <w:rsid w:val="00C655D4"/>
    <w:rsid w:val="00C6561A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73"/>
    <w:rsid w:val="00C66A90"/>
    <w:rsid w:val="00C66BA0"/>
    <w:rsid w:val="00C66DBF"/>
    <w:rsid w:val="00C66EFF"/>
    <w:rsid w:val="00C66F0D"/>
    <w:rsid w:val="00C6705A"/>
    <w:rsid w:val="00C67081"/>
    <w:rsid w:val="00C670BE"/>
    <w:rsid w:val="00C67111"/>
    <w:rsid w:val="00C6712A"/>
    <w:rsid w:val="00C6739C"/>
    <w:rsid w:val="00C675E9"/>
    <w:rsid w:val="00C6763F"/>
    <w:rsid w:val="00C67D0B"/>
    <w:rsid w:val="00C67F97"/>
    <w:rsid w:val="00C67FE9"/>
    <w:rsid w:val="00C700F6"/>
    <w:rsid w:val="00C70126"/>
    <w:rsid w:val="00C70344"/>
    <w:rsid w:val="00C70349"/>
    <w:rsid w:val="00C70474"/>
    <w:rsid w:val="00C7095C"/>
    <w:rsid w:val="00C70CCB"/>
    <w:rsid w:val="00C70DD1"/>
    <w:rsid w:val="00C70E2E"/>
    <w:rsid w:val="00C711F4"/>
    <w:rsid w:val="00C7127F"/>
    <w:rsid w:val="00C71401"/>
    <w:rsid w:val="00C71437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E0"/>
    <w:rsid w:val="00C727F2"/>
    <w:rsid w:val="00C72806"/>
    <w:rsid w:val="00C728A5"/>
    <w:rsid w:val="00C729BE"/>
    <w:rsid w:val="00C72C27"/>
    <w:rsid w:val="00C72D78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C4B"/>
    <w:rsid w:val="00C73D5C"/>
    <w:rsid w:val="00C73E9B"/>
    <w:rsid w:val="00C74094"/>
    <w:rsid w:val="00C740E5"/>
    <w:rsid w:val="00C741AE"/>
    <w:rsid w:val="00C74247"/>
    <w:rsid w:val="00C742AE"/>
    <w:rsid w:val="00C74353"/>
    <w:rsid w:val="00C743AD"/>
    <w:rsid w:val="00C743AE"/>
    <w:rsid w:val="00C743BB"/>
    <w:rsid w:val="00C743DE"/>
    <w:rsid w:val="00C7452C"/>
    <w:rsid w:val="00C7461B"/>
    <w:rsid w:val="00C746E3"/>
    <w:rsid w:val="00C74701"/>
    <w:rsid w:val="00C7492D"/>
    <w:rsid w:val="00C74A4B"/>
    <w:rsid w:val="00C74D90"/>
    <w:rsid w:val="00C74E83"/>
    <w:rsid w:val="00C74FDB"/>
    <w:rsid w:val="00C75062"/>
    <w:rsid w:val="00C750DE"/>
    <w:rsid w:val="00C750F3"/>
    <w:rsid w:val="00C755D4"/>
    <w:rsid w:val="00C75804"/>
    <w:rsid w:val="00C7586F"/>
    <w:rsid w:val="00C75C16"/>
    <w:rsid w:val="00C7617C"/>
    <w:rsid w:val="00C761F1"/>
    <w:rsid w:val="00C76214"/>
    <w:rsid w:val="00C76279"/>
    <w:rsid w:val="00C762D8"/>
    <w:rsid w:val="00C7644E"/>
    <w:rsid w:val="00C76791"/>
    <w:rsid w:val="00C76792"/>
    <w:rsid w:val="00C76866"/>
    <w:rsid w:val="00C76B09"/>
    <w:rsid w:val="00C76C28"/>
    <w:rsid w:val="00C77030"/>
    <w:rsid w:val="00C77091"/>
    <w:rsid w:val="00C772D2"/>
    <w:rsid w:val="00C77852"/>
    <w:rsid w:val="00C778CB"/>
    <w:rsid w:val="00C77953"/>
    <w:rsid w:val="00C77C2D"/>
    <w:rsid w:val="00C77CA1"/>
    <w:rsid w:val="00C77D6C"/>
    <w:rsid w:val="00C77F16"/>
    <w:rsid w:val="00C77FC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AD3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05"/>
    <w:rsid w:val="00C8123A"/>
    <w:rsid w:val="00C81489"/>
    <w:rsid w:val="00C81552"/>
    <w:rsid w:val="00C815BB"/>
    <w:rsid w:val="00C8164F"/>
    <w:rsid w:val="00C81B44"/>
    <w:rsid w:val="00C81D26"/>
    <w:rsid w:val="00C81E0C"/>
    <w:rsid w:val="00C81F89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944"/>
    <w:rsid w:val="00C83ADE"/>
    <w:rsid w:val="00C83B50"/>
    <w:rsid w:val="00C83B8D"/>
    <w:rsid w:val="00C83F40"/>
    <w:rsid w:val="00C84042"/>
    <w:rsid w:val="00C84194"/>
    <w:rsid w:val="00C842C4"/>
    <w:rsid w:val="00C8441A"/>
    <w:rsid w:val="00C84471"/>
    <w:rsid w:val="00C844E5"/>
    <w:rsid w:val="00C84636"/>
    <w:rsid w:val="00C847AA"/>
    <w:rsid w:val="00C847CD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6E"/>
    <w:rsid w:val="00C866EA"/>
    <w:rsid w:val="00C86806"/>
    <w:rsid w:val="00C86A46"/>
    <w:rsid w:val="00C86A9A"/>
    <w:rsid w:val="00C86BA4"/>
    <w:rsid w:val="00C86D8C"/>
    <w:rsid w:val="00C874D7"/>
    <w:rsid w:val="00C875FB"/>
    <w:rsid w:val="00C877C5"/>
    <w:rsid w:val="00C87AF8"/>
    <w:rsid w:val="00C87BC6"/>
    <w:rsid w:val="00C87E5E"/>
    <w:rsid w:val="00C87F8F"/>
    <w:rsid w:val="00C87FDC"/>
    <w:rsid w:val="00C90016"/>
    <w:rsid w:val="00C901FC"/>
    <w:rsid w:val="00C90369"/>
    <w:rsid w:val="00C9050D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3D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05"/>
    <w:rsid w:val="00C92193"/>
    <w:rsid w:val="00C92364"/>
    <w:rsid w:val="00C92381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3F4F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5F6"/>
    <w:rsid w:val="00C968C9"/>
    <w:rsid w:val="00C96971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97EA0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866"/>
    <w:rsid w:val="00CA0939"/>
    <w:rsid w:val="00CA0B25"/>
    <w:rsid w:val="00CA0C5D"/>
    <w:rsid w:val="00CA0E40"/>
    <w:rsid w:val="00CA1390"/>
    <w:rsid w:val="00CA14C9"/>
    <w:rsid w:val="00CA1519"/>
    <w:rsid w:val="00CA16A6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42A"/>
    <w:rsid w:val="00CA2449"/>
    <w:rsid w:val="00CA2622"/>
    <w:rsid w:val="00CA2670"/>
    <w:rsid w:val="00CA29A3"/>
    <w:rsid w:val="00CA2B05"/>
    <w:rsid w:val="00CA2B94"/>
    <w:rsid w:val="00CA2C78"/>
    <w:rsid w:val="00CA2FB0"/>
    <w:rsid w:val="00CA2FFF"/>
    <w:rsid w:val="00CA31AB"/>
    <w:rsid w:val="00CA31D6"/>
    <w:rsid w:val="00CA34BB"/>
    <w:rsid w:val="00CA39C6"/>
    <w:rsid w:val="00CA3ACF"/>
    <w:rsid w:val="00CA3ADD"/>
    <w:rsid w:val="00CA3B97"/>
    <w:rsid w:val="00CA3BED"/>
    <w:rsid w:val="00CA3D36"/>
    <w:rsid w:val="00CA3D61"/>
    <w:rsid w:val="00CA3E3E"/>
    <w:rsid w:val="00CA41CA"/>
    <w:rsid w:val="00CA43B5"/>
    <w:rsid w:val="00CA46BD"/>
    <w:rsid w:val="00CA4901"/>
    <w:rsid w:val="00CA4916"/>
    <w:rsid w:val="00CA49B0"/>
    <w:rsid w:val="00CA4B27"/>
    <w:rsid w:val="00CA4C07"/>
    <w:rsid w:val="00CA4C6A"/>
    <w:rsid w:val="00CA50B9"/>
    <w:rsid w:val="00CA5129"/>
    <w:rsid w:val="00CA518E"/>
    <w:rsid w:val="00CA5397"/>
    <w:rsid w:val="00CA53C1"/>
    <w:rsid w:val="00CA5549"/>
    <w:rsid w:val="00CA564F"/>
    <w:rsid w:val="00CA5654"/>
    <w:rsid w:val="00CA578A"/>
    <w:rsid w:val="00CA5842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6D"/>
    <w:rsid w:val="00CA76E8"/>
    <w:rsid w:val="00CA77C4"/>
    <w:rsid w:val="00CA7879"/>
    <w:rsid w:val="00CA78A7"/>
    <w:rsid w:val="00CA7D55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5D3"/>
    <w:rsid w:val="00CB15D8"/>
    <w:rsid w:val="00CB1653"/>
    <w:rsid w:val="00CB1789"/>
    <w:rsid w:val="00CB186A"/>
    <w:rsid w:val="00CB1891"/>
    <w:rsid w:val="00CB18E5"/>
    <w:rsid w:val="00CB194B"/>
    <w:rsid w:val="00CB1A8D"/>
    <w:rsid w:val="00CB1B98"/>
    <w:rsid w:val="00CB22F8"/>
    <w:rsid w:val="00CB2584"/>
    <w:rsid w:val="00CB2C64"/>
    <w:rsid w:val="00CB2CC0"/>
    <w:rsid w:val="00CB2EDB"/>
    <w:rsid w:val="00CB2FF5"/>
    <w:rsid w:val="00CB301A"/>
    <w:rsid w:val="00CB362F"/>
    <w:rsid w:val="00CB3A15"/>
    <w:rsid w:val="00CB3A8C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56D"/>
    <w:rsid w:val="00CB45EF"/>
    <w:rsid w:val="00CB4797"/>
    <w:rsid w:val="00CB4936"/>
    <w:rsid w:val="00CB493E"/>
    <w:rsid w:val="00CB4C84"/>
    <w:rsid w:val="00CB4CBC"/>
    <w:rsid w:val="00CB4D13"/>
    <w:rsid w:val="00CB50EB"/>
    <w:rsid w:val="00CB52EC"/>
    <w:rsid w:val="00CB530F"/>
    <w:rsid w:val="00CB5408"/>
    <w:rsid w:val="00CB5619"/>
    <w:rsid w:val="00CB5AFD"/>
    <w:rsid w:val="00CB5DA5"/>
    <w:rsid w:val="00CB60AE"/>
    <w:rsid w:val="00CB6156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378"/>
    <w:rsid w:val="00CB75D1"/>
    <w:rsid w:val="00CB79FD"/>
    <w:rsid w:val="00CB7B37"/>
    <w:rsid w:val="00CB7BAD"/>
    <w:rsid w:val="00CB7DCE"/>
    <w:rsid w:val="00CB7EC4"/>
    <w:rsid w:val="00CB7F8F"/>
    <w:rsid w:val="00CC0153"/>
    <w:rsid w:val="00CC01D8"/>
    <w:rsid w:val="00CC030A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A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86A"/>
    <w:rsid w:val="00CC29CA"/>
    <w:rsid w:val="00CC2B5F"/>
    <w:rsid w:val="00CC2B9A"/>
    <w:rsid w:val="00CC2BA7"/>
    <w:rsid w:val="00CC2DB4"/>
    <w:rsid w:val="00CC2DE2"/>
    <w:rsid w:val="00CC2DEB"/>
    <w:rsid w:val="00CC2E9A"/>
    <w:rsid w:val="00CC3060"/>
    <w:rsid w:val="00CC3074"/>
    <w:rsid w:val="00CC30D5"/>
    <w:rsid w:val="00CC3399"/>
    <w:rsid w:val="00CC3764"/>
    <w:rsid w:val="00CC37AE"/>
    <w:rsid w:val="00CC37DC"/>
    <w:rsid w:val="00CC37E3"/>
    <w:rsid w:val="00CC3A1B"/>
    <w:rsid w:val="00CC3A98"/>
    <w:rsid w:val="00CC3B17"/>
    <w:rsid w:val="00CC3BB2"/>
    <w:rsid w:val="00CC3DE9"/>
    <w:rsid w:val="00CC3E6D"/>
    <w:rsid w:val="00CC4146"/>
    <w:rsid w:val="00CC416D"/>
    <w:rsid w:val="00CC4209"/>
    <w:rsid w:val="00CC4401"/>
    <w:rsid w:val="00CC4427"/>
    <w:rsid w:val="00CC459D"/>
    <w:rsid w:val="00CC4790"/>
    <w:rsid w:val="00CC4803"/>
    <w:rsid w:val="00CC4A35"/>
    <w:rsid w:val="00CC4BA9"/>
    <w:rsid w:val="00CC4CE2"/>
    <w:rsid w:val="00CC4F28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5C9"/>
    <w:rsid w:val="00CC66D2"/>
    <w:rsid w:val="00CC66DA"/>
    <w:rsid w:val="00CC6CFE"/>
    <w:rsid w:val="00CC6E6E"/>
    <w:rsid w:val="00CC6F20"/>
    <w:rsid w:val="00CC6FEE"/>
    <w:rsid w:val="00CC72EE"/>
    <w:rsid w:val="00CC7391"/>
    <w:rsid w:val="00CC7406"/>
    <w:rsid w:val="00CC7755"/>
    <w:rsid w:val="00CC7A19"/>
    <w:rsid w:val="00CC7A66"/>
    <w:rsid w:val="00CC7AD1"/>
    <w:rsid w:val="00CC7B60"/>
    <w:rsid w:val="00CC7B7C"/>
    <w:rsid w:val="00CC7C20"/>
    <w:rsid w:val="00CC7DB2"/>
    <w:rsid w:val="00CC7E5F"/>
    <w:rsid w:val="00CC7EEE"/>
    <w:rsid w:val="00CD00C3"/>
    <w:rsid w:val="00CD029C"/>
    <w:rsid w:val="00CD0359"/>
    <w:rsid w:val="00CD06C6"/>
    <w:rsid w:val="00CD081F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5A3"/>
    <w:rsid w:val="00CD1684"/>
    <w:rsid w:val="00CD1832"/>
    <w:rsid w:val="00CD1A46"/>
    <w:rsid w:val="00CD1C1D"/>
    <w:rsid w:val="00CD1D12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DA2"/>
    <w:rsid w:val="00CD3F51"/>
    <w:rsid w:val="00CD405A"/>
    <w:rsid w:val="00CD43C7"/>
    <w:rsid w:val="00CD445D"/>
    <w:rsid w:val="00CD44D1"/>
    <w:rsid w:val="00CD44DD"/>
    <w:rsid w:val="00CD455C"/>
    <w:rsid w:val="00CD4577"/>
    <w:rsid w:val="00CD4961"/>
    <w:rsid w:val="00CD4995"/>
    <w:rsid w:val="00CD49B9"/>
    <w:rsid w:val="00CD4A4F"/>
    <w:rsid w:val="00CD4E31"/>
    <w:rsid w:val="00CD4E42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6CA1"/>
    <w:rsid w:val="00CD6F03"/>
    <w:rsid w:val="00CD70AE"/>
    <w:rsid w:val="00CD7280"/>
    <w:rsid w:val="00CD746F"/>
    <w:rsid w:val="00CD74A7"/>
    <w:rsid w:val="00CD79A1"/>
    <w:rsid w:val="00CD7B26"/>
    <w:rsid w:val="00CD7D24"/>
    <w:rsid w:val="00CD7DA1"/>
    <w:rsid w:val="00CE0149"/>
    <w:rsid w:val="00CE02C0"/>
    <w:rsid w:val="00CE02DE"/>
    <w:rsid w:val="00CE0318"/>
    <w:rsid w:val="00CE040D"/>
    <w:rsid w:val="00CE0658"/>
    <w:rsid w:val="00CE0975"/>
    <w:rsid w:val="00CE09DC"/>
    <w:rsid w:val="00CE0A82"/>
    <w:rsid w:val="00CE0AFA"/>
    <w:rsid w:val="00CE0E25"/>
    <w:rsid w:val="00CE1091"/>
    <w:rsid w:val="00CE151C"/>
    <w:rsid w:val="00CE1583"/>
    <w:rsid w:val="00CE1762"/>
    <w:rsid w:val="00CE17CD"/>
    <w:rsid w:val="00CE18EB"/>
    <w:rsid w:val="00CE1910"/>
    <w:rsid w:val="00CE1B25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6B1"/>
    <w:rsid w:val="00CE39CB"/>
    <w:rsid w:val="00CE3A8D"/>
    <w:rsid w:val="00CE3B1A"/>
    <w:rsid w:val="00CE3D29"/>
    <w:rsid w:val="00CE3E2D"/>
    <w:rsid w:val="00CE3F45"/>
    <w:rsid w:val="00CE4108"/>
    <w:rsid w:val="00CE44B1"/>
    <w:rsid w:val="00CE4527"/>
    <w:rsid w:val="00CE461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5E32"/>
    <w:rsid w:val="00CE60B4"/>
    <w:rsid w:val="00CE6186"/>
    <w:rsid w:val="00CE66B3"/>
    <w:rsid w:val="00CE699F"/>
    <w:rsid w:val="00CE6C0A"/>
    <w:rsid w:val="00CE6CFF"/>
    <w:rsid w:val="00CE6D68"/>
    <w:rsid w:val="00CE6DF8"/>
    <w:rsid w:val="00CE6E1C"/>
    <w:rsid w:val="00CE6FBA"/>
    <w:rsid w:val="00CE783A"/>
    <w:rsid w:val="00CE7877"/>
    <w:rsid w:val="00CE7922"/>
    <w:rsid w:val="00CE7A2F"/>
    <w:rsid w:val="00CE7A9D"/>
    <w:rsid w:val="00CE7EE4"/>
    <w:rsid w:val="00CF00D5"/>
    <w:rsid w:val="00CF01A1"/>
    <w:rsid w:val="00CF0249"/>
    <w:rsid w:val="00CF05FE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82C"/>
    <w:rsid w:val="00CF191C"/>
    <w:rsid w:val="00CF19DE"/>
    <w:rsid w:val="00CF1BE2"/>
    <w:rsid w:val="00CF1C19"/>
    <w:rsid w:val="00CF1E3C"/>
    <w:rsid w:val="00CF1E44"/>
    <w:rsid w:val="00CF2148"/>
    <w:rsid w:val="00CF221A"/>
    <w:rsid w:val="00CF2294"/>
    <w:rsid w:val="00CF23F3"/>
    <w:rsid w:val="00CF2429"/>
    <w:rsid w:val="00CF24E3"/>
    <w:rsid w:val="00CF257E"/>
    <w:rsid w:val="00CF2759"/>
    <w:rsid w:val="00CF2769"/>
    <w:rsid w:val="00CF2920"/>
    <w:rsid w:val="00CF2984"/>
    <w:rsid w:val="00CF29BD"/>
    <w:rsid w:val="00CF29CC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8D8"/>
    <w:rsid w:val="00CF3A7D"/>
    <w:rsid w:val="00CF3AB0"/>
    <w:rsid w:val="00CF3AE7"/>
    <w:rsid w:val="00CF3ECB"/>
    <w:rsid w:val="00CF4077"/>
    <w:rsid w:val="00CF4648"/>
    <w:rsid w:val="00CF4823"/>
    <w:rsid w:val="00CF4935"/>
    <w:rsid w:val="00CF4BD9"/>
    <w:rsid w:val="00CF4BF5"/>
    <w:rsid w:val="00CF4D34"/>
    <w:rsid w:val="00CF4E63"/>
    <w:rsid w:val="00CF4FB3"/>
    <w:rsid w:val="00CF50AE"/>
    <w:rsid w:val="00CF514F"/>
    <w:rsid w:val="00CF516D"/>
    <w:rsid w:val="00CF55C1"/>
    <w:rsid w:val="00CF57B7"/>
    <w:rsid w:val="00CF58E1"/>
    <w:rsid w:val="00CF5A14"/>
    <w:rsid w:val="00CF5BB9"/>
    <w:rsid w:val="00CF5C00"/>
    <w:rsid w:val="00CF5C53"/>
    <w:rsid w:val="00CF5E89"/>
    <w:rsid w:val="00CF5E98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EDF"/>
    <w:rsid w:val="00CF7F01"/>
    <w:rsid w:val="00D000B6"/>
    <w:rsid w:val="00D00590"/>
    <w:rsid w:val="00D0078B"/>
    <w:rsid w:val="00D00999"/>
    <w:rsid w:val="00D00B2F"/>
    <w:rsid w:val="00D00B58"/>
    <w:rsid w:val="00D00B5A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7F8"/>
    <w:rsid w:val="00D01879"/>
    <w:rsid w:val="00D01907"/>
    <w:rsid w:val="00D0197F"/>
    <w:rsid w:val="00D01C39"/>
    <w:rsid w:val="00D01CCC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7F"/>
    <w:rsid w:val="00D03087"/>
    <w:rsid w:val="00D032F9"/>
    <w:rsid w:val="00D035BB"/>
    <w:rsid w:val="00D036AA"/>
    <w:rsid w:val="00D0371B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4CA1"/>
    <w:rsid w:val="00D04CC5"/>
    <w:rsid w:val="00D04D61"/>
    <w:rsid w:val="00D056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5A9"/>
    <w:rsid w:val="00D0761F"/>
    <w:rsid w:val="00D0782A"/>
    <w:rsid w:val="00D07970"/>
    <w:rsid w:val="00D07BDD"/>
    <w:rsid w:val="00D07D5D"/>
    <w:rsid w:val="00D07DEB"/>
    <w:rsid w:val="00D101DE"/>
    <w:rsid w:val="00D101E4"/>
    <w:rsid w:val="00D10275"/>
    <w:rsid w:val="00D1050D"/>
    <w:rsid w:val="00D105C8"/>
    <w:rsid w:val="00D10CFD"/>
    <w:rsid w:val="00D10EDC"/>
    <w:rsid w:val="00D10EEA"/>
    <w:rsid w:val="00D110DA"/>
    <w:rsid w:val="00D1111B"/>
    <w:rsid w:val="00D11140"/>
    <w:rsid w:val="00D11293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E8A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8FB"/>
    <w:rsid w:val="00D12911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9C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4D7"/>
    <w:rsid w:val="00D17525"/>
    <w:rsid w:val="00D17655"/>
    <w:rsid w:val="00D1788F"/>
    <w:rsid w:val="00D1789B"/>
    <w:rsid w:val="00D17A08"/>
    <w:rsid w:val="00D17C03"/>
    <w:rsid w:val="00D17C05"/>
    <w:rsid w:val="00D17C1A"/>
    <w:rsid w:val="00D17E00"/>
    <w:rsid w:val="00D17E49"/>
    <w:rsid w:val="00D2000B"/>
    <w:rsid w:val="00D201A7"/>
    <w:rsid w:val="00D2052B"/>
    <w:rsid w:val="00D205E9"/>
    <w:rsid w:val="00D20772"/>
    <w:rsid w:val="00D208C7"/>
    <w:rsid w:val="00D209A6"/>
    <w:rsid w:val="00D209EC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7DD"/>
    <w:rsid w:val="00D218DF"/>
    <w:rsid w:val="00D21BC8"/>
    <w:rsid w:val="00D21E68"/>
    <w:rsid w:val="00D21F27"/>
    <w:rsid w:val="00D22139"/>
    <w:rsid w:val="00D22203"/>
    <w:rsid w:val="00D22437"/>
    <w:rsid w:val="00D2244F"/>
    <w:rsid w:val="00D22639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63A"/>
    <w:rsid w:val="00D237C0"/>
    <w:rsid w:val="00D238DA"/>
    <w:rsid w:val="00D23A13"/>
    <w:rsid w:val="00D23AC7"/>
    <w:rsid w:val="00D23BE0"/>
    <w:rsid w:val="00D23DAC"/>
    <w:rsid w:val="00D2400C"/>
    <w:rsid w:val="00D24317"/>
    <w:rsid w:val="00D24359"/>
    <w:rsid w:val="00D2444D"/>
    <w:rsid w:val="00D24937"/>
    <w:rsid w:val="00D24ACA"/>
    <w:rsid w:val="00D24AE9"/>
    <w:rsid w:val="00D24B13"/>
    <w:rsid w:val="00D24C0A"/>
    <w:rsid w:val="00D24CFC"/>
    <w:rsid w:val="00D24D40"/>
    <w:rsid w:val="00D250A4"/>
    <w:rsid w:val="00D2528D"/>
    <w:rsid w:val="00D252FD"/>
    <w:rsid w:val="00D253F6"/>
    <w:rsid w:val="00D254DC"/>
    <w:rsid w:val="00D254E9"/>
    <w:rsid w:val="00D2562D"/>
    <w:rsid w:val="00D25743"/>
    <w:rsid w:val="00D258D9"/>
    <w:rsid w:val="00D25B56"/>
    <w:rsid w:val="00D25C2F"/>
    <w:rsid w:val="00D25C5B"/>
    <w:rsid w:val="00D25F83"/>
    <w:rsid w:val="00D25FCA"/>
    <w:rsid w:val="00D26021"/>
    <w:rsid w:val="00D262A5"/>
    <w:rsid w:val="00D263D9"/>
    <w:rsid w:val="00D26479"/>
    <w:rsid w:val="00D265E0"/>
    <w:rsid w:val="00D26725"/>
    <w:rsid w:val="00D269EB"/>
    <w:rsid w:val="00D26C6E"/>
    <w:rsid w:val="00D26CF3"/>
    <w:rsid w:val="00D270D7"/>
    <w:rsid w:val="00D272E6"/>
    <w:rsid w:val="00D27799"/>
    <w:rsid w:val="00D27DEA"/>
    <w:rsid w:val="00D27E5E"/>
    <w:rsid w:val="00D27E92"/>
    <w:rsid w:val="00D27FBA"/>
    <w:rsid w:val="00D30033"/>
    <w:rsid w:val="00D30050"/>
    <w:rsid w:val="00D3009D"/>
    <w:rsid w:val="00D30206"/>
    <w:rsid w:val="00D302E9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B44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8A2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39D"/>
    <w:rsid w:val="00D368DA"/>
    <w:rsid w:val="00D368DE"/>
    <w:rsid w:val="00D36C0C"/>
    <w:rsid w:val="00D36CCF"/>
    <w:rsid w:val="00D36E54"/>
    <w:rsid w:val="00D37112"/>
    <w:rsid w:val="00D37193"/>
    <w:rsid w:val="00D37213"/>
    <w:rsid w:val="00D3725E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E04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A59"/>
    <w:rsid w:val="00D40C4F"/>
    <w:rsid w:val="00D40E3B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271"/>
    <w:rsid w:val="00D42362"/>
    <w:rsid w:val="00D4265B"/>
    <w:rsid w:val="00D427BA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90B"/>
    <w:rsid w:val="00D46A5E"/>
    <w:rsid w:val="00D46C7D"/>
    <w:rsid w:val="00D4716C"/>
    <w:rsid w:val="00D472A3"/>
    <w:rsid w:val="00D47368"/>
    <w:rsid w:val="00D4736D"/>
    <w:rsid w:val="00D4780F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58E"/>
    <w:rsid w:val="00D508FB"/>
    <w:rsid w:val="00D50966"/>
    <w:rsid w:val="00D509B0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5BB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3C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8C8"/>
    <w:rsid w:val="00D55D56"/>
    <w:rsid w:val="00D55EB1"/>
    <w:rsid w:val="00D56084"/>
    <w:rsid w:val="00D560C0"/>
    <w:rsid w:val="00D56129"/>
    <w:rsid w:val="00D5621D"/>
    <w:rsid w:val="00D56270"/>
    <w:rsid w:val="00D56545"/>
    <w:rsid w:val="00D5655A"/>
    <w:rsid w:val="00D56767"/>
    <w:rsid w:val="00D569BC"/>
    <w:rsid w:val="00D56BB7"/>
    <w:rsid w:val="00D56CAB"/>
    <w:rsid w:val="00D56D14"/>
    <w:rsid w:val="00D56E86"/>
    <w:rsid w:val="00D56F18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6D7"/>
    <w:rsid w:val="00D607BC"/>
    <w:rsid w:val="00D6084C"/>
    <w:rsid w:val="00D60952"/>
    <w:rsid w:val="00D609D6"/>
    <w:rsid w:val="00D60EE0"/>
    <w:rsid w:val="00D612A2"/>
    <w:rsid w:val="00D6154C"/>
    <w:rsid w:val="00D6159D"/>
    <w:rsid w:val="00D6167A"/>
    <w:rsid w:val="00D6170F"/>
    <w:rsid w:val="00D61767"/>
    <w:rsid w:val="00D61EE8"/>
    <w:rsid w:val="00D61F92"/>
    <w:rsid w:val="00D6219C"/>
    <w:rsid w:val="00D621FF"/>
    <w:rsid w:val="00D62273"/>
    <w:rsid w:val="00D6233E"/>
    <w:rsid w:val="00D623A7"/>
    <w:rsid w:val="00D625ED"/>
    <w:rsid w:val="00D62ADD"/>
    <w:rsid w:val="00D62B26"/>
    <w:rsid w:val="00D62D80"/>
    <w:rsid w:val="00D62EDC"/>
    <w:rsid w:val="00D62FF6"/>
    <w:rsid w:val="00D6348F"/>
    <w:rsid w:val="00D6355D"/>
    <w:rsid w:val="00D635F7"/>
    <w:rsid w:val="00D6376F"/>
    <w:rsid w:val="00D63915"/>
    <w:rsid w:val="00D63AA0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50C"/>
    <w:rsid w:val="00D658B5"/>
    <w:rsid w:val="00D65A4A"/>
    <w:rsid w:val="00D65CB2"/>
    <w:rsid w:val="00D65D1B"/>
    <w:rsid w:val="00D66073"/>
    <w:rsid w:val="00D662FD"/>
    <w:rsid w:val="00D66537"/>
    <w:rsid w:val="00D66595"/>
    <w:rsid w:val="00D667A3"/>
    <w:rsid w:val="00D66873"/>
    <w:rsid w:val="00D668EE"/>
    <w:rsid w:val="00D66A4D"/>
    <w:rsid w:val="00D66C08"/>
    <w:rsid w:val="00D66CE9"/>
    <w:rsid w:val="00D66D39"/>
    <w:rsid w:val="00D66F4D"/>
    <w:rsid w:val="00D66F8D"/>
    <w:rsid w:val="00D66FAA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83E"/>
    <w:rsid w:val="00D70C2A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48A"/>
    <w:rsid w:val="00D73508"/>
    <w:rsid w:val="00D736A5"/>
    <w:rsid w:val="00D736B1"/>
    <w:rsid w:val="00D736C0"/>
    <w:rsid w:val="00D738BD"/>
    <w:rsid w:val="00D739C6"/>
    <w:rsid w:val="00D73C91"/>
    <w:rsid w:val="00D73CBB"/>
    <w:rsid w:val="00D73EFF"/>
    <w:rsid w:val="00D74017"/>
    <w:rsid w:val="00D74212"/>
    <w:rsid w:val="00D74458"/>
    <w:rsid w:val="00D744BC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DE5"/>
    <w:rsid w:val="00D77EA1"/>
    <w:rsid w:val="00D77F23"/>
    <w:rsid w:val="00D77FA7"/>
    <w:rsid w:val="00D80129"/>
    <w:rsid w:val="00D801E6"/>
    <w:rsid w:val="00D802A7"/>
    <w:rsid w:val="00D802E9"/>
    <w:rsid w:val="00D80418"/>
    <w:rsid w:val="00D808B6"/>
    <w:rsid w:val="00D80ACC"/>
    <w:rsid w:val="00D80AD4"/>
    <w:rsid w:val="00D80B90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9CC"/>
    <w:rsid w:val="00D81E55"/>
    <w:rsid w:val="00D821D6"/>
    <w:rsid w:val="00D821EB"/>
    <w:rsid w:val="00D8243E"/>
    <w:rsid w:val="00D825B4"/>
    <w:rsid w:val="00D826AF"/>
    <w:rsid w:val="00D8288C"/>
    <w:rsid w:val="00D829FC"/>
    <w:rsid w:val="00D82A72"/>
    <w:rsid w:val="00D82C91"/>
    <w:rsid w:val="00D82CA7"/>
    <w:rsid w:val="00D82D3C"/>
    <w:rsid w:val="00D82D5C"/>
    <w:rsid w:val="00D82D89"/>
    <w:rsid w:val="00D82F90"/>
    <w:rsid w:val="00D83061"/>
    <w:rsid w:val="00D832A0"/>
    <w:rsid w:val="00D8348E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2B4"/>
    <w:rsid w:val="00D865A0"/>
    <w:rsid w:val="00D868BF"/>
    <w:rsid w:val="00D868D1"/>
    <w:rsid w:val="00D869AF"/>
    <w:rsid w:val="00D86A07"/>
    <w:rsid w:val="00D86E4B"/>
    <w:rsid w:val="00D86F17"/>
    <w:rsid w:val="00D870C8"/>
    <w:rsid w:val="00D870DF"/>
    <w:rsid w:val="00D871BD"/>
    <w:rsid w:val="00D878E0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A90"/>
    <w:rsid w:val="00D90C5A"/>
    <w:rsid w:val="00D90CC7"/>
    <w:rsid w:val="00D90F63"/>
    <w:rsid w:val="00D91096"/>
    <w:rsid w:val="00D91104"/>
    <w:rsid w:val="00D91318"/>
    <w:rsid w:val="00D914F1"/>
    <w:rsid w:val="00D9155D"/>
    <w:rsid w:val="00D916BF"/>
    <w:rsid w:val="00D9189E"/>
    <w:rsid w:val="00D919A3"/>
    <w:rsid w:val="00D919A8"/>
    <w:rsid w:val="00D91A6D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2B53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07D"/>
    <w:rsid w:val="00D96207"/>
    <w:rsid w:val="00D963CC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1F9"/>
    <w:rsid w:val="00D974C7"/>
    <w:rsid w:val="00D974F5"/>
    <w:rsid w:val="00D975CD"/>
    <w:rsid w:val="00D977B0"/>
    <w:rsid w:val="00D9798F"/>
    <w:rsid w:val="00D97B45"/>
    <w:rsid w:val="00D97B9F"/>
    <w:rsid w:val="00D97E31"/>
    <w:rsid w:val="00D97E6D"/>
    <w:rsid w:val="00D97F82"/>
    <w:rsid w:val="00DA04FF"/>
    <w:rsid w:val="00DA0741"/>
    <w:rsid w:val="00DA07E4"/>
    <w:rsid w:val="00DA08EC"/>
    <w:rsid w:val="00DA09D1"/>
    <w:rsid w:val="00DA0AA3"/>
    <w:rsid w:val="00DA0B3D"/>
    <w:rsid w:val="00DA0D43"/>
    <w:rsid w:val="00DA0F6E"/>
    <w:rsid w:val="00DA0FC4"/>
    <w:rsid w:val="00DA12ED"/>
    <w:rsid w:val="00DA15C1"/>
    <w:rsid w:val="00DA17DE"/>
    <w:rsid w:val="00DA1999"/>
    <w:rsid w:val="00DA19AE"/>
    <w:rsid w:val="00DA1A44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3E"/>
    <w:rsid w:val="00DA33AD"/>
    <w:rsid w:val="00DA348E"/>
    <w:rsid w:val="00DA36D3"/>
    <w:rsid w:val="00DA39D6"/>
    <w:rsid w:val="00DA3A5E"/>
    <w:rsid w:val="00DA3D40"/>
    <w:rsid w:val="00DA4062"/>
    <w:rsid w:val="00DA432B"/>
    <w:rsid w:val="00DA44AC"/>
    <w:rsid w:val="00DA44C4"/>
    <w:rsid w:val="00DA4772"/>
    <w:rsid w:val="00DA48BB"/>
    <w:rsid w:val="00DA492C"/>
    <w:rsid w:val="00DA4933"/>
    <w:rsid w:val="00DA4988"/>
    <w:rsid w:val="00DA49C4"/>
    <w:rsid w:val="00DA4A9F"/>
    <w:rsid w:val="00DA4C52"/>
    <w:rsid w:val="00DA4E2C"/>
    <w:rsid w:val="00DA4FE9"/>
    <w:rsid w:val="00DA50CD"/>
    <w:rsid w:val="00DA517B"/>
    <w:rsid w:val="00DA525D"/>
    <w:rsid w:val="00DA5296"/>
    <w:rsid w:val="00DA52DA"/>
    <w:rsid w:val="00DA5494"/>
    <w:rsid w:val="00DA551A"/>
    <w:rsid w:val="00DA59F0"/>
    <w:rsid w:val="00DA5A0D"/>
    <w:rsid w:val="00DA5C6F"/>
    <w:rsid w:val="00DA607D"/>
    <w:rsid w:val="00DA60D0"/>
    <w:rsid w:val="00DA6430"/>
    <w:rsid w:val="00DA64B4"/>
    <w:rsid w:val="00DA663A"/>
    <w:rsid w:val="00DA6B42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A"/>
    <w:rsid w:val="00DA7CEC"/>
    <w:rsid w:val="00DA7E78"/>
    <w:rsid w:val="00DA7EEC"/>
    <w:rsid w:val="00DB0029"/>
    <w:rsid w:val="00DB008F"/>
    <w:rsid w:val="00DB0120"/>
    <w:rsid w:val="00DB014A"/>
    <w:rsid w:val="00DB0262"/>
    <w:rsid w:val="00DB0453"/>
    <w:rsid w:val="00DB0864"/>
    <w:rsid w:val="00DB09A6"/>
    <w:rsid w:val="00DB09EB"/>
    <w:rsid w:val="00DB0DB7"/>
    <w:rsid w:val="00DB0E0A"/>
    <w:rsid w:val="00DB0E6D"/>
    <w:rsid w:val="00DB0FB2"/>
    <w:rsid w:val="00DB121D"/>
    <w:rsid w:val="00DB12F7"/>
    <w:rsid w:val="00DB13C4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327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54E"/>
    <w:rsid w:val="00DB4B41"/>
    <w:rsid w:val="00DB4B4E"/>
    <w:rsid w:val="00DB5195"/>
    <w:rsid w:val="00DB51C4"/>
    <w:rsid w:val="00DB52C1"/>
    <w:rsid w:val="00DB553A"/>
    <w:rsid w:val="00DB591A"/>
    <w:rsid w:val="00DB5974"/>
    <w:rsid w:val="00DB5A09"/>
    <w:rsid w:val="00DB5AD1"/>
    <w:rsid w:val="00DB5B45"/>
    <w:rsid w:val="00DB5B4F"/>
    <w:rsid w:val="00DB5C36"/>
    <w:rsid w:val="00DB5C4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CF9"/>
    <w:rsid w:val="00DB6DBB"/>
    <w:rsid w:val="00DB6F11"/>
    <w:rsid w:val="00DB7038"/>
    <w:rsid w:val="00DB708A"/>
    <w:rsid w:val="00DB7110"/>
    <w:rsid w:val="00DB7292"/>
    <w:rsid w:val="00DB72A7"/>
    <w:rsid w:val="00DB7403"/>
    <w:rsid w:val="00DB7429"/>
    <w:rsid w:val="00DB7437"/>
    <w:rsid w:val="00DB79D3"/>
    <w:rsid w:val="00DB7B4A"/>
    <w:rsid w:val="00DB7CC6"/>
    <w:rsid w:val="00DB7CDC"/>
    <w:rsid w:val="00DB7D8F"/>
    <w:rsid w:val="00DB7DB1"/>
    <w:rsid w:val="00DB7EE0"/>
    <w:rsid w:val="00DB7F9C"/>
    <w:rsid w:val="00DB7FEE"/>
    <w:rsid w:val="00DC0140"/>
    <w:rsid w:val="00DC024D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2E83"/>
    <w:rsid w:val="00DC338F"/>
    <w:rsid w:val="00DC33FC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2FF"/>
    <w:rsid w:val="00DC53CA"/>
    <w:rsid w:val="00DC5601"/>
    <w:rsid w:val="00DC5622"/>
    <w:rsid w:val="00DC5651"/>
    <w:rsid w:val="00DC5674"/>
    <w:rsid w:val="00DC57BD"/>
    <w:rsid w:val="00DC58CB"/>
    <w:rsid w:val="00DC5B87"/>
    <w:rsid w:val="00DC5C55"/>
    <w:rsid w:val="00DC5ECD"/>
    <w:rsid w:val="00DC5FAC"/>
    <w:rsid w:val="00DC608F"/>
    <w:rsid w:val="00DC61C9"/>
    <w:rsid w:val="00DC61F7"/>
    <w:rsid w:val="00DC620C"/>
    <w:rsid w:val="00DC64C3"/>
    <w:rsid w:val="00DC65C9"/>
    <w:rsid w:val="00DC6976"/>
    <w:rsid w:val="00DC697A"/>
    <w:rsid w:val="00DC6B6B"/>
    <w:rsid w:val="00DC6B71"/>
    <w:rsid w:val="00DC6BFC"/>
    <w:rsid w:val="00DC7098"/>
    <w:rsid w:val="00DC71F3"/>
    <w:rsid w:val="00DC75AC"/>
    <w:rsid w:val="00DC75F1"/>
    <w:rsid w:val="00DC765E"/>
    <w:rsid w:val="00DC7705"/>
    <w:rsid w:val="00DC792A"/>
    <w:rsid w:val="00DC7F39"/>
    <w:rsid w:val="00DC7F6D"/>
    <w:rsid w:val="00DD01B1"/>
    <w:rsid w:val="00DD01CB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B14"/>
    <w:rsid w:val="00DD1C48"/>
    <w:rsid w:val="00DD1DCA"/>
    <w:rsid w:val="00DD1E95"/>
    <w:rsid w:val="00DD206E"/>
    <w:rsid w:val="00DD23D4"/>
    <w:rsid w:val="00DD2517"/>
    <w:rsid w:val="00DD274D"/>
    <w:rsid w:val="00DD2993"/>
    <w:rsid w:val="00DD2C0D"/>
    <w:rsid w:val="00DD2FD6"/>
    <w:rsid w:val="00DD35AC"/>
    <w:rsid w:val="00DD36FE"/>
    <w:rsid w:val="00DD3757"/>
    <w:rsid w:val="00DD3875"/>
    <w:rsid w:val="00DD3BA2"/>
    <w:rsid w:val="00DD3D15"/>
    <w:rsid w:val="00DD3F02"/>
    <w:rsid w:val="00DD3FFA"/>
    <w:rsid w:val="00DD406C"/>
    <w:rsid w:val="00DD41FE"/>
    <w:rsid w:val="00DD420F"/>
    <w:rsid w:val="00DD4329"/>
    <w:rsid w:val="00DD4B32"/>
    <w:rsid w:val="00DD4D42"/>
    <w:rsid w:val="00DD4F7C"/>
    <w:rsid w:val="00DD4FE1"/>
    <w:rsid w:val="00DD50DF"/>
    <w:rsid w:val="00DD5377"/>
    <w:rsid w:val="00DD53AB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1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685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AAC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7C5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14E"/>
    <w:rsid w:val="00DF026D"/>
    <w:rsid w:val="00DF057D"/>
    <w:rsid w:val="00DF0B54"/>
    <w:rsid w:val="00DF0CC1"/>
    <w:rsid w:val="00DF0E71"/>
    <w:rsid w:val="00DF0EC6"/>
    <w:rsid w:val="00DF126A"/>
    <w:rsid w:val="00DF15DC"/>
    <w:rsid w:val="00DF168E"/>
    <w:rsid w:val="00DF16E8"/>
    <w:rsid w:val="00DF1940"/>
    <w:rsid w:val="00DF19F3"/>
    <w:rsid w:val="00DF1A6C"/>
    <w:rsid w:val="00DF1A99"/>
    <w:rsid w:val="00DF1AAD"/>
    <w:rsid w:val="00DF1AF4"/>
    <w:rsid w:val="00DF1B13"/>
    <w:rsid w:val="00DF1DA9"/>
    <w:rsid w:val="00DF21A9"/>
    <w:rsid w:val="00DF21B7"/>
    <w:rsid w:val="00DF234D"/>
    <w:rsid w:val="00DF24D6"/>
    <w:rsid w:val="00DF25B3"/>
    <w:rsid w:val="00DF26D7"/>
    <w:rsid w:val="00DF2783"/>
    <w:rsid w:val="00DF2E55"/>
    <w:rsid w:val="00DF3019"/>
    <w:rsid w:val="00DF303E"/>
    <w:rsid w:val="00DF30B4"/>
    <w:rsid w:val="00DF31C0"/>
    <w:rsid w:val="00DF35EB"/>
    <w:rsid w:val="00DF369B"/>
    <w:rsid w:val="00DF38C2"/>
    <w:rsid w:val="00DF3B36"/>
    <w:rsid w:val="00DF3C36"/>
    <w:rsid w:val="00DF3D4C"/>
    <w:rsid w:val="00DF42EB"/>
    <w:rsid w:val="00DF42F7"/>
    <w:rsid w:val="00DF435E"/>
    <w:rsid w:val="00DF44B4"/>
    <w:rsid w:val="00DF44B8"/>
    <w:rsid w:val="00DF4684"/>
    <w:rsid w:val="00DF49FC"/>
    <w:rsid w:val="00DF4AD2"/>
    <w:rsid w:val="00DF4B03"/>
    <w:rsid w:val="00DF512F"/>
    <w:rsid w:val="00DF517F"/>
    <w:rsid w:val="00DF51B4"/>
    <w:rsid w:val="00DF5202"/>
    <w:rsid w:val="00DF5233"/>
    <w:rsid w:val="00DF53ED"/>
    <w:rsid w:val="00DF54DB"/>
    <w:rsid w:val="00DF5572"/>
    <w:rsid w:val="00DF5590"/>
    <w:rsid w:val="00DF5677"/>
    <w:rsid w:val="00DF5730"/>
    <w:rsid w:val="00DF5908"/>
    <w:rsid w:val="00DF5BAC"/>
    <w:rsid w:val="00DF5CE0"/>
    <w:rsid w:val="00DF5FF4"/>
    <w:rsid w:val="00DF61D5"/>
    <w:rsid w:val="00DF6238"/>
    <w:rsid w:val="00DF625C"/>
    <w:rsid w:val="00DF62AD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6F2D"/>
    <w:rsid w:val="00DF718A"/>
    <w:rsid w:val="00DF71AF"/>
    <w:rsid w:val="00DF7242"/>
    <w:rsid w:val="00DF76F5"/>
    <w:rsid w:val="00DF77B1"/>
    <w:rsid w:val="00DF7888"/>
    <w:rsid w:val="00DF78DC"/>
    <w:rsid w:val="00DF7A27"/>
    <w:rsid w:val="00DF7E27"/>
    <w:rsid w:val="00DF7F7F"/>
    <w:rsid w:val="00E000DA"/>
    <w:rsid w:val="00E000FD"/>
    <w:rsid w:val="00E00101"/>
    <w:rsid w:val="00E001D3"/>
    <w:rsid w:val="00E00405"/>
    <w:rsid w:val="00E0059B"/>
    <w:rsid w:val="00E00610"/>
    <w:rsid w:val="00E0066E"/>
    <w:rsid w:val="00E0078D"/>
    <w:rsid w:val="00E00806"/>
    <w:rsid w:val="00E00902"/>
    <w:rsid w:val="00E00E76"/>
    <w:rsid w:val="00E00EE0"/>
    <w:rsid w:val="00E00FB5"/>
    <w:rsid w:val="00E0101E"/>
    <w:rsid w:val="00E01661"/>
    <w:rsid w:val="00E016F4"/>
    <w:rsid w:val="00E01867"/>
    <w:rsid w:val="00E01B25"/>
    <w:rsid w:val="00E01D5F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CF6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BBE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3CF"/>
    <w:rsid w:val="00E0551B"/>
    <w:rsid w:val="00E05573"/>
    <w:rsid w:val="00E05846"/>
    <w:rsid w:val="00E05C37"/>
    <w:rsid w:val="00E05C83"/>
    <w:rsid w:val="00E05CBC"/>
    <w:rsid w:val="00E05DC1"/>
    <w:rsid w:val="00E05DE7"/>
    <w:rsid w:val="00E05EE2"/>
    <w:rsid w:val="00E061C3"/>
    <w:rsid w:val="00E0663F"/>
    <w:rsid w:val="00E0667E"/>
    <w:rsid w:val="00E066AC"/>
    <w:rsid w:val="00E066B4"/>
    <w:rsid w:val="00E06815"/>
    <w:rsid w:val="00E06D54"/>
    <w:rsid w:val="00E06E79"/>
    <w:rsid w:val="00E06EBE"/>
    <w:rsid w:val="00E0704E"/>
    <w:rsid w:val="00E070A6"/>
    <w:rsid w:val="00E07203"/>
    <w:rsid w:val="00E07286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AF"/>
    <w:rsid w:val="00E112C7"/>
    <w:rsid w:val="00E114FC"/>
    <w:rsid w:val="00E11542"/>
    <w:rsid w:val="00E11B1F"/>
    <w:rsid w:val="00E1207E"/>
    <w:rsid w:val="00E126B8"/>
    <w:rsid w:val="00E12821"/>
    <w:rsid w:val="00E128F2"/>
    <w:rsid w:val="00E12B17"/>
    <w:rsid w:val="00E12C73"/>
    <w:rsid w:val="00E12F52"/>
    <w:rsid w:val="00E13228"/>
    <w:rsid w:val="00E132BF"/>
    <w:rsid w:val="00E133C6"/>
    <w:rsid w:val="00E1346F"/>
    <w:rsid w:val="00E135B9"/>
    <w:rsid w:val="00E139C5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5FCB"/>
    <w:rsid w:val="00E16046"/>
    <w:rsid w:val="00E162FA"/>
    <w:rsid w:val="00E1637A"/>
    <w:rsid w:val="00E1660C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4FC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87A"/>
    <w:rsid w:val="00E20971"/>
    <w:rsid w:val="00E20A9B"/>
    <w:rsid w:val="00E20B11"/>
    <w:rsid w:val="00E20B35"/>
    <w:rsid w:val="00E20BAB"/>
    <w:rsid w:val="00E20D34"/>
    <w:rsid w:val="00E20DE2"/>
    <w:rsid w:val="00E20E13"/>
    <w:rsid w:val="00E20E5A"/>
    <w:rsid w:val="00E20E90"/>
    <w:rsid w:val="00E20F73"/>
    <w:rsid w:val="00E21016"/>
    <w:rsid w:val="00E2125F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4E4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B0"/>
    <w:rsid w:val="00E24FE6"/>
    <w:rsid w:val="00E25010"/>
    <w:rsid w:val="00E2560E"/>
    <w:rsid w:val="00E2584B"/>
    <w:rsid w:val="00E25B02"/>
    <w:rsid w:val="00E25B95"/>
    <w:rsid w:val="00E25EB0"/>
    <w:rsid w:val="00E25F91"/>
    <w:rsid w:val="00E260B0"/>
    <w:rsid w:val="00E2628B"/>
    <w:rsid w:val="00E26332"/>
    <w:rsid w:val="00E265C3"/>
    <w:rsid w:val="00E2669F"/>
    <w:rsid w:val="00E26A04"/>
    <w:rsid w:val="00E26A48"/>
    <w:rsid w:val="00E26CB7"/>
    <w:rsid w:val="00E26D7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DD0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EDD"/>
    <w:rsid w:val="00E31F36"/>
    <w:rsid w:val="00E31F42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BE5"/>
    <w:rsid w:val="00E33C4A"/>
    <w:rsid w:val="00E33CB1"/>
    <w:rsid w:val="00E33E26"/>
    <w:rsid w:val="00E33EFD"/>
    <w:rsid w:val="00E33F2B"/>
    <w:rsid w:val="00E3404E"/>
    <w:rsid w:val="00E34077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C31"/>
    <w:rsid w:val="00E35D13"/>
    <w:rsid w:val="00E35E89"/>
    <w:rsid w:val="00E35F88"/>
    <w:rsid w:val="00E35F97"/>
    <w:rsid w:val="00E3662B"/>
    <w:rsid w:val="00E36676"/>
    <w:rsid w:val="00E366E8"/>
    <w:rsid w:val="00E36738"/>
    <w:rsid w:val="00E36787"/>
    <w:rsid w:val="00E36879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98"/>
    <w:rsid w:val="00E376E8"/>
    <w:rsid w:val="00E378F2"/>
    <w:rsid w:val="00E37947"/>
    <w:rsid w:val="00E37AB9"/>
    <w:rsid w:val="00E37CC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669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2E2F"/>
    <w:rsid w:val="00E43125"/>
    <w:rsid w:val="00E431AE"/>
    <w:rsid w:val="00E43410"/>
    <w:rsid w:val="00E43424"/>
    <w:rsid w:val="00E43463"/>
    <w:rsid w:val="00E43526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0B"/>
    <w:rsid w:val="00E445A4"/>
    <w:rsid w:val="00E44935"/>
    <w:rsid w:val="00E44A1A"/>
    <w:rsid w:val="00E44C13"/>
    <w:rsid w:val="00E44C55"/>
    <w:rsid w:val="00E44DB2"/>
    <w:rsid w:val="00E44F2B"/>
    <w:rsid w:val="00E4509A"/>
    <w:rsid w:val="00E45171"/>
    <w:rsid w:val="00E451CB"/>
    <w:rsid w:val="00E45253"/>
    <w:rsid w:val="00E4527E"/>
    <w:rsid w:val="00E45281"/>
    <w:rsid w:val="00E45295"/>
    <w:rsid w:val="00E456E9"/>
    <w:rsid w:val="00E45796"/>
    <w:rsid w:val="00E45A97"/>
    <w:rsid w:val="00E45C2C"/>
    <w:rsid w:val="00E45D4D"/>
    <w:rsid w:val="00E45D4F"/>
    <w:rsid w:val="00E45D6A"/>
    <w:rsid w:val="00E45D82"/>
    <w:rsid w:val="00E45EF8"/>
    <w:rsid w:val="00E460B7"/>
    <w:rsid w:val="00E46310"/>
    <w:rsid w:val="00E464C2"/>
    <w:rsid w:val="00E4697C"/>
    <w:rsid w:val="00E46A88"/>
    <w:rsid w:val="00E46AF5"/>
    <w:rsid w:val="00E4704D"/>
    <w:rsid w:val="00E470B0"/>
    <w:rsid w:val="00E470BC"/>
    <w:rsid w:val="00E47378"/>
    <w:rsid w:val="00E473D2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DB6"/>
    <w:rsid w:val="00E50E5C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47"/>
    <w:rsid w:val="00E5298A"/>
    <w:rsid w:val="00E52996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3FC4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17B"/>
    <w:rsid w:val="00E5628E"/>
    <w:rsid w:val="00E562D2"/>
    <w:rsid w:val="00E56427"/>
    <w:rsid w:val="00E56509"/>
    <w:rsid w:val="00E56AB6"/>
    <w:rsid w:val="00E56B7A"/>
    <w:rsid w:val="00E56CDF"/>
    <w:rsid w:val="00E56DD0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A20"/>
    <w:rsid w:val="00E57BD1"/>
    <w:rsid w:val="00E57C23"/>
    <w:rsid w:val="00E57CDF"/>
    <w:rsid w:val="00E57EFC"/>
    <w:rsid w:val="00E60929"/>
    <w:rsid w:val="00E60990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C7B"/>
    <w:rsid w:val="00E61E3F"/>
    <w:rsid w:val="00E6226A"/>
    <w:rsid w:val="00E6230E"/>
    <w:rsid w:val="00E6239F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535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C6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48C"/>
    <w:rsid w:val="00E705B4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C50"/>
    <w:rsid w:val="00E71D77"/>
    <w:rsid w:val="00E720FD"/>
    <w:rsid w:val="00E724CD"/>
    <w:rsid w:val="00E7258F"/>
    <w:rsid w:val="00E726DD"/>
    <w:rsid w:val="00E727DF"/>
    <w:rsid w:val="00E72911"/>
    <w:rsid w:val="00E72B43"/>
    <w:rsid w:val="00E72D5A"/>
    <w:rsid w:val="00E72D81"/>
    <w:rsid w:val="00E72D8E"/>
    <w:rsid w:val="00E73150"/>
    <w:rsid w:val="00E73417"/>
    <w:rsid w:val="00E73486"/>
    <w:rsid w:val="00E7351E"/>
    <w:rsid w:val="00E7355D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28A"/>
    <w:rsid w:val="00E76577"/>
    <w:rsid w:val="00E766B5"/>
    <w:rsid w:val="00E766B7"/>
    <w:rsid w:val="00E7678F"/>
    <w:rsid w:val="00E76959"/>
    <w:rsid w:val="00E76A98"/>
    <w:rsid w:val="00E76B42"/>
    <w:rsid w:val="00E76C11"/>
    <w:rsid w:val="00E76FF4"/>
    <w:rsid w:val="00E7713A"/>
    <w:rsid w:val="00E77235"/>
    <w:rsid w:val="00E77330"/>
    <w:rsid w:val="00E77381"/>
    <w:rsid w:val="00E774C8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6DE"/>
    <w:rsid w:val="00E80AF0"/>
    <w:rsid w:val="00E80BB9"/>
    <w:rsid w:val="00E80C0A"/>
    <w:rsid w:val="00E80C3B"/>
    <w:rsid w:val="00E80D31"/>
    <w:rsid w:val="00E80D88"/>
    <w:rsid w:val="00E80DF5"/>
    <w:rsid w:val="00E80E59"/>
    <w:rsid w:val="00E80F96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64"/>
    <w:rsid w:val="00E824B6"/>
    <w:rsid w:val="00E82587"/>
    <w:rsid w:val="00E825D6"/>
    <w:rsid w:val="00E82783"/>
    <w:rsid w:val="00E828C1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15E"/>
    <w:rsid w:val="00E8423C"/>
    <w:rsid w:val="00E848F1"/>
    <w:rsid w:val="00E84914"/>
    <w:rsid w:val="00E84C44"/>
    <w:rsid w:val="00E84CED"/>
    <w:rsid w:val="00E84D28"/>
    <w:rsid w:val="00E84DCA"/>
    <w:rsid w:val="00E84F07"/>
    <w:rsid w:val="00E84FFE"/>
    <w:rsid w:val="00E852F0"/>
    <w:rsid w:val="00E8535D"/>
    <w:rsid w:val="00E85370"/>
    <w:rsid w:val="00E85376"/>
    <w:rsid w:val="00E856A2"/>
    <w:rsid w:val="00E856A3"/>
    <w:rsid w:val="00E856C5"/>
    <w:rsid w:val="00E856C8"/>
    <w:rsid w:val="00E85855"/>
    <w:rsid w:val="00E85AEE"/>
    <w:rsid w:val="00E860D3"/>
    <w:rsid w:val="00E86109"/>
    <w:rsid w:val="00E86254"/>
    <w:rsid w:val="00E8632D"/>
    <w:rsid w:val="00E8634E"/>
    <w:rsid w:val="00E86369"/>
    <w:rsid w:val="00E8640D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260"/>
    <w:rsid w:val="00E87356"/>
    <w:rsid w:val="00E87404"/>
    <w:rsid w:val="00E876A1"/>
    <w:rsid w:val="00E8791B"/>
    <w:rsid w:val="00E879E3"/>
    <w:rsid w:val="00E87A28"/>
    <w:rsid w:val="00E9007C"/>
    <w:rsid w:val="00E904CF"/>
    <w:rsid w:val="00E90526"/>
    <w:rsid w:val="00E90E37"/>
    <w:rsid w:val="00E914EE"/>
    <w:rsid w:val="00E9159C"/>
    <w:rsid w:val="00E91651"/>
    <w:rsid w:val="00E917D3"/>
    <w:rsid w:val="00E91857"/>
    <w:rsid w:val="00E919AA"/>
    <w:rsid w:val="00E91AE2"/>
    <w:rsid w:val="00E91CAD"/>
    <w:rsid w:val="00E91CB0"/>
    <w:rsid w:val="00E91D6F"/>
    <w:rsid w:val="00E91F34"/>
    <w:rsid w:val="00E92049"/>
    <w:rsid w:val="00E9211A"/>
    <w:rsid w:val="00E92240"/>
    <w:rsid w:val="00E9237E"/>
    <w:rsid w:val="00E92406"/>
    <w:rsid w:val="00E92678"/>
    <w:rsid w:val="00E927B8"/>
    <w:rsid w:val="00E92830"/>
    <w:rsid w:val="00E928BB"/>
    <w:rsid w:val="00E92941"/>
    <w:rsid w:val="00E92C9D"/>
    <w:rsid w:val="00E92CF4"/>
    <w:rsid w:val="00E93301"/>
    <w:rsid w:val="00E933B4"/>
    <w:rsid w:val="00E9345F"/>
    <w:rsid w:val="00E934BD"/>
    <w:rsid w:val="00E9353F"/>
    <w:rsid w:val="00E93B84"/>
    <w:rsid w:val="00E93BB7"/>
    <w:rsid w:val="00E945E5"/>
    <w:rsid w:val="00E946A8"/>
    <w:rsid w:val="00E94874"/>
    <w:rsid w:val="00E94910"/>
    <w:rsid w:val="00E9496B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778"/>
    <w:rsid w:val="00E969E1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71A"/>
    <w:rsid w:val="00EA0C4C"/>
    <w:rsid w:val="00EA0C68"/>
    <w:rsid w:val="00EA0DD5"/>
    <w:rsid w:val="00EA1013"/>
    <w:rsid w:val="00EA104B"/>
    <w:rsid w:val="00EA1194"/>
    <w:rsid w:val="00EA174A"/>
    <w:rsid w:val="00EA197C"/>
    <w:rsid w:val="00EA1996"/>
    <w:rsid w:val="00EA1CF5"/>
    <w:rsid w:val="00EA1CFF"/>
    <w:rsid w:val="00EA1DC9"/>
    <w:rsid w:val="00EA1FBB"/>
    <w:rsid w:val="00EA2011"/>
    <w:rsid w:val="00EA206C"/>
    <w:rsid w:val="00EA24AF"/>
    <w:rsid w:val="00EA24C7"/>
    <w:rsid w:val="00EA2681"/>
    <w:rsid w:val="00EA279D"/>
    <w:rsid w:val="00EA27D6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B7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59B5"/>
    <w:rsid w:val="00EA5E5E"/>
    <w:rsid w:val="00EA60B1"/>
    <w:rsid w:val="00EA63DF"/>
    <w:rsid w:val="00EA67F2"/>
    <w:rsid w:val="00EA69FB"/>
    <w:rsid w:val="00EA6AD7"/>
    <w:rsid w:val="00EA6B59"/>
    <w:rsid w:val="00EA6BF9"/>
    <w:rsid w:val="00EA6C6E"/>
    <w:rsid w:val="00EA7021"/>
    <w:rsid w:val="00EA7217"/>
    <w:rsid w:val="00EA7252"/>
    <w:rsid w:val="00EA7327"/>
    <w:rsid w:val="00EA7397"/>
    <w:rsid w:val="00EA7422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5A8"/>
    <w:rsid w:val="00EB1931"/>
    <w:rsid w:val="00EB195E"/>
    <w:rsid w:val="00EB1D62"/>
    <w:rsid w:val="00EB1F10"/>
    <w:rsid w:val="00EB2294"/>
    <w:rsid w:val="00EB23A6"/>
    <w:rsid w:val="00EB249E"/>
    <w:rsid w:val="00EB2902"/>
    <w:rsid w:val="00EB2AB1"/>
    <w:rsid w:val="00EB2AB5"/>
    <w:rsid w:val="00EB2C06"/>
    <w:rsid w:val="00EB2CB2"/>
    <w:rsid w:val="00EB2D1E"/>
    <w:rsid w:val="00EB2D2A"/>
    <w:rsid w:val="00EB2F70"/>
    <w:rsid w:val="00EB2FB4"/>
    <w:rsid w:val="00EB3083"/>
    <w:rsid w:val="00EB32A2"/>
    <w:rsid w:val="00EB3329"/>
    <w:rsid w:val="00EB38A0"/>
    <w:rsid w:val="00EB38D9"/>
    <w:rsid w:val="00EB3989"/>
    <w:rsid w:val="00EB3A71"/>
    <w:rsid w:val="00EB3A8A"/>
    <w:rsid w:val="00EB3CD8"/>
    <w:rsid w:val="00EB3F48"/>
    <w:rsid w:val="00EB4011"/>
    <w:rsid w:val="00EB42FB"/>
    <w:rsid w:val="00EB4330"/>
    <w:rsid w:val="00EB43F9"/>
    <w:rsid w:val="00EB4AF1"/>
    <w:rsid w:val="00EB4C72"/>
    <w:rsid w:val="00EB4D12"/>
    <w:rsid w:val="00EB4F99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241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6D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2C02"/>
    <w:rsid w:val="00EC2E0E"/>
    <w:rsid w:val="00EC3235"/>
    <w:rsid w:val="00EC3448"/>
    <w:rsid w:val="00EC35D6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A86"/>
    <w:rsid w:val="00EC7C12"/>
    <w:rsid w:val="00EC7CA2"/>
    <w:rsid w:val="00EC7CD2"/>
    <w:rsid w:val="00ED0259"/>
    <w:rsid w:val="00ED0283"/>
    <w:rsid w:val="00ED0412"/>
    <w:rsid w:val="00ED0539"/>
    <w:rsid w:val="00ED058A"/>
    <w:rsid w:val="00ED068D"/>
    <w:rsid w:val="00ED073D"/>
    <w:rsid w:val="00ED07A1"/>
    <w:rsid w:val="00ED07EA"/>
    <w:rsid w:val="00ED0CB8"/>
    <w:rsid w:val="00ED0F34"/>
    <w:rsid w:val="00ED14AE"/>
    <w:rsid w:val="00ED159A"/>
    <w:rsid w:val="00ED16C7"/>
    <w:rsid w:val="00ED1945"/>
    <w:rsid w:val="00ED197C"/>
    <w:rsid w:val="00ED1BB5"/>
    <w:rsid w:val="00ED1DBE"/>
    <w:rsid w:val="00ED1E39"/>
    <w:rsid w:val="00ED233D"/>
    <w:rsid w:val="00ED24E9"/>
    <w:rsid w:val="00ED2668"/>
    <w:rsid w:val="00ED2777"/>
    <w:rsid w:val="00ED27AE"/>
    <w:rsid w:val="00ED2A04"/>
    <w:rsid w:val="00ED2C12"/>
    <w:rsid w:val="00ED2C66"/>
    <w:rsid w:val="00ED3015"/>
    <w:rsid w:val="00ED3043"/>
    <w:rsid w:val="00ED30B2"/>
    <w:rsid w:val="00ED3271"/>
    <w:rsid w:val="00ED3342"/>
    <w:rsid w:val="00ED34FF"/>
    <w:rsid w:val="00ED361E"/>
    <w:rsid w:val="00ED366C"/>
    <w:rsid w:val="00ED3756"/>
    <w:rsid w:val="00ED378C"/>
    <w:rsid w:val="00ED38C4"/>
    <w:rsid w:val="00ED39FE"/>
    <w:rsid w:val="00ED3AEB"/>
    <w:rsid w:val="00ED3BF8"/>
    <w:rsid w:val="00ED3D0E"/>
    <w:rsid w:val="00ED3D52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4B66"/>
    <w:rsid w:val="00ED53B9"/>
    <w:rsid w:val="00ED5426"/>
    <w:rsid w:val="00ED55C0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5C4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39C"/>
    <w:rsid w:val="00EE049B"/>
    <w:rsid w:val="00EE06F7"/>
    <w:rsid w:val="00EE08F7"/>
    <w:rsid w:val="00EE09EB"/>
    <w:rsid w:val="00EE0DBE"/>
    <w:rsid w:val="00EE0E52"/>
    <w:rsid w:val="00EE0EC7"/>
    <w:rsid w:val="00EE1058"/>
    <w:rsid w:val="00EE10D0"/>
    <w:rsid w:val="00EE1463"/>
    <w:rsid w:val="00EE1517"/>
    <w:rsid w:val="00EE17CD"/>
    <w:rsid w:val="00EE19AF"/>
    <w:rsid w:val="00EE1AD4"/>
    <w:rsid w:val="00EE1C2E"/>
    <w:rsid w:val="00EE1DDF"/>
    <w:rsid w:val="00EE1E31"/>
    <w:rsid w:val="00EE2007"/>
    <w:rsid w:val="00EE203D"/>
    <w:rsid w:val="00EE20ED"/>
    <w:rsid w:val="00EE221F"/>
    <w:rsid w:val="00EE227D"/>
    <w:rsid w:val="00EE2344"/>
    <w:rsid w:val="00EE23D9"/>
    <w:rsid w:val="00EE2BE4"/>
    <w:rsid w:val="00EE2C7D"/>
    <w:rsid w:val="00EE2EA1"/>
    <w:rsid w:val="00EE31E7"/>
    <w:rsid w:val="00EE3355"/>
    <w:rsid w:val="00EE340F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864"/>
    <w:rsid w:val="00EE49D7"/>
    <w:rsid w:val="00EE4A02"/>
    <w:rsid w:val="00EE4DB6"/>
    <w:rsid w:val="00EE4FC3"/>
    <w:rsid w:val="00EE53A6"/>
    <w:rsid w:val="00EE552F"/>
    <w:rsid w:val="00EE5582"/>
    <w:rsid w:val="00EE5729"/>
    <w:rsid w:val="00EE578D"/>
    <w:rsid w:val="00EE58E0"/>
    <w:rsid w:val="00EE5DEF"/>
    <w:rsid w:val="00EE5DF8"/>
    <w:rsid w:val="00EE5E38"/>
    <w:rsid w:val="00EE5FE1"/>
    <w:rsid w:val="00EE6149"/>
    <w:rsid w:val="00EE623C"/>
    <w:rsid w:val="00EE636F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BEA"/>
    <w:rsid w:val="00EF0DC8"/>
    <w:rsid w:val="00EF0F37"/>
    <w:rsid w:val="00EF0F76"/>
    <w:rsid w:val="00EF1043"/>
    <w:rsid w:val="00EF111E"/>
    <w:rsid w:val="00EF11C4"/>
    <w:rsid w:val="00EF12D3"/>
    <w:rsid w:val="00EF1723"/>
    <w:rsid w:val="00EF17AC"/>
    <w:rsid w:val="00EF1923"/>
    <w:rsid w:val="00EF1AF6"/>
    <w:rsid w:val="00EF1BD9"/>
    <w:rsid w:val="00EF1E39"/>
    <w:rsid w:val="00EF2139"/>
    <w:rsid w:val="00EF2363"/>
    <w:rsid w:val="00EF2398"/>
    <w:rsid w:val="00EF2443"/>
    <w:rsid w:val="00EF27C9"/>
    <w:rsid w:val="00EF29DA"/>
    <w:rsid w:val="00EF2A06"/>
    <w:rsid w:val="00EF2AD3"/>
    <w:rsid w:val="00EF30B9"/>
    <w:rsid w:val="00EF3109"/>
    <w:rsid w:val="00EF32CB"/>
    <w:rsid w:val="00EF354A"/>
    <w:rsid w:val="00EF371B"/>
    <w:rsid w:val="00EF38E0"/>
    <w:rsid w:val="00EF3967"/>
    <w:rsid w:val="00EF3CE1"/>
    <w:rsid w:val="00EF3E2E"/>
    <w:rsid w:val="00EF3E58"/>
    <w:rsid w:val="00EF3F19"/>
    <w:rsid w:val="00EF4057"/>
    <w:rsid w:val="00EF41E6"/>
    <w:rsid w:val="00EF437E"/>
    <w:rsid w:val="00EF442A"/>
    <w:rsid w:val="00EF4539"/>
    <w:rsid w:val="00EF458D"/>
    <w:rsid w:val="00EF46CB"/>
    <w:rsid w:val="00EF47E6"/>
    <w:rsid w:val="00EF48DA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80"/>
    <w:rsid w:val="00EF51B8"/>
    <w:rsid w:val="00EF5548"/>
    <w:rsid w:val="00EF572D"/>
    <w:rsid w:val="00EF577F"/>
    <w:rsid w:val="00EF57CC"/>
    <w:rsid w:val="00EF58AA"/>
    <w:rsid w:val="00EF590E"/>
    <w:rsid w:val="00EF5AED"/>
    <w:rsid w:val="00EF5C5E"/>
    <w:rsid w:val="00EF5DED"/>
    <w:rsid w:val="00EF5E5E"/>
    <w:rsid w:val="00EF5EA6"/>
    <w:rsid w:val="00EF5F2B"/>
    <w:rsid w:val="00EF610D"/>
    <w:rsid w:val="00EF61E6"/>
    <w:rsid w:val="00EF6292"/>
    <w:rsid w:val="00EF6435"/>
    <w:rsid w:val="00EF647F"/>
    <w:rsid w:val="00EF64C8"/>
    <w:rsid w:val="00EF65E7"/>
    <w:rsid w:val="00EF6769"/>
    <w:rsid w:val="00EF677D"/>
    <w:rsid w:val="00EF6B08"/>
    <w:rsid w:val="00EF6B71"/>
    <w:rsid w:val="00EF6D38"/>
    <w:rsid w:val="00EF6E0E"/>
    <w:rsid w:val="00EF6EC4"/>
    <w:rsid w:val="00EF6FF6"/>
    <w:rsid w:val="00EF6FF7"/>
    <w:rsid w:val="00EF7009"/>
    <w:rsid w:val="00EF709A"/>
    <w:rsid w:val="00EF735C"/>
    <w:rsid w:val="00EF739D"/>
    <w:rsid w:val="00EF7573"/>
    <w:rsid w:val="00EF7625"/>
    <w:rsid w:val="00EF769C"/>
    <w:rsid w:val="00EF76D7"/>
    <w:rsid w:val="00EF77A1"/>
    <w:rsid w:val="00EF798A"/>
    <w:rsid w:val="00EF7D21"/>
    <w:rsid w:val="00EF7D98"/>
    <w:rsid w:val="00EF7DCC"/>
    <w:rsid w:val="00EF7DD9"/>
    <w:rsid w:val="00EF7E34"/>
    <w:rsid w:val="00F0004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0B2"/>
    <w:rsid w:val="00F013A0"/>
    <w:rsid w:val="00F01546"/>
    <w:rsid w:val="00F016DB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2E0B"/>
    <w:rsid w:val="00F0301A"/>
    <w:rsid w:val="00F030F8"/>
    <w:rsid w:val="00F0315C"/>
    <w:rsid w:val="00F03162"/>
    <w:rsid w:val="00F0319B"/>
    <w:rsid w:val="00F031A4"/>
    <w:rsid w:val="00F03296"/>
    <w:rsid w:val="00F03492"/>
    <w:rsid w:val="00F036D3"/>
    <w:rsid w:val="00F038E3"/>
    <w:rsid w:val="00F03AF2"/>
    <w:rsid w:val="00F03B82"/>
    <w:rsid w:val="00F03DBA"/>
    <w:rsid w:val="00F03EA2"/>
    <w:rsid w:val="00F03EB2"/>
    <w:rsid w:val="00F03EF9"/>
    <w:rsid w:val="00F04129"/>
    <w:rsid w:val="00F04388"/>
    <w:rsid w:val="00F044E8"/>
    <w:rsid w:val="00F046E3"/>
    <w:rsid w:val="00F04782"/>
    <w:rsid w:val="00F04841"/>
    <w:rsid w:val="00F04C04"/>
    <w:rsid w:val="00F04CC7"/>
    <w:rsid w:val="00F050AC"/>
    <w:rsid w:val="00F050D4"/>
    <w:rsid w:val="00F052D9"/>
    <w:rsid w:val="00F05670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B2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1A4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69E"/>
    <w:rsid w:val="00F11714"/>
    <w:rsid w:val="00F117F8"/>
    <w:rsid w:val="00F11955"/>
    <w:rsid w:val="00F119BF"/>
    <w:rsid w:val="00F119F8"/>
    <w:rsid w:val="00F11DE1"/>
    <w:rsid w:val="00F11FB8"/>
    <w:rsid w:val="00F1201E"/>
    <w:rsid w:val="00F122ED"/>
    <w:rsid w:val="00F12360"/>
    <w:rsid w:val="00F125F1"/>
    <w:rsid w:val="00F126E8"/>
    <w:rsid w:val="00F127F9"/>
    <w:rsid w:val="00F1287B"/>
    <w:rsid w:val="00F129A1"/>
    <w:rsid w:val="00F12A46"/>
    <w:rsid w:val="00F12A92"/>
    <w:rsid w:val="00F12C68"/>
    <w:rsid w:val="00F12CFE"/>
    <w:rsid w:val="00F1306E"/>
    <w:rsid w:val="00F13269"/>
    <w:rsid w:val="00F1326F"/>
    <w:rsid w:val="00F133B6"/>
    <w:rsid w:val="00F13610"/>
    <w:rsid w:val="00F13691"/>
    <w:rsid w:val="00F137D0"/>
    <w:rsid w:val="00F13B01"/>
    <w:rsid w:val="00F13C1A"/>
    <w:rsid w:val="00F13D6A"/>
    <w:rsid w:val="00F13E93"/>
    <w:rsid w:val="00F13F1D"/>
    <w:rsid w:val="00F13FBE"/>
    <w:rsid w:val="00F1414E"/>
    <w:rsid w:val="00F141F3"/>
    <w:rsid w:val="00F1437D"/>
    <w:rsid w:val="00F143DE"/>
    <w:rsid w:val="00F144A0"/>
    <w:rsid w:val="00F144D9"/>
    <w:rsid w:val="00F1457D"/>
    <w:rsid w:val="00F146B4"/>
    <w:rsid w:val="00F149AC"/>
    <w:rsid w:val="00F14BBF"/>
    <w:rsid w:val="00F14C30"/>
    <w:rsid w:val="00F14D5D"/>
    <w:rsid w:val="00F14DB1"/>
    <w:rsid w:val="00F14E8C"/>
    <w:rsid w:val="00F15122"/>
    <w:rsid w:val="00F15199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9B7"/>
    <w:rsid w:val="00F17A3F"/>
    <w:rsid w:val="00F17A45"/>
    <w:rsid w:val="00F17CF5"/>
    <w:rsid w:val="00F17D0A"/>
    <w:rsid w:val="00F17F8B"/>
    <w:rsid w:val="00F200FB"/>
    <w:rsid w:val="00F202AA"/>
    <w:rsid w:val="00F20378"/>
    <w:rsid w:val="00F206A4"/>
    <w:rsid w:val="00F208CE"/>
    <w:rsid w:val="00F20B0B"/>
    <w:rsid w:val="00F20B14"/>
    <w:rsid w:val="00F20C25"/>
    <w:rsid w:val="00F20EE0"/>
    <w:rsid w:val="00F211F9"/>
    <w:rsid w:val="00F215D2"/>
    <w:rsid w:val="00F21AFD"/>
    <w:rsid w:val="00F21BB9"/>
    <w:rsid w:val="00F21DC6"/>
    <w:rsid w:val="00F21F38"/>
    <w:rsid w:val="00F21FE6"/>
    <w:rsid w:val="00F225E6"/>
    <w:rsid w:val="00F226BD"/>
    <w:rsid w:val="00F2287F"/>
    <w:rsid w:val="00F22B65"/>
    <w:rsid w:val="00F22C25"/>
    <w:rsid w:val="00F22CDD"/>
    <w:rsid w:val="00F23195"/>
    <w:rsid w:val="00F231F1"/>
    <w:rsid w:val="00F231FD"/>
    <w:rsid w:val="00F2327A"/>
    <w:rsid w:val="00F2333E"/>
    <w:rsid w:val="00F234AA"/>
    <w:rsid w:val="00F234F8"/>
    <w:rsid w:val="00F23511"/>
    <w:rsid w:val="00F2354A"/>
    <w:rsid w:val="00F235EF"/>
    <w:rsid w:val="00F23656"/>
    <w:rsid w:val="00F239CD"/>
    <w:rsid w:val="00F23C15"/>
    <w:rsid w:val="00F23C98"/>
    <w:rsid w:val="00F23FF1"/>
    <w:rsid w:val="00F2408D"/>
    <w:rsid w:val="00F24837"/>
    <w:rsid w:val="00F24934"/>
    <w:rsid w:val="00F24ABB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6EC8"/>
    <w:rsid w:val="00F270CA"/>
    <w:rsid w:val="00F2729C"/>
    <w:rsid w:val="00F27306"/>
    <w:rsid w:val="00F27580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C32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5F7"/>
    <w:rsid w:val="00F32607"/>
    <w:rsid w:val="00F32CA3"/>
    <w:rsid w:val="00F32E25"/>
    <w:rsid w:val="00F32F11"/>
    <w:rsid w:val="00F33167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DD6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889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6B3"/>
    <w:rsid w:val="00F377B4"/>
    <w:rsid w:val="00F37B4F"/>
    <w:rsid w:val="00F37CE4"/>
    <w:rsid w:val="00F4008B"/>
    <w:rsid w:val="00F408B1"/>
    <w:rsid w:val="00F408E4"/>
    <w:rsid w:val="00F40A8F"/>
    <w:rsid w:val="00F40A90"/>
    <w:rsid w:val="00F40B5B"/>
    <w:rsid w:val="00F40B61"/>
    <w:rsid w:val="00F40DD7"/>
    <w:rsid w:val="00F40F75"/>
    <w:rsid w:val="00F4131E"/>
    <w:rsid w:val="00F41492"/>
    <w:rsid w:val="00F415BF"/>
    <w:rsid w:val="00F416D3"/>
    <w:rsid w:val="00F41773"/>
    <w:rsid w:val="00F41847"/>
    <w:rsid w:val="00F41869"/>
    <w:rsid w:val="00F418B0"/>
    <w:rsid w:val="00F41944"/>
    <w:rsid w:val="00F41BD2"/>
    <w:rsid w:val="00F41BE5"/>
    <w:rsid w:val="00F41C65"/>
    <w:rsid w:val="00F41D09"/>
    <w:rsid w:val="00F4217A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8BF"/>
    <w:rsid w:val="00F4497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10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5AB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1F"/>
    <w:rsid w:val="00F5115E"/>
    <w:rsid w:val="00F5117A"/>
    <w:rsid w:val="00F511CF"/>
    <w:rsid w:val="00F512BA"/>
    <w:rsid w:val="00F513D0"/>
    <w:rsid w:val="00F5142B"/>
    <w:rsid w:val="00F51673"/>
    <w:rsid w:val="00F51926"/>
    <w:rsid w:val="00F51B9A"/>
    <w:rsid w:val="00F51C87"/>
    <w:rsid w:val="00F51CCD"/>
    <w:rsid w:val="00F51D7E"/>
    <w:rsid w:val="00F51D9A"/>
    <w:rsid w:val="00F51E9D"/>
    <w:rsid w:val="00F5206F"/>
    <w:rsid w:val="00F520FD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2CF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4F90"/>
    <w:rsid w:val="00F5512E"/>
    <w:rsid w:val="00F55173"/>
    <w:rsid w:val="00F552C6"/>
    <w:rsid w:val="00F55395"/>
    <w:rsid w:val="00F55407"/>
    <w:rsid w:val="00F5544D"/>
    <w:rsid w:val="00F55572"/>
    <w:rsid w:val="00F55BDE"/>
    <w:rsid w:val="00F55EF3"/>
    <w:rsid w:val="00F55FF4"/>
    <w:rsid w:val="00F5605F"/>
    <w:rsid w:val="00F56160"/>
    <w:rsid w:val="00F561E0"/>
    <w:rsid w:val="00F56383"/>
    <w:rsid w:val="00F56507"/>
    <w:rsid w:val="00F565B4"/>
    <w:rsid w:val="00F5663D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433"/>
    <w:rsid w:val="00F627D4"/>
    <w:rsid w:val="00F62B46"/>
    <w:rsid w:val="00F62B87"/>
    <w:rsid w:val="00F62E05"/>
    <w:rsid w:val="00F630DE"/>
    <w:rsid w:val="00F63919"/>
    <w:rsid w:val="00F63A31"/>
    <w:rsid w:val="00F63D90"/>
    <w:rsid w:val="00F63DCC"/>
    <w:rsid w:val="00F63F33"/>
    <w:rsid w:val="00F6423F"/>
    <w:rsid w:val="00F64401"/>
    <w:rsid w:val="00F644A2"/>
    <w:rsid w:val="00F64A36"/>
    <w:rsid w:val="00F64B65"/>
    <w:rsid w:val="00F64C0C"/>
    <w:rsid w:val="00F64C0F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03"/>
    <w:rsid w:val="00F661CA"/>
    <w:rsid w:val="00F66427"/>
    <w:rsid w:val="00F6644C"/>
    <w:rsid w:val="00F6666A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AA4"/>
    <w:rsid w:val="00F70B7C"/>
    <w:rsid w:val="00F70D8C"/>
    <w:rsid w:val="00F70FF0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6B"/>
    <w:rsid w:val="00F729AF"/>
    <w:rsid w:val="00F72BEF"/>
    <w:rsid w:val="00F7308A"/>
    <w:rsid w:val="00F733B8"/>
    <w:rsid w:val="00F733C4"/>
    <w:rsid w:val="00F73464"/>
    <w:rsid w:val="00F7364C"/>
    <w:rsid w:val="00F73651"/>
    <w:rsid w:val="00F73718"/>
    <w:rsid w:val="00F73BD2"/>
    <w:rsid w:val="00F73C0B"/>
    <w:rsid w:val="00F73CBD"/>
    <w:rsid w:val="00F7419E"/>
    <w:rsid w:val="00F74265"/>
    <w:rsid w:val="00F742BC"/>
    <w:rsid w:val="00F74315"/>
    <w:rsid w:val="00F7433C"/>
    <w:rsid w:val="00F743B6"/>
    <w:rsid w:val="00F74473"/>
    <w:rsid w:val="00F746B4"/>
    <w:rsid w:val="00F748F6"/>
    <w:rsid w:val="00F74BA8"/>
    <w:rsid w:val="00F74C86"/>
    <w:rsid w:val="00F74E33"/>
    <w:rsid w:val="00F7514E"/>
    <w:rsid w:val="00F754E7"/>
    <w:rsid w:val="00F7567F"/>
    <w:rsid w:val="00F7589A"/>
    <w:rsid w:val="00F75A85"/>
    <w:rsid w:val="00F75B5D"/>
    <w:rsid w:val="00F75D2E"/>
    <w:rsid w:val="00F75E82"/>
    <w:rsid w:val="00F76B81"/>
    <w:rsid w:val="00F76BEC"/>
    <w:rsid w:val="00F770AB"/>
    <w:rsid w:val="00F772A6"/>
    <w:rsid w:val="00F7768F"/>
    <w:rsid w:val="00F77761"/>
    <w:rsid w:val="00F777B9"/>
    <w:rsid w:val="00F777C6"/>
    <w:rsid w:val="00F778A7"/>
    <w:rsid w:val="00F77A3E"/>
    <w:rsid w:val="00F77C5C"/>
    <w:rsid w:val="00F8004E"/>
    <w:rsid w:val="00F800D5"/>
    <w:rsid w:val="00F8014B"/>
    <w:rsid w:val="00F801D8"/>
    <w:rsid w:val="00F801EC"/>
    <w:rsid w:val="00F8044E"/>
    <w:rsid w:val="00F804F1"/>
    <w:rsid w:val="00F8053A"/>
    <w:rsid w:val="00F808C9"/>
    <w:rsid w:val="00F80A1B"/>
    <w:rsid w:val="00F80E07"/>
    <w:rsid w:val="00F8109C"/>
    <w:rsid w:val="00F8123E"/>
    <w:rsid w:val="00F812D4"/>
    <w:rsid w:val="00F813A5"/>
    <w:rsid w:val="00F8152A"/>
    <w:rsid w:val="00F81792"/>
    <w:rsid w:val="00F81895"/>
    <w:rsid w:val="00F81AF8"/>
    <w:rsid w:val="00F81BFB"/>
    <w:rsid w:val="00F81EA0"/>
    <w:rsid w:val="00F81ECF"/>
    <w:rsid w:val="00F81ED6"/>
    <w:rsid w:val="00F8216F"/>
    <w:rsid w:val="00F821A1"/>
    <w:rsid w:val="00F8282A"/>
    <w:rsid w:val="00F828E6"/>
    <w:rsid w:val="00F829DE"/>
    <w:rsid w:val="00F82B3D"/>
    <w:rsid w:val="00F82D23"/>
    <w:rsid w:val="00F82EAF"/>
    <w:rsid w:val="00F83045"/>
    <w:rsid w:val="00F835AC"/>
    <w:rsid w:val="00F8373A"/>
    <w:rsid w:val="00F83E56"/>
    <w:rsid w:val="00F840C9"/>
    <w:rsid w:val="00F840CB"/>
    <w:rsid w:val="00F840E4"/>
    <w:rsid w:val="00F841C8"/>
    <w:rsid w:val="00F84495"/>
    <w:rsid w:val="00F844DB"/>
    <w:rsid w:val="00F84758"/>
    <w:rsid w:val="00F847DE"/>
    <w:rsid w:val="00F84963"/>
    <w:rsid w:val="00F84A0F"/>
    <w:rsid w:val="00F84A61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38"/>
    <w:rsid w:val="00F8604D"/>
    <w:rsid w:val="00F8615B"/>
    <w:rsid w:val="00F86166"/>
    <w:rsid w:val="00F8622E"/>
    <w:rsid w:val="00F864EC"/>
    <w:rsid w:val="00F865D7"/>
    <w:rsid w:val="00F86820"/>
    <w:rsid w:val="00F86B70"/>
    <w:rsid w:val="00F86C33"/>
    <w:rsid w:val="00F86C85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0DF"/>
    <w:rsid w:val="00F90224"/>
    <w:rsid w:val="00F905BF"/>
    <w:rsid w:val="00F906FC"/>
    <w:rsid w:val="00F90D6F"/>
    <w:rsid w:val="00F90D72"/>
    <w:rsid w:val="00F90DE3"/>
    <w:rsid w:val="00F90EC6"/>
    <w:rsid w:val="00F910D6"/>
    <w:rsid w:val="00F911DA"/>
    <w:rsid w:val="00F9125E"/>
    <w:rsid w:val="00F91375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114"/>
    <w:rsid w:val="00F922B2"/>
    <w:rsid w:val="00F925AB"/>
    <w:rsid w:val="00F925D2"/>
    <w:rsid w:val="00F92679"/>
    <w:rsid w:val="00F9269E"/>
    <w:rsid w:val="00F926ED"/>
    <w:rsid w:val="00F926F0"/>
    <w:rsid w:val="00F9274F"/>
    <w:rsid w:val="00F9288E"/>
    <w:rsid w:val="00F928AC"/>
    <w:rsid w:val="00F928D1"/>
    <w:rsid w:val="00F92902"/>
    <w:rsid w:val="00F92A3E"/>
    <w:rsid w:val="00F92AA7"/>
    <w:rsid w:val="00F92DF1"/>
    <w:rsid w:val="00F92E63"/>
    <w:rsid w:val="00F92EEB"/>
    <w:rsid w:val="00F92EEE"/>
    <w:rsid w:val="00F92FB4"/>
    <w:rsid w:val="00F9309F"/>
    <w:rsid w:val="00F930CF"/>
    <w:rsid w:val="00F933FC"/>
    <w:rsid w:val="00F93407"/>
    <w:rsid w:val="00F934F4"/>
    <w:rsid w:val="00F9360C"/>
    <w:rsid w:val="00F9379A"/>
    <w:rsid w:val="00F93E43"/>
    <w:rsid w:val="00F93EA0"/>
    <w:rsid w:val="00F93FAF"/>
    <w:rsid w:val="00F9414A"/>
    <w:rsid w:val="00F941D9"/>
    <w:rsid w:val="00F9428F"/>
    <w:rsid w:val="00F9433B"/>
    <w:rsid w:val="00F94415"/>
    <w:rsid w:val="00F944BD"/>
    <w:rsid w:val="00F945F8"/>
    <w:rsid w:val="00F94606"/>
    <w:rsid w:val="00F9468F"/>
    <w:rsid w:val="00F946F0"/>
    <w:rsid w:val="00F94AB4"/>
    <w:rsid w:val="00F94E45"/>
    <w:rsid w:val="00F94E4B"/>
    <w:rsid w:val="00F9512B"/>
    <w:rsid w:val="00F95132"/>
    <w:rsid w:val="00F9521E"/>
    <w:rsid w:val="00F95247"/>
    <w:rsid w:val="00F9526B"/>
    <w:rsid w:val="00F953C1"/>
    <w:rsid w:val="00F95584"/>
    <w:rsid w:val="00F957AF"/>
    <w:rsid w:val="00F95938"/>
    <w:rsid w:val="00F95A95"/>
    <w:rsid w:val="00F95CD0"/>
    <w:rsid w:val="00F95E7E"/>
    <w:rsid w:val="00F95E86"/>
    <w:rsid w:val="00F96037"/>
    <w:rsid w:val="00F960C1"/>
    <w:rsid w:val="00F96154"/>
    <w:rsid w:val="00F96238"/>
    <w:rsid w:val="00F9624F"/>
    <w:rsid w:val="00F96456"/>
    <w:rsid w:val="00F967D7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130"/>
    <w:rsid w:val="00FA03A6"/>
    <w:rsid w:val="00FA04EB"/>
    <w:rsid w:val="00FA0540"/>
    <w:rsid w:val="00FA060F"/>
    <w:rsid w:val="00FA06F8"/>
    <w:rsid w:val="00FA0900"/>
    <w:rsid w:val="00FA0957"/>
    <w:rsid w:val="00FA0D2C"/>
    <w:rsid w:val="00FA100A"/>
    <w:rsid w:val="00FA104B"/>
    <w:rsid w:val="00FA10A6"/>
    <w:rsid w:val="00FA1102"/>
    <w:rsid w:val="00FA11AF"/>
    <w:rsid w:val="00FA1201"/>
    <w:rsid w:val="00FA12D1"/>
    <w:rsid w:val="00FA1463"/>
    <w:rsid w:val="00FA146F"/>
    <w:rsid w:val="00FA1523"/>
    <w:rsid w:val="00FA1541"/>
    <w:rsid w:val="00FA162D"/>
    <w:rsid w:val="00FA1A05"/>
    <w:rsid w:val="00FA1CC6"/>
    <w:rsid w:val="00FA1DA0"/>
    <w:rsid w:val="00FA1E1D"/>
    <w:rsid w:val="00FA1EED"/>
    <w:rsid w:val="00FA1F11"/>
    <w:rsid w:val="00FA1F3D"/>
    <w:rsid w:val="00FA22A5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2D5"/>
    <w:rsid w:val="00FA33B2"/>
    <w:rsid w:val="00FA3535"/>
    <w:rsid w:val="00FA3AA5"/>
    <w:rsid w:val="00FA3E43"/>
    <w:rsid w:val="00FA41F2"/>
    <w:rsid w:val="00FA43AC"/>
    <w:rsid w:val="00FA43BA"/>
    <w:rsid w:val="00FA47D8"/>
    <w:rsid w:val="00FA4987"/>
    <w:rsid w:val="00FA49A0"/>
    <w:rsid w:val="00FA4B0D"/>
    <w:rsid w:val="00FA4CEA"/>
    <w:rsid w:val="00FA4F39"/>
    <w:rsid w:val="00FA4FC8"/>
    <w:rsid w:val="00FA4FE2"/>
    <w:rsid w:val="00FA515F"/>
    <w:rsid w:val="00FA5488"/>
    <w:rsid w:val="00FA55CF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CDF"/>
    <w:rsid w:val="00FA6E6E"/>
    <w:rsid w:val="00FA7134"/>
    <w:rsid w:val="00FA7218"/>
    <w:rsid w:val="00FA724B"/>
    <w:rsid w:val="00FA7255"/>
    <w:rsid w:val="00FA74E4"/>
    <w:rsid w:val="00FA7583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AD6"/>
    <w:rsid w:val="00FB0CA2"/>
    <w:rsid w:val="00FB0DE5"/>
    <w:rsid w:val="00FB0E56"/>
    <w:rsid w:val="00FB0E6E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3DD"/>
    <w:rsid w:val="00FB2497"/>
    <w:rsid w:val="00FB24A8"/>
    <w:rsid w:val="00FB257F"/>
    <w:rsid w:val="00FB2620"/>
    <w:rsid w:val="00FB2788"/>
    <w:rsid w:val="00FB2952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3C8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073"/>
    <w:rsid w:val="00FB626B"/>
    <w:rsid w:val="00FB631D"/>
    <w:rsid w:val="00FB66D4"/>
    <w:rsid w:val="00FB6811"/>
    <w:rsid w:val="00FB683B"/>
    <w:rsid w:val="00FB69D9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565"/>
    <w:rsid w:val="00FC06F9"/>
    <w:rsid w:val="00FC09BC"/>
    <w:rsid w:val="00FC0A98"/>
    <w:rsid w:val="00FC0B5D"/>
    <w:rsid w:val="00FC0D6F"/>
    <w:rsid w:val="00FC0DC8"/>
    <w:rsid w:val="00FC0E98"/>
    <w:rsid w:val="00FC0EA4"/>
    <w:rsid w:val="00FC119F"/>
    <w:rsid w:val="00FC125D"/>
    <w:rsid w:val="00FC1308"/>
    <w:rsid w:val="00FC1367"/>
    <w:rsid w:val="00FC1370"/>
    <w:rsid w:val="00FC138F"/>
    <w:rsid w:val="00FC13E2"/>
    <w:rsid w:val="00FC1765"/>
    <w:rsid w:val="00FC1AA5"/>
    <w:rsid w:val="00FC1AEC"/>
    <w:rsid w:val="00FC1B75"/>
    <w:rsid w:val="00FC1C57"/>
    <w:rsid w:val="00FC1F11"/>
    <w:rsid w:val="00FC20D6"/>
    <w:rsid w:val="00FC23B7"/>
    <w:rsid w:val="00FC2686"/>
    <w:rsid w:val="00FC2689"/>
    <w:rsid w:val="00FC2705"/>
    <w:rsid w:val="00FC2862"/>
    <w:rsid w:val="00FC298E"/>
    <w:rsid w:val="00FC2A47"/>
    <w:rsid w:val="00FC2BFC"/>
    <w:rsid w:val="00FC2C49"/>
    <w:rsid w:val="00FC2F69"/>
    <w:rsid w:val="00FC311A"/>
    <w:rsid w:val="00FC31B3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56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2E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952"/>
    <w:rsid w:val="00FC7B06"/>
    <w:rsid w:val="00FC7FBD"/>
    <w:rsid w:val="00FD007F"/>
    <w:rsid w:val="00FD0163"/>
    <w:rsid w:val="00FD039A"/>
    <w:rsid w:val="00FD03B3"/>
    <w:rsid w:val="00FD04AB"/>
    <w:rsid w:val="00FD095F"/>
    <w:rsid w:val="00FD0A9A"/>
    <w:rsid w:val="00FD0CBE"/>
    <w:rsid w:val="00FD120D"/>
    <w:rsid w:val="00FD1227"/>
    <w:rsid w:val="00FD141D"/>
    <w:rsid w:val="00FD14CE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273"/>
    <w:rsid w:val="00FD3309"/>
    <w:rsid w:val="00FD336F"/>
    <w:rsid w:val="00FD33FB"/>
    <w:rsid w:val="00FD35AB"/>
    <w:rsid w:val="00FD3677"/>
    <w:rsid w:val="00FD3904"/>
    <w:rsid w:val="00FD3977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C3C"/>
    <w:rsid w:val="00FD4D13"/>
    <w:rsid w:val="00FD4D26"/>
    <w:rsid w:val="00FD4E7C"/>
    <w:rsid w:val="00FD4FDC"/>
    <w:rsid w:val="00FD501C"/>
    <w:rsid w:val="00FD515D"/>
    <w:rsid w:val="00FD5309"/>
    <w:rsid w:val="00FD5320"/>
    <w:rsid w:val="00FD582E"/>
    <w:rsid w:val="00FD586B"/>
    <w:rsid w:val="00FD58E9"/>
    <w:rsid w:val="00FD5C34"/>
    <w:rsid w:val="00FD5E11"/>
    <w:rsid w:val="00FD5EC8"/>
    <w:rsid w:val="00FD5FC6"/>
    <w:rsid w:val="00FD655E"/>
    <w:rsid w:val="00FD6589"/>
    <w:rsid w:val="00FD6623"/>
    <w:rsid w:val="00FD6AC4"/>
    <w:rsid w:val="00FD6CD1"/>
    <w:rsid w:val="00FD6ECB"/>
    <w:rsid w:val="00FD6EFA"/>
    <w:rsid w:val="00FD7027"/>
    <w:rsid w:val="00FD7248"/>
    <w:rsid w:val="00FD72AE"/>
    <w:rsid w:val="00FD73E1"/>
    <w:rsid w:val="00FD73F2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2F1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8E"/>
    <w:rsid w:val="00FE53C6"/>
    <w:rsid w:val="00FE557B"/>
    <w:rsid w:val="00FE55B1"/>
    <w:rsid w:val="00FE5735"/>
    <w:rsid w:val="00FE5BD1"/>
    <w:rsid w:val="00FE5CCA"/>
    <w:rsid w:val="00FE5E03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A93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0F8A"/>
    <w:rsid w:val="00FF10C7"/>
    <w:rsid w:val="00FF1231"/>
    <w:rsid w:val="00FF141D"/>
    <w:rsid w:val="00FF1537"/>
    <w:rsid w:val="00FF1628"/>
    <w:rsid w:val="00FF1687"/>
    <w:rsid w:val="00FF1865"/>
    <w:rsid w:val="00FF1901"/>
    <w:rsid w:val="00FF1950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3E01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A7A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329"/>
    <w:rsid w:val="00FF7499"/>
    <w:rsid w:val="00FF7677"/>
    <w:rsid w:val="00FF76B5"/>
    <w:rsid w:val="00FF7739"/>
    <w:rsid w:val="00FF782D"/>
    <w:rsid w:val="00FF7866"/>
    <w:rsid w:val="00FF789E"/>
    <w:rsid w:val="00FF7989"/>
    <w:rsid w:val="00FF7CDD"/>
    <w:rsid w:val="00FF7EAB"/>
    <w:rsid w:val="00FF7EC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251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C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1f0f205abc90169906a443e00e5628b2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07671bd9aa95aba9f2bee630636a8dd8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FD5329-3756-462C-8B13-E716ADFA1E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38628-8C5C-438A-A4CD-EBDC3D451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2026-08-06T03:11:00Z</cp:lastPrinted>
  <dcterms:created xsi:type="dcterms:W3CDTF">2026-08-13T08:19:00Z</dcterms:created>
  <dcterms:modified xsi:type="dcterms:W3CDTF">2026-08-13T08:19:00Z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0x010100D34BD702F1EE9446B099C2C19BD0C01F</vt:lpwstr>
  </property>
  <property fmtid="{D5CDD505-2E9C-101B-9397-08002B2CF9AE}" pid="6" name="MediaServiceImageTags">
    <vt:lpwstr/>
  </property>
  <property fmtid="{D5CDD505-2E9C-101B-9397-08002B2CF9AE}" pid="7" name="_DocHome">
    <vt:i4>1596764189</vt:i4>
  </property>
</Properties>
</file>