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098"/>
        <w:gridCol w:w="7470"/>
      </w:tblGrid>
      <w:tr w:rsidR="007A1AD8" w:rsidRPr="009A6758" w14:paraId="5EEEC133" w14:textId="77777777" w:rsidTr="004106CA">
        <w:trPr>
          <w:tblHeader/>
        </w:trPr>
        <w:tc>
          <w:tcPr>
            <w:tcW w:w="1098" w:type="dxa"/>
          </w:tcPr>
          <w:p w14:paraId="2861DE14" w14:textId="77777777" w:rsidR="007A1AD8" w:rsidRPr="009A6758" w:rsidRDefault="007A1AD8" w:rsidP="004106CA">
            <w:pPr>
              <w:pStyle w:val="IndexHeading"/>
              <w:spacing w:after="0" w:line="240" w:lineRule="auto"/>
              <w:ind w:left="-105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A6758">
              <w:rPr>
                <w:rFonts w:cs="Angsana New"/>
                <w:b w:val="0"/>
                <w:sz w:val="28"/>
                <w:szCs w:val="28"/>
                <w:lang w:val="en-US" w:bidi="th-TH"/>
              </w:rPr>
              <w:br w:type="page"/>
            </w:r>
            <w:r w:rsidRPr="009A6758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7470" w:type="dxa"/>
          </w:tcPr>
          <w:p w14:paraId="4D916C26" w14:textId="77777777" w:rsidR="007A1AD8" w:rsidRPr="009A6758" w:rsidRDefault="007A1AD8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bidi="th-TH"/>
              </w:rPr>
            </w:pPr>
            <w:r w:rsidRPr="009A6758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สารบัญ</w:t>
            </w:r>
          </w:p>
        </w:tc>
      </w:tr>
      <w:tr w:rsidR="007A1AD8" w:rsidRPr="009A6758" w14:paraId="6A2C1862" w14:textId="77777777" w:rsidTr="004106CA">
        <w:trPr>
          <w:tblHeader/>
        </w:trPr>
        <w:tc>
          <w:tcPr>
            <w:tcW w:w="1098" w:type="dxa"/>
          </w:tcPr>
          <w:p w14:paraId="0876A1BD" w14:textId="77777777" w:rsidR="007A1AD8" w:rsidRPr="009A6758" w:rsidRDefault="007A1AD8" w:rsidP="004106CA">
            <w:pPr>
              <w:pStyle w:val="IndexHeading"/>
              <w:spacing w:after="0" w:line="240" w:lineRule="auto"/>
              <w:ind w:left="0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7470" w:type="dxa"/>
          </w:tcPr>
          <w:p w14:paraId="4A278BD4" w14:textId="77777777" w:rsidR="007A1AD8" w:rsidRPr="009A6758" w:rsidRDefault="007A1AD8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</w:tr>
      <w:tr w:rsidR="007A1AD8" w:rsidRPr="009A6758" w14:paraId="4F1B0A13" w14:textId="77777777" w:rsidTr="004106CA">
        <w:tc>
          <w:tcPr>
            <w:tcW w:w="1098" w:type="dxa"/>
          </w:tcPr>
          <w:p w14:paraId="38B055AC" w14:textId="77777777" w:rsidR="007A1AD8" w:rsidRPr="009A6758" w:rsidRDefault="007A1AD8" w:rsidP="004106CA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5FD37ACE" w14:textId="77777777" w:rsidR="007A1AD8" w:rsidRPr="009A6758" w:rsidRDefault="007A1AD8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7A1AD8" w:rsidRPr="009A6758" w14:paraId="5040175B" w14:textId="77777777" w:rsidTr="004106CA">
        <w:tc>
          <w:tcPr>
            <w:tcW w:w="1098" w:type="dxa"/>
          </w:tcPr>
          <w:p w14:paraId="5B5E618E" w14:textId="77777777" w:rsidR="007A1AD8" w:rsidRPr="009A6758" w:rsidRDefault="007A1AD8" w:rsidP="004106CA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7470" w:type="dxa"/>
          </w:tcPr>
          <w:p w14:paraId="4ED15894" w14:textId="77777777" w:rsidR="007A1AD8" w:rsidRPr="009A6758" w:rsidRDefault="007A1AD8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7A1AD8" w:rsidRPr="009A6758" w14:paraId="6D5EA1E7" w14:textId="77777777" w:rsidTr="004106CA">
        <w:tc>
          <w:tcPr>
            <w:tcW w:w="1098" w:type="dxa"/>
          </w:tcPr>
          <w:p w14:paraId="45CCE5FC" w14:textId="77777777" w:rsidR="007A1AD8" w:rsidRPr="009A6758" w:rsidRDefault="007A1AD8" w:rsidP="004106CA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09FCBE9" w14:textId="77777777" w:rsidR="007A1AD8" w:rsidRPr="009A6758" w:rsidRDefault="007A1AD8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theme="minorBidi"/>
                <w:sz w:val="28"/>
                <w:szCs w:val="35"/>
                <w:cs/>
                <w:lang w:bidi="th-TH"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อสังหาริมทรัพย์พัฒนา</w:t>
            </w: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เพื่อขาย</w:t>
            </w:r>
          </w:p>
        </w:tc>
      </w:tr>
      <w:tr w:rsidR="007A1AD8" w:rsidRPr="009A6758" w14:paraId="39F9DF59" w14:textId="77777777" w:rsidTr="004106CA">
        <w:tc>
          <w:tcPr>
            <w:tcW w:w="1098" w:type="dxa"/>
          </w:tcPr>
          <w:p w14:paraId="62760936" w14:textId="77777777" w:rsidR="007A1AD8" w:rsidRPr="009A6758" w:rsidRDefault="007A1AD8" w:rsidP="004106CA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54C44D7" w14:textId="77777777" w:rsidR="007A1AD8" w:rsidRPr="009A6758" w:rsidRDefault="007A1AD8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เงินลงทุนในบริษัท</w:t>
            </w:r>
            <w:r w:rsidRPr="009A675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ย่อยและบริษัทร่วม</w:t>
            </w:r>
          </w:p>
        </w:tc>
      </w:tr>
      <w:tr w:rsidR="007A1AD8" w:rsidRPr="009A6758" w14:paraId="77375E10" w14:textId="77777777" w:rsidTr="004106CA">
        <w:tc>
          <w:tcPr>
            <w:tcW w:w="1098" w:type="dxa"/>
          </w:tcPr>
          <w:p w14:paraId="41FA1ABF" w14:textId="77777777" w:rsidR="007A1AD8" w:rsidRPr="009A6758" w:rsidRDefault="007A1AD8" w:rsidP="004106CA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32E0DAD1" w14:textId="77777777" w:rsidR="007A1AD8" w:rsidRPr="009A6758" w:rsidRDefault="007A1AD8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7A1AD8" w:rsidRPr="009A6758" w14:paraId="714630FA" w14:textId="77777777" w:rsidTr="004106CA">
        <w:tc>
          <w:tcPr>
            <w:tcW w:w="1098" w:type="dxa"/>
          </w:tcPr>
          <w:p w14:paraId="2220795C" w14:textId="77777777" w:rsidR="007A1AD8" w:rsidRPr="009A6758" w:rsidRDefault="007A1AD8" w:rsidP="004106CA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52DC877A" w14:textId="77777777" w:rsidR="007A1AD8" w:rsidRPr="009A6758" w:rsidRDefault="007A1AD8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675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 xml:space="preserve">เงินกู้ยืมจากสถาบันการเงิน </w:t>
            </w:r>
          </w:p>
        </w:tc>
      </w:tr>
      <w:tr w:rsidR="007A1AD8" w:rsidRPr="009A6758" w14:paraId="2CD5FF9D" w14:textId="77777777" w:rsidTr="004106CA">
        <w:tc>
          <w:tcPr>
            <w:tcW w:w="1098" w:type="dxa"/>
          </w:tcPr>
          <w:p w14:paraId="2CD1E8F9" w14:textId="77777777" w:rsidR="007A1AD8" w:rsidRPr="009A6758" w:rsidRDefault="007A1AD8" w:rsidP="004106CA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0BE35F91" w14:textId="77777777" w:rsidR="007A1AD8" w:rsidRPr="009A6758" w:rsidRDefault="007A1AD8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ส่วนงานดำเนินงาน</w:t>
            </w:r>
            <w:r w:rsidRPr="009A675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และการจำแนกรายได้</w:t>
            </w:r>
          </w:p>
        </w:tc>
      </w:tr>
      <w:tr w:rsidR="007A1AD8" w:rsidRPr="009A6758" w14:paraId="6E6EE07E" w14:textId="77777777" w:rsidTr="004106CA">
        <w:tc>
          <w:tcPr>
            <w:tcW w:w="1098" w:type="dxa"/>
          </w:tcPr>
          <w:p w14:paraId="28BBFDE2" w14:textId="77777777" w:rsidR="007A1AD8" w:rsidRPr="009A6758" w:rsidRDefault="007A1AD8" w:rsidP="004106CA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4F078464" w14:textId="77777777" w:rsidR="007A1AD8" w:rsidRPr="009A6758" w:rsidRDefault="007A1AD8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7A1AD8" w:rsidRPr="009A6758" w14:paraId="088F22DE" w14:textId="77777777" w:rsidTr="004106CA">
        <w:tc>
          <w:tcPr>
            <w:tcW w:w="1098" w:type="dxa"/>
          </w:tcPr>
          <w:p w14:paraId="2EA73EC1" w14:textId="77777777" w:rsidR="007A1AD8" w:rsidRPr="009A6758" w:rsidRDefault="007A1AD8" w:rsidP="004106CA">
            <w:pPr>
              <w:pStyle w:val="IndexHeading"/>
              <w:numPr>
                <w:ilvl w:val="0"/>
                <w:numId w:val="3"/>
              </w:numPr>
              <w:spacing w:after="0" w:line="240" w:lineRule="auto"/>
              <w:ind w:left="-105" w:firstLine="7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470" w:type="dxa"/>
          </w:tcPr>
          <w:p w14:paraId="611F4B0D" w14:textId="77777777" w:rsidR="007A1AD8" w:rsidRPr="009A6758" w:rsidRDefault="007A1AD8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675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เงินปันผล</w:t>
            </w:r>
          </w:p>
        </w:tc>
      </w:tr>
      <w:tr w:rsidR="007A1AD8" w:rsidRPr="009A6758" w14:paraId="0B66647A" w14:textId="77777777" w:rsidTr="004106CA">
        <w:tc>
          <w:tcPr>
            <w:tcW w:w="1098" w:type="dxa"/>
          </w:tcPr>
          <w:p w14:paraId="76395CC3" w14:textId="0DF5462D" w:rsidR="007A1AD8" w:rsidRPr="009A6758" w:rsidRDefault="007A1AD8" w:rsidP="007A1AD8">
            <w:pPr>
              <w:pStyle w:val="IndexHeading"/>
              <w:spacing w:after="0" w:line="240" w:lineRule="auto"/>
              <w:ind w:left="-98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A675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7470" w:type="dxa"/>
          </w:tcPr>
          <w:p w14:paraId="11A894F0" w14:textId="77777777" w:rsidR="007A1AD8" w:rsidRPr="009A6758" w:rsidRDefault="007A1AD8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</w:p>
        </w:tc>
      </w:tr>
      <w:tr w:rsidR="007A1AD8" w:rsidRPr="009A6758" w14:paraId="0335996C" w14:textId="77777777" w:rsidTr="004106CA">
        <w:tc>
          <w:tcPr>
            <w:tcW w:w="1098" w:type="dxa"/>
          </w:tcPr>
          <w:p w14:paraId="72295304" w14:textId="19CE419C" w:rsidR="007A1AD8" w:rsidRPr="009A6758" w:rsidRDefault="007A1AD8" w:rsidP="007A1AD8">
            <w:pPr>
              <w:pStyle w:val="IndexHeading"/>
              <w:spacing w:after="0" w:line="240" w:lineRule="auto"/>
              <w:ind w:left="-98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A675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11</w:t>
            </w:r>
          </w:p>
        </w:tc>
        <w:tc>
          <w:tcPr>
            <w:tcW w:w="7470" w:type="dxa"/>
          </w:tcPr>
          <w:p w14:paraId="3662B139" w14:textId="77777777" w:rsidR="007A1AD8" w:rsidRPr="009A6758" w:rsidRDefault="007A1AD8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7A1AD8" w:rsidRPr="009A6758" w14:paraId="1956490D" w14:textId="77777777" w:rsidTr="004106CA">
        <w:tc>
          <w:tcPr>
            <w:tcW w:w="1098" w:type="dxa"/>
          </w:tcPr>
          <w:p w14:paraId="3A4B832D" w14:textId="5BA35E80" w:rsidR="007A1AD8" w:rsidRPr="009A6758" w:rsidRDefault="007A1AD8" w:rsidP="007A1AD8">
            <w:pPr>
              <w:pStyle w:val="IndexHeading"/>
              <w:spacing w:after="0" w:line="240" w:lineRule="auto"/>
              <w:ind w:left="-98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A675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7470" w:type="dxa"/>
          </w:tcPr>
          <w:p w14:paraId="7DF41F00" w14:textId="33F3951B" w:rsidR="00240F0B" w:rsidRPr="009A6758" w:rsidRDefault="007A1AD8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675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คดีความฟ้องร้อง</w:t>
            </w:r>
          </w:p>
        </w:tc>
      </w:tr>
      <w:tr w:rsidR="00240F0B" w:rsidRPr="009A6758" w14:paraId="49C0CB97" w14:textId="77777777" w:rsidTr="004106CA">
        <w:tc>
          <w:tcPr>
            <w:tcW w:w="1098" w:type="dxa"/>
          </w:tcPr>
          <w:p w14:paraId="74C91331" w14:textId="54C1BB4A" w:rsidR="00240F0B" w:rsidRPr="009A6758" w:rsidRDefault="00240F0B" w:rsidP="007A1AD8">
            <w:pPr>
              <w:pStyle w:val="IndexHeading"/>
              <w:spacing w:after="0" w:line="240" w:lineRule="auto"/>
              <w:ind w:left="-98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A675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7470" w:type="dxa"/>
          </w:tcPr>
          <w:p w14:paraId="60F247FE" w14:textId="143DE0EC" w:rsidR="00240F0B" w:rsidRPr="009A6758" w:rsidRDefault="00240F0B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7A1AD8" w:rsidRPr="009A6758" w14:paraId="7CC00552" w14:textId="77777777" w:rsidTr="004106CA">
        <w:tc>
          <w:tcPr>
            <w:tcW w:w="1098" w:type="dxa"/>
          </w:tcPr>
          <w:p w14:paraId="1E3D298D" w14:textId="1753CD0A" w:rsidR="007A1AD8" w:rsidRPr="009A6758" w:rsidRDefault="007A1AD8" w:rsidP="007A1AD8">
            <w:pPr>
              <w:pStyle w:val="IndexHeading"/>
              <w:spacing w:after="0" w:line="240" w:lineRule="auto"/>
              <w:ind w:left="-98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A675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240F0B" w:rsidRPr="009A675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7470" w:type="dxa"/>
          </w:tcPr>
          <w:p w14:paraId="2B6FD80C" w14:textId="542E8DF0" w:rsidR="007A1AD8" w:rsidRPr="009A6758" w:rsidRDefault="005B7660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675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มาตรฐานการรายงานทางการเงินที่ยังไม่ได้ใช้</w:t>
            </w:r>
          </w:p>
        </w:tc>
      </w:tr>
      <w:tr w:rsidR="007A1AD8" w:rsidRPr="009A6758" w14:paraId="5E9C6718" w14:textId="77777777" w:rsidTr="004106CA">
        <w:tc>
          <w:tcPr>
            <w:tcW w:w="1098" w:type="dxa"/>
          </w:tcPr>
          <w:p w14:paraId="6D990722" w14:textId="2FED1D72" w:rsidR="007A1AD8" w:rsidRPr="009A6758" w:rsidRDefault="00F9274F" w:rsidP="004106CA">
            <w:pPr>
              <w:pStyle w:val="IndexHeading"/>
              <w:spacing w:after="0" w:line="240" w:lineRule="auto"/>
              <w:ind w:left="-98" w:firstLine="0"/>
              <w:outlineLvl w:val="0"/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</w:pPr>
            <w:r w:rsidRPr="009A675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1</w:t>
            </w:r>
            <w:r w:rsidR="00240F0B" w:rsidRPr="009A675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7470" w:type="dxa"/>
          </w:tcPr>
          <w:p w14:paraId="22B3965E" w14:textId="0DF00CC5" w:rsidR="007A1AD8" w:rsidRPr="009A6758" w:rsidRDefault="00F9274F" w:rsidP="004106CA">
            <w:pPr>
              <w:pStyle w:val="IndexHeading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9A675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การจัดประเภทรายการใหม่</w:t>
            </w:r>
          </w:p>
        </w:tc>
      </w:tr>
    </w:tbl>
    <w:p w14:paraId="312BE07B" w14:textId="77777777" w:rsidR="007A1AD8" w:rsidRPr="009A6758" w:rsidRDefault="007A1AD8" w:rsidP="007A1AD8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</w:p>
    <w:p w14:paraId="7B4FA393" w14:textId="77777777" w:rsidR="007A1AD8" w:rsidRPr="009A6758" w:rsidRDefault="007A1AD8" w:rsidP="007A1AD8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val="en-US" w:bidi="th-TH"/>
        </w:rPr>
      </w:pPr>
    </w:p>
    <w:p w14:paraId="394336E3" w14:textId="77777777" w:rsidR="007A1AD8" w:rsidRPr="009A6758" w:rsidRDefault="007A1AD8" w:rsidP="007A1AD8">
      <w:pPr>
        <w:pStyle w:val="IndexHeading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</w:pPr>
    </w:p>
    <w:p w14:paraId="629D7F4D" w14:textId="77777777" w:rsidR="007A1AD8" w:rsidRPr="009A6758" w:rsidRDefault="007A1AD8" w:rsidP="007A1AD8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="Angsana New" w:hAnsi="Angsana New" w:cs="Angsana New"/>
          <w:sz w:val="28"/>
          <w:szCs w:val="28"/>
        </w:rPr>
      </w:pPr>
      <w:r w:rsidRPr="009A6758">
        <w:rPr>
          <w:rFonts w:ascii="Angsana New" w:hAnsi="Angsana New" w:cs="Angsana New"/>
          <w:sz w:val="28"/>
          <w:szCs w:val="28"/>
        </w:rPr>
        <w:br w:type="page"/>
      </w:r>
      <w:r w:rsidRPr="009A6758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F2988D6" w14:textId="77777777" w:rsidR="007A1AD8" w:rsidRPr="009A6758" w:rsidRDefault="007A1AD8" w:rsidP="007A1AD8">
      <w:pPr>
        <w:pStyle w:val="NoSpacing"/>
        <w:rPr>
          <w:rFonts w:ascii="Angsana New" w:hAnsi="Angsana New"/>
          <w:sz w:val="20"/>
          <w:szCs w:val="20"/>
        </w:rPr>
      </w:pPr>
    </w:p>
    <w:p w14:paraId="077347BF" w14:textId="4279080A" w:rsidR="007A1AD8" w:rsidRPr="009A6758" w:rsidRDefault="007A1AD8" w:rsidP="007A1AD8">
      <w:pPr>
        <w:spacing w:line="240" w:lineRule="auto"/>
        <w:ind w:left="547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Pr="009A6758">
        <w:rPr>
          <w:rFonts w:ascii="Angsana New" w:hAnsi="Angsana New"/>
          <w:sz w:val="28"/>
          <w:szCs w:val="28"/>
        </w:rPr>
        <w:t xml:space="preserve"> </w:t>
      </w:r>
      <w:r w:rsidR="00D56D14" w:rsidRPr="009A6758">
        <w:rPr>
          <w:rFonts w:ascii="Angsana New" w:hAnsi="Angsana New"/>
          <w:sz w:val="28"/>
          <w:szCs w:val="28"/>
        </w:rPr>
        <w:t>13</w:t>
      </w:r>
      <w:r w:rsidRPr="009A6758">
        <w:rPr>
          <w:rFonts w:ascii="Angsana New" w:hAnsi="Angsana New"/>
          <w:sz w:val="28"/>
          <w:szCs w:val="28"/>
        </w:rPr>
        <w:t xml:space="preserve"> </w:t>
      </w:r>
      <w:r w:rsidRPr="009A6758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Pr="009A6758">
        <w:rPr>
          <w:rFonts w:ascii="Angsana New" w:hAnsi="Angsana New"/>
          <w:sz w:val="28"/>
          <w:szCs w:val="28"/>
        </w:rPr>
        <w:t>2569</w:t>
      </w:r>
    </w:p>
    <w:p w14:paraId="6C94213B" w14:textId="77777777" w:rsidR="007A1AD8" w:rsidRPr="009A6758" w:rsidRDefault="007A1AD8" w:rsidP="007A1AD8">
      <w:pPr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09CBD324" w14:textId="77777777" w:rsidR="007A1AD8" w:rsidRPr="009A6758" w:rsidRDefault="007A1AD8" w:rsidP="007A1AD8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9A6758">
        <w:rPr>
          <w:rFonts w:ascii="Angsana New" w:hAnsi="Angsana New"/>
          <w:b/>
          <w:bCs/>
          <w:sz w:val="28"/>
          <w:szCs w:val="28"/>
          <w:cs/>
          <w:lang w:val="th-TH"/>
        </w:rPr>
        <w:t>เกณฑ์การจัดทำงบการเงินระหว่างกาล</w:t>
      </w:r>
    </w:p>
    <w:p w14:paraId="6B6FC58C" w14:textId="77777777" w:rsidR="007A1AD8" w:rsidRPr="009A6758" w:rsidRDefault="007A1AD8" w:rsidP="007A1AD8">
      <w:pPr>
        <w:pStyle w:val="NoSpacing"/>
        <w:spacing w:line="0" w:lineRule="atLeast"/>
        <w:rPr>
          <w:rFonts w:ascii="Angsana New" w:hAnsi="Angsana New"/>
          <w:szCs w:val="18"/>
        </w:rPr>
      </w:pPr>
      <w:r w:rsidRPr="009A6758">
        <w:rPr>
          <w:rFonts w:ascii="Angsana New" w:hAnsi="Angsana New"/>
          <w:sz w:val="20"/>
          <w:szCs w:val="20"/>
        </w:rPr>
        <w:tab/>
      </w:r>
      <w:r w:rsidRPr="009A6758">
        <w:rPr>
          <w:rFonts w:ascii="Angsana New" w:hAnsi="Angsana New"/>
          <w:sz w:val="20"/>
          <w:szCs w:val="20"/>
        </w:rPr>
        <w:tab/>
      </w:r>
      <w:r w:rsidRPr="009A6758">
        <w:rPr>
          <w:rFonts w:ascii="Angsana New" w:hAnsi="Angsana New"/>
          <w:sz w:val="20"/>
          <w:szCs w:val="20"/>
        </w:rPr>
        <w:tab/>
      </w:r>
    </w:p>
    <w:p w14:paraId="39FA71EA" w14:textId="77777777" w:rsidR="007A1AD8" w:rsidRPr="009A6758" w:rsidRDefault="007A1AD8" w:rsidP="007A1AD8">
      <w:pPr>
        <w:spacing w:line="0" w:lineRule="atLeast"/>
        <w:ind w:left="547"/>
        <w:rPr>
          <w:rFonts w:ascii="Angsana New" w:hAnsi="Angsana New"/>
          <w:spacing w:val="-2"/>
          <w:sz w:val="28"/>
          <w:szCs w:val="28"/>
        </w:rPr>
      </w:pPr>
      <w:r w:rsidRPr="009A6758">
        <w:rPr>
          <w:rFonts w:ascii="Angsana New" w:hAnsi="Angsana New"/>
          <w:spacing w:val="-2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 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9A6758">
        <w:rPr>
          <w:rFonts w:ascii="Angsana New" w:hAnsi="Angsana New"/>
          <w:spacing w:val="-2"/>
          <w:sz w:val="28"/>
          <w:szCs w:val="28"/>
        </w:rPr>
        <w:t>34</w:t>
      </w:r>
      <w:r w:rsidRPr="009A6758">
        <w:rPr>
          <w:rFonts w:ascii="Angsana New" w:hAnsi="Angsana New"/>
          <w:spacing w:val="-2"/>
          <w:sz w:val="28"/>
          <w:szCs w:val="28"/>
          <w:cs/>
        </w:rPr>
        <w:t xml:space="preserve"> เรื่อง </w:t>
      </w:r>
      <w:r w:rsidRPr="009A6758">
        <w:rPr>
          <w:rFonts w:ascii="Angsana New" w:hAnsi="Angsana New"/>
          <w:i/>
          <w:iCs/>
          <w:spacing w:val="-2"/>
          <w:sz w:val="28"/>
          <w:szCs w:val="28"/>
          <w:cs/>
        </w:rPr>
        <w:t>การรายงานทางการเงินระหว่างกาล</w:t>
      </w:r>
      <w:r w:rsidRPr="009A6758">
        <w:rPr>
          <w:rFonts w:ascii="Angsana New" w:hAnsi="Angsana New"/>
          <w:spacing w:val="-2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 กฎระเบียบ</w:t>
      </w:r>
      <w:r w:rsidRPr="009A6758">
        <w:rPr>
          <w:rFonts w:ascii="Angsana New" w:hAnsi="Angsana New"/>
          <w:spacing w:val="-2"/>
          <w:sz w:val="28"/>
          <w:szCs w:val="28"/>
        </w:rPr>
        <w:t xml:space="preserve"> </w:t>
      </w:r>
      <w:r w:rsidRPr="009A6758">
        <w:rPr>
          <w:rFonts w:ascii="Angsana New" w:hAnsi="Angsana New"/>
          <w:spacing w:val="-2"/>
          <w:sz w:val="28"/>
          <w:szCs w:val="28"/>
          <w:cs/>
        </w:rPr>
        <w:t xml:space="preserve">และประกาศคณะกรรมการกำกับหลักทรัพย์และตลาดหลักทรัพย์ที่เกี่ยวข้อง </w:t>
      </w:r>
      <w:r w:rsidRPr="009A6758">
        <w:rPr>
          <w:rFonts w:ascii="Angsana New" w:hAnsi="Angsana New" w:hint="cs"/>
          <w:spacing w:val="-2"/>
          <w:sz w:val="28"/>
          <w:szCs w:val="28"/>
          <w:cs/>
        </w:rPr>
        <w:t>โดย</w:t>
      </w:r>
      <w:r w:rsidRPr="009A6758">
        <w:rPr>
          <w:rFonts w:ascii="Angsana New" w:hAnsi="Angsana New"/>
          <w:spacing w:val="-2"/>
          <w:sz w:val="28"/>
          <w:szCs w:val="28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Pr="009A6758">
        <w:rPr>
          <w:rFonts w:ascii="Angsana New" w:hAnsi="Angsana New"/>
          <w:spacing w:val="-2"/>
          <w:sz w:val="28"/>
          <w:szCs w:val="28"/>
        </w:rPr>
        <w:t xml:space="preserve"> </w:t>
      </w:r>
      <w:r w:rsidRPr="009A6758">
        <w:rPr>
          <w:rFonts w:ascii="Angsana New" w:hAnsi="Angsana New"/>
          <w:spacing w:val="-2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Pr="009A675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9A6758">
        <w:rPr>
          <w:rFonts w:ascii="Angsana New" w:hAnsi="Angsana New"/>
          <w:spacing w:val="-2"/>
          <w:sz w:val="28"/>
          <w:szCs w:val="28"/>
        </w:rPr>
        <w:br/>
      </w:r>
      <w:r w:rsidRPr="009A6758">
        <w:rPr>
          <w:rFonts w:ascii="Angsana New" w:hAnsi="Angsana New"/>
          <w:spacing w:val="-2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9A6758">
        <w:rPr>
          <w:rFonts w:ascii="Angsana New" w:hAnsi="Angsana New"/>
          <w:spacing w:val="-2"/>
          <w:sz w:val="28"/>
          <w:szCs w:val="28"/>
        </w:rPr>
        <w:br/>
        <w:t xml:space="preserve">30 </w:t>
      </w:r>
      <w:r w:rsidRPr="009A6758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9A6758">
        <w:rPr>
          <w:rFonts w:ascii="Angsana New" w:hAnsi="Angsana New"/>
          <w:spacing w:val="-2"/>
          <w:sz w:val="28"/>
          <w:szCs w:val="28"/>
        </w:rPr>
        <w:t xml:space="preserve"> 2568</w:t>
      </w:r>
    </w:p>
    <w:p w14:paraId="57F0E0C5" w14:textId="77777777" w:rsidR="007A1AD8" w:rsidRPr="009A6758" w:rsidRDefault="007A1AD8" w:rsidP="007A1AD8">
      <w:pPr>
        <w:spacing w:line="240" w:lineRule="auto"/>
        <w:ind w:left="540"/>
        <w:rPr>
          <w:rFonts w:ascii="Angsana New" w:hAnsi="Angsana New"/>
          <w:spacing w:val="-2"/>
          <w:sz w:val="20"/>
          <w:szCs w:val="20"/>
        </w:rPr>
      </w:pPr>
    </w:p>
    <w:p w14:paraId="4EEBB956" w14:textId="77777777" w:rsidR="007A1AD8" w:rsidRPr="009A6758" w:rsidRDefault="007A1AD8" w:rsidP="007A1AD8">
      <w:pPr>
        <w:spacing w:line="240" w:lineRule="auto"/>
        <w:ind w:left="540"/>
        <w:rPr>
          <w:rFonts w:ascii="Angsana New" w:hAnsi="Angsana New"/>
          <w:spacing w:val="-2"/>
          <w:sz w:val="28"/>
          <w:szCs w:val="28"/>
        </w:rPr>
      </w:pPr>
      <w:r w:rsidRPr="009A6758">
        <w:rPr>
          <w:rFonts w:ascii="Angsana New" w:hAnsi="Angsana New"/>
          <w:spacing w:val="-2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 w:rsidRPr="009A6758">
        <w:rPr>
          <w:rFonts w:ascii="Angsana New" w:hAnsi="Angsana New"/>
          <w:spacing w:val="-2"/>
          <w:sz w:val="28"/>
          <w:szCs w:val="28"/>
          <w:cs/>
        </w:rPr>
        <w:br/>
        <w:t>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9A675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9A6758">
        <w:rPr>
          <w:rFonts w:ascii="Angsana New" w:hAnsi="Angsana New"/>
          <w:spacing w:val="-2"/>
          <w:sz w:val="28"/>
          <w:szCs w:val="28"/>
        </w:rPr>
        <w:t>30</w:t>
      </w:r>
      <w:r w:rsidRPr="009A675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A6758">
        <w:rPr>
          <w:rFonts w:ascii="Angsana New" w:hAnsi="Angsana New" w:hint="cs"/>
          <w:spacing w:val="-2"/>
          <w:sz w:val="28"/>
          <w:szCs w:val="28"/>
          <w:cs/>
        </w:rPr>
        <w:t>กันยายน</w:t>
      </w:r>
      <w:r w:rsidRPr="009A675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9A6758">
        <w:rPr>
          <w:rFonts w:ascii="Angsana New" w:hAnsi="Angsana New"/>
          <w:spacing w:val="-2"/>
          <w:sz w:val="28"/>
          <w:szCs w:val="28"/>
        </w:rPr>
        <w:t>2568</w:t>
      </w:r>
      <w:r w:rsidRPr="009A675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</w:p>
    <w:p w14:paraId="4431F4EE" w14:textId="77777777" w:rsidR="007A1AD8" w:rsidRPr="009A6758" w:rsidRDefault="007A1AD8" w:rsidP="007A1AD8">
      <w:pPr>
        <w:spacing w:line="240" w:lineRule="auto"/>
        <w:ind w:left="540"/>
        <w:rPr>
          <w:rFonts w:ascii="Angsana New" w:hAnsi="Angsana New"/>
          <w:spacing w:val="-2"/>
          <w:sz w:val="20"/>
          <w:szCs w:val="20"/>
        </w:rPr>
      </w:pPr>
    </w:p>
    <w:p w14:paraId="4B8E1C63" w14:textId="77777777" w:rsidR="007A1AD8" w:rsidRPr="009A6758" w:rsidRDefault="007A1AD8" w:rsidP="007A1AD8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9A6758">
        <w:rPr>
          <w:rFonts w:ascii="Angsana New" w:hAnsi="Angsana New"/>
          <w:b/>
          <w:bCs/>
          <w:sz w:val="28"/>
          <w:szCs w:val="28"/>
          <w:cs/>
          <w:lang w:val="th-TH"/>
        </w:rPr>
        <w:t xml:space="preserve">บุคคลหรือกิจการที่เกี่ยวข้องกัน </w:t>
      </w:r>
    </w:p>
    <w:p w14:paraId="25E3D836" w14:textId="77777777" w:rsidR="007A1AD8" w:rsidRPr="009A6758" w:rsidRDefault="007A1AD8" w:rsidP="007A1AD8">
      <w:pPr>
        <w:pStyle w:val="NoSpacing"/>
        <w:spacing w:line="240" w:lineRule="auto"/>
        <w:rPr>
          <w:rFonts w:ascii="Angsana New" w:hAnsi="Angsana New"/>
          <w:sz w:val="22"/>
        </w:rPr>
      </w:pPr>
    </w:p>
    <w:p w14:paraId="30EA45B7" w14:textId="77777777" w:rsidR="007A1AD8" w:rsidRPr="009A6758" w:rsidRDefault="007A1AD8" w:rsidP="007A1AD8">
      <w:pPr>
        <w:spacing w:line="240" w:lineRule="auto"/>
        <w:ind w:left="547"/>
        <w:rPr>
          <w:rFonts w:ascii="Angsana New" w:hAnsi="Angsana New"/>
          <w:b/>
          <w:sz w:val="28"/>
          <w:szCs w:val="28"/>
        </w:rPr>
      </w:pPr>
      <w:r w:rsidRPr="009A6758">
        <w:rPr>
          <w:rFonts w:ascii="Angsana New" w:hAnsi="Angsana New"/>
          <w:sz w:val="28"/>
          <w:szCs w:val="28"/>
          <w:cs/>
        </w:rPr>
        <w:t>ความสัมพันธ์ที่มีกับบริษัท</w:t>
      </w:r>
      <w:r w:rsidRPr="009A6758">
        <w:rPr>
          <w:rFonts w:ascii="Angsana New" w:hAnsi="Angsana New" w:hint="cs"/>
          <w:sz w:val="28"/>
          <w:szCs w:val="28"/>
          <w:cs/>
        </w:rPr>
        <w:t>ย่อยและ</w:t>
      </w:r>
      <w:r w:rsidRPr="009A6758">
        <w:rPr>
          <w:rFonts w:ascii="Angsana New" w:hAnsi="Angsana New"/>
          <w:sz w:val="28"/>
          <w:szCs w:val="28"/>
          <w:cs/>
        </w:rPr>
        <w:t>บริษัท</w:t>
      </w:r>
      <w:r w:rsidRPr="009A6758">
        <w:rPr>
          <w:rFonts w:ascii="Angsana New" w:hAnsi="Angsana New" w:hint="cs"/>
          <w:sz w:val="28"/>
          <w:szCs w:val="28"/>
          <w:cs/>
        </w:rPr>
        <w:t>ร่วม</w:t>
      </w:r>
      <w:r w:rsidRPr="009A6758">
        <w:rPr>
          <w:rFonts w:ascii="Angsana New" w:hAnsi="Angsana New"/>
          <w:sz w:val="28"/>
          <w:szCs w:val="28"/>
          <w:cs/>
        </w:rPr>
        <w:t xml:space="preserve"> </w:t>
      </w:r>
      <w:r w:rsidRPr="009A6758">
        <w:rPr>
          <w:rFonts w:ascii="Angsana New" w:hAnsi="Angsana New"/>
          <w:b/>
          <w:sz w:val="28"/>
          <w:szCs w:val="28"/>
          <w:cs/>
        </w:rPr>
        <w:t>ที่มีการเปลี่ยนแปลงอย่างมีสาระสำคัญ</w:t>
      </w:r>
      <w:r w:rsidRPr="009A6758">
        <w:rPr>
          <w:rFonts w:ascii="Angsana New" w:hAnsi="Angsana New"/>
          <w:sz w:val="28"/>
          <w:szCs w:val="28"/>
          <w:cs/>
        </w:rPr>
        <w:t>ได้เปิดเผยในหมายเหตุข้อ</w:t>
      </w:r>
      <w:r w:rsidRPr="009A6758">
        <w:rPr>
          <w:rFonts w:ascii="Angsana New" w:hAnsi="Angsana New"/>
          <w:sz w:val="28"/>
          <w:szCs w:val="28"/>
        </w:rPr>
        <w:t xml:space="preserve"> 4</w:t>
      </w:r>
      <w:r w:rsidRPr="009A6758">
        <w:rPr>
          <w:rFonts w:ascii="Angsana New" w:hAnsi="Angsana New"/>
          <w:sz w:val="28"/>
          <w:szCs w:val="28"/>
          <w:cs/>
        </w:rPr>
        <w:t xml:space="preserve"> </w:t>
      </w:r>
      <w:r w:rsidRPr="009A6758">
        <w:rPr>
          <w:rFonts w:ascii="Angsana New" w:hAnsi="Angsana New"/>
          <w:sz w:val="28"/>
          <w:szCs w:val="28"/>
          <w:cs/>
        </w:rPr>
        <w:br/>
      </w:r>
      <w:r w:rsidRPr="009A6758">
        <w:rPr>
          <w:rFonts w:ascii="Angsana New" w:hAnsi="Angsana New" w:hint="cs"/>
          <w:b/>
          <w:sz w:val="28"/>
          <w:szCs w:val="28"/>
          <w:cs/>
        </w:rPr>
        <w:t>สำหรับ</w:t>
      </w:r>
      <w:r w:rsidRPr="009A6758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9A6758">
        <w:rPr>
          <w:rFonts w:ascii="Angsana New" w:hAnsi="Angsana New"/>
          <w:sz w:val="28"/>
          <w:szCs w:val="28"/>
          <w:cs/>
        </w:rPr>
        <w:t>กลุ่มบริษัท</w:t>
      </w:r>
      <w:r w:rsidRPr="009A6758">
        <w:rPr>
          <w:rFonts w:ascii="Angsana New" w:hAnsi="Angsana New"/>
          <w:b/>
          <w:sz w:val="28"/>
          <w:szCs w:val="28"/>
          <w:cs/>
        </w:rPr>
        <w:t>มีรายการ</w:t>
      </w:r>
      <w:r w:rsidRPr="009A6758">
        <w:rPr>
          <w:rFonts w:ascii="Angsana New" w:hAnsi="Angsana New"/>
          <w:b/>
          <w:sz w:val="28"/>
          <w:szCs w:val="28"/>
          <w:cs/>
        </w:rPr>
        <w:br/>
        <w:t>ระหว่างกันที่มีนัยสำคัญในระหว่างงวดมีดังต่อไปนี้</w:t>
      </w:r>
    </w:p>
    <w:p w14:paraId="26815CDE" w14:textId="77777777" w:rsidR="007A1AD8" w:rsidRPr="009A6758" w:rsidRDefault="007A1AD8" w:rsidP="007A1AD8">
      <w:pPr>
        <w:spacing w:line="240" w:lineRule="auto"/>
        <w:rPr>
          <w:rFonts w:asciiTheme="majorBidi" w:hAnsiTheme="majorBidi"/>
          <w:sz w:val="22"/>
          <w:szCs w:val="22"/>
          <w:cs/>
        </w:rPr>
      </w:pPr>
    </w:p>
    <w:tbl>
      <w:tblPr>
        <w:tblW w:w="94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80"/>
        <w:gridCol w:w="1440"/>
        <w:gridCol w:w="6057"/>
      </w:tblGrid>
      <w:tr w:rsidR="007A1AD8" w:rsidRPr="009A6758" w14:paraId="47CCD7F3" w14:textId="77777777" w:rsidTr="004106CA">
        <w:trPr>
          <w:trHeight w:val="20"/>
          <w:tblHeader/>
        </w:trPr>
        <w:tc>
          <w:tcPr>
            <w:tcW w:w="1980" w:type="dxa"/>
          </w:tcPr>
          <w:p w14:paraId="4BD46CE4" w14:textId="77777777" w:rsidR="007A1AD8" w:rsidRPr="009A6758" w:rsidRDefault="007A1AD8" w:rsidP="004106CA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  <w:tc>
          <w:tcPr>
            <w:tcW w:w="1440" w:type="dxa"/>
            <w:hideMark/>
          </w:tcPr>
          <w:p w14:paraId="2F62422B" w14:textId="77777777" w:rsidR="007A1AD8" w:rsidRPr="009A6758" w:rsidRDefault="007A1AD8" w:rsidP="004106CA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67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6057" w:type="dxa"/>
          </w:tcPr>
          <w:p w14:paraId="67912F34" w14:textId="77777777" w:rsidR="007A1AD8" w:rsidRPr="009A6758" w:rsidRDefault="007A1AD8" w:rsidP="004106CA">
            <w:pPr>
              <w:spacing w:line="240" w:lineRule="auto"/>
              <w:ind w:right="5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67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7A1AD8" w:rsidRPr="009A6758" w14:paraId="391AABED" w14:textId="77777777" w:rsidTr="004106CA">
        <w:trPr>
          <w:trHeight w:val="20"/>
          <w:tblHeader/>
        </w:trPr>
        <w:tc>
          <w:tcPr>
            <w:tcW w:w="1980" w:type="dxa"/>
          </w:tcPr>
          <w:p w14:paraId="18855AFF" w14:textId="77777777" w:rsidR="007A1AD8" w:rsidRPr="009A6758" w:rsidRDefault="007A1AD8" w:rsidP="004106CA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</w:tcPr>
          <w:p w14:paraId="4F00BAAF" w14:textId="77777777" w:rsidR="007A1AD8" w:rsidRPr="009A6758" w:rsidRDefault="007A1AD8" w:rsidP="004106CA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6057" w:type="dxa"/>
          </w:tcPr>
          <w:p w14:paraId="6A06A171" w14:textId="77777777" w:rsidR="007A1AD8" w:rsidRPr="009A6758" w:rsidRDefault="007A1AD8" w:rsidP="004106CA">
            <w:pPr>
              <w:pStyle w:val="NoSpacing"/>
              <w:tabs>
                <w:tab w:val="clear" w:pos="4678"/>
                <w:tab w:val="left" w:pos="4479"/>
              </w:tabs>
              <w:ind w:left="165" w:right="-16" w:hanging="165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กิจการที่มีกรรมการร่วมกันกับบริษัท</w:t>
            </w:r>
            <w:r w:rsidRPr="009A675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  <w:r w:rsidRPr="009A6758">
              <w:rPr>
                <w:rFonts w:ascii="Angsana New" w:hAnsi="Angsana New"/>
                <w:sz w:val="28"/>
                <w:szCs w:val="28"/>
                <w:cs/>
              </w:rPr>
              <w:t>หรือบริษัทใหญ่ รวมถึง</w:t>
            </w:r>
          </w:p>
          <w:p w14:paraId="1B6C4C09" w14:textId="77777777" w:rsidR="007A1AD8" w:rsidRPr="009A6758" w:rsidRDefault="007A1AD8" w:rsidP="004106CA">
            <w:pPr>
              <w:pStyle w:val="NoSpacing"/>
              <w:tabs>
                <w:tab w:val="clear" w:pos="4678"/>
                <w:tab w:val="left" w:pos="4479"/>
              </w:tabs>
              <w:ind w:left="165" w:right="-16" w:hanging="165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Pr="009A6758">
              <w:rPr>
                <w:rFonts w:ascii="Angsana New" w:hAnsi="Angsana New"/>
                <w:sz w:val="28"/>
                <w:szCs w:val="28"/>
                <w:cs/>
              </w:rPr>
              <w:t>กิจการที่อยู่ภายใต้การควบคุมของกิจการที่มีกรรมการร่วมกันกับบริษัท</w:t>
            </w:r>
          </w:p>
          <w:p w14:paraId="24ADC2E6" w14:textId="77777777" w:rsidR="007A1AD8" w:rsidRPr="009A6758" w:rsidRDefault="007A1AD8" w:rsidP="004106CA">
            <w:pPr>
              <w:pStyle w:val="NoSpacing"/>
              <w:tabs>
                <w:tab w:val="clear" w:pos="4678"/>
                <w:tab w:val="left" w:pos="4479"/>
              </w:tabs>
              <w:ind w:left="165" w:right="-16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 xml:space="preserve">     กิจการที่กรรมการมีความเกี่ยวโยงกับกรรมการของบริษัทย่อย</w:t>
            </w:r>
          </w:p>
        </w:tc>
      </w:tr>
      <w:tr w:rsidR="007A1AD8" w:rsidRPr="009A6758" w14:paraId="3E48A82D" w14:textId="77777777" w:rsidTr="004106CA">
        <w:trPr>
          <w:trHeight w:val="20"/>
          <w:tblHeader/>
        </w:trPr>
        <w:tc>
          <w:tcPr>
            <w:tcW w:w="1980" w:type="dxa"/>
          </w:tcPr>
          <w:p w14:paraId="4F4269AE" w14:textId="77777777" w:rsidR="007A1AD8" w:rsidRPr="009A6758" w:rsidRDefault="007A1AD8" w:rsidP="004106CA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40" w:type="dxa"/>
          </w:tcPr>
          <w:p w14:paraId="41DD1619" w14:textId="77777777" w:rsidR="007A1AD8" w:rsidRPr="009A6758" w:rsidRDefault="007A1AD8" w:rsidP="004106CA">
            <w:pPr>
              <w:spacing w:line="240" w:lineRule="auto"/>
              <w:ind w:left="-12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6057" w:type="dxa"/>
          </w:tcPr>
          <w:p w14:paraId="59A58769" w14:textId="77777777" w:rsidR="007A1AD8" w:rsidRPr="009A6758" w:rsidRDefault="007A1AD8" w:rsidP="004106CA">
            <w:pPr>
              <w:pStyle w:val="NoSpacing"/>
              <w:tabs>
                <w:tab w:val="clear" w:pos="4678"/>
                <w:tab w:val="left" w:pos="4479"/>
              </w:tabs>
              <w:ind w:left="165" w:right="-16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กิจการที่อยู่ภายใต้การควบคุมของกิจการที่มีกรรมการร่วมกันกับบริษัท</w:t>
            </w:r>
          </w:p>
        </w:tc>
      </w:tr>
    </w:tbl>
    <w:p w14:paraId="0468A8CF" w14:textId="77777777" w:rsidR="007A1AD8" w:rsidRPr="009A6758" w:rsidRDefault="007A1AD8" w:rsidP="007A1AD8">
      <w:pPr>
        <w:spacing w:line="240" w:lineRule="auto"/>
        <w:jc w:val="left"/>
        <w:rPr>
          <w:rFonts w:ascii="Angsana New" w:hAnsi="Angsana New"/>
          <w:sz w:val="22"/>
          <w:szCs w:val="22"/>
          <w:cs/>
        </w:rPr>
      </w:pPr>
    </w:p>
    <w:p w14:paraId="3E20B43D" w14:textId="77777777" w:rsidR="007A1AD8" w:rsidRPr="009A6758" w:rsidRDefault="007A1AD8" w:rsidP="007A1AD8">
      <w:pPr>
        <w:spacing w:line="240" w:lineRule="auto"/>
        <w:jc w:val="left"/>
        <w:rPr>
          <w:rFonts w:ascii="Angsana New" w:hAnsi="Angsana New"/>
          <w:sz w:val="22"/>
          <w:szCs w:val="22"/>
          <w:cs/>
        </w:rPr>
      </w:pPr>
      <w:r w:rsidRPr="009A6758">
        <w:rPr>
          <w:rFonts w:ascii="Angsana New" w:hAnsi="Angsana New"/>
          <w:sz w:val="22"/>
          <w:szCs w:val="22"/>
          <w:cs/>
        </w:rPr>
        <w:br w:type="page"/>
      </w:r>
    </w:p>
    <w:tbl>
      <w:tblPr>
        <w:tblW w:w="9452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4592"/>
        <w:gridCol w:w="989"/>
        <w:gridCol w:w="278"/>
        <w:gridCol w:w="994"/>
        <w:gridCol w:w="280"/>
        <w:gridCol w:w="888"/>
        <w:gridCol w:w="11"/>
        <w:gridCol w:w="244"/>
        <w:gridCol w:w="23"/>
        <w:gridCol w:w="1153"/>
      </w:tblGrid>
      <w:tr w:rsidR="007A1AD8" w:rsidRPr="009A6758" w14:paraId="5F79BE6F" w14:textId="77777777" w:rsidTr="004106CA">
        <w:trPr>
          <w:tblHeader/>
        </w:trPr>
        <w:tc>
          <w:tcPr>
            <w:tcW w:w="2429" w:type="pct"/>
          </w:tcPr>
          <w:p w14:paraId="07AF53FE" w14:textId="77777777" w:rsidR="007A1AD8" w:rsidRPr="009A6758" w:rsidRDefault="007A1AD8" w:rsidP="004106CA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196" w:type="pct"/>
            <w:gridSpan w:val="3"/>
          </w:tcPr>
          <w:p w14:paraId="6C35E3DA" w14:textId="77777777" w:rsidR="007A1AD8" w:rsidRPr="009A6758" w:rsidRDefault="007A1AD8" w:rsidP="004106CA">
            <w:pPr>
              <w:pStyle w:val="BodyText"/>
              <w:tabs>
                <w:tab w:val="decimal" w:pos="708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6A732551" w14:textId="77777777" w:rsidR="007A1AD8" w:rsidRPr="009A6758" w:rsidRDefault="007A1AD8" w:rsidP="004106CA">
            <w:pPr>
              <w:pStyle w:val="NoSpacing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7" w:type="pct"/>
            <w:gridSpan w:val="5"/>
          </w:tcPr>
          <w:p w14:paraId="5E6B8FD5" w14:textId="77777777" w:rsidR="007A1AD8" w:rsidRPr="009A6758" w:rsidRDefault="007A1AD8" w:rsidP="004106CA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1AD8" w:rsidRPr="009A6758" w14:paraId="07001664" w14:textId="77777777" w:rsidTr="004106CA">
        <w:trPr>
          <w:tblHeader/>
        </w:trPr>
        <w:tc>
          <w:tcPr>
            <w:tcW w:w="2429" w:type="pct"/>
          </w:tcPr>
          <w:p w14:paraId="5C8BA348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9A675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A67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23" w:type="pct"/>
          </w:tcPr>
          <w:p w14:paraId="7403DDC4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7" w:type="pct"/>
          </w:tcPr>
          <w:p w14:paraId="535F9586" w14:textId="77777777" w:rsidR="007A1AD8" w:rsidRPr="009A6758" w:rsidRDefault="007A1AD8" w:rsidP="004106C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14F8101F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8" w:type="pct"/>
          </w:tcPr>
          <w:p w14:paraId="0B8F31F5" w14:textId="77777777" w:rsidR="007A1AD8" w:rsidRPr="009A6758" w:rsidRDefault="007A1AD8" w:rsidP="004106C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F7C3C6E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5" w:type="pct"/>
            <w:gridSpan w:val="2"/>
          </w:tcPr>
          <w:p w14:paraId="2C26F2D2" w14:textId="77777777" w:rsidR="007A1AD8" w:rsidRPr="009A6758" w:rsidRDefault="007A1AD8" w:rsidP="004106C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6D3E383B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7A1AD8" w:rsidRPr="009A6758" w14:paraId="0AD5C13D" w14:textId="77777777" w:rsidTr="004106CA">
        <w:trPr>
          <w:tblHeader/>
        </w:trPr>
        <w:tc>
          <w:tcPr>
            <w:tcW w:w="2429" w:type="pct"/>
          </w:tcPr>
          <w:p w14:paraId="29679D9F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71" w:type="pct"/>
            <w:gridSpan w:val="9"/>
          </w:tcPr>
          <w:p w14:paraId="0716A572" w14:textId="77777777" w:rsidR="007A1AD8" w:rsidRPr="009A6758" w:rsidRDefault="007A1AD8" w:rsidP="004106CA">
            <w:pPr>
              <w:pStyle w:val="BodyText"/>
              <w:tabs>
                <w:tab w:val="decimal" w:pos="874"/>
              </w:tabs>
              <w:spacing w:after="0" w:line="240" w:lineRule="auto"/>
              <w:ind w:left="-108" w:right="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A1AD8" w:rsidRPr="009A6758" w14:paraId="55964568" w14:textId="77777777" w:rsidTr="004106CA">
        <w:tc>
          <w:tcPr>
            <w:tcW w:w="2429" w:type="pct"/>
          </w:tcPr>
          <w:p w14:paraId="4562E4D3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23" w:type="pct"/>
          </w:tcPr>
          <w:p w14:paraId="7DF15E2C" w14:textId="04E515A6" w:rsidR="007A1AD8" w:rsidRPr="009A6758" w:rsidRDefault="007A1AD8" w:rsidP="004106C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FB6B0ED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EAE4027" w14:textId="77777777" w:rsidR="007A1AD8" w:rsidRPr="009A6758" w:rsidRDefault="007A1AD8" w:rsidP="004106C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4DDFD9A8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1FADD26E" w14:textId="77777777" w:rsidR="007A1AD8" w:rsidRPr="009A6758" w:rsidRDefault="007A1AD8" w:rsidP="004106CA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6A6E9BFA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3062B3BE" w14:textId="77777777" w:rsidR="007A1AD8" w:rsidRPr="009A6758" w:rsidRDefault="007A1AD8" w:rsidP="004106C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1AD8" w:rsidRPr="009A6758" w14:paraId="3E9498A2" w14:textId="77777777" w:rsidTr="004106CA">
        <w:tc>
          <w:tcPr>
            <w:tcW w:w="2429" w:type="pct"/>
          </w:tcPr>
          <w:p w14:paraId="00F18844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523" w:type="pct"/>
          </w:tcPr>
          <w:p w14:paraId="4D05583E" w14:textId="756B1D6E" w:rsidR="007A1AD8" w:rsidRPr="009A6758" w:rsidRDefault="00A0554B" w:rsidP="00A0554B">
            <w:pPr>
              <w:pStyle w:val="BodyText"/>
              <w:tabs>
                <w:tab w:val="decimal" w:pos="57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1171D90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ED5F6DA" w14:textId="77777777" w:rsidR="007A1AD8" w:rsidRPr="009A6758" w:rsidRDefault="007A1AD8" w:rsidP="004106C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0.60</w:t>
            </w:r>
          </w:p>
        </w:tc>
        <w:tc>
          <w:tcPr>
            <w:tcW w:w="148" w:type="pct"/>
          </w:tcPr>
          <w:p w14:paraId="016BE55C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234ABDEF" w14:textId="340B44B1" w:rsidR="007A1AD8" w:rsidRPr="009A6758" w:rsidRDefault="000B4044" w:rsidP="004106CA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0565468E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19507491" w14:textId="77777777" w:rsidR="007A1AD8" w:rsidRPr="009A6758" w:rsidRDefault="007A1AD8" w:rsidP="008A3C41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A1AD8" w:rsidRPr="009A6758" w14:paraId="4DF69781" w14:textId="77777777" w:rsidTr="004106CA">
        <w:tc>
          <w:tcPr>
            <w:tcW w:w="2429" w:type="pct"/>
          </w:tcPr>
          <w:p w14:paraId="65B058A7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3945E013" w14:textId="1E07063A" w:rsidR="007A1AD8" w:rsidRPr="009A6758" w:rsidRDefault="004A7522" w:rsidP="004106C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1.30</w:t>
            </w:r>
          </w:p>
        </w:tc>
        <w:tc>
          <w:tcPr>
            <w:tcW w:w="147" w:type="pct"/>
          </w:tcPr>
          <w:p w14:paraId="48B217D6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3494BE6" w14:textId="77777777" w:rsidR="007A1AD8" w:rsidRPr="009A6758" w:rsidRDefault="007A1AD8" w:rsidP="004106CA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1.30</w:t>
            </w:r>
          </w:p>
        </w:tc>
        <w:tc>
          <w:tcPr>
            <w:tcW w:w="148" w:type="pct"/>
          </w:tcPr>
          <w:p w14:paraId="5DF1AA9E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1B2B572D" w14:textId="3E564F58" w:rsidR="007A1AD8" w:rsidRPr="009A6758" w:rsidRDefault="004A7522" w:rsidP="004106C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1.30</w:t>
            </w:r>
          </w:p>
        </w:tc>
        <w:tc>
          <w:tcPr>
            <w:tcW w:w="135" w:type="pct"/>
            <w:gridSpan w:val="2"/>
          </w:tcPr>
          <w:p w14:paraId="68BC22C6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148F066F" w14:textId="77777777" w:rsidR="007A1AD8" w:rsidRPr="009A6758" w:rsidRDefault="007A1AD8" w:rsidP="004106C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1.30</w:t>
            </w:r>
          </w:p>
        </w:tc>
      </w:tr>
      <w:tr w:rsidR="007A1AD8" w:rsidRPr="009A6758" w14:paraId="1D1C78CF" w14:textId="77777777" w:rsidTr="004106CA">
        <w:tc>
          <w:tcPr>
            <w:tcW w:w="2429" w:type="pct"/>
          </w:tcPr>
          <w:p w14:paraId="081F1F23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2CFA2B14" w14:textId="0CC64198" w:rsidR="007A1AD8" w:rsidRPr="009A6758" w:rsidRDefault="004A7522" w:rsidP="004106C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0.05</w:t>
            </w:r>
          </w:p>
        </w:tc>
        <w:tc>
          <w:tcPr>
            <w:tcW w:w="147" w:type="pct"/>
          </w:tcPr>
          <w:p w14:paraId="14535BEF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CFAA61B" w14:textId="77777777" w:rsidR="007A1AD8" w:rsidRPr="009A6758" w:rsidRDefault="007A1AD8" w:rsidP="004106C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35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  <w:tc>
          <w:tcPr>
            <w:tcW w:w="148" w:type="pct"/>
          </w:tcPr>
          <w:p w14:paraId="16C34230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BCEDFE3" w14:textId="2BA20898" w:rsidR="007A1AD8" w:rsidRPr="009A6758" w:rsidRDefault="004A7522" w:rsidP="004106C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0.05</w:t>
            </w:r>
          </w:p>
        </w:tc>
        <w:tc>
          <w:tcPr>
            <w:tcW w:w="135" w:type="pct"/>
            <w:gridSpan w:val="2"/>
          </w:tcPr>
          <w:p w14:paraId="2A6FE700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21FDB52E" w14:textId="77777777" w:rsidR="007A1AD8" w:rsidRPr="009A6758" w:rsidRDefault="007A1AD8" w:rsidP="004106C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0.03</w:t>
            </w:r>
          </w:p>
        </w:tc>
      </w:tr>
      <w:tr w:rsidR="007A1AD8" w:rsidRPr="009A6758" w14:paraId="3F4D71BD" w14:textId="77777777" w:rsidTr="004106CA">
        <w:tc>
          <w:tcPr>
            <w:tcW w:w="2429" w:type="pct"/>
          </w:tcPr>
          <w:p w14:paraId="68536188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61D1916B" w14:textId="77777777" w:rsidR="007A1AD8" w:rsidRPr="009A6758" w:rsidRDefault="007A1AD8" w:rsidP="004106C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3FC4AF1B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777E7499" w14:textId="77777777" w:rsidR="007A1AD8" w:rsidRPr="009A6758" w:rsidRDefault="007A1AD8" w:rsidP="004106C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494C10F6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0" w:type="pct"/>
          </w:tcPr>
          <w:p w14:paraId="06337F1E" w14:textId="77777777" w:rsidR="007A1AD8" w:rsidRPr="009A6758" w:rsidRDefault="007A1AD8" w:rsidP="004106CA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14:paraId="00A05BE6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2" w:type="pct"/>
            <w:gridSpan w:val="2"/>
          </w:tcPr>
          <w:p w14:paraId="22F22A4C" w14:textId="77777777" w:rsidR="007A1AD8" w:rsidRPr="009A6758" w:rsidRDefault="007A1AD8" w:rsidP="004106C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A1AD8" w:rsidRPr="009A6758" w14:paraId="24EF4D42" w14:textId="77777777" w:rsidTr="004106CA">
        <w:trPr>
          <w:trHeight w:val="80"/>
        </w:trPr>
        <w:tc>
          <w:tcPr>
            <w:tcW w:w="2429" w:type="pct"/>
          </w:tcPr>
          <w:p w14:paraId="1911339F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23" w:type="pct"/>
          </w:tcPr>
          <w:p w14:paraId="43F60F5D" w14:textId="77777777" w:rsidR="007A1AD8" w:rsidRPr="009A6758" w:rsidRDefault="007A1AD8" w:rsidP="004106C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1B829E4" w14:textId="56B1273B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12BF821" w14:textId="316E9265" w:rsidR="007A1AD8" w:rsidRPr="009A6758" w:rsidRDefault="007A1AD8" w:rsidP="004106C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2EDADDD6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1D7D1809" w14:textId="77777777" w:rsidR="007A1AD8" w:rsidRPr="009A6758" w:rsidRDefault="007A1AD8" w:rsidP="004106CA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630FDB12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72543E84" w14:textId="77777777" w:rsidR="007A1AD8" w:rsidRPr="009A6758" w:rsidRDefault="007A1AD8" w:rsidP="004106C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1AD8" w:rsidRPr="009A6758" w14:paraId="618CD134" w14:textId="77777777" w:rsidTr="004106CA">
        <w:tc>
          <w:tcPr>
            <w:tcW w:w="2429" w:type="pct"/>
          </w:tcPr>
          <w:p w14:paraId="0B73A7D5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6EFA5B76" w14:textId="5C7FDA80" w:rsidR="007A1AD8" w:rsidRPr="009A6758" w:rsidRDefault="005D3196" w:rsidP="004106C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593A9D7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CE76D34" w14:textId="77777777" w:rsidR="007A1AD8" w:rsidRPr="009A6758" w:rsidRDefault="007A1AD8" w:rsidP="004106C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5554466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232DD519" w14:textId="69167FE7" w:rsidR="007A1AD8" w:rsidRPr="009A6758" w:rsidRDefault="000B4044" w:rsidP="004106C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71.97</w:t>
            </w:r>
          </w:p>
        </w:tc>
        <w:tc>
          <w:tcPr>
            <w:tcW w:w="135" w:type="pct"/>
            <w:gridSpan w:val="2"/>
          </w:tcPr>
          <w:p w14:paraId="3054E3F8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3BA6A4C" w14:textId="77777777" w:rsidR="007A1AD8" w:rsidRPr="009A6758" w:rsidRDefault="007A1AD8" w:rsidP="004106C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81.50</w:t>
            </w:r>
          </w:p>
        </w:tc>
      </w:tr>
      <w:tr w:rsidR="007A1AD8" w:rsidRPr="009A6758" w14:paraId="05E8E3C1" w14:textId="77777777" w:rsidTr="004106CA">
        <w:tc>
          <w:tcPr>
            <w:tcW w:w="2429" w:type="pct"/>
          </w:tcPr>
          <w:p w14:paraId="7242B1CC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23" w:type="pct"/>
          </w:tcPr>
          <w:p w14:paraId="03ABCD42" w14:textId="2E536056" w:rsidR="007A1AD8" w:rsidRPr="009A6758" w:rsidRDefault="005D3196" w:rsidP="004106C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0EE110D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81102C6" w14:textId="77777777" w:rsidR="007A1AD8" w:rsidRPr="009A6758" w:rsidRDefault="007A1AD8" w:rsidP="004106C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FA46B3A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21B26F4E" w14:textId="2A5B555D" w:rsidR="007A1AD8" w:rsidRPr="009A6758" w:rsidRDefault="00B97B3A" w:rsidP="004106C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192.10</w:t>
            </w:r>
          </w:p>
        </w:tc>
        <w:tc>
          <w:tcPr>
            <w:tcW w:w="135" w:type="pct"/>
            <w:gridSpan w:val="2"/>
          </w:tcPr>
          <w:p w14:paraId="5564D801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18BF81F2" w14:textId="77777777" w:rsidR="007A1AD8" w:rsidRPr="009A6758" w:rsidRDefault="007A1AD8" w:rsidP="004106C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229.06</w:t>
            </w:r>
          </w:p>
        </w:tc>
      </w:tr>
      <w:tr w:rsidR="007A1AD8" w:rsidRPr="009A6758" w14:paraId="353826F7" w14:textId="77777777" w:rsidTr="004106CA">
        <w:tc>
          <w:tcPr>
            <w:tcW w:w="2429" w:type="pct"/>
          </w:tcPr>
          <w:p w14:paraId="5276177D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23" w:type="pct"/>
          </w:tcPr>
          <w:p w14:paraId="176FEEFA" w14:textId="4FA3A22D" w:rsidR="007A1AD8" w:rsidRPr="009A6758" w:rsidRDefault="005D3196" w:rsidP="004106C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C2FBB1F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E2A66FC" w14:textId="77777777" w:rsidR="007A1AD8" w:rsidRPr="009A6758" w:rsidRDefault="007A1AD8" w:rsidP="004106C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BBD9968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3B2E5AE" w14:textId="2E4CEAA1" w:rsidR="007A1AD8" w:rsidRPr="009A6758" w:rsidRDefault="00B97B3A" w:rsidP="004106C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40.20</w:t>
            </w:r>
          </w:p>
        </w:tc>
        <w:tc>
          <w:tcPr>
            <w:tcW w:w="135" w:type="pct"/>
            <w:gridSpan w:val="2"/>
          </w:tcPr>
          <w:p w14:paraId="0121EED9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DD4BBE0" w14:textId="77777777" w:rsidR="007A1AD8" w:rsidRPr="009A6758" w:rsidRDefault="007A1AD8" w:rsidP="004106C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79.80</w:t>
            </w:r>
          </w:p>
        </w:tc>
      </w:tr>
      <w:tr w:rsidR="007A1AD8" w:rsidRPr="009A6758" w14:paraId="03946436" w14:textId="77777777" w:rsidTr="004106CA">
        <w:tc>
          <w:tcPr>
            <w:tcW w:w="2429" w:type="pct"/>
          </w:tcPr>
          <w:p w14:paraId="463BA59D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794D4BFD" w14:textId="53917781" w:rsidR="007A1AD8" w:rsidRPr="009A6758" w:rsidRDefault="005D3196" w:rsidP="004106C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5692A3D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E862D6B" w14:textId="77777777" w:rsidR="007A1AD8" w:rsidRPr="009A6758" w:rsidRDefault="007A1AD8" w:rsidP="004106C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C8931C0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64637FE" w14:textId="1E81DBF8" w:rsidR="007A1AD8" w:rsidRPr="009A6758" w:rsidRDefault="004A7522" w:rsidP="004106C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3.07</w:t>
            </w:r>
          </w:p>
        </w:tc>
        <w:tc>
          <w:tcPr>
            <w:tcW w:w="135" w:type="pct"/>
            <w:gridSpan w:val="2"/>
          </w:tcPr>
          <w:p w14:paraId="4EDEC950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53DDEB30" w14:textId="77777777" w:rsidR="007A1AD8" w:rsidRPr="009A6758" w:rsidRDefault="007A1AD8" w:rsidP="004106C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3.31</w:t>
            </w:r>
          </w:p>
        </w:tc>
      </w:tr>
      <w:tr w:rsidR="007A1AD8" w:rsidRPr="009A6758" w14:paraId="6B01FCA7" w14:textId="77777777" w:rsidTr="004106CA">
        <w:tc>
          <w:tcPr>
            <w:tcW w:w="2429" w:type="pct"/>
          </w:tcPr>
          <w:p w14:paraId="182CBA61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23" w:type="pct"/>
          </w:tcPr>
          <w:p w14:paraId="06F6E2F3" w14:textId="0EA283EE" w:rsidR="007A1AD8" w:rsidRPr="009A6758" w:rsidRDefault="005D3196" w:rsidP="004106C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86D313C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006A40A" w14:textId="77777777" w:rsidR="007A1AD8" w:rsidRPr="009A6758" w:rsidRDefault="007A1AD8" w:rsidP="004106C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9CFD3EC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7501D8BA" w14:textId="0588A456" w:rsidR="007A1AD8" w:rsidRPr="009A6758" w:rsidRDefault="004A7522" w:rsidP="004106C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0.27</w:t>
            </w:r>
          </w:p>
        </w:tc>
        <w:tc>
          <w:tcPr>
            <w:tcW w:w="135" w:type="pct"/>
            <w:gridSpan w:val="2"/>
          </w:tcPr>
          <w:p w14:paraId="62E44929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6AD791D1" w14:textId="77777777" w:rsidR="007A1AD8" w:rsidRPr="009A6758" w:rsidRDefault="007A1AD8" w:rsidP="008A3C41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7A1AD8" w:rsidRPr="009A6758" w14:paraId="22329C9F" w14:textId="77777777" w:rsidTr="004106CA">
        <w:tc>
          <w:tcPr>
            <w:tcW w:w="2429" w:type="pct"/>
          </w:tcPr>
          <w:p w14:paraId="46468B14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2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23" w:type="pct"/>
          </w:tcPr>
          <w:p w14:paraId="1B525436" w14:textId="0BAC02CD" w:rsidR="007A1AD8" w:rsidRPr="009A6758" w:rsidRDefault="005D3196" w:rsidP="004106C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  <w:r w:rsidRPr="009A6758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47" w:type="pct"/>
          </w:tcPr>
          <w:p w14:paraId="40755C35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715F26C2" w14:textId="77777777" w:rsidR="007A1AD8" w:rsidRPr="009A6758" w:rsidRDefault="007A1AD8" w:rsidP="004106C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A5EC195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0" w:type="pct"/>
          </w:tcPr>
          <w:p w14:paraId="50355A8D" w14:textId="66152B9D" w:rsidR="007A1AD8" w:rsidRPr="009A6758" w:rsidRDefault="004A7522" w:rsidP="00112C27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29DFC2DE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2" w:type="pct"/>
            <w:gridSpan w:val="2"/>
          </w:tcPr>
          <w:p w14:paraId="08438ADB" w14:textId="77777777" w:rsidR="007A1AD8" w:rsidRPr="009A6758" w:rsidRDefault="007A1AD8" w:rsidP="004106C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0.73</w:t>
            </w:r>
          </w:p>
        </w:tc>
      </w:tr>
      <w:tr w:rsidR="007A1AD8" w:rsidRPr="009A6758" w14:paraId="66F2ED71" w14:textId="77777777" w:rsidTr="004106CA">
        <w:tc>
          <w:tcPr>
            <w:tcW w:w="2429" w:type="pct"/>
          </w:tcPr>
          <w:p w14:paraId="0AAF47EC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23" w:type="pct"/>
          </w:tcPr>
          <w:p w14:paraId="0166D924" w14:textId="60F434EF" w:rsidR="007A1AD8" w:rsidRPr="009A6758" w:rsidRDefault="005D3196" w:rsidP="004106C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1A4FA97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112E5BC2" w14:textId="77777777" w:rsidR="007A1AD8" w:rsidRPr="009A6758" w:rsidRDefault="007A1AD8" w:rsidP="004106C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A82EBCE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B9D1EDE" w14:textId="78BAF28D" w:rsidR="007A1AD8" w:rsidRPr="009A6758" w:rsidRDefault="004A7522" w:rsidP="004106C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0.68</w:t>
            </w:r>
          </w:p>
        </w:tc>
        <w:tc>
          <w:tcPr>
            <w:tcW w:w="135" w:type="pct"/>
            <w:gridSpan w:val="2"/>
          </w:tcPr>
          <w:p w14:paraId="65B60D1A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14219236" w14:textId="77777777" w:rsidR="007A1AD8" w:rsidRPr="009A6758" w:rsidRDefault="007A1AD8" w:rsidP="004106C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0.82</w:t>
            </w:r>
          </w:p>
        </w:tc>
      </w:tr>
      <w:tr w:rsidR="007A1AD8" w:rsidRPr="009A6758" w14:paraId="6DCD663A" w14:textId="77777777" w:rsidTr="004106CA">
        <w:tc>
          <w:tcPr>
            <w:tcW w:w="2429" w:type="pct"/>
          </w:tcPr>
          <w:p w14:paraId="108C015D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661D032E" w14:textId="139F9316" w:rsidR="007A1AD8" w:rsidRPr="009A6758" w:rsidRDefault="005D3196" w:rsidP="004106C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20FF6F9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9825A37" w14:textId="77777777" w:rsidR="007A1AD8" w:rsidRPr="009A6758" w:rsidRDefault="007A1AD8" w:rsidP="004106CA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8CBCCD1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1D7D60CB" w14:textId="22DD0561" w:rsidR="007A1AD8" w:rsidRPr="009A6758" w:rsidRDefault="004A7522" w:rsidP="004106CA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3.29</w:t>
            </w:r>
          </w:p>
        </w:tc>
        <w:tc>
          <w:tcPr>
            <w:tcW w:w="135" w:type="pct"/>
            <w:gridSpan w:val="2"/>
          </w:tcPr>
          <w:p w14:paraId="6DF710AD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3A47C13F" w14:textId="77777777" w:rsidR="007A1AD8" w:rsidRPr="009A6758" w:rsidRDefault="007A1AD8" w:rsidP="004106CA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3.66</w:t>
            </w:r>
          </w:p>
        </w:tc>
      </w:tr>
      <w:tr w:rsidR="007A1AD8" w:rsidRPr="009A6758" w14:paraId="2F868AFD" w14:textId="77777777" w:rsidTr="004106CA">
        <w:tc>
          <w:tcPr>
            <w:tcW w:w="2429" w:type="pct"/>
          </w:tcPr>
          <w:p w14:paraId="7BD79ED3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19F50A41" w14:textId="77777777" w:rsidR="007A1AD8" w:rsidRPr="009A6758" w:rsidRDefault="007A1AD8" w:rsidP="004106C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68970DFE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0600B3D3" w14:textId="77777777" w:rsidR="007A1AD8" w:rsidRPr="009A6758" w:rsidRDefault="007A1AD8" w:rsidP="004106C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63FF645E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0" w:type="pct"/>
          </w:tcPr>
          <w:p w14:paraId="57BA4543" w14:textId="77777777" w:rsidR="007A1AD8" w:rsidRPr="009A6758" w:rsidRDefault="007A1AD8" w:rsidP="004106CA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14:paraId="1FFFF063" w14:textId="77777777" w:rsidR="007A1AD8" w:rsidRPr="009A6758" w:rsidRDefault="007A1AD8" w:rsidP="004106CA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22" w:type="pct"/>
            <w:gridSpan w:val="2"/>
          </w:tcPr>
          <w:p w14:paraId="38B5BFA9" w14:textId="77777777" w:rsidR="007A1AD8" w:rsidRPr="009A6758" w:rsidRDefault="007A1AD8" w:rsidP="004106CA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E8791B" w:rsidRPr="009A6758" w14:paraId="3B16B82A" w14:textId="77777777" w:rsidTr="004106CA">
        <w:tc>
          <w:tcPr>
            <w:tcW w:w="2429" w:type="pct"/>
          </w:tcPr>
          <w:p w14:paraId="6178DBEC" w14:textId="4C7860FB" w:rsidR="00E8791B" w:rsidRPr="009A6758" w:rsidRDefault="00E8791B" w:rsidP="004106CA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23" w:type="pct"/>
          </w:tcPr>
          <w:p w14:paraId="7499DC4D" w14:textId="77777777" w:rsidR="00E8791B" w:rsidRPr="009A6758" w:rsidRDefault="00E8791B" w:rsidP="004106CA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DA56192" w14:textId="77777777" w:rsidR="00E8791B" w:rsidRPr="009A6758" w:rsidRDefault="00E8791B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C9CF195" w14:textId="77777777" w:rsidR="00E8791B" w:rsidRPr="009A6758" w:rsidRDefault="00E8791B" w:rsidP="004106CA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BECCF47" w14:textId="77777777" w:rsidR="00E8791B" w:rsidRPr="009A6758" w:rsidRDefault="00E8791B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16D88AB9" w14:textId="77777777" w:rsidR="00E8791B" w:rsidRPr="009A6758" w:rsidRDefault="00E8791B" w:rsidP="004106CA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0C4E89F7" w14:textId="77777777" w:rsidR="00E8791B" w:rsidRPr="009A6758" w:rsidRDefault="00E8791B" w:rsidP="004106CA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3C0F8965" w14:textId="77777777" w:rsidR="00E8791B" w:rsidRPr="009A6758" w:rsidRDefault="00E8791B" w:rsidP="004106CA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C2C30" w:rsidRPr="009A6758" w14:paraId="1153E3C8" w14:textId="77777777" w:rsidTr="004106CA">
        <w:tc>
          <w:tcPr>
            <w:tcW w:w="2429" w:type="pct"/>
          </w:tcPr>
          <w:p w14:paraId="7268D268" w14:textId="38485624" w:rsidR="00BC2C30" w:rsidRPr="009A6758" w:rsidRDefault="00BC2C30" w:rsidP="00BC2C3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3A5CD771" w14:textId="2F67B5F7" w:rsidR="00BC2C30" w:rsidRPr="009A6758" w:rsidRDefault="00AD4EA2" w:rsidP="00BC2C3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  <w:tc>
          <w:tcPr>
            <w:tcW w:w="147" w:type="pct"/>
          </w:tcPr>
          <w:p w14:paraId="16C1E70A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7C92E12" w14:textId="10342FBD" w:rsidR="00BC2C30" w:rsidRPr="009A6758" w:rsidRDefault="00BC2C30" w:rsidP="008F7BC2">
            <w:pPr>
              <w:pStyle w:val="BodyText"/>
              <w:tabs>
                <w:tab w:val="decimal" w:pos="60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BF92E4C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5171F792" w14:textId="0583155E" w:rsidR="00BC2C30" w:rsidRPr="009A6758" w:rsidRDefault="00BC2C30" w:rsidP="00BC2C30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1C336D7D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7BFC18E4" w14:textId="337E49A9" w:rsidR="00BC2C30" w:rsidRPr="009A6758" w:rsidRDefault="00BC2C30" w:rsidP="00195601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C2C30" w:rsidRPr="009A6758" w14:paraId="4D003552" w14:textId="77777777" w:rsidTr="004106CA">
        <w:tc>
          <w:tcPr>
            <w:tcW w:w="2429" w:type="pct"/>
          </w:tcPr>
          <w:p w14:paraId="71A4003E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523" w:type="pct"/>
          </w:tcPr>
          <w:p w14:paraId="3BAA3453" w14:textId="77777777" w:rsidR="00BC2C30" w:rsidRPr="009A6758" w:rsidRDefault="00BC2C30" w:rsidP="00BC2C3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</w:tcPr>
          <w:p w14:paraId="0BA619EA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526" w:type="pct"/>
          </w:tcPr>
          <w:p w14:paraId="7E3CDD9A" w14:textId="77777777" w:rsidR="00BC2C30" w:rsidRPr="009A6758" w:rsidRDefault="00BC2C30" w:rsidP="00BC2C3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000E549C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470" w:type="pct"/>
          </w:tcPr>
          <w:p w14:paraId="40D09B4B" w14:textId="77777777" w:rsidR="00BC2C30" w:rsidRPr="009A6758" w:rsidRDefault="00BC2C30" w:rsidP="00BC2C3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135" w:type="pct"/>
            <w:gridSpan w:val="2"/>
          </w:tcPr>
          <w:p w14:paraId="1DE2760C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b/>
                <w:bCs/>
                <w:sz w:val="22"/>
              </w:rPr>
            </w:pPr>
          </w:p>
        </w:tc>
        <w:tc>
          <w:tcPr>
            <w:tcW w:w="622" w:type="pct"/>
            <w:gridSpan w:val="2"/>
          </w:tcPr>
          <w:p w14:paraId="13D77DC2" w14:textId="77777777" w:rsidR="00BC2C30" w:rsidRPr="009A6758" w:rsidRDefault="00BC2C30" w:rsidP="00BC2C30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</w:tr>
      <w:tr w:rsidR="00BC2C30" w:rsidRPr="009A6758" w14:paraId="35F078C5" w14:textId="77777777" w:rsidTr="004106CA">
        <w:tc>
          <w:tcPr>
            <w:tcW w:w="2429" w:type="pct"/>
          </w:tcPr>
          <w:p w14:paraId="578EE885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23" w:type="pct"/>
          </w:tcPr>
          <w:p w14:paraId="207B23A4" w14:textId="77777777" w:rsidR="00BC2C30" w:rsidRPr="009A6758" w:rsidRDefault="00BC2C30" w:rsidP="00BC2C30">
            <w:pPr>
              <w:pStyle w:val="BodyText"/>
              <w:tabs>
                <w:tab w:val="decimal" w:pos="70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F12FE94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6BD4FDB" w14:textId="77777777" w:rsidR="00BC2C30" w:rsidRPr="009A6758" w:rsidRDefault="00BC2C30" w:rsidP="00BC2C30">
            <w:pPr>
              <w:pStyle w:val="BodyText"/>
              <w:tabs>
                <w:tab w:val="decimal" w:pos="52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27AD411A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3CA7534B" w14:textId="77777777" w:rsidR="00BC2C30" w:rsidRPr="009A6758" w:rsidRDefault="00BC2C30" w:rsidP="00BC2C30">
            <w:pPr>
              <w:pStyle w:val="BodyText"/>
              <w:tabs>
                <w:tab w:val="decimal" w:pos="879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" w:type="pct"/>
            <w:gridSpan w:val="2"/>
          </w:tcPr>
          <w:p w14:paraId="7A333DB5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1AD34450" w14:textId="77777777" w:rsidR="00BC2C30" w:rsidRPr="009A6758" w:rsidRDefault="00BC2C30" w:rsidP="00BC2C30">
            <w:pPr>
              <w:pStyle w:val="BodyText"/>
              <w:tabs>
                <w:tab w:val="decimal" w:pos="50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C2C30" w:rsidRPr="009A6758" w14:paraId="79F532AB" w14:textId="77777777" w:rsidTr="004106CA">
        <w:tc>
          <w:tcPr>
            <w:tcW w:w="2429" w:type="pct"/>
          </w:tcPr>
          <w:p w14:paraId="6555F0E2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รายได้จากการขายและ</w:t>
            </w: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9A6758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523" w:type="pct"/>
          </w:tcPr>
          <w:p w14:paraId="2D070DB5" w14:textId="0440F737" w:rsidR="00BC2C30" w:rsidRPr="009A6758" w:rsidRDefault="00A856E7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349.57</w:t>
            </w:r>
          </w:p>
        </w:tc>
        <w:tc>
          <w:tcPr>
            <w:tcW w:w="147" w:type="pct"/>
          </w:tcPr>
          <w:p w14:paraId="02A5990C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5ED0EFE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419.58</w:t>
            </w:r>
          </w:p>
        </w:tc>
        <w:tc>
          <w:tcPr>
            <w:tcW w:w="148" w:type="pct"/>
          </w:tcPr>
          <w:p w14:paraId="1264F182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591BA6E" w14:textId="0954F2FE" w:rsidR="00BC2C30" w:rsidRPr="009A6758" w:rsidRDefault="00BC2C30" w:rsidP="00BC2C30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02A9DC44" w14:textId="77777777" w:rsidR="00BC2C30" w:rsidRPr="009A6758" w:rsidRDefault="00BC2C30" w:rsidP="00BC2C30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973C90F" w14:textId="77777777" w:rsidR="00BC2C30" w:rsidRPr="009A6758" w:rsidRDefault="00BC2C30" w:rsidP="00BC2C30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C2C30" w:rsidRPr="009A6758" w14:paraId="5F7890FA" w14:textId="77777777" w:rsidTr="004106CA">
        <w:tc>
          <w:tcPr>
            <w:tcW w:w="2429" w:type="pct"/>
          </w:tcPr>
          <w:p w14:paraId="4EA5C261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รายได้จากการให้เช่าและบริการ</w:t>
            </w:r>
          </w:p>
        </w:tc>
        <w:tc>
          <w:tcPr>
            <w:tcW w:w="523" w:type="pct"/>
          </w:tcPr>
          <w:p w14:paraId="481EF19C" w14:textId="500A687A" w:rsidR="00BC2C30" w:rsidRPr="009A6758" w:rsidRDefault="005162E8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12.33</w:t>
            </w:r>
          </w:p>
        </w:tc>
        <w:tc>
          <w:tcPr>
            <w:tcW w:w="147" w:type="pct"/>
          </w:tcPr>
          <w:p w14:paraId="6627B680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1C913B9F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12.41</w:t>
            </w:r>
          </w:p>
        </w:tc>
        <w:tc>
          <w:tcPr>
            <w:tcW w:w="148" w:type="pct"/>
          </w:tcPr>
          <w:p w14:paraId="0AA9048D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11205B22" w14:textId="378BCD6F" w:rsidR="00BC2C30" w:rsidRPr="009A6758" w:rsidRDefault="00BC2C30" w:rsidP="00BC2C30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2154ECE3" w14:textId="77777777" w:rsidR="00BC2C30" w:rsidRPr="009A6758" w:rsidRDefault="00BC2C30" w:rsidP="00BC2C30">
            <w:pPr>
              <w:pStyle w:val="NoSpacing"/>
              <w:tabs>
                <w:tab w:val="decimal" w:pos="49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52108985" w14:textId="77777777" w:rsidR="00BC2C30" w:rsidRPr="009A6758" w:rsidRDefault="00BC2C30" w:rsidP="00BC2C30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C2C30" w:rsidRPr="009A6758" w14:paraId="5B4CBD74" w14:textId="77777777" w:rsidTr="004106CA">
        <w:tc>
          <w:tcPr>
            <w:tcW w:w="2429" w:type="pct"/>
          </w:tcPr>
          <w:p w14:paraId="2F5EA29C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รายได้ค่าการจัดการ</w:t>
            </w:r>
          </w:p>
        </w:tc>
        <w:tc>
          <w:tcPr>
            <w:tcW w:w="523" w:type="pct"/>
          </w:tcPr>
          <w:p w14:paraId="5C9101B4" w14:textId="734335DF" w:rsidR="00BC2C30" w:rsidRPr="009A6758" w:rsidRDefault="004A20B9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1.36</w:t>
            </w:r>
          </w:p>
        </w:tc>
        <w:tc>
          <w:tcPr>
            <w:tcW w:w="147" w:type="pct"/>
          </w:tcPr>
          <w:p w14:paraId="41FB37B9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5D958C2C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2.05</w:t>
            </w:r>
          </w:p>
        </w:tc>
        <w:tc>
          <w:tcPr>
            <w:tcW w:w="148" w:type="pct"/>
          </w:tcPr>
          <w:p w14:paraId="4D2F5744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2C339908" w14:textId="2A5D482F" w:rsidR="00BC2C30" w:rsidRPr="009A6758" w:rsidRDefault="00BC2C30" w:rsidP="00BC2C30">
            <w:pPr>
              <w:pStyle w:val="BodyText"/>
              <w:tabs>
                <w:tab w:val="decimal" w:pos="588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1.36</w:t>
            </w:r>
          </w:p>
        </w:tc>
        <w:tc>
          <w:tcPr>
            <w:tcW w:w="135" w:type="pct"/>
            <w:gridSpan w:val="2"/>
          </w:tcPr>
          <w:p w14:paraId="52828CC4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755F1244" w14:textId="77777777" w:rsidR="00BC2C30" w:rsidRPr="009A6758" w:rsidRDefault="00BC2C30" w:rsidP="00BC2C30">
            <w:pPr>
              <w:pStyle w:val="BodyText"/>
              <w:tabs>
                <w:tab w:val="decimal" w:pos="53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2.05</w:t>
            </w:r>
          </w:p>
        </w:tc>
      </w:tr>
      <w:tr w:rsidR="00BC2C30" w:rsidRPr="009A6758" w14:paraId="0E61B620" w14:textId="77777777" w:rsidTr="004106CA">
        <w:tc>
          <w:tcPr>
            <w:tcW w:w="2429" w:type="pct"/>
          </w:tcPr>
          <w:p w14:paraId="2A0CE3A2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4B85852F" w14:textId="4C50F5DA" w:rsidR="00BC2C30" w:rsidRPr="009A6758" w:rsidRDefault="00567E76" w:rsidP="00BC2C30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2.37</w:t>
            </w:r>
          </w:p>
        </w:tc>
        <w:tc>
          <w:tcPr>
            <w:tcW w:w="147" w:type="pct"/>
          </w:tcPr>
          <w:p w14:paraId="5C5332EA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ED528D9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7.24</w:t>
            </w:r>
          </w:p>
        </w:tc>
        <w:tc>
          <w:tcPr>
            <w:tcW w:w="148" w:type="pct"/>
          </w:tcPr>
          <w:p w14:paraId="528D17F9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9DD9123" w14:textId="575BF649" w:rsidR="00BC2C30" w:rsidRPr="009A6758" w:rsidRDefault="00BC2C30" w:rsidP="00BC2C3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0.16</w:t>
            </w:r>
          </w:p>
        </w:tc>
        <w:tc>
          <w:tcPr>
            <w:tcW w:w="135" w:type="pct"/>
            <w:gridSpan w:val="2"/>
          </w:tcPr>
          <w:p w14:paraId="1415B1DA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1F54AC46" w14:textId="77777777" w:rsidR="00BC2C30" w:rsidRPr="009A6758" w:rsidRDefault="00BC2C30" w:rsidP="00BC2C3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0.28</w:t>
            </w:r>
          </w:p>
        </w:tc>
      </w:tr>
      <w:tr w:rsidR="00BC2C30" w:rsidRPr="009A6758" w14:paraId="310CC06F" w14:textId="77777777" w:rsidTr="004106CA">
        <w:tc>
          <w:tcPr>
            <w:tcW w:w="2429" w:type="pct"/>
          </w:tcPr>
          <w:p w14:paraId="5594A20C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523" w:type="pct"/>
          </w:tcPr>
          <w:p w14:paraId="42197795" w14:textId="145A8A81" w:rsidR="00BC2C30" w:rsidRPr="009A6758" w:rsidRDefault="009C3495" w:rsidP="00BC2C30">
            <w:pPr>
              <w:pStyle w:val="BodyText"/>
              <w:tabs>
                <w:tab w:val="decimal" w:pos="603"/>
              </w:tabs>
              <w:spacing w:after="0" w:line="240" w:lineRule="auto"/>
              <w:ind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5162E8" w:rsidRPr="009A6758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9A6758">
              <w:rPr>
                <w:rFonts w:ascii="Angsana New" w:hAnsi="Angsana New" w:cs="Angsana New"/>
                <w:sz w:val="28"/>
                <w:szCs w:val="28"/>
              </w:rPr>
              <w:t>87</w:t>
            </w:r>
          </w:p>
        </w:tc>
        <w:tc>
          <w:tcPr>
            <w:tcW w:w="147" w:type="pct"/>
          </w:tcPr>
          <w:p w14:paraId="660D6512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AEB4A7E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8.80</w:t>
            </w:r>
          </w:p>
        </w:tc>
        <w:tc>
          <w:tcPr>
            <w:tcW w:w="148" w:type="pct"/>
          </w:tcPr>
          <w:p w14:paraId="1F958D48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759BDE6" w14:textId="7E043099" w:rsidR="00BC2C30" w:rsidRPr="009A6758" w:rsidRDefault="00BC2C30" w:rsidP="00BC2C30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58D709FA" w14:textId="77777777" w:rsidR="00BC2C30" w:rsidRPr="009A6758" w:rsidRDefault="00BC2C30" w:rsidP="00BC2C30">
            <w:pPr>
              <w:pStyle w:val="NoSpacing"/>
              <w:tabs>
                <w:tab w:val="decimal" w:pos="523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4CA6AB77" w14:textId="77777777" w:rsidR="00BC2C30" w:rsidRPr="009A6758" w:rsidRDefault="00BC2C30" w:rsidP="00BC2C30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C2C30" w:rsidRPr="009A6758" w14:paraId="205DCBCA" w14:textId="77777777" w:rsidTr="004106CA">
        <w:tc>
          <w:tcPr>
            <w:tcW w:w="2429" w:type="pct"/>
          </w:tcPr>
          <w:p w14:paraId="513F31BF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523" w:type="pct"/>
          </w:tcPr>
          <w:p w14:paraId="00645AE9" w14:textId="4FA8D505" w:rsidR="00BC2C30" w:rsidRPr="009A6758" w:rsidRDefault="00870AF4" w:rsidP="00870AF4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35.23</w:t>
            </w:r>
          </w:p>
        </w:tc>
        <w:tc>
          <w:tcPr>
            <w:tcW w:w="147" w:type="pct"/>
          </w:tcPr>
          <w:p w14:paraId="25004D0D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1798AC3D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2.35</w:t>
            </w:r>
          </w:p>
        </w:tc>
        <w:tc>
          <w:tcPr>
            <w:tcW w:w="148" w:type="pct"/>
          </w:tcPr>
          <w:p w14:paraId="57147115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6431310" w14:textId="454E119E" w:rsidR="00BC2C30" w:rsidRPr="009A6758" w:rsidRDefault="00BC2C30" w:rsidP="00BC2C30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gridSpan w:val="2"/>
          </w:tcPr>
          <w:p w14:paraId="163F1DE3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0E6A5579" w14:textId="77777777" w:rsidR="00BC2C30" w:rsidRPr="009A6758" w:rsidRDefault="00BC2C30" w:rsidP="00BC2C30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C2C30" w:rsidRPr="009A6758" w14:paraId="3BF10ECB" w14:textId="77777777" w:rsidTr="004106CA">
        <w:tc>
          <w:tcPr>
            <w:tcW w:w="2429" w:type="pct"/>
          </w:tcPr>
          <w:p w14:paraId="495FCD23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523" w:type="pct"/>
          </w:tcPr>
          <w:p w14:paraId="7B4D9FDD" w14:textId="1923F1EE" w:rsidR="00BC2C30" w:rsidRPr="009A6758" w:rsidRDefault="00870AF4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0.99</w:t>
            </w:r>
          </w:p>
        </w:tc>
        <w:tc>
          <w:tcPr>
            <w:tcW w:w="147" w:type="pct"/>
          </w:tcPr>
          <w:p w14:paraId="6BFACD8E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FACAC90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5.12</w:t>
            </w:r>
          </w:p>
        </w:tc>
        <w:tc>
          <w:tcPr>
            <w:tcW w:w="148" w:type="pct"/>
          </w:tcPr>
          <w:p w14:paraId="6E64BA0C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29423EDE" w14:textId="0E6ADBDB" w:rsidR="00BC2C30" w:rsidRPr="009A6758" w:rsidRDefault="00BC2C30" w:rsidP="00BC2C30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0.99</w:t>
            </w:r>
          </w:p>
        </w:tc>
        <w:tc>
          <w:tcPr>
            <w:tcW w:w="135" w:type="pct"/>
            <w:gridSpan w:val="2"/>
          </w:tcPr>
          <w:p w14:paraId="6D72A2B0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61D8242F" w14:textId="77777777" w:rsidR="00BC2C30" w:rsidRPr="009A6758" w:rsidRDefault="00BC2C30" w:rsidP="00BC2C3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0.60</w:t>
            </w:r>
          </w:p>
        </w:tc>
      </w:tr>
      <w:tr w:rsidR="00BC2C30" w:rsidRPr="009A6758" w14:paraId="571F5384" w14:textId="77777777" w:rsidTr="004106CA">
        <w:tc>
          <w:tcPr>
            <w:tcW w:w="2429" w:type="pct"/>
          </w:tcPr>
          <w:p w14:paraId="29D154EB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เช่าเครื่องคอมพิวเตอร์และค่าบริการระบบสารสนเทศ</w:t>
            </w:r>
          </w:p>
        </w:tc>
        <w:tc>
          <w:tcPr>
            <w:tcW w:w="523" w:type="pct"/>
          </w:tcPr>
          <w:p w14:paraId="5EB386AC" w14:textId="41A5F98B" w:rsidR="00BC2C30" w:rsidRPr="009A6758" w:rsidRDefault="00A856E7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28.49</w:t>
            </w:r>
          </w:p>
        </w:tc>
        <w:tc>
          <w:tcPr>
            <w:tcW w:w="147" w:type="pct"/>
          </w:tcPr>
          <w:p w14:paraId="28426361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15EB537D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30.31</w:t>
            </w:r>
          </w:p>
        </w:tc>
        <w:tc>
          <w:tcPr>
            <w:tcW w:w="148" w:type="pct"/>
          </w:tcPr>
          <w:p w14:paraId="7FEE8E51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7DD6A432" w14:textId="42B195F4" w:rsidR="00BC2C30" w:rsidRPr="009A6758" w:rsidRDefault="00BC2C30" w:rsidP="00BC2C3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10.67</w:t>
            </w:r>
          </w:p>
        </w:tc>
        <w:tc>
          <w:tcPr>
            <w:tcW w:w="135" w:type="pct"/>
            <w:gridSpan w:val="2"/>
          </w:tcPr>
          <w:p w14:paraId="2E660C39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1BEFBC81" w14:textId="77777777" w:rsidR="00BC2C30" w:rsidRPr="009A6758" w:rsidRDefault="00BC2C30" w:rsidP="00BC2C3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11.13</w:t>
            </w:r>
          </w:p>
        </w:tc>
      </w:tr>
      <w:tr w:rsidR="00BC2C30" w:rsidRPr="009A6758" w14:paraId="0B5B71E0" w14:textId="77777777" w:rsidTr="004106CA">
        <w:tc>
          <w:tcPr>
            <w:tcW w:w="2429" w:type="pct"/>
          </w:tcPr>
          <w:p w14:paraId="67D3C0B3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523" w:type="pct"/>
          </w:tcPr>
          <w:p w14:paraId="41947363" w14:textId="3F69E82E" w:rsidR="00BC2C30" w:rsidRPr="009A6758" w:rsidRDefault="00567E76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10.91</w:t>
            </w:r>
          </w:p>
        </w:tc>
        <w:tc>
          <w:tcPr>
            <w:tcW w:w="147" w:type="pct"/>
          </w:tcPr>
          <w:p w14:paraId="771B6711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14DE9AA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19.03</w:t>
            </w:r>
          </w:p>
        </w:tc>
        <w:tc>
          <w:tcPr>
            <w:tcW w:w="148" w:type="pct"/>
          </w:tcPr>
          <w:p w14:paraId="550A0D93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7DB7B31D" w14:textId="6092E766" w:rsidR="00BC2C30" w:rsidRPr="009A6758" w:rsidRDefault="00BC2C30" w:rsidP="00BC2C3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8.75</w:t>
            </w:r>
          </w:p>
        </w:tc>
        <w:tc>
          <w:tcPr>
            <w:tcW w:w="135" w:type="pct"/>
            <w:gridSpan w:val="2"/>
          </w:tcPr>
          <w:p w14:paraId="0B5F6343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656FC167" w14:textId="77777777" w:rsidR="00BC2C30" w:rsidRPr="009A6758" w:rsidRDefault="00BC2C30" w:rsidP="00BC2C3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17.91</w:t>
            </w:r>
          </w:p>
        </w:tc>
      </w:tr>
      <w:tr w:rsidR="00BC2C30" w:rsidRPr="009A6758" w14:paraId="7CE14096" w14:textId="77777777" w:rsidTr="004106CA">
        <w:tc>
          <w:tcPr>
            <w:tcW w:w="2429" w:type="pct"/>
          </w:tcPr>
          <w:p w14:paraId="4E2C4F9A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523" w:type="pct"/>
          </w:tcPr>
          <w:p w14:paraId="14F6ADC0" w14:textId="00FED09C" w:rsidR="00BC2C30" w:rsidRPr="009A6758" w:rsidRDefault="00A856E7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98.8</w:t>
            </w:r>
            <w:r w:rsidR="009C3495" w:rsidRPr="009A6758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47" w:type="pct"/>
          </w:tcPr>
          <w:p w14:paraId="56745A51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48B9BEC6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25.25</w:t>
            </w:r>
          </w:p>
        </w:tc>
        <w:tc>
          <w:tcPr>
            <w:tcW w:w="148" w:type="pct"/>
          </w:tcPr>
          <w:p w14:paraId="18D89A9B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48AFFCA2" w14:textId="30995413" w:rsidR="00BC2C30" w:rsidRPr="009A6758" w:rsidRDefault="00BC2C30" w:rsidP="00BC2C3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4.09</w:t>
            </w:r>
          </w:p>
        </w:tc>
        <w:tc>
          <w:tcPr>
            <w:tcW w:w="135" w:type="pct"/>
            <w:gridSpan w:val="2"/>
          </w:tcPr>
          <w:p w14:paraId="227BA1E7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7BFEE698" w14:textId="77777777" w:rsidR="00BC2C30" w:rsidRPr="009A6758" w:rsidRDefault="00BC2C30" w:rsidP="00BC2C3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5.07</w:t>
            </w:r>
          </w:p>
        </w:tc>
      </w:tr>
      <w:tr w:rsidR="00BC2C30" w:rsidRPr="009A6758" w14:paraId="144CF912" w14:textId="77777777" w:rsidTr="004106CA">
        <w:tc>
          <w:tcPr>
            <w:tcW w:w="2429" w:type="pct"/>
          </w:tcPr>
          <w:p w14:paraId="6877C5EE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55F13D03" w14:textId="117D264E" w:rsidR="00BC2C30" w:rsidRPr="009A6758" w:rsidRDefault="00A856E7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74.62</w:t>
            </w:r>
          </w:p>
        </w:tc>
        <w:tc>
          <w:tcPr>
            <w:tcW w:w="147" w:type="pct"/>
          </w:tcPr>
          <w:p w14:paraId="22BE781B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0125963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69.76</w:t>
            </w:r>
          </w:p>
        </w:tc>
        <w:tc>
          <w:tcPr>
            <w:tcW w:w="148" w:type="pct"/>
          </w:tcPr>
          <w:p w14:paraId="5AFBD992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</w:tcPr>
          <w:p w14:paraId="0AD68F22" w14:textId="345A70BF" w:rsidR="00BC2C30" w:rsidRPr="009A6758" w:rsidRDefault="00BC2C30" w:rsidP="00BC2C3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0.92</w:t>
            </w:r>
          </w:p>
        </w:tc>
        <w:tc>
          <w:tcPr>
            <w:tcW w:w="135" w:type="pct"/>
            <w:gridSpan w:val="2"/>
          </w:tcPr>
          <w:p w14:paraId="643DCB57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2" w:type="pct"/>
            <w:gridSpan w:val="2"/>
          </w:tcPr>
          <w:p w14:paraId="31AEA717" w14:textId="77777777" w:rsidR="00BC2C30" w:rsidRPr="009A6758" w:rsidRDefault="00BC2C30" w:rsidP="00BC2C3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0.09</w:t>
            </w:r>
          </w:p>
        </w:tc>
      </w:tr>
      <w:tr w:rsidR="00BC2C30" w:rsidRPr="009A6758" w14:paraId="632B49F0" w14:textId="77777777" w:rsidTr="004106CA">
        <w:tc>
          <w:tcPr>
            <w:tcW w:w="2429" w:type="pct"/>
          </w:tcPr>
          <w:p w14:paraId="67FBE79A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523" w:type="pct"/>
          </w:tcPr>
          <w:p w14:paraId="45F0E466" w14:textId="77777777" w:rsidR="00BC2C30" w:rsidRPr="009A6758" w:rsidRDefault="00BC2C30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7" w:type="pct"/>
          </w:tcPr>
          <w:p w14:paraId="4576F4A5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526" w:type="pct"/>
          </w:tcPr>
          <w:p w14:paraId="7F9444BD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761E0EF4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476" w:type="pct"/>
            <w:gridSpan w:val="2"/>
          </w:tcPr>
          <w:p w14:paraId="7A309010" w14:textId="77777777" w:rsidR="00BC2C30" w:rsidRPr="009A6758" w:rsidRDefault="00BC2C30" w:rsidP="00BC2C3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3413A588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2"/>
              </w:rPr>
            </w:pPr>
          </w:p>
        </w:tc>
        <w:tc>
          <w:tcPr>
            <w:tcW w:w="610" w:type="pct"/>
          </w:tcPr>
          <w:p w14:paraId="70C225A6" w14:textId="77777777" w:rsidR="00BC2C30" w:rsidRPr="009A6758" w:rsidRDefault="00BC2C30" w:rsidP="00BC2C3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870AF4" w:rsidRPr="009A6758" w14:paraId="524E5F21" w14:textId="77777777" w:rsidTr="004106CA">
        <w:tc>
          <w:tcPr>
            <w:tcW w:w="2429" w:type="pct"/>
          </w:tcPr>
          <w:p w14:paraId="4B58272B" w14:textId="77777777" w:rsidR="00870AF4" w:rsidRPr="009A6758" w:rsidRDefault="00870AF4" w:rsidP="00BC2C3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23" w:type="pct"/>
          </w:tcPr>
          <w:p w14:paraId="0FE37650" w14:textId="77777777" w:rsidR="00870AF4" w:rsidRPr="009A6758" w:rsidRDefault="00870AF4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43E9ECD" w14:textId="77777777" w:rsidR="00870AF4" w:rsidRPr="009A6758" w:rsidRDefault="00870AF4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115ED9BE" w14:textId="77777777" w:rsidR="00870AF4" w:rsidRPr="009A6758" w:rsidRDefault="00870AF4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7ED41B7F" w14:textId="77777777" w:rsidR="00870AF4" w:rsidRPr="009A6758" w:rsidRDefault="00870AF4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2A2FD04C" w14:textId="77777777" w:rsidR="00870AF4" w:rsidRPr="009A6758" w:rsidRDefault="00870AF4" w:rsidP="00BC2C3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0756C283" w14:textId="77777777" w:rsidR="00870AF4" w:rsidRPr="009A6758" w:rsidRDefault="00870AF4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2670D955" w14:textId="77777777" w:rsidR="00870AF4" w:rsidRPr="009A6758" w:rsidRDefault="00870AF4" w:rsidP="00BC2C3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C2C30" w:rsidRPr="009A6758" w14:paraId="71C55099" w14:textId="77777777" w:rsidTr="004106CA">
        <w:tc>
          <w:tcPr>
            <w:tcW w:w="2429" w:type="pct"/>
          </w:tcPr>
          <w:p w14:paraId="0EC0671D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523" w:type="pct"/>
          </w:tcPr>
          <w:p w14:paraId="06407EBB" w14:textId="77777777" w:rsidR="00BC2C30" w:rsidRPr="009A6758" w:rsidRDefault="00BC2C30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34A9270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EE0CFF9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61972B8B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7F6E5426" w14:textId="77777777" w:rsidR="00BC2C30" w:rsidRPr="009A6758" w:rsidRDefault="00BC2C30" w:rsidP="00BC2C3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469F4225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66B96785" w14:textId="77777777" w:rsidR="00BC2C30" w:rsidRPr="009A6758" w:rsidRDefault="00BC2C30" w:rsidP="00BC2C3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B10F2" w:rsidRPr="009A6758" w14:paraId="11FC2EC3" w14:textId="77777777" w:rsidTr="004106CA">
        <w:tc>
          <w:tcPr>
            <w:tcW w:w="2429" w:type="pct"/>
          </w:tcPr>
          <w:p w14:paraId="232CE51F" w14:textId="1B852876" w:rsidR="007B10F2" w:rsidRPr="009A6758" w:rsidRDefault="007B10F2" w:rsidP="00BC2C3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23" w:type="pct"/>
          </w:tcPr>
          <w:p w14:paraId="0C5E92A8" w14:textId="667900B8" w:rsidR="007B10F2" w:rsidRPr="009A6758" w:rsidRDefault="007B10F2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47" w:type="pct"/>
          </w:tcPr>
          <w:p w14:paraId="232CF9F2" w14:textId="77777777" w:rsidR="007B10F2" w:rsidRPr="009A6758" w:rsidRDefault="007B10F2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0F7D7443" w14:textId="4B1D75F9" w:rsidR="007B10F2" w:rsidRPr="009A6758" w:rsidRDefault="007B10F2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AE1DC6B" w14:textId="77777777" w:rsidR="007B10F2" w:rsidRPr="009A6758" w:rsidRDefault="007B10F2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25D1E9E9" w14:textId="555CC453" w:rsidR="007B10F2" w:rsidRPr="009A6758" w:rsidRDefault="007B10F2" w:rsidP="00BC2C30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0.01</w:t>
            </w:r>
          </w:p>
        </w:tc>
        <w:tc>
          <w:tcPr>
            <w:tcW w:w="141" w:type="pct"/>
            <w:gridSpan w:val="2"/>
          </w:tcPr>
          <w:p w14:paraId="01075ED9" w14:textId="77777777" w:rsidR="007B10F2" w:rsidRPr="009A6758" w:rsidRDefault="007B10F2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12CE5E16" w14:textId="62E47F6A" w:rsidR="007B10F2" w:rsidRPr="009A6758" w:rsidRDefault="007B10F2" w:rsidP="00BC2C30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C2C30" w:rsidRPr="009A6758" w14:paraId="32C928C8" w14:textId="77777777" w:rsidTr="004106CA">
        <w:tc>
          <w:tcPr>
            <w:tcW w:w="2429" w:type="pct"/>
          </w:tcPr>
          <w:p w14:paraId="39B20461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23" w:type="pct"/>
          </w:tcPr>
          <w:p w14:paraId="7D5ECE62" w14:textId="3319CFDE" w:rsidR="00BC2C30" w:rsidRPr="009A6758" w:rsidRDefault="00BC2C30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0.18</w:t>
            </w:r>
          </w:p>
        </w:tc>
        <w:tc>
          <w:tcPr>
            <w:tcW w:w="147" w:type="pct"/>
          </w:tcPr>
          <w:p w14:paraId="39207AF1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E193469" w14:textId="77777777" w:rsidR="00BC2C30" w:rsidRPr="009A6758" w:rsidRDefault="00BC2C30" w:rsidP="006D063F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0.29</w:t>
            </w:r>
          </w:p>
        </w:tc>
        <w:tc>
          <w:tcPr>
            <w:tcW w:w="148" w:type="pct"/>
          </w:tcPr>
          <w:p w14:paraId="17FC7737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4B762F01" w14:textId="0B496909" w:rsidR="00BC2C30" w:rsidRPr="009A6758" w:rsidRDefault="00BC2C30" w:rsidP="00BC2C30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0FF611C8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6E14E604" w14:textId="77777777" w:rsidR="00BC2C30" w:rsidRPr="009A6758" w:rsidRDefault="00BC2C30" w:rsidP="00BC2C30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</w:tr>
      <w:tr w:rsidR="00BC2C30" w:rsidRPr="009A6758" w14:paraId="157400F0" w14:textId="77777777" w:rsidTr="004106CA">
        <w:tc>
          <w:tcPr>
            <w:tcW w:w="2429" w:type="pct"/>
          </w:tcPr>
          <w:p w14:paraId="6A2E47E9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3" w:type="pct"/>
          </w:tcPr>
          <w:p w14:paraId="0C89ABE3" w14:textId="77777777" w:rsidR="00BC2C30" w:rsidRPr="009A6758" w:rsidRDefault="00BC2C30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1893C8B5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788785CB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224A5E0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52FC2FDB" w14:textId="77777777" w:rsidR="00BC2C30" w:rsidRPr="009A6758" w:rsidRDefault="00BC2C30" w:rsidP="00BC2C30">
            <w:pPr>
              <w:pStyle w:val="BodyText"/>
              <w:tabs>
                <w:tab w:val="decimal" w:pos="49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2FC4C838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2B41C6CA" w14:textId="77777777" w:rsidR="00BC2C30" w:rsidRPr="009A6758" w:rsidRDefault="00BC2C30" w:rsidP="00BC2C30">
            <w:pPr>
              <w:pStyle w:val="BodyText"/>
              <w:tabs>
                <w:tab w:val="decimal" w:pos="622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C2C30" w:rsidRPr="009A6758" w14:paraId="4406B1E8" w14:textId="77777777" w:rsidTr="004106CA">
        <w:tc>
          <w:tcPr>
            <w:tcW w:w="2429" w:type="pct"/>
          </w:tcPr>
          <w:p w14:paraId="1E54AA97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23" w:type="pct"/>
          </w:tcPr>
          <w:p w14:paraId="31212D8F" w14:textId="77777777" w:rsidR="00BC2C30" w:rsidRPr="009A6758" w:rsidRDefault="00BC2C30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60DDA475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31FB10B8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7BD321F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0038897C" w14:textId="77777777" w:rsidR="00BC2C30" w:rsidRPr="009A6758" w:rsidRDefault="00BC2C30" w:rsidP="00BC2C3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13FF12B2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3B7CF66E" w14:textId="77777777" w:rsidR="00BC2C30" w:rsidRPr="009A6758" w:rsidRDefault="00BC2C30" w:rsidP="00BC2C3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C2C30" w:rsidRPr="009A6758" w14:paraId="755E2637" w14:textId="77777777" w:rsidTr="004106CA">
        <w:tc>
          <w:tcPr>
            <w:tcW w:w="2429" w:type="pct"/>
          </w:tcPr>
          <w:p w14:paraId="4FE3FC6E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23" w:type="pct"/>
          </w:tcPr>
          <w:p w14:paraId="7857D80E" w14:textId="77777777" w:rsidR="00BC2C30" w:rsidRPr="009A6758" w:rsidRDefault="00BC2C30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6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D0897F5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2DBA6A0C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6383123E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365FC418" w14:textId="77777777" w:rsidR="00BC2C30" w:rsidRPr="009A6758" w:rsidRDefault="00BC2C30" w:rsidP="00BC2C3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12F291F5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7ED6112F" w14:textId="77777777" w:rsidR="00BC2C30" w:rsidRPr="009A6758" w:rsidRDefault="00BC2C30" w:rsidP="00BC2C30">
            <w:pPr>
              <w:pStyle w:val="BodyText"/>
              <w:tabs>
                <w:tab w:val="decimal" w:pos="543"/>
                <w:tab w:val="left" w:pos="780"/>
                <w:tab w:val="left" w:pos="894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C2C30" w:rsidRPr="009A6758" w14:paraId="17B4F14B" w14:textId="77777777" w:rsidTr="004106CA">
        <w:trPr>
          <w:trHeight w:val="299"/>
        </w:trPr>
        <w:tc>
          <w:tcPr>
            <w:tcW w:w="2429" w:type="pct"/>
          </w:tcPr>
          <w:p w14:paraId="37ED0CC8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ผลประโยชน์ระยะสั้น</w:t>
            </w:r>
          </w:p>
        </w:tc>
        <w:tc>
          <w:tcPr>
            <w:tcW w:w="523" w:type="pct"/>
          </w:tcPr>
          <w:p w14:paraId="1C1037CA" w14:textId="3C1FB2F7" w:rsidR="00BC2C30" w:rsidRPr="009A6758" w:rsidRDefault="003506DC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123.</w:t>
            </w:r>
            <w:r w:rsidR="00455104" w:rsidRPr="009A6758">
              <w:rPr>
                <w:rFonts w:ascii="Angsana New" w:hAnsi="Angsana New" w:cs="Angsana New"/>
                <w:sz w:val="28"/>
                <w:szCs w:val="28"/>
              </w:rPr>
              <w:t>22</w:t>
            </w:r>
          </w:p>
        </w:tc>
        <w:tc>
          <w:tcPr>
            <w:tcW w:w="147" w:type="pct"/>
          </w:tcPr>
          <w:p w14:paraId="3538FFC6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</w:tcPr>
          <w:p w14:paraId="66B91C07" w14:textId="77777777" w:rsidR="00BC2C30" w:rsidRPr="009A6758" w:rsidRDefault="00BC2C30" w:rsidP="00A35807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125.18</w:t>
            </w:r>
          </w:p>
        </w:tc>
        <w:tc>
          <w:tcPr>
            <w:tcW w:w="148" w:type="pct"/>
          </w:tcPr>
          <w:p w14:paraId="66753539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</w:tcPr>
          <w:p w14:paraId="3987AF23" w14:textId="7EFA95E0" w:rsidR="00BC2C30" w:rsidRPr="009A6758" w:rsidRDefault="00BC2C30" w:rsidP="00BC2C3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21.41</w:t>
            </w:r>
          </w:p>
        </w:tc>
        <w:tc>
          <w:tcPr>
            <w:tcW w:w="141" w:type="pct"/>
            <w:gridSpan w:val="2"/>
          </w:tcPr>
          <w:p w14:paraId="2556ACFB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</w:tcPr>
          <w:p w14:paraId="0936D5CE" w14:textId="77777777" w:rsidR="00BC2C30" w:rsidRPr="009A6758" w:rsidRDefault="00BC2C30" w:rsidP="00BC2C3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26.22</w:t>
            </w:r>
          </w:p>
        </w:tc>
      </w:tr>
      <w:tr w:rsidR="00BC2C30" w:rsidRPr="009A6758" w14:paraId="1D145843" w14:textId="77777777" w:rsidTr="004106CA">
        <w:tc>
          <w:tcPr>
            <w:tcW w:w="2429" w:type="pct"/>
          </w:tcPr>
          <w:p w14:paraId="1399793B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ผลประโยชน์ระยะยาว</w:t>
            </w:r>
          </w:p>
        </w:tc>
        <w:tc>
          <w:tcPr>
            <w:tcW w:w="523" w:type="pct"/>
            <w:tcBorders>
              <w:bottom w:val="single" w:sz="4" w:space="0" w:color="auto"/>
            </w:tcBorders>
          </w:tcPr>
          <w:p w14:paraId="01CC7BA4" w14:textId="394F9E6F" w:rsidR="00BC2C30" w:rsidRPr="009A6758" w:rsidRDefault="003506DC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55104" w:rsidRPr="009A675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9A6758">
              <w:rPr>
                <w:rFonts w:ascii="Angsana New" w:hAnsi="Angsana New" w:cs="Angsana New"/>
                <w:sz w:val="28"/>
                <w:szCs w:val="28"/>
              </w:rPr>
              <w:t>.3</w:t>
            </w:r>
            <w:r w:rsidR="00455104" w:rsidRPr="009A6758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147" w:type="pct"/>
          </w:tcPr>
          <w:p w14:paraId="1CB006B1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14:paraId="27FD6C0D" w14:textId="77777777" w:rsidR="00BC2C30" w:rsidRPr="009A6758" w:rsidRDefault="00BC2C30" w:rsidP="00BC2C30">
            <w:pPr>
              <w:pStyle w:val="BodyText"/>
              <w:tabs>
                <w:tab w:val="decimal" w:pos="570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11.28</w:t>
            </w:r>
          </w:p>
        </w:tc>
        <w:tc>
          <w:tcPr>
            <w:tcW w:w="148" w:type="pct"/>
          </w:tcPr>
          <w:p w14:paraId="4026FE99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tcBorders>
              <w:bottom w:val="single" w:sz="4" w:space="0" w:color="auto"/>
            </w:tcBorders>
          </w:tcPr>
          <w:p w14:paraId="3301FF30" w14:textId="3FA1EB23" w:rsidR="00BC2C30" w:rsidRPr="009A6758" w:rsidRDefault="00BC2C30" w:rsidP="00BC2C30">
            <w:pPr>
              <w:pStyle w:val="BodyText"/>
              <w:tabs>
                <w:tab w:val="decimal" w:pos="588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2.98</w:t>
            </w:r>
          </w:p>
        </w:tc>
        <w:tc>
          <w:tcPr>
            <w:tcW w:w="141" w:type="pct"/>
            <w:gridSpan w:val="2"/>
          </w:tcPr>
          <w:p w14:paraId="6EA7927A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2DAB3B72" w14:textId="77777777" w:rsidR="00BC2C30" w:rsidRPr="009A6758" w:rsidRDefault="00BC2C30" w:rsidP="00BC2C3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3.15</w:t>
            </w:r>
          </w:p>
        </w:tc>
      </w:tr>
      <w:tr w:rsidR="00BC2C30" w:rsidRPr="009A6758" w14:paraId="017AACCA" w14:textId="77777777" w:rsidTr="004106CA">
        <w:trPr>
          <w:trHeight w:val="418"/>
        </w:trPr>
        <w:tc>
          <w:tcPr>
            <w:tcW w:w="2429" w:type="pct"/>
            <w:vAlign w:val="bottom"/>
          </w:tcPr>
          <w:p w14:paraId="308ABFA2" w14:textId="77777777" w:rsidR="00BC2C30" w:rsidRPr="009A6758" w:rsidRDefault="00BC2C30" w:rsidP="00BC2C30">
            <w:pPr>
              <w:pStyle w:val="NoSpacing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E673A8" w14:textId="6325F36D" w:rsidR="00BC2C30" w:rsidRPr="009A6758" w:rsidRDefault="003506DC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</w:t>
            </w:r>
            <w:r w:rsidR="00455104" w:rsidRPr="009A67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6</w:t>
            </w:r>
            <w:r w:rsidRPr="009A67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.</w:t>
            </w:r>
            <w:r w:rsidR="00455104" w:rsidRPr="009A67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47" w:type="pct"/>
            <w:vAlign w:val="bottom"/>
          </w:tcPr>
          <w:p w14:paraId="04EFCAA7" w14:textId="77777777" w:rsidR="00BC2C30" w:rsidRPr="009A6758" w:rsidRDefault="00BC2C30" w:rsidP="00BC2C30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3E1B3E" w14:textId="77777777" w:rsidR="00BC2C30" w:rsidRPr="009A6758" w:rsidRDefault="00BC2C30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136.46</w:t>
            </w:r>
          </w:p>
        </w:tc>
        <w:tc>
          <w:tcPr>
            <w:tcW w:w="148" w:type="pct"/>
            <w:vAlign w:val="bottom"/>
          </w:tcPr>
          <w:p w14:paraId="2FA80AAB" w14:textId="77777777" w:rsidR="00BC2C30" w:rsidRPr="009A6758" w:rsidRDefault="00BC2C30" w:rsidP="00BC2C30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AE0063" w14:textId="2ABA39F4" w:rsidR="00BC2C30" w:rsidRPr="009A6758" w:rsidRDefault="00BC2C30" w:rsidP="00BC2C30">
            <w:pPr>
              <w:pStyle w:val="BodyText"/>
              <w:tabs>
                <w:tab w:val="decimal" w:pos="60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24.39</w:t>
            </w:r>
          </w:p>
        </w:tc>
        <w:tc>
          <w:tcPr>
            <w:tcW w:w="141" w:type="pct"/>
            <w:gridSpan w:val="2"/>
            <w:vAlign w:val="bottom"/>
          </w:tcPr>
          <w:p w14:paraId="1A51ADA2" w14:textId="77777777" w:rsidR="00BC2C30" w:rsidRPr="009A6758" w:rsidRDefault="00BC2C30" w:rsidP="00BC2C30">
            <w:pPr>
              <w:pStyle w:val="NoSpacing"/>
              <w:tabs>
                <w:tab w:val="decimal" w:pos="603"/>
              </w:tabs>
              <w:ind w:right="2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7EE742" w14:textId="77777777" w:rsidR="00BC2C30" w:rsidRPr="009A6758" w:rsidRDefault="00BC2C30" w:rsidP="00BC2C30">
            <w:pPr>
              <w:pStyle w:val="BodyText"/>
              <w:tabs>
                <w:tab w:val="decimal" w:pos="543"/>
              </w:tabs>
              <w:spacing w:after="0" w:line="240" w:lineRule="auto"/>
              <w:ind w:left="-108" w:right="2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29.37</w:t>
            </w:r>
          </w:p>
        </w:tc>
      </w:tr>
    </w:tbl>
    <w:p w14:paraId="5A4384BE" w14:textId="77777777" w:rsidR="007A1AD8" w:rsidRPr="009A6758" w:rsidRDefault="007A1AD8" w:rsidP="007A1AD8">
      <w:pPr>
        <w:ind w:right="-45"/>
        <w:rPr>
          <w:rFonts w:ascii="Angsana New" w:hAnsi="Angsana New"/>
          <w:sz w:val="28"/>
          <w:szCs w:val="28"/>
        </w:rPr>
      </w:pPr>
    </w:p>
    <w:p w14:paraId="6B48522D" w14:textId="77777777" w:rsidR="007A1AD8" w:rsidRPr="009A6758" w:rsidRDefault="007A1AD8" w:rsidP="007A1AD8">
      <w:pPr>
        <w:ind w:right="-45" w:firstLine="567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/>
          <w:sz w:val="28"/>
          <w:szCs w:val="28"/>
          <w:cs/>
        </w:rPr>
        <w:t xml:space="preserve">ยอดคงเหลือกับบุคคลหรือกิจการที่เกี่ยวข้องกัน ณ วันที่ </w:t>
      </w:r>
      <w:r w:rsidRPr="009A6758">
        <w:rPr>
          <w:rFonts w:ascii="Angsana New" w:hAnsi="Angsana New"/>
          <w:sz w:val="28"/>
          <w:szCs w:val="28"/>
        </w:rPr>
        <w:t>30</w:t>
      </w:r>
      <w:r w:rsidRPr="009A6758">
        <w:rPr>
          <w:rFonts w:ascii="Angsana New" w:hAnsi="Angsana New"/>
          <w:sz w:val="28"/>
          <w:szCs w:val="28"/>
          <w:cs/>
        </w:rPr>
        <w:t xml:space="preserve"> </w:t>
      </w:r>
      <w:r w:rsidRPr="009A6758">
        <w:rPr>
          <w:rFonts w:ascii="Angsana New" w:hAnsi="Angsana New" w:hint="cs"/>
          <w:sz w:val="28"/>
          <w:szCs w:val="28"/>
          <w:cs/>
        </w:rPr>
        <w:t>มิถุนายน</w:t>
      </w:r>
      <w:r w:rsidRPr="009A6758">
        <w:rPr>
          <w:rFonts w:ascii="Angsana New" w:hAnsi="Angsana New"/>
          <w:sz w:val="28"/>
          <w:szCs w:val="28"/>
          <w:cs/>
        </w:rPr>
        <w:t xml:space="preserve"> </w:t>
      </w:r>
      <w:r w:rsidRPr="009A6758">
        <w:rPr>
          <w:rFonts w:ascii="Angsana New" w:hAnsi="Angsana New"/>
          <w:sz w:val="28"/>
          <w:szCs w:val="28"/>
        </w:rPr>
        <w:t xml:space="preserve">2569 </w:t>
      </w:r>
      <w:r w:rsidRPr="009A6758">
        <w:rPr>
          <w:rFonts w:ascii="Angsana New" w:hAnsi="Angsana New"/>
          <w:sz w:val="28"/>
          <w:szCs w:val="28"/>
          <w:cs/>
        </w:rPr>
        <w:t xml:space="preserve">และ </w:t>
      </w:r>
      <w:r w:rsidRPr="009A6758">
        <w:rPr>
          <w:rFonts w:ascii="Angsana New" w:hAnsi="Angsana New"/>
          <w:sz w:val="28"/>
          <w:szCs w:val="28"/>
        </w:rPr>
        <w:t xml:space="preserve">30 </w:t>
      </w:r>
      <w:r w:rsidRPr="009A6758">
        <w:rPr>
          <w:rFonts w:ascii="Angsana New" w:hAnsi="Angsana New"/>
          <w:sz w:val="28"/>
          <w:szCs w:val="28"/>
          <w:cs/>
        </w:rPr>
        <w:t xml:space="preserve">กันยายน </w:t>
      </w:r>
      <w:r w:rsidRPr="009A6758">
        <w:rPr>
          <w:rFonts w:ascii="Angsana New" w:hAnsi="Angsana New"/>
          <w:sz w:val="28"/>
          <w:szCs w:val="28"/>
        </w:rPr>
        <w:t xml:space="preserve">2568 </w:t>
      </w:r>
      <w:r w:rsidRPr="009A6758">
        <w:rPr>
          <w:rFonts w:ascii="Angsana New" w:hAnsi="Angsana New"/>
          <w:sz w:val="28"/>
          <w:szCs w:val="28"/>
          <w:cs/>
        </w:rPr>
        <w:t>มีดังนี้</w:t>
      </w:r>
    </w:p>
    <w:p w14:paraId="508575E4" w14:textId="77777777" w:rsidR="007A1AD8" w:rsidRPr="009A6758" w:rsidRDefault="007A1AD8" w:rsidP="007A1AD8">
      <w:pPr>
        <w:ind w:right="-45" w:firstLine="540"/>
        <w:rPr>
          <w:rFonts w:ascii="Angsana New" w:hAnsi="Angsana New"/>
          <w:sz w:val="22"/>
          <w:szCs w:val="22"/>
        </w:rPr>
      </w:pPr>
    </w:p>
    <w:tbl>
      <w:tblPr>
        <w:tblW w:w="9558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4247"/>
        <w:gridCol w:w="1092"/>
        <w:gridCol w:w="283"/>
        <w:gridCol w:w="1160"/>
        <w:gridCol w:w="11"/>
        <w:gridCol w:w="8"/>
        <w:gridCol w:w="262"/>
        <w:gridCol w:w="6"/>
        <w:gridCol w:w="13"/>
        <w:gridCol w:w="1088"/>
        <w:gridCol w:w="8"/>
        <w:gridCol w:w="249"/>
        <w:gridCol w:w="17"/>
        <w:gridCol w:w="1114"/>
      </w:tblGrid>
      <w:tr w:rsidR="007A1AD8" w:rsidRPr="009A6758" w14:paraId="37E38693" w14:textId="77777777" w:rsidTr="004106CA">
        <w:trPr>
          <w:tblHeader/>
        </w:trPr>
        <w:tc>
          <w:tcPr>
            <w:tcW w:w="2222" w:type="pct"/>
          </w:tcPr>
          <w:p w14:paraId="2B089B40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26" w:type="pct"/>
            <w:gridSpan w:val="3"/>
          </w:tcPr>
          <w:p w14:paraId="04389D8D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pct"/>
            <w:gridSpan w:val="4"/>
          </w:tcPr>
          <w:p w14:paraId="0B00DFA6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pct"/>
            <w:gridSpan w:val="6"/>
          </w:tcPr>
          <w:p w14:paraId="3B90AA56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A1AD8" w:rsidRPr="009A6758" w14:paraId="002AB97A" w14:textId="77777777" w:rsidTr="004106CA">
        <w:trPr>
          <w:tblHeader/>
        </w:trPr>
        <w:tc>
          <w:tcPr>
            <w:tcW w:w="2222" w:type="pct"/>
          </w:tcPr>
          <w:p w14:paraId="2EAE8D5F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14:paraId="7972326D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8" w:type="pct"/>
          </w:tcPr>
          <w:p w14:paraId="2D05734A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4524A2BE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A6758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151" w:type="pct"/>
            <w:gridSpan w:val="4"/>
          </w:tcPr>
          <w:p w14:paraId="29842A18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4E4F90BE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3" w:type="pct"/>
            <w:gridSpan w:val="3"/>
          </w:tcPr>
          <w:p w14:paraId="5D70A170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44EE2C6A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A6758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7A1AD8" w:rsidRPr="009A6758" w14:paraId="6C481B88" w14:textId="77777777" w:rsidTr="004106CA">
        <w:trPr>
          <w:tblHeader/>
        </w:trPr>
        <w:tc>
          <w:tcPr>
            <w:tcW w:w="2222" w:type="pct"/>
          </w:tcPr>
          <w:p w14:paraId="021A1E11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71" w:type="pct"/>
            <w:vAlign w:val="center"/>
          </w:tcPr>
          <w:p w14:paraId="3F00341D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8" w:type="pct"/>
            <w:vAlign w:val="center"/>
          </w:tcPr>
          <w:p w14:paraId="05DC1EC2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Align w:val="center"/>
          </w:tcPr>
          <w:p w14:paraId="6894B10C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1" w:type="pct"/>
            <w:gridSpan w:val="4"/>
          </w:tcPr>
          <w:p w14:paraId="2B58F885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  <w:vAlign w:val="center"/>
          </w:tcPr>
          <w:p w14:paraId="0F42D405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3" w:type="pct"/>
            <w:gridSpan w:val="3"/>
            <w:vAlign w:val="center"/>
          </w:tcPr>
          <w:p w14:paraId="11CC8528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  <w:vAlign w:val="center"/>
          </w:tcPr>
          <w:p w14:paraId="6E1D11FD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A1AD8" w:rsidRPr="009A6758" w14:paraId="4DB186C8" w14:textId="77777777" w:rsidTr="004106CA">
        <w:trPr>
          <w:tblHeader/>
        </w:trPr>
        <w:tc>
          <w:tcPr>
            <w:tcW w:w="2222" w:type="pct"/>
          </w:tcPr>
          <w:p w14:paraId="25551DBB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78" w:type="pct"/>
            <w:gridSpan w:val="13"/>
          </w:tcPr>
          <w:p w14:paraId="4D624302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A1AD8" w:rsidRPr="009A6758" w14:paraId="15ECFAF4" w14:textId="77777777" w:rsidTr="004106CA">
        <w:tc>
          <w:tcPr>
            <w:tcW w:w="2222" w:type="pct"/>
          </w:tcPr>
          <w:p w14:paraId="2E8C8571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71" w:type="pct"/>
          </w:tcPr>
          <w:p w14:paraId="5FE81145" w14:textId="77777777" w:rsidR="007A1AD8" w:rsidRPr="009A6758" w:rsidRDefault="007A1AD8" w:rsidP="004106C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4EB805F" w14:textId="77777777" w:rsidR="007A1AD8" w:rsidRPr="009A6758" w:rsidRDefault="007A1AD8" w:rsidP="004106C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39A8A377" w14:textId="77777777" w:rsidR="007A1AD8" w:rsidRPr="009A6758" w:rsidRDefault="007A1AD8" w:rsidP="004106CA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4"/>
          </w:tcPr>
          <w:p w14:paraId="1593D5BD" w14:textId="77777777" w:rsidR="007A1AD8" w:rsidRPr="009A6758" w:rsidRDefault="007A1AD8" w:rsidP="004106C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637B6E67" w14:textId="77777777" w:rsidR="007A1AD8" w:rsidRPr="009A6758" w:rsidRDefault="007A1AD8" w:rsidP="004106C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11474ED8" w14:textId="77777777" w:rsidR="007A1AD8" w:rsidRPr="009A6758" w:rsidRDefault="007A1AD8" w:rsidP="004106C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77A87DBF" w14:textId="77777777" w:rsidR="007A1AD8" w:rsidRPr="009A6758" w:rsidRDefault="007A1AD8" w:rsidP="004106C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AD8" w:rsidRPr="009A6758" w14:paraId="09F745BA" w14:textId="77777777" w:rsidTr="004106CA">
        <w:tc>
          <w:tcPr>
            <w:tcW w:w="2222" w:type="pct"/>
          </w:tcPr>
          <w:p w14:paraId="3F643224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1E45E35" w14:textId="6CD0F0EA" w:rsidR="007A1AD8" w:rsidRPr="009A6758" w:rsidRDefault="00680139" w:rsidP="004106C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91.54</w:t>
            </w:r>
          </w:p>
        </w:tc>
        <w:tc>
          <w:tcPr>
            <w:tcW w:w="148" w:type="pct"/>
          </w:tcPr>
          <w:p w14:paraId="30FEC38A" w14:textId="77777777" w:rsidR="007A1AD8" w:rsidRPr="009A6758" w:rsidRDefault="007A1AD8" w:rsidP="004106C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38A04606" w14:textId="77777777" w:rsidR="007A1AD8" w:rsidRPr="009A6758" w:rsidRDefault="007A1AD8" w:rsidP="004106C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121.59</w:t>
            </w:r>
          </w:p>
        </w:tc>
        <w:tc>
          <w:tcPr>
            <w:tcW w:w="151" w:type="pct"/>
            <w:gridSpan w:val="4"/>
          </w:tcPr>
          <w:p w14:paraId="77AB2A32" w14:textId="77777777" w:rsidR="007A1AD8" w:rsidRPr="009A6758" w:rsidRDefault="007A1AD8" w:rsidP="004106C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7C7EAE15" w14:textId="3D4D43C4" w:rsidR="007A1AD8" w:rsidRPr="009A6758" w:rsidRDefault="00322D26" w:rsidP="005E50AC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22E94774" w14:textId="77777777" w:rsidR="007A1AD8" w:rsidRPr="009A6758" w:rsidRDefault="007A1AD8" w:rsidP="004106C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6A66EF4D" w14:textId="77777777" w:rsidR="007A1AD8" w:rsidRPr="009A6758" w:rsidRDefault="007A1AD8" w:rsidP="004106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7A1AD8" w:rsidRPr="009A6758" w14:paraId="7B2B8AD7" w14:textId="77777777" w:rsidTr="004106CA">
        <w:tc>
          <w:tcPr>
            <w:tcW w:w="2222" w:type="pct"/>
          </w:tcPr>
          <w:p w14:paraId="6E3AA17F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5A52766D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" w:type="pct"/>
          </w:tcPr>
          <w:p w14:paraId="28962604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233D28F1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1" w:type="pct"/>
            <w:gridSpan w:val="4"/>
          </w:tcPr>
          <w:p w14:paraId="7C5875F2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68B1C14B" w14:textId="77777777" w:rsidR="007A1AD8" w:rsidRPr="009A6758" w:rsidRDefault="007A1AD8" w:rsidP="004106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pct"/>
            <w:gridSpan w:val="3"/>
          </w:tcPr>
          <w:p w14:paraId="0651482B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74A5F00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A1AD8" w:rsidRPr="009A6758" w14:paraId="6662968F" w14:textId="77777777" w:rsidTr="004106CA">
        <w:tc>
          <w:tcPr>
            <w:tcW w:w="2222" w:type="pct"/>
          </w:tcPr>
          <w:p w14:paraId="507A6672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71" w:type="pct"/>
          </w:tcPr>
          <w:p w14:paraId="02B90580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14:paraId="0F14AA10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26CCE1E3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gridSpan w:val="4"/>
          </w:tcPr>
          <w:p w14:paraId="1D02832E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</w:tcPr>
          <w:p w14:paraId="046F3AA8" w14:textId="77777777" w:rsidR="007A1AD8" w:rsidRPr="009A6758" w:rsidRDefault="007A1AD8" w:rsidP="004106CA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3A29E253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73DC52D4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AD8" w:rsidRPr="009A6758" w14:paraId="0D30AF90" w14:textId="77777777" w:rsidTr="004106CA">
        <w:tc>
          <w:tcPr>
            <w:tcW w:w="2222" w:type="pct"/>
          </w:tcPr>
          <w:p w14:paraId="6F36DC6A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บริษัทใหญ่ของกลุ่มบริษัท</w:t>
            </w:r>
          </w:p>
        </w:tc>
        <w:tc>
          <w:tcPr>
            <w:tcW w:w="571" w:type="pct"/>
          </w:tcPr>
          <w:p w14:paraId="26B2C100" w14:textId="1534DBF0" w:rsidR="007A1AD8" w:rsidRPr="009A6758" w:rsidRDefault="00A0554B" w:rsidP="00A0554B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48" w:type="pct"/>
          </w:tcPr>
          <w:p w14:paraId="32A2E575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2E4985C8" w14:textId="77777777" w:rsidR="007A1AD8" w:rsidRPr="009A6758" w:rsidRDefault="007A1AD8" w:rsidP="004106C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51" w:type="pct"/>
            <w:gridSpan w:val="4"/>
          </w:tcPr>
          <w:p w14:paraId="559E200C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</w:tcPr>
          <w:p w14:paraId="2E4056C2" w14:textId="274932AF" w:rsidR="007A1AD8" w:rsidRPr="009A6758" w:rsidRDefault="00A0554B" w:rsidP="00A0554B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43" w:type="pct"/>
            <w:gridSpan w:val="3"/>
          </w:tcPr>
          <w:p w14:paraId="754D279E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3" w:type="pct"/>
          </w:tcPr>
          <w:p w14:paraId="2BF5BBC1" w14:textId="77777777" w:rsidR="007A1AD8" w:rsidRPr="009A6758" w:rsidRDefault="007A1AD8" w:rsidP="00245961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</w:tr>
      <w:tr w:rsidR="007A1AD8" w:rsidRPr="009A6758" w14:paraId="3448777B" w14:textId="77777777" w:rsidTr="004106CA">
        <w:tc>
          <w:tcPr>
            <w:tcW w:w="2222" w:type="pct"/>
          </w:tcPr>
          <w:p w14:paraId="1FCBCFA0" w14:textId="77777777" w:rsidR="007A1AD8" w:rsidRPr="009A6758" w:rsidRDefault="007A1AD8" w:rsidP="004106C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68E8FC52" w14:textId="277C0A5E" w:rsidR="007A1AD8" w:rsidRPr="009A6758" w:rsidRDefault="00AD12C6" w:rsidP="004106CA">
            <w:pPr>
              <w:pStyle w:val="BodyText"/>
              <w:tabs>
                <w:tab w:val="decimal" w:pos="618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4D24D5C4" w14:textId="77777777" w:rsidR="007A1AD8" w:rsidRPr="009A6758" w:rsidRDefault="007A1AD8" w:rsidP="004106C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1929A356" w14:textId="77777777" w:rsidR="007A1AD8" w:rsidRPr="009A6758" w:rsidRDefault="007A1AD8" w:rsidP="00A35807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4"/>
          </w:tcPr>
          <w:p w14:paraId="6D6BD9A1" w14:textId="77777777" w:rsidR="007A1AD8" w:rsidRPr="009A6758" w:rsidRDefault="007A1AD8" w:rsidP="004106C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5D88E8F4" w14:textId="70DB34C3" w:rsidR="007A1AD8" w:rsidRPr="009A6758" w:rsidRDefault="00322D26" w:rsidP="00EB2FB4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10.57</w:t>
            </w:r>
          </w:p>
        </w:tc>
        <w:tc>
          <w:tcPr>
            <w:tcW w:w="143" w:type="pct"/>
            <w:gridSpan w:val="3"/>
          </w:tcPr>
          <w:p w14:paraId="685DAF08" w14:textId="77777777" w:rsidR="007A1AD8" w:rsidRPr="009A6758" w:rsidRDefault="007A1AD8" w:rsidP="004106C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6D10B04D" w14:textId="77777777" w:rsidR="007A1AD8" w:rsidRPr="009A6758" w:rsidRDefault="007A1AD8" w:rsidP="004106CA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0.56</w:t>
            </w:r>
          </w:p>
        </w:tc>
      </w:tr>
      <w:tr w:rsidR="0006490E" w:rsidRPr="009A6758" w14:paraId="62E3675F" w14:textId="77777777" w:rsidTr="004106CA">
        <w:tc>
          <w:tcPr>
            <w:tcW w:w="2222" w:type="pct"/>
          </w:tcPr>
          <w:p w14:paraId="505E1EA2" w14:textId="7476A7B0" w:rsidR="0006490E" w:rsidRPr="009A6758" w:rsidRDefault="0006490E" w:rsidP="004106CA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71" w:type="pct"/>
          </w:tcPr>
          <w:p w14:paraId="45CA0A96" w14:textId="04FFC601" w:rsidR="0006490E" w:rsidRPr="009A6758" w:rsidRDefault="0006490E" w:rsidP="004106CA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0.01</w:t>
            </w:r>
          </w:p>
        </w:tc>
        <w:tc>
          <w:tcPr>
            <w:tcW w:w="148" w:type="pct"/>
          </w:tcPr>
          <w:p w14:paraId="7304FF3F" w14:textId="77777777" w:rsidR="0006490E" w:rsidRPr="009A6758" w:rsidRDefault="0006490E" w:rsidP="004106C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21C0FD2A" w14:textId="635BC0DE" w:rsidR="0006490E" w:rsidRPr="009A6758" w:rsidRDefault="0006490E" w:rsidP="0086218D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4"/>
          </w:tcPr>
          <w:p w14:paraId="03BCEFAE" w14:textId="77777777" w:rsidR="0006490E" w:rsidRPr="009A6758" w:rsidRDefault="0006490E" w:rsidP="004106C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02439B44" w14:textId="520300CE" w:rsidR="0006490E" w:rsidRPr="009A6758" w:rsidRDefault="0006490E" w:rsidP="0006490E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76A823E4" w14:textId="77777777" w:rsidR="0006490E" w:rsidRPr="009A6758" w:rsidRDefault="0006490E" w:rsidP="004106CA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B75D7C5" w14:textId="5842B7D9" w:rsidR="0006490E" w:rsidRPr="009A6758" w:rsidRDefault="0006490E" w:rsidP="004E202A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3E8E" w:rsidRPr="009A6758" w14:paraId="22609BA8" w14:textId="77777777" w:rsidTr="004106CA">
        <w:tc>
          <w:tcPr>
            <w:tcW w:w="2222" w:type="pct"/>
          </w:tcPr>
          <w:p w14:paraId="2FCAE62A" w14:textId="3CF4F45D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15ECACF5" w14:textId="1C4F7B43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50.01</w:t>
            </w:r>
          </w:p>
        </w:tc>
        <w:tc>
          <w:tcPr>
            <w:tcW w:w="148" w:type="pct"/>
          </w:tcPr>
          <w:p w14:paraId="33B3E25C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16FFB579" w14:textId="30388D43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17.52</w:t>
            </w:r>
          </w:p>
        </w:tc>
        <w:tc>
          <w:tcPr>
            <w:tcW w:w="151" w:type="pct"/>
            <w:gridSpan w:val="4"/>
          </w:tcPr>
          <w:p w14:paraId="6AE19276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6ABC98D9" w14:textId="0490079A" w:rsidR="00253E8E" w:rsidRPr="009A6758" w:rsidRDefault="00253E8E" w:rsidP="00253E8E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  <w:tc>
          <w:tcPr>
            <w:tcW w:w="143" w:type="pct"/>
            <w:gridSpan w:val="3"/>
          </w:tcPr>
          <w:p w14:paraId="6040B0E5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2CCF28E5" w14:textId="248064A1" w:rsidR="00253E8E" w:rsidRPr="009A6758" w:rsidRDefault="00253E8E" w:rsidP="00253E8E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2.64</w:t>
            </w:r>
          </w:p>
        </w:tc>
      </w:tr>
      <w:tr w:rsidR="00253E8E" w:rsidRPr="009A6758" w14:paraId="3F864370" w14:textId="77777777" w:rsidTr="004106CA">
        <w:tc>
          <w:tcPr>
            <w:tcW w:w="2222" w:type="pct"/>
          </w:tcPr>
          <w:p w14:paraId="7E76447A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A2DEAD8" w14:textId="57512B90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50.03</w:t>
            </w:r>
          </w:p>
        </w:tc>
        <w:tc>
          <w:tcPr>
            <w:tcW w:w="148" w:type="pct"/>
          </w:tcPr>
          <w:p w14:paraId="6E9710F2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47201C3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17.53</w:t>
            </w:r>
          </w:p>
        </w:tc>
        <w:tc>
          <w:tcPr>
            <w:tcW w:w="151" w:type="pct"/>
            <w:gridSpan w:val="4"/>
          </w:tcPr>
          <w:p w14:paraId="14BA5468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B44E6F5" w14:textId="1C16C1AC" w:rsidR="00253E8E" w:rsidRPr="009A6758" w:rsidRDefault="00253E8E" w:rsidP="00253E8E">
            <w:pPr>
              <w:pStyle w:val="BodyText"/>
              <w:tabs>
                <w:tab w:val="decimal" w:pos="54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14.06</w:t>
            </w:r>
          </w:p>
        </w:tc>
        <w:tc>
          <w:tcPr>
            <w:tcW w:w="143" w:type="pct"/>
            <w:gridSpan w:val="3"/>
          </w:tcPr>
          <w:p w14:paraId="2D5D224B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8F95030" w14:textId="77777777" w:rsidR="00253E8E" w:rsidRPr="009A6758" w:rsidRDefault="00253E8E" w:rsidP="00253E8E">
            <w:pPr>
              <w:pStyle w:val="BodyText"/>
              <w:tabs>
                <w:tab w:val="decimal" w:pos="55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3.21</w:t>
            </w:r>
          </w:p>
        </w:tc>
      </w:tr>
      <w:tr w:rsidR="00253E8E" w:rsidRPr="009A6758" w14:paraId="574CED2A" w14:textId="77777777" w:rsidTr="00680139">
        <w:tc>
          <w:tcPr>
            <w:tcW w:w="2222" w:type="pct"/>
          </w:tcPr>
          <w:p w14:paraId="1CD5FF26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</w:tcPr>
          <w:p w14:paraId="58AA1804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106828AC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14:paraId="06ED1273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51" w:type="pct"/>
            <w:gridSpan w:val="4"/>
          </w:tcPr>
          <w:p w14:paraId="4FE96F96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9" w:type="pct"/>
          </w:tcPr>
          <w:p w14:paraId="496AB4F8" w14:textId="77777777" w:rsidR="00253E8E" w:rsidRPr="009A6758" w:rsidRDefault="00253E8E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3" w:type="pct"/>
            <w:gridSpan w:val="3"/>
          </w:tcPr>
          <w:p w14:paraId="1DAD6204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3" w:type="pct"/>
          </w:tcPr>
          <w:p w14:paraId="1F95F7B7" w14:textId="77777777" w:rsidR="00253E8E" w:rsidRPr="009A6758" w:rsidRDefault="00253E8E" w:rsidP="00253E8E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3E8E" w:rsidRPr="009A6758" w14:paraId="768FB123" w14:textId="77777777" w:rsidTr="00680139">
        <w:tc>
          <w:tcPr>
            <w:tcW w:w="2222" w:type="pct"/>
          </w:tcPr>
          <w:p w14:paraId="3D333B40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571" w:type="pct"/>
          </w:tcPr>
          <w:p w14:paraId="7174DBAA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B1C0BA9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6DF81275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4"/>
          </w:tcPr>
          <w:p w14:paraId="60E8F7F5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9" w:type="pct"/>
          </w:tcPr>
          <w:p w14:paraId="647D49BE" w14:textId="77777777" w:rsidR="00253E8E" w:rsidRPr="009A6758" w:rsidRDefault="00253E8E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3582F2C3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3" w:type="pct"/>
          </w:tcPr>
          <w:p w14:paraId="7BA7FC87" w14:textId="77777777" w:rsidR="00253E8E" w:rsidRPr="009A6758" w:rsidRDefault="00253E8E" w:rsidP="00253E8E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3E8E" w:rsidRPr="009A6758" w14:paraId="689C8007" w14:textId="77777777" w:rsidTr="00680139">
        <w:tc>
          <w:tcPr>
            <w:tcW w:w="2222" w:type="pct"/>
          </w:tcPr>
          <w:p w14:paraId="06E85421" w14:textId="6A5F19E5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9F01D54" w14:textId="36BC8425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130.29</w:t>
            </w:r>
          </w:p>
        </w:tc>
        <w:tc>
          <w:tcPr>
            <w:tcW w:w="148" w:type="pct"/>
          </w:tcPr>
          <w:p w14:paraId="2BA1E0DB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7C3BF404" w14:textId="10497AC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190.94</w:t>
            </w:r>
          </w:p>
        </w:tc>
        <w:tc>
          <w:tcPr>
            <w:tcW w:w="151" w:type="pct"/>
            <w:gridSpan w:val="4"/>
          </w:tcPr>
          <w:p w14:paraId="230D4214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4EACC039" w14:textId="6DF7CB2E" w:rsidR="00253E8E" w:rsidRPr="009A6758" w:rsidRDefault="00253E8E" w:rsidP="00253E8E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3" w:type="pct"/>
            <w:gridSpan w:val="3"/>
          </w:tcPr>
          <w:p w14:paraId="54572512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2E35FFA1" w14:textId="563A87F7" w:rsidR="00253E8E" w:rsidRPr="009A6758" w:rsidRDefault="00253E8E" w:rsidP="00253E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53E8E" w:rsidRPr="009A6758" w14:paraId="70E7B8CE" w14:textId="77777777" w:rsidTr="005F479D">
        <w:trPr>
          <w:trHeight w:val="287"/>
        </w:trPr>
        <w:tc>
          <w:tcPr>
            <w:tcW w:w="2222" w:type="pct"/>
          </w:tcPr>
          <w:p w14:paraId="56E883C1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31135C94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4ED36EF5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20549B00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4"/>
          </w:tcPr>
          <w:p w14:paraId="68CB1B5A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52E5290E" w14:textId="77777777" w:rsidR="00253E8E" w:rsidRPr="009A6758" w:rsidRDefault="00253E8E" w:rsidP="00253E8E">
            <w:pPr>
              <w:pStyle w:val="BodyText"/>
              <w:tabs>
                <w:tab w:val="decimal" w:pos="61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pct"/>
            <w:gridSpan w:val="3"/>
          </w:tcPr>
          <w:p w14:paraId="3C64E45D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05999B4E" w14:textId="77777777" w:rsidR="00253E8E" w:rsidRPr="009A6758" w:rsidRDefault="00253E8E" w:rsidP="00253E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317F" w:rsidRPr="009A6758" w14:paraId="6D2FF38C" w14:textId="77777777" w:rsidTr="004106CA">
        <w:tc>
          <w:tcPr>
            <w:tcW w:w="2222" w:type="pct"/>
          </w:tcPr>
          <w:p w14:paraId="4C8350FE" w14:textId="77777777" w:rsidR="0004317F" w:rsidRPr="009A6758" w:rsidRDefault="0004317F" w:rsidP="00253E8E">
            <w:pPr>
              <w:spacing w:line="240" w:lineRule="auto"/>
              <w:ind w:right="-202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14:paraId="64C6EBB9" w14:textId="77777777" w:rsidR="0004317F" w:rsidRPr="009A6758" w:rsidRDefault="0004317F" w:rsidP="00253E8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3E4E150A" w14:textId="77777777" w:rsidR="0004317F" w:rsidRPr="009A6758" w:rsidRDefault="0004317F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5489EBA3" w14:textId="77777777" w:rsidR="0004317F" w:rsidRPr="009A6758" w:rsidRDefault="0004317F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4A219F3C" w14:textId="77777777" w:rsidR="0004317F" w:rsidRPr="009A6758" w:rsidRDefault="0004317F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06E6A488" w14:textId="77777777" w:rsidR="0004317F" w:rsidRPr="009A6758" w:rsidRDefault="0004317F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59429FD0" w14:textId="77777777" w:rsidR="0004317F" w:rsidRPr="009A6758" w:rsidRDefault="0004317F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6BF9E76B" w14:textId="77777777" w:rsidR="0004317F" w:rsidRPr="009A6758" w:rsidRDefault="0004317F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3E8E" w:rsidRPr="009A6758" w14:paraId="57F7E9EE" w14:textId="77777777" w:rsidTr="004106CA">
        <w:tc>
          <w:tcPr>
            <w:tcW w:w="2222" w:type="pct"/>
          </w:tcPr>
          <w:p w14:paraId="04A99CE4" w14:textId="77777777" w:rsidR="00253E8E" w:rsidRPr="009A6758" w:rsidRDefault="00253E8E" w:rsidP="00253E8E">
            <w:pPr>
              <w:spacing w:line="240" w:lineRule="auto"/>
              <w:ind w:right="-20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ส่วนของลูกหนี้สัญญาเช่าเงินทุน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br/>
            </w:r>
            <w:r w:rsidRPr="009A67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571" w:type="pct"/>
          </w:tcPr>
          <w:p w14:paraId="79F49996" w14:textId="77777777" w:rsidR="00253E8E" w:rsidRPr="009A6758" w:rsidRDefault="00253E8E" w:rsidP="00253E8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37B509A0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373F1BF6" w14:textId="77777777" w:rsidR="00253E8E" w:rsidRPr="009A6758" w:rsidRDefault="00253E8E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0B20883C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</w:tcPr>
          <w:p w14:paraId="7A170D6E" w14:textId="77777777" w:rsidR="00253E8E" w:rsidRPr="009A6758" w:rsidRDefault="00253E8E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616B3889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6964B81C" w14:textId="77777777" w:rsidR="00253E8E" w:rsidRPr="009A6758" w:rsidRDefault="00253E8E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3E8E" w:rsidRPr="009A6758" w14:paraId="5BBF9729" w14:textId="77777777" w:rsidTr="004106CA">
        <w:tc>
          <w:tcPr>
            <w:tcW w:w="2222" w:type="pct"/>
          </w:tcPr>
          <w:p w14:paraId="5CD62E8B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FC47798" w14:textId="6CAE12EB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19.73</w:t>
            </w:r>
          </w:p>
        </w:tc>
        <w:tc>
          <w:tcPr>
            <w:tcW w:w="148" w:type="pct"/>
          </w:tcPr>
          <w:p w14:paraId="4F2CC7AD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03F5204D" w14:textId="77777777" w:rsidR="00253E8E" w:rsidRPr="009A6758" w:rsidRDefault="00253E8E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9A67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.</w:t>
            </w: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</w:t>
            </w:r>
          </w:p>
        </w:tc>
        <w:tc>
          <w:tcPr>
            <w:tcW w:w="147" w:type="pct"/>
            <w:gridSpan w:val="3"/>
          </w:tcPr>
          <w:p w14:paraId="6DE4E563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014108BF" w14:textId="774DA544" w:rsidR="00253E8E" w:rsidRPr="009A6758" w:rsidRDefault="00253E8E" w:rsidP="00253E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</w:tcPr>
          <w:p w14:paraId="36F92B94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10099C58" w14:textId="77777777" w:rsidR="00253E8E" w:rsidRPr="009A6758" w:rsidRDefault="00253E8E" w:rsidP="00253E8E">
            <w:pPr>
              <w:tabs>
                <w:tab w:val="decimal" w:pos="6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04317F" w:rsidRPr="009A6758" w14:paraId="4EA288EE" w14:textId="77777777" w:rsidTr="004106CA">
        <w:tc>
          <w:tcPr>
            <w:tcW w:w="2222" w:type="pct"/>
          </w:tcPr>
          <w:p w14:paraId="01E31654" w14:textId="77777777" w:rsidR="0004317F" w:rsidRPr="009A6758" w:rsidRDefault="0004317F" w:rsidP="00253E8E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1" w:type="pct"/>
          </w:tcPr>
          <w:p w14:paraId="7FDC4956" w14:textId="77777777" w:rsidR="0004317F" w:rsidRPr="009A6758" w:rsidRDefault="0004317F" w:rsidP="00253E8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40F66A9F" w14:textId="77777777" w:rsidR="0004317F" w:rsidRPr="009A6758" w:rsidRDefault="0004317F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4865226A" w14:textId="77777777" w:rsidR="0004317F" w:rsidRPr="009A6758" w:rsidRDefault="0004317F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6AE60F60" w14:textId="77777777" w:rsidR="0004317F" w:rsidRPr="009A6758" w:rsidRDefault="0004317F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16E8D209" w14:textId="77777777" w:rsidR="0004317F" w:rsidRPr="009A6758" w:rsidRDefault="0004317F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7CCE55FE" w14:textId="77777777" w:rsidR="0004317F" w:rsidRPr="009A6758" w:rsidRDefault="0004317F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12C5F05B" w14:textId="77777777" w:rsidR="0004317F" w:rsidRPr="009A6758" w:rsidRDefault="0004317F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3E8E" w:rsidRPr="009A6758" w14:paraId="4441CBE7" w14:textId="77777777" w:rsidTr="004106CA">
        <w:tc>
          <w:tcPr>
            <w:tcW w:w="2222" w:type="pct"/>
          </w:tcPr>
          <w:p w14:paraId="42B7263A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ลูกหนี้สัญญาเช่าเงินทุน</w:t>
            </w:r>
          </w:p>
        </w:tc>
        <w:tc>
          <w:tcPr>
            <w:tcW w:w="571" w:type="pct"/>
          </w:tcPr>
          <w:p w14:paraId="07425C82" w14:textId="77777777" w:rsidR="00253E8E" w:rsidRPr="009A6758" w:rsidRDefault="00253E8E" w:rsidP="00253E8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17E3AE1D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149B3B92" w14:textId="77777777" w:rsidR="00253E8E" w:rsidRPr="009A6758" w:rsidRDefault="00253E8E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224909E3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670D05A1" w14:textId="77777777" w:rsidR="00253E8E" w:rsidRPr="009A6758" w:rsidRDefault="00253E8E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799DEC38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3A7C0E6A" w14:textId="77777777" w:rsidR="00253E8E" w:rsidRPr="009A6758" w:rsidRDefault="00253E8E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3E8E" w:rsidRPr="009A6758" w14:paraId="28E33153" w14:textId="77777777" w:rsidTr="004106CA">
        <w:tc>
          <w:tcPr>
            <w:tcW w:w="2222" w:type="pct"/>
          </w:tcPr>
          <w:p w14:paraId="2B383D21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278DD728" w14:textId="72BBAA26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379.20</w:t>
            </w:r>
          </w:p>
        </w:tc>
        <w:tc>
          <w:tcPr>
            <w:tcW w:w="148" w:type="pct"/>
          </w:tcPr>
          <w:p w14:paraId="0783EDE7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6B4A7E9F" w14:textId="77777777" w:rsidR="00253E8E" w:rsidRPr="009A6758" w:rsidRDefault="00253E8E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364.22</w:t>
            </w:r>
          </w:p>
        </w:tc>
        <w:tc>
          <w:tcPr>
            <w:tcW w:w="147" w:type="pct"/>
            <w:gridSpan w:val="3"/>
          </w:tcPr>
          <w:p w14:paraId="23E89373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2C6D55A8" w14:textId="78CA1FF4" w:rsidR="00253E8E" w:rsidRPr="009A6758" w:rsidRDefault="00253E8E" w:rsidP="00253E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797BCE51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1DA6F3C9" w14:textId="77777777" w:rsidR="00253E8E" w:rsidRPr="009A6758" w:rsidRDefault="00253E8E" w:rsidP="00253E8E">
            <w:pPr>
              <w:tabs>
                <w:tab w:val="decimal" w:pos="6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53E8E" w:rsidRPr="009A6758" w14:paraId="079B3D04" w14:textId="77777777" w:rsidTr="004106CA">
        <w:tc>
          <w:tcPr>
            <w:tcW w:w="2222" w:type="pct"/>
          </w:tcPr>
          <w:p w14:paraId="2EE805AF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162EDDD3" w14:textId="77777777" w:rsidR="00253E8E" w:rsidRPr="009A6758" w:rsidRDefault="00253E8E" w:rsidP="00253E8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</w:tcPr>
          <w:p w14:paraId="1F009390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7429BFB8" w14:textId="77777777" w:rsidR="00253E8E" w:rsidRPr="009A6758" w:rsidRDefault="00253E8E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00ACEFD5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057966C5" w14:textId="77777777" w:rsidR="00253E8E" w:rsidRPr="009A6758" w:rsidRDefault="00253E8E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1D684360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43ED7480" w14:textId="77777777" w:rsidR="00253E8E" w:rsidRPr="009A6758" w:rsidRDefault="00253E8E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53E8E" w:rsidRPr="009A6758" w14:paraId="6FB64F34" w14:textId="77777777" w:rsidTr="004106CA">
        <w:tc>
          <w:tcPr>
            <w:tcW w:w="2222" w:type="pct"/>
          </w:tcPr>
          <w:p w14:paraId="69806A76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เงินให้กู้ยืมระยะสั้นและดอกเบี้ยค้างรับ</w:t>
            </w:r>
          </w:p>
        </w:tc>
        <w:tc>
          <w:tcPr>
            <w:tcW w:w="571" w:type="pct"/>
          </w:tcPr>
          <w:p w14:paraId="7E8130EB" w14:textId="77777777" w:rsidR="00253E8E" w:rsidRPr="009A6758" w:rsidRDefault="00253E8E" w:rsidP="00253E8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8" w:type="pct"/>
          </w:tcPr>
          <w:p w14:paraId="3D3E9178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245F8A3A" w14:textId="77777777" w:rsidR="00253E8E" w:rsidRPr="009A6758" w:rsidRDefault="00253E8E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0046A08D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089EDA8" w14:textId="77777777" w:rsidR="00253E8E" w:rsidRPr="009A6758" w:rsidRDefault="00253E8E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366F14DC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5E800114" w14:textId="77777777" w:rsidR="00253E8E" w:rsidRPr="009A6758" w:rsidRDefault="00253E8E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3E8E" w:rsidRPr="009A6758" w14:paraId="7A9671EF" w14:textId="77777777" w:rsidTr="004106CA">
        <w:tc>
          <w:tcPr>
            <w:tcW w:w="2222" w:type="pct"/>
          </w:tcPr>
          <w:p w14:paraId="40097028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45208885" w14:textId="4768592A" w:rsidR="00253E8E" w:rsidRPr="009A6758" w:rsidRDefault="00253E8E" w:rsidP="00253E8E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0C2235EE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177B963F" w14:textId="77777777" w:rsidR="00253E8E" w:rsidRPr="009A6758" w:rsidRDefault="00253E8E" w:rsidP="00253E8E">
            <w:pPr>
              <w:pStyle w:val="BodyText"/>
              <w:tabs>
                <w:tab w:val="decimal" w:pos="617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3"/>
          </w:tcPr>
          <w:p w14:paraId="7B3FBDDC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57638BFE" w14:textId="68893092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7,667.90</w:t>
            </w:r>
          </w:p>
        </w:tc>
        <w:tc>
          <w:tcPr>
            <w:tcW w:w="130" w:type="pct"/>
          </w:tcPr>
          <w:p w14:paraId="20FE7ED8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5E54E9B3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7,631.70</w:t>
            </w:r>
          </w:p>
        </w:tc>
      </w:tr>
      <w:tr w:rsidR="00253E8E" w:rsidRPr="009A6758" w14:paraId="27D8138D" w14:textId="77777777" w:rsidTr="004106CA">
        <w:tc>
          <w:tcPr>
            <w:tcW w:w="2222" w:type="pct"/>
          </w:tcPr>
          <w:p w14:paraId="789DCBF7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71" w:type="pct"/>
            <w:vAlign w:val="bottom"/>
          </w:tcPr>
          <w:p w14:paraId="58A6C388" w14:textId="77777777" w:rsidR="00253E8E" w:rsidRPr="009A6758" w:rsidRDefault="00253E8E" w:rsidP="00253E8E">
            <w:pPr>
              <w:pStyle w:val="BodyText"/>
              <w:tabs>
                <w:tab w:val="decimal" w:pos="627"/>
              </w:tabs>
              <w:spacing w:after="0" w:line="240" w:lineRule="auto"/>
              <w:ind w:left="-108" w:right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8" w:type="pct"/>
            <w:vAlign w:val="bottom"/>
          </w:tcPr>
          <w:p w14:paraId="10A81B8A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vAlign w:val="bottom"/>
          </w:tcPr>
          <w:p w14:paraId="1C353C86" w14:textId="77777777" w:rsidR="00253E8E" w:rsidRPr="009A6758" w:rsidRDefault="00253E8E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3"/>
            <w:vAlign w:val="bottom"/>
          </w:tcPr>
          <w:p w14:paraId="415FADC8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vAlign w:val="bottom"/>
          </w:tcPr>
          <w:p w14:paraId="0E9AA7FA" w14:textId="77777777" w:rsidR="00253E8E" w:rsidRPr="009A6758" w:rsidRDefault="00253E8E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  <w:vAlign w:val="bottom"/>
          </w:tcPr>
          <w:p w14:paraId="5E2ADEE3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vAlign w:val="bottom"/>
          </w:tcPr>
          <w:p w14:paraId="2DB585BB" w14:textId="77777777" w:rsidR="00253E8E" w:rsidRPr="009A6758" w:rsidRDefault="00253E8E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253E8E" w:rsidRPr="009A6758" w14:paraId="39399121" w14:textId="77777777" w:rsidTr="004106CA">
        <w:tc>
          <w:tcPr>
            <w:tcW w:w="2222" w:type="pct"/>
          </w:tcPr>
          <w:p w14:paraId="2772E00A" w14:textId="77777777" w:rsidR="00253E8E" w:rsidRPr="009A6758" w:rsidRDefault="00253E8E" w:rsidP="00253E8E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เงินมัดจำอื่น</w:t>
            </w:r>
          </w:p>
        </w:tc>
        <w:tc>
          <w:tcPr>
            <w:tcW w:w="571" w:type="pct"/>
          </w:tcPr>
          <w:p w14:paraId="7D09B4F9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7870B063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162BB097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2522569E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161A2FF" w14:textId="77777777" w:rsidR="00253E8E" w:rsidRPr="009A6758" w:rsidRDefault="00253E8E" w:rsidP="00253E8E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09B6E1F0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8066ABC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3E8E" w:rsidRPr="009A6758" w14:paraId="54347F2C" w14:textId="77777777" w:rsidTr="004106CA">
        <w:tc>
          <w:tcPr>
            <w:tcW w:w="2222" w:type="pct"/>
          </w:tcPr>
          <w:p w14:paraId="708168DD" w14:textId="77777777" w:rsidR="00253E8E" w:rsidRPr="009A6758" w:rsidRDefault="00253E8E" w:rsidP="00253E8E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</w:t>
            </w:r>
            <w:r w:rsidRPr="009A67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นและ</w:t>
            </w:r>
          </w:p>
        </w:tc>
        <w:tc>
          <w:tcPr>
            <w:tcW w:w="571" w:type="pct"/>
          </w:tcPr>
          <w:p w14:paraId="2FA0EA3C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B46D4B1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775A5C6B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60987812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5443267A" w14:textId="77777777" w:rsidR="00253E8E" w:rsidRPr="009A6758" w:rsidRDefault="00253E8E" w:rsidP="00253E8E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F27EB4A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297A4EF9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3E8E" w:rsidRPr="009A6758" w14:paraId="39C0033F" w14:textId="77777777" w:rsidTr="004106CA">
        <w:tc>
          <w:tcPr>
            <w:tcW w:w="2222" w:type="pct"/>
          </w:tcPr>
          <w:p w14:paraId="7CFF9738" w14:textId="77777777" w:rsidR="00253E8E" w:rsidRPr="009A6758" w:rsidRDefault="00253E8E" w:rsidP="00253E8E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สินทรัพย์ไม่หมุนเวียนอื่น)</w:t>
            </w:r>
          </w:p>
        </w:tc>
        <w:tc>
          <w:tcPr>
            <w:tcW w:w="571" w:type="pct"/>
          </w:tcPr>
          <w:p w14:paraId="7459302F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1C9A6A32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AE8C206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7E68536A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035517CD" w14:textId="77777777" w:rsidR="00253E8E" w:rsidRPr="009A6758" w:rsidRDefault="00253E8E" w:rsidP="00253E8E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727EC48C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04472E18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3E8E" w:rsidRPr="009A6758" w14:paraId="261EAFA3" w14:textId="77777777" w:rsidTr="004106CA">
        <w:tc>
          <w:tcPr>
            <w:tcW w:w="2222" w:type="pct"/>
          </w:tcPr>
          <w:p w14:paraId="16494807" w14:textId="77777777" w:rsidR="00253E8E" w:rsidRPr="009A6758" w:rsidRDefault="00253E8E" w:rsidP="00253E8E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45CFA9B" w14:textId="01F52381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0.79</w:t>
            </w:r>
          </w:p>
        </w:tc>
        <w:tc>
          <w:tcPr>
            <w:tcW w:w="148" w:type="pct"/>
          </w:tcPr>
          <w:p w14:paraId="4E06B96A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7303FEAE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0.27</w:t>
            </w:r>
          </w:p>
        </w:tc>
        <w:tc>
          <w:tcPr>
            <w:tcW w:w="147" w:type="pct"/>
            <w:gridSpan w:val="3"/>
          </w:tcPr>
          <w:p w14:paraId="7B4E5DFB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0878614B" w14:textId="5ED4256C" w:rsidR="00253E8E" w:rsidRPr="009A6758" w:rsidRDefault="00253E8E" w:rsidP="00253E8E">
            <w:pPr>
              <w:pStyle w:val="BodyText"/>
              <w:tabs>
                <w:tab w:val="decimal" w:pos="633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0D393E82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681FC6E8" w14:textId="77777777" w:rsidR="00253E8E" w:rsidRPr="009A6758" w:rsidRDefault="00253E8E" w:rsidP="00253E8E">
            <w:pPr>
              <w:tabs>
                <w:tab w:val="decimal" w:pos="602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53E8E" w:rsidRPr="009A6758" w14:paraId="296AFD70" w14:textId="77777777" w:rsidTr="004106CA">
        <w:tc>
          <w:tcPr>
            <w:tcW w:w="2222" w:type="pct"/>
          </w:tcPr>
          <w:p w14:paraId="0244D5A3" w14:textId="77777777" w:rsidR="00253E8E" w:rsidRPr="009A6758" w:rsidRDefault="00253E8E" w:rsidP="00253E8E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25C48464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7F17B051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4AD408EA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4366CBA7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599FACEB" w14:textId="77777777" w:rsidR="00253E8E" w:rsidRPr="009A6758" w:rsidRDefault="00253E8E" w:rsidP="00253E8E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5DB998BF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3425CE60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3E8E" w:rsidRPr="009A6758" w14:paraId="48C94904" w14:textId="77777777" w:rsidTr="004106CA">
        <w:tc>
          <w:tcPr>
            <w:tcW w:w="2222" w:type="pct"/>
          </w:tcPr>
          <w:p w14:paraId="08896CE2" w14:textId="77777777" w:rsidR="00253E8E" w:rsidRPr="009A6758" w:rsidRDefault="00253E8E" w:rsidP="00253E8E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71" w:type="pct"/>
          </w:tcPr>
          <w:p w14:paraId="1B22E09D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40F9797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05374A4F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352A72FF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88A6040" w14:textId="77777777" w:rsidR="00253E8E" w:rsidRPr="009A6758" w:rsidRDefault="00253E8E" w:rsidP="00253E8E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F9B5942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75BC02EE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3E8E" w:rsidRPr="009A6758" w14:paraId="7018FC29" w14:textId="77777777" w:rsidTr="004106CA">
        <w:tc>
          <w:tcPr>
            <w:tcW w:w="2222" w:type="pct"/>
          </w:tcPr>
          <w:p w14:paraId="6D02EF4C" w14:textId="77777777" w:rsidR="00253E8E" w:rsidRPr="009A6758" w:rsidRDefault="00253E8E" w:rsidP="00253E8E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(แสดงเป็นส่วนหนึ่งของสินทรัพย์หมุนเวียนอื่น)</w:t>
            </w:r>
          </w:p>
        </w:tc>
        <w:tc>
          <w:tcPr>
            <w:tcW w:w="571" w:type="pct"/>
          </w:tcPr>
          <w:p w14:paraId="24A33670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46C3C08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747D479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49AF106E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5C162A12" w14:textId="77777777" w:rsidR="00253E8E" w:rsidRPr="009A6758" w:rsidRDefault="00253E8E" w:rsidP="00253E8E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5958D3C6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3FC12799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3E8E" w:rsidRPr="009A6758" w14:paraId="25C5131B" w14:textId="77777777" w:rsidTr="004106CA">
        <w:tc>
          <w:tcPr>
            <w:tcW w:w="2222" w:type="pct"/>
          </w:tcPr>
          <w:p w14:paraId="098E9A19" w14:textId="77777777" w:rsidR="00253E8E" w:rsidRPr="009A6758" w:rsidRDefault="00253E8E" w:rsidP="00253E8E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3EBA6575" w14:textId="33DA5C46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</w:t>
            </w:r>
            <w:r w:rsidR="00F325F7"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8" w:type="pct"/>
          </w:tcPr>
          <w:p w14:paraId="0FD31213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2F690AD7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0.27</w:t>
            </w:r>
          </w:p>
        </w:tc>
        <w:tc>
          <w:tcPr>
            <w:tcW w:w="147" w:type="pct"/>
            <w:gridSpan w:val="3"/>
          </w:tcPr>
          <w:p w14:paraId="6BD1ACD3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65E008DF" w14:textId="443921D8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0.10</w:t>
            </w:r>
          </w:p>
        </w:tc>
        <w:tc>
          <w:tcPr>
            <w:tcW w:w="130" w:type="pct"/>
          </w:tcPr>
          <w:p w14:paraId="5EC13458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3501EBF0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0.10</w:t>
            </w:r>
          </w:p>
        </w:tc>
      </w:tr>
      <w:tr w:rsidR="00253E8E" w:rsidRPr="009A6758" w14:paraId="470DA096" w14:textId="77777777" w:rsidTr="004106CA">
        <w:tc>
          <w:tcPr>
            <w:tcW w:w="2222" w:type="pct"/>
          </w:tcPr>
          <w:p w14:paraId="147AC023" w14:textId="77777777" w:rsidR="00253E8E" w:rsidRPr="009A6758" w:rsidRDefault="00253E8E" w:rsidP="00253E8E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4429C393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1140B579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7A7E98FA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65BFAD99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0573AD50" w14:textId="77777777" w:rsidR="00253E8E" w:rsidRPr="009A6758" w:rsidRDefault="00253E8E" w:rsidP="00253E8E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41CC8AAA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5EF062DD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3E8E" w:rsidRPr="009A6758" w14:paraId="2A05A391" w14:textId="77777777" w:rsidTr="004106CA">
        <w:tc>
          <w:tcPr>
            <w:tcW w:w="2222" w:type="pct"/>
          </w:tcPr>
          <w:p w14:paraId="70D66E56" w14:textId="77777777" w:rsidR="00253E8E" w:rsidRPr="009A6758" w:rsidRDefault="00253E8E" w:rsidP="00253E8E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เงินมัดจำค่าเช่าและค่าบริการ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71" w:type="pct"/>
          </w:tcPr>
          <w:p w14:paraId="6D53BCE5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0828D82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B7B98DA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7FA3E139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4D0435A0" w14:textId="77777777" w:rsidR="00253E8E" w:rsidRPr="009A6758" w:rsidRDefault="00253E8E" w:rsidP="00253E8E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358A26F3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1004FA5E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3E8E" w:rsidRPr="009A6758" w14:paraId="6824FC31" w14:textId="77777777" w:rsidTr="004106CA">
        <w:tc>
          <w:tcPr>
            <w:tcW w:w="2222" w:type="pct"/>
          </w:tcPr>
          <w:p w14:paraId="3560CD17" w14:textId="77777777" w:rsidR="00253E8E" w:rsidRPr="009A6758" w:rsidRDefault="00253E8E" w:rsidP="00253E8E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(แสดงเป็นส่วนหนึ่งของสินทรัพย์ไม่หมุนเวียนอื่น)</w:t>
            </w:r>
          </w:p>
        </w:tc>
        <w:tc>
          <w:tcPr>
            <w:tcW w:w="571" w:type="pct"/>
          </w:tcPr>
          <w:p w14:paraId="5DA8B5E8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C577B38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331EE970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43EE3C36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2588CB3F" w14:textId="77777777" w:rsidR="00253E8E" w:rsidRPr="009A6758" w:rsidRDefault="00253E8E" w:rsidP="00253E8E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0BE9EB62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27F7CA9F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3E8E" w:rsidRPr="009A6758" w14:paraId="6162040C" w14:textId="77777777" w:rsidTr="004106CA">
        <w:tc>
          <w:tcPr>
            <w:tcW w:w="2222" w:type="pct"/>
          </w:tcPr>
          <w:p w14:paraId="6DEBDA1C" w14:textId="77777777" w:rsidR="00253E8E" w:rsidRPr="009A6758" w:rsidRDefault="00253E8E" w:rsidP="00253E8E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C1B5D1C" w14:textId="71D9117E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7.94</w:t>
            </w:r>
          </w:p>
        </w:tc>
        <w:tc>
          <w:tcPr>
            <w:tcW w:w="148" w:type="pct"/>
          </w:tcPr>
          <w:p w14:paraId="10CFB53F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0B68DC99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7.94</w:t>
            </w:r>
          </w:p>
        </w:tc>
        <w:tc>
          <w:tcPr>
            <w:tcW w:w="147" w:type="pct"/>
            <w:gridSpan w:val="3"/>
          </w:tcPr>
          <w:p w14:paraId="50E3A196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47BAE6B0" w14:textId="346079F6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  <w:tc>
          <w:tcPr>
            <w:tcW w:w="130" w:type="pct"/>
          </w:tcPr>
          <w:p w14:paraId="6830B6B1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2FDD8C74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5.97</w:t>
            </w:r>
          </w:p>
        </w:tc>
      </w:tr>
      <w:tr w:rsidR="00253E8E" w:rsidRPr="009A6758" w14:paraId="3554F8F5" w14:textId="77777777" w:rsidTr="004106CA">
        <w:tc>
          <w:tcPr>
            <w:tcW w:w="2222" w:type="pct"/>
          </w:tcPr>
          <w:p w14:paraId="08422C43" w14:textId="77777777" w:rsidR="00253E8E" w:rsidRPr="009A6758" w:rsidRDefault="00253E8E" w:rsidP="00253E8E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DA8A907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7A697590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3AD0179D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5C26B714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544A5A53" w14:textId="77777777" w:rsidR="00253E8E" w:rsidRPr="009A6758" w:rsidRDefault="00253E8E" w:rsidP="00253E8E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0" w:type="pct"/>
          </w:tcPr>
          <w:p w14:paraId="4377F6BF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6C41D9FF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3E8E" w:rsidRPr="009A6758" w14:paraId="0E8FA5A3" w14:textId="77777777" w:rsidTr="004106CA">
        <w:tc>
          <w:tcPr>
            <w:tcW w:w="2222" w:type="pct"/>
          </w:tcPr>
          <w:p w14:paraId="17DFA972" w14:textId="77777777" w:rsidR="00253E8E" w:rsidRPr="009A6758" w:rsidRDefault="00253E8E" w:rsidP="00253E8E">
            <w:pPr>
              <w:spacing w:line="240" w:lineRule="auto"/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71" w:type="pct"/>
          </w:tcPr>
          <w:p w14:paraId="7A74371A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5772E597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6DDEC983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16E5A9DE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03B2661F" w14:textId="77777777" w:rsidR="00253E8E" w:rsidRPr="009A6758" w:rsidRDefault="00253E8E" w:rsidP="00253E8E">
            <w:pPr>
              <w:tabs>
                <w:tab w:val="decimal" w:pos="616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E0456C6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3781EDE1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3E8E" w:rsidRPr="009A6758" w14:paraId="103DC791" w14:textId="77777777" w:rsidTr="004106CA">
        <w:tc>
          <w:tcPr>
            <w:tcW w:w="2222" w:type="pct"/>
          </w:tcPr>
          <w:p w14:paraId="37D209F9" w14:textId="77777777" w:rsidR="00253E8E" w:rsidRPr="009A6758" w:rsidRDefault="00253E8E" w:rsidP="00253E8E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0FD5724C" w14:textId="08414A3B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0.45</w:t>
            </w:r>
          </w:p>
        </w:tc>
        <w:tc>
          <w:tcPr>
            <w:tcW w:w="148" w:type="pct"/>
          </w:tcPr>
          <w:p w14:paraId="0A8E831D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1848972D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0.56</w:t>
            </w:r>
          </w:p>
        </w:tc>
        <w:tc>
          <w:tcPr>
            <w:tcW w:w="147" w:type="pct"/>
            <w:gridSpan w:val="3"/>
          </w:tcPr>
          <w:p w14:paraId="33DC5032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25FD6682" w14:textId="0BAC84CB" w:rsidR="00253E8E" w:rsidRPr="009A6758" w:rsidRDefault="00253E8E" w:rsidP="00253E8E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055242A0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3FD2ACD9" w14:textId="77777777" w:rsidR="00253E8E" w:rsidRPr="009A6758" w:rsidRDefault="00253E8E" w:rsidP="00253E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53E8E" w:rsidRPr="009A6758" w14:paraId="26611432" w14:textId="77777777" w:rsidTr="004106CA">
        <w:tc>
          <w:tcPr>
            <w:tcW w:w="2222" w:type="pct"/>
          </w:tcPr>
          <w:p w14:paraId="2D1DCB23" w14:textId="77777777" w:rsidR="00253E8E" w:rsidRPr="009A6758" w:rsidRDefault="00253E8E" w:rsidP="00253E8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6B06BFCD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7CF8FD40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7" w:type="pct"/>
            <w:gridSpan w:val="3"/>
            <w:tcBorders>
              <w:top w:val="double" w:sz="4" w:space="0" w:color="auto"/>
            </w:tcBorders>
          </w:tcPr>
          <w:p w14:paraId="77188219" w14:textId="77777777" w:rsidR="00253E8E" w:rsidRPr="009A6758" w:rsidRDefault="00253E8E" w:rsidP="00253E8E">
            <w:pPr>
              <w:pStyle w:val="BodyText"/>
              <w:tabs>
                <w:tab w:val="left" w:pos="522"/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7" w:type="pct"/>
            <w:gridSpan w:val="3"/>
          </w:tcPr>
          <w:p w14:paraId="0243F10C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3" w:type="pct"/>
            <w:gridSpan w:val="2"/>
            <w:tcBorders>
              <w:top w:val="double" w:sz="4" w:space="0" w:color="auto"/>
            </w:tcBorders>
          </w:tcPr>
          <w:p w14:paraId="0383057F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0" w:type="pct"/>
          </w:tcPr>
          <w:p w14:paraId="54768C17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62E92C9B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3E8E" w:rsidRPr="009A6758" w14:paraId="5E6B3516" w14:textId="77777777" w:rsidTr="004106CA">
        <w:tc>
          <w:tcPr>
            <w:tcW w:w="2222" w:type="pct"/>
          </w:tcPr>
          <w:p w14:paraId="75508C7D" w14:textId="77777777" w:rsidR="00253E8E" w:rsidRPr="009A6758" w:rsidRDefault="00253E8E" w:rsidP="00253E8E">
            <w:pPr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571" w:type="pct"/>
          </w:tcPr>
          <w:p w14:paraId="2E2A9ECF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41B275E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10C21585" w14:textId="77777777" w:rsidR="00253E8E" w:rsidRPr="009A6758" w:rsidRDefault="00253E8E" w:rsidP="00253E8E">
            <w:pPr>
              <w:pStyle w:val="BodyText"/>
              <w:tabs>
                <w:tab w:val="decimal" w:pos="612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00C05707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6DD7547F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78D18BBD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19EAC3EE" w14:textId="77777777" w:rsidR="00253E8E" w:rsidRPr="009A6758" w:rsidRDefault="00253E8E" w:rsidP="00253E8E">
            <w:pPr>
              <w:pStyle w:val="BodyText"/>
              <w:tabs>
                <w:tab w:val="left" w:pos="708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3E8E" w:rsidRPr="009A6758" w14:paraId="1033B0B5" w14:textId="77777777" w:rsidTr="004106CA">
        <w:tc>
          <w:tcPr>
            <w:tcW w:w="2222" w:type="pct"/>
          </w:tcPr>
          <w:p w14:paraId="51E06C9A" w14:textId="77777777" w:rsidR="00253E8E" w:rsidRPr="009A6758" w:rsidRDefault="00253E8E" w:rsidP="00253E8E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1" w:type="pct"/>
          </w:tcPr>
          <w:p w14:paraId="29B32118" w14:textId="09316B6A" w:rsidR="00253E8E" w:rsidRPr="009A6758" w:rsidRDefault="00253E8E" w:rsidP="00253E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580964B1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7B68C55F" w14:textId="77777777" w:rsidR="00253E8E" w:rsidRPr="009A6758" w:rsidRDefault="00253E8E" w:rsidP="00253E8E">
            <w:pPr>
              <w:pStyle w:val="BodyText"/>
              <w:tabs>
                <w:tab w:val="decimal" w:pos="60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gridSpan w:val="3"/>
          </w:tcPr>
          <w:p w14:paraId="7D68BD00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3627B3FE" w14:textId="59A96FF0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0.61</w:t>
            </w:r>
          </w:p>
        </w:tc>
        <w:tc>
          <w:tcPr>
            <w:tcW w:w="130" w:type="pct"/>
          </w:tcPr>
          <w:p w14:paraId="2C30EF04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6C4E3AD3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0.90</w:t>
            </w:r>
          </w:p>
        </w:tc>
      </w:tr>
      <w:tr w:rsidR="00253E8E" w:rsidRPr="009A6758" w14:paraId="26F09311" w14:textId="77777777" w:rsidTr="004106CA">
        <w:tc>
          <w:tcPr>
            <w:tcW w:w="2222" w:type="pct"/>
          </w:tcPr>
          <w:p w14:paraId="2A0ED391" w14:textId="77777777" w:rsidR="00253E8E" w:rsidRPr="009A6758" w:rsidRDefault="00253E8E" w:rsidP="00253E8E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15D723EA" w14:textId="06F8EF98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25.</w:t>
            </w:r>
            <w:r w:rsidR="00E705B4" w:rsidRPr="009A6758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48" w:type="pct"/>
          </w:tcPr>
          <w:p w14:paraId="7989915C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single" w:sz="4" w:space="0" w:color="auto"/>
            </w:tcBorders>
          </w:tcPr>
          <w:p w14:paraId="2D9A6FF5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20.45</w:t>
            </w:r>
          </w:p>
        </w:tc>
        <w:tc>
          <w:tcPr>
            <w:tcW w:w="147" w:type="pct"/>
            <w:gridSpan w:val="3"/>
          </w:tcPr>
          <w:p w14:paraId="18C5D576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single" w:sz="4" w:space="0" w:color="auto"/>
            </w:tcBorders>
          </w:tcPr>
          <w:p w14:paraId="789ABFF8" w14:textId="3E412619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3.52</w:t>
            </w:r>
          </w:p>
        </w:tc>
        <w:tc>
          <w:tcPr>
            <w:tcW w:w="130" w:type="pct"/>
          </w:tcPr>
          <w:p w14:paraId="63C37E75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single" w:sz="4" w:space="0" w:color="auto"/>
            </w:tcBorders>
          </w:tcPr>
          <w:p w14:paraId="5DD747F6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6.62</w:t>
            </w:r>
          </w:p>
        </w:tc>
      </w:tr>
      <w:tr w:rsidR="00253E8E" w:rsidRPr="009A6758" w14:paraId="063F77B5" w14:textId="77777777" w:rsidTr="004106CA">
        <w:trPr>
          <w:trHeight w:val="70"/>
        </w:trPr>
        <w:tc>
          <w:tcPr>
            <w:tcW w:w="2222" w:type="pct"/>
          </w:tcPr>
          <w:p w14:paraId="7646BFD3" w14:textId="77777777" w:rsidR="00253E8E" w:rsidRPr="009A6758" w:rsidRDefault="00253E8E" w:rsidP="00253E8E">
            <w:pPr>
              <w:pStyle w:val="BodyText"/>
              <w:spacing w:after="0" w:line="240" w:lineRule="auto"/>
              <w:ind w:left="202" w:right="-115" w:hanging="2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339FAE4" w14:textId="522DBFEE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25.</w:t>
            </w:r>
            <w:r w:rsidR="00E705B4"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148" w:type="pct"/>
          </w:tcPr>
          <w:p w14:paraId="325AAC69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5B94F8BB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20.45</w:t>
            </w:r>
          </w:p>
        </w:tc>
        <w:tc>
          <w:tcPr>
            <w:tcW w:w="147" w:type="pct"/>
            <w:gridSpan w:val="3"/>
          </w:tcPr>
          <w:p w14:paraId="7D170DCC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795294" w14:textId="3921D6E0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4.13</w:t>
            </w:r>
          </w:p>
        </w:tc>
        <w:tc>
          <w:tcPr>
            <w:tcW w:w="130" w:type="pct"/>
          </w:tcPr>
          <w:p w14:paraId="6161E130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08DE29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7.52</w:t>
            </w:r>
          </w:p>
        </w:tc>
      </w:tr>
      <w:tr w:rsidR="00253E8E" w:rsidRPr="009A6758" w14:paraId="7A954D8A" w14:textId="77777777" w:rsidTr="004106CA">
        <w:tc>
          <w:tcPr>
            <w:tcW w:w="2222" w:type="pct"/>
          </w:tcPr>
          <w:p w14:paraId="208FF1EE" w14:textId="77777777" w:rsidR="00253E8E" w:rsidRPr="009A6758" w:rsidRDefault="00253E8E" w:rsidP="00253E8E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เงินรับล่วงหน้าจากลูกค้า</w:t>
            </w:r>
          </w:p>
        </w:tc>
        <w:tc>
          <w:tcPr>
            <w:tcW w:w="571" w:type="pct"/>
          </w:tcPr>
          <w:p w14:paraId="4D40EEE9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4F1A3264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7" w:type="pct"/>
            <w:gridSpan w:val="3"/>
          </w:tcPr>
          <w:p w14:paraId="3B0C06B0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  <w:gridSpan w:val="3"/>
          </w:tcPr>
          <w:p w14:paraId="5769580A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3" w:type="pct"/>
            <w:gridSpan w:val="2"/>
          </w:tcPr>
          <w:p w14:paraId="7F636A1F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" w:type="pct"/>
          </w:tcPr>
          <w:p w14:paraId="23EB1615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0CBAEFFC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3E8E" w:rsidRPr="009A6758" w14:paraId="162340E1" w14:textId="77777777" w:rsidTr="004106CA">
        <w:tc>
          <w:tcPr>
            <w:tcW w:w="2222" w:type="pct"/>
          </w:tcPr>
          <w:p w14:paraId="4CCCB3C6" w14:textId="77777777" w:rsidR="00253E8E" w:rsidRPr="009A6758" w:rsidRDefault="00253E8E" w:rsidP="00253E8E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64198A85" w14:textId="175FE4F0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4.</w:t>
            </w:r>
            <w:r w:rsidR="00E705B4"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</w:t>
            </w:r>
          </w:p>
        </w:tc>
        <w:tc>
          <w:tcPr>
            <w:tcW w:w="148" w:type="pct"/>
          </w:tcPr>
          <w:p w14:paraId="42E3F71E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  <w:gridSpan w:val="3"/>
            <w:tcBorders>
              <w:bottom w:val="double" w:sz="4" w:space="0" w:color="auto"/>
            </w:tcBorders>
          </w:tcPr>
          <w:p w14:paraId="3E8C1BD5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3.95</w:t>
            </w:r>
          </w:p>
        </w:tc>
        <w:tc>
          <w:tcPr>
            <w:tcW w:w="147" w:type="pct"/>
            <w:gridSpan w:val="3"/>
          </w:tcPr>
          <w:p w14:paraId="20147D5E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gridSpan w:val="2"/>
            <w:tcBorders>
              <w:bottom w:val="double" w:sz="4" w:space="0" w:color="auto"/>
            </w:tcBorders>
          </w:tcPr>
          <w:p w14:paraId="4D1A4176" w14:textId="746F0A14" w:rsidR="00253E8E" w:rsidRPr="009A6758" w:rsidRDefault="00253E8E" w:rsidP="00253E8E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034E1C32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669C52D9" w14:textId="77777777" w:rsidR="00253E8E" w:rsidRPr="009A6758" w:rsidRDefault="00253E8E" w:rsidP="00253E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53E8E" w:rsidRPr="009A6758" w14:paraId="5F8DE226" w14:textId="77777777" w:rsidTr="004106CA">
        <w:tblPrEx>
          <w:tblLook w:val="04A0" w:firstRow="1" w:lastRow="0" w:firstColumn="1" w:lastColumn="0" w:noHBand="0" w:noVBand="1"/>
        </w:tblPrEx>
        <w:tc>
          <w:tcPr>
            <w:tcW w:w="2222" w:type="pct"/>
          </w:tcPr>
          <w:p w14:paraId="617CAD63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</w:tcPr>
          <w:p w14:paraId="07148AE8" w14:textId="77777777" w:rsidR="00253E8E" w:rsidRPr="009A6758" w:rsidRDefault="00253E8E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8" w:type="pct"/>
          </w:tcPr>
          <w:p w14:paraId="3A2194E3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14:paraId="3559A18E" w14:textId="77777777" w:rsidR="00253E8E" w:rsidRPr="009A6758" w:rsidRDefault="00253E8E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4A979D4D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9" w:type="pct"/>
            <w:gridSpan w:val="3"/>
          </w:tcPr>
          <w:p w14:paraId="357A6F36" w14:textId="77777777" w:rsidR="00253E8E" w:rsidRPr="009A6758" w:rsidRDefault="00253E8E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  <w:gridSpan w:val="2"/>
          </w:tcPr>
          <w:p w14:paraId="35093519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</w:tcPr>
          <w:p w14:paraId="3D46C8B0" w14:textId="77777777" w:rsidR="00253E8E" w:rsidRPr="009A6758" w:rsidRDefault="00253E8E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3E8E" w:rsidRPr="009A6758" w14:paraId="7C188D00" w14:textId="77777777" w:rsidTr="004106CA">
        <w:tc>
          <w:tcPr>
            <w:tcW w:w="2222" w:type="pct"/>
          </w:tcPr>
          <w:p w14:paraId="6129C051" w14:textId="77777777" w:rsidR="00253E8E" w:rsidRPr="009A6758" w:rsidRDefault="00253E8E" w:rsidP="00253E8E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ส่วนของหนี้สินตามสัญญาเช่า</w:t>
            </w:r>
            <w:r w:rsidRPr="009A6758">
              <w:rPr>
                <w:rFonts w:asciiTheme="majorBidi" w:hAnsiTheme="majorBidi" w:cstheme="majorBidi"/>
                <w:b/>
                <w:i/>
                <w:iCs/>
                <w:noProof/>
                <w:sz w:val="28"/>
                <w:szCs w:val="28"/>
                <w:lang w:val="th-TH"/>
              </w:rPr>
              <w:t xml:space="preserve">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571" w:type="pct"/>
          </w:tcPr>
          <w:p w14:paraId="19C3CE93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07D8AD81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1E84E803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6BC56CC4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0FEA8574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330E7C7F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DCAE74E" w14:textId="77777777" w:rsidR="00253E8E" w:rsidRPr="009A6758" w:rsidRDefault="00253E8E" w:rsidP="00253E8E">
            <w:pPr>
              <w:pStyle w:val="BodyText"/>
              <w:tabs>
                <w:tab w:val="decimal" w:pos="709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3E8E" w:rsidRPr="009A6758" w14:paraId="465942D4" w14:textId="77777777" w:rsidTr="004106CA">
        <w:tc>
          <w:tcPr>
            <w:tcW w:w="2222" w:type="pct"/>
          </w:tcPr>
          <w:p w14:paraId="54E627E5" w14:textId="77777777" w:rsidR="00253E8E" w:rsidRPr="009A6758" w:rsidRDefault="00253E8E" w:rsidP="00253E8E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1C954F70" w14:textId="34B3A684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22.72</w:t>
            </w:r>
          </w:p>
        </w:tc>
        <w:tc>
          <w:tcPr>
            <w:tcW w:w="148" w:type="pct"/>
          </w:tcPr>
          <w:p w14:paraId="27154DF6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775C9AC6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20.47</w:t>
            </w:r>
          </w:p>
        </w:tc>
        <w:tc>
          <w:tcPr>
            <w:tcW w:w="141" w:type="pct"/>
            <w:gridSpan w:val="2"/>
          </w:tcPr>
          <w:p w14:paraId="36AA97EA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gridSpan w:val="3"/>
            <w:tcBorders>
              <w:bottom w:val="double" w:sz="4" w:space="0" w:color="auto"/>
            </w:tcBorders>
          </w:tcPr>
          <w:p w14:paraId="4992BAC2" w14:textId="31E93773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12.84</w:t>
            </w:r>
          </w:p>
        </w:tc>
        <w:tc>
          <w:tcPr>
            <w:tcW w:w="134" w:type="pct"/>
            <w:gridSpan w:val="2"/>
          </w:tcPr>
          <w:p w14:paraId="1D137AA6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0F54E170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12.21</w:t>
            </w:r>
          </w:p>
        </w:tc>
      </w:tr>
      <w:tr w:rsidR="00253E8E" w:rsidRPr="009A6758" w14:paraId="0A167A6C" w14:textId="77777777" w:rsidTr="004106CA">
        <w:tc>
          <w:tcPr>
            <w:tcW w:w="2222" w:type="pct"/>
          </w:tcPr>
          <w:p w14:paraId="6965A13F" w14:textId="77777777" w:rsidR="00253E8E" w:rsidRPr="009A6758" w:rsidRDefault="00253E8E" w:rsidP="00253E8E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AE7CCBE" w14:textId="77777777" w:rsidR="00253E8E" w:rsidRPr="009A6758" w:rsidRDefault="00253E8E" w:rsidP="00253E8E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8" w:type="pct"/>
          </w:tcPr>
          <w:p w14:paraId="29A69394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</w:tcPr>
          <w:p w14:paraId="767866A9" w14:textId="77777777" w:rsidR="00253E8E" w:rsidRPr="009A6758" w:rsidRDefault="00253E8E" w:rsidP="00253E8E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04074FB1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9" w:type="pct"/>
            <w:gridSpan w:val="3"/>
            <w:tcBorders>
              <w:top w:val="double" w:sz="4" w:space="0" w:color="auto"/>
            </w:tcBorders>
          </w:tcPr>
          <w:p w14:paraId="2788FB2A" w14:textId="77777777" w:rsidR="00253E8E" w:rsidRPr="009A6758" w:rsidRDefault="00253E8E" w:rsidP="00253E8E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  <w:gridSpan w:val="2"/>
          </w:tcPr>
          <w:p w14:paraId="4D184722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  <w:tcBorders>
              <w:top w:val="double" w:sz="4" w:space="0" w:color="auto"/>
            </w:tcBorders>
          </w:tcPr>
          <w:p w14:paraId="376DCB21" w14:textId="77777777" w:rsidR="00253E8E" w:rsidRPr="009A6758" w:rsidRDefault="00253E8E" w:rsidP="00253E8E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3E8E" w:rsidRPr="009A6758" w14:paraId="1E148A60" w14:textId="77777777" w:rsidTr="004106CA">
        <w:tc>
          <w:tcPr>
            <w:tcW w:w="2222" w:type="pct"/>
          </w:tcPr>
          <w:p w14:paraId="1B633503" w14:textId="77777777" w:rsidR="00253E8E" w:rsidRPr="009A6758" w:rsidRDefault="00253E8E" w:rsidP="00253E8E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1" w:type="pct"/>
          </w:tcPr>
          <w:p w14:paraId="47F57B46" w14:textId="77777777" w:rsidR="00253E8E" w:rsidRPr="009A6758" w:rsidRDefault="00253E8E" w:rsidP="00253E8E">
            <w:pPr>
              <w:pStyle w:val="BodyText"/>
              <w:tabs>
                <w:tab w:val="decimal" w:pos="511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2F86F556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677EB3F7" w14:textId="77777777" w:rsidR="00253E8E" w:rsidRPr="009A6758" w:rsidRDefault="00253E8E" w:rsidP="00253E8E">
            <w:pPr>
              <w:pStyle w:val="BodyText"/>
              <w:tabs>
                <w:tab w:val="decimal" w:pos="482"/>
                <w:tab w:val="decimal" w:pos="61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02CAEEC4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3E36751F" w14:textId="77777777" w:rsidR="00253E8E" w:rsidRPr="009A6758" w:rsidRDefault="00253E8E" w:rsidP="00253E8E">
            <w:pPr>
              <w:pStyle w:val="BodyText"/>
              <w:tabs>
                <w:tab w:val="decimal" w:pos="39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4A380EA4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63967507" w14:textId="77777777" w:rsidR="00253E8E" w:rsidRPr="009A6758" w:rsidRDefault="00253E8E" w:rsidP="00253E8E">
            <w:pPr>
              <w:pStyle w:val="BodyText"/>
              <w:tabs>
                <w:tab w:val="decimal" w:pos="504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3E8E" w:rsidRPr="009A6758" w14:paraId="322301B2" w14:textId="77777777" w:rsidTr="004106CA">
        <w:tc>
          <w:tcPr>
            <w:tcW w:w="2222" w:type="pct"/>
          </w:tcPr>
          <w:p w14:paraId="150D4FE2" w14:textId="77777777" w:rsidR="00253E8E" w:rsidRPr="009A6758" w:rsidRDefault="00253E8E" w:rsidP="00253E8E">
            <w:pPr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  <w:tcBorders>
              <w:bottom w:val="double" w:sz="4" w:space="0" w:color="auto"/>
            </w:tcBorders>
          </w:tcPr>
          <w:p w14:paraId="3ABE3DC2" w14:textId="20E383CF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47.75</w:t>
            </w:r>
          </w:p>
        </w:tc>
        <w:tc>
          <w:tcPr>
            <w:tcW w:w="148" w:type="pct"/>
          </w:tcPr>
          <w:p w14:paraId="2F541F35" w14:textId="77777777" w:rsidR="00253E8E" w:rsidRPr="009A6758" w:rsidRDefault="00253E8E" w:rsidP="00253E8E">
            <w:pPr>
              <w:pStyle w:val="BodyText"/>
              <w:tabs>
                <w:tab w:val="decimal" w:pos="530"/>
              </w:tabs>
              <w:spacing w:after="0" w:line="240" w:lineRule="auto"/>
              <w:ind w:left="-105" w:right="-16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493E0507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44.82</w:t>
            </w:r>
          </w:p>
        </w:tc>
        <w:tc>
          <w:tcPr>
            <w:tcW w:w="141" w:type="pct"/>
            <w:gridSpan w:val="2"/>
          </w:tcPr>
          <w:p w14:paraId="6B53B009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gridSpan w:val="3"/>
            <w:tcBorders>
              <w:bottom w:val="double" w:sz="4" w:space="0" w:color="auto"/>
            </w:tcBorders>
          </w:tcPr>
          <w:p w14:paraId="049548F4" w14:textId="52E6EE56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18.87</w:t>
            </w:r>
          </w:p>
        </w:tc>
        <w:tc>
          <w:tcPr>
            <w:tcW w:w="134" w:type="pct"/>
            <w:gridSpan w:val="2"/>
          </w:tcPr>
          <w:p w14:paraId="6E1C5988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bottom w:val="double" w:sz="4" w:space="0" w:color="auto"/>
            </w:tcBorders>
          </w:tcPr>
          <w:p w14:paraId="50A3ACA4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25.06</w:t>
            </w:r>
          </w:p>
        </w:tc>
      </w:tr>
      <w:tr w:rsidR="00253E8E" w:rsidRPr="009A6758" w14:paraId="30C99FF5" w14:textId="77777777" w:rsidTr="004106CA">
        <w:tblPrEx>
          <w:tblLook w:val="04A0" w:firstRow="1" w:lastRow="0" w:firstColumn="1" w:lastColumn="0" w:noHBand="0" w:noVBand="1"/>
        </w:tblPrEx>
        <w:tc>
          <w:tcPr>
            <w:tcW w:w="2222" w:type="pct"/>
          </w:tcPr>
          <w:p w14:paraId="0404D5A5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71" w:type="pct"/>
          </w:tcPr>
          <w:p w14:paraId="4884D576" w14:textId="77777777" w:rsidR="00253E8E" w:rsidRPr="009A6758" w:rsidRDefault="00253E8E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8" w:type="pct"/>
          </w:tcPr>
          <w:p w14:paraId="2AFDE463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gridSpan w:val="2"/>
          </w:tcPr>
          <w:p w14:paraId="692F7F9B" w14:textId="77777777" w:rsidR="00253E8E" w:rsidRPr="009A6758" w:rsidRDefault="00253E8E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1" w:type="pct"/>
            <w:gridSpan w:val="2"/>
          </w:tcPr>
          <w:p w14:paraId="5E3F4EC0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79" w:type="pct"/>
            <w:gridSpan w:val="3"/>
          </w:tcPr>
          <w:p w14:paraId="3DBCF5BD" w14:textId="77777777" w:rsidR="00253E8E" w:rsidRPr="009A6758" w:rsidRDefault="00253E8E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4" w:type="pct"/>
            <w:gridSpan w:val="2"/>
          </w:tcPr>
          <w:p w14:paraId="152C3346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92" w:type="pct"/>
            <w:gridSpan w:val="2"/>
          </w:tcPr>
          <w:p w14:paraId="5BB7AF36" w14:textId="77777777" w:rsidR="00253E8E" w:rsidRPr="009A6758" w:rsidRDefault="00253E8E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53E8E" w:rsidRPr="009A6758" w14:paraId="250A9C48" w14:textId="77777777" w:rsidTr="004106CA">
        <w:tblPrEx>
          <w:tblLook w:val="04A0" w:firstRow="1" w:lastRow="0" w:firstColumn="1" w:lastColumn="0" w:noHBand="0" w:noVBand="1"/>
        </w:tblPrEx>
        <w:tc>
          <w:tcPr>
            <w:tcW w:w="2222" w:type="pct"/>
          </w:tcPr>
          <w:p w14:paraId="420A3EB7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571" w:type="pct"/>
          </w:tcPr>
          <w:p w14:paraId="1E14BB9D" w14:textId="77777777" w:rsidR="00253E8E" w:rsidRPr="009A6758" w:rsidRDefault="00253E8E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1C6E344E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4AD945A3" w14:textId="77777777" w:rsidR="00253E8E" w:rsidRPr="009A6758" w:rsidRDefault="00253E8E" w:rsidP="00253E8E">
            <w:pPr>
              <w:pStyle w:val="BodyText"/>
              <w:tabs>
                <w:tab w:val="decimal" w:pos="585"/>
              </w:tabs>
              <w:spacing w:after="0" w:line="240" w:lineRule="auto"/>
              <w:ind w:left="-108" w:right="15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gridSpan w:val="2"/>
          </w:tcPr>
          <w:p w14:paraId="0C516BFD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2AA8805C" w14:textId="77777777" w:rsidR="00253E8E" w:rsidRPr="009A6758" w:rsidRDefault="00253E8E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" w:type="pct"/>
            <w:gridSpan w:val="2"/>
          </w:tcPr>
          <w:p w14:paraId="1D510CC9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96439CF" w14:textId="77777777" w:rsidR="00253E8E" w:rsidRPr="009A6758" w:rsidRDefault="00253E8E" w:rsidP="00253E8E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3E8E" w:rsidRPr="009A6758" w14:paraId="128E69DB" w14:textId="77777777" w:rsidTr="004106CA">
        <w:tblPrEx>
          <w:tblLook w:val="04A0" w:firstRow="1" w:lastRow="0" w:firstColumn="1" w:lastColumn="0" w:noHBand="0" w:noVBand="1"/>
        </w:tblPrEx>
        <w:tc>
          <w:tcPr>
            <w:tcW w:w="2222" w:type="pct"/>
            <w:hideMark/>
          </w:tcPr>
          <w:p w14:paraId="231A4715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1" w:type="pct"/>
            <w:vAlign w:val="center"/>
          </w:tcPr>
          <w:p w14:paraId="4225AAB3" w14:textId="47F27C1A" w:rsidR="00253E8E" w:rsidRPr="009A6758" w:rsidRDefault="00253E8E" w:rsidP="00253E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3A12661A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vAlign w:val="center"/>
          </w:tcPr>
          <w:p w14:paraId="6EE3BB73" w14:textId="77777777" w:rsidR="00253E8E" w:rsidRPr="009A6758" w:rsidRDefault="00253E8E" w:rsidP="00253E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" w:type="pct"/>
            <w:gridSpan w:val="2"/>
          </w:tcPr>
          <w:p w14:paraId="319B19F9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26402E37" w14:textId="6AB5702B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382.40</w:t>
            </w:r>
          </w:p>
        </w:tc>
        <w:tc>
          <w:tcPr>
            <w:tcW w:w="134" w:type="pct"/>
            <w:gridSpan w:val="2"/>
          </w:tcPr>
          <w:p w14:paraId="0739B5C5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4BFF0C79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234.40</w:t>
            </w:r>
          </w:p>
        </w:tc>
      </w:tr>
      <w:tr w:rsidR="00253E8E" w:rsidRPr="009A6758" w14:paraId="11DB00E9" w14:textId="77777777" w:rsidTr="004106CA">
        <w:tblPrEx>
          <w:tblLook w:val="04A0" w:firstRow="1" w:lastRow="0" w:firstColumn="1" w:lastColumn="0" w:noHBand="0" w:noVBand="1"/>
        </w:tblPrEx>
        <w:tc>
          <w:tcPr>
            <w:tcW w:w="2222" w:type="pct"/>
            <w:hideMark/>
          </w:tcPr>
          <w:p w14:paraId="7C7FBF9C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71" w:type="pct"/>
          </w:tcPr>
          <w:p w14:paraId="4BE6C7B2" w14:textId="74AA76C9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2,778.30</w:t>
            </w:r>
          </w:p>
        </w:tc>
        <w:tc>
          <w:tcPr>
            <w:tcW w:w="148" w:type="pct"/>
          </w:tcPr>
          <w:p w14:paraId="6F87D399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  <w:gridSpan w:val="2"/>
          </w:tcPr>
          <w:p w14:paraId="48CD8FEA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2,440.80</w:t>
            </w:r>
          </w:p>
        </w:tc>
        <w:tc>
          <w:tcPr>
            <w:tcW w:w="141" w:type="pct"/>
            <w:gridSpan w:val="2"/>
          </w:tcPr>
          <w:p w14:paraId="1116DD40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" w:type="pct"/>
            <w:gridSpan w:val="3"/>
          </w:tcPr>
          <w:p w14:paraId="3532A08A" w14:textId="00524BD0" w:rsidR="00253E8E" w:rsidRPr="009A6758" w:rsidRDefault="00253E8E" w:rsidP="00253E8E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</w:tcPr>
          <w:p w14:paraId="7245A220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</w:tcPr>
          <w:p w14:paraId="74699737" w14:textId="77777777" w:rsidR="00253E8E" w:rsidRPr="009A6758" w:rsidRDefault="00253E8E" w:rsidP="00253E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3E8E" w:rsidRPr="009A6758" w14:paraId="22838443" w14:textId="77777777" w:rsidTr="004106CA">
        <w:tblPrEx>
          <w:tblLook w:val="04A0" w:firstRow="1" w:lastRow="0" w:firstColumn="1" w:lastColumn="0" w:noHBand="0" w:noVBand="1"/>
        </w:tblPrEx>
        <w:tc>
          <w:tcPr>
            <w:tcW w:w="2222" w:type="pct"/>
            <w:hideMark/>
          </w:tcPr>
          <w:p w14:paraId="19BE9BBA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68E113" w14:textId="5AA89C6A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7.60</w:t>
            </w:r>
          </w:p>
        </w:tc>
        <w:tc>
          <w:tcPr>
            <w:tcW w:w="148" w:type="pct"/>
          </w:tcPr>
          <w:p w14:paraId="128F59B7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183B8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7.60</w:t>
            </w:r>
          </w:p>
        </w:tc>
        <w:tc>
          <w:tcPr>
            <w:tcW w:w="141" w:type="pct"/>
            <w:gridSpan w:val="2"/>
          </w:tcPr>
          <w:p w14:paraId="3DD6F333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CBEB2" w14:textId="7033139F" w:rsidR="00253E8E" w:rsidRPr="009A6758" w:rsidRDefault="00253E8E" w:rsidP="00253E8E">
            <w:pPr>
              <w:pStyle w:val="BodyText"/>
              <w:tabs>
                <w:tab w:val="decimal" w:pos="630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gridSpan w:val="2"/>
          </w:tcPr>
          <w:p w14:paraId="076CA456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E9197B" w14:textId="77777777" w:rsidR="00253E8E" w:rsidRPr="009A6758" w:rsidRDefault="00253E8E" w:rsidP="00253E8E">
            <w:pPr>
              <w:pStyle w:val="BodyText"/>
              <w:tabs>
                <w:tab w:val="decimal" w:pos="612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3E8E" w:rsidRPr="009A6758" w14:paraId="71F080E4" w14:textId="77777777" w:rsidTr="004106CA">
        <w:tblPrEx>
          <w:tblLook w:val="04A0" w:firstRow="1" w:lastRow="0" w:firstColumn="1" w:lastColumn="0" w:noHBand="0" w:noVBand="1"/>
        </w:tblPrEx>
        <w:tc>
          <w:tcPr>
            <w:tcW w:w="2222" w:type="pct"/>
            <w:hideMark/>
          </w:tcPr>
          <w:p w14:paraId="2A75CC7E" w14:textId="77777777" w:rsidR="00253E8E" w:rsidRPr="009A6758" w:rsidRDefault="00253E8E" w:rsidP="00253E8E">
            <w:pPr>
              <w:spacing w:line="240" w:lineRule="auto"/>
              <w:ind w:right="-2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32C290" w14:textId="187517C6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2,785.90</w:t>
            </w:r>
          </w:p>
        </w:tc>
        <w:tc>
          <w:tcPr>
            <w:tcW w:w="148" w:type="pct"/>
          </w:tcPr>
          <w:p w14:paraId="2A5EB80D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784DF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2,448.40</w:t>
            </w:r>
          </w:p>
        </w:tc>
        <w:tc>
          <w:tcPr>
            <w:tcW w:w="141" w:type="pct"/>
            <w:gridSpan w:val="2"/>
          </w:tcPr>
          <w:p w14:paraId="174110B1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9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2A1A30" w14:textId="19E8ADD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382.40</w:t>
            </w:r>
          </w:p>
        </w:tc>
        <w:tc>
          <w:tcPr>
            <w:tcW w:w="134" w:type="pct"/>
            <w:gridSpan w:val="2"/>
          </w:tcPr>
          <w:p w14:paraId="083B6CA5" w14:textId="77777777" w:rsidR="00253E8E" w:rsidRPr="009A6758" w:rsidRDefault="00253E8E" w:rsidP="00253E8E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C3BB2C" w14:textId="77777777" w:rsidR="00253E8E" w:rsidRPr="009A6758" w:rsidRDefault="00253E8E" w:rsidP="00253E8E">
            <w:pPr>
              <w:pStyle w:val="BodyText"/>
              <w:tabs>
                <w:tab w:val="decimal" w:pos="558"/>
              </w:tabs>
              <w:spacing w:after="0" w:line="240" w:lineRule="auto"/>
              <w:ind w:left="-108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234.40</w:t>
            </w:r>
          </w:p>
        </w:tc>
      </w:tr>
    </w:tbl>
    <w:p w14:paraId="328D98F9" w14:textId="77777777" w:rsidR="007A1AD8" w:rsidRPr="009A6758" w:rsidRDefault="007A1AD8" w:rsidP="007A1AD8">
      <w:pPr>
        <w:widowControl w:val="0"/>
        <w:spacing w:line="240" w:lineRule="auto"/>
        <w:rPr>
          <w:rFonts w:ascii="Angsana New" w:hAnsi="Angsana New"/>
          <w:b/>
          <w:bCs/>
          <w:i/>
          <w:iCs/>
          <w:snapToGrid w:val="0"/>
          <w:sz w:val="22"/>
          <w:szCs w:val="22"/>
          <w:lang w:eastAsia="th-TH"/>
        </w:rPr>
      </w:pPr>
    </w:p>
    <w:p w14:paraId="7D3262E4" w14:textId="77442F71" w:rsidR="007A1AD8" w:rsidRPr="009A6758" w:rsidRDefault="007A1AD8" w:rsidP="007A1AD8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9A6758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t>สัญญาสำคัญที่ทำกับกิจการที่เกี่ยวข้องกัน</w:t>
      </w:r>
      <w:r w:rsidRPr="009A6758">
        <w:rPr>
          <w:rFonts w:ascii="Angsana New" w:hAnsi="Angsana New" w:hint="cs"/>
          <w:b/>
          <w:bCs/>
          <w:i/>
          <w:iCs/>
          <w:snapToGrid w:val="0"/>
          <w:sz w:val="28"/>
          <w:szCs w:val="28"/>
          <w:cs/>
          <w:lang w:eastAsia="th-TH"/>
        </w:rPr>
        <w:t>ในระหว่างงวดเก้าเดือนสิ้นสุดวันที่</w:t>
      </w:r>
      <w:r w:rsidR="00A27343" w:rsidRPr="009A6758"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  <w:t xml:space="preserve"> 30</w:t>
      </w:r>
      <w:r w:rsidR="00093BFB" w:rsidRPr="009A6758">
        <w:rPr>
          <w:rFonts w:ascii="Angsana New" w:hAnsi="Angsana New" w:hint="cs"/>
          <w:b/>
          <w:bCs/>
          <w:i/>
          <w:iCs/>
          <w:snapToGrid w:val="0"/>
          <w:sz w:val="28"/>
          <w:szCs w:val="28"/>
          <w:cs/>
          <w:lang w:eastAsia="th-TH"/>
        </w:rPr>
        <w:t xml:space="preserve"> </w:t>
      </w:r>
      <w:r w:rsidRPr="009A6758">
        <w:rPr>
          <w:rFonts w:ascii="Angsana New" w:hAnsi="Angsana New" w:hint="cs"/>
          <w:b/>
          <w:bCs/>
          <w:i/>
          <w:iCs/>
          <w:snapToGrid w:val="0"/>
          <w:sz w:val="28"/>
          <w:szCs w:val="28"/>
          <w:cs/>
          <w:lang w:eastAsia="th-TH"/>
        </w:rPr>
        <w:t xml:space="preserve">มิถุนายน </w:t>
      </w:r>
      <w:r w:rsidRPr="009A6758"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  <w:t>2569</w:t>
      </w:r>
    </w:p>
    <w:p w14:paraId="1108CE40" w14:textId="77777777" w:rsidR="007A1AD8" w:rsidRPr="009A6758" w:rsidRDefault="007A1AD8" w:rsidP="007A1AD8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</w:p>
    <w:p w14:paraId="19DD25D3" w14:textId="77777777" w:rsidR="007A1AD8" w:rsidRPr="009A6758" w:rsidRDefault="007A1AD8" w:rsidP="007A1AD8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9A6758">
        <w:rPr>
          <w:rFonts w:ascii="Angsana New" w:hAnsi="Angsana New"/>
          <w:snapToGrid w:val="0"/>
          <w:sz w:val="28"/>
          <w:szCs w:val="28"/>
          <w:cs/>
          <w:lang w:eastAsia="th-TH"/>
        </w:rPr>
        <w:t>บริษัทย่อยของบริษัทได้ทำสัญญาให้บริการงานด้านช่างเทคนิคประจำพื้นที่ร้านค้ากับบริษัทที่เกี่ยวข้องกันแห่งหนึ่ง โดยมีกำหนดระยะเวลาและค่าบริการเป็นราคาที่ตกลงกันตามสัญญา</w:t>
      </w:r>
    </w:p>
    <w:p w14:paraId="5400C872" w14:textId="77777777" w:rsidR="007A1AD8" w:rsidRPr="009A6758" w:rsidRDefault="007A1AD8" w:rsidP="007A1AD8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3D16B17A" w14:textId="77777777" w:rsidR="007A1AD8" w:rsidRPr="009A6758" w:rsidRDefault="007A1AD8" w:rsidP="007A1AD8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9A6758">
        <w:rPr>
          <w:rFonts w:ascii="Angsana New" w:hAnsi="Angsana New"/>
          <w:snapToGrid w:val="0"/>
          <w:sz w:val="28"/>
          <w:szCs w:val="28"/>
          <w:cs/>
          <w:lang w:eastAsia="th-TH"/>
        </w:rPr>
        <w:t>บริษัทย่อยของบริษัทได้ทำสัญญาใช้บริการข้อมูลจากระบบอ่านมิเตอร์ไฟฟ้าอัตโนมัติกับบริษัทที่เกี่ยวข้องกัน</w:t>
      </w:r>
      <w:r w:rsidRPr="009A6758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แห่งหนึ่ง</w:t>
      </w:r>
      <w:r w:rsidRPr="009A6758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โดยมีกำหนดระยะเวลาและค่าบริการเป็นราคาที่ตกลงกันตามสัญญา</w:t>
      </w:r>
    </w:p>
    <w:p w14:paraId="2AA37D06" w14:textId="77777777" w:rsidR="007A1AD8" w:rsidRPr="009A6758" w:rsidRDefault="007A1AD8" w:rsidP="007A1AD8">
      <w:pPr>
        <w:widowControl w:val="0"/>
        <w:spacing w:line="240" w:lineRule="auto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66B19ED6" w14:textId="5F5815CB" w:rsidR="007A1AD8" w:rsidRPr="009A6758" w:rsidRDefault="007A1AD8" w:rsidP="007A1AD8">
      <w:pPr>
        <w:pStyle w:val="ListParagraph"/>
        <w:widowControl w:val="0"/>
        <w:spacing w:line="240" w:lineRule="auto"/>
        <w:ind w:left="540"/>
        <w:rPr>
          <w:rFonts w:ascii="Angsana New" w:hAnsi="Angsana New"/>
          <w:snapToGrid w:val="0"/>
          <w:sz w:val="28"/>
          <w:szCs w:val="28"/>
          <w:lang w:eastAsia="th-TH"/>
        </w:rPr>
      </w:pPr>
      <w:r w:rsidRPr="009A6758">
        <w:rPr>
          <w:rFonts w:ascii="Angsana New" w:hAnsi="Angsana New"/>
          <w:snapToGrid w:val="0"/>
          <w:sz w:val="28"/>
          <w:szCs w:val="28"/>
          <w:cs/>
          <w:lang w:eastAsia="th-TH"/>
        </w:rPr>
        <w:t>บริษัทย่อยของบริษัทได้ทำสัญญาบริหารจัดการพลังงานกับบริษัทที่เกี่ยวข้องกัน</w:t>
      </w:r>
      <w:r w:rsidRPr="009A6758">
        <w:rPr>
          <w:rFonts w:ascii="Angsana New" w:hAnsi="Angsana New" w:hint="cs"/>
          <w:snapToGrid w:val="0"/>
          <w:sz w:val="28"/>
          <w:szCs w:val="28"/>
          <w:cs/>
          <w:lang w:eastAsia="th-TH"/>
        </w:rPr>
        <w:t>แห่งหนึ่ง</w:t>
      </w:r>
      <w:r w:rsidRPr="009A6758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เป็นระยะเวลา</w:t>
      </w:r>
      <w:r w:rsidRPr="009A6758">
        <w:rPr>
          <w:rFonts w:ascii="Angsana New" w:hAnsi="Angsana New"/>
          <w:snapToGrid w:val="0"/>
          <w:sz w:val="28"/>
          <w:szCs w:val="28"/>
          <w:lang w:eastAsia="th-TH"/>
        </w:rPr>
        <w:t xml:space="preserve"> 10 </w:t>
      </w:r>
      <w:r w:rsidRPr="009A6758">
        <w:rPr>
          <w:rFonts w:ascii="Angsana New" w:hAnsi="Angsana New"/>
          <w:snapToGrid w:val="0"/>
          <w:sz w:val="28"/>
          <w:szCs w:val="28"/>
          <w:cs/>
          <w:lang w:eastAsia="th-TH"/>
        </w:rPr>
        <w:t>ปี นับแต่วันเริ่มบริหารจัดการพลังงาน</w:t>
      </w:r>
      <w:r w:rsidRPr="009A6758">
        <w:rPr>
          <w:rFonts w:ascii="Angsana New" w:hAnsi="Angsana New"/>
          <w:snapToGrid w:val="0"/>
          <w:sz w:val="28"/>
          <w:szCs w:val="28"/>
          <w:lang w:eastAsia="th-TH"/>
        </w:rPr>
        <w:t xml:space="preserve"> </w:t>
      </w:r>
      <w:r w:rsidRPr="009A6758">
        <w:rPr>
          <w:rFonts w:ascii="Angsana New" w:hAnsi="Angsana New"/>
          <w:snapToGrid w:val="0"/>
          <w:sz w:val="28"/>
          <w:szCs w:val="28"/>
          <w:cs/>
          <w:lang w:eastAsia="th-TH"/>
        </w:rPr>
        <w:t>โดยมีกำหนดค่าบริการเป็นราคาที่ตกลงกันตามสัญญา</w:t>
      </w:r>
    </w:p>
    <w:p w14:paraId="472764EA" w14:textId="77777777" w:rsidR="007A1AD8" w:rsidRPr="009A6758" w:rsidRDefault="007A1AD8" w:rsidP="007A1AD8">
      <w:pPr>
        <w:spacing w:line="240" w:lineRule="auto"/>
        <w:jc w:val="left"/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</w:pPr>
      <w:r w:rsidRPr="009A6758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br w:type="page"/>
      </w:r>
    </w:p>
    <w:p w14:paraId="4D57316F" w14:textId="77777777" w:rsidR="007A1AD8" w:rsidRPr="009A6758" w:rsidRDefault="007A1AD8" w:rsidP="007A1AD8">
      <w:pPr>
        <w:pStyle w:val="ListParagraph"/>
        <w:widowControl w:val="0"/>
        <w:spacing w:line="240" w:lineRule="auto"/>
        <w:ind w:left="540"/>
        <w:rPr>
          <w:rFonts w:ascii="Angsana New" w:hAnsi="Angsana New"/>
          <w:b/>
          <w:bCs/>
          <w:i/>
          <w:iCs/>
          <w:snapToGrid w:val="0"/>
          <w:sz w:val="28"/>
          <w:szCs w:val="28"/>
          <w:lang w:eastAsia="th-TH"/>
        </w:rPr>
      </w:pPr>
      <w:r w:rsidRPr="009A6758">
        <w:rPr>
          <w:rFonts w:ascii="Angsana New" w:hAnsi="Angsana New"/>
          <w:b/>
          <w:bCs/>
          <w:i/>
          <w:iCs/>
          <w:snapToGrid w:val="0"/>
          <w:sz w:val="28"/>
          <w:szCs w:val="28"/>
          <w:cs/>
          <w:lang w:eastAsia="th-TH"/>
        </w:rPr>
        <w:lastRenderedPageBreak/>
        <w:t>หนี้สินที่อาจเกิดขึ้นกับกิจการที่เกี่ยวข้องกัน</w:t>
      </w:r>
    </w:p>
    <w:p w14:paraId="251053A8" w14:textId="77777777" w:rsidR="007A1AD8" w:rsidRPr="009A6758" w:rsidRDefault="007A1AD8" w:rsidP="007A1AD8">
      <w:pPr>
        <w:pStyle w:val="NoSpacing"/>
        <w:spacing w:line="0" w:lineRule="atLeast"/>
        <w:rPr>
          <w:rFonts w:ascii="Angsana New" w:hAnsi="Angsana New"/>
          <w:sz w:val="16"/>
          <w:szCs w:val="16"/>
        </w:rPr>
      </w:pPr>
    </w:p>
    <w:p w14:paraId="7E660FD2" w14:textId="77777777" w:rsidR="007A1AD8" w:rsidRPr="009A6758" w:rsidRDefault="007A1AD8" w:rsidP="007A1AD8">
      <w:pPr>
        <w:pStyle w:val="ListParagraph"/>
        <w:widowControl w:val="0"/>
        <w:spacing w:line="240" w:lineRule="auto"/>
        <w:ind w:left="540" w:right="-27"/>
        <w:rPr>
          <w:rFonts w:ascii="Angsana New" w:hAnsi="Angsana New"/>
          <w:snapToGrid w:val="0"/>
          <w:sz w:val="28"/>
          <w:szCs w:val="28"/>
          <w:lang w:eastAsia="th-TH"/>
        </w:rPr>
      </w:pPr>
      <w:r w:rsidRPr="009A6758">
        <w:rPr>
          <w:rFonts w:ascii="Angsana New" w:hAnsi="Angsana New"/>
          <w:snapToGrid w:val="0"/>
          <w:sz w:val="28"/>
          <w:szCs w:val="28"/>
          <w:cs/>
          <w:lang w:eastAsia="th-TH"/>
        </w:rPr>
        <w:t>ณ วันที่</w:t>
      </w:r>
      <w:r w:rsidRPr="009A6758">
        <w:rPr>
          <w:rFonts w:ascii="Angsana New" w:hAnsi="Angsana New"/>
          <w:sz w:val="28"/>
          <w:szCs w:val="28"/>
        </w:rPr>
        <w:t xml:space="preserve"> 30 </w:t>
      </w:r>
      <w:r w:rsidRPr="009A6758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9A6758">
        <w:rPr>
          <w:rFonts w:ascii="Angsana New" w:hAnsi="Angsana New"/>
          <w:sz w:val="28"/>
          <w:szCs w:val="28"/>
        </w:rPr>
        <w:t>2569</w:t>
      </w:r>
      <w:r w:rsidRPr="009A6758">
        <w:rPr>
          <w:rFonts w:ascii="Angsana New" w:hAnsi="Angsana New"/>
          <w:snapToGrid w:val="0"/>
          <w:sz w:val="28"/>
          <w:szCs w:val="28"/>
          <w:cs/>
          <w:lang w:eastAsia="th-TH"/>
        </w:rPr>
        <w:t xml:space="preserve"> หนี้สินที่อาจเกิดขึ้นจากการที่บริษัทได้ค้ำประกันหนี้สินของบริษัทย่อยที่มีต่อสถาบันการเงิน </w:t>
      </w:r>
      <w:r w:rsidRPr="009A6758">
        <w:rPr>
          <w:rFonts w:ascii="Angsana New" w:hAnsi="Angsana New"/>
          <w:snapToGrid w:val="0"/>
          <w:sz w:val="28"/>
          <w:szCs w:val="28"/>
          <w:lang w:eastAsia="th-TH"/>
        </w:rPr>
        <w:br/>
      </w:r>
      <w:r w:rsidRPr="009A6758">
        <w:rPr>
          <w:rFonts w:ascii="Angsana New" w:hAnsi="Angsana New"/>
          <w:snapToGrid w:val="0"/>
          <w:sz w:val="28"/>
          <w:szCs w:val="28"/>
          <w:cs/>
          <w:lang w:eastAsia="th-TH"/>
        </w:rPr>
        <w:t>มีดังนี้</w:t>
      </w:r>
    </w:p>
    <w:p w14:paraId="2C79E98B" w14:textId="77777777" w:rsidR="007A1AD8" w:rsidRPr="009A6758" w:rsidRDefault="007A1AD8" w:rsidP="007A1AD8">
      <w:pPr>
        <w:pStyle w:val="NoSpacing"/>
        <w:spacing w:line="0" w:lineRule="atLeast"/>
        <w:rPr>
          <w:rFonts w:ascii="Angsana New" w:hAnsi="Angsana New"/>
          <w:snapToGrid w:val="0"/>
          <w:sz w:val="16"/>
          <w:szCs w:val="16"/>
          <w:lang w:eastAsia="th-TH"/>
        </w:rPr>
      </w:pP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9"/>
        <w:gridCol w:w="1800"/>
        <w:gridCol w:w="270"/>
        <w:gridCol w:w="1980"/>
      </w:tblGrid>
      <w:tr w:rsidR="007A1AD8" w:rsidRPr="009A6758" w14:paraId="4D0D8C74" w14:textId="77777777" w:rsidTr="004106CA">
        <w:tc>
          <w:tcPr>
            <w:tcW w:w="5229" w:type="dxa"/>
          </w:tcPr>
          <w:p w14:paraId="5C0155E2" w14:textId="77777777" w:rsidR="007A1AD8" w:rsidRPr="009A6758" w:rsidRDefault="007A1AD8" w:rsidP="004106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800" w:type="dxa"/>
          </w:tcPr>
          <w:p w14:paraId="3A489785" w14:textId="77777777" w:rsidR="007A1AD8" w:rsidRPr="009A6758" w:rsidRDefault="007A1AD8" w:rsidP="004106CA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67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วงเงินค้ำประกัน</w:t>
            </w:r>
          </w:p>
        </w:tc>
        <w:tc>
          <w:tcPr>
            <w:tcW w:w="270" w:type="dxa"/>
          </w:tcPr>
          <w:p w14:paraId="0DE989AF" w14:textId="77777777" w:rsidR="007A1AD8" w:rsidRPr="009A6758" w:rsidRDefault="007A1AD8" w:rsidP="004106CA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353B32C" w14:textId="77777777" w:rsidR="007A1AD8" w:rsidRPr="009A6758" w:rsidRDefault="007A1AD8" w:rsidP="004106CA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9A675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วงเงินที่บริษัทย่อยใช้ไป</w:t>
            </w:r>
          </w:p>
        </w:tc>
      </w:tr>
      <w:tr w:rsidR="007A1AD8" w:rsidRPr="009A6758" w14:paraId="37D884D9" w14:textId="77777777" w:rsidTr="004106CA">
        <w:tc>
          <w:tcPr>
            <w:tcW w:w="5229" w:type="dxa"/>
          </w:tcPr>
          <w:p w14:paraId="1BD22671" w14:textId="77777777" w:rsidR="007A1AD8" w:rsidRPr="009A6758" w:rsidRDefault="007A1AD8" w:rsidP="004106C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681990E5" w14:textId="77777777" w:rsidR="007A1AD8" w:rsidRPr="009A6758" w:rsidRDefault="007A1AD8" w:rsidP="004106CA">
            <w:pPr>
              <w:autoSpaceDE w:val="0"/>
              <w:autoSpaceDN w:val="0"/>
              <w:adjustRightInd w:val="0"/>
              <w:spacing w:line="240" w:lineRule="auto"/>
              <w:ind w:left="-198" w:right="-198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9A6758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7A1AD8" w:rsidRPr="009A6758" w14:paraId="3EE3F828" w14:textId="77777777" w:rsidTr="004106CA">
        <w:tc>
          <w:tcPr>
            <w:tcW w:w="5229" w:type="dxa"/>
          </w:tcPr>
          <w:p w14:paraId="086D42A4" w14:textId="77777777" w:rsidR="007A1AD8" w:rsidRPr="009A6758" w:rsidRDefault="007A1AD8" w:rsidP="004106C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ฟอร์เวิร์ด ซิสเต็ม จำกัด</w:t>
            </w:r>
          </w:p>
        </w:tc>
        <w:tc>
          <w:tcPr>
            <w:tcW w:w="1800" w:type="dxa"/>
          </w:tcPr>
          <w:p w14:paraId="62A23DD5" w14:textId="3D803B40" w:rsidR="007A1AD8" w:rsidRPr="009A6758" w:rsidRDefault="00FC119F" w:rsidP="004106CA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</w:rPr>
              <w:t>8.40</w:t>
            </w:r>
          </w:p>
        </w:tc>
        <w:tc>
          <w:tcPr>
            <w:tcW w:w="270" w:type="dxa"/>
          </w:tcPr>
          <w:p w14:paraId="052AED53" w14:textId="77777777" w:rsidR="007A1AD8" w:rsidRPr="009A6758" w:rsidRDefault="007A1AD8" w:rsidP="004106CA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ADF2D91" w14:textId="0C8AD66F" w:rsidR="007A1AD8" w:rsidRPr="009A6758" w:rsidRDefault="00FC119F" w:rsidP="004106CA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</w:rPr>
              <w:t>0.23</w:t>
            </w:r>
          </w:p>
        </w:tc>
      </w:tr>
      <w:tr w:rsidR="007A1AD8" w:rsidRPr="009A6758" w14:paraId="1542A4AB" w14:textId="77777777" w:rsidTr="004106CA">
        <w:tc>
          <w:tcPr>
            <w:tcW w:w="5229" w:type="dxa"/>
          </w:tcPr>
          <w:p w14:paraId="4AB3E043" w14:textId="77777777" w:rsidR="007A1AD8" w:rsidRPr="009A6758" w:rsidRDefault="007A1AD8" w:rsidP="004106C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ไทย-ไลซาท จำกัด</w:t>
            </w:r>
          </w:p>
        </w:tc>
        <w:tc>
          <w:tcPr>
            <w:tcW w:w="1800" w:type="dxa"/>
          </w:tcPr>
          <w:p w14:paraId="71AF39FC" w14:textId="009FD776" w:rsidR="007A1AD8" w:rsidRPr="009A6758" w:rsidRDefault="00FC119F" w:rsidP="004106CA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</w:rPr>
              <w:t>1,631.05</w:t>
            </w:r>
          </w:p>
        </w:tc>
        <w:tc>
          <w:tcPr>
            <w:tcW w:w="270" w:type="dxa"/>
          </w:tcPr>
          <w:p w14:paraId="6A507BF8" w14:textId="77777777" w:rsidR="007A1AD8" w:rsidRPr="009A6758" w:rsidRDefault="007A1AD8" w:rsidP="004106CA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CB0CA03" w14:textId="2C3CBF74" w:rsidR="007A1AD8" w:rsidRPr="009A6758" w:rsidRDefault="00FC119F" w:rsidP="004106CA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</w:rPr>
              <w:t>40.60</w:t>
            </w:r>
          </w:p>
        </w:tc>
      </w:tr>
      <w:tr w:rsidR="007A1AD8" w:rsidRPr="009A6758" w14:paraId="1998E150" w14:textId="77777777" w:rsidTr="004106CA">
        <w:tc>
          <w:tcPr>
            <w:tcW w:w="5229" w:type="dxa"/>
          </w:tcPr>
          <w:p w14:paraId="38B3E3DA" w14:textId="77777777" w:rsidR="007A1AD8" w:rsidRPr="009A6758" w:rsidRDefault="007A1AD8" w:rsidP="004106C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A675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บริษัท เลิศรัฐการ พร็อพเพอร์ตี้</w:t>
            </w:r>
            <w:r w:rsidRPr="009A675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9A6758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ดีเวลลอปเม้นท์ จำกัด</w:t>
            </w:r>
          </w:p>
        </w:tc>
        <w:tc>
          <w:tcPr>
            <w:tcW w:w="1800" w:type="dxa"/>
          </w:tcPr>
          <w:p w14:paraId="6838F0B8" w14:textId="715AAE6C" w:rsidR="007A1AD8" w:rsidRPr="009A6758" w:rsidRDefault="00FC119F" w:rsidP="004106CA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</w:rPr>
              <w:t>400.00</w:t>
            </w:r>
          </w:p>
        </w:tc>
        <w:tc>
          <w:tcPr>
            <w:tcW w:w="270" w:type="dxa"/>
          </w:tcPr>
          <w:p w14:paraId="6B77AA78" w14:textId="77777777" w:rsidR="007A1AD8" w:rsidRPr="009A6758" w:rsidRDefault="007A1AD8" w:rsidP="004106CA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8D39F73" w14:textId="20069527" w:rsidR="007A1AD8" w:rsidRPr="009A6758" w:rsidRDefault="00FC119F" w:rsidP="004106CA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</w:rPr>
              <w:t>388.75</w:t>
            </w:r>
          </w:p>
        </w:tc>
      </w:tr>
      <w:tr w:rsidR="002038FE" w:rsidRPr="009A6758" w14:paraId="3D5A4324" w14:textId="77777777" w:rsidTr="004106CA">
        <w:tc>
          <w:tcPr>
            <w:tcW w:w="5229" w:type="dxa"/>
          </w:tcPr>
          <w:p w14:paraId="07579494" w14:textId="4D6D06F7" w:rsidR="002038FE" w:rsidRPr="009A6758" w:rsidRDefault="002038FE" w:rsidP="004106CA">
            <w:pPr>
              <w:autoSpaceDE w:val="0"/>
              <w:autoSpaceDN w:val="0"/>
              <w:adjustRightInd w:val="0"/>
              <w:spacing w:line="240" w:lineRule="auto"/>
              <w:ind w:left="972" w:hanging="996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9A6758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บริษัท อีสเทอร์น โคเจนเนอเรชั่น จำกัด</w:t>
            </w:r>
          </w:p>
        </w:tc>
        <w:tc>
          <w:tcPr>
            <w:tcW w:w="1800" w:type="dxa"/>
          </w:tcPr>
          <w:p w14:paraId="45EBAA1D" w14:textId="7FBA7582" w:rsidR="002038FE" w:rsidRPr="009A6758" w:rsidRDefault="002038FE" w:rsidP="004106CA">
            <w:pPr>
              <w:tabs>
                <w:tab w:val="decimal" w:pos="1071"/>
              </w:tabs>
              <w:autoSpaceDE w:val="0"/>
              <w:autoSpaceDN w:val="0"/>
              <w:adjustRightInd w:val="0"/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</w:rPr>
              <w:t>3,300.00</w:t>
            </w:r>
          </w:p>
        </w:tc>
        <w:tc>
          <w:tcPr>
            <w:tcW w:w="270" w:type="dxa"/>
          </w:tcPr>
          <w:p w14:paraId="7CE9E4C9" w14:textId="77777777" w:rsidR="002038FE" w:rsidRPr="009A6758" w:rsidRDefault="002038FE" w:rsidP="004106CA">
            <w:pPr>
              <w:tabs>
                <w:tab w:val="decimal" w:pos="1602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3FAF373" w14:textId="5583B9C0" w:rsidR="002038FE" w:rsidRPr="009A6758" w:rsidRDefault="002038FE" w:rsidP="004106CA">
            <w:pPr>
              <w:tabs>
                <w:tab w:val="decimal" w:pos="1251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</w:rPr>
              <w:t>1,413.50</w:t>
            </w:r>
          </w:p>
        </w:tc>
      </w:tr>
    </w:tbl>
    <w:p w14:paraId="19086812" w14:textId="77777777" w:rsidR="007A1AD8" w:rsidRPr="009A6758" w:rsidRDefault="007A1AD8" w:rsidP="007A1AD8">
      <w:pPr>
        <w:spacing w:line="240" w:lineRule="auto"/>
        <w:jc w:val="left"/>
        <w:rPr>
          <w:rFonts w:ascii="Angsana New" w:hAnsi="Angsana New"/>
          <w:b/>
          <w:bCs/>
          <w:sz w:val="20"/>
          <w:szCs w:val="20"/>
          <w:cs/>
          <w:lang w:val="th-TH"/>
        </w:rPr>
      </w:pPr>
    </w:p>
    <w:p w14:paraId="728D423E" w14:textId="77777777" w:rsidR="007A1AD8" w:rsidRPr="009A6758" w:rsidRDefault="007A1AD8" w:rsidP="007A1AD8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9A6758">
        <w:rPr>
          <w:rFonts w:ascii="Angsana New" w:hAnsi="Angsana New" w:hint="cs"/>
          <w:b/>
          <w:bCs/>
          <w:sz w:val="28"/>
          <w:szCs w:val="28"/>
          <w:cs/>
          <w:lang w:val="th-TH"/>
        </w:rPr>
        <w:t>อสังหาริมทรัพย์พัฒนาเพื่อขาย</w:t>
      </w:r>
    </w:p>
    <w:p w14:paraId="30333E35" w14:textId="77777777" w:rsidR="007A1AD8" w:rsidRPr="009A6758" w:rsidRDefault="007A1AD8" w:rsidP="005432C9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8"/>
          <w:szCs w:val="8"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10"/>
        <w:gridCol w:w="1251"/>
        <w:gridCol w:w="332"/>
        <w:gridCol w:w="1277"/>
      </w:tblGrid>
      <w:tr w:rsidR="007A1AD8" w:rsidRPr="009A6758" w14:paraId="133DA198" w14:textId="77777777" w:rsidTr="004106CA">
        <w:tc>
          <w:tcPr>
            <w:tcW w:w="3457" w:type="pct"/>
          </w:tcPr>
          <w:p w14:paraId="38E6507F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3" w:type="pct"/>
            <w:gridSpan w:val="3"/>
          </w:tcPr>
          <w:p w14:paraId="76AAD86C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A1AD8" w:rsidRPr="009A6758" w14:paraId="2A018C3B" w14:textId="77777777" w:rsidTr="004106CA">
        <w:tc>
          <w:tcPr>
            <w:tcW w:w="3457" w:type="pct"/>
          </w:tcPr>
          <w:p w14:paraId="3E6D0F86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pct"/>
          </w:tcPr>
          <w:p w14:paraId="78F95035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A6758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9" w:type="pct"/>
          </w:tcPr>
          <w:p w14:paraId="0F86FADE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</w:tcPr>
          <w:p w14:paraId="4852C2A2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9A6758">
              <w:rPr>
                <w:rFonts w:ascii="Angsana New" w:hAnsi="Angsana New" w:cs="Angsana New"/>
                <w:sz w:val="28"/>
                <w:szCs w:val="28"/>
                <w:cs/>
              </w:rPr>
              <w:t>กันยายน</w:t>
            </w:r>
          </w:p>
        </w:tc>
      </w:tr>
      <w:tr w:rsidR="007A1AD8" w:rsidRPr="009A6758" w14:paraId="6EA7B5EC" w14:textId="77777777" w:rsidTr="004106CA">
        <w:tc>
          <w:tcPr>
            <w:tcW w:w="3457" w:type="pct"/>
          </w:tcPr>
          <w:p w14:paraId="186D82EF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" w:type="pct"/>
            <w:vAlign w:val="center"/>
          </w:tcPr>
          <w:p w14:paraId="3C44D9F3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79" w:type="pct"/>
            <w:vAlign w:val="center"/>
          </w:tcPr>
          <w:p w14:paraId="386A11ED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  <w:vAlign w:val="center"/>
          </w:tcPr>
          <w:p w14:paraId="583E71FC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A1AD8" w:rsidRPr="009A6758" w14:paraId="0C1226C3" w14:textId="77777777" w:rsidTr="004106CA">
        <w:tc>
          <w:tcPr>
            <w:tcW w:w="3457" w:type="pct"/>
          </w:tcPr>
          <w:p w14:paraId="32FB15B9" w14:textId="77777777" w:rsidR="007A1AD8" w:rsidRPr="009A6758" w:rsidRDefault="007A1AD8" w:rsidP="004106CA">
            <w:pPr>
              <w:pStyle w:val="BodyText"/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3" w:type="pct"/>
            <w:gridSpan w:val="3"/>
          </w:tcPr>
          <w:p w14:paraId="657D1EC4" w14:textId="77777777" w:rsidR="007A1AD8" w:rsidRPr="009A6758" w:rsidRDefault="007A1AD8" w:rsidP="004106CA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A1AD8" w:rsidRPr="009A6758" w14:paraId="5E90916C" w14:textId="77777777" w:rsidTr="004106CA">
        <w:tc>
          <w:tcPr>
            <w:tcW w:w="3457" w:type="pct"/>
          </w:tcPr>
          <w:p w14:paraId="2F65CD59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อสังหาริมทรัพย์ที่พัฒนาแล้ว</w:t>
            </w:r>
          </w:p>
        </w:tc>
        <w:tc>
          <w:tcPr>
            <w:tcW w:w="675" w:type="pct"/>
          </w:tcPr>
          <w:p w14:paraId="6F83A63F" w14:textId="0294F9FE" w:rsidR="007A1AD8" w:rsidRPr="009A6758" w:rsidRDefault="00563191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1,551.69</w:t>
            </w:r>
          </w:p>
        </w:tc>
        <w:tc>
          <w:tcPr>
            <w:tcW w:w="179" w:type="pct"/>
          </w:tcPr>
          <w:p w14:paraId="288DB3B4" w14:textId="77777777" w:rsidR="007A1AD8" w:rsidRPr="009A6758" w:rsidRDefault="007A1AD8" w:rsidP="004106CA">
            <w:pPr>
              <w:pStyle w:val="eightpt4ptspaceafter"/>
              <w:tabs>
                <w:tab w:val="decimal" w:pos="520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</w:tcPr>
          <w:p w14:paraId="5F33BAC2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2,158.89</w:t>
            </w:r>
          </w:p>
        </w:tc>
      </w:tr>
      <w:tr w:rsidR="007A1AD8" w:rsidRPr="009A6758" w14:paraId="0FD1E702" w14:textId="77777777" w:rsidTr="004106CA">
        <w:tc>
          <w:tcPr>
            <w:tcW w:w="3457" w:type="pct"/>
          </w:tcPr>
          <w:p w14:paraId="6B27BA1E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อสังหาริมทรัพย์ระหว่างพัฒนา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6E1C0197" w14:textId="25985D43" w:rsidR="007A1AD8" w:rsidRPr="009A6758" w:rsidRDefault="00563191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2,773.92</w:t>
            </w:r>
          </w:p>
        </w:tc>
        <w:tc>
          <w:tcPr>
            <w:tcW w:w="179" w:type="pct"/>
          </w:tcPr>
          <w:p w14:paraId="4375DEE3" w14:textId="77777777" w:rsidR="007A1AD8" w:rsidRPr="009A6758" w:rsidRDefault="007A1AD8" w:rsidP="004106CA">
            <w:pPr>
              <w:pStyle w:val="eightpt4ptspaceafter"/>
              <w:tabs>
                <w:tab w:val="decimal" w:pos="52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1BF48D00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2,773.92</w:t>
            </w:r>
          </w:p>
        </w:tc>
      </w:tr>
      <w:tr w:rsidR="007A1AD8" w:rsidRPr="009A6758" w14:paraId="3F92DE14" w14:textId="77777777" w:rsidTr="004106CA">
        <w:tc>
          <w:tcPr>
            <w:tcW w:w="3457" w:type="pct"/>
          </w:tcPr>
          <w:p w14:paraId="0297FF70" w14:textId="77777777" w:rsidR="007A1AD8" w:rsidRPr="009A6758" w:rsidRDefault="007A1AD8" w:rsidP="004106CA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</w:tcBorders>
          </w:tcPr>
          <w:p w14:paraId="1C2F18A6" w14:textId="5175571C" w:rsidR="007A1AD8" w:rsidRPr="009A6758" w:rsidRDefault="00563191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begin"/>
            </w: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instrText xml:space="preserve"> =SUM(ABOVE) </w:instrText>
            </w: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separate"/>
            </w:r>
            <w:r w:rsidRPr="009A6758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US" w:bidi="th-TH"/>
              </w:rPr>
              <w:t>4,325.61</w:t>
            </w: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fldChar w:fldCharType="end"/>
            </w:r>
          </w:p>
        </w:tc>
        <w:tc>
          <w:tcPr>
            <w:tcW w:w="179" w:type="pct"/>
          </w:tcPr>
          <w:p w14:paraId="55D14B2F" w14:textId="77777777" w:rsidR="007A1AD8" w:rsidRPr="009A6758" w:rsidRDefault="007A1AD8" w:rsidP="004106C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</w:tcPr>
          <w:p w14:paraId="593E215D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4,932.81</w:t>
            </w:r>
          </w:p>
        </w:tc>
      </w:tr>
      <w:tr w:rsidR="007A1AD8" w:rsidRPr="009A6758" w14:paraId="2A0B0C04" w14:textId="77777777" w:rsidTr="004106CA">
        <w:tc>
          <w:tcPr>
            <w:tcW w:w="3457" w:type="pct"/>
          </w:tcPr>
          <w:p w14:paraId="005E7152" w14:textId="77777777" w:rsidR="007A1AD8" w:rsidRPr="009A6758" w:rsidRDefault="007A1AD8" w:rsidP="004106CA">
            <w:pPr>
              <w:spacing w:line="240" w:lineRule="auto"/>
              <w:ind w:left="342" w:hanging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ค่าเผื่อการลดมูลค่า</w:t>
            </w: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422E1847" w14:textId="7270CDF7" w:rsidR="007A1AD8" w:rsidRPr="009A6758" w:rsidRDefault="00563191" w:rsidP="004106CA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(5.90)</w:t>
            </w:r>
          </w:p>
        </w:tc>
        <w:tc>
          <w:tcPr>
            <w:tcW w:w="179" w:type="pct"/>
          </w:tcPr>
          <w:p w14:paraId="7D662C30" w14:textId="77777777" w:rsidR="007A1AD8" w:rsidRPr="009A6758" w:rsidRDefault="007A1AD8" w:rsidP="004106C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89" w:type="pct"/>
            <w:tcBorders>
              <w:bottom w:val="single" w:sz="4" w:space="0" w:color="auto"/>
            </w:tcBorders>
          </w:tcPr>
          <w:p w14:paraId="53BA3834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(2.70)</w:t>
            </w:r>
          </w:p>
        </w:tc>
      </w:tr>
      <w:tr w:rsidR="007A1AD8" w:rsidRPr="009A6758" w14:paraId="4EB8931D" w14:textId="77777777" w:rsidTr="004106CA">
        <w:tc>
          <w:tcPr>
            <w:tcW w:w="3457" w:type="pct"/>
          </w:tcPr>
          <w:p w14:paraId="04D8C93A" w14:textId="77777777" w:rsidR="007A1AD8" w:rsidRPr="009A6758" w:rsidRDefault="007A1AD8" w:rsidP="004106CA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0BAC6C66" w14:textId="27AE1DD0" w:rsidR="007A1AD8" w:rsidRPr="009A6758" w:rsidRDefault="00563191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4,319.71</w:t>
            </w:r>
          </w:p>
        </w:tc>
        <w:tc>
          <w:tcPr>
            <w:tcW w:w="179" w:type="pct"/>
          </w:tcPr>
          <w:p w14:paraId="70C72C9D" w14:textId="77777777" w:rsidR="007A1AD8" w:rsidRPr="009A6758" w:rsidRDefault="007A1AD8" w:rsidP="004106C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24077FA5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4,930.11</w:t>
            </w:r>
          </w:p>
        </w:tc>
      </w:tr>
      <w:tr w:rsidR="007A1AD8" w:rsidRPr="009A6758" w14:paraId="4A63A4B2" w14:textId="77777777" w:rsidTr="004106CA">
        <w:tc>
          <w:tcPr>
            <w:tcW w:w="3457" w:type="pct"/>
          </w:tcPr>
          <w:p w14:paraId="19F0A5E4" w14:textId="77777777" w:rsidR="007A1AD8" w:rsidRPr="009A6758" w:rsidRDefault="007A1AD8" w:rsidP="004106CA">
            <w:pPr>
              <w:spacing w:line="240" w:lineRule="auto"/>
              <w:ind w:left="342" w:hanging="342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75" w:type="pct"/>
            <w:tcBorders>
              <w:top w:val="double" w:sz="4" w:space="0" w:color="auto"/>
            </w:tcBorders>
          </w:tcPr>
          <w:p w14:paraId="4018D3F3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79" w:type="pct"/>
          </w:tcPr>
          <w:p w14:paraId="1387ECFE" w14:textId="77777777" w:rsidR="007A1AD8" w:rsidRPr="009A6758" w:rsidRDefault="007A1AD8" w:rsidP="004106C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689" w:type="pct"/>
            <w:tcBorders>
              <w:top w:val="double" w:sz="4" w:space="0" w:color="auto"/>
            </w:tcBorders>
          </w:tcPr>
          <w:p w14:paraId="609B8C56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7A1AD8" w:rsidRPr="009A6758" w14:paraId="413B3070" w14:textId="77777777" w:rsidTr="004106CA">
        <w:trPr>
          <w:tblHeader/>
        </w:trPr>
        <w:tc>
          <w:tcPr>
            <w:tcW w:w="3457" w:type="pct"/>
          </w:tcPr>
          <w:p w14:paraId="6BB21841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  <w:gridSpan w:val="3"/>
          </w:tcPr>
          <w:p w14:paraId="2A595C6B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A1AD8" w:rsidRPr="009A6758" w14:paraId="4363E54B" w14:textId="77777777" w:rsidTr="004106CA">
        <w:trPr>
          <w:tblHeader/>
        </w:trPr>
        <w:tc>
          <w:tcPr>
            <w:tcW w:w="3457" w:type="pct"/>
          </w:tcPr>
          <w:p w14:paraId="16BE220A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สำหรับงวดเก้าเดือนสิ้นสุดวันที่ </w:t>
            </w:r>
            <w:r w:rsidRPr="009A675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A67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75" w:type="pct"/>
          </w:tcPr>
          <w:p w14:paraId="172C9BF2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79" w:type="pct"/>
          </w:tcPr>
          <w:p w14:paraId="2567633D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" w:type="pct"/>
          </w:tcPr>
          <w:p w14:paraId="0A56EA37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A1AD8" w:rsidRPr="009A6758" w14:paraId="736C2E8F" w14:textId="77777777" w:rsidTr="004106CA">
        <w:trPr>
          <w:tblHeader/>
        </w:trPr>
        <w:tc>
          <w:tcPr>
            <w:tcW w:w="3457" w:type="pct"/>
          </w:tcPr>
          <w:p w14:paraId="6A60599E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3" w:type="pct"/>
            <w:gridSpan w:val="3"/>
          </w:tcPr>
          <w:p w14:paraId="0D5AE768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A1AD8" w:rsidRPr="009A6758" w14:paraId="7E01919E" w14:textId="77777777" w:rsidTr="004106CA">
        <w:tc>
          <w:tcPr>
            <w:tcW w:w="3457" w:type="pct"/>
          </w:tcPr>
          <w:p w14:paraId="1843237B" w14:textId="77777777" w:rsidR="007A1AD8" w:rsidRPr="009A6758" w:rsidRDefault="007A1AD8" w:rsidP="004106CA">
            <w:pPr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ต้นทุนของอสังหาริมทรัพย์พัฒนาเพื่อขาย</w:t>
            </w:r>
          </w:p>
        </w:tc>
        <w:tc>
          <w:tcPr>
            <w:tcW w:w="675" w:type="pct"/>
          </w:tcPr>
          <w:p w14:paraId="62B4DF27" w14:textId="77777777" w:rsidR="007A1AD8" w:rsidRPr="009A6758" w:rsidRDefault="007A1AD8" w:rsidP="004106C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pct"/>
          </w:tcPr>
          <w:p w14:paraId="4FE1C138" w14:textId="77777777" w:rsidR="007A1AD8" w:rsidRPr="009A6758" w:rsidRDefault="007A1AD8" w:rsidP="004106C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22BE6A52" w14:textId="77777777" w:rsidR="007A1AD8" w:rsidRPr="009A6758" w:rsidRDefault="007A1AD8" w:rsidP="004106C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A1AD8" w:rsidRPr="009A6758" w14:paraId="2F970F3D" w14:textId="77777777" w:rsidTr="004106CA">
        <w:tc>
          <w:tcPr>
            <w:tcW w:w="3457" w:type="pct"/>
          </w:tcPr>
          <w:p w14:paraId="1D3C65B1" w14:textId="77777777" w:rsidR="007A1AD8" w:rsidRPr="009A6758" w:rsidRDefault="007A1AD8" w:rsidP="004106CA">
            <w:pPr>
              <w:tabs>
                <w:tab w:val="left" w:pos="164"/>
              </w:tabs>
              <w:ind w:left="-18"/>
              <w:rPr>
                <w:rFonts w:ascii="Angsana New" w:hAnsi="Angsana New"/>
                <w:b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   </w:t>
            </w:r>
            <w:r w:rsidRPr="009A6758">
              <w:rPr>
                <w:rFonts w:ascii="Angsana New" w:hAnsi="Angsana New"/>
                <w:sz w:val="28"/>
                <w:szCs w:val="28"/>
                <w:cs/>
              </w:rPr>
              <w:t>ที่บันทึกรวมในบัญชีต้นทุนขายอสังหาริมทรัพย์</w:t>
            </w:r>
          </w:p>
        </w:tc>
        <w:tc>
          <w:tcPr>
            <w:tcW w:w="675" w:type="pct"/>
          </w:tcPr>
          <w:p w14:paraId="3116048E" w14:textId="77777777" w:rsidR="007A1AD8" w:rsidRPr="009A6758" w:rsidRDefault="007A1AD8" w:rsidP="004106CA">
            <w:pPr>
              <w:pStyle w:val="eightpt4ptspaceafter"/>
              <w:tabs>
                <w:tab w:val="decimal" w:pos="52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pct"/>
          </w:tcPr>
          <w:p w14:paraId="34B9797A" w14:textId="77777777" w:rsidR="007A1AD8" w:rsidRPr="009A6758" w:rsidRDefault="007A1AD8" w:rsidP="004106C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4A761882" w14:textId="77777777" w:rsidR="007A1AD8" w:rsidRPr="009A6758" w:rsidRDefault="007A1AD8" w:rsidP="004106CA">
            <w:pPr>
              <w:pStyle w:val="eightpt4ptspaceafter"/>
              <w:tabs>
                <w:tab w:val="decimal" w:pos="520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A1AD8" w:rsidRPr="009A6758" w14:paraId="3FEF1E08" w14:textId="77777777" w:rsidTr="004106CA">
        <w:tc>
          <w:tcPr>
            <w:tcW w:w="3457" w:type="pct"/>
          </w:tcPr>
          <w:p w14:paraId="51307319" w14:textId="77777777" w:rsidR="007A1AD8" w:rsidRPr="009A6758" w:rsidRDefault="007A1AD8" w:rsidP="004106CA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75" w:type="pct"/>
          </w:tcPr>
          <w:p w14:paraId="4ABC5B0D" w14:textId="0711E3A0" w:rsidR="007A1AD8" w:rsidRPr="009A6758" w:rsidRDefault="00563191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593.22</w:t>
            </w:r>
          </w:p>
        </w:tc>
        <w:tc>
          <w:tcPr>
            <w:tcW w:w="179" w:type="pct"/>
          </w:tcPr>
          <w:p w14:paraId="36FDDAD0" w14:textId="77777777" w:rsidR="007A1AD8" w:rsidRPr="009A6758" w:rsidRDefault="007A1AD8" w:rsidP="004106C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43C03647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970.73</w:t>
            </w:r>
          </w:p>
        </w:tc>
      </w:tr>
      <w:tr w:rsidR="007A1AD8" w:rsidRPr="009A6758" w14:paraId="1CE7DEFD" w14:textId="77777777" w:rsidTr="004106CA">
        <w:tc>
          <w:tcPr>
            <w:tcW w:w="3457" w:type="pct"/>
          </w:tcPr>
          <w:p w14:paraId="535FE362" w14:textId="77777777" w:rsidR="007A1AD8" w:rsidRPr="009A6758" w:rsidRDefault="007A1AD8" w:rsidP="004106CA">
            <w:pPr>
              <w:pStyle w:val="ListParagraph"/>
              <w:numPr>
                <w:ilvl w:val="0"/>
                <w:numId w:val="4"/>
              </w:numPr>
              <w:tabs>
                <w:tab w:val="left" w:pos="16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hanging="1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675" w:type="pct"/>
          </w:tcPr>
          <w:p w14:paraId="20A31593" w14:textId="6715CF90" w:rsidR="007A1AD8" w:rsidRPr="009A6758" w:rsidRDefault="00563191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3.20</w:t>
            </w:r>
          </w:p>
        </w:tc>
        <w:tc>
          <w:tcPr>
            <w:tcW w:w="179" w:type="pct"/>
          </w:tcPr>
          <w:p w14:paraId="2B7F5C41" w14:textId="77777777" w:rsidR="007A1AD8" w:rsidRPr="009A6758" w:rsidRDefault="007A1AD8" w:rsidP="004106C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</w:tcPr>
          <w:p w14:paraId="5002F7C3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(0.83)</w:t>
            </w:r>
          </w:p>
        </w:tc>
      </w:tr>
      <w:tr w:rsidR="007A1AD8" w:rsidRPr="009A6758" w14:paraId="298B867B" w14:textId="77777777" w:rsidTr="004106CA">
        <w:tc>
          <w:tcPr>
            <w:tcW w:w="3457" w:type="pct"/>
          </w:tcPr>
          <w:p w14:paraId="06626003" w14:textId="77777777" w:rsidR="007A1AD8" w:rsidRPr="009A6758" w:rsidRDefault="007A1AD8" w:rsidP="004106C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070A0D3D" w14:textId="6B15A9F6" w:rsidR="007A1AD8" w:rsidRPr="009A6758" w:rsidRDefault="00563191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596.42</w:t>
            </w:r>
          </w:p>
        </w:tc>
        <w:tc>
          <w:tcPr>
            <w:tcW w:w="179" w:type="pct"/>
          </w:tcPr>
          <w:p w14:paraId="27AA8ED7" w14:textId="77777777" w:rsidR="007A1AD8" w:rsidRPr="009A6758" w:rsidRDefault="007A1AD8" w:rsidP="004106CA">
            <w:pPr>
              <w:tabs>
                <w:tab w:val="decimal" w:pos="508"/>
              </w:tabs>
              <w:spacing w:line="240" w:lineRule="auto"/>
              <w:ind w:left="-90" w:right="-10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89" w:type="pct"/>
            <w:tcBorders>
              <w:top w:val="single" w:sz="4" w:space="0" w:color="auto"/>
              <w:bottom w:val="double" w:sz="4" w:space="0" w:color="auto"/>
            </w:tcBorders>
          </w:tcPr>
          <w:p w14:paraId="553691FD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2" w:right="-4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969.90</w:t>
            </w:r>
          </w:p>
        </w:tc>
      </w:tr>
    </w:tbl>
    <w:p w14:paraId="68B2E1EA" w14:textId="77777777" w:rsidR="007A1AD8" w:rsidRPr="009A6758" w:rsidRDefault="007A1AD8" w:rsidP="007A1AD8">
      <w:pPr>
        <w:spacing w:line="240" w:lineRule="auto"/>
        <w:ind w:left="540" w:right="63"/>
        <w:rPr>
          <w:rFonts w:ascii="Angsana New" w:hAnsi="Angsana New"/>
          <w:sz w:val="20"/>
          <w:szCs w:val="20"/>
        </w:rPr>
      </w:pPr>
    </w:p>
    <w:p w14:paraId="3191C7EB" w14:textId="77777777" w:rsidR="007A1AD8" w:rsidRPr="009A6758" w:rsidRDefault="007A1AD8" w:rsidP="007A1AD8">
      <w:pPr>
        <w:spacing w:line="240" w:lineRule="auto"/>
        <w:ind w:left="540" w:right="63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/>
          <w:sz w:val="28"/>
          <w:szCs w:val="28"/>
          <w:cs/>
        </w:rPr>
        <w:t>อสังหาริมทรัพย์พัฒนาเพื่อขาย</w:t>
      </w:r>
      <w:r w:rsidRPr="009A6758">
        <w:rPr>
          <w:rFonts w:ascii="Angsana New" w:hAnsi="Angsana New" w:hint="cs"/>
          <w:sz w:val="28"/>
          <w:szCs w:val="28"/>
          <w:cs/>
        </w:rPr>
        <w:t>ประกอบด้วย</w:t>
      </w:r>
      <w:r w:rsidRPr="009A6758">
        <w:rPr>
          <w:rFonts w:ascii="Angsana New" w:hAnsi="Angsana New"/>
          <w:sz w:val="28"/>
          <w:szCs w:val="28"/>
          <w:cs/>
        </w:rPr>
        <w:t>อสังหาริมทรัพย์</w:t>
      </w:r>
      <w:r w:rsidRPr="009A6758">
        <w:rPr>
          <w:rFonts w:ascii="Angsana New" w:hAnsi="Angsana New" w:hint="cs"/>
          <w:sz w:val="28"/>
          <w:szCs w:val="28"/>
          <w:cs/>
        </w:rPr>
        <w:t>ที่พัฒนาแล้ว</w:t>
      </w:r>
      <w:r w:rsidRPr="009A6758">
        <w:rPr>
          <w:rFonts w:ascii="Angsana New" w:hAnsi="Angsana New"/>
          <w:sz w:val="28"/>
          <w:szCs w:val="28"/>
        </w:rPr>
        <w:t xml:space="preserve"> 9 </w:t>
      </w:r>
      <w:r w:rsidRPr="009A6758">
        <w:rPr>
          <w:rFonts w:ascii="Angsana New" w:hAnsi="Angsana New"/>
          <w:sz w:val="28"/>
          <w:szCs w:val="28"/>
          <w:cs/>
        </w:rPr>
        <w:t>โครงการ และ</w:t>
      </w:r>
      <w:r w:rsidRPr="009A6758">
        <w:rPr>
          <w:rFonts w:ascii="Angsana New" w:hAnsi="Angsana New" w:hint="cs"/>
          <w:sz w:val="28"/>
          <w:szCs w:val="28"/>
          <w:cs/>
        </w:rPr>
        <w:t>อสังหาริมทรัพย์ระหว่างพัฒนา</w:t>
      </w:r>
    </w:p>
    <w:p w14:paraId="40AF4A27" w14:textId="77777777" w:rsidR="007A1AD8" w:rsidRPr="009A6758" w:rsidRDefault="007A1AD8" w:rsidP="007A1AD8">
      <w:pPr>
        <w:spacing w:line="240" w:lineRule="auto"/>
        <w:ind w:left="540" w:right="63"/>
        <w:rPr>
          <w:rFonts w:ascii="Angsana New" w:hAnsi="Angsana New"/>
        </w:rPr>
      </w:pPr>
    </w:p>
    <w:p w14:paraId="1FBC9475" w14:textId="32A17F9D" w:rsidR="007A1AD8" w:rsidRPr="009A6758" w:rsidRDefault="007A1AD8" w:rsidP="007A1AD8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9A6758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9A6758">
        <w:rPr>
          <w:rFonts w:ascii="Angsana New" w:hAnsi="Angsana New"/>
          <w:sz w:val="28"/>
          <w:szCs w:val="28"/>
        </w:rPr>
        <w:t xml:space="preserve">30 </w:t>
      </w:r>
      <w:r w:rsidRPr="009A6758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9A6758">
        <w:rPr>
          <w:rFonts w:ascii="Angsana New" w:hAnsi="Angsana New"/>
          <w:sz w:val="28"/>
          <w:szCs w:val="28"/>
        </w:rPr>
        <w:t>2569</w:t>
      </w:r>
      <w:r w:rsidRPr="009A6758">
        <w:rPr>
          <w:rFonts w:ascii="Angsana New" w:hAnsi="Angsana New"/>
          <w:sz w:val="28"/>
          <w:szCs w:val="28"/>
          <w:cs/>
        </w:rPr>
        <w:t xml:space="preserve"> อสังหาริมทรัพย์ระหว่างพัฒนาของกลุ่มบริษัท</w:t>
      </w:r>
      <w:r w:rsidRPr="009A6758">
        <w:rPr>
          <w:rFonts w:ascii="Angsana New" w:hAnsi="Angsana New" w:hint="cs"/>
          <w:sz w:val="28"/>
          <w:szCs w:val="28"/>
          <w:cs/>
        </w:rPr>
        <w:t xml:space="preserve"> </w:t>
      </w:r>
      <w:r w:rsidRPr="009A6758">
        <w:rPr>
          <w:rFonts w:ascii="Angsana New" w:hAnsi="Angsana New"/>
          <w:sz w:val="28"/>
          <w:szCs w:val="28"/>
          <w:cs/>
        </w:rPr>
        <w:t>จำนว</w:t>
      </w:r>
      <w:r w:rsidRPr="009A6758">
        <w:rPr>
          <w:rFonts w:ascii="Angsana New" w:hAnsi="Angsana New" w:hint="cs"/>
          <w:sz w:val="28"/>
          <w:szCs w:val="28"/>
          <w:cs/>
        </w:rPr>
        <w:t>น</w:t>
      </w:r>
      <w:r w:rsidRPr="009A6758">
        <w:rPr>
          <w:rFonts w:ascii="Angsana New" w:hAnsi="Angsana New"/>
          <w:sz w:val="28"/>
          <w:szCs w:val="28"/>
        </w:rPr>
        <w:t xml:space="preserve"> </w:t>
      </w:r>
      <w:r w:rsidR="00563191" w:rsidRPr="009A6758">
        <w:rPr>
          <w:rFonts w:asciiTheme="majorBidi" w:hAnsiTheme="majorBidi" w:cstheme="majorBidi"/>
          <w:sz w:val="28"/>
          <w:szCs w:val="28"/>
        </w:rPr>
        <w:t>2,773.92</w:t>
      </w:r>
      <w:r w:rsidRPr="009A6758">
        <w:rPr>
          <w:rFonts w:asciiTheme="majorBidi" w:hAnsiTheme="majorBidi" w:cstheme="majorBidi"/>
          <w:sz w:val="28"/>
          <w:szCs w:val="28"/>
        </w:rPr>
        <w:t xml:space="preserve"> </w:t>
      </w:r>
      <w:r w:rsidRPr="009A6758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9A6758">
        <w:rPr>
          <w:rFonts w:ascii="Angsana New" w:hAnsi="Angsana New"/>
          <w:i/>
          <w:iCs/>
          <w:sz w:val="28"/>
          <w:szCs w:val="28"/>
          <w:cs/>
        </w:rPr>
        <w:t>(</w:t>
      </w:r>
      <w:r w:rsidRPr="009A6758">
        <w:rPr>
          <w:rFonts w:ascii="Angsana New" w:hAnsi="Angsana New"/>
          <w:i/>
          <w:iCs/>
          <w:sz w:val="28"/>
          <w:szCs w:val="28"/>
        </w:rPr>
        <w:t>30</w:t>
      </w:r>
      <w:r w:rsidRPr="009A6758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9A6758">
        <w:rPr>
          <w:rFonts w:ascii="Angsana New" w:hAnsi="Angsana New" w:hint="cs"/>
          <w:i/>
          <w:iCs/>
          <w:sz w:val="28"/>
          <w:szCs w:val="28"/>
          <w:cs/>
        </w:rPr>
        <w:t>กันยายน</w:t>
      </w:r>
      <w:r w:rsidRPr="009A6758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9A6758">
        <w:rPr>
          <w:rFonts w:ascii="Angsana New" w:hAnsi="Angsana New"/>
          <w:i/>
          <w:iCs/>
          <w:sz w:val="28"/>
          <w:szCs w:val="28"/>
        </w:rPr>
        <w:t xml:space="preserve">2568: </w:t>
      </w:r>
      <w:r w:rsidRPr="009A6758">
        <w:rPr>
          <w:rFonts w:asciiTheme="majorBidi" w:hAnsiTheme="majorBidi" w:cstheme="majorBidi"/>
          <w:i/>
          <w:iCs/>
          <w:sz w:val="28"/>
          <w:szCs w:val="28"/>
        </w:rPr>
        <w:t xml:space="preserve">2,773.92 </w:t>
      </w:r>
      <w:r w:rsidRPr="009A6758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9A6758">
        <w:rPr>
          <w:rFonts w:ascii="Angsana New" w:hAnsi="Angsana New"/>
          <w:sz w:val="28"/>
          <w:szCs w:val="28"/>
          <w:cs/>
        </w:rPr>
        <w:t xml:space="preserve"> คาดว่าจะพัฒนา</w:t>
      </w:r>
      <w:r w:rsidRPr="009A6758">
        <w:rPr>
          <w:rFonts w:ascii="Angsana New" w:hAnsi="Angsana New" w:hint="cs"/>
          <w:sz w:val="28"/>
          <w:szCs w:val="28"/>
          <w:cs/>
        </w:rPr>
        <w:t>สำเร็จในระยะเวลาเกินกว่า</w:t>
      </w:r>
      <w:r w:rsidRPr="009A6758">
        <w:rPr>
          <w:rFonts w:ascii="Angsana New" w:hAnsi="Angsana New"/>
          <w:sz w:val="28"/>
          <w:szCs w:val="28"/>
          <w:cs/>
        </w:rPr>
        <w:t xml:space="preserve"> </w:t>
      </w:r>
      <w:r w:rsidRPr="009A6758">
        <w:rPr>
          <w:rFonts w:ascii="Angsana New" w:hAnsi="Angsana New"/>
          <w:sz w:val="28"/>
          <w:szCs w:val="28"/>
        </w:rPr>
        <w:t>1</w:t>
      </w:r>
      <w:r w:rsidRPr="009A6758">
        <w:rPr>
          <w:rFonts w:ascii="Angsana New" w:hAnsi="Angsana New"/>
          <w:sz w:val="28"/>
          <w:szCs w:val="28"/>
          <w:cs/>
        </w:rPr>
        <w:t xml:space="preserve"> ปีนับจากรอบระยะเวลารายงาน</w:t>
      </w:r>
    </w:p>
    <w:p w14:paraId="209821A0" w14:textId="77777777" w:rsidR="007A1AD8" w:rsidRPr="009A6758" w:rsidRDefault="007A1AD8" w:rsidP="007A1AD8">
      <w:pPr>
        <w:spacing w:line="240" w:lineRule="auto"/>
        <w:ind w:left="540" w:right="63"/>
        <w:rPr>
          <w:rFonts w:ascii="Angsana New" w:hAnsi="Angsana New"/>
          <w:i/>
          <w:iCs/>
          <w:sz w:val="28"/>
          <w:szCs w:val="28"/>
        </w:rPr>
      </w:pPr>
      <w:r w:rsidRPr="009A6758">
        <w:rPr>
          <w:rFonts w:ascii="Angsana New" w:hAnsi="Angsana New"/>
          <w:i/>
          <w:iCs/>
          <w:sz w:val="28"/>
          <w:szCs w:val="28"/>
          <w:cs/>
        </w:rPr>
        <w:lastRenderedPageBreak/>
        <w:t>สินทรัพย์ที่ใช้เป็นหลักประกัน</w:t>
      </w:r>
    </w:p>
    <w:p w14:paraId="074EB7CB" w14:textId="77777777" w:rsidR="007A1AD8" w:rsidRPr="009A6758" w:rsidRDefault="007A1AD8" w:rsidP="007A1AD8">
      <w:pPr>
        <w:spacing w:line="240" w:lineRule="auto"/>
        <w:ind w:left="540" w:right="63"/>
        <w:rPr>
          <w:rFonts w:ascii="Angsana New" w:hAnsi="Angsana New"/>
          <w:i/>
          <w:iCs/>
        </w:rPr>
      </w:pPr>
    </w:p>
    <w:p w14:paraId="71ED90DA" w14:textId="77777777" w:rsidR="007A1AD8" w:rsidRPr="009A6758" w:rsidRDefault="007A1AD8" w:rsidP="007A1AD8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  <w:r w:rsidRPr="009A6758">
        <w:rPr>
          <w:rFonts w:ascii="Angsana New" w:hAnsi="Angsana New"/>
          <w:sz w:val="28"/>
          <w:szCs w:val="28"/>
          <w:cs/>
        </w:rPr>
        <w:t>บริษัทย่อยได้นำที่ดินพร้อมสิ่งปลูกสร้างส่วนใหญ่ และสิ่งปลูกสร้างที่จะมีในภายหน้าไปจดจำนองเพื่อใช้เป็นหลักประกันเงิน</w:t>
      </w:r>
      <w:r w:rsidRPr="009A6758">
        <w:rPr>
          <w:rFonts w:ascii="Angsana New" w:hAnsi="Angsana New"/>
          <w:spacing w:val="-2"/>
          <w:sz w:val="28"/>
          <w:szCs w:val="28"/>
          <w:cs/>
        </w:rPr>
        <w:t>กู้ยืม</w:t>
      </w:r>
      <w:r w:rsidRPr="009A6758">
        <w:rPr>
          <w:rFonts w:ascii="Angsana New" w:hAnsi="Angsana New" w:hint="cs"/>
          <w:spacing w:val="-2"/>
          <w:sz w:val="28"/>
          <w:szCs w:val="28"/>
          <w:cs/>
        </w:rPr>
        <w:t>จากสถาบันการเงิน</w:t>
      </w:r>
      <w:r w:rsidRPr="009A6758">
        <w:rPr>
          <w:rFonts w:ascii="Angsana New" w:hAnsi="Angsana New"/>
          <w:spacing w:val="-2"/>
          <w:sz w:val="28"/>
          <w:szCs w:val="28"/>
          <w:cs/>
        </w:rPr>
        <w:t>ของบริษัทย่</w:t>
      </w:r>
      <w:r w:rsidRPr="009A6758">
        <w:rPr>
          <w:rFonts w:ascii="Angsana New" w:hAnsi="Angsana New" w:hint="cs"/>
          <w:spacing w:val="-2"/>
          <w:sz w:val="28"/>
          <w:szCs w:val="28"/>
          <w:cs/>
        </w:rPr>
        <w:t>อย</w:t>
      </w:r>
    </w:p>
    <w:p w14:paraId="41DAFE8B" w14:textId="77777777" w:rsidR="007A1AD8" w:rsidRPr="009A6758" w:rsidRDefault="007A1AD8" w:rsidP="007A1AD8">
      <w:pPr>
        <w:spacing w:line="240" w:lineRule="auto"/>
        <w:ind w:left="540" w:right="63"/>
        <w:rPr>
          <w:rFonts w:ascii="Angsana New" w:hAnsi="Angsana New"/>
          <w:spacing w:val="-2"/>
          <w:sz w:val="28"/>
          <w:szCs w:val="28"/>
        </w:rPr>
      </w:pPr>
    </w:p>
    <w:p w14:paraId="09640460" w14:textId="77777777" w:rsidR="007A1AD8" w:rsidRPr="009A6758" w:rsidRDefault="007A1AD8" w:rsidP="007A1AD8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9A6758">
        <w:rPr>
          <w:rFonts w:ascii="Angsana New" w:hAnsi="Angsana New"/>
          <w:b/>
          <w:bCs/>
          <w:sz w:val="28"/>
          <w:szCs w:val="28"/>
          <w:cs/>
          <w:lang w:val="th-TH"/>
        </w:rPr>
        <w:t>เงินลงทุนในบริษัท</w:t>
      </w:r>
      <w:r w:rsidRPr="009A6758">
        <w:rPr>
          <w:rFonts w:ascii="Angsana New" w:hAnsi="Angsana New" w:hint="cs"/>
          <w:b/>
          <w:bCs/>
          <w:sz w:val="28"/>
          <w:szCs w:val="28"/>
          <w:cs/>
          <w:lang w:val="th-TH"/>
        </w:rPr>
        <w:t>ย่อยและบริษัท</w:t>
      </w:r>
      <w:r w:rsidRPr="009A6758">
        <w:rPr>
          <w:rFonts w:ascii="Angsana New" w:hAnsi="Angsana New"/>
          <w:b/>
          <w:bCs/>
          <w:sz w:val="28"/>
          <w:szCs w:val="28"/>
          <w:cs/>
          <w:lang w:val="th-TH"/>
        </w:rPr>
        <w:t>ร่วม</w:t>
      </w:r>
    </w:p>
    <w:p w14:paraId="5D087D3D" w14:textId="77777777" w:rsidR="007A1AD8" w:rsidRPr="009A6758" w:rsidRDefault="007A1AD8" w:rsidP="007A1AD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29B96700" w14:textId="77777777" w:rsidR="007A1AD8" w:rsidRPr="009A6758" w:rsidRDefault="007A1AD8" w:rsidP="007A1AD8">
      <w:pPr>
        <w:spacing w:line="240" w:lineRule="auto"/>
        <w:ind w:left="547"/>
        <w:rPr>
          <w:rFonts w:asciiTheme="majorBidi" w:hAnsiTheme="majorBidi"/>
          <w:b/>
          <w:bCs/>
          <w:i/>
          <w:iCs/>
          <w:sz w:val="28"/>
          <w:szCs w:val="28"/>
          <w:cs/>
        </w:rPr>
      </w:pPr>
      <w:r w:rsidRPr="009A6758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เงินลงทุนในบริษัทย่อย</w:t>
      </w:r>
    </w:p>
    <w:p w14:paraId="48B13CAC" w14:textId="77777777" w:rsidR="007A1AD8" w:rsidRPr="009A6758" w:rsidRDefault="007A1AD8" w:rsidP="007A1AD8">
      <w:pPr>
        <w:spacing w:line="240" w:lineRule="auto"/>
        <w:ind w:left="547"/>
        <w:rPr>
          <w:rFonts w:asciiTheme="majorBidi" w:hAnsiTheme="majorBidi"/>
        </w:rPr>
      </w:pPr>
    </w:p>
    <w:p w14:paraId="52716BDF" w14:textId="77777777" w:rsidR="007A1AD8" w:rsidRPr="009A6758" w:rsidRDefault="007A1AD8" w:rsidP="007A1AD8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9A675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9A6758">
        <w:rPr>
          <w:rFonts w:asciiTheme="majorBidi" w:hAnsiTheme="majorBidi"/>
          <w:sz w:val="28"/>
          <w:szCs w:val="28"/>
        </w:rPr>
        <w:t xml:space="preserve">17 </w:t>
      </w:r>
      <w:r w:rsidRPr="009A6758">
        <w:rPr>
          <w:rFonts w:asciiTheme="majorBidi" w:hAnsiTheme="majorBidi"/>
          <w:sz w:val="28"/>
          <w:szCs w:val="28"/>
          <w:cs/>
        </w:rPr>
        <w:t>ตุลาคม</w:t>
      </w:r>
      <w:r w:rsidRPr="009A6758">
        <w:rPr>
          <w:rFonts w:asciiTheme="majorBidi" w:hAnsiTheme="majorBidi"/>
          <w:sz w:val="28"/>
          <w:szCs w:val="28"/>
        </w:rPr>
        <w:t xml:space="preserve"> 2568 </w:t>
      </w:r>
      <w:r w:rsidRPr="009A6758">
        <w:rPr>
          <w:rFonts w:asciiTheme="majorBidi" w:hAnsiTheme="majorBidi"/>
          <w:sz w:val="28"/>
          <w:szCs w:val="28"/>
          <w:cs/>
        </w:rPr>
        <w:t>บริษัทย่อยทางตรงแห่งหนึ่งได้ลดทุนจดทะเบียน จำนวน</w:t>
      </w:r>
      <w:r w:rsidRPr="009A6758">
        <w:rPr>
          <w:rFonts w:asciiTheme="majorBidi" w:hAnsiTheme="majorBidi"/>
          <w:sz w:val="28"/>
          <w:szCs w:val="28"/>
        </w:rPr>
        <w:t xml:space="preserve"> 4.13 </w:t>
      </w:r>
      <w:r w:rsidRPr="009A6758">
        <w:rPr>
          <w:rFonts w:asciiTheme="majorBidi" w:hAnsiTheme="majorBidi"/>
          <w:sz w:val="28"/>
          <w:szCs w:val="28"/>
          <w:cs/>
        </w:rPr>
        <w:t xml:space="preserve">ล้านหุ้น </w:t>
      </w:r>
      <w:r w:rsidRPr="009A6758">
        <w:rPr>
          <w:rFonts w:asciiTheme="majorBidi" w:hAnsiTheme="majorBidi" w:hint="cs"/>
          <w:sz w:val="28"/>
          <w:szCs w:val="28"/>
          <w:cs/>
        </w:rPr>
        <w:t>เฉพาะหุ้นที่</w:t>
      </w:r>
      <w:r w:rsidRPr="009A6758">
        <w:rPr>
          <w:rFonts w:asciiTheme="majorBidi" w:hAnsiTheme="majorBidi"/>
          <w:sz w:val="28"/>
          <w:szCs w:val="28"/>
          <w:cs/>
        </w:rPr>
        <w:t>เรียกชำระแล้วหุ้นละ</w:t>
      </w:r>
      <w:r w:rsidRPr="009A6758">
        <w:rPr>
          <w:rFonts w:asciiTheme="majorBidi" w:hAnsiTheme="majorBidi"/>
          <w:sz w:val="28"/>
          <w:szCs w:val="28"/>
        </w:rPr>
        <w:t xml:space="preserve"> 52.00 </w:t>
      </w:r>
      <w:r w:rsidRPr="009A6758">
        <w:rPr>
          <w:rFonts w:asciiTheme="majorBidi" w:hAnsiTheme="majorBidi"/>
          <w:sz w:val="28"/>
          <w:szCs w:val="28"/>
          <w:cs/>
        </w:rPr>
        <w:t>บาท ที่ถือโดยบริษัท รวมจำนวนเงินคืนทุนทั้งสิ้น</w:t>
      </w:r>
      <w:r w:rsidRPr="009A6758">
        <w:rPr>
          <w:rFonts w:asciiTheme="majorBidi" w:hAnsiTheme="majorBidi"/>
          <w:sz w:val="28"/>
          <w:szCs w:val="28"/>
        </w:rPr>
        <w:t xml:space="preserve"> 214.76 </w:t>
      </w:r>
      <w:r w:rsidRPr="009A6758">
        <w:rPr>
          <w:rFonts w:asciiTheme="majorBidi" w:hAnsiTheme="majorBidi"/>
          <w:sz w:val="28"/>
          <w:szCs w:val="28"/>
          <w:cs/>
        </w:rPr>
        <w:t>ล้านบาท ภายหลังการลดทุนบริษัท</w:t>
      </w:r>
      <w:r w:rsidRPr="009A6758">
        <w:rPr>
          <w:rFonts w:asciiTheme="majorBidi" w:hAnsiTheme="majorBidi" w:hint="cs"/>
          <w:sz w:val="28"/>
          <w:szCs w:val="28"/>
          <w:cs/>
        </w:rPr>
        <w:t>ย่อย</w:t>
      </w:r>
      <w:r w:rsidRPr="009A6758">
        <w:rPr>
          <w:rFonts w:asciiTheme="majorBidi" w:hAnsiTheme="majorBidi"/>
          <w:sz w:val="28"/>
          <w:szCs w:val="28"/>
          <w:cs/>
        </w:rPr>
        <w:t>จะมีทุนจดทะเบียน</w:t>
      </w:r>
      <w:r w:rsidRPr="009A6758">
        <w:rPr>
          <w:rFonts w:asciiTheme="majorBidi" w:hAnsiTheme="majorBidi"/>
          <w:sz w:val="28"/>
          <w:szCs w:val="28"/>
        </w:rPr>
        <w:t xml:space="preserve"> 587.00 </w:t>
      </w:r>
      <w:r w:rsidRPr="009A6758">
        <w:rPr>
          <w:rFonts w:asciiTheme="majorBidi" w:hAnsiTheme="majorBidi"/>
          <w:sz w:val="28"/>
          <w:szCs w:val="28"/>
          <w:cs/>
        </w:rPr>
        <w:t>ล้านบาท แบ่งออกเป็นหุ้นสามัญจำนวน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sz w:val="28"/>
          <w:szCs w:val="28"/>
        </w:rPr>
        <w:t xml:space="preserve">5.87 </w:t>
      </w:r>
      <w:r w:rsidRPr="009A6758">
        <w:rPr>
          <w:rFonts w:asciiTheme="majorBidi" w:hAnsiTheme="majorBidi"/>
          <w:sz w:val="28"/>
          <w:szCs w:val="28"/>
          <w:cs/>
        </w:rPr>
        <w:t>ล้านหุ้น มูลค่าหุ้นละ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sz w:val="28"/>
          <w:szCs w:val="28"/>
        </w:rPr>
        <w:t xml:space="preserve">100.00 </w:t>
      </w:r>
      <w:r w:rsidRPr="009A6758">
        <w:rPr>
          <w:rFonts w:asciiTheme="majorBidi" w:hAnsiTheme="majorBidi"/>
          <w:sz w:val="28"/>
          <w:szCs w:val="28"/>
          <w:cs/>
        </w:rPr>
        <w:t>บาท ซึ่งประกอบด้วยหุ้นสามัญจำนวน</w:t>
      </w:r>
      <w:r w:rsidRPr="009A6758">
        <w:rPr>
          <w:rFonts w:asciiTheme="majorBidi" w:hAnsiTheme="majorBidi"/>
          <w:sz w:val="28"/>
          <w:szCs w:val="28"/>
        </w:rPr>
        <w:t xml:space="preserve"> 1.40 </w:t>
      </w:r>
      <w:r w:rsidRPr="009A6758">
        <w:rPr>
          <w:rFonts w:asciiTheme="majorBidi" w:hAnsiTheme="majorBidi"/>
          <w:sz w:val="28"/>
          <w:szCs w:val="28"/>
          <w:cs/>
        </w:rPr>
        <w:t>ล้านหุ้น เรียกชำระเต็มมูลค่าแล้ว และหุ้นสามัญจำนวน</w:t>
      </w:r>
      <w:r w:rsidRPr="009A6758">
        <w:rPr>
          <w:rFonts w:asciiTheme="majorBidi" w:hAnsiTheme="majorBidi"/>
          <w:sz w:val="28"/>
          <w:szCs w:val="28"/>
        </w:rPr>
        <w:t xml:space="preserve"> </w:t>
      </w:r>
      <w:r w:rsidRPr="009A6758">
        <w:rPr>
          <w:rFonts w:asciiTheme="majorBidi" w:hAnsiTheme="majorBidi"/>
          <w:spacing w:val="-2"/>
          <w:sz w:val="28"/>
          <w:szCs w:val="28"/>
        </w:rPr>
        <w:t xml:space="preserve">4.47 </w:t>
      </w:r>
      <w:r w:rsidRPr="009A6758">
        <w:rPr>
          <w:rFonts w:asciiTheme="majorBidi" w:hAnsiTheme="majorBidi"/>
          <w:spacing w:val="-2"/>
          <w:sz w:val="28"/>
          <w:szCs w:val="28"/>
          <w:cs/>
        </w:rPr>
        <w:t>ล้านหุ้น เรียกชำระแล้วหุ้นละ</w:t>
      </w:r>
      <w:r w:rsidRPr="009A6758">
        <w:rPr>
          <w:rFonts w:asciiTheme="majorBidi" w:hAnsiTheme="majorBidi"/>
          <w:spacing w:val="-2"/>
          <w:sz w:val="28"/>
          <w:szCs w:val="28"/>
        </w:rPr>
        <w:t xml:space="preserve"> 52.00 </w:t>
      </w:r>
      <w:r w:rsidRPr="009A6758">
        <w:rPr>
          <w:rFonts w:asciiTheme="majorBidi" w:hAnsiTheme="majorBidi"/>
          <w:spacing w:val="-2"/>
          <w:sz w:val="28"/>
          <w:szCs w:val="28"/>
          <w:cs/>
        </w:rPr>
        <w:t>บาท เมื่อวันที่</w:t>
      </w:r>
      <w:r w:rsidRPr="009A6758">
        <w:rPr>
          <w:rFonts w:asciiTheme="majorBidi" w:hAnsiTheme="majorBidi"/>
          <w:spacing w:val="-2"/>
          <w:sz w:val="28"/>
          <w:szCs w:val="28"/>
        </w:rPr>
        <w:t xml:space="preserve"> 19 </w:t>
      </w:r>
      <w:r w:rsidRPr="009A6758">
        <w:rPr>
          <w:rFonts w:asciiTheme="majorBidi" w:hAnsiTheme="majorBidi" w:hint="cs"/>
          <w:spacing w:val="-2"/>
          <w:sz w:val="28"/>
          <w:szCs w:val="28"/>
          <w:cs/>
        </w:rPr>
        <w:t xml:space="preserve">พฤศจิกายน </w:t>
      </w:r>
      <w:r w:rsidRPr="009A6758">
        <w:rPr>
          <w:rFonts w:asciiTheme="majorBidi" w:hAnsiTheme="majorBidi"/>
          <w:spacing w:val="-2"/>
          <w:sz w:val="28"/>
          <w:szCs w:val="28"/>
        </w:rPr>
        <w:t xml:space="preserve">2568 </w:t>
      </w:r>
      <w:r w:rsidRPr="009A6758">
        <w:rPr>
          <w:rFonts w:asciiTheme="majorBidi" w:hAnsiTheme="majorBidi"/>
          <w:spacing w:val="-2"/>
          <w:sz w:val="28"/>
          <w:szCs w:val="28"/>
          <w:cs/>
        </w:rPr>
        <w:t>บริษัทได้ชำระเงินค่าหุ้น</w:t>
      </w:r>
      <w:r w:rsidRPr="009A6758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9A6758">
        <w:rPr>
          <w:rFonts w:asciiTheme="majorBidi" w:hAnsiTheme="majorBidi" w:hint="cs"/>
          <w:spacing w:val="-2"/>
          <w:sz w:val="28"/>
          <w:szCs w:val="28"/>
          <w:cs/>
        </w:rPr>
        <w:t xml:space="preserve">มูลค่าหุ้นละ </w:t>
      </w:r>
      <w:r w:rsidRPr="009A6758">
        <w:rPr>
          <w:rFonts w:asciiTheme="majorBidi" w:hAnsiTheme="majorBidi"/>
          <w:spacing w:val="-2"/>
          <w:sz w:val="28"/>
          <w:szCs w:val="28"/>
        </w:rPr>
        <w:t xml:space="preserve">48.00 </w:t>
      </w:r>
      <w:r w:rsidRPr="009A6758">
        <w:rPr>
          <w:rFonts w:asciiTheme="majorBidi" w:hAnsiTheme="majorBidi" w:hint="cs"/>
          <w:spacing w:val="-2"/>
          <w:sz w:val="28"/>
          <w:szCs w:val="28"/>
          <w:cs/>
        </w:rPr>
        <w:t xml:space="preserve">บาท </w:t>
      </w:r>
      <w:r w:rsidRPr="009A6758">
        <w:rPr>
          <w:rFonts w:asciiTheme="majorBidi" w:hAnsiTheme="majorBidi"/>
          <w:spacing w:val="-2"/>
          <w:sz w:val="28"/>
          <w:szCs w:val="28"/>
          <w:cs/>
        </w:rPr>
        <w:t>ที่ยังชำระไม่ครบ</w:t>
      </w:r>
      <w:r w:rsidRPr="009A6758">
        <w:rPr>
          <w:rFonts w:asciiTheme="majorBidi" w:hAnsiTheme="majorBidi"/>
          <w:sz w:val="28"/>
          <w:szCs w:val="28"/>
          <w:cs/>
        </w:rPr>
        <w:t>ให้เต็มมูลค่าหุ้นโดยสมัครใจ เป็นจำนวน</w:t>
      </w:r>
      <w:r w:rsidRPr="009A6758">
        <w:rPr>
          <w:rFonts w:asciiTheme="majorBidi" w:hAnsiTheme="majorBidi"/>
          <w:sz w:val="28"/>
          <w:szCs w:val="28"/>
        </w:rPr>
        <w:t xml:space="preserve"> 214.56 </w:t>
      </w:r>
      <w:r w:rsidRPr="009A6758">
        <w:rPr>
          <w:rFonts w:asciiTheme="majorBidi" w:hAnsiTheme="majorBidi"/>
          <w:sz w:val="28"/>
          <w:szCs w:val="28"/>
          <w:cs/>
        </w:rPr>
        <w:t>ล้านบาท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และบริษัทย่อยได้</w:t>
      </w:r>
      <w:r w:rsidRPr="009A6758">
        <w:rPr>
          <w:rFonts w:asciiTheme="majorBidi" w:hAnsiTheme="majorBidi"/>
          <w:sz w:val="28"/>
          <w:szCs w:val="28"/>
          <w:cs/>
        </w:rPr>
        <w:t>จดทะเบียนการลดทุนดังกล่าวกับกรมพัฒนาธุรกิจการค้ากระทรวงพาณิชย์</w:t>
      </w:r>
    </w:p>
    <w:p w14:paraId="64443E99" w14:textId="77777777" w:rsidR="007A1AD8" w:rsidRPr="009A6758" w:rsidRDefault="007A1AD8" w:rsidP="007A1AD8">
      <w:pPr>
        <w:spacing w:line="240" w:lineRule="auto"/>
        <w:ind w:left="547"/>
        <w:rPr>
          <w:rFonts w:asciiTheme="majorBidi" w:hAnsiTheme="majorBidi"/>
          <w:sz w:val="20"/>
          <w:szCs w:val="20"/>
        </w:rPr>
      </w:pPr>
    </w:p>
    <w:p w14:paraId="56419265" w14:textId="008CFB23" w:rsidR="00634942" w:rsidRPr="009A6758" w:rsidRDefault="00634942" w:rsidP="00634942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9A675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9A6758">
        <w:rPr>
          <w:rFonts w:asciiTheme="majorBidi" w:hAnsiTheme="majorBidi"/>
          <w:sz w:val="28"/>
          <w:szCs w:val="28"/>
        </w:rPr>
        <w:t xml:space="preserve">25 </w:t>
      </w:r>
      <w:r w:rsidRPr="009A6758">
        <w:rPr>
          <w:rFonts w:asciiTheme="majorBidi" w:hAnsiTheme="majorBidi" w:hint="cs"/>
          <w:sz w:val="28"/>
          <w:szCs w:val="28"/>
          <w:cs/>
        </w:rPr>
        <w:t>มีนาคม</w:t>
      </w:r>
      <w:r w:rsidRPr="009A6758">
        <w:rPr>
          <w:rFonts w:asciiTheme="majorBidi" w:hAnsiTheme="majorBidi"/>
          <w:sz w:val="28"/>
          <w:szCs w:val="28"/>
        </w:rPr>
        <w:t xml:space="preserve"> 2569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ที่ประชุมคณะกรรมการของบริษัทย่อยทางอ้อมแห่งหนึ่งได้มีมติอนุมัติให้จัดตั้งบริษัท </w:t>
      </w:r>
      <w:r w:rsidR="00D21F27" w:rsidRPr="009A6758">
        <w:rPr>
          <w:rFonts w:asciiTheme="majorBidi" w:hAnsiTheme="majorBidi"/>
          <w:sz w:val="28"/>
          <w:szCs w:val="28"/>
          <w:cs/>
        </w:rPr>
        <w:br/>
      </w:r>
      <w:r w:rsidRPr="009A6758">
        <w:rPr>
          <w:rFonts w:asciiTheme="majorBidi" w:hAnsiTheme="majorBidi" w:hint="cs"/>
          <w:sz w:val="28"/>
          <w:szCs w:val="28"/>
          <w:cs/>
        </w:rPr>
        <w:t xml:space="preserve">โซล่าร์ กรีน เอ็นเนอร์ยี่ </w:t>
      </w:r>
      <w:r w:rsidRPr="009A6758">
        <w:rPr>
          <w:rFonts w:asciiTheme="majorBidi" w:hAnsiTheme="majorBidi"/>
          <w:sz w:val="28"/>
          <w:szCs w:val="28"/>
        </w:rPr>
        <w:t xml:space="preserve">1 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="00D21F27" w:rsidRPr="009A6758">
        <w:rPr>
          <w:rFonts w:asciiTheme="majorBidi" w:hAnsiTheme="majorBidi" w:hint="cs"/>
          <w:sz w:val="28"/>
          <w:szCs w:val="28"/>
          <w:cs/>
        </w:rPr>
        <w:t xml:space="preserve">และบริษัท โซล่าร์ กรีน เอ็นเนอร์ยี่ </w:t>
      </w:r>
      <w:r w:rsidR="00D21F27" w:rsidRPr="009A6758">
        <w:rPr>
          <w:rFonts w:asciiTheme="majorBidi" w:hAnsiTheme="majorBidi"/>
          <w:sz w:val="28"/>
          <w:szCs w:val="28"/>
        </w:rPr>
        <w:t xml:space="preserve">2 </w:t>
      </w:r>
      <w:r w:rsidR="00D21F27" w:rsidRPr="009A6758">
        <w:rPr>
          <w:rFonts w:asciiTheme="majorBidi" w:hAnsiTheme="majorBidi" w:hint="cs"/>
          <w:sz w:val="28"/>
          <w:szCs w:val="28"/>
          <w:cs/>
        </w:rPr>
        <w:t xml:space="preserve">จำกัด </w:t>
      </w:r>
      <w:r w:rsidRPr="009A6758">
        <w:rPr>
          <w:rFonts w:asciiTheme="majorBidi" w:hAnsiTheme="majorBidi" w:hint="cs"/>
          <w:sz w:val="28"/>
          <w:szCs w:val="28"/>
          <w:cs/>
        </w:rPr>
        <w:t>โดยมีทุนจดทะเบียน</w:t>
      </w:r>
      <w:r w:rsidR="009109B4" w:rsidRPr="009A6758">
        <w:rPr>
          <w:rFonts w:asciiTheme="majorBidi" w:hAnsiTheme="majorBidi" w:hint="cs"/>
          <w:sz w:val="28"/>
          <w:szCs w:val="28"/>
          <w:cs/>
        </w:rPr>
        <w:t xml:space="preserve">บริษัทละ </w:t>
      </w:r>
      <w:r w:rsidRPr="009A6758">
        <w:rPr>
          <w:rFonts w:asciiTheme="majorBidi" w:hAnsiTheme="majorBidi"/>
          <w:sz w:val="28"/>
          <w:szCs w:val="28"/>
        </w:rPr>
        <w:t xml:space="preserve"> 60.00 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ล้านบาท </w:t>
      </w:r>
      <w:r w:rsidR="00D21F27" w:rsidRPr="009A6758">
        <w:rPr>
          <w:rFonts w:asciiTheme="majorBidi" w:hAnsiTheme="majorBidi"/>
          <w:sz w:val="28"/>
          <w:szCs w:val="28"/>
          <w:cs/>
        </w:rPr>
        <w:br/>
      </w:r>
      <w:r w:rsidRPr="009A6758">
        <w:rPr>
          <w:rFonts w:asciiTheme="majorBidi" w:hAnsiTheme="majorBidi" w:hint="cs"/>
          <w:sz w:val="28"/>
          <w:szCs w:val="28"/>
          <w:cs/>
        </w:rPr>
        <w:t xml:space="preserve">แบ่งออกเป็นหุ้นสามัญจำนวน </w:t>
      </w:r>
      <w:r w:rsidRPr="009A6758">
        <w:rPr>
          <w:rFonts w:asciiTheme="majorBidi" w:hAnsiTheme="majorBidi"/>
          <w:sz w:val="28"/>
          <w:szCs w:val="28"/>
        </w:rPr>
        <w:t xml:space="preserve">6.00 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ล้านหุ้น มูลค่าหุ้นละ </w:t>
      </w:r>
      <w:r w:rsidRPr="009A6758">
        <w:rPr>
          <w:rFonts w:asciiTheme="majorBidi" w:hAnsiTheme="majorBidi"/>
          <w:sz w:val="28"/>
          <w:szCs w:val="28"/>
        </w:rPr>
        <w:t xml:space="preserve">10.00 </w:t>
      </w:r>
      <w:r w:rsidRPr="009A6758">
        <w:rPr>
          <w:rFonts w:asciiTheme="majorBidi" w:hAnsiTheme="majorBidi" w:hint="cs"/>
          <w:sz w:val="28"/>
          <w:szCs w:val="28"/>
          <w:cs/>
        </w:rPr>
        <w:t>บาท</w:t>
      </w:r>
      <w:r w:rsidRPr="009A6758">
        <w:rPr>
          <w:rFonts w:asciiTheme="majorBidi" w:hAnsiTheme="majorBidi"/>
          <w:sz w:val="28"/>
          <w:szCs w:val="28"/>
        </w:rPr>
        <w:t xml:space="preserve"> </w:t>
      </w:r>
      <w:r w:rsidRPr="009A6758">
        <w:rPr>
          <w:rFonts w:asciiTheme="majorBidi" w:hAnsiTheme="majorBidi" w:hint="cs"/>
          <w:sz w:val="28"/>
          <w:szCs w:val="28"/>
          <w:cs/>
        </w:rPr>
        <w:t>บริษัทย่อยทางอ้อมถือหุ้นในบริษัทดังกล่าว</w:t>
      </w:r>
      <w:r w:rsidR="009109B4" w:rsidRPr="009A6758">
        <w:rPr>
          <w:rFonts w:asciiTheme="majorBidi" w:hAnsiTheme="majorBidi" w:hint="cs"/>
          <w:sz w:val="28"/>
          <w:szCs w:val="28"/>
          <w:cs/>
        </w:rPr>
        <w:t>แต่ละบริษัท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ร้อยละ </w:t>
      </w:r>
      <w:r w:rsidRPr="009A6758">
        <w:rPr>
          <w:rFonts w:asciiTheme="majorBidi" w:hAnsiTheme="majorBidi"/>
          <w:sz w:val="28"/>
          <w:szCs w:val="28"/>
        </w:rPr>
        <w:t xml:space="preserve">99.99 </w:t>
      </w:r>
      <w:r w:rsidRPr="009A6758">
        <w:rPr>
          <w:rFonts w:asciiTheme="majorBidi" w:hAnsiTheme="majorBidi" w:hint="cs"/>
          <w:sz w:val="28"/>
          <w:szCs w:val="28"/>
          <w:cs/>
        </w:rPr>
        <w:t>บ</w:t>
      </w:r>
      <w:r w:rsidRPr="009A6758">
        <w:rPr>
          <w:rFonts w:asciiTheme="majorBidi" w:hAnsiTheme="majorBidi"/>
          <w:sz w:val="28"/>
          <w:szCs w:val="28"/>
          <w:cs/>
        </w:rPr>
        <w:t>ริษัทที่จัดตั้งใหม่</w:t>
      </w:r>
      <w:r w:rsidRPr="009A6758">
        <w:rPr>
          <w:rFonts w:asciiTheme="majorBidi" w:hAnsiTheme="majorBidi" w:hint="cs"/>
          <w:sz w:val="28"/>
          <w:szCs w:val="28"/>
          <w:cs/>
        </w:rPr>
        <w:t>ได้จดทะเบียนจัดตั้งบริษัทกับ</w:t>
      </w:r>
      <w:r w:rsidRPr="009A6758">
        <w:rPr>
          <w:rFonts w:asciiTheme="majorBidi" w:hAnsiTheme="majorBidi"/>
          <w:sz w:val="28"/>
          <w:szCs w:val="28"/>
          <w:cs/>
        </w:rPr>
        <w:t>กรมพัฒนาธุรกิจการค้ากระทรวงพาณิชย์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เมื่อวันที่ </w:t>
      </w:r>
      <w:r w:rsidRPr="009A6758">
        <w:rPr>
          <w:rFonts w:asciiTheme="majorBidi" w:hAnsiTheme="majorBidi"/>
          <w:sz w:val="28"/>
          <w:szCs w:val="28"/>
        </w:rPr>
        <w:t xml:space="preserve">30 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มีนาคม </w:t>
      </w:r>
      <w:r w:rsidRPr="009A6758">
        <w:rPr>
          <w:rFonts w:asciiTheme="majorBidi" w:hAnsiTheme="majorBidi"/>
          <w:sz w:val="28"/>
          <w:szCs w:val="28"/>
        </w:rPr>
        <w:t>2569</w:t>
      </w:r>
      <w:r w:rsidR="00D21F27" w:rsidRPr="009A6758">
        <w:rPr>
          <w:rFonts w:asciiTheme="majorBidi" w:hAnsiTheme="majorBidi" w:hint="cs"/>
          <w:sz w:val="28"/>
          <w:szCs w:val="28"/>
          <w:cs/>
        </w:rPr>
        <w:t xml:space="preserve"> และ </w:t>
      </w:r>
      <w:r w:rsidR="00D21F27" w:rsidRPr="009A6758">
        <w:rPr>
          <w:rFonts w:asciiTheme="majorBidi" w:hAnsiTheme="majorBidi"/>
          <w:sz w:val="28"/>
          <w:szCs w:val="28"/>
        </w:rPr>
        <w:t xml:space="preserve">20 </w:t>
      </w:r>
      <w:r w:rsidR="00D21F27" w:rsidRPr="009A6758">
        <w:rPr>
          <w:rFonts w:asciiTheme="majorBidi" w:hAnsiTheme="majorBidi" w:hint="cs"/>
          <w:sz w:val="28"/>
          <w:szCs w:val="28"/>
          <w:cs/>
        </w:rPr>
        <w:t xml:space="preserve">พฤษภาคม </w:t>
      </w:r>
      <w:r w:rsidR="00D21F27" w:rsidRPr="009A6758">
        <w:rPr>
          <w:rFonts w:asciiTheme="majorBidi" w:hAnsiTheme="majorBidi"/>
          <w:sz w:val="28"/>
          <w:szCs w:val="28"/>
        </w:rPr>
        <w:t>2569</w:t>
      </w:r>
      <w:r w:rsidR="009109B4" w:rsidRPr="009A6758">
        <w:rPr>
          <w:rFonts w:asciiTheme="majorBidi" w:hAnsiTheme="majorBidi" w:hint="cs"/>
          <w:sz w:val="28"/>
          <w:szCs w:val="28"/>
          <w:cs/>
        </w:rPr>
        <w:t xml:space="preserve"> ตามลำดับ</w:t>
      </w:r>
    </w:p>
    <w:p w14:paraId="70C57532" w14:textId="77777777" w:rsidR="00634942" w:rsidRPr="009A6758" w:rsidRDefault="00634942" w:rsidP="00634942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</w:p>
    <w:p w14:paraId="659E173E" w14:textId="53D7DF70" w:rsidR="007A1AD8" w:rsidRPr="009A6758" w:rsidRDefault="007A1AD8" w:rsidP="00115225">
      <w:pPr>
        <w:spacing w:line="240" w:lineRule="auto"/>
        <w:ind w:firstLine="547"/>
        <w:rPr>
          <w:rFonts w:asciiTheme="majorBidi" w:hAnsiTheme="majorBidi"/>
          <w:b/>
          <w:bCs/>
          <w:i/>
          <w:iCs/>
          <w:sz w:val="28"/>
          <w:szCs w:val="28"/>
          <w:cs/>
        </w:rPr>
      </w:pPr>
      <w:r w:rsidRPr="009A6758">
        <w:rPr>
          <w:rFonts w:asciiTheme="majorBidi" w:hAnsiTheme="majorBidi" w:hint="cs"/>
          <w:b/>
          <w:bCs/>
          <w:i/>
          <w:iCs/>
          <w:sz w:val="28"/>
          <w:szCs w:val="28"/>
          <w:cs/>
        </w:rPr>
        <w:t>เงินลงทุนในบริษัทร่วม</w:t>
      </w:r>
    </w:p>
    <w:p w14:paraId="7CEEA067" w14:textId="77777777" w:rsidR="007A1AD8" w:rsidRPr="009A6758" w:rsidRDefault="007A1AD8" w:rsidP="007A1AD8">
      <w:pPr>
        <w:spacing w:line="240" w:lineRule="auto"/>
        <w:rPr>
          <w:rFonts w:asciiTheme="majorBidi" w:hAnsiTheme="majorBidi"/>
          <w:sz w:val="20"/>
          <w:szCs w:val="20"/>
        </w:rPr>
      </w:pPr>
    </w:p>
    <w:p w14:paraId="698C8B6C" w14:textId="77777777" w:rsidR="007A1AD8" w:rsidRPr="009A6758" w:rsidRDefault="007A1AD8" w:rsidP="007A1AD8">
      <w:pPr>
        <w:spacing w:line="240" w:lineRule="auto"/>
        <w:ind w:left="547"/>
        <w:rPr>
          <w:rFonts w:asciiTheme="majorBidi" w:hAnsiTheme="majorBidi"/>
          <w:sz w:val="28"/>
          <w:szCs w:val="28"/>
        </w:rPr>
      </w:pPr>
      <w:r w:rsidRPr="009A675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9A6758">
        <w:rPr>
          <w:rFonts w:asciiTheme="majorBidi" w:hAnsiTheme="majorBidi"/>
          <w:sz w:val="28"/>
          <w:szCs w:val="28"/>
        </w:rPr>
        <w:t xml:space="preserve">21 </w:t>
      </w:r>
      <w:r w:rsidRPr="009A6758">
        <w:rPr>
          <w:rFonts w:asciiTheme="majorBidi" w:hAnsiTheme="majorBidi"/>
          <w:sz w:val="28"/>
          <w:szCs w:val="28"/>
          <w:cs/>
        </w:rPr>
        <w:t xml:space="preserve">ตุลาคม </w:t>
      </w:r>
      <w:r w:rsidRPr="009A6758">
        <w:rPr>
          <w:rFonts w:asciiTheme="majorBidi" w:hAnsiTheme="majorBidi"/>
          <w:sz w:val="28"/>
          <w:szCs w:val="28"/>
        </w:rPr>
        <w:t>2568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sz w:val="28"/>
          <w:szCs w:val="28"/>
          <w:cs/>
        </w:rPr>
        <w:t>บริษัท</w:t>
      </w:r>
      <w:r w:rsidRPr="009A6758">
        <w:rPr>
          <w:rFonts w:asciiTheme="majorBidi" w:hAnsiTheme="majorBidi" w:hint="cs"/>
          <w:sz w:val="28"/>
          <w:szCs w:val="28"/>
          <w:cs/>
        </w:rPr>
        <w:t>ร่วมทางอ้อมแห่งหนึ่งได้</w:t>
      </w:r>
      <w:r w:rsidRPr="009A6758">
        <w:rPr>
          <w:rFonts w:asciiTheme="majorBidi" w:hAnsiTheme="majorBidi"/>
          <w:sz w:val="28"/>
          <w:szCs w:val="28"/>
          <w:cs/>
        </w:rPr>
        <w:t>ลดทุนจดทะเบียนของบริษัท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จำนวน </w:t>
      </w:r>
      <w:r w:rsidRPr="009A6758">
        <w:rPr>
          <w:rFonts w:asciiTheme="majorBidi" w:hAnsiTheme="majorBidi"/>
          <w:sz w:val="28"/>
          <w:szCs w:val="28"/>
        </w:rPr>
        <w:t xml:space="preserve">2.94 </w:t>
      </w:r>
      <w:r w:rsidRPr="009A6758">
        <w:rPr>
          <w:rFonts w:asciiTheme="majorBidi" w:hAnsiTheme="majorBidi" w:hint="cs"/>
          <w:sz w:val="28"/>
          <w:szCs w:val="28"/>
          <w:cs/>
        </w:rPr>
        <w:t>ล้านหุ้น เฉพาะหุ้นที่</w:t>
      </w:r>
      <w:r w:rsidRPr="009A6758">
        <w:rPr>
          <w:rFonts w:asciiTheme="majorBidi" w:hAnsiTheme="majorBidi"/>
          <w:sz w:val="28"/>
          <w:szCs w:val="28"/>
          <w:cs/>
        </w:rPr>
        <w:t>เรียกชำระแล้วหุ้นละ</w:t>
      </w:r>
      <w:r w:rsidRPr="009A6758">
        <w:rPr>
          <w:rFonts w:asciiTheme="majorBidi" w:hAnsiTheme="majorBidi"/>
          <w:sz w:val="28"/>
          <w:szCs w:val="28"/>
        </w:rPr>
        <w:t xml:space="preserve"> 100.00 </w:t>
      </w:r>
      <w:r w:rsidRPr="009A6758">
        <w:rPr>
          <w:rFonts w:asciiTheme="majorBidi" w:hAnsiTheme="majorBidi"/>
          <w:sz w:val="28"/>
          <w:szCs w:val="28"/>
          <w:cs/>
        </w:rPr>
        <w:t xml:space="preserve">บาท </w:t>
      </w:r>
      <w:r w:rsidRPr="009A6758">
        <w:rPr>
          <w:rFonts w:asciiTheme="majorBidi" w:hAnsiTheme="majorBidi" w:hint="cs"/>
          <w:sz w:val="28"/>
          <w:szCs w:val="28"/>
          <w:cs/>
        </w:rPr>
        <w:t>เป็นจำนวนเงิน</w:t>
      </w:r>
      <w:r w:rsidRPr="009A6758">
        <w:rPr>
          <w:rFonts w:asciiTheme="majorBidi" w:hAnsiTheme="majorBidi"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sz w:val="28"/>
          <w:szCs w:val="28"/>
        </w:rPr>
        <w:t xml:space="preserve">294.30 </w:t>
      </w:r>
      <w:r w:rsidRPr="009A6758">
        <w:rPr>
          <w:rFonts w:asciiTheme="majorBidi" w:hAnsiTheme="majorBidi"/>
          <w:sz w:val="28"/>
          <w:szCs w:val="28"/>
          <w:cs/>
        </w:rPr>
        <w:t>ล้านบาท</w:t>
      </w:r>
      <w:r w:rsidRPr="009A6758">
        <w:rPr>
          <w:rFonts w:asciiTheme="majorBidi" w:hAnsiTheme="majorBidi"/>
          <w:sz w:val="28"/>
          <w:szCs w:val="28"/>
        </w:rPr>
        <w:t xml:space="preserve"> </w:t>
      </w:r>
      <w:r w:rsidRPr="009A6758">
        <w:rPr>
          <w:rFonts w:asciiTheme="majorBidi" w:hAnsiTheme="majorBidi"/>
          <w:sz w:val="28"/>
          <w:szCs w:val="28"/>
          <w:cs/>
        </w:rPr>
        <w:t xml:space="preserve">ภายหลังการลดทุนบริษัทร่วมจะมีทุนจดทะเบียน </w:t>
      </w:r>
      <w:r w:rsidRPr="009A6758">
        <w:rPr>
          <w:rFonts w:asciiTheme="majorBidi" w:hAnsiTheme="majorBidi"/>
          <w:sz w:val="28"/>
          <w:szCs w:val="28"/>
        </w:rPr>
        <w:t xml:space="preserve">98.10 </w:t>
      </w:r>
      <w:r w:rsidRPr="009A6758">
        <w:rPr>
          <w:rFonts w:asciiTheme="majorBidi" w:hAnsiTheme="majorBidi"/>
          <w:sz w:val="28"/>
          <w:szCs w:val="28"/>
          <w:cs/>
        </w:rPr>
        <w:t>ล้านบาท</w:t>
      </w:r>
      <w:r w:rsidRPr="009A6758">
        <w:rPr>
          <w:rFonts w:asciiTheme="majorBidi" w:hAnsiTheme="majorBidi"/>
          <w:sz w:val="28"/>
          <w:szCs w:val="28"/>
        </w:rPr>
        <w:t xml:space="preserve"> </w:t>
      </w:r>
      <w:r w:rsidRPr="009A6758">
        <w:rPr>
          <w:rFonts w:asciiTheme="majorBidi" w:hAnsiTheme="majorBidi"/>
          <w:sz w:val="28"/>
          <w:szCs w:val="28"/>
          <w:cs/>
        </w:rPr>
        <w:t xml:space="preserve">แบ่งออกเป็นหุ้นสามัญจำนวน </w:t>
      </w:r>
      <w:r w:rsidRPr="009A6758">
        <w:rPr>
          <w:rFonts w:asciiTheme="majorBidi" w:hAnsiTheme="majorBidi"/>
          <w:sz w:val="28"/>
          <w:szCs w:val="28"/>
        </w:rPr>
        <w:t xml:space="preserve">0.98 </w:t>
      </w:r>
      <w:r w:rsidRPr="009A6758">
        <w:rPr>
          <w:rFonts w:asciiTheme="majorBidi" w:hAnsiTheme="majorBidi"/>
          <w:sz w:val="28"/>
          <w:szCs w:val="28"/>
          <w:cs/>
        </w:rPr>
        <w:t xml:space="preserve">ล้านหุ้น มูลค่าหุ้นละ </w:t>
      </w:r>
      <w:r w:rsidRPr="009A6758">
        <w:rPr>
          <w:rFonts w:asciiTheme="majorBidi" w:hAnsiTheme="majorBidi"/>
          <w:sz w:val="28"/>
          <w:szCs w:val="28"/>
        </w:rPr>
        <w:t xml:space="preserve">100.00 </w:t>
      </w:r>
      <w:r w:rsidRPr="009A6758">
        <w:rPr>
          <w:rFonts w:asciiTheme="majorBidi" w:hAnsiTheme="majorBidi"/>
          <w:sz w:val="28"/>
          <w:szCs w:val="28"/>
          <w:cs/>
        </w:rPr>
        <w:t xml:space="preserve">บาท เรียกชำระเต็มมูลค่าแล้ว </w:t>
      </w:r>
      <w:r w:rsidRPr="009A6758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Pr="009A6758">
        <w:rPr>
          <w:rFonts w:asciiTheme="majorBidi" w:hAnsiTheme="majorBidi" w:hint="cs"/>
          <w:spacing w:val="-2"/>
          <w:sz w:val="28"/>
          <w:szCs w:val="28"/>
          <w:cs/>
        </w:rPr>
        <w:t>ร่วม</w:t>
      </w:r>
      <w:r w:rsidRPr="009A6758">
        <w:rPr>
          <w:rFonts w:asciiTheme="majorBidi" w:hAnsiTheme="majorBidi"/>
          <w:spacing w:val="-2"/>
          <w:sz w:val="28"/>
          <w:szCs w:val="28"/>
          <w:cs/>
        </w:rPr>
        <w:t xml:space="preserve">ได้จดทะเบียนการลดทุนดังกล่าวกับกรมพัฒนาธุรกิจการค้ากระทรวงพาณิชย์ เมื่อวันที่ </w:t>
      </w:r>
      <w:r w:rsidRPr="009A6758">
        <w:rPr>
          <w:rFonts w:asciiTheme="majorBidi" w:hAnsiTheme="majorBidi"/>
          <w:spacing w:val="-2"/>
          <w:sz w:val="28"/>
          <w:szCs w:val="28"/>
        </w:rPr>
        <w:t xml:space="preserve">9 </w:t>
      </w:r>
      <w:r w:rsidRPr="009A6758">
        <w:rPr>
          <w:rFonts w:asciiTheme="majorBidi" w:hAnsiTheme="majorBidi"/>
          <w:spacing w:val="-2"/>
          <w:sz w:val="28"/>
          <w:szCs w:val="28"/>
          <w:cs/>
        </w:rPr>
        <w:t xml:space="preserve">ธันวาคม </w:t>
      </w:r>
      <w:r w:rsidRPr="009A6758">
        <w:rPr>
          <w:rFonts w:asciiTheme="majorBidi" w:hAnsiTheme="majorBidi"/>
          <w:spacing w:val="-2"/>
          <w:sz w:val="28"/>
          <w:szCs w:val="28"/>
        </w:rPr>
        <w:t>2568</w:t>
      </w:r>
    </w:p>
    <w:p w14:paraId="4FCD9FC0" w14:textId="77777777" w:rsidR="007A1AD8" w:rsidRPr="009A6758" w:rsidRDefault="007A1AD8" w:rsidP="007A1AD8">
      <w:pPr>
        <w:ind w:left="549" w:right="-25"/>
        <w:rPr>
          <w:rFonts w:ascii="Angsana New" w:hAnsi="Angsana New"/>
          <w:sz w:val="20"/>
          <w:szCs w:val="20"/>
        </w:rPr>
      </w:pPr>
    </w:p>
    <w:p w14:paraId="1E7669B6" w14:textId="366863BF" w:rsidR="007A1AD8" w:rsidRPr="009A6758" w:rsidRDefault="007A1AD8" w:rsidP="007A1AD8">
      <w:pPr>
        <w:ind w:left="549" w:right="-25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 w:hint="cs"/>
          <w:sz w:val="28"/>
          <w:szCs w:val="28"/>
          <w:cs/>
        </w:rPr>
        <w:t>กลุ่มบริษัทไม่ได้รับรู้ส่วนแบ่งขาดทุนของเงินลงทุนในบริษัทร่วมแห่งหนึ่ง</w:t>
      </w:r>
      <w:r w:rsidRPr="009A6758">
        <w:rPr>
          <w:rFonts w:ascii="Angsana New" w:hAnsi="Angsana New"/>
          <w:sz w:val="28"/>
          <w:szCs w:val="28"/>
          <w:cs/>
        </w:rPr>
        <w:t xml:space="preserve"> </w:t>
      </w:r>
      <w:r w:rsidRPr="009A6758">
        <w:rPr>
          <w:rFonts w:ascii="Angsana New" w:hAnsi="Angsana New" w:hint="cs"/>
          <w:sz w:val="28"/>
          <w:szCs w:val="28"/>
          <w:cs/>
        </w:rPr>
        <w:t>สำหรับส่วนแบ่งในผลขาดทุนที่เกินกว่ามูลค่าเงินลงทุนของกลุ่มบริษัทในบริษัทนั้น</w:t>
      </w:r>
      <w:r w:rsidRPr="009A6758">
        <w:rPr>
          <w:rFonts w:ascii="Angsana New" w:hAnsi="Angsana New"/>
          <w:sz w:val="28"/>
          <w:szCs w:val="28"/>
          <w:cs/>
        </w:rPr>
        <w:t xml:space="preserve"> ณ วันที่ </w:t>
      </w:r>
      <w:r w:rsidRPr="009A6758">
        <w:rPr>
          <w:rFonts w:ascii="Angsana New" w:hAnsi="Angsana New"/>
          <w:sz w:val="28"/>
          <w:szCs w:val="28"/>
        </w:rPr>
        <w:t>30</w:t>
      </w:r>
      <w:r w:rsidRPr="009A6758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9A6758">
        <w:rPr>
          <w:rFonts w:ascii="Angsana New" w:hAnsi="Angsana New"/>
          <w:sz w:val="28"/>
          <w:szCs w:val="28"/>
        </w:rPr>
        <w:t xml:space="preserve">2569 </w:t>
      </w:r>
      <w:r w:rsidRPr="009A6758">
        <w:rPr>
          <w:rFonts w:ascii="Angsana New" w:hAnsi="Angsana New" w:hint="cs"/>
          <w:sz w:val="28"/>
          <w:szCs w:val="28"/>
          <w:cs/>
        </w:rPr>
        <w:t>กลุ่มบริษัทยังมีส่วนแบ่งผลขาดทุนสะสมที่ยังไม่รับรู้จำนวน</w:t>
      </w:r>
      <w:r w:rsidR="007970F8" w:rsidRPr="009A6758">
        <w:rPr>
          <w:rFonts w:ascii="Angsana New" w:hAnsi="Angsana New"/>
          <w:sz w:val="28"/>
          <w:szCs w:val="28"/>
        </w:rPr>
        <w:t xml:space="preserve"> 38.82</w:t>
      </w:r>
      <w:r w:rsidRPr="009A6758">
        <w:rPr>
          <w:rFonts w:ascii="Angsana New" w:hAnsi="Angsana New"/>
          <w:sz w:val="28"/>
          <w:szCs w:val="28"/>
        </w:rPr>
        <w:t xml:space="preserve"> </w:t>
      </w:r>
      <w:r w:rsidRPr="009A6758">
        <w:rPr>
          <w:rFonts w:ascii="Angsana New" w:hAnsi="Angsana New" w:hint="cs"/>
          <w:sz w:val="28"/>
          <w:szCs w:val="28"/>
          <w:cs/>
        </w:rPr>
        <w:t>ล้านบาท</w:t>
      </w:r>
      <w:r w:rsidRPr="009A6758">
        <w:rPr>
          <w:rFonts w:ascii="Angsana New" w:hAnsi="Angsana New"/>
          <w:sz w:val="28"/>
          <w:szCs w:val="28"/>
        </w:rPr>
        <w:t xml:space="preserve"> </w:t>
      </w:r>
      <w:r w:rsidRPr="009A6758">
        <w:rPr>
          <w:rFonts w:ascii="Angsana New" w:hAnsi="Angsana New"/>
          <w:i/>
          <w:iCs/>
          <w:sz w:val="28"/>
          <w:szCs w:val="28"/>
          <w:cs/>
        </w:rPr>
        <w:t>(</w:t>
      </w:r>
      <w:r w:rsidRPr="009A6758">
        <w:rPr>
          <w:rFonts w:ascii="Angsana New" w:hAnsi="Angsana New"/>
          <w:i/>
          <w:iCs/>
          <w:sz w:val="28"/>
          <w:szCs w:val="28"/>
        </w:rPr>
        <w:t xml:space="preserve">30 </w:t>
      </w:r>
      <w:r w:rsidRPr="009A6758">
        <w:rPr>
          <w:rFonts w:ascii="Angsana New" w:hAnsi="Angsana New"/>
          <w:i/>
          <w:iCs/>
          <w:sz w:val="28"/>
          <w:szCs w:val="28"/>
          <w:cs/>
        </w:rPr>
        <w:t xml:space="preserve">กันยายน </w:t>
      </w:r>
      <w:r w:rsidRPr="009A6758">
        <w:rPr>
          <w:rFonts w:ascii="Angsana New" w:hAnsi="Angsana New"/>
          <w:i/>
          <w:iCs/>
          <w:sz w:val="28"/>
          <w:szCs w:val="28"/>
        </w:rPr>
        <w:t xml:space="preserve">2568: </w:t>
      </w:r>
      <w:r w:rsidRPr="009A6758">
        <w:rPr>
          <w:rFonts w:ascii="Angsana New" w:hAnsi="Angsana New"/>
          <w:i/>
          <w:iCs/>
          <w:sz w:val="28"/>
          <w:szCs w:val="28"/>
          <w:lang w:val="en-GB"/>
        </w:rPr>
        <w:t>37.39</w:t>
      </w:r>
      <w:r w:rsidRPr="009A6758">
        <w:rPr>
          <w:rFonts w:ascii="Angsana New" w:hAnsi="Angsana New" w:hint="cs"/>
          <w:i/>
          <w:iCs/>
          <w:sz w:val="28"/>
          <w:szCs w:val="28"/>
          <w:cs/>
          <w:lang w:val="en-GB"/>
        </w:rPr>
        <w:t xml:space="preserve"> </w:t>
      </w:r>
      <w:r w:rsidRPr="009A6758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9A6758">
        <w:rPr>
          <w:rFonts w:ascii="Angsana New" w:hAnsi="Angsana New"/>
          <w:sz w:val="28"/>
          <w:szCs w:val="28"/>
        </w:rPr>
        <w:t xml:space="preserve"> </w:t>
      </w:r>
      <w:r w:rsidRPr="009A6758">
        <w:rPr>
          <w:rFonts w:ascii="Angsana New" w:hAnsi="Angsana New" w:hint="cs"/>
          <w:sz w:val="28"/>
          <w:szCs w:val="28"/>
          <w:cs/>
        </w:rPr>
        <w:t>กลุ่มบริษัทไม่มีภาระหนี้สินที่เกี่ยวเนื่องกับผลขาดทุนเหล่านี้</w:t>
      </w:r>
    </w:p>
    <w:p w14:paraId="3FC2203E" w14:textId="77777777" w:rsidR="007A1AD8" w:rsidRPr="009A6758" w:rsidRDefault="007A1AD8" w:rsidP="007A1AD8">
      <w:pPr>
        <w:tabs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155BBC0C" w14:textId="77777777" w:rsidR="007A1AD8" w:rsidRPr="009A6758" w:rsidRDefault="007A1AD8" w:rsidP="007A1AD8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9A6758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7B49E3CF" w14:textId="77777777" w:rsidR="007A1AD8" w:rsidRPr="009A6758" w:rsidRDefault="007A1AD8" w:rsidP="007A1AD8">
      <w:pPr>
        <w:spacing w:line="240" w:lineRule="auto"/>
        <w:ind w:left="547"/>
        <w:rPr>
          <w:rFonts w:asciiTheme="majorBidi" w:hAnsiTheme="majorBidi"/>
          <w:spacing w:val="-8"/>
        </w:rPr>
      </w:pPr>
    </w:p>
    <w:p w14:paraId="28ADA8A3" w14:textId="22F776B6" w:rsidR="005020AF" w:rsidRPr="009A6758" w:rsidRDefault="007A1AD8" w:rsidP="007A1AD8">
      <w:pPr>
        <w:spacing w:line="240" w:lineRule="auto"/>
        <w:ind w:left="547"/>
        <w:rPr>
          <w:rFonts w:asciiTheme="majorBidi" w:hAnsiTheme="majorBidi"/>
          <w:spacing w:val="-8"/>
          <w:sz w:val="28"/>
          <w:szCs w:val="28"/>
        </w:rPr>
      </w:pPr>
      <w:r w:rsidRPr="009A6758">
        <w:rPr>
          <w:rFonts w:asciiTheme="majorBidi" w:hAnsiTheme="majorBidi" w:hint="cs"/>
          <w:spacing w:val="-8"/>
          <w:sz w:val="28"/>
          <w:szCs w:val="28"/>
          <w:cs/>
        </w:rPr>
        <w:t xml:space="preserve">ณ วันที่ </w:t>
      </w:r>
      <w:r w:rsidRPr="009A6758">
        <w:rPr>
          <w:rFonts w:ascii="Angsana New" w:hAnsi="Angsana New"/>
          <w:sz w:val="28"/>
          <w:szCs w:val="28"/>
        </w:rPr>
        <w:t>30</w:t>
      </w:r>
      <w:r w:rsidRPr="009A6758">
        <w:rPr>
          <w:rFonts w:ascii="Angsana New" w:hAnsi="Angsana New" w:hint="cs"/>
          <w:sz w:val="28"/>
          <w:szCs w:val="28"/>
          <w:cs/>
        </w:rPr>
        <w:t xml:space="preserve"> มิถุนายน </w:t>
      </w:r>
      <w:r w:rsidRPr="009A6758">
        <w:rPr>
          <w:rFonts w:ascii="Angsana New" w:hAnsi="Angsana New"/>
          <w:spacing w:val="-8"/>
          <w:sz w:val="28"/>
          <w:szCs w:val="28"/>
        </w:rPr>
        <w:t>2569</w:t>
      </w:r>
      <w:r w:rsidRPr="009A6758">
        <w:rPr>
          <w:rFonts w:asciiTheme="majorBidi" w:hAnsiTheme="majorBidi" w:hint="cs"/>
          <w:spacing w:val="-8"/>
          <w:sz w:val="28"/>
          <w:szCs w:val="28"/>
          <w:cs/>
        </w:rPr>
        <w:t xml:space="preserve"> กลุ่มบริษัทได้นำหุ้นสามัญของบริษัทย่อยทางอ้อม ใช้เป็นหลักประกันเงินกู้ยืมระยะยาวกับ</w:t>
      </w:r>
      <w:r w:rsidR="00CA4916" w:rsidRPr="009A6758">
        <w:rPr>
          <w:rFonts w:asciiTheme="majorBidi" w:hAnsiTheme="majorBidi"/>
          <w:spacing w:val="-8"/>
          <w:sz w:val="28"/>
          <w:szCs w:val="28"/>
          <w:cs/>
        </w:rPr>
        <w:br/>
      </w:r>
      <w:r w:rsidRPr="009A6758">
        <w:rPr>
          <w:rFonts w:asciiTheme="majorBidi" w:hAnsiTheme="majorBidi" w:hint="cs"/>
          <w:spacing w:val="-8"/>
          <w:sz w:val="28"/>
          <w:szCs w:val="28"/>
          <w:cs/>
        </w:rPr>
        <w:t>สถาบันการเงิน</w:t>
      </w:r>
    </w:p>
    <w:p w14:paraId="38F0F30F" w14:textId="77777777" w:rsidR="007A1AD8" w:rsidRPr="009A6758" w:rsidRDefault="007A1AD8" w:rsidP="007A1AD8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9A6758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ที่ดิน อาคารและอุปกรณ์</w:t>
      </w:r>
    </w:p>
    <w:p w14:paraId="0EA96769" w14:textId="77777777" w:rsidR="007A1AD8" w:rsidRPr="009A6758" w:rsidRDefault="007A1AD8" w:rsidP="007A1AD8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2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220"/>
        <w:gridCol w:w="1890"/>
        <w:gridCol w:w="180"/>
        <w:gridCol w:w="1961"/>
      </w:tblGrid>
      <w:tr w:rsidR="007A1AD8" w:rsidRPr="009A6758" w14:paraId="6D1F45A0" w14:textId="77777777" w:rsidTr="004106CA">
        <w:trPr>
          <w:cantSplit/>
          <w:tblHeader/>
        </w:trPr>
        <w:tc>
          <w:tcPr>
            <w:tcW w:w="5220" w:type="dxa"/>
            <w:vAlign w:val="bottom"/>
          </w:tcPr>
          <w:p w14:paraId="13F0DC46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9A67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เก้า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9A67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890" w:type="dxa"/>
            <w:vAlign w:val="bottom"/>
          </w:tcPr>
          <w:p w14:paraId="1A3F1497" w14:textId="77777777" w:rsidR="007A1AD8" w:rsidRPr="009A6758" w:rsidRDefault="007A1AD8" w:rsidP="004106CA">
            <w:pPr>
              <w:spacing w:line="240" w:lineRule="auto"/>
              <w:ind w:left="-58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9A67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0105B050" w14:textId="77777777" w:rsidR="007A1AD8" w:rsidRPr="009A6758" w:rsidRDefault="007A1AD8" w:rsidP="004106CA">
            <w:pPr>
              <w:pStyle w:val="acctmergecolhdg"/>
              <w:spacing w:line="240" w:lineRule="auto"/>
              <w:rPr>
                <w:rFonts w:ascii="Angsana New" w:hAnsi="Angsana New"/>
                <w:b w:val="0"/>
                <w:sz w:val="28"/>
                <w:szCs w:val="28"/>
              </w:rPr>
            </w:pPr>
          </w:p>
        </w:tc>
        <w:tc>
          <w:tcPr>
            <w:tcW w:w="1961" w:type="dxa"/>
            <w:vAlign w:val="bottom"/>
          </w:tcPr>
          <w:p w14:paraId="52499D2A" w14:textId="77777777" w:rsidR="007A1AD8" w:rsidRPr="009A6758" w:rsidRDefault="007A1AD8" w:rsidP="004106CA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A1AD8" w:rsidRPr="009A6758" w14:paraId="721A32E5" w14:textId="77777777" w:rsidTr="004106CA">
        <w:trPr>
          <w:cantSplit/>
        </w:trPr>
        <w:tc>
          <w:tcPr>
            <w:tcW w:w="5220" w:type="dxa"/>
          </w:tcPr>
          <w:p w14:paraId="63BEE99C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31" w:type="dxa"/>
            <w:gridSpan w:val="3"/>
          </w:tcPr>
          <w:p w14:paraId="2E14E176" w14:textId="77777777" w:rsidR="007A1AD8" w:rsidRPr="009A6758" w:rsidRDefault="007A1AD8" w:rsidP="004106CA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7A1AD8" w:rsidRPr="009A6758" w14:paraId="16348A27" w14:textId="77777777" w:rsidTr="004106CA">
        <w:trPr>
          <w:cantSplit/>
        </w:trPr>
        <w:tc>
          <w:tcPr>
            <w:tcW w:w="5220" w:type="dxa"/>
          </w:tcPr>
          <w:p w14:paraId="721F82E2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ราคาทุน</w:t>
            </w:r>
          </w:p>
        </w:tc>
        <w:tc>
          <w:tcPr>
            <w:tcW w:w="1890" w:type="dxa"/>
          </w:tcPr>
          <w:p w14:paraId="3DED1682" w14:textId="41B7535D" w:rsidR="007A1AD8" w:rsidRPr="009A6758" w:rsidRDefault="00FA43BA" w:rsidP="004106CA">
            <w:pPr>
              <w:tabs>
                <w:tab w:val="decimal" w:pos="1094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</w:rPr>
              <w:t>255.2</w:t>
            </w:r>
            <w:r w:rsidR="00A27343" w:rsidRPr="009A675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14:paraId="4B853D30" w14:textId="77777777" w:rsidR="007A1AD8" w:rsidRPr="009A6758" w:rsidRDefault="007A1AD8" w:rsidP="004106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1" w:type="dxa"/>
          </w:tcPr>
          <w:p w14:paraId="51892A9C" w14:textId="3CFFE829" w:rsidR="007A1AD8" w:rsidRPr="009A6758" w:rsidRDefault="003F4978" w:rsidP="004106CA">
            <w:pPr>
              <w:tabs>
                <w:tab w:val="decimal" w:pos="966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1.42</w:t>
            </w:r>
          </w:p>
        </w:tc>
      </w:tr>
      <w:tr w:rsidR="007A1AD8" w:rsidRPr="009A6758" w14:paraId="42676925" w14:textId="77777777" w:rsidTr="004106CA">
        <w:trPr>
          <w:cantSplit/>
        </w:trPr>
        <w:tc>
          <w:tcPr>
            <w:tcW w:w="5220" w:type="dxa"/>
          </w:tcPr>
          <w:p w14:paraId="78A4A7B9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/>
                <w:sz w:val="28"/>
                <w:szCs w:val="28"/>
                <w:cs/>
              </w:rPr>
              <w:t>สินทรัพย์สิทธิการใช้ - ราคาทุน</w:t>
            </w:r>
          </w:p>
        </w:tc>
        <w:tc>
          <w:tcPr>
            <w:tcW w:w="1890" w:type="dxa"/>
          </w:tcPr>
          <w:p w14:paraId="5FC34ED4" w14:textId="186619EF" w:rsidR="007A1AD8" w:rsidRPr="009A6758" w:rsidRDefault="00FA43BA" w:rsidP="004106CA">
            <w:pPr>
              <w:tabs>
                <w:tab w:val="decimal" w:pos="1094"/>
              </w:tabs>
              <w:spacing w:line="240" w:lineRule="auto"/>
              <w:ind w:right="-104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</w:rPr>
              <w:t>30.68</w:t>
            </w:r>
          </w:p>
        </w:tc>
        <w:tc>
          <w:tcPr>
            <w:tcW w:w="180" w:type="dxa"/>
          </w:tcPr>
          <w:p w14:paraId="62B40723" w14:textId="77777777" w:rsidR="007A1AD8" w:rsidRPr="009A6758" w:rsidRDefault="007A1AD8" w:rsidP="004106C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61" w:type="dxa"/>
          </w:tcPr>
          <w:p w14:paraId="2F82A7AD" w14:textId="5FA34706" w:rsidR="007A1AD8" w:rsidRPr="009A6758" w:rsidRDefault="003F4978" w:rsidP="004106CA">
            <w:pPr>
              <w:tabs>
                <w:tab w:val="decimal" w:pos="966"/>
              </w:tabs>
              <w:spacing w:line="240" w:lineRule="auto"/>
              <w:ind w:left="-90" w:right="-104" w:firstLine="85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7.71</w:t>
            </w:r>
          </w:p>
        </w:tc>
      </w:tr>
    </w:tbl>
    <w:p w14:paraId="14398D5B" w14:textId="77777777" w:rsidR="007A1AD8" w:rsidRPr="009A6758" w:rsidRDefault="007A1AD8" w:rsidP="007A1AD8">
      <w:pPr>
        <w:spacing w:line="240" w:lineRule="auto"/>
        <w:jc w:val="left"/>
        <w:rPr>
          <w:rFonts w:ascii="Angsana New" w:hAnsi="Angsana New"/>
          <w:i/>
          <w:iCs/>
          <w:sz w:val="22"/>
          <w:szCs w:val="22"/>
          <w:cs/>
        </w:rPr>
      </w:pPr>
    </w:p>
    <w:p w14:paraId="7EF09886" w14:textId="77777777" w:rsidR="007A1AD8" w:rsidRPr="009A6758" w:rsidRDefault="007A1AD8" w:rsidP="007A1AD8">
      <w:pPr>
        <w:spacing w:line="240" w:lineRule="auto"/>
        <w:ind w:left="547"/>
        <w:rPr>
          <w:rFonts w:ascii="Angsana New" w:hAnsi="Angsana New"/>
          <w:i/>
          <w:iCs/>
          <w:sz w:val="28"/>
          <w:szCs w:val="28"/>
        </w:rPr>
      </w:pPr>
      <w:r w:rsidRPr="009A6758">
        <w:rPr>
          <w:rFonts w:ascii="Angsana New" w:hAnsi="Angsana New"/>
          <w:i/>
          <w:iCs/>
          <w:sz w:val="28"/>
          <w:szCs w:val="28"/>
          <w:cs/>
        </w:rPr>
        <w:t>สินทรัพย์ที่ใช้เป็นหลักประกัน</w:t>
      </w:r>
    </w:p>
    <w:p w14:paraId="6F183CEB" w14:textId="77777777" w:rsidR="007A1AD8" w:rsidRPr="009A6758" w:rsidRDefault="007A1AD8" w:rsidP="007A1AD8">
      <w:pPr>
        <w:spacing w:line="240" w:lineRule="auto"/>
        <w:ind w:left="547"/>
        <w:rPr>
          <w:rFonts w:ascii="Angsana New" w:hAnsi="Angsana New"/>
          <w:i/>
          <w:iCs/>
          <w:sz w:val="22"/>
          <w:szCs w:val="22"/>
        </w:rPr>
      </w:pPr>
    </w:p>
    <w:p w14:paraId="0FE60779" w14:textId="77777777" w:rsidR="007A1AD8" w:rsidRPr="009A6758" w:rsidRDefault="007A1AD8" w:rsidP="007A1AD8">
      <w:pPr>
        <w:spacing w:line="240" w:lineRule="auto"/>
        <w:ind w:left="547"/>
        <w:rPr>
          <w:rFonts w:asciiTheme="majorBidi" w:hAnsiTheme="majorBidi" w:cstheme="majorBidi"/>
          <w:sz w:val="28"/>
          <w:szCs w:val="28"/>
        </w:rPr>
      </w:pPr>
      <w:r w:rsidRPr="009A6758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บริษัทย่อยได้นำที่ดินพร้อมสิ่งปลูกสร้างส่วนใหญ่</w:t>
      </w:r>
      <w:r w:rsidRPr="009A6758">
        <w:rPr>
          <w:rFonts w:asciiTheme="majorBidi" w:hAnsiTheme="majorBidi" w:cstheme="majorBidi"/>
          <w:sz w:val="28"/>
          <w:szCs w:val="28"/>
        </w:rPr>
        <w:t xml:space="preserve"> 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สิทธิในการเช่าที่ดิน อาคาร โรงไฟฟ้า เครื่องจักรและอุปกรณ์ที่นำมาใช้ในโรงไฟฟ้า</w:t>
      </w:r>
      <w:r w:rsidRPr="009A6758">
        <w:rPr>
          <w:rFonts w:asciiTheme="majorBidi" w:hAnsiTheme="majorBidi" w:cstheme="majorBidi"/>
          <w:sz w:val="28"/>
          <w:szCs w:val="28"/>
          <w:cs/>
        </w:rPr>
        <w:t>ไปจดจำนองเพื่อใช้เป็นหลักประกันเงินเบิกเกินบัญชีธนาคารและเงินกู้ยืมจากสถาบันการเงินของบริษัทย่อย</w:t>
      </w:r>
    </w:p>
    <w:p w14:paraId="06B9696E" w14:textId="77777777" w:rsidR="007A1AD8" w:rsidRPr="009A6758" w:rsidRDefault="007A1AD8" w:rsidP="007A1AD8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20E447B" w14:textId="77777777" w:rsidR="007A1AD8" w:rsidRPr="009A6758" w:rsidRDefault="007A1AD8" w:rsidP="007A1AD8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9A6758">
        <w:rPr>
          <w:rFonts w:ascii="Angsana New" w:hAnsi="Angsana New" w:hint="cs"/>
          <w:b/>
          <w:bCs/>
          <w:sz w:val="28"/>
          <w:szCs w:val="28"/>
          <w:cs/>
          <w:lang w:val="th-TH"/>
        </w:rPr>
        <w:t xml:space="preserve">เงินกู้ยืมจากสถาบันการเงิน </w:t>
      </w:r>
    </w:p>
    <w:p w14:paraId="4865D9E8" w14:textId="35E9AAAA" w:rsidR="007A1AD8" w:rsidRPr="009A6758" w:rsidRDefault="007A1AD8" w:rsidP="007A1AD8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  <w:lang w:val="th-TH"/>
        </w:rPr>
      </w:pPr>
    </w:p>
    <w:tbl>
      <w:tblPr>
        <w:tblStyle w:val="TableGrid"/>
        <w:tblW w:w="977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0"/>
        <w:gridCol w:w="673"/>
        <w:gridCol w:w="907"/>
        <w:gridCol w:w="236"/>
        <w:gridCol w:w="941"/>
        <w:gridCol w:w="236"/>
        <w:gridCol w:w="850"/>
        <w:gridCol w:w="231"/>
        <w:gridCol w:w="895"/>
        <w:gridCol w:w="241"/>
        <w:gridCol w:w="937"/>
        <w:gridCol w:w="231"/>
        <w:gridCol w:w="900"/>
      </w:tblGrid>
      <w:tr w:rsidR="007A1AD8" w:rsidRPr="009A6758" w14:paraId="31ACB5C5" w14:textId="77777777" w:rsidTr="004106CA">
        <w:trPr>
          <w:tblHeader/>
        </w:trPr>
        <w:tc>
          <w:tcPr>
            <w:tcW w:w="2500" w:type="dxa"/>
          </w:tcPr>
          <w:p w14:paraId="06656E1B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7C3DA698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605" w:type="dxa"/>
            <w:gridSpan w:val="11"/>
          </w:tcPr>
          <w:p w14:paraId="642D1C8A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A1AD8" w:rsidRPr="009A6758" w14:paraId="4E39EF45" w14:textId="77777777" w:rsidTr="004106CA">
        <w:trPr>
          <w:tblHeader/>
        </w:trPr>
        <w:tc>
          <w:tcPr>
            <w:tcW w:w="2500" w:type="dxa"/>
          </w:tcPr>
          <w:p w14:paraId="49C62606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51AD9DC1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70" w:type="dxa"/>
            <w:gridSpan w:val="5"/>
          </w:tcPr>
          <w:p w14:paraId="0C89CC55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9A675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  <w:r w:rsidRPr="009A675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A6758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1" w:type="dxa"/>
          </w:tcPr>
          <w:p w14:paraId="1D709CD7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04" w:type="dxa"/>
            <w:gridSpan w:val="5"/>
          </w:tcPr>
          <w:p w14:paraId="043DB448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A675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9A675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A675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7A1AD8" w:rsidRPr="009A6758" w14:paraId="637880FA" w14:textId="77777777" w:rsidTr="004106CA">
        <w:trPr>
          <w:tblHeader/>
        </w:trPr>
        <w:tc>
          <w:tcPr>
            <w:tcW w:w="2500" w:type="dxa"/>
          </w:tcPr>
          <w:p w14:paraId="1F9CFDFD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  <w:vAlign w:val="bottom"/>
          </w:tcPr>
          <w:p w14:paraId="64C8972B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07" w:type="dxa"/>
            <w:vAlign w:val="bottom"/>
          </w:tcPr>
          <w:p w14:paraId="7E5C38AA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32F6CF1D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41746107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8BB2D0D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FBC0797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1" w:type="dxa"/>
            <w:vAlign w:val="center"/>
          </w:tcPr>
          <w:p w14:paraId="5B7C0AB7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40B3E6AC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50A5264E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6ABB65A9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1" w:type="dxa"/>
            <w:vAlign w:val="bottom"/>
          </w:tcPr>
          <w:p w14:paraId="3237F0BE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71B7587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A1AD8" w:rsidRPr="009A6758" w14:paraId="7E09E241" w14:textId="77777777" w:rsidTr="004106CA">
        <w:trPr>
          <w:tblHeader/>
        </w:trPr>
        <w:tc>
          <w:tcPr>
            <w:tcW w:w="2500" w:type="dxa"/>
          </w:tcPr>
          <w:p w14:paraId="20F8D4DC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3" w:type="dxa"/>
          </w:tcPr>
          <w:p w14:paraId="050AADD4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05" w:type="dxa"/>
            <w:gridSpan w:val="11"/>
            <w:vAlign w:val="bottom"/>
          </w:tcPr>
          <w:p w14:paraId="05BB5072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A675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7A1AD8" w:rsidRPr="009A6758" w14:paraId="15F1AFDB" w14:textId="77777777" w:rsidTr="004106CA">
        <w:trPr>
          <w:tblHeader/>
        </w:trPr>
        <w:tc>
          <w:tcPr>
            <w:tcW w:w="2500" w:type="dxa"/>
          </w:tcPr>
          <w:p w14:paraId="5C39C455" w14:textId="77777777" w:rsidR="007A1AD8" w:rsidRPr="009A6758" w:rsidRDefault="007A1AD8" w:rsidP="004106CA">
            <w:pPr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เงินเบิกเกินบัญชีและ</w:t>
            </w:r>
            <w:r w:rsidRPr="009A6758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673" w:type="dxa"/>
          </w:tcPr>
          <w:p w14:paraId="2F2DE04C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05" w:type="dxa"/>
            <w:gridSpan w:val="11"/>
            <w:vAlign w:val="bottom"/>
          </w:tcPr>
          <w:p w14:paraId="0E02A146" w14:textId="38F796A5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7A1AD8" w:rsidRPr="009A6758" w14:paraId="412922D4" w14:textId="77777777" w:rsidTr="004106CA">
        <w:tc>
          <w:tcPr>
            <w:tcW w:w="2500" w:type="dxa"/>
          </w:tcPr>
          <w:p w14:paraId="73F42B96" w14:textId="77777777" w:rsidR="007A1AD8" w:rsidRPr="009A6758" w:rsidRDefault="007A1AD8" w:rsidP="004106CA">
            <w:pPr>
              <w:spacing w:line="240" w:lineRule="auto"/>
              <w:ind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 w:rsidRPr="009A6758">
              <w:rPr>
                <w:rFonts w:asciiTheme="majorBidi" w:hAnsiTheme="majorBidi" w:cstheme="majorBidi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673" w:type="dxa"/>
          </w:tcPr>
          <w:p w14:paraId="7939212F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3, 5</w:t>
            </w:r>
          </w:p>
        </w:tc>
        <w:tc>
          <w:tcPr>
            <w:tcW w:w="907" w:type="dxa"/>
            <w:vAlign w:val="bottom"/>
          </w:tcPr>
          <w:p w14:paraId="1FBB067B" w14:textId="120647CE" w:rsidR="007A1AD8" w:rsidRPr="009A6758" w:rsidRDefault="009B069F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1,983.56</w:t>
            </w:r>
          </w:p>
        </w:tc>
        <w:tc>
          <w:tcPr>
            <w:tcW w:w="236" w:type="dxa"/>
            <w:vAlign w:val="bottom"/>
          </w:tcPr>
          <w:p w14:paraId="64F460A4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0E2C6A1E" w14:textId="66F31C5A" w:rsidR="007A1AD8" w:rsidRPr="009A6758" w:rsidRDefault="009B069F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1,865.00</w:t>
            </w:r>
          </w:p>
        </w:tc>
        <w:tc>
          <w:tcPr>
            <w:tcW w:w="236" w:type="dxa"/>
            <w:vAlign w:val="bottom"/>
          </w:tcPr>
          <w:p w14:paraId="58EFC203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0F2C104" w14:textId="188D6FC3" w:rsidR="007A1AD8" w:rsidRPr="009A6758" w:rsidRDefault="00563191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3,848.56</w:t>
            </w:r>
          </w:p>
        </w:tc>
        <w:tc>
          <w:tcPr>
            <w:tcW w:w="231" w:type="dxa"/>
            <w:vAlign w:val="bottom"/>
          </w:tcPr>
          <w:p w14:paraId="7BE35459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5B27C661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2,089.16</w:t>
            </w:r>
          </w:p>
        </w:tc>
        <w:tc>
          <w:tcPr>
            <w:tcW w:w="241" w:type="dxa"/>
            <w:vAlign w:val="bottom"/>
          </w:tcPr>
          <w:p w14:paraId="1FF259C5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F6AAEF0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2,007.00</w:t>
            </w:r>
          </w:p>
        </w:tc>
        <w:tc>
          <w:tcPr>
            <w:tcW w:w="231" w:type="dxa"/>
            <w:vAlign w:val="bottom"/>
          </w:tcPr>
          <w:p w14:paraId="2AC5F4E5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750C884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4,096.16</w:t>
            </w:r>
          </w:p>
        </w:tc>
      </w:tr>
      <w:tr w:rsidR="007A1AD8" w:rsidRPr="009A6758" w14:paraId="3DD321AA" w14:textId="77777777" w:rsidTr="004106CA">
        <w:tc>
          <w:tcPr>
            <w:tcW w:w="2500" w:type="dxa"/>
          </w:tcPr>
          <w:p w14:paraId="622A05AA" w14:textId="77777777" w:rsidR="007A1AD8" w:rsidRPr="009A6758" w:rsidRDefault="007A1AD8" w:rsidP="004106CA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73" w:type="dxa"/>
          </w:tcPr>
          <w:p w14:paraId="0128451F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4, 5</w:t>
            </w:r>
          </w:p>
        </w:tc>
        <w:tc>
          <w:tcPr>
            <w:tcW w:w="907" w:type="dxa"/>
            <w:vAlign w:val="bottom"/>
          </w:tcPr>
          <w:p w14:paraId="00F05B21" w14:textId="53D5B63F" w:rsidR="007A1AD8" w:rsidRPr="009A6758" w:rsidRDefault="009B069F" w:rsidP="004106C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7,483.84</w:t>
            </w:r>
          </w:p>
        </w:tc>
        <w:tc>
          <w:tcPr>
            <w:tcW w:w="236" w:type="dxa"/>
            <w:vAlign w:val="bottom"/>
          </w:tcPr>
          <w:p w14:paraId="1FE4C28E" w14:textId="77777777" w:rsidR="007A1AD8" w:rsidRPr="009A6758" w:rsidRDefault="007A1AD8" w:rsidP="004106C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26087E17" w14:textId="158CF522" w:rsidR="007A1AD8" w:rsidRPr="009A6758" w:rsidRDefault="009B069F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1,388.73</w:t>
            </w:r>
          </w:p>
        </w:tc>
        <w:tc>
          <w:tcPr>
            <w:tcW w:w="236" w:type="dxa"/>
            <w:vAlign w:val="bottom"/>
          </w:tcPr>
          <w:p w14:paraId="2EDA01E6" w14:textId="77777777" w:rsidR="007A1AD8" w:rsidRPr="009A6758" w:rsidRDefault="007A1AD8" w:rsidP="004106C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7C87A5F6" w14:textId="6BA74434" w:rsidR="007A1AD8" w:rsidRPr="009A6758" w:rsidRDefault="00563191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9A6758">
              <w:rPr>
                <w:rFonts w:asciiTheme="majorBidi" w:hAnsiTheme="majorBidi"/>
                <w:sz w:val="24"/>
                <w:szCs w:val="24"/>
              </w:rPr>
              <w:t>8,872.57</w:t>
            </w:r>
          </w:p>
        </w:tc>
        <w:tc>
          <w:tcPr>
            <w:tcW w:w="231" w:type="dxa"/>
            <w:vAlign w:val="bottom"/>
          </w:tcPr>
          <w:p w14:paraId="7AF6C8E9" w14:textId="77777777" w:rsidR="007A1AD8" w:rsidRPr="009A6758" w:rsidRDefault="007A1AD8" w:rsidP="004106C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68868283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8,433.84</w:t>
            </w:r>
          </w:p>
        </w:tc>
        <w:tc>
          <w:tcPr>
            <w:tcW w:w="241" w:type="dxa"/>
            <w:vAlign w:val="bottom"/>
          </w:tcPr>
          <w:p w14:paraId="0B49BCC6" w14:textId="77777777" w:rsidR="007A1AD8" w:rsidRPr="009A6758" w:rsidRDefault="007A1AD8" w:rsidP="004106CA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7" w:type="dxa"/>
            <w:vAlign w:val="bottom"/>
          </w:tcPr>
          <w:p w14:paraId="26DBC1F6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1" w:type="dxa"/>
            <w:vAlign w:val="bottom"/>
          </w:tcPr>
          <w:p w14:paraId="57ACBF86" w14:textId="77777777" w:rsidR="007A1AD8" w:rsidRPr="009A6758" w:rsidRDefault="007A1AD8" w:rsidP="004106CA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93C6A9F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5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9,433.84</w:t>
            </w:r>
          </w:p>
        </w:tc>
      </w:tr>
      <w:tr w:rsidR="007A1AD8" w:rsidRPr="009A6758" w14:paraId="491BC132" w14:textId="77777777" w:rsidTr="004106CA">
        <w:tc>
          <w:tcPr>
            <w:tcW w:w="2500" w:type="dxa"/>
          </w:tcPr>
          <w:p w14:paraId="67BF50AB" w14:textId="77777777" w:rsidR="007A1AD8" w:rsidRPr="009A6758" w:rsidRDefault="007A1AD8" w:rsidP="004106CA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73" w:type="dxa"/>
          </w:tcPr>
          <w:p w14:paraId="3186AF20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933E5" w14:textId="050F5EF9" w:rsidR="007A1AD8" w:rsidRPr="009A6758" w:rsidRDefault="009B069F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9,467.40</w:t>
            </w:r>
          </w:p>
        </w:tc>
        <w:tc>
          <w:tcPr>
            <w:tcW w:w="236" w:type="dxa"/>
            <w:vAlign w:val="bottom"/>
          </w:tcPr>
          <w:p w14:paraId="7148A6CA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381FB" w14:textId="3FCA7144" w:rsidR="007A1AD8" w:rsidRPr="009A6758" w:rsidRDefault="009B069F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3,253.73</w:t>
            </w:r>
          </w:p>
        </w:tc>
        <w:tc>
          <w:tcPr>
            <w:tcW w:w="236" w:type="dxa"/>
            <w:vAlign w:val="bottom"/>
          </w:tcPr>
          <w:p w14:paraId="520E318E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FF758" w14:textId="05176148" w:rsidR="007A1AD8" w:rsidRPr="009A6758" w:rsidRDefault="00563191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 w:rsidRPr="009A6758"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12,721.13</w:t>
            </w: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31" w:type="dxa"/>
            <w:vAlign w:val="bottom"/>
          </w:tcPr>
          <w:p w14:paraId="7F10ADE0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single" w:sz="4" w:space="0" w:color="auto"/>
              <w:bottom w:val="double" w:sz="4" w:space="0" w:color="auto"/>
            </w:tcBorders>
          </w:tcPr>
          <w:p w14:paraId="3DEB7272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10,523.00</w:t>
            </w:r>
          </w:p>
        </w:tc>
        <w:tc>
          <w:tcPr>
            <w:tcW w:w="241" w:type="dxa"/>
          </w:tcPr>
          <w:p w14:paraId="0C9253DD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64A7ED98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3,007.00</w:t>
            </w:r>
          </w:p>
        </w:tc>
        <w:tc>
          <w:tcPr>
            <w:tcW w:w="231" w:type="dxa"/>
          </w:tcPr>
          <w:p w14:paraId="1952D5C9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9E03346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13,530.00</w:t>
            </w:r>
          </w:p>
        </w:tc>
      </w:tr>
    </w:tbl>
    <w:p w14:paraId="48CF80EB" w14:textId="77777777" w:rsidR="007A1AD8" w:rsidRPr="009A6758" w:rsidRDefault="007A1AD8" w:rsidP="007A1AD8">
      <w:pPr>
        <w:tabs>
          <w:tab w:val="left" w:pos="540"/>
        </w:tabs>
        <w:spacing w:line="240" w:lineRule="auto"/>
        <w:ind w:left="900"/>
        <w:rPr>
          <w:rFonts w:ascii="Angsana New" w:hAnsi="Angsana New"/>
          <w:b/>
          <w:bCs/>
          <w:sz w:val="22"/>
          <w:szCs w:val="22"/>
        </w:rPr>
      </w:pPr>
    </w:p>
    <w:tbl>
      <w:tblPr>
        <w:tblStyle w:val="TableGrid"/>
        <w:tblW w:w="979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4"/>
        <w:gridCol w:w="662"/>
        <w:gridCol w:w="904"/>
        <w:gridCol w:w="265"/>
        <w:gridCol w:w="941"/>
        <w:gridCol w:w="243"/>
        <w:gridCol w:w="846"/>
        <w:gridCol w:w="236"/>
        <w:gridCol w:w="898"/>
        <w:gridCol w:w="241"/>
        <w:gridCol w:w="947"/>
        <w:gridCol w:w="38"/>
        <w:gridCol w:w="198"/>
        <w:gridCol w:w="38"/>
        <w:gridCol w:w="851"/>
      </w:tblGrid>
      <w:tr w:rsidR="007A1AD8" w:rsidRPr="009A6758" w14:paraId="604BFF42" w14:textId="77777777" w:rsidTr="006A478F">
        <w:trPr>
          <w:tblHeader/>
        </w:trPr>
        <w:tc>
          <w:tcPr>
            <w:tcW w:w="2484" w:type="dxa"/>
          </w:tcPr>
          <w:p w14:paraId="5B918479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</w:tcPr>
          <w:p w14:paraId="7893EC45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</w:pPr>
          </w:p>
        </w:tc>
        <w:tc>
          <w:tcPr>
            <w:tcW w:w="6646" w:type="dxa"/>
            <w:gridSpan w:val="13"/>
          </w:tcPr>
          <w:p w14:paraId="5DDC1CDC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A1AD8" w:rsidRPr="009A6758" w14:paraId="295B4361" w14:textId="77777777" w:rsidTr="006A478F">
        <w:trPr>
          <w:tblHeader/>
        </w:trPr>
        <w:tc>
          <w:tcPr>
            <w:tcW w:w="2484" w:type="dxa"/>
          </w:tcPr>
          <w:p w14:paraId="5E8C70EC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</w:tcPr>
          <w:p w14:paraId="4CD507CB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2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199" w:type="dxa"/>
            <w:gridSpan w:val="5"/>
          </w:tcPr>
          <w:p w14:paraId="2398CC77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9A675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มิถุนายน</w:t>
            </w:r>
            <w:r w:rsidRPr="009A675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A6758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36" w:type="dxa"/>
          </w:tcPr>
          <w:p w14:paraId="37E8C347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1" w:type="dxa"/>
            <w:gridSpan w:val="7"/>
          </w:tcPr>
          <w:p w14:paraId="779850A8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5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758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9A6758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  <w:r w:rsidRPr="009A6758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A6758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7A1AD8" w:rsidRPr="009A6758" w14:paraId="5AC6ECD1" w14:textId="77777777" w:rsidTr="006A478F">
        <w:trPr>
          <w:trHeight w:val="200"/>
          <w:tblHeader/>
        </w:trPr>
        <w:tc>
          <w:tcPr>
            <w:tcW w:w="2484" w:type="dxa"/>
          </w:tcPr>
          <w:p w14:paraId="2D34ADF1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  <w:vAlign w:val="bottom"/>
          </w:tcPr>
          <w:p w14:paraId="5901B7E3" w14:textId="567F0EBE" w:rsidR="007A1AD8" w:rsidRPr="009A6758" w:rsidRDefault="007A1AD8" w:rsidP="00C969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both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4" w:type="dxa"/>
            <w:vAlign w:val="bottom"/>
          </w:tcPr>
          <w:p w14:paraId="31F8684A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65" w:type="dxa"/>
            <w:vAlign w:val="bottom"/>
          </w:tcPr>
          <w:p w14:paraId="21C5BD25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9F5FB40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CB492AE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266BDB2E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36" w:type="dxa"/>
            <w:vAlign w:val="center"/>
          </w:tcPr>
          <w:p w14:paraId="12C42F82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B5F3FC2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ส่วนที่มีหลักประกัน</w:t>
            </w:r>
          </w:p>
        </w:tc>
        <w:tc>
          <w:tcPr>
            <w:tcW w:w="241" w:type="dxa"/>
            <w:vAlign w:val="bottom"/>
          </w:tcPr>
          <w:p w14:paraId="601DAB6C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14:paraId="6D46460B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BF9FED8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9" w:type="dxa"/>
            <w:gridSpan w:val="2"/>
            <w:vAlign w:val="bottom"/>
          </w:tcPr>
          <w:p w14:paraId="00B27F36" w14:textId="515C522A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A1AD8" w:rsidRPr="009A6758" w14:paraId="4CEF544A" w14:textId="77777777" w:rsidTr="006A478F">
        <w:trPr>
          <w:tblHeader/>
        </w:trPr>
        <w:tc>
          <w:tcPr>
            <w:tcW w:w="2484" w:type="dxa"/>
          </w:tcPr>
          <w:p w14:paraId="1C780298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</w:tcPr>
          <w:p w14:paraId="4308390A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646" w:type="dxa"/>
            <w:gridSpan w:val="13"/>
            <w:vAlign w:val="bottom"/>
          </w:tcPr>
          <w:p w14:paraId="2D811AD6" w14:textId="21CD9C36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9A675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ล้านบาท)</w:t>
            </w:r>
          </w:p>
        </w:tc>
      </w:tr>
      <w:tr w:rsidR="007A1AD8" w:rsidRPr="009A6758" w14:paraId="01C32A20" w14:textId="77777777" w:rsidTr="006A478F">
        <w:tc>
          <w:tcPr>
            <w:tcW w:w="2484" w:type="dxa"/>
          </w:tcPr>
          <w:p w14:paraId="14817ED7" w14:textId="77777777" w:rsidR="007A1AD8" w:rsidRPr="009A6758" w:rsidRDefault="007A1AD8" w:rsidP="004106CA">
            <w:pPr>
              <w:pStyle w:val="ListParagraph"/>
              <w:spacing w:line="240" w:lineRule="auto"/>
              <w:ind w:left="-24" w:right="-2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62" w:type="dxa"/>
          </w:tcPr>
          <w:p w14:paraId="46EBBD6B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5CCE9E5E" w14:textId="2FAFBEB0" w:rsidR="007A1AD8" w:rsidRPr="009A6758" w:rsidRDefault="00DB6CF9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90" w:right="-3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7D9E5695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3E6C9B8C" w14:textId="5F93F493" w:rsidR="007A1AD8" w:rsidRPr="009A6758" w:rsidRDefault="00DB6CF9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1,797.00</w:t>
            </w:r>
          </w:p>
        </w:tc>
        <w:tc>
          <w:tcPr>
            <w:tcW w:w="243" w:type="dxa"/>
            <w:vAlign w:val="bottom"/>
          </w:tcPr>
          <w:p w14:paraId="679828CB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5361D2E7" w14:textId="330B8590" w:rsidR="007A1AD8" w:rsidRPr="009A6758" w:rsidRDefault="00DB6CF9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1,797.00</w:t>
            </w:r>
          </w:p>
        </w:tc>
        <w:tc>
          <w:tcPr>
            <w:tcW w:w="236" w:type="dxa"/>
            <w:vAlign w:val="bottom"/>
          </w:tcPr>
          <w:p w14:paraId="6AE4DBFB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68D813E2" w14:textId="77777777" w:rsidR="007A1AD8" w:rsidRPr="009A6758" w:rsidRDefault="007A1AD8" w:rsidP="006A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447FADED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71403B5B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  <w:tc>
          <w:tcPr>
            <w:tcW w:w="236" w:type="dxa"/>
            <w:gridSpan w:val="2"/>
            <w:vAlign w:val="bottom"/>
          </w:tcPr>
          <w:p w14:paraId="4831FF3B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411946F0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1,897.00</w:t>
            </w:r>
          </w:p>
        </w:tc>
      </w:tr>
      <w:tr w:rsidR="007A1AD8" w:rsidRPr="009A6758" w14:paraId="325720DB" w14:textId="77777777" w:rsidTr="006A478F">
        <w:tc>
          <w:tcPr>
            <w:tcW w:w="2484" w:type="dxa"/>
          </w:tcPr>
          <w:p w14:paraId="3733C54C" w14:textId="77777777" w:rsidR="007A1AD8" w:rsidRPr="009A6758" w:rsidRDefault="007A1AD8" w:rsidP="004106CA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62" w:type="dxa"/>
          </w:tcPr>
          <w:p w14:paraId="5824CCE0" w14:textId="63656185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904" w:type="dxa"/>
            <w:vAlign w:val="bottom"/>
          </w:tcPr>
          <w:p w14:paraId="16D49D2C" w14:textId="04331FC9" w:rsidR="007A1AD8" w:rsidRPr="009A6758" w:rsidRDefault="00DB6CF9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90" w:right="-39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759E54C2" w14:textId="77777777" w:rsidR="007A1AD8" w:rsidRPr="009A6758" w:rsidRDefault="007A1AD8" w:rsidP="004106C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1" w:type="dxa"/>
            <w:vAlign w:val="bottom"/>
          </w:tcPr>
          <w:p w14:paraId="56268405" w14:textId="4E596801" w:rsidR="007A1AD8" w:rsidRPr="009A6758" w:rsidRDefault="00DB6CF9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999.99</w:t>
            </w:r>
          </w:p>
        </w:tc>
        <w:tc>
          <w:tcPr>
            <w:tcW w:w="243" w:type="dxa"/>
            <w:vAlign w:val="bottom"/>
          </w:tcPr>
          <w:p w14:paraId="1EA3A33D" w14:textId="77777777" w:rsidR="007A1AD8" w:rsidRPr="009A6758" w:rsidRDefault="007A1AD8" w:rsidP="004106C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6" w:type="dxa"/>
            <w:vAlign w:val="bottom"/>
          </w:tcPr>
          <w:p w14:paraId="06BA1276" w14:textId="5AF225FE" w:rsidR="007A1AD8" w:rsidRPr="009A6758" w:rsidRDefault="00DB6CF9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999.</w:t>
            </w:r>
            <w:r w:rsidR="004A365C" w:rsidRPr="009A6758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236" w:type="dxa"/>
            <w:vAlign w:val="bottom"/>
          </w:tcPr>
          <w:p w14:paraId="2B62EE4B" w14:textId="77777777" w:rsidR="007A1AD8" w:rsidRPr="009A6758" w:rsidRDefault="007A1AD8" w:rsidP="004106CA">
            <w:pPr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D5C7A48" w14:textId="77777777" w:rsidR="007A1AD8" w:rsidRPr="009A6758" w:rsidRDefault="007A1AD8" w:rsidP="006A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FCBD720" w14:textId="77777777" w:rsidR="007A1AD8" w:rsidRPr="009A6758" w:rsidRDefault="007A1AD8" w:rsidP="004106CA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A08BE97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  <w:tc>
          <w:tcPr>
            <w:tcW w:w="236" w:type="dxa"/>
            <w:gridSpan w:val="2"/>
            <w:vAlign w:val="bottom"/>
          </w:tcPr>
          <w:p w14:paraId="7C848A22" w14:textId="77777777" w:rsidR="007A1AD8" w:rsidRPr="009A6758" w:rsidRDefault="007A1AD8" w:rsidP="004106CA">
            <w:pPr>
              <w:tabs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03B42E0B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sz w:val="24"/>
                <w:szCs w:val="24"/>
              </w:rPr>
              <w:t>1,000.00</w:t>
            </w:r>
          </w:p>
        </w:tc>
      </w:tr>
      <w:tr w:rsidR="007A1AD8" w:rsidRPr="009A6758" w14:paraId="00CD8C35" w14:textId="77777777" w:rsidTr="006A478F">
        <w:tc>
          <w:tcPr>
            <w:tcW w:w="2484" w:type="dxa"/>
          </w:tcPr>
          <w:p w14:paraId="539448A0" w14:textId="77777777" w:rsidR="007A1AD8" w:rsidRPr="009A6758" w:rsidRDefault="007A1AD8" w:rsidP="004106CA">
            <w:pPr>
              <w:pStyle w:val="ListParagraph"/>
              <w:spacing w:line="240" w:lineRule="auto"/>
              <w:ind w:left="166" w:right="-22" w:hanging="180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E6E6E6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62" w:type="dxa"/>
          </w:tcPr>
          <w:p w14:paraId="7AB2FE82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DAC001" w14:textId="38571E30" w:rsidR="007A1AD8" w:rsidRPr="009A6758" w:rsidRDefault="00DB6CF9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-90" w:right="-39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65" w:type="dxa"/>
            <w:vAlign w:val="bottom"/>
          </w:tcPr>
          <w:p w14:paraId="4604CD17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CC652" w14:textId="0C14BABB" w:rsidR="007A1AD8" w:rsidRPr="009A6758" w:rsidRDefault="00DB6CF9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2,796.99</w:t>
            </w:r>
          </w:p>
        </w:tc>
        <w:tc>
          <w:tcPr>
            <w:tcW w:w="243" w:type="dxa"/>
            <w:vAlign w:val="bottom"/>
          </w:tcPr>
          <w:p w14:paraId="5390FEE5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8F7F7D" w14:textId="36B49456" w:rsidR="007A1AD8" w:rsidRPr="009A6758" w:rsidRDefault="00DB6CF9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2,796.99</w:t>
            </w:r>
          </w:p>
        </w:tc>
        <w:tc>
          <w:tcPr>
            <w:tcW w:w="236" w:type="dxa"/>
            <w:vAlign w:val="bottom"/>
          </w:tcPr>
          <w:p w14:paraId="281AD89F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F50921" w14:textId="77777777" w:rsidR="007A1AD8" w:rsidRPr="009A6758" w:rsidRDefault="007A1AD8" w:rsidP="006A4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line="240" w:lineRule="auto"/>
              <w:ind w:left="-90" w:right="-104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B6C07C2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29656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1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2,897.00</w:t>
            </w:r>
          </w:p>
        </w:tc>
        <w:tc>
          <w:tcPr>
            <w:tcW w:w="236" w:type="dxa"/>
            <w:gridSpan w:val="2"/>
            <w:vAlign w:val="bottom"/>
          </w:tcPr>
          <w:p w14:paraId="78FE3A8E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194735" w14:textId="77777777" w:rsidR="007A1AD8" w:rsidRPr="009A6758" w:rsidRDefault="007A1AD8" w:rsidP="004106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2,897.00</w:t>
            </w:r>
          </w:p>
        </w:tc>
      </w:tr>
    </w:tbl>
    <w:p w14:paraId="68887976" w14:textId="77777777" w:rsidR="007A1AD8" w:rsidRPr="009A6758" w:rsidRDefault="007A1AD8" w:rsidP="007A1AD8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22"/>
          <w:szCs w:val="22"/>
          <w:cs/>
          <w:lang w:val="th-TH"/>
        </w:rPr>
      </w:pPr>
    </w:p>
    <w:p w14:paraId="56A88426" w14:textId="467D5D02" w:rsidR="007A1AD8" w:rsidRPr="009A6758" w:rsidRDefault="007A1AD8" w:rsidP="007A1AD8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/>
          <w:sz w:val="28"/>
          <w:szCs w:val="28"/>
        </w:rPr>
      </w:pPr>
      <w:r w:rsidRPr="009A6758">
        <w:rPr>
          <w:rFonts w:asciiTheme="majorBidi" w:hAnsiTheme="majorBidi"/>
          <w:sz w:val="28"/>
          <w:szCs w:val="28"/>
          <w:cs/>
        </w:rPr>
        <w:t>ในระหว่าง</w:t>
      </w:r>
      <w:r w:rsidRPr="009A6758">
        <w:rPr>
          <w:rFonts w:asciiTheme="majorBidi" w:hAnsiTheme="majorBidi" w:hint="cs"/>
          <w:sz w:val="28"/>
          <w:szCs w:val="28"/>
          <w:cs/>
        </w:rPr>
        <w:t>งวด</w:t>
      </w:r>
      <w:r w:rsidR="004E26A0" w:rsidRPr="009A6758">
        <w:rPr>
          <w:rFonts w:asciiTheme="majorBidi" w:hAnsiTheme="majorBidi" w:hint="cs"/>
          <w:sz w:val="28"/>
          <w:szCs w:val="28"/>
          <w:cs/>
        </w:rPr>
        <w:t>เก้า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เดือนสิ้นสุดวันที่ </w:t>
      </w:r>
      <w:r w:rsidRPr="009A6758">
        <w:rPr>
          <w:rFonts w:asciiTheme="majorBidi" w:hAnsiTheme="majorBidi"/>
          <w:sz w:val="28"/>
          <w:szCs w:val="28"/>
        </w:rPr>
        <w:t>3</w:t>
      </w:r>
      <w:r w:rsidR="00DB6CF9" w:rsidRPr="009A6758">
        <w:rPr>
          <w:rFonts w:asciiTheme="majorBidi" w:hAnsiTheme="majorBidi"/>
          <w:sz w:val="28"/>
          <w:szCs w:val="28"/>
        </w:rPr>
        <w:t>0</w:t>
      </w:r>
      <w:r w:rsidRPr="009A6758">
        <w:rPr>
          <w:rFonts w:asciiTheme="majorBidi" w:hAnsiTheme="majorBidi"/>
          <w:sz w:val="28"/>
          <w:szCs w:val="28"/>
        </w:rPr>
        <w:t xml:space="preserve"> </w:t>
      </w:r>
      <w:r w:rsidR="00DB6CF9" w:rsidRPr="009A6758">
        <w:rPr>
          <w:rFonts w:asciiTheme="majorBidi" w:hAnsiTheme="majorBidi" w:hint="cs"/>
          <w:sz w:val="28"/>
          <w:szCs w:val="28"/>
          <w:cs/>
        </w:rPr>
        <w:t>มิถุนายน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sz w:val="28"/>
          <w:szCs w:val="28"/>
        </w:rPr>
        <w:t>2569</w:t>
      </w:r>
      <w:r w:rsidRPr="009A6758">
        <w:rPr>
          <w:rFonts w:asciiTheme="majorBidi" w:hAnsiTheme="majorBidi"/>
          <w:sz w:val="28"/>
          <w:szCs w:val="28"/>
          <w:cs/>
        </w:rPr>
        <w:t xml:space="preserve"> กลุ่มบริษัทมี</w:t>
      </w:r>
      <w:r w:rsidRPr="009A6758">
        <w:rPr>
          <w:rFonts w:asciiTheme="majorBidi" w:hAnsiTheme="majorBidi" w:hint="cs"/>
          <w:sz w:val="28"/>
          <w:szCs w:val="28"/>
          <w:cs/>
        </w:rPr>
        <w:t>การเบิกเงินเบิกเกินบัญชีเพิ่มขึ้นจำนวน</w:t>
      </w:r>
      <w:r w:rsidRPr="009A6758">
        <w:rPr>
          <w:rFonts w:asciiTheme="majorBidi" w:hAnsiTheme="majorBidi"/>
          <w:sz w:val="28"/>
          <w:szCs w:val="28"/>
        </w:rPr>
        <w:t xml:space="preserve"> </w:t>
      </w:r>
      <w:r w:rsidR="007149D2" w:rsidRPr="009A6758">
        <w:rPr>
          <w:rFonts w:asciiTheme="majorBidi" w:hAnsiTheme="majorBidi"/>
          <w:sz w:val="28"/>
          <w:szCs w:val="28"/>
        </w:rPr>
        <w:t>4</w:t>
      </w:r>
      <w:r w:rsidR="00630F55" w:rsidRPr="009A6758">
        <w:rPr>
          <w:rFonts w:asciiTheme="majorBidi" w:hAnsiTheme="majorBidi"/>
          <w:sz w:val="28"/>
          <w:szCs w:val="28"/>
        </w:rPr>
        <w:t>3</w:t>
      </w:r>
      <w:r w:rsidRPr="009A6758">
        <w:rPr>
          <w:rFonts w:asciiTheme="majorBidi" w:hAnsiTheme="majorBidi"/>
          <w:sz w:val="28"/>
          <w:szCs w:val="28"/>
        </w:rPr>
        <w:t>.</w:t>
      </w:r>
      <w:r w:rsidR="007149D2" w:rsidRPr="009A6758">
        <w:rPr>
          <w:rFonts w:asciiTheme="majorBidi" w:hAnsiTheme="majorBidi"/>
          <w:sz w:val="28"/>
          <w:szCs w:val="28"/>
        </w:rPr>
        <w:t>3</w:t>
      </w:r>
      <w:r w:rsidR="00630F55" w:rsidRPr="009A6758">
        <w:rPr>
          <w:rFonts w:asciiTheme="majorBidi" w:hAnsiTheme="majorBidi"/>
          <w:sz w:val="28"/>
          <w:szCs w:val="28"/>
        </w:rPr>
        <w:t>7</w:t>
      </w:r>
      <w:r w:rsidRPr="009A6758">
        <w:rPr>
          <w:rFonts w:asciiTheme="majorBidi" w:hAnsiTheme="majorBidi"/>
          <w:sz w:val="28"/>
          <w:szCs w:val="28"/>
        </w:rPr>
        <w:t xml:space="preserve"> </w:t>
      </w:r>
      <w:r w:rsidRPr="009A6758">
        <w:rPr>
          <w:rFonts w:asciiTheme="majorBidi" w:hAnsiTheme="majorBidi" w:hint="cs"/>
          <w:sz w:val="28"/>
          <w:szCs w:val="28"/>
          <w:cs/>
        </w:rPr>
        <w:t>ล้านบาท และ</w:t>
      </w:r>
      <w:r w:rsidRPr="009A6758">
        <w:rPr>
          <w:rFonts w:asciiTheme="majorBidi" w:hAnsiTheme="majorBidi"/>
          <w:sz w:val="28"/>
          <w:szCs w:val="28"/>
          <w:cs/>
        </w:rPr>
        <w:t>เงินกู้ยืมระยะสั้นจากสถาบันการเงิน</w:t>
      </w:r>
      <w:r w:rsidRPr="009A6758">
        <w:rPr>
          <w:rFonts w:asciiTheme="majorBidi" w:hAnsiTheme="majorBidi" w:hint="cs"/>
          <w:sz w:val="28"/>
          <w:szCs w:val="28"/>
          <w:cs/>
        </w:rPr>
        <w:t>เพิ่มขึ้นจำนวน</w:t>
      </w:r>
      <w:r w:rsidRPr="009A6758">
        <w:rPr>
          <w:rFonts w:asciiTheme="majorBidi" w:hAnsiTheme="majorBidi"/>
          <w:sz w:val="28"/>
          <w:szCs w:val="28"/>
        </w:rPr>
        <w:t xml:space="preserve"> </w:t>
      </w:r>
      <w:r w:rsidR="007149D2" w:rsidRPr="009A6758">
        <w:rPr>
          <w:rFonts w:asciiTheme="majorBidi" w:hAnsiTheme="majorBidi"/>
          <w:sz w:val="28"/>
          <w:szCs w:val="28"/>
        </w:rPr>
        <w:t>51</w:t>
      </w:r>
      <w:r w:rsidRPr="009A6758">
        <w:rPr>
          <w:rFonts w:asciiTheme="majorBidi" w:hAnsiTheme="majorBidi"/>
          <w:sz w:val="28"/>
          <w:szCs w:val="28"/>
        </w:rPr>
        <w:t>.</w:t>
      </w:r>
      <w:r w:rsidR="00630F55" w:rsidRPr="009A6758">
        <w:rPr>
          <w:rFonts w:asciiTheme="majorBidi" w:hAnsiTheme="majorBidi"/>
          <w:sz w:val="28"/>
          <w:szCs w:val="28"/>
        </w:rPr>
        <w:t>00</w:t>
      </w:r>
      <w:r w:rsidRPr="009A6758">
        <w:rPr>
          <w:rFonts w:asciiTheme="majorBidi" w:hAnsiTheme="majorBidi"/>
          <w:sz w:val="28"/>
          <w:szCs w:val="28"/>
        </w:rPr>
        <w:t xml:space="preserve"> </w:t>
      </w:r>
      <w:r w:rsidRPr="009A6758">
        <w:rPr>
          <w:rFonts w:asciiTheme="majorBidi" w:hAnsiTheme="majorBidi"/>
          <w:sz w:val="28"/>
          <w:szCs w:val="28"/>
          <w:cs/>
        </w:rPr>
        <w:t>ล้านบาท</w:t>
      </w:r>
      <w:r w:rsidRPr="009A6758">
        <w:rPr>
          <w:rFonts w:asciiTheme="majorBidi" w:hAnsiTheme="majorBidi"/>
          <w:sz w:val="28"/>
          <w:szCs w:val="28"/>
        </w:rPr>
        <w:t xml:space="preserve"> </w:t>
      </w:r>
      <w:r w:rsidRPr="009A6758">
        <w:rPr>
          <w:rFonts w:asciiTheme="majorBidi" w:hAnsiTheme="majorBidi"/>
          <w:sz w:val="28"/>
          <w:szCs w:val="28"/>
          <w:cs/>
        </w:rPr>
        <w:t>โดยมีอัตราดอกเบี้ย</w:t>
      </w:r>
      <w:r w:rsidRPr="009A6758">
        <w:rPr>
          <w:rFonts w:asciiTheme="majorBidi" w:hAnsiTheme="majorBidi" w:hint="cs"/>
          <w:sz w:val="28"/>
          <w:szCs w:val="28"/>
          <w:cs/>
        </w:rPr>
        <w:t>เงินกู้ยืมขั้นต่ำ และ</w:t>
      </w:r>
      <w:r w:rsidRPr="009A6758">
        <w:rPr>
          <w:rFonts w:asciiTheme="majorBidi" w:hAnsiTheme="majorBidi"/>
          <w:sz w:val="28"/>
          <w:szCs w:val="28"/>
          <w:cs/>
        </w:rPr>
        <w:t>อัตราดอกเบี้ยคงที่ต่อปี กลุ่</w:t>
      </w:r>
      <w:r w:rsidRPr="009A6758">
        <w:rPr>
          <w:rFonts w:asciiTheme="majorBidi" w:hAnsiTheme="majorBidi" w:hint="cs"/>
          <w:sz w:val="28"/>
          <w:szCs w:val="28"/>
          <w:cs/>
        </w:rPr>
        <w:t>ม</w:t>
      </w:r>
      <w:r w:rsidRPr="009A6758">
        <w:rPr>
          <w:rFonts w:asciiTheme="majorBidi" w:hAnsiTheme="majorBidi"/>
          <w:sz w:val="28"/>
          <w:szCs w:val="28"/>
          <w:cs/>
        </w:rPr>
        <w:t>บริษัทมีกำหนดชำระคืนเมื่อทวงถามและภายใน</w:t>
      </w:r>
      <w:r w:rsidRPr="009A6758">
        <w:rPr>
          <w:rFonts w:asciiTheme="majorBidi" w:hAnsiTheme="majorBidi"/>
          <w:sz w:val="28"/>
          <w:szCs w:val="28"/>
        </w:rPr>
        <w:t xml:space="preserve"> 1 </w:t>
      </w:r>
      <w:r w:rsidRPr="009A6758">
        <w:rPr>
          <w:rFonts w:asciiTheme="majorBidi" w:hAnsiTheme="majorBidi"/>
          <w:sz w:val="28"/>
          <w:szCs w:val="28"/>
          <w:cs/>
        </w:rPr>
        <w:t>ปี</w:t>
      </w:r>
    </w:p>
    <w:p w14:paraId="19E29AC5" w14:textId="77777777" w:rsidR="007A1AD8" w:rsidRPr="009A6758" w:rsidRDefault="007A1AD8" w:rsidP="007A1AD8">
      <w:pPr>
        <w:pStyle w:val="ListParagraph"/>
        <w:spacing w:line="240" w:lineRule="auto"/>
        <w:ind w:left="540" w:right="-115"/>
        <w:rPr>
          <w:rFonts w:asciiTheme="majorBidi" w:hAnsiTheme="majorBidi" w:cstheme="majorBidi"/>
          <w:sz w:val="22"/>
        </w:rPr>
      </w:pPr>
    </w:p>
    <w:p w14:paraId="25583FCD" w14:textId="0557F59F" w:rsidR="007A1AD8" w:rsidRPr="009A6758" w:rsidRDefault="007A1AD8" w:rsidP="007A1AD8">
      <w:pPr>
        <w:pStyle w:val="ListParagraph"/>
        <w:numPr>
          <w:ilvl w:val="0"/>
          <w:numId w:val="20"/>
        </w:numPr>
        <w:spacing w:line="240" w:lineRule="auto"/>
        <w:ind w:left="540" w:right="-115" w:hanging="540"/>
        <w:rPr>
          <w:rFonts w:asciiTheme="majorBidi" w:hAnsiTheme="majorBidi"/>
          <w:sz w:val="28"/>
          <w:szCs w:val="28"/>
        </w:rPr>
      </w:pPr>
      <w:r w:rsidRPr="009A6758">
        <w:rPr>
          <w:rFonts w:asciiTheme="majorBidi" w:hAnsiTheme="majorBidi"/>
          <w:sz w:val="28"/>
          <w:szCs w:val="28"/>
          <w:cs/>
        </w:rPr>
        <w:lastRenderedPageBreak/>
        <w:t xml:space="preserve">ณ วันที่ </w:t>
      </w:r>
      <w:r w:rsidRPr="009A6758">
        <w:rPr>
          <w:rFonts w:asciiTheme="majorBidi" w:hAnsiTheme="majorBidi"/>
          <w:sz w:val="28"/>
          <w:szCs w:val="28"/>
        </w:rPr>
        <w:t>3</w:t>
      </w:r>
      <w:r w:rsidR="00DB6CF9" w:rsidRPr="009A6758">
        <w:rPr>
          <w:rFonts w:asciiTheme="majorBidi" w:hAnsiTheme="majorBidi"/>
          <w:sz w:val="28"/>
          <w:szCs w:val="28"/>
        </w:rPr>
        <w:t xml:space="preserve">0 </w:t>
      </w:r>
      <w:r w:rsidR="00DB6CF9" w:rsidRPr="009A6758">
        <w:rPr>
          <w:rFonts w:asciiTheme="majorBidi" w:hAnsiTheme="majorBidi" w:hint="cs"/>
          <w:sz w:val="28"/>
          <w:szCs w:val="28"/>
          <w:cs/>
        </w:rPr>
        <w:t>มิถุนายน</w:t>
      </w:r>
      <w:r w:rsidRPr="009A6758">
        <w:rPr>
          <w:rFonts w:asciiTheme="majorBidi" w:hAnsiTheme="majorBidi"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sz w:val="28"/>
          <w:szCs w:val="28"/>
        </w:rPr>
        <w:t>2569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sz w:val="28"/>
          <w:szCs w:val="28"/>
          <w:cs/>
        </w:rPr>
        <w:t xml:space="preserve">บริษัทมีเงินกู้ยืมระยะสั้นจากสถาบันการเงิน โดยมีอัตราดอกเบี้ย </w:t>
      </w:r>
      <w:r w:rsidRPr="009A6758">
        <w:rPr>
          <w:rFonts w:asciiTheme="majorBidi" w:hAnsiTheme="majorBidi"/>
          <w:sz w:val="28"/>
          <w:szCs w:val="28"/>
        </w:rPr>
        <w:t xml:space="preserve">THOR </w:t>
      </w:r>
      <w:r w:rsidRPr="009A6758">
        <w:rPr>
          <w:rFonts w:asciiTheme="majorBidi" w:hAnsiTheme="majorBidi"/>
          <w:sz w:val="28"/>
          <w:szCs w:val="28"/>
          <w:cs/>
        </w:rPr>
        <w:t>บวกอัตราส่วนเพิ่มคงที่ต่อปี โดยครบกำหนดชำระคืนตามระยะเวลาที่ระบุไว้ในสัญญา</w:t>
      </w:r>
    </w:p>
    <w:p w14:paraId="459452D8" w14:textId="77777777" w:rsidR="007A1AD8" w:rsidRPr="009A6758" w:rsidRDefault="007A1AD8" w:rsidP="00DB6CF9">
      <w:pPr>
        <w:spacing w:line="240" w:lineRule="auto"/>
        <w:ind w:right="-115"/>
        <w:rPr>
          <w:rFonts w:asciiTheme="majorBidi" w:hAnsiTheme="majorBidi"/>
          <w:sz w:val="22"/>
          <w:szCs w:val="22"/>
        </w:rPr>
      </w:pPr>
    </w:p>
    <w:p w14:paraId="663B0B39" w14:textId="665AA8BC" w:rsidR="007A1AD8" w:rsidRPr="009A6758" w:rsidRDefault="007A1AD8" w:rsidP="00DB6CF9">
      <w:pPr>
        <w:pStyle w:val="ListParagraph"/>
        <w:spacing w:line="240" w:lineRule="auto"/>
        <w:ind w:left="540" w:right="-115"/>
        <w:rPr>
          <w:rFonts w:asciiTheme="majorBidi" w:hAnsiTheme="majorBidi"/>
          <w:sz w:val="28"/>
          <w:szCs w:val="28"/>
        </w:rPr>
      </w:pPr>
      <w:r w:rsidRPr="009A6758">
        <w:rPr>
          <w:rFonts w:asciiTheme="majorBidi" w:hAnsiTheme="majorBidi"/>
          <w:sz w:val="28"/>
          <w:szCs w:val="28"/>
          <w:cs/>
        </w:rPr>
        <w:t>บริษัทมีเงินกู้ยืมระยะยาวจากสถาบันการเงิน มี</w:t>
      </w:r>
      <w:r w:rsidR="00DB6CF9" w:rsidRPr="009A6758">
        <w:rPr>
          <w:rFonts w:asciiTheme="majorBidi" w:hAnsiTheme="majorBidi"/>
          <w:sz w:val="28"/>
          <w:szCs w:val="28"/>
          <w:cs/>
        </w:rPr>
        <w:t xml:space="preserve">อัตราดอกเบี้ย </w:t>
      </w:r>
      <w:r w:rsidR="00DB6CF9" w:rsidRPr="009A6758">
        <w:rPr>
          <w:rFonts w:asciiTheme="majorBidi" w:hAnsiTheme="majorBidi" w:cstheme="majorBidi"/>
          <w:sz w:val="28"/>
          <w:szCs w:val="28"/>
        </w:rPr>
        <w:t xml:space="preserve">THOR </w:t>
      </w:r>
      <w:r w:rsidR="00DB6CF9" w:rsidRPr="009A6758">
        <w:rPr>
          <w:rFonts w:asciiTheme="majorBidi" w:hAnsiTheme="majorBidi"/>
          <w:sz w:val="28"/>
          <w:szCs w:val="28"/>
          <w:cs/>
        </w:rPr>
        <w:t>บวกอัตราส่วนเพิ่มคงที่ต่อปี</w:t>
      </w:r>
      <w:r w:rsidR="00DB6CF9" w:rsidRPr="009A6758">
        <w:rPr>
          <w:rFonts w:asciiTheme="majorBidi" w:hAnsiTheme="majorBidi"/>
          <w:sz w:val="28"/>
          <w:szCs w:val="28"/>
        </w:rPr>
        <w:t xml:space="preserve"> </w:t>
      </w:r>
      <w:r w:rsidRPr="009A6758">
        <w:rPr>
          <w:rFonts w:asciiTheme="majorBidi" w:hAnsiTheme="majorBidi" w:hint="cs"/>
          <w:sz w:val="28"/>
          <w:szCs w:val="28"/>
          <w:cs/>
        </w:rPr>
        <w:t>เงินต้นส่วนที่เหลือมี</w:t>
      </w:r>
      <w:r w:rsidRPr="009A6758">
        <w:rPr>
          <w:rFonts w:asciiTheme="majorBidi" w:hAnsiTheme="majorBidi"/>
          <w:sz w:val="28"/>
          <w:szCs w:val="28"/>
          <w:cs/>
        </w:rPr>
        <w:t>กำหนด</w:t>
      </w:r>
      <w:r w:rsidRPr="009A6758">
        <w:rPr>
          <w:rFonts w:asciiTheme="majorBidi" w:hAnsiTheme="majorBidi" w:hint="cs"/>
          <w:sz w:val="28"/>
          <w:szCs w:val="28"/>
          <w:cs/>
        </w:rPr>
        <w:t>ชำระคืนตามระยะเวลาที่ระบุไว้ในสัญญา โดยส่วนที่มีกำหนดชำระคืนภายใน</w:t>
      </w:r>
      <w:r w:rsidRPr="009A6758">
        <w:rPr>
          <w:rFonts w:asciiTheme="majorBidi" w:hAnsiTheme="majorBidi"/>
          <w:sz w:val="28"/>
          <w:szCs w:val="28"/>
        </w:rPr>
        <w:t xml:space="preserve"> 1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ปี จะถูกจัดประเภทเป็นเงินกู้ยืมระยะยาวจากสถาบันการเงินที่ถึงกำหนดชำระภายในหนึ่งปี</w:t>
      </w:r>
    </w:p>
    <w:p w14:paraId="022A72FC" w14:textId="77777777" w:rsidR="007A1AD8" w:rsidRPr="009A6758" w:rsidRDefault="007A1AD8" w:rsidP="007A1AD8">
      <w:pPr>
        <w:spacing w:line="240" w:lineRule="auto"/>
        <w:jc w:val="left"/>
        <w:rPr>
          <w:rFonts w:asciiTheme="majorBidi" w:hAnsiTheme="majorBidi" w:cstheme="majorBidi"/>
          <w:sz w:val="22"/>
          <w:szCs w:val="22"/>
          <w:cs/>
        </w:rPr>
      </w:pPr>
    </w:p>
    <w:p w14:paraId="3189E8E4" w14:textId="77777777" w:rsidR="007A1AD8" w:rsidRPr="009A6758" w:rsidRDefault="007A1AD8" w:rsidP="007A1AD8">
      <w:pPr>
        <w:tabs>
          <w:tab w:val="left" w:pos="9450"/>
        </w:tabs>
        <w:spacing w:line="240" w:lineRule="auto"/>
        <w:ind w:left="547"/>
        <w:rPr>
          <w:rFonts w:asciiTheme="majorBidi" w:hAnsiTheme="majorBidi"/>
          <w:sz w:val="28"/>
          <w:szCs w:val="28"/>
          <w:cs/>
        </w:rPr>
      </w:pPr>
      <w:r w:rsidRPr="009A6758">
        <w:rPr>
          <w:rFonts w:asciiTheme="majorBidi" w:hAnsiTheme="majorBidi"/>
          <w:spacing w:val="4"/>
          <w:sz w:val="28"/>
          <w:szCs w:val="28"/>
          <w:cs/>
        </w:rPr>
        <w:t>สัญญาเงินกู้ยืมได้ระบุข้อตกลงและข้อจำกัดที่บริษัทต้องถือปฏิบัติบางประการ เช่น</w:t>
      </w:r>
      <w:r w:rsidRPr="009A6758">
        <w:rPr>
          <w:rFonts w:asciiTheme="majorBidi" w:hAnsiTheme="majorBidi" w:hint="cs"/>
          <w:spacing w:val="4"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spacing w:val="4"/>
          <w:sz w:val="28"/>
          <w:szCs w:val="28"/>
          <w:cs/>
        </w:rPr>
        <w:t>การดำรงอัตราส่วนหนี้สิน</w:t>
      </w:r>
      <w:r w:rsidRPr="009A6758">
        <w:rPr>
          <w:rFonts w:asciiTheme="majorBidi" w:hAnsiTheme="majorBidi" w:hint="cs"/>
          <w:spacing w:val="4"/>
          <w:sz w:val="28"/>
          <w:szCs w:val="28"/>
          <w:cs/>
        </w:rPr>
        <w:t>ที่มีภาระ</w:t>
      </w:r>
      <w:r w:rsidRPr="009A6758">
        <w:rPr>
          <w:rFonts w:asciiTheme="majorBidi" w:hAnsiTheme="majorBidi" w:hint="cs"/>
          <w:sz w:val="28"/>
          <w:szCs w:val="28"/>
          <w:cs/>
        </w:rPr>
        <w:t>ดอกเบี้ย</w:t>
      </w:r>
      <w:r w:rsidRPr="009A6758">
        <w:rPr>
          <w:rFonts w:asciiTheme="majorBidi" w:hAnsiTheme="majorBidi"/>
          <w:sz w:val="28"/>
          <w:szCs w:val="28"/>
          <w:cs/>
        </w:rPr>
        <w:t>ต่อส่วนของผู้ถือหุ้น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และการดำรง</w:t>
      </w:r>
      <w:r w:rsidRPr="009A6758">
        <w:rPr>
          <w:rFonts w:asciiTheme="majorBidi" w:hAnsiTheme="majorBidi"/>
          <w:sz w:val="28"/>
          <w:szCs w:val="28"/>
          <w:cs/>
        </w:rPr>
        <w:t>สถานะการเป็นบริษัทจดทะเบียนในตลาดหลักทรัพย์แห่งประเทศไทย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เป็นต้น</w:t>
      </w:r>
    </w:p>
    <w:p w14:paraId="12B84747" w14:textId="77777777" w:rsidR="007A1AD8" w:rsidRPr="009A6758" w:rsidRDefault="007A1AD8" w:rsidP="007A1AD8">
      <w:pPr>
        <w:spacing w:line="240" w:lineRule="auto"/>
        <w:ind w:left="547"/>
        <w:rPr>
          <w:rFonts w:asciiTheme="majorBidi" w:hAnsiTheme="majorBidi" w:cstheme="majorBidi"/>
          <w:sz w:val="22"/>
          <w:szCs w:val="22"/>
        </w:rPr>
      </w:pPr>
    </w:p>
    <w:p w14:paraId="42932E1C" w14:textId="2375C616" w:rsidR="007A1AD8" w:rsidRPr="009A6758" w:rsidRDefault="007A1AD8" w:rsidP="007A1AD8">
      <w:pPr>
        <w:pStyle w:val="ListParagraph"/>
        <w:numPr>
          <w:ilvl w:val="0"/>
          <w:numId w:val="20"/>
        </w:numPr>
        <w:spacing w:line="240" w:lineRule="auto"/>
        <w:ind w:left="540" w:right="-16" w:hanging="540"/>
        <w:jc w:val="both"/>
        <w:rPr>
          <w:rFonts w:asciiTheme="majorBidi" w:hAnsiTheme="majorBidi" w:cstheme="majorBidi"/>
          <w:sz w:val="28"/>
          <w:szCs w:val="28"/>
        </w:rPr>
      </w:pPr>
      <w:r w:rsidRPr="009A6758">
        <w:rPr>
          <w:rFonts w:asciiTheme="majorBidi" w:hAnsiTheme="majorBidi"/>
          <w:spacing w:val="-4"/>
          <w:sz w:val="28"/>
          <w:szCs w:val="28"/>
          <w:cs/>
        </w:rPr>
        <w:t xml:space="preserve">ณ วันที่ </w:t>
      </w:r>
      <w:r w:rsidR="004E2939" w:rsidRPr="009A6758">
        <w:rPr>
          <w:rFonts w:asciiTheme="majorBidi" w:hAnsiTheme="majorBidi"/>
          <w:sz w:val="28"/>
          <w:szCs w:val="28"/>
        </w:rPr>
        <w:t xml:space="preserve">30 </w:t>
      </w:r>
      <w:r w:rsidR="004E2939" w:rsidRPr="009A6758">
        <w:rPr>
          <w:rFonts w:asciiTheme="majorBidi" w:hAnsiTheme="majorBidi" w:hint="cs"/>
          <w:sz w:val="28"/>
          <w:szCs w:val="28"/>
          <w:cs/>
        </w:rPr>
        <w:t>มิถุนายน</w:t>
      </w:r>
      <w:r w:rsidRPr="009A6758">
        <w:rPr>
          <w:rFonts w:asciiTheme="majorBidi" w:hAnsiTheme="majorBidi"/>
          <w:spacing w:val="-4"/>
          <w:sz w:val="28"/>
          <w:szCs w:val="28"/>
          <w:cs/>
        </w:rPr>
        <w:t xml:space="preserve"> </w:t>
      </w:r>
      <w:r w:rsidRPr="009A6758">
        <w:rPr>
          <w:rFonts w:asciiTheme="majorBidi" w:hAnsiTheme="majorBidi" w:cstheme="majorBidi"/>
          <w:spacing w:val="-4"/>
          <w:sz w:val="28"/>
          <w:szCs w:val="28"/>
        </w:rPr>
        <w:t>2569</w:t>
      </w:r>
      <w:r w:rsidRPr="009A6758">
        <w:rPr>
          <w:rFonts w:asciiTheme="majorBidi" w:hAnsiTheme="majorBidi"/>
          <w:spacing w:val="-4"/>
          <w:sz w:val="28"/>
          <w:szCs w:val="28"/>
          <w:cs/>
        </w:rPr>
        <w:t xml:space="preserve"> บริษัทย่อยมีเงินกู้ยืมระยะสั้นจากสถาบันการเงิน โดยมีอัตราดอกเบี้ยเงินกู้ยืมขั้นต่ำลบอัตราคงที่ต่อปี</w:t>
      </w:r>
      <w:r w:rsidRPr="009A6758">
        <w:rPr>
          <w:rFonts w:asciiTheme="majorBidi" w:hAnsiTheme="majorBidi"/>
          <w:sz w:val="28"/>
          <w:szCs w:val="28"/>
          <w:cs/>
        </w:rPr>
        <w:t xml:space="preserve"> อัตราดอกเบี้ยคงที่ต่อปี และอัตราดอกเบี้ย </w:t>
      </w:r>
      <w:r w:rsidRPr="009A6758">
        <w:rPr>
          <w:rFonts w:asciiTheme="majorBidi" w:hAnsiTheme="majorBidi" w:cstheme="majorBidi"/>
          <w:sz w:val="28"/>
          <w:szCs w:val="28"/>
        </w:rPr>
        <w:t xml:space="preserve">THOR </w:t>
      </w:r>
      <w:r w:rsidRPr="009A6758">
        <w:rPr>
          <w:rFonts w:asciiTheme="majorBidi" w:hAnsiTheme="majorBidi"/>
          <w:sz w:val="28"/>
          <w:szCs w:val="28"/>
          <w:cs/>
        </w:rPr>
        <w:t>บวกอัตราส่วนเพิ่มคงที่ต่อปี โดยครบกำหนดชำระคืนตามระยะเวลาที่ระบุไว้ในสัญญา</w:t>
      </w:r>
    </w:p>
    <w:p w14:paraId="235CAE4F" w14:textId="77777777" w:rsidR="007A1AD8" w:rsidRPr="009A6758" w:rsidRDefault="007A1AD8" w:rsidP="007A1AD8">
      <w:pPr>
        <w:spacing w:line="240" w:lineRule="auto"/>
        <w:jc w:val="both"/>
        <w:rPr>
          <w:rFonts w:asciiTheme="majorBidi" w:hAnsiTheme="majorBidi" w:cstheme="majorBidi"/>
          <w:sz w:val="22"/>
          <w:szCs w:val="22"/>
        </w:rPr>
      </w:pPr>
    </w:p>
    <w:p w14:paraId="3597C0C6" w14:textId="77777777" w:rsidR="007A1AD8" w:rsidRPr="009A6758" w:rsidRDefault="007A1AD8" w:rsidP="007A1AD8">
      <w:pPr>
        <w:pStyle w:val="ListParagraph"/>
        <w:spacing w:line="240" w:lineRule="auto"/>
        <w:ind w:left="540"/>
        <w:rPr>
          <w:rFonts w:asciiTheme="majorBidi" w:hAnsiTheme="majorBidi" w:cstheme="majorBidi"/>
          <w:spacing w:val="-2"/>
          <w:sz w:val="28"/>
          <w:szCs w:val="28"/>
        </w:rPr>
      </w:pPr>
      <w:r w:rsidRPr="009A6758">
        <w:rPr>
          <w:rFonts w:asciiTheme="majorBidi" w:hAnsiTheme="majorBidi" w:cstheme="majorBidi"/>
          <w:spacing w:val="-4"/>
          <w:sz w:val="28"/>
          <w:szCs w:val="28"/>
          <w:cs/>
        </w:rPr>
        <w:t>บริษัทย่อยมีเงินกู้ยืมระยะยาวจากสถาบันการเงิน</w:t>
      </w:r>
      <w:r w:rsidRPr="009A675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Pr="009A6758">
        <w:rPr>
          <w:rFonts w:asciiTheme="majorBidi" w:hAnsiTheme="majorBidi" w:cstheme="majorBidi"/>
          <w:spacing w:val="-4"/>
          <w:sz w:val="28"/>
          <w:szCs w:val="28"/>
          <w:cs/>
        </w:rPr>
        <w:t>โดยมีอัตรา</w:t>
      </w:r>
      <w:r w:rsidRPr="009A6758">
        <w:rPr>
          <w:rFonts w:asciiTheme="majorBidi" w:hAnsiTheme="majorBidi" w:cstheme="majorBidi" w:hint="cs"/>
          <w:spacing w:val="-4"/>
          <w:sz w:val="28"/>
          <w:szCs w:val="28"/>
          <w:cs/>
        </w:rPr>
        <w:t>ดอกเบี้ย</w:t>
      </w:r>
      <w:r w:rsidRPr="009A6758">
        <w:rPr>
          <w:rFonts w:asciiTheme="majorBidi" w:hAnsiTheme="majorBidi" w:cstheme="majorBidi"/>
          <w:spacing w:val="-4"/>
          <w:sz w:val="28"/>
          <w:szCs w:val="28"/>
          <w:cs/>
        </w:rPr>
        <w:t>เงินกู้ยืมขั้นต่ำลบอัตราคงที่ต่อปี</w:t>
      </w:r>
      <w:r w:rsidRPr="009A6758">
        <w:rPr>
          <w:rFonts w:asciiTheme="majorBidi" w:hAnsiTheme="majorBidi" w:cstheme="majorBidi"/>
          <w:sz w:val="28"/>
          <w:szCs w:val="28"/>
        </w:rPr>
        <w:t xml:space="preserve"> 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 xml:space="preserve">อัตราดอกเบี้ยคงที่ต่อปี </w:t>
      </w:r>
      <w:r w:rsidRPr="009A675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อัตราดอกเบี้ย </w:t>
      </w:r>
      <w:r w:rsidRPr="009A6758">
        <w:rPr>
          <w:rFonts w:asciiTheme="majorBidi" w:hAnsiTheme="majorBidi" w:cstheme="majorBidi"/>
          <w:spacing w:val="-2"/>
          <w:sz w:val="28"/>
          <w:szCs w:val="28"/>
        </w:rPr>
        <w:t xml:space="preserve">SOFR 3 </w:t>
      </w:r>
      <w:r w:rsidRPr="009A675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เดือน บวกอัตราส่วนเพิ่มคงที่ต่อปี อัตราดอกเบี้ย </w:t>
      </w:r>
      <w:r w:rsidRPr="009A6758">
        <w:rPr>
          <w:rFonts w:asciiTheme="majorBidi" w:hAnsiTheme="majorBidi" w:cstheme="majorBidi"/>
          <w:spacing w:val="-2"/>
          <w:sz w:val="28"/>
          <w:szCs w:val="28"/>
        </w:rPr>
        <w:t xml:space="preserve">THOR </w:t>
      </w:r>
      <w:r w:rsidRPr="009A675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เฉลี่ย </w:t>
      </w:r>
      <w:r w:rsidRPr="009A6758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9A675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เดือน บวกอัตราส่วนเพิ่มคงที่ต่อปี </w:t>
      </w:r>
      <w:r w:rsidRPr="009A6758">
        <w:rPr>
          <w:rFonts w:asciiTheme="majorBidi" w:hAnsiTheme="majorBidi"/>
          <w:sz w:val="28"/>
          <w:szCs w:val="28"/>
          <w:cs/>
        </w:rPr>
        <w:t xml:space="preserve">และอัตราดอกเบี้ย </w:t>
      </w:r>
      <w:r w:rsidRPr="009A6758">
        <w:rPr>
          <w:rFonts w:asciiTheme="majorBidi" w:hAnsiTheme="majorBidi" w:cstheme="majorBidi"/>
          <w:sz w:val="28"/>
          <w:szCs w:val="28"/>
        </w:rPr>
        <w:t xml:space="preserve">THOR </w:t>
      </w:r>
      <w:r w:rsidRPr="009A6758">
        <w:rPr>
          <w:rFonts w:asciiTheme="majorBidi" w:hAnsiTheme="majorBidi"/>
          <w:sz w:val="28"/>
          <w:szCs w:val="28"/>
          <w:cs/>
        </w:rPr>
        <w:t>บวกอัตราส่วนเพิ่มคงที่ต่อปี</w:t>
      </w:r>
    </w:p>
    <w:p w14:paraId="19CB4EFD" w14:textId="77777777" w:rsidR="007A1AD8" w:rsidRPr="009A6758" w:rsidRDefault="007A1AD8" w:rsidP="007A1AD8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27A1F855" w14:textId="77777777" w:rsidR="007A1AD8" w:rsidRPr="009A6758" w:rsidRDefault="007A1AD8" w:rsidP="007A1AD8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9A6758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Pr="009A6758">
        <w:rPr>
          <w:rFonts w:asciiTheme="majorBidi" w:hAnsiTheme="majorBidi"/>
          <w:sz w:val="28"/>
          <w:szCs w:val="28"/>
          <w:cs/>
        </w:rPr>
        <w:t>ระยะยาวจากสถาบันการเงิน</w:t>
      </w:r>
      <w:r w:rsidRPr="009A6758">
        <w:rPr>
          <w:rFonts w:asciiTheme="majorBidi" w:hAnsiTheme="majorBidi" w:cstheme="majorBidi"/>
          <w:sz w:val="28"/>
          <w:szCs w:val="28"/>
          <w:cs/>
        </w:rPr>
        <w:t>ส่วนใหญ่ของบริษัทย่อยมีกำหนด</w:t>
      </w:r>
      <w:r w:rsidRPr="009A6758">
        <w:rPr>
          <w:rFonts w:asciiTheme="majorBidi" w:hAnsiTheme="majorBidi"/>
          <w:sz w:val="28"/>
          <w:szCs w:val="28"/>
          <w:cs/>
        </w:rPr>
        <w:t>ชำระคืนภายในระยะเวลาที่กำหนดไว้ในสัญญาเงินกู้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sz w:val="28"/>
          <w:szCs w:val="28"/>
          <w:cs/>
        </w:rPr>
        <w:t>เงินต้นส่วนที่เหลือ</w:t>
      </w:r>
      <w:r w:rsidRPr="009A6758">
        <w:rPr>
          <w:rFonts w:asciiTheme="majorBidi" w:hAnsiTheme="majorBidi" w:hint="cs"/>
          <w:sz w:val="28"/>
          <w:szCs w:val="28"/>
          <w:cs/>
        </w:rPr>
        <w:t>ที่</w:t>
      </w:r>
      <w:r w:rsidRPr="009A6758">
        <w:rPr>
          <w:rFonts w:asciiTheme="majorBidi" w:hAnsiTheme="majorBidi"/>
          <w:sz w:val="28"/>
          <w:szCs w:val="28"/>
          <w:cs/>
        </w:rPr>
        <w:t xml:space="preserve">มีกำหนดชำระคืนภายใน </w:t>
      </w:r>
      <w:r w:rsidRPr="009A6758">
        <w:rPr>
          <w:rFonts w:asciiTheme="majorBidi" w:hAnsiTheme="majorBidi"/>
          <w:sz w:val="28"/>
          <w:szCs w:val="28"/>
        </w:rPr>
        <w:t>1</w:t>
      </w:r>
      <w:r w:rsidRPr="009A6758">
        <w:rPr>
          <w:rFonts w:asciiTheme="majorBidi" w:hAnsiTheme="majorBidi"/>
          <w:sz w:val="28"/>
          <w:szCs w:val="28"/>
          <w:cs/>
        </w:rPr>
        <w:t xml:space="preserve"> ปี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sz w:val="28"/>
          <w:szCs w:val="28"/>
          <w:cs/>
        </w:rPr>
        <w:t>จะถูกจัดประเภท</w:t>
      </w:r>
      <w:r w:rsidRPr="009A6758">
        <w:rPr>
          <w:rFonts w:asciiTheme="majorBidi" w:hAnsiTheme="majorBidi" w:hint="cs"/>
          <w:sz w:val="28"/>
          <w:szCs w:val="28"/>
          <w:cs/>
        </w:rPr>
        <w:t>เป็น</w:t>
      </w:r>
      <w:r w:rsidRPr="009A6758">
        <w:rPr>
          <w:rFonts w:asciiTheme="majorBidi" w:hAnsiTheme="majorBidi"/>
          <w:sz w:val="28"/>
          <w:szCs w:val="28"/>
          <w:cs/>
        </w:rPr>
        <w:t>เงินกู้ยืมระยะยาวจากสถาบันการเงินที่ถึงกำหนดชำระภายใน</w:t>
      </w:r>
      <w:r w:rsidRPr="009A6758">
        <w:rPr>
          <w:rFonts w:asciiTheme="majorBidi" w:hAnsiTheme="majorBidi" w:hint="cs"/>
          <w:sz w:val="28"/>
          <w:szCs w:val="28"/>
          <w:cs/>
        </w:rPr>
        <w:t>หนึ่ง</w:t>
      </w:r>
      <w:r w:rsidRPr="009A6758">
        <w:rPr>
          <w:rFonts w:asciiTheme="majorBidi" w:hAnsiTheme="majorBidi"/>
          <w:sz w:val="28"/>
          <w:szCs w:val="28"/>
          <w:cs/>
        </w:rPr>
        <w:t>ปี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BC0A61B" w14:textId="77777777" w:rsidR="007A1AD8" w:rsidRPr="009A6758" w:rsidRDefault="007A1AD8" w:rsidP="007A1AD8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78B10963" w14:textId="77777777" w:rsidR="007A1AD8" w:rsidRPr="009A6758" w:rsidRDefault="007A1AD8" w:rsidP="007A1AD8">
      <w:pPr>
        <w:pStyle w:val="ListParagraph"/>
        <w:spacing w:line="240" w:lineRule="auto"/>
        <w:ind w:left="540"/>
        <w:rPr>
          <w:rFonts w:asciiTheme="majorBidi" w:hAnsiTheme="majorBidi" w:cstheme="majorBidi"/>
          <w:sz w:val="28"/>
          <w:szCs w:val="28"/>
          <w:cs/>
        </w:rPr>
      </w:pPr>
      <w:r w:rsidRPr="009A6758">
        <w:rPr>
          <w:rFonts w:asciiTheme="majorBidi" w:hAnsiTheme="majorBidi" w:cstheme="majorBidi"/>
          <w:sz w:val="28"/>
          <w:szCs w:val="28"/>
          <w:cs/>
        </w:rPr>
        <w:t>สัญญาเงินกู้ยืมได้ระบุข้อตกลงและข้อจำกัดที่บริษัทย่อยต้องถือปฏิบัติบางประการ เช่น การดำรงอัตราส่วนหนี้สินต่อ</w:t>
      </w:r>
      <w:r w:rsidRPr="009A6758">
        <w:rPr>
          <w:rFonts w:asciiTheme="majorBidi" w:hAnsiTheme="majorBidi" w:cstheme="majorBidi"/>
          <w:sz w:val="28"/>
          <w:szCs w:val="28"/>
        </w:rPr>
        <w:br/>
      </w:r>
      <w:r w:rsidRPr="009A6758">
        <w:rPr>
          <w:rFonts w:asciiTheme="majorBidi" w:hAnsiTheme="majorBidi" w:cstheme="majorBidi"/>
          <w:sz w:val="28"/>
          <w:szCs w:val="28"/>
          <w:cs/>
        </w:rPr>
        <w:t>ส่วน</w:t>
      </w:r>
      <w:r w:rsidRPr="009A6758">
        <w:rPr>
          <w:rFonts w:asciiTheme="majorBidi" w:hAnsiTheme="majorBidi" w:cstheme="majorBidi"/>
          <w:spacing w:val="-2"/>
          <w:sz w:val="28"/>
          <w:szCs w:val="28"/>
          <w:cs/>
        </w:rPr>
        <w:t>ของผู้ถือหุ้น</w:t>
      </w:r>
      <w:r w:rsidRPr="009A675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9A675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การดำรงอัตราส่วนความสามารถในการชำระหนี้ </w:t>
      </w:r>
      <w:r w:rsidRPr="009A6758">
        <w:rPr>
          <w:rFonts w:asciiTheme="majorBidi" w:hAnsiTheme="majorBidi" w:cstheme="majorBidi"/>
          <w:sz w:val="28"/>
          <w:szCs w:val="28"/>
          <w:cs/>
        </w:rPr>
        <w:t>การดำรงอัตราส่วนหนี้สิน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ที่มีภาระดอกเบี้ย</w:t>
      </w:r>
      <w:r w:rsidRPr="009A6758">
        <w:rPr>
          <w:rFonts w:asciiTheme="majorBidi" w:hAnsiTheme="majorBidi" w:cstheme="majorBidi"/>
          <w:sz w:val="28"/>
          <w:szCs w:val="28"/>
          <w:cs/>
        </w:rPr>
        <w:t>ต่อกำไรก่อนหั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ก</w:t>
      </w:r>
      <w:r w:rsidRPr="009A6758">
        <w:rPr>
          <w:rFonts w:asciiTheme="majorBidi" w:hAnsiTheme="majorBidi" w:cstheme="majorBidi"/>
          <w:sz w:val="28"/>
          <w:szCs w:val="28"/>
          <w:cs/>
        </w:rPr>
        <w:t>ดอกเบี้ยจ่าย ภาษี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เงินได้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 ค่าเสื่อมราคาและค่าตัดจำหน่าย</w:t>
      </w:r>
      <w:r w:rsidRPr="009A6758">
        <w:rPr>
          <w:rFonts w:asciiTheme="majorBidi" w:hAnsiTheme="majorBidi" w:cstheme="majorBidi"/>
          <w:sz w:val="28"/>
          <w:szCs w:val="28"/>
        </w:rPr>
        <w:t xml:space="preserve"> </w:t>
      </w:r>
      <w:r w:rsidRPr="009A6758">
        <w:rPr>
          <w:rFonts w:asciiTheme="majorBidi" w:hAnsiTheme="majorBidi"/>
          <w:sz w:val="28"/>
          <w:szCs w:val="28"/>
          <w:cs/>
        </w:rPr>
        <w:t xml:space="preserve">การดำรงสัดส่วนภาระหนี้ต่อมูลค่าหลักประกันไม่เกินร้อยละ </w:t>
      </w:r>
      <w:r w:rsidRPr="009A6758">
        <w:rPr>
          <w:rFonts w:asciiTheme="majorBidi" w:hAnsiTheme="majorBidi"/>
          <w:sz w:val="28"/>
          <w:szCs w:val="28"/>
        </w:rPr>
        <w:t>60</w:t>
      </w:r>
      <w:r w:rsidRPr="009A6758">
        <w:rPr>
          <w:rFonts w:asciiTheme="majorBidi" w:hAnsiTheme="majorBidi"/>
          <w:sz w:val="28"/>
          <w:szCs w:val="28"/>
          <w:cs/>
        </w:rPr>
        <w:t xml:space="preserve"> ของมูลค่าตลาดยุติธรรมของทรัพย์หลักประกัน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 การควบหรือรวมกิจการกับบริษัทอื่น การลงทุนในหลักทรัพย์ การลดทุนหรือจ่ายเงินปันผล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 xml:space="preserve"> การโอนสิทธิในสัญญาประกันภัย และการไม่ก่อภาระผูกพันกับทรัพย์สิน </w:t>
      </w:r>
      <w:r w:rsidRPr="009A6758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14:paraId="3AC201EB" w14:textId="77777777" w:rsidR="007A1AD8" w:rsidRPr="009A6758" w:rsidRDefault="007A1AD8" w:rsidP="007A1AD8">
      <w:pPr>
        <w:pStyle w:val="ListParagraph"/>
        <w:rPr>
          <w:rFonts w:asciiTheme="majorBidi" w:hAnsiTheme="majorBidi" w:cstheme="majorBidi"/>
          <w:sz w:val="22"/>
          <w:cs/>
        </w:rPr>
      </w:pPr>
    </w:p>
    <w:p w14:paraId="3FD05E07" w14:textId="77777777" w:rsidR="007A1AD8" w:rsidRPr="009A6758" w:rsidRDefault="007A1AD8" w:rsidP="007A1AD8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9A6758">
        <w:rPr>
          <w:rFonts w:asciiTheme="majorBidi" w:hAnsiTheme="majorBidi" w:cstheme="majorBidi"/>
          <w:sz w:val="28"/>
          <w:szCs w:val="28"/>
          <w:cs/>
        </w:rPr>
        <w:t>บริษัทย่อยได้นำที่ดินพร้อมสิ่งปลูกสร้างบนที่ดินที่มีอยู่ส่วนใหญ่และสิ่งปลูกสร้างที่จะมีในภายหน้า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 xml:space="preserve"> อาคาร โรงไฟฟ้า เครื่องจักรและอุปกรณ์ที่นำมาใช้ในโรงไฟฟ้า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ไปจดจำนองไว้กับสถาบันการเงิน 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 xml:space="preserve">รวมถึงโอนสิทธิในสัญญาประกันภัย </w:t>
      </w:r>
      <w:r w:rsidRPr="009A6758">
        <w:rPr>
          <w:rFonts w:asciiTheme="majorBidi" w:hAnsiTheme="majorBidi" w:cstheme="majorBidi"/>
          <w:sz w:val="28"/>
          <w:szCs w:val="28"/>
        </w:rPr>
        <w:br/>
      </w:r>
      <w:r w:rsidRPr="009A6758">
        <w:rPr>
          <w:rFonts w:asciiTheme="majorBidi" w:hAnsiTheme="majorBidi" w:cstheme="majorBidi" w:hint="cs"/>
          <w:sz w:val="28"/>
          <w:szCs w:val="28"/>
          <w:cs/>
        </w:rPr>
        <w:t>สิทธิในสัญญาเช่าที่ดิน สิทธิเรียกร้องในบัญชีเงินฝากธนาคาร</w:t>
      </w:r>
      <w:r w:rsidRPr="009A6758">
        <w:rPr>
          <w:rFonts w:asciiTheme="majorBidi" w:hAnsiTheme="majorBidi" w:cstheme="majorBidi"/>
          <w:sz w:val="28"/>
          <w:szCs w:val="28"/>
        </w:rPr>
        <w:t xml:space="preserve"> 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 xml:space="preserve">และพันธบัตร </w:t>
      </w:r>
      <w:r w:rsidRPr="009A6758">
        <w:rPr>
          <w:rFonts w:asciiTheme="majorBidi" w:hAnsiTheme="majorBidi" w:cstheme="majorBidi"/>
          <w:sz w:val="28"/>
          <w:szCs w:val="28"/>
          <w:cs/>
        </w:rPr>
        <w:t>เพื่อใช้เป็นหลักประกัน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เงินเบิกเกินบัญชีธนาคารและ</w:t>
      </w:r>
      <w:r w:rsidRPr="009A6758">
        <w:rPr>
          <w:rFonts w:asciiTheme="majorBidi" w:hAnsiTheme="majorBidi" w:cstheme="majorBidi"/>
          <w:sz w:val="28"/>
          <w:szCs w:val="28"/>
          <w:cs/>
        </w:rPr>
        <w:t>เงินกู้ยืมจากสถาบันการเงิน</w:t>
      </w:r>
    </w:p>
    <w:p w14:paraId="37B3FB39" w14:textId="77777777" w:rsidR="007A1AD8" w:rsidRPr="009A6758" w:rsidRDefault="007A1AD8" w:rsidP="007A1AD8">
      <w:pPr>
        <w:pStyle w:val="ListParagraph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0EB99AE4" w14:textId="5FD35428" w:rsidR="007A1AD8" w:rsidRPr="009A6758" w:rsidRDefault="007A1AD8" w:rsidP="007A1AD8">
      <w:pPr>
        <w:pStyle w:val="ListParagraph"/>
        <w:numPr>
          <w:ilvl w:val="0"/>
          <w:numId w:val="20"/>
        </w:numPr>
        <w:spacing w:line="240" w:lineRule="auto"/>
        <w:ind w:left="540" w:hanging="540"/>
        <w:rPr>
          <w:rFonts w:asciiTheme="majorBidi" w:hAnsiTheme="majorBidi" w:cstheme="majorBidi"/>
          <w:sz w:val="28"/>
          <w:szCs w:val="28"/>
        </w:rPr>
      </w:pPr>
      <w:r w:rsidRPr="009A6758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9A6758">
        <w:rPr>
          <w:rFonts w:asciiTheme="majorBidi" w:hAnsiTheme="majorBidi" w:cstheme="majorBidi"/>
          <w:sz w:val="28"/>
          <w:szCs w:val="28"/>
        </w:rPr>
        <w:t xml:space="preserve">30 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9A6758">
        <w:rPr>
          <w:rFonts w:asciiTheme="majorBidi" w:hAnsiTheme="majorBidi" w:cstheme="majorBidi"/>
          <w:sz w:val="28"/>
          <w:szCs w:val="28"/>
        </w:rPr>
        <w:t>2569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กลุ่มบริษัทและบริษัทมีวงเงินสินเชื่อซึ่งยังไม่ได้เบิกใช้จำนวน </w:t>
      </w:r>
      <w:r w:rsidR="00FB0E6E" w:rsidRPr="009A6758">
        <w:rPr>
          <w:rFonts w:asciiTheme="majorBidi" w:hAnsiTheme="majorBidi" w:cstheme="majorBidi"/>
          <w:sz w:val="28"/>
          <w:szCs w:val="28"/>
        </w:rPr>
        <w:t xml:space="preserve">16,202.60 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ล้านบาท และ</w:t>
      </w:r>
      <w:r w:rsidRPr="009A6758">
        <w:rPr>
          <w:rFonts w:asciiTheme="majorBidi" w:hAnsiTheme="majorBidi" w:cstheme="majorBidi"/>
          <w:sz w:val="28"/>
          <w:szCs w:val="28"/>
        </w:rPr>
        <w:t xml:space="preserve"> </w:t>
      </w:r>
      <w:r w:rsidR="00FC7952" w:rsidRPr="009A6758">
        <w:rPr>
          <w:rFonts w:asciiTheme="majorBidi" w:hAnsiTheme="majorBidi" w:cstheme="majorBidi"/>
          <w:sz w:val="28"/>
          <w:szCs w:val="28"/>
        </w:rPr>
        <w:t xml:space="preserve">2,688.99 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 xml:space="preserve">ล้านบาท ตามลำดับ </w:t>
      </w:r>
      <w:r w:rsidRPr="009A6758">
        <w:rPr>
          <w:rFonts w:asciiTheme="majorBidi" w:hAnsiTheme="majorBidi" w:cstheme="majorBidi" w:hint="cs"/>
          <w:i/>
          <w:iCs/>
          <w:sz w:val="28"/>
          <w:szCs w:val="28"/>
          <w:cs/>
        </w:rPr>
        <w:t>(</w:t>
      </w:r>
      <w:r w:rsidRPr="009A6758">
        <w:rPr>
          <w:rFonts w:asciiTheme="majorBidi" w:hAnsiTheme="majorBidi" w:cstheme="majorBidi"/>
          <w:i/>
          <w:iCs/>
          <w:sz w:val="28"/>
          <w:szCs w:val="28"/>
        </w:rPr>
        <w:t xml:space="preserve">30 </w:t>
      </w:r>
      <w:r w:rsidRPr="009A675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กันยายน </w:t>
      </w:r>
      <w:r w:rsidRPr="009A6758">
        <w:rPr>
          <w:rFonts w:asciiTheme="majorBidi" w:hAnsiTheme="majorBidi" w:cstheme="majorBidi"/>
          <w:i/>
          <w:iCs/>
          <w:sz w:val="28"/>
          <w:szCs w:val="28"/>
        </w:rPr>
        <w:t>2568: 15,976.47</w:t>
      </w:r>
      <w:r w:rsidRPr="009A6758">
        <w:rPr>
          <w:rFonts w:asciiTheme="majorBidi" w:hAnsiTheme="majorBidi" w:cstheme="majorBidi"/>
          <w:sz w:val="28"/>
          <w:szCs w:val="28"/>
        </w:rPr>
        <w:t xml:space="preserve"> </w:t>
      </w:r>
      <w:r w:rsidRPr="009A675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Pr="009A6758">
        <w:rPr>
          <w:rFonts w:asciiTheme="majorBidi" w:hAnsiTheme="majorBidi" w:cstheme="majorBidi"/>
          <w:i/>
          <w:iCs/>
          <w:sz w:val="28"/>
          <w:szCs w:val="28"/>
        </w:rPr>
        <w:t>2,688.09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A6758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ตามลำดับ)</w:t>
      </w:r>
    </w:p>
    <w:p w14:paraId="0177E6DD" w14:textId="77777777" w:rsidR="007A1AD8" w:rsidRPr="009A6758" w:rsidRDefault="007A1AD8" w:rsidP="007A1AD8">
      <w:pPr>
        <w:spacing w:line="240" w:lineRule="auto"/>
        <w:rPr>
          <w:rFonts w:asciiTheme="majorBidi" w:hAnsiTheme="majorBidi" w:cstheme="majorBidi"/>
          <w:sz w:val="28"/>
          <w:szCs w:val="28"/>
        </w:rPr>
        <w:sectPr w:rsidR="007A1AD8" w:rsidRPr="009A6758" w:rsidSect="007A1AD8">
          <w:headerReference w:type="default" r:id="rId11"/>
          <w:footerReference w:type="default" r:id="rId12"/>
          <w:pgSz w:w="11909" w:h="16834" w:code="9"/>
          <w:pgMar w:top="691" w:right="1152" w:bottom="630" w:left="1152" w:header="720" w:footer="720" w:gutter="0"/>
          <w:pgNumType w:start="17"/>
          <w:cols w:space="720"/>
        </w:sectPr>
      </w:pPr>
    </w:p>
    <w:p w14:paraId="6FE04B14" w14:textId="77777777" w:rsidR="007A1AD8" w:rsidRPr="009A6758" w:rsidRDefault="007A1AD8" w:rsidP="007A1AD8">
      <w:pPr>
        <w:numPr>
          <w:ilvl w:val="0"/>
          <w:numId w:val="2"/>
        </w:numPr>
        <w:tabs>
          <w:tab w:val="left" w:pos="540"/>
        </w:tabs>
        <w:spacing w:line="240" w:lineRule="auto"/>
        <w:ind w:left="-180" w:hanging="450"/>
        <w:rPr>
          <w:rFonts w:ascii="Angsana New" w:hAnsi="Angsana New"/>
          <w:b/>
          <w:bCs/>
          <w:sz w:val="28"/>
          <w:szCs w:val="28"/>
          <w:lang w:val="th-TH"/>
        </w:rPr>
      </w:pPr>
      <w:bookmarkStart w:id="0" w:name="_Hlk132984420"/>
      <w:r w:rsidRPr="009A6758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ส่วนงานดำเนินงาน</w:t>
      </w:r>
      <w:r w:rsidRPr="009A6758">
        <w:rPr>
          <w:rFonts w:ascii="Angsana New" w:hAnsi="Angsana New" w:hint="cs"/>
          <w:b/>
          <w:bCs/>
          <w:sz w:val="28"/>
          <w:szCs w:val="28"/>
          <w:cs/>
          <w:lang w:val="th-TH"/>
        </w:rPr>
        <w:t>และการจำแนกรายได้</w:t>
      </w:r>
      <w:bookmarkEnd w:id="0"/>
    </w:p>
    <w:p w14:paraId="0AAD3136" w14:textId="77777777" w:rsidR="007A1AD8" w:rsidRPr="009A6758" w:rsidRDefault="007A1AD8" w:rsidP="007A1AD8">
      <w:pPr>
        <w:spacing w:line="40" w:lineRule="atLeast"/>
        <w:rPr>
          <w:sz w:val="12"/>
          <w:szCs w:val="12"/>
        </w:rPr>
      </w:pPr>
    </w:p>
    <w:tbl>
      <w:tblPr>
        <w:tblpPr w:leftFromText="180" w:rightFromText="180" w:vertAnchor="text" w:horzAnchor="margin" w:tblpX="-710" w:tblpY="25"/>
        <w:tblW w:w="29321" w:type="dxa"/>
        <w:tblLayout w:type="fixed"/>
        <w:tblLook w:val="00A0" w:firstRow="1" w:lastRow="0" w:firstColumn="1" w:lastColumn="0" w:noHBand="0" w:noVBand="0"/>
      </w:tblPr>
      <w:tblGrid>
        <w:gridCol w:w="2580"/>
        <w:gridCol w:w="558"/>
        <w:gridCol w:w="289"/>
        <w:gridCol w:w="529"/>
        <w:gridCol w:w="274"/>
        <w:gridCol w:w="548"/>
        <w:gridCol w:w="255"/>
        <w:gridCol w:w="587"/>
        <w:gridCol w:w="250"/>
        <w:gridCol w:w="556"/>
        <w:gridCol w:w="259"/>
        <w:gridCol w:w="616"/>
        <w:gridCol w:w="236"/>
        <w:gridCol w:w="570"/>
        <w:gridCol w:w="259"/>
        <w:gridCol w:w="616"/>
        <w:gridCol w:w="257"/>
        <w:gridCol w:w="566"/>
        <w:gridCol w:w="261"/>
        <w:gridCol w:w="577"/>
        <w:gridCol w:w="248"/>
        <w:gridCol w:w="568"/>
        <w:gridCol w:w="255"/>
        <w:gridCol w:w="588"/>
        <w:gridCol w:w="236"/>
        <w:gridCol w:w="576"/>
        <w:gridCol w:w="255"/>
        <w:gridCol w:w="604"/>
        <w:gridCol w:w="257"/>
        <w:gridCol w:w="625"/>
        <w:gridCol w:w="260"/>
        <w:gridCol w:w="725"/>
        <w:gridCol w:w="2231"/>
        <w:gridCol w:w="2250"/>
        <w:gridCol w:w="2250"/>
        <w:gridCol w:w="2250"/>
        <w:gridCol w:w="2250"/>
        <w:gridCol w:w="2250"/>
      </w:tblGrid>
      <w:tr w:rsidR="007A1AD8" w:rsidRPr="009A6758" w14:paraId="2FE93F3A" w14:textId="77777777" w:rsidTr="004106CA">
        <w:trPr>
          <w:gridAfter w:val="6"/>
          <w:wAfter w:w="13481" w:type="dxa"/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595B2" w14:textId="77777777" w:rsidR="007A1AD8" w:rsidRPr="009A6758" w:rsidRDefault="007A1AD8" w:rsidP="004106CA">
            <w:pPr>
              <w:spacing w:line="240" w:lineRule="auto"/>
              <w:ind w:left="-288" w:firstLine="28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558CA687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FDD7338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3D99ED95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53C367C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1" w:type="dxa"/>
            <w:gridSpan w:val="3"/>
            <w:tcBorders>
              <w:left w:val="nil"/>
              <w:right w:val="nil"/>
            </w:tcBorders>
            <w:vAlign w:val="bottom"/>
          </w:tcPr>
          <w:p w14:paraId="02030639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9125DA5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609F71D6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FDF08FD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0A68C17B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FD350EA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18D41AEB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C19713B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17199F54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D022A83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10" w:type="dxa"/>
            <w:gridSpan w:val="3"/>
            <w:tcBorders>
              <w:left w:val="nil"/>
              <w:right w:val="nil"/>
            </w:tcBorders>
            <w:vAlign w:val="bottom"/>
          </w:tcPr>
          <w:p w14:paraId="6725CAFD" w14:textId="77777777" w:rsidR="007A1AD8" w:rsidRPr="009A6758" w:rsidRDefault="007A1AD8" w:rsidP="004106CA">
            <w:pPr>
              <w:spacing w:line="240" w:lineRule="auto"/>
              <w:ind w:left="-115" w:right="31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</w:tr>
      <w:tr w:rsidR="007A1AD8" w:rsidRPr="009A6758" w14:paraId="2E92395F" w14:textId="77777777" w:rsidTr="004106CA">
        <w:trPr>
          <w:gridAfter w:val="6"/>
          <w:wAfter w:w="13481" w:type="dxa"/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B5C74" w14:textId="77777777" w:rsidR="007A1AD8" w:rsidRPr="009A6758" w:rsidRDefault="007A1AD8" w:rsidP="004106CA">
            <w:pPr>
              <w:spacing w:line="240" w:lineRule="auto"/>
              <w:ind w:left="-288" w:firstLine="288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>สำหรับงวดเก้าเดือนสิ้นสุด</w:t>
            </w:r>
          </w:p>
        </w:tc>
        <w:tc>
          <w:tcPr>
            <w:tcW w:w="1376" w:type="dxa"/>
            <w:gridSpan w:val="3"/>
            <w:tcBorders>
              <w:left w:val="nil"/>
              <w:right w:val="nil"/>
            </w:tcBorders>
            <w:vAlign w:val="bottom"/>
          </w:tcPr>
          <w:p w14:paraId="74869372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  <w:p w14:paraId="69D37D4A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อสังหาริมทรัพย์เพื่อขาย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17A69E7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390" w:type="dxa"/>
            <w:gridSpan w:val="3"/>
            <w:tcBorders>
              <w:left w:val="nil"/>
              <w:right w:val="nil"/>
            </w:tcBorders>
            <w:vAlign w:val="bottom"/>
          </w:tcPr>
          <w:p w14:paraId="003DC3F3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  <w:p w14:paraId="5C92ECA9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7"/>
                <w:szCs w:val="17"/>
                <w:cs/>
              </w:rPr>
              <w:t>อสังหาริมทรัพย์เพื่อ</w:t>
            </w:r>
          </w:p>
          <w:p w14:paraId="0B8DEFC2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7"/>
                <w:szCs w:val="17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pacing w:val="-8"/>
                <w:sz w:val="17"/>
                <w:szCs w:val="17"/>
                <w:cs/>
              </w:rPr>
              <w:t>ให้เช่าและบริการ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5F33979A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1" w:type="dxa"/>
            <w:gridSpan w:val="3"/>
            <w:tcBorders>
              <w:left w:val="nil"/>
              <w:right w:val="nil"/>
            </w:tcBorders>
            <w:vAlign w:val="bottom"/>
          </w:tcPr>
          <w:p w14:paraId="594BDCA4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  <w:p w14:paraId="4E5C566B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ด้านอุตสาหกรรม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6C34B7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45" w:type="dxa"/>
            <w:gridSpan w:val="3"/>
            <w:tcBorders>
              <w:left w:val="nil"/>
              <w:right w:val="nil"/>
            </w:tcBorders>
            <w:vAlign w:val="bottom"/>
          </w:tcPr>
          <w:p w14:paraId="1D2F3543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</w:t>
            </w:r>
          </w:p>
          <w:p w14:paraId="371B0A95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ผลิตและจำหน่ายกระแสไฟฟ้า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371B54C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04" w:type="dxa"/>
            <w:gridSpan w:val="3"/>
            <w:tcBorders>
              <w:left w:val="nil"/>
              <w:right w:val="nil"/>
            </w:tcBorders>
            <w:vAlign w:val="bottom"/>
          </w:tcPr>
          <w:p w14:paraId="5C44DCCE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ปรึกษาการบริหารและ</w:t>
            </w:r>
          </w:p>
          <w:p w14:paraId="58D7AD84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ควบคุมงานก่อสร้าง บริการด้านการออกแบบงานสถาปัตยกรรม วิศวกรรม และบริการอื่น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5288342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</w:p>
        </w:tc>
        <w:tc>
          <w:tcPr>
            <w:tcW w:w="1411" w:type="dxa"/>
            <w:gridSpan w:val="3"/>
            <w:tcBorders>
              <w:left w:val="nil"/>
              <w:right w:val="nil"/>
            </w:tcBorders>
            <w:vAlign w:val="bottom"/>
          </w:tcPr>
          <w:p w14:paraId="5E4060CD" w14:textId="77777777" w:rsidR="007A1AD8" w:rsidRPr="009A6758" w:rsidRDefault="007A1AD8" w:rsidP="004106CA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  <w:p w14:paraId="66CE92E7" w14:textId="77777777" w:rsidR="007A1AD8" w:rsidRPr="009A6758" w:rsidRDefault="007A1AD8" w:rsidP="004106CA">
            <w:pPr>
              <w:spacing w:line="240" w:lineRule="auto"/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ส่วนงานธุรกิจอื่น ๆ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DE6A07B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435" w:type="dxa"/>
            <w:gridSpan w:val="3"/>
            <w:tcBorders>
              <w:left w:val="nil"/>
              <w:right w:val="nil"/>
            </w:tcBorders>
            <w:vAlign w:val="bottom"/>
          </w:tcPr>
          <w:p w14:paraId="33A74C20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รายการตัดบัญชี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4203F5E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1610" w:type="dxa"/>
            <w:gridSpan w:val="3"/>
            <w:tcBorders>
              <w:left w:val="nil"/>
              <w:right w:val="nil"/>
            </w:tcBorders>
            <w:vAlign w:val="bottom"/>
          </w:tcPr>
          <w:p w14:paraId="542BC786" w14:textId="77777777" w:rsidR="007A1AD8" w:rsidRPr="009A6758" w:rsidRDefault="007A1AD8" w:rsidP="004106CA">
            <w:pPr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</w:rPr>
              <w:t>งบการเงินรวม</w:t>
            </w:r>
          </w:p>
        </w:tc>
      </w:tr>
      <w:tr w:rsidR="007A1AD8" w:rsidRPr="009A6758" w14:paraId="1E8ED244" w14:textId="77777777" w:rsidTr="004106CA">
        <w:trPr>
          <w:gridAfter w:val="6"/>
          <w:wAfter w:w="13481" w:type="dxa"/>
          <w:trHeight w:val="63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AFB53F" w14:textId="77777777" w:rsidR="007A1AD8" w:rsidRPr="009A6758" w:rsidRDefault="007A1AD8" w:rsidP="004106CA">
            <w:pPr>
              <w:spacing w:line="2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 xml:space="preserve">   วันที่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</w:rPr>
              <w:t xml:space="preserve"> 30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>มิถุนายน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bottom"/>
          </w:tcPr>
          <w:p w14:paraId="01C91386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9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19FEA2CB" w14:textId="77777777" w:rsidR="007A1AD8" w:rsidRPr="009A6758" w:rsidRDefault="007A1AD8" w:rsidP="004106CA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58B8188B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58" w:firstLine="1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9927253" w14:textId="77777777" w:rsidR="007A1AD8" w:rsidRPr="009A6758" w:rsidRDefault="007A1AD8" w:rsidP="004106CA">
            <w:pPr>
              <w:spacing w:line="20" w:lineRule="atLeast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7238AE38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6" w:firstLine="15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38092E8" w14:textId="77777777" w:rsidR="007A1AD8" w:rsidRPr="009A6758" w:rsidRDefault="007A1AD8" w:rsidP="004106CA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76908BCB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91" w:firstLine="9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24FEFD2" w14:textId="77777777" w:rsidR="007A1AD8" w:rsidRPr="009A6758" w:rsidRDefault="007A1AD8" w:rsidP="004106CA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6FB0158A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59" w:hanging="26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9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1374F8F" w14:textId="77777777" w:rsidR="007A1AD8" w:rsidRPr="009A6758" w:rsidRDefault="007A1AD8" w:rsidP="004106CA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51F407AD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78" w:firstLine="11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D752D0" w14:textId="77777777" w:rsidR="007A1AD8" w:rsidRPr="009A6758" w:rsidRDefault="007A1AD8" w:rsidP="004106CA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7490BCAB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9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FA2D46B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54BC0714" w14:textId="77777777" w:rsidR="007A1AD8" w:rsidRPr="009A6758" w:rsidRDefault="007A1AD8" w:rsidP="004106CA">
            <w:pPr>
              <w:pStyle w:val="BodyText"/>
              <w:spacing w:after="0" w:line="20" w:lineRule="atLeast"/>
              <w:ind w:left="-202" w:right="-104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C686DFF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5D50A068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9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7926AEA3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5C06A2E4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8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5A3F274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7D98F5A6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04" w:firstLine="3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014D345" w14:textId="77777777" w:rsidR="007A1AD8" w:rsidRPr="009A6758" w:rsidRDefault="007A1AD8" w:rsidP="004106CA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9F9E28B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00" w:hanging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274DEAA" w14:textId="77777777" w:rsidR="007A1AD8" w:rsidRPr="009A6758" w:rsidRDefault="007A1AD8" w:rsidP="004106CA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488EF660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0" w:hanging="19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F8E99D1" w14:textId="77777777" w:rsidR="007A1AD8" w:rsidRPr="009A6758" w:rsidRDefault="007A1AD8" w:rsidP="004106CA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0CAFB1B5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06" w:firstLine="5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B412ADE" w14:textId="77777777" w:rsidR="007A1AD8" w:rsidRPr="009A6758" w:rsidRDefault="007A1AD8" w:rsidP="004106CA">
            <w:pPr>
              <w:spacing w:line="20" w:lineRule="atLeast"/>
              <w:ind w:left="-115" w:right="-115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1E1676BE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8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9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5ED626AC" w14:textId="77777777" w:rsidR="007A1AD8" w:rsidRPr="009A6758" w:rsidRDefault="007A1AD8" w:rsidP="004106CA">
            <w:pPr>
              <w:spacing w:line="20" w:lineRule="atLeast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5896718B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8</w:t>
            </w:r>
          </w:p>
        </w:tc>
      </w:tr>
      <w:tr w:rsidR="007A1AD8" w:rsidRPr="009A6758" w14:paraId="526BF253" w14:textId="77777777" w:rsidTr="004106CA">
        <w:trPr>
          <w:gridAfter w:val="6"/>
          <w:wAfter w:w="13481" w:type="dxa"/>
          <w:trHeight w:val="20"/>
          <w:tblHeader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253C57" w14:textId="77777777" w:rsidR="007A1AD8" w:rsidRPr="009A6758" w:rsidRDefault="007A1AD8" w:rsidP="004106CA">
            <w:pPr>
              <w:spacing w:line="20" w:lineRule="atLeast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60" w:type="dxa"/>
            <w:gridSpan w:val="31"/>
            <w:tcBorders>
              <w:left w:val="nil"/>
              <w:right w:val="nil"/>
            </w:tcBorders>
            <w:vAlign w:val="bottom"/>
          </w:tcPr>
          <w:p w14:paraId="7788B3F0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98" w:firstLine="11"/>
              <w:jc w:val="center"/>
              <w:rPr>
                <w:rFonts w:asciiTheme="majorBidi" w:hAnsiTheme="majorBidi" w:cstheme="majorBidi"/>
                <w:spacing w:val="-8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</w:rPr>
              <w:t>(</w:t>
            </w:r>
            <w:r w:rsidRPr="009A6758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  <w:cs/>
              </w:rPr>
              <w:t>ล้านบาท</w:t>
            </w:r>
            <w:r w:rsidRPr="009A6758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</w:rPr>
              <w:t>)</w:t>
            </w:r>
          </w:p>
        </w:tc>
      </w:tr>
      <w:tr w:rsidR="00F505AB" w:rsidRPr="009A6758" w14:paraId="0B1FA237" w14:textId="77777777" w:rsidTr="004106CA">
        <w:trPr>
          <w:gridAfter w:val="6"/>
          <w:wAfter w:w="13481" w:type="dxa"/>
          <w:trHeight w:val="211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3C48F9" w14:textId="77777777" w:rsidR="00F505AB" w:rsidRPr="009A6758" w:rsidRDefault="00F505AB" w:rsidP="00F505AB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58" w:type="dxa"/>
            <w:tcBorders>
              <w:left w:val="nil"/>
              <w:right w:val="nil"/>
            </w:tcBorders>
          </w:tcPr>
          <w:p w14:paraId="2DC844BC" w14:textId="32A91B72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743.96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701B6B0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</w:tcPr>
          <w:p w14:paraId="17CA6857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1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,264.35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B118262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79C3CCF4" w14:textId="259976B3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135.99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79AA74C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</w:tcPr>
          <w:p w14:paraId="3310F5C9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119.73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CB1FE6E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</w:tcPr>
          <w:p w14:paraId="437A96B4" w14:textId="38FDDBFD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1,124.53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0F461F0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4A5E1944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1,199.62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6FC20D2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</w:tcPr>
          <w:p w14:paraId="6183C6F8" w14:textId="0B0A84AF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6,469.04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774F828" w14:textId="77777777" w:rsidR="00F505AB" w:rsidRPr="009A6758" w:rsidRDefault="00F505AB" w:rsidP="00F505A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7D60C4C2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6,750.68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4694975" w14:textId="77777777" w:rsidR="00F505AB" w:rsidRPr="009A6758" w:rsidRDefault="00F505AB" w:rsidP="00F505A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5633AE19" w14:textId="4DBAF7DE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1,0</w:t>
            </w:r>
            <w:r w:rsidR="00EC2E0E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24.13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7AACF73" w14:textId="77777777" w:rsidR="00F505AB" w:rsidRPr="009A6758" w:rsidRDefault="00F505AB" w:rsidP="00F505A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</w:tcPr>
          <w:p w14:paraId="0EE52481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99</w:t>
            </w: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7.08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7B62569" w14:textId="77777777" w:rsidR="00F505AB" w:rsidRPr="009A6758" w:rsidRDefault="00F505AB" w:rsidP="00F505A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71C5D7A0" w14:textId="57497CA0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354.5</w:t>
            </w:r>
            <w:r w:rsidR="0042300C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0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DEE14F4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</w:tcPr>
          <w:p w14:paraId="41A6A9FC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30</w:t>
            </w: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5.99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1D3FE1E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</w:tcPr>
          <w:p w14:paraId="2CC88902" w14:textId="058DC817" w:rsidR="00F505AB" w:rsidRPr="009A6758" w:rsidRDefault="00F505AB" w:rsidP="00F505AB">
            <w:pPr>
              <w:tabs>
                <w:tab w:val="decimal" w:pos="206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43CEFD7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</w:tcPr>
          <w:p w14:paraId="50C9C3FA" w14:textId="77777777" w:rsidR="00F505AB" w:rsidRPr="009A6758" w:rsidRDefault="00F505AB" w:rsidP="00F505AB">
            <w:pPr>
              <w:tabs>
                <w:tab w:val="decimal" w:pos="206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770227D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53E7F8FD" w14:textId="04D2B9E0" w:rsidR="00F505AB" w:rsidRPr="009A6758" w:rsidRDefault="00F505AB" w:rsidP="00F505A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9,85</w:t>
            </w:r>
            <w:r w:rsidR="00EC2E0E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2.15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547EB1D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33136BE9" w14:textId="77777777" w:rsidR="00F505AB" w:rsidRPr="009A6758" w:rsidRDefault="00F505AB" w:rsidP="00F505A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10,637.</w:t>
            </w: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45</w:t>
            </w:r>
          </w:p>
        </w:tc>
      </w:tr>
      <w:tr w:rsidR="00F505AB" w:rsidRPr="009A6758" w14:paraId="1B0BD79E" w14:textId="77777777" w:rsidTr="00C94399">
        <w:trPr>
          <w:gridAfter w:val="6"/>
          <w:wAfter w:w="13481" w:type="dxa"/>
          <w:trHeight w:val="41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EBFEB" w14:textId="77777777" w:rsidR="00F505AB" w:rsidRPr="009A6758" w:rsidRDefault="00F505AB" w:rsidP="00F505AB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</w:tcPr>
          <w:p w14:paraId="00356D19" w14:textId="1C8EB544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CA6F994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C15DA9" w14:textId="77777777" w:rsidR="00F505AB" w:rsidRPr="009A6758" w:rsidRDefault="00F505AB" w:rsidP="00F505AB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right="7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3132FBC8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</w:tcPr>
          <w:p w14:paraId="0BF1E3E7" w14:textId="325A5645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0.24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9C0C9E4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</w:tcPr>
          <w:p w14:paraId="540E19C7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0.27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BFFBAFD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</w:tcPr>
          <w:p w14:paraId="5CB551A0" w14:textId="7DED3B12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3095F89" w14:textId="77777777" w:rsidR="00F505AB" w:rsidRPr="009A6758" w:rsidRDefault="00F505AB" w:rsidP="00F505AB">
            <w:pPr>
              <w:tabs>
                <w:tab w:val="decimal" w:pos="328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A2E0A4" w14:textId="77777777" w:rsidR="00F505AB" w:rsidRPr="009A6758" w:rsidRDefault="00F505AB" w:rsidP="00F505AB">
            <w:pPr>
              <w:pStyle w:val="acctfourfigures"/>
              <w:tabs>
                <w:tab w:val="clear" w:pos="765"/>
                <w:tab w:val="decimal" w:pos="235"/>
              </w:tabs>
              <w:spacing w:line="240" w:lineRule="auto"/>
              <w:ind w:right="7"/>
              <w:jc w:val="center"/>
              <w:rPr>
                <w:rFonts w:ascii="Angsana New" w:hAnsi="Angsana New"/>
                <w:color w:val="000000"/>
                <w:sz w:val="17"/>
                <w:szCs w:val="17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890AD33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</w:tcPr>
          <w:p w14:paraId="71514B26" w14:textId="2D90E313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6BCF7E6" w14:textId="77777777" w:rsidR="00F505AB" w:rsidRPr="009A6758" w:rsidRDefault="00F505AB" w:rsidP="00F505A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7F1F94" w14:textId="77777777" w:rsidR="00F505AB" w:rsidRPr="009A6758" w:rsidRDefault="00F505AB" w:rsidP="00F505AB">
            <w:pPr>
              <w:tabs>
                <w:tab w:val="decimal" w:pos="12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9EB2F41" w14:textId="77777777" w:rsidR="00F505AB" w:rsidRPr="009A6758" w:rsidRDefault="00F505AB" w:rsidP="00F505A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7E80BD2E" w14:textId="6C1AD1A1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0.40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2BE6957C" w14:textId="77777777" w:rsidR="00F505AB" w:rsidRPr="009A6758" w:rsidRDefault="00F505AB" w:rsidP="00F505A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</w:tcPr>
          <w:p w14:paraId="48016E9E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1.3</w:t>
            </w: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6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79FD828E" w14:textId="77777777" w:rsidR="00F505AB" w:rsidRPr="009A6758" w:rsidRDefault="00F505AB" w:rsidP="00F505A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</w:tcPr>
          <w:p w14:paraId="0D8675A7" w14:textId="3F4A9410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25.0</w:t>
            </w:r>
            <w:r w:rsidR="0042300C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9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A5C4914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</w:tcPr>
          <w:p w14:paraId="416C740F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30.50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8AD3D96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14:paraId="2920910A" w14:textId="6D1BFB1D" w:rsidR="00F505AB" w:rsidRPr="009A6758" w:rsidRDefault="00F505AB" w:rsidP="00F505AB">
            <w:pPr>
              <w:tabs>
                <w:tab w:val="decimal" w:pos="206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(25.</w:t>
            </w:r>
            <w:r w:rsidR="0042300C" w:rsidRPr="009A6758">
              <w:rPr>
                <w:rFonts w:asciiTheme="majorBidi" w:hAnsiTheme="majorBidi" w:cstheme="majorBidi" w:hint="cs"/>
                <w:color w:val="000000"/>
                <w:sz w:val="17"/>
                <w:szCs w:val="17"/>
                <w:cs/>
              </w:rPr>
              <w:t>73</w:t>
            </w: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168F5B0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</w:tcPr>
          <w:p w14:paraId="12A63E9A" w14:textId="77777777" w:rsidR="00F505AB" w:rsidRPr="009A6758" w:rsidRDefault="00F505AB" w:rsidP="00F505AB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(32.1</w:t>
            </w: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3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EBC4F5F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693DB68B" w14:textId="225DDCBE" w:rsidR="00F505AB" w:rsidRPr="009A6758" w:rsidRDefault="00F505AB" w:rsidP="00F505A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F90D3D3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1B43FB" w14:textId="77777777" w:rsidR="00F505AB" w:rsidRPr="009A6758" w:rsidRDefault="00F505AB" w:rsidP="00F505AB">
            <w:pPr>
              <w:tabs>
                <w:tab w:val="decimal" w:pos="373"/>
              </w:tabs>
              <w:spacing w:line="240" w:lineRule="auto"/>
              <w:ind w:right="-130"/>
              <w:jc w:val="both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</w:tr>
      <w:tr w:rsidR="00F505AB" w:rsidRPr="009A6758" w14:paraId="708F471D" w14:textId="77777777" w:rsidTr="004106CA">
        <w:trPr>
          <w:gridAfter w:val="6"/>
          <w:wAfter w:w="13481" w:type="dxa"/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5B7D60" w14:textId="77777777" w:rsidR="00F505AB" w:rsidRPr="009A6758" w:rsidRDefault="00F505AB" w:rsidP="00F505AB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รวม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58F76" w14:textId="29CCA4CE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743.96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1BD7590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3EB08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1,264.35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A6C63F4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35D83" w14:textId="44F450D0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136.23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2672436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E4F93E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120.00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203AA042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22CA90" w14:textId="11000A4B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1,124.53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5C1ADD6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36B512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1,199.62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CD5491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32477F" w14:textId="2A641DE8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6,469.04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2EDA0AF" w14:textId="77777777" w:rsidR="00F505AB" w:rsidRPr="009A6758" w:rsidRDefault="00F505AB" w:rsidP="00F505A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3A59B4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6,750.68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690193E" w14:textId="77777777" w:rsidR="00F505AB" w:rsidRPr="009A6758" w:rsidRDefault="00F505AB" w:rsidP="00F505AB">
            <w:pPr>
              <w:tabs>
                <w:tab w:val="decimal" w:pos="35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54AF8" w14:textId="5B437B9A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1,024.</w:t>
            </w:r>
            <w:r w:rsidR="00EC2E0E"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53</w:t>
            </w: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EB9F811" w14:textId="77777777" w:rsidR="00F505AB" w:rsidRPr="009A6758" w:rsidRDefault="00F505AB" w:rsidP="00F505A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E7445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998.</w:t>
            </w:r>
            <w:r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44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B6F81F0" w14:textId="77777777" w:rsidR="00F505AB" w:rsidRPr="009A6758" w:rsidRDefault="00F505AB" w:rsidP="00F505A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8AC3B" w14:textId="5EB99C66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379.5</w:t>
            </w:r>
            <w:r w:rsidR="0042300C"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9</w:t>
            </w: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6541753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0F6DFE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336.</w:t>
            </w:r>
            <w:r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1FB94DE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8B028F" w14:textId="55384E3D" w:rsidR="00F505AB" w:rsidRPr="009A6758" w:rsidRDefault="00F505AB" w:rsidP="00F505AB">
            <w:pPr>
              <w:tabs>
                <w:tab w:val="decimal" w:pos="206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 xml:space="preserve"> (25.</w:t>
            </w:r>
            <w:r w:rsidR="0042300C" w:rsidRPr="009A6758">
              <w:rPr>
                <w:rFonts w:asciiTheme="majorBidi" w:hAnsiTheme="majorBidi" w:cstheme="majorBidi" w:hint="cs"/>
                <w:b/>
                <w:bCs/>
                <w:color w:val="000000"/>
                <w:sz w:val="17"/>
                <w:szCs w:val="17"/>
                <w:cs/>
              </w:rPr>
              <w:t>73</w:t>
            </w: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EEDEFBA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2B339" w14:textId="77777777" w:rsidR="00F505AB" w:rsidRPr="009A6758" w:rsidRDefault="00F505AB" w:rsidP="00F505AB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(32.1</w:t>
            </w:r>
            <w:r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3</w:t>
            </w: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D7266E7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</w:tcPr>
          <w:p w14:paraId="48E2738D" w14:textId="44CDDCE7" w:rsidR="00F505AB" w:rsidRPr="009A6758" w:rsidRDefault="00F505AB" w:rsidP="00F505A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9,85</w:t>
            </w:r>
            <w:r w:rsidR="00EC2E0E"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2.15</w:t>
            </w: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277B493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right w:val="nil"/>
            </w:tcBorders>
          </w:tcPr>
          <w:p w14:paraId="355748C4" w14:textId="77777777" w:rsidR="00F505AB" w:rsidRPr="009A6758" w:rsidRDefault="00F505AB" w:rsidP="00F505A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10,637.</w:t>
            </w:r>
            <w:r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45</w:t>
            </w:r>
          </w:p>
        </w:tc>
      </w:tr>
      <w:tr w:rsidR="007A1AD8" w:rsidRPr="009A6758" w14:paraId="7D933EED" w14:textId="77777777" w:rsidTr="004106CA">
        <w:trPr>
          <w:gridAfter w:val="6"/>
          <w:wAfter w:w="13481" w:type="dxa"/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A8216A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16BF58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7B752A9" w14:textId="77777777" w:rsidR="007A1AD8" w:rsidRPr="009A6758" w:rsidRDefault="007A1AD8" w:rsidP="004106C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EAE001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43A0728F" w14:textId="77777777" w:rsidR="007A1AD8" w:rsidRPr="009A6758" w:rsidRDefault="007A1AD8" w:rsidP="004106CA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57BCE0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9F5D0EB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5C7E71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56BA24C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3E1100" w14:textId="77777777" w:rsidR="007A1AD8" w:rsidRPr="009A6758" w:rsidRDefault="007A1AD8" w:rsidP="00953807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11F3392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0A4A92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6DB9768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4C5EDB" w14:textId="77777777" w:rsidR="007A1AD8" w:rsidRPr="009A6758" w:rsidRDefault="007A1AD8" w:rsidP="004106C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9DFA484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73531" w14:textId="77777777" w:rsidR="007A1AD8" w:rsidRPr="009A6758" w:rsidRDefault="007A1AD8" w:rsidP="004106C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6807F74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A65922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AB65EF1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652B7A" w14:textId="77777777" w:rsidR="007A1AD8" w:rsidRPr="009A6758" w:rsidRDefault="007A1AD8" w:rsidP="004106C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4141BEB0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3D37D6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193D4AC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52B2B6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9EBCFF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C5440C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0D07028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6B624E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DA737E1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4317A228" w14:textId="2C05FC50" w:rsidR="007A1AD8" w:rsidRPr="009A6758" w:rsidRDefault="00F505AB" w:rsidP="004106CA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/>
                <w:sz w:val="17"/>
                <w:szCs w:val="17"/>
                <w:cs/>
              </w:rPr>
              <w:t>92.4</w:t>
            </w:r>
            <w:r w:rsidR="00EC2E0E" w:rsidRPr="009A6758">
              <w:rPr>
                <w:rFonts w:asciiTheme="majorBidi" w:hAnsiTheme="majorBidi" w:hint="cs"/>
                <w:sz w:val="17"/>
                <w:szCs w:val="17"/>
                <w:cs/>
              </w:rPr>
              <w:t>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CB4B643" w14:textId="77777777" w:rsidR="007A1AD8" w:rsidRPr="009A6758" w:rsidRDefault="007A1AD8" w:rsidP="004106C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</w:tcPr>
          <w:p w14:paraId="3BC13176" w14:textId="77777777" w:rsidR="007A1AD8" w:rsidRPr="009A6758" w:rsidRDefault="007A1AD8" w:rsidP="004106CA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246.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3</w:t>
            </w:r>
            <w:r w:rsidRPr="009A6758">
              <w:rPr>
                <w:rFonts w:asciiTheme="majorBidi" w:hAnsiTheme="majorBidi" w:cstheme="majorBidi"/>
                <w:sz w:val="17"/>
                <w:szCs w:val="17"/>
              </w:rPr>
              <w:t>0</w:t>
            </w:r>
          </w:p>
        </w:tc>
      </w:tr>
      <w:tr w:rsidR="007A1AD8" w:rsidRPr="009A6758" w14:paraId="3C57CEE9" w14:textId="77777777" w:rsidTr="004106CA">
        <w:trPr>
          <w:gridAfter w:val="6"/>
          <w:wAfter w:w="13481" w:type="dxa"/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E1F9BE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3C36BA60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A98D23D" w14:textId="77777777" w:rsidR="007A1AD8" w:rsidRPr="009A6758" w:rsidRDefault="007A1AD8" w:rsidP="004106C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73C62E12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4E2666C" w14:textId="77777777" w:rsidR="007A1AD8" w:rsidRPr="009A6758" w:rsidRDefault="007A1AD8" w:rsidP="004106CA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4C7FF6B4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4283D71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76CA0106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E962F60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22A45ACE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63C5E04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4EF7661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19D2030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3E886B6" w14:textId="77777777" w:rsidR="007A1AD8" w:rsidRPr="009A6758" w:rsidRDefault="007A1AD8" w:rsidP="004106C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A84D394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74B597F9" w14:textId="77777777" w:rsidR="007A1AD8" w:rsidRPr="009A6758" w:rsidRDefault="007A1AD8" w:rsidP="004106C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5942909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4FF72898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57DD1F77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590D06AC" w14:textId="77777777" w:rsidR="007A1AD8" w:rsidRPr="009A6758" w:rsidRDefault="007A1AD8" w:rsidP="004106C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3C5EAA5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3AC7A6F1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85C2DB7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235287DE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03326F1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3569B67B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38A58BD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5D7B0C25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48DDE34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9246E8" w14:textId="47614D52" w:rsidR="007A1AD8" w:rsidRPr="009A6758" w:rsidRDefault="00F505AB" w:rsidP="004106CA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  <w:r w:rsidRPr="009A6758">
              <w:rPr>
                <w:rFonts w:asciiTheme="majorBidi" w:hAnsiTheme="majorBidi"/>
                <w:b/>
                <w:bCs/>
                <w:sz w:val="17"/>
                <w:szCs w:val="17"/>
                <w:cs/>
              </w:rPr>
              <w:t>9</w:t>
            </w:r>
            <w:r w:rsidRPr="009A6758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,</w:t>
            </w:r>
            <w:r w:rsidRPr="009A6758">
              <w:rPr>
                <w:rFonts w:asciiTheme="majorBidi" w:hAnsiTheme="majorBidi"/>
                <w:b/>
                <w:bCs/>
                <w:sz w:val="17"/>
                <w:szCs w:val="17"/>
                <w:cs/>
              </w:rPr>
              <w:t>944.</w:t>
            </w:r>
            <w:r w:rsidR="00EC2E0E" w:rsidRPr="009A6758">
              <w:rPr>
                <w:rFonts w:asciiTheme="majorBidi" w:hAnsiTheme="majorBidi" w:hint="cs"/>
                <w:b/>
                <w:bCs/>
                <w:sz w:val="17"/>
                <w:szCs w:val="17"/>
                <w:cs/>
              </w:rPr>
              <w:t>63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3B72033" w14:textId="77777777" w:rsidR="007A1AD8" w:rsidRPr="009A6758" w:rsidRDefault="007A1AD8" w:rsidP="004106C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B3046" w14:textId="77777777" w:rsidR="007A1AD8" w:rsidRPr="009A6758" w:rsidRDefault="007A1AD8" w:rsidP="004106CA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10,883.</w:t>
            </w:r>
            <w:r w:rsidRPr="009A6758">
              <w:rPr>
                <w:rFonts w:asciiTheme="majorBidi" w:hAnsiTheme="majorBidi" w:cstheme="majorBidi" w:hint="cs"/>
                <w:b/>
                <w:bCs/>
                <w:sz w:val="17"/>
                <w:szCs w:val="17"/>
                <w:cs/>
              </w:rPr>
              <w:t>7</w:t>
            </w:r>
            <w:r w:rsidRPr="009A6758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5</w:t>
            </w:r>
          </w:p>
        </w:tc>
      </w:tr>
      <w:tr w:rsidR="007A1AD8" w:rsidRPr="009A6758" w14:paraId="21473D32" w14:textId="77777777" w:rsidTr="004106CA">
        <w:trPr>
          <w:gridAfter w:val="6"/>
          <w:wAfter w:w="13481" w:type="dxa"/>
          <w:trHeight w:val="3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A9A68D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4"/>
                <w:szCs w:val="14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A6723E5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1D8FCA1" w14:textId="77777777" w:rsidR="007A1AD8" w:rsidRPr="009A6758" w:rsidRDefault="007A1AD8" w:rsidP="004106C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C6090D1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FA08414" w14:textId="77777777" w:rsidR="007A1AD8" w:rsidRPr="009A6758" w:rsidRDefault="007A1AD8" w:rsidP="004106CA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4BF7F185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1F957B5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55A66CCE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CA90190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2AADE348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BF4FF45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0F1EA29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BB0F68B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EEF0F8E" w14:textId="77777777" w:rsidR="007A1AD8" w:rsidRPr="009A6758" w:rsidRDefault="007A1AD8" w:rsidP="004106C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1434AB5B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439E83B2" w14:textId="77777777" w:rsidR="007A1AD8" w:rsidRPr="009A6758" w:rsidRDefault="007A1AD8" w:rsidP="004106C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32F2200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23827C7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2F5AC59A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485B6349" w14:textId="77777777" w:rsidR="007A1AD8" w:rsidRPr="009A6758" w:rsidRDefault="007A1AD8" w:rsidP="004106C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74FCC627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204AAFD2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C47C342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181AAF1E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2BCDA5A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3211A156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96736A2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37A7CF40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BC6A164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2A5CAF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A3279DE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0D7A20C1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4"/>
                <w:szCs w:val="14"/>
              </w:rPr>
            </w:pPr>
          </w:p>
        </w:tc>
      </w:tr>
      <w:tr w:rsidR="007A1AD8" w:rsidRPr="009A6758" w14:paraId="0C451224" w14:textId="77777777" w:rsidTr="004106CA">
        <w:trPr>
          <w:gridAfter w:val="6"/>
          <w:wAfter w:w="13481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0359AA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  <w:lang w:val="en-GB"/>
              </w:rPr>
              <w:t>การจำแนกรายได้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C93B8EF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3A2A6B10" w14:textId="77777777" w:rsidR="007A1AD8" w:rsidRPr="009A6758" w:rsidRDefault="007A1AD8" w:rsidP="004106C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085A0E2C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1DE5ACC" w14:textId="77777777" w:rsidR="007A1AD8" w:rsidRPr="009A6758" w:rsidRDefault="007A1AD8" w:rsidP="004106CA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4A4DE90C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29F26042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526387DC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F5FF27D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2EE69102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E55CD45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CB0BE37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37DF7E8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529C5466" w14:textId="77777777" w:rsidR="007A1AD8" w:rsidRPr="009A6758" w:rsidRDefault="007A1AD8" w:rsidP="004106C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525EB415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62F5A1B" w14:textId="77777777" w:rsidR="007A1AD8" w:rsidRPr="009A6758" w:rsidRDefault="007A1AD8" w:rsidP="004106C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1A0746F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739F89C2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4A74C399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7C80A29D" w14:textId="77777777" w:rsidR="007A1AD8" w:rsidRPr="009A6758" w:rsidRDefault="007A1AD8" w:rsidP="004106C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DEB5FA9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79C1D5B2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C2FFEE2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851E942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 w:hint="cs"/>
                <w:color w:val="000000"/>
                <w:sz w:val="17"/>
                <w:szCs w:val="17"/>
                <w:cs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96E7BEA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1E94B26D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98DC129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5E381942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292DF13D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628C7917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20E4F95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3A0FD402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</w:tr>
      <w:tr w:rsidR="007A1AD8" w:rsidRPr="009A6758" w14:paraId="01CCF944" w14:textId="77777777" w:rsidTr="004106CA">
        <w:trPr>
          <w:gridAfter w:val="6"/>
          <w:wAfter w:w="13481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5B882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32142D5E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B1D3654" w14:textId="77777777" w:rsidR="007A1AD8" w:rsidRPr="009A6758" w:rsidRDefault="007A1AD8" w:rsidP="004106CA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3ABA23C9" w14:textId="77777777" w:rsidR="007A1AD8" w:rsidRPr="009A6758" w:rsidRDefault="007A1AD8" w:rsidP="004106CA">
            <w:pPr>
              <w:tabs>
                <w:tab w:val="decimal" w:pos="45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11FBA5BF" w14:textId="77777777" w:rsidR="007A1AD8" w:rsidRPr="009A6758" w:rsidRDefault="007A1AD8" w:rsidP="004106CA">
            <w:pPr>
              <w:tabs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7E124E0D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F49355F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56913FAC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1D44923D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6AAADF16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83D4049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0D7FC93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90154E4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63227F39" w14:textId="77777777" w:rsidR="007A1AD8" w:rsidRPr="009A6758" w:rsidRDefault="007A1AD8" w:rsidP="004106CA">
            <w:pPr>
              <w:tabs>
                <w:tab w:val="decimal" w:pos="12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D77AA17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2C4FBEA" w14:textId="77777777" w:rsidR="007A1AD8" w:rsidRPr="009A6758" w:rsidRDefault="007A1AD8" w:rsidP="004106CA">
            <w:pPr>
              <w:tabs>
                <w:tab w:val="decimal" w:pos="350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A010564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2438AED0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2D97211A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19DDBD7C" w14:textId="77777777" w:rsidR="007A1AD8" w:rsidRPr="009A6758" w:rsidRDefault="007A1AD8" w:rsidP="004106C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ABB0C1F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24CCE571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38AF445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64C9DB33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EEB0F17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0AAEBDD9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CB5F529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1B8B231A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3CE6400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5FDF3FBF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129D63DF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3B0D218D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</w:tr>
      <w:tr w:rsidR="00F505AB" w:rsidRPr="009A6758" w14:paraId="46977241" w14:textId="77777777" w:rsidTr="004106CA">
        <w:trPr>
          <w:gridAfter w:val="6"/>
          <w:wAfter w:w="13481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34D6B" w14:textId="77777777" w:rsidR="00F505AB" w:rsidRPr="009A6758" w:rsidRDefault="00F505AB" w:rsidP="00F505AB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ณ</w:t>
            </w: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  <w:lang w:val="en-GB"/>
              </w:rPr>
              <w:t xml:space="preserve"> </w:t>
            </w: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เวลาใดเวลาหนึ่ง</w:t>
            </w:r>
          </w:p>
        </w:tc>
        <w:tc>
          <w:tcPr>
            <w:tcW w:w="558" w:type="dxa"/>
            <w:tcBorders>
              <w:left w:val="nil"/>
              <w:right w:val="nil"/>
            </w:tcBorders>
          </w:tcPr>
          <w:p w14:paraId="5B3DBFB0" w14:textId="322F4055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743.96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AEFAE28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</w:tcPr>
          <w:p w14:paraId="07F931F7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1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,264.35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DFE86E6" w14:textId="77777777" w:rsidR="00F505AB" w:rsidRPr="009A6758" w:rsidRDefault="00F505AB" w:rsidP="00F505AB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</w:tcPr>
          <w:p w14:paraId="288A3246" w14:textId="77777777" w:rsidR="00F505AB" w:rsidRPr="009A6758" w:rsidRDefault="00F505AB" w:rsidP="00F505AB">
            <w:pPr>
              <w:tabs>
                <w:tab w:val="decimal" w:pos="16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8B75FB3" w14:textId="77777777" w:rsidR="00F505AB" w:rsidRPr="009A6758" w:rsidRDefault="00F505AB" w:rsidP="00F505A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</w:tcPr>
          <w:p w14:paraId="0DDF3FAE" w14:textId="77777777" w:rsidR="00F505AB" w:rsidRPr="009A6758" w:rsidRDefault="00F505AB" w:rsidP="00F505AB">
            <w:pPr>
              <w:tabs>
                <w:tab w:val="decimal" w:pos="164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89AAE08" w14:textId="77777777" w:rsidR="00F505AB" w:rsidRPr="009A6758" w:rsidRDefault="00F505AB" w:rsidP="00F505AB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</w:tcPr>
          <w:p w14:paraId="71134F1B" w14:textId="51EAE43E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1,091.23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0CCEB5B9" w14:textId="77777777" w:rsidR="00F505AB" w:rsidRPr="009A6758" w:rsidRDefault="00F505AB" w:rsidP="00F505AB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711E37DF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1,158.37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F5252A9" w14:textId="77777777" w:rsidR="00F505AB" w:rsidRPr="009A6758" w:rsidRDefault="00F505AB" w:rsidP="00F505A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</w:tcPr>
          <w:p w14:paraId="0439DF8F" w14:textId="49B1B322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6,469.04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B423356" w14:textId="77777777" w:rsidR="00F505AB" w:rsidRPr="009A6758" w:rsidRDefault="00F505AB" w:rsidP="00F505A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</w:tcPr>
          <w:p w14:paraId="75B84188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6,750.68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8B6EFB3" w14:textId="77777777" w:rsidR="00F505AB" w:rsidRPr="009A6758" w:rsidRDefault="00F505AB" w:rsidP="00F505A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</w:tcPr>
          <w:p w14:paraId="5D167214" w14:textId="1CC3D385" w:rsidR="00F505AB" w:rsidRPr="009A6758" w:rsidRDefault="00F505AB" w:rsidP="00F505AB">
            <w:pPr>
              <w:tabs>
                <w:tab w:val="decimal" w:pos="100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4123511E" w14:textId="77777777" w:rsidR="00F505AB" w:rsidRPr="009A6758" w:rsidRDefault="00F505AB" w:rsidP="00F505AB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</w:tcPr>
          <w:p w14:paraId="02EBBC4D" w14:textId="204BDE1B" w:rsidR="00F505AB" w:rsidRPr="009A6758" w:rsidRDefault="00F505AB" w:rsidP="00F505AB">
            <w:pPr>
              <w:tabs>
                <w:tab w:val="decimal" w:pos="174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 xml:space="preserve"> - 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28A385A1" w14:textId="77777777" w:rsidR="00F505AB" w:rsidRPr="009A6758" w:rsidRDefault="00F505AB" w:rsidP="00F505A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</w:tcPr>
          <w:p w14:paraId="244A390D" w14:textId="12622138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69.37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E7B5DBF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</w:tcPr>
          <w:p w14:paraId="6DC840CD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69.</w:t>
            </w: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39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66ADF33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</w:tcPr>
          <w:p w14:paraId="3D018291" w14:textId="0C2D9150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(11.</w:t>
            </w:r>
            <w:r w:rsidR="0042300C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1</w:t>
            </w:r>
            <w:r w:rsidR="00EC2E0E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2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DFAC2BF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</w:tcPr>
          <w:p w14:paraId="180E23EF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(18.87)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18535C1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1E6C1438" w14:textId="28D1FA6D" w:rsidR="00F505AB" w:rsidRPr="009A6758" w:rsidRDefault="00F505AB" w:rsidP="00F505AB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8,362.4</w:t>
            </w:r>
            <w:r w:rsidR="00EC2E0E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8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350596C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2C835D1A" w14:textId="77777777" w:rsidR="00F505AB" w:rsidRPr="009A6758" w:rsidRDefault="00F505AB" w:rsidP="00F505A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9,223.9</w:t>
            </w: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2</w:t>
            </w:r>
          </w:p>
        </w:tc>
      </w:tr>
      <w:tr w:rsidR="00F505AB" w:rsidRPr="009A6758" w14:paraId="73A9C58F" w14:textId="77777777" w:rsidTr="004610CD">
        <w:trPr>
          <w:gridAfter w:val="6"/>
          <w:wAfter w:w="13481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071037" w14:textId="77777777" w:rsidR="00F505AB" w:rsidRPr="009A6758" w:rsidRDefault="00F505AB" w:rsidP="00F505AB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ตลอดช่วงเวลาหนึ่ง</w:t>
            </w:r>
          </w:p>
        </w:tc>
        <w:tc>
          <w:tcPr>
            <w:tcW w:w="558" w:type="dxa"/>
            <w:tcBorders>
              <w:left w:val="nil"/>
              <w:bottom w:val="single" w:sz="4" w:space="0" w:color="auto"/>
              <w:right w:val="nil"/>
            </w:tcBorders>
          </w:tcPr>
          <w:p w14:paraId="1905D757" w14:textId="59C3C76E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022D16A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C89AD0" w14:textId="77777777" w:rsidR="00F505AB" w:rsidRPr="009A6758" w:rsidRDefault="00F505AB" w:rsidP="00F505AB">
            <w:pPr>
              <w:pStyle w:val="acctfourfigures"/>
              <w:tabs>
                <w:tab w:val="clear" w:pos="765"/>
                <w:tab w:val="decimal" w:pos="241"/>
              </w:tabs>
              <w:spacing w:line="240" w:lineRule="auto"/>
              <w:ind w:right="7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04E7E619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bottom w:val="single" w:sz="4" w:space="0" w:color="auto"/>
              <w:right w:val="nil"/>
            </w:tcBorders>
          </w:tcPr>
          <w:p w14:paraId="4F72F9F7" w14:textId="01AC7118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136.23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8EC4B01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bottom w:val="single" w:sz="4" w:space="0" w:color="auto"/>
              <w:right w:val="nil"/>
            </w:tcBorders>
          </w:tcPr>
          <w:p w14:paraId="6C0629C5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120.00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37D648D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bottom w:val="single" w:sz="4" w:space="0" w:color="auto"/>
              <w:right w:val="nil"/>
            </w:tcBorders>
          </w:tcPr>
          <w:p w14:paraId="3C8743F9" w14:textId="3B430D45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33.30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2C477DA0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</w:tcPr>
          <w:p w14:paraId="4DAB389E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41.25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CA7E8E7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bottom w:val="single" w:sz="4" w:space="0" w:color="auto"/>
              <w:right w:val="nil"/>
            </w:tcBorders>
          </w:tcPr>
          <w:p w14:paraId="109EC827" w14:textId="4131F478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-  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67138AA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97A9F3" w14:textId="77777777" w:rsidR="00F505AB" w:rsidRPr="009A6758" w:rsidRDefault="00F505AB" w:rsidP="00F505AB">
            <w:pPr>
              <w:tabs>
                <w:tab w:val="decimal" w:pos="132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</w:rPr>
              <w:t>-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455FA119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bottom w:val="single" w:sz="4" w:space="0" w:color="auto"/>
              <w:right w:val="nil"/>
            </w:tcBorders>
          </w:tcPr>
          <w:p w14:paraId="00B4236A" w14:textId="47A5F15D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1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,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024.</w:t>
            </w:r>
            <w:r w:rsidR="00EC2E0E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53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9BF3921" w14:textId="77777777" w:rsidR="00F505AB" w:rsidRPr="009A6758" w:rsidRDefault="00F505AB" w:rsidP="00F505AB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bottom w:val="single" w:sz="4" w:space="0" w:color="auto"/>
              <w:right w:val="nil"/>
            </w:tcBorders>
          </w:tcPr>
          <w:p w14:paraId="57FF737D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998.</w:t>
            </w: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44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7DFE7935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bottom w:val="single" w:sz="4" w:space="0" w:color="auto"/>
              <w:right w:val="nil"/>
            </w:tcBorders>
          </w:tcPr>
          <w:p w14:paraId="267CD2E7" w14:textId="5540FD0F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310.2</w:t>
            </w:r>
            <w:r w:rsidR="0042300C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2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DB3AA15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bottom w:val="single" w:sz="4" w:space="0" w:color="auto"/>
              <w:right w:val="nil"/>
            </w:tcBorders>
          </w:tcPr>
          <w:p w14:paraId="1090AA05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267.10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8D732BF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bottom w:val="single" w:sz="4" w:space="0" w:color="auto"/>
              <w:right w:val="nil"/>
            </w:tcBorders>
          </w:tcPr>
          <w:p w14:paraId="12C29451" w14:textId="0F8AB6DC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(14.</w:t>
            </w:r>
            <w:r w:rsidR="00EC2E0E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61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DC0B37A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bottom w:val="single" w:sz="4" w:space="0" w:color="auto"/>
              <w:right w:val="nil"/>
            </w:tcBorders>
          </w:tcPr>
          <w:p w14:paraId="74B2372B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(13.2</w:t>
            </w: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6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3FB6361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</w:tcPr>
          <w:p w14:paraId="0E207CB3" w14:textId="54A30799" w:rsidR="00F505AB" w:rsidRPr="009A6758" w:rsidRDefault="00F505AB" w:rsidP="00F505AB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1,489.</w:t>
            </w:r>
            <w:r w:rsidR="00EC2E0E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67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F5C8744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</w:tcPr>
          <w:p w14:paraId="6BBE03EF" w14:textId="77777777" w:rsidR="00F505AB" w:rsidRPr="009A6758" w:rsidRDefault="00F505AB" w:rsidP="00F505A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1,413.</w:t>
            </w: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53</w:t>
            </w:r>
          </w:p>
        </w:tc>
      </w:tr>
      <w:tr w:rsidR="00F505AB" w:rsidRPr="009A6758" w14:paraId="159F97C6" w14:textId="77777777" w:rsidTr="004106CA">
        <w:trPr>
          <w:gridAfter w:val="6"/>
          <w:wAfter w:w="13481" w:type="dxa"/>
          <w:trHeight w:val="120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0CE1C7" w14:textId="77777777" w:rsidR="00F505AB" w:rsidRPr="009A6758" w:rsidRDefault="00F505AB" w:rsidP="00F505AB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รวมรายได้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E7F9D" w14:textId="46C6BCE6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743.96 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8B26839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5549C5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1,264.35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25FBD619" w14:textId="77777777" w:rsidR="00F505AB" w:rsidRPr="009A6758" w:rsidRDefault="00F505AB" w:rsidP="00F505AB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513427" w14:textId="61AEA9BD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136.23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B4AA96A" w14:textId="77777777" w:rsidR="00F505AB" w:rsidRPr="009A6758" w:rsidRDefault="00F505AB" w:rsidP="00F505A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21AE8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120.00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0ADEF021" w14:textId="77777777" w:rsidR="00F505AB" w:rsidRPr="009A6758" w:rsidRDefault="00F505AB" w:rsidP="00F505AB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EDE28" w14:textId="1660D561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1,124.53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08D78E7" w14:textId="77777777" w:rsidR="00F505AB" w:rsidRPr="009A6758" w:rsidRDefault="00F505AB" w:rsidP="00F505AB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63FDA1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1,199.62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D05B672" w14:textId="77777777" w:rsidR="00F505AB" w:rsidRPr="009A6758" w:rsidRDefault="00F505AB" w:rsidP="00F505A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350CA7" w14:textId="347C869F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6,469.04 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1334952" w14:textId="77777777" w:rsidR="00F505AB" w:rsidRPr="009A6758" w:rsidRDefault="00F505AB" w:rsidP="00F505A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0A2C8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6,750.68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32C1C440" w14:textId="77777777" w:rsidR="00F505AB" w:rsidRPr="009A6758" w:rsidRDefault="00F505AB" w:rsidP="00F505AB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28CD0" w14:textId="2B3B7259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  <w:cs/>
              </w:rPr>
              <w:t>1</w:t>
            </w: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,</w:t>
            </w: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  <w:cs/>
              </w:rPr>
              <w:t>024.</w:t>
            </w:r>
            <w:r w:rsidR="00EC2E0E"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53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6730DEED" w14:textId="77777777" w:rsidR="00F505AB" w:rsidRPr="009A6758" w:rsidRDefault="00F505AB" w:rsidP="00F505AB">
            <w:pPr>
              <w:tabs>
                <w:tab w:val="decimal" w:pos="71"/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E5225B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998.</w:t>
            </w:r>
            <w:r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44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963EB5A" w14:textId="77777777" w:rsidR="00F505AB" w:rsidRPr="009A6758" w:rsidRDefault="00F505AB" w:rsidP="00F505AB">
            <w:pPr>
              <w:tabs>
                <w:tab w:val="decimal" w:pos="261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48C3EC" w14:textId="5E809B5E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379.5</w:t>
            </w:r>
            <w:r w:rsidR="0042300C"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9</w:t>
            </w: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791019D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F7A572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336.</w:t>
            </w:r>
            <w:r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49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792F635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FC2964" w14:textId="2C8B1C50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(25.</w:t>
            </w:r>
            <w:r w:rsidR="0042300C"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73</w:t>
            </w: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3CCCEE0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9306F" w14:textId="77777777" w:rsidR="00F505AB" w:rsidRPr="009A6758" w:rsidRDefault="00F505AB" w:rsidP="00F505AB">
            <w:pPr>
              <w:tabs>
                <w:tab w:val="decimal" w:pos="20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(32.1</w:t>
            </w:r>
            <w:r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3</w:t>
            </w: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)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E33C99E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AB48D" w14:textId="32AA6FF6" w:rsidR="00F505AB" w:rsidRPr="009A6758" w:rsidRDefault="00F505AB" w:rsidP="00F505AB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9,85</w:t>
            </w:r>
            <w:r w:rsidR="00EC2E0E"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2.15</w:t>
            </w: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327D4C55" w14:textId="77777777" w:rsidR="00F505AB" w:rsidRPr="009A6758" w:rsidRDefault="00F505AB" w:rsidP="00F505AB">
            <w:pPr>
              <w:tabs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E61AD2" w14:textId="77777777" w:rsidR="00F505AB" w:rsidRPr="009A6758" w:rsidRDefault="00F505AB" w:rsidP="00F505A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10,637.</w:t>
            </w:r>
            <w:r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45</w:t>
            </w:r>
          </w:p>
        </w:tc>
      </w:tr>
      <w:tr w:rsidR="007A1AD8" w:rsidRPr="009A6758" w14:paraId="0127BBF3" w14:textId="77777777" w:rsidTr="004106CA">
        <w:trPr>
          <w:gridAfter w:val="6"/>
          <w:wAfter w:w="13481" w:type="dxa"/>
          <w:trHeight w:val="4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8E4439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5"/>
                <w:szCs w:val="15"/>
                <w:cs/>
                <w:lang w:val="en-GB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ADC0883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263F6035" w14:textId="77777777" w:rsidR="007A1AD8" w:rsidRPr="009A6758" w:rsidRDefault="007A1AD8" w:rsidP="004106C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29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85AAA31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9400AF0" w14:textId="77777777" w:rsidR="007A1AD8" w:rsidRPr="009A6758" w:rsidRDefault="007A1AD8" w:rsidP="004106CA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F0A408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2D190B6" w14:textId="77777777" w:rsidR="007A1AD8" w:rsidRPr="009A6758" w:rsidRDefault="007A1AD8" w:rsidP="004106C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A96CBC" w14:textId="77777777" w:rsidR="007A1AD8" w:rsidRPr="009A6758" w:rsidRDefault="007A1AD8" w:rsidP="004106CA">
            <w:pPr>
              <w:tabs>
                <w:tab w:val="decimal" w:pos="167"/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7ABD413C" w14:textId="77777777" w:rsidR="007A1AD8" w:rsidRPr="009A6758" w:rsidRDefault="007A1AD8" w:rsidP="004106CA">
            <w:pPr>
              <w:tabs>
                <w:tab w:val="decimal" w:pos="16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7C8BF0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A115AD1" w14:textId="77777777" w:rsidR="007A1AD8" w:rsidRPr="009A6758" w:rsidRDefault="007A1AD8" w:rsidP="004106CA">
            <w:pPr>
              <w:tabs>
                <w:tab w:val="decimal" w:pos="16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D5DB98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5561DA1" w14:textId="77777777" w:rsidR="007A1AD8" w:rsidRPr="009A6758" w:rsidRDefault="007A1AD8" w:rsidP="004106C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BB60EF" w14:textId="77777777" w:rsidR="007A1AD8" w:rsidRPr="009A6758" w:rsidRDefault="007A1AD8" w:rsidP="004106CA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76829A8C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FD217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BDB7F1D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A875AC" w14:textId="77777777" w:rsidR="007A1AD8" w:rsidRPr="009A6758" w:rsidRDefault="007A1AD8" w:rsidP="004106CA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6FB6FDCE" w14:textId="77777777" w:rsidR="007A1AD8" w:rsidRPr="009A6758" w:rsidRDefault="007A1AD8" w:rsidP="004106CA">
            <w:pPr>
              <w:tabs>
                <w:tab w:val="decimal" w:pos="71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33BC20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0DC4EDDF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63A1C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950238E" w14:textId="77777777" w:rsidR="007A1AD8" w:rsidRPr="009A6758" w:rsidRDefault="007A1AD8" w:rsidP="004106C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70E130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F7BF023" w14:textId="77777777" w:rsidR="007A1AD8" w:rsidRPr="009A6758" w:rsidRDefault="007A1AD8" w:rsidP="004106C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B858BE" w14:textId="77777777" w:rsidR="007A1AD8" w:rsidRPr="009A6758" w:rsidRDefault="007A1AD8" w:rsidP="004106CA">
            <w:pPr>
              <w:tabs>
                <w:tab w:val="decimal" w:pos="93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B312566" w14:textId="77777777" w:rsidR="007A1AD8" w:rsidRPr="009A6758" w:rsidRDefault="007A1AD8" w:rsidP="004106C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74929E" w14:textId="77777777" w:rsidR="007A1AD8" w:rsidRPr="009A6758" w:rsidRDefault="007A1AD8" w:rsidP="004106CA">
            <w:pPr>
              <w:tabs>
                <w:tab w:val="decimal" w:pos="71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E29B786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17280C0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40C1FCF9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5"/>
                <w:szCs w:val="15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12B146" w14:textId="77777777" w:rsidR="007A1AD8" w:rsidRPr="009A6758" w:rsidRDefault="007A1AD8" w:rsidP="004106CA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5"/>
                <w:szCs w:val="15"/>
              </w:rPr>
            </w:pPr>
          </w:p>
        </w:tc>
      </w:tr>
      <w:tr w:rsidR="007A1AD8" w:rsidRPr="009A6758" w14:paraId="05FF1A83" w14:textId="77777777" w:rsidTr="004106CA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213F2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กำไร (ขาดทุน) จากส่วนงานที่รายงาน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09A40D60" w14:textId="779DC698" w:rsidR="007A1AD8" w:rsidRPr="009A6758" w:rsidRDefault="00F505AB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(97.83)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75A1CE73" w14:textId="77777777" w:rsidR="007A1AD8" w:rsidRPr="009A6758" w:rsidRDefault="007A1AD8" w:rsidP="004106C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B7A02EB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(30.84)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72CED5FF" w14:textId="77777777" w:rsidR="007A1AD8" w:rsidRPr="009A6758" w:rsidRDefault="007A1AD8" w:rsidP="004106CA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03F495AC" w14:textId="114C8042" w:rsidR="007A1AD8" w:rsidRPr="009A6758" w:rsidRDefault="00F505AB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34.46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591E88AD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36E4099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13.97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37B0E8B4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18DC00EF" w14:textId="6B252C12" w:rsidR="007A1AD8" w:rsidRPr="009A6758" w:rsidRDefault="00F505AB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(</w:t>
            </w:r>
            <w:r w:rsidR="00F04C04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2</w:t>
            </w:r>
            <w:r w:rsidR="0057768C" w:rsidRPr="009A6758">
              <w:rPr>
                <w:rFonts w:ascii="Angsana New" w:hAnsi="Angsana New"/>
                <w:color w:val="000000"/>
                <w:sz w:val="17"/>
                <w:szCs w:val="17"/>
              </w:rPr>
              <w:t>3.1</w:t>
            </w:r>
            <w:r w:rsidR="004D23E9" w:rsidRPr="009A6758">
              <w:rPr>
                <w:rFonts w:ascii="Angsana New" w:hAnsi="Angsana New"/>
                <w:color w:val="000000"/>
                <w:sz w:val="17"/>
                <w:szCs w:val="17"/>
              </w:rPr>
              <w:t>4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)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B1C8580" w14:textId="77777777" w:rsidR="007A1AD8" w:rsidRPr="009A6758" w:rsidRDefault="007A1AD8" w:rsidP="004106CA">
            <w:pPr>
              <w:tabs>
                <w:tab w:val="decimal" w:pos="167"/>
                <w:tab w:val="decimal" w:pos="387"/>
              </w:tabs>
              <w:spacing w:line="240" w:lineRule="auto"/>
              <w:ind w:left="-108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03A4D94" w14:textId="67A825AC" w:rsidR="007A1AD8" w:rsidRPr="009A6758" w:rsidRDefault="007A1AD8" w:rsidP="004106CA">
            <w:pPr>
              <w:tabs>
                <w:tab w:val="decimal" w:pos="228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(</w:t>
            </w:r>
            <w:r w:rsidR="004D23E9" w:rsidRPr="009A6758">
              <w:rPr>
                <w:rFonts w:ascii="Angsana New" w:hAnsi="Angsana New"/>
                <w:color w:val="000000"/>
                <w:sz w:val="17"/>
                <w:szCs w:val="17"/>
              </w:rPr>
              <w:t>47.69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7BEE494" w14:textId="77777777" w:rsidR="007A1AD8" w:rsidRPr="009A6758" w:rsidRDefault="007A1AD8" w:rsidP="004106C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7153FC58" w14:textId="2A179CD0" w:rsidR="007A1AD8" w:rsidRPr="009A6758" w:rsidRDefault="00F505AB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790.20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E04C277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57A52ADE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847.</w:t>
            </w: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71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766A661B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6ADC0361" w14:textId="57063A00" w:rsidR="007A1AD8" w:rsidRPr="009A6758" w:rsidRDefault="0057768C" w:rsidP="004106CA">
            <w:pPr>
              <w:tabs>
                <w:tab w:val="decimal" w:pos="19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43.0</w:t>
            </w:r>
            <w:r w:rsidR="004D23E9" w:rsidRPr="009A6758">
              <w:rPr>
                <w:rFonts w:ascii="Angsana New" w:hAnsi="Angsana New"/>
                <w:color w:val="000000"/>
                <w:sz w:val="17"/>
                <w:szCs w:val="17"/>
              </w:rPr>
              <w:t>4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157A9DE5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1C082532" w14:textId="20518A9E" w:rsidR="007A1AD8" w:rsidRPr="009A6758" w:rsidRDefault="004D23E9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2.54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7F87C22E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163168CF" w14:textId="14B22074" w:rsidR="007A1AD8" w:rsidRPr="009A6758" w:rsidRDefault="00F505AB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(106.5</w:t>
            </w:r>
            <w:r w:rsidR="003A3DD4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8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)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008E77B0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4924E09" w14:textId="4E81F4B4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(115.</w:t>
            </w:r>
            <w:r w:rsidR="004D23E9" w:rsidRPr="009A6758">
              <w:rPr>
                <w:rFonts w:ascii="Angsana New" w:hAnsi="Angsana New"/>
                <w:color w:val="000000"/>
                <w:sz w:val="17"/>
                <w:szCs w:val="17"/>
              </w:rPr>
              <w:t>49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C8AAD4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4C4E5A43" w14:textId="7CC438A4" w:rsidR="007A1AD8" w:rsidRPr="009A6758" w:rsidRDefault="001F0648" w:rsidP="004106CA">
            <w:pPr>
              <w:tabs>
                <w:tab w:val="decimal" w:pos="13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39.25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74E98E9C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3F10E172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4</w:t>
            </w: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6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.</w:t>
            </w: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95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5A5A61D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3EE255E4" w14:textId="741A63F0" w:rsidR="007A1AD8" w:rsidRPr="009A6758" w:rsidRDefault="00F505AB" w:rsidP="004106CA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6</w:t>
            </w:r>
            <w:r w:rsidR="00AB23F0" w:rsidRPr="009A6758">
              <w:rPr>
                <w:rFonts w:ascii="Angsana New" w:hAnsi="Angsana New"/>
                <w:color w:val="000000"/>
                <w:sz w:val="17"/>
                <w:szCs w:val="17"/>
              </w:rPr>
              <w:t>79.4</w:t>
            </w:r>
            <w:r w:rsidR="004D23E9" w:rsidRPr="009A6758">
              <w:rPr>
                <w:rFonts w:ascii="Angsana New" w:hAnsi="Angsana New"/>
                <w:color w:val="000000"/>
                <w:sz w:val="17"/>
                <w:szCs w:val="17"/>
              </w:rPr>
              <w:t>0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0C05DDE1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581DB03E" w14:textId="1FD631EE" w:rsidR="007A1AD8" w:rsidRPr="009A6758" w:rsidRDefault="004D23E9" w:rsidP="004106CA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717.15</w:t>
            </w:r>
          </w:p>
        </w:tc>
      </w:tr>
      <w:tr w:rsidR="007A1AD8" w:rsidRPr="009A6758" w14:paraId="51785BAF" w14:textId="77777777" w:rsidTr="004106CA">
        <w:trPr>
          <w:gridAfter w:val="6"/>
          <w:wAfter w:w="13481" w:type="dxa"/>
          <w:trHeight w:val="6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8BADB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  <w:t>รายได้อื่น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32151DEE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F29FA0A" w14:textId="77777777" w:rsidR="007A1AD8" w:rsidRPr="009A6758" w:rsidRDefault="007A1AD8" w:rsidP="004106C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386A55E2" w14:textId="77777777" w:rsidR="007A1AD8" w:rsidRPr="009A6758" w:rsidRDefault="007A1AD8" w:rsidP="004106CA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626D8981" w14:textId="77777777" w:rsidR="007A1AD8" w:rsidRPr="009A6758" w:rsidRDefault="007A1AD8" w:rsidP="004106CA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1F4101DE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1BF1599F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1507F68A" w14:textId="77777777" w:rsidR="007A1AD8" w:rsidRPr="009A6758" w:rsidRDefault="007A1AD8" w:rsidP="004106CA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6D89D470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5BA7B164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B4D27F6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6A02F204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0B61A4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65AD906A" w14:textId="77777777" w:rsidR="007A1AD8" w:rsidRPr="009A6758" w:rsidRDefault="007A1AD8" w:rsidP="004106C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4E8A296B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2563D1D4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01757156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11899004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65669D87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2CB6329A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64C004FA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358BCC27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F23CC22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2B5B17A2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A66F2D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6C03FC91" w14:textId="77777777" w:rsidR="007A1AD8" w:rsidRPr="009A6758" w:rsidRDefault="007A1AD8" w:rsidP="004106CA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FFD441A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622A9C58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17BCC266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</w:tcPr>
          <w:p w14:paraId="3F7A8225" w14:textId="00A07638" w:rsidR="007A1AD8" w:rsidRPr="009A6758" w:rsidRDefault="00F505AB" w:rsidP="004106CA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92.4</w:t>
            </w:r>
            <w:r w:rsidR="00EC2E0E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59DF9D08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</w:tcPr>
          <w:p w14:paraId="729822B5" w14:textId="77777777" w:rsidR="007A1AD8" w:rsidRPr="009A6758" w:rsidRDefault="007A1AD8" w:rsidP="004106CA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246.</w:t>
            </w: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3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0</w:t>
            </w:r>
          </w:p>
        </w:tc>
      </w:tr>
      <w:tr w:rsidR="007A1AD8" w:rsidRPr="009A6758" w14:paraId="538E61EF" w14:textId="77777777" w:rsidTr="004106CA">
        <w:trPr>
          <w:trHeight w:val="77"/>
        </w:trPr>
        <w:tc>
          <w:tcPr>
            <w:tcW w:w="642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623200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lang w:val="en-GB"/>
              </w:rPr>
            </w:pPr>
            <w:r w:rsidRPr="009A6758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รวมกำไรจากส่วนงานที่รายงานก่อนต้นทุนทางการเงินและภาษีเงินได้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F24F347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795DD5C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B59E1EB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23CE9DC" w14:textId="77777777" w:rsidR="007A1AD8" w:rsidRPr="009A6758" w:rsidRDefault="007A1AD8" w:rsidP="004106C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5E46F92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798F4ED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1F90D7A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0A86D206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7133D557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6C8C6E67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627452BD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2396F71A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1925D22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170BE681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E968DCC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0CAA806" w14:textId="77777777" w:rsidR="007A1AD8" w:rsidRPr="009A6758" w:rsidRDefault="007A1AD8" w:rsidP="004106CA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99CAAA5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3A4B6C2F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7A8224A8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DC53C36" w14:textId="02CCA6F4" w:rsidR="007A1AD8" w:rsidRPr="009A6758" w:rsidRDefault="00F505AB" w:rsidP="004106CA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b/>
                <w:bCs/>
                <w:sz w:val="17"/>
                <w:szCs w:val="17"/>
              </w:rPr>
            </w:pPr>
            <w:r w:rsidRPr="009A6758">
              <w:rPr>
                <w:rFonts w:asciiTheme="majorBidi" w:hAnsiTheme="majorBidi"/>
                <w:b/>
                <w:bCs/>
                <w:sz w:val="17"/>
                <w:szCs w:val="17"/>
                <w:cs/>
              </w:rPr>
              <w:t>7</w:t>
            </w:r>
            <w:r w:rsidR="00AB23F0" w:rsidRPr="009A6758">
              <w:rPr>
                <w:rFonts w:asciiTheme="majorBidi" w:hAnsiTheme="majorBidi"/>
                <w:b/>
                <w:bCs/>
                <w:sz w:val="17"/>
                <w:szCs w:val="17"/>
              </w:rPr>
              <w:t>71.8</w:t>
            </w:r>
            <w:r w:rsidR="004D23E9" w:rsidRPr="009A6758">
              <w:rPr>
                <w:rFonts w:asciiTheme="majorBidi" w:hAnsiTheme="majorBidi"/>
                <w:b/>
                <w:bCs/>
                <w:sz w:val="17"/>
                <w:szCs w:val="17"/>
              </w:rPr>
              <w:t>8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42A3D522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2345A63" w14:textId="6CDB5DC1" w:rsidR="007A1AD8" w:rsidRPr="009A6758" w:rsidRDefault="008D644D" w:rsidP="004106CA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9</w:t>
            </w:r>
            <w:r w:rsidR="004D23E9" w:rsidRPr="009A6758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>63.45</w:t>
            </w:r>
          </w:p>
        </w:tc>
        <w:tc>
          <w:tcPr>
            <w:tcW w:w="2231" w:type="dxa"/>
          </w:tcPr>
          <w:p w14:paraId="4D7C440F" w14:textId="77777777" w:rsidR="007A1AD8" w:rsidRPr="009A6758" w:rsidRDefault="007A1AD8" w:rsidP="004106CA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</w:tcPr>
          <w:p w14:paraId="334BC0DA" w14:textId="77777777" w:rsidR="007A1AD8" w:rsidRPr="009A6758" w:rsidRDefault="007A1AD8" w:rsidP="004106CA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</w:tcPr>
          <w:p w14:paraId="7C323705" w14:textId="77777777" w:rsidR="007A1AD8" w:rsidRPr="009A6758" w:rsidRDefault="007A1AD8" w:rsidP="004106CA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</w:tcPr>
          <w:p w14:paraId="2D75B420" w14:textId="77777777" w:rsidR="007A1AD8" w:rsidRPr="009A6758" w:rsidRDefault="007A1AD8" w:rsidP="004106CA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</w:tcPr>
          <w:p w14:paraId="178C0C77" w14:textId="77777777" w:rsidR="007A1AD8" w:rsidRPr="009A6758" w:rsidRDefault="007A1AD8" w:rsidP="004106CA">
            <w:pPr>
              <w:spacing w:line="240" w:lineRule="auto"/>
              <w:jc w:val="left"/>
              <w:rPr>
                <w:sz w:val="17"/>
                <w:szCs w:val="17"/>
              </w:rPr>
            </w:pPr>
          </w:p>
        </w:tc>
        <w:tc>
          <w:tcPr>
            <w:tcW w:w="2250" w:type="dxa"/>
            <w:vAlign w:val="center"/>
          </w:tcPr>
          <w:p w14:paraId="72C6E6BA" w14:textId="77777777" w:rsidR="007A1AD8" w:rsidRPr="009A6758" w:rsidRDefault="007A1AD8" w:rsidP="004106CA">
            <w:pPr>
              <w:spacing w:line="240" w:lineRule="auto"/>
              <w:jc w:val="left"/>
              <w:rPr>
                <w:sz w:val="17"/>
                <w:szCs w:val="17"/>
              </w:rPr>
            </w:pPr>
            <w:r w:rsidRPr="009A6758">
              <w:rPr>
                <w:rFonts w:ascii="Angsana New" w:hAnsi="Angsana New" w:hint="cs"/>
                <w:color w:val="000000"/>
                <w:sz w:val="17"/>
                <w:szCs w:val="17"/>
              </w:rPr>
              <w:t>545</w:t>
            </w: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.</w:t>
            </w:r>
            <w:r w:rsidRPr="009A6758">
              <w:rPr>
                <w:rFonts w:ascii="Angsana New" w:hAnsi="Angsana New" w:hint="cs"/>
                <w:color w:val="000000"/>
                <w:sz w:val="17"/>
                <w:szCs w:val="17"/>
              </w:rPr>
              <w:t>26</w:t>
            </w:r>
          </w:p>
        </w:tc>
      </w:tr>
      <w:tr w:rsidR="00F505AB" w:rsidRPr="009A6758" w14:paraId="62202DBC" w14:textId="77777777" w:rsidTr="00DC7EFB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4FEB1D" w14:textId="77777777" w:rsidR="00F505AB" w:rsidRPr="009A6758" w:rsidRDefault="00F505AB" w:rsidP="00F505AB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ต้นทุนทางการเงิน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4CFB707B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516FA52" w14:textId="77777777" w:rsidR="00F505AB" w:rsidRPr="009A6758" w:rsidRDefault="00F505AB" w:rsidP="00F505AB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3D8DFB40" w14:textId="77777777" w:rsidR="00F505AB" w:rsidRPr="009A6758" w:rsidRDefault="00F505AB" w:rsidP="00F505AB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AEC8977" w14:textId="77777777" w:rsidR="00F505AB" w:rsidRPr="009A6758" w:rsidRDefault="00F505AB" w:rsidP="00F505AB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2F624B16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8E74EF3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0CCCB6D1" w14:textId="77777777" w:rsidR="00F505AB" w:rsidRPr="009A6758" w:rsidRDefault="00F505AB" w:rsidP="00F505AB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248E310A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7DFC208D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C79ABD8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2C26996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759A3D1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34EE5A60" w14:textId="77777777" w:rsidR="00F505AB" w:rsidRPr="009A6758" w:rsidRDefault="00F505AB" w:rsidP="00F505AB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70DD95C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9587903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22732B8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74D19362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7100EF0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2E19DC3D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3122DBD7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21588C1E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D041989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01549748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53C57F6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170731B1" w14:textId="77777777" w:rsidR="00F505AB" w:rsidRPr="009A6758" w:rsidRDefault="00F505AB" w:rsidP="00F505AB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A0A108F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3F29F117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712C4DA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3616B7E9" w14:textId="315FAFE8" w:rsidR="00F505AB" w:rsidRPr="009A6758" w:rsidRDefault="00F505AB" w:rsidP="00F505AB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(516.5</w:t>
            </w:r>
            <w:r w:rsidR="00F04C04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4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)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209A41E2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58DE4594" w14:textId="77777777" w:rsidR="00F505AB" w:rsidRPr="009A6758" w:rsidRDefault="00F505AB" w:rsidP="00F505A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(627.17)</w:t>
            </w:r>
          </w:p>
        </w:tc>
      </w:tr>
      <w:tr w:rsidR="0057768C" w:rsidRPr="009A6758" w14:paraId="55D2D673" w14:textId="77777777" w:rsidTr="00DC7EFB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8C58C5" w14:textId="6D6D6C49" w:rsidR="0057768C" w:rsidRPr="009A6758" w:rsidRDefault="0057768C" w:rsidP="00F505AB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9A6758">
              <w:rPr>
                <w:rFonts w:asciiTheme="majorBidi" w:hAnsiTheme="majorBidi"/>
                <w:color w:val="000000"/>
                <w:spacing w:val="-4"/>
                <w:sz w:val="17"/>
                <w:szCs w:val="17"/>
                <w:cs/>
                <w:lang w:val="en-GB"/>
              </w:rPr>
              <w:t xml:space="preserve">ผลขาดทุนจากการด้อยค่าซึ่งเป็นไปตาม </w:t>
            </w:r>
            <w:r w:rsidRPr="009A6758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lang w:val="en-GB"/>
              </w:rPr>
              <w:t xml:space="preserve">TFRS </w:t>
            </w:r>
            <w:r w:rsidRPr="009A6758">
              <w:rPr>
                <w:rFonts w:asciiTheme="majorBidi" w:hAnsi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9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47367A19" w14:textId="77777777" w:rsidR="0057768C" w:rsidRPr="009A6758" w:rsidRDefault="0057768C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FF6FDA8" w14:textId="77777777" w:rsidR="0057768C" w:rsidRPr="009A6758" w:rsidRDefault="0057768C" w:rsidP="00F505AB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16DD114" w14:textId="77777777" w:rsidR="0057768C" w:rsidRPr="009A6758" w:rsidRDefault="0057768C" w:rsidP="00F505AB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3CFAA4D6" w14:textId="77777777" w:rsidR="0057768C" w:rsidRPr="009A6758" w:rsidRDefault="0057768C" w:rsidP="00F505AB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769284E6" w14:textId="77777777" w:rsidR="0057768C" w:rsidRPr="009A6758" w:rsidRDefault="0057768C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E015F9E" w14:textId="77777777" w:rsidR="0057768C" w:rsidRPr="009A6758" w:rsidRDefault="0057768C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45BE182D" w14:textId="77777777" w:rsidR="0057768C" w:rsidRPr="009A6758" w:rsidRDefault="0057768C" w:rsidP="00F505AB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28B23FDB" w14:textId="77777777" w:rsidR="0057768C" w:rsidRPr="009A6758" w:rsidRDefault="0057768C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59486F4D" w14:textId="77777777" w:rsidR="0057768C" w:rsidRPr="009A6758" w:rsidRDefault="0057768C" w:rsidP="00F505AB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AE2C665" w14:textId="77777777" w:rsidR="0057768C" w:rsidRPr="009A6758" w:rsidRDefault="0057768C" w:rsidP="00F505A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8E20055" w14:textId="77777777" w:rsidR="0057768C" w:rsidRPr="009A6758" w:rsidRDefault="0057768C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133AF73" w14:textId="77777777" w:rsidR="0057768C" w:rsidRPr="009A6758" w:rsidRDefault="0057768C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06DE77EB" w14:textId="77777777" w:rsidR="0057768C" w:rsidRPr="009A6758" w:rsidRDefault="0057768C" w:rsidP="00F505AB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1FAB1B22" w14:textId="77777777" w:rsidR="0057768C" w:rsidRPr="009A6758" w:rsidRDefault="0057768C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023CBA00" w14:textId="77777777" w:rsidR="0057768C" w:rsidRPr="009A6758" w:rsidRDefault="0057768C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EB852E3" w14:textId="77777777" w:rsidR="0057768C" w:rsidRPr="009A6758" w:rsidRDefault="0057768C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3050B3D9" w14:textId="77777777" w:rsidR="0057768C" w:rsidRPr="009A6758" w:rsidRDefault="0057768C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3104D19" w14:textId="77777777" w:rsidR="0057768C" w:rsidRPr="009A6758" w:rsidRDefault="0057768C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436A7393" w14:textId="77777777" w:rsidR="0057768C" w:rsidRPr="009A6758" w:rsidRDefault="0057768C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65E0B0C8" w14:textId="77777777" w:rsidR="0057768C" w:rsidRPr="009A6758" w:rsidRDefault="0057768C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77EAD573" w14:textId="77777777" w:rsidR="0057768C" w:rsidRPr="009A6758" w:rsidRDefault="0057768C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70B9318" w14:textId="77777777" w:rsidR="0057768C" w:rsidRPr="009A6758" w:rsidRDefault="0057768C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216AC00" w14:textId="77777777" w:rsidR="0057768C" w:rsidRPr="009A6758" w:rsidRDefault="0057768C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AD16341" w14:textId="77777777" w:rsidR="0057768C" w:rsidRPr="009A6758" w:rsidRDefault="0057768C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6DD973A0" w14:textId="77777777" w:rsidR="0057768C" w:rsidRPr="009A6758" w:rsidRDefault="0057768C" w:rsidP="00F505AB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A35B81C" w14:textId="77777777" w:rsidR="0057768C" w:rsidRPr="009A6758" w:rsidRDefault="0057768C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09E4F519" w14:textId="77777777" w:rsidR="0057768C" w:rsidRPr="009A6758" w:rsidRDefault="0057768C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F9B7B47" w14:textId="77777777" w:rsidR="0057768C" w:rsidRPr="009A6758" w:rsidRDefault="0057768C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7AD5194C" w14:textId="78930E13" w:rsidR="0057768C" w:rsidRPr="009A6758" w:rsidRDefault="004D23E9" w:rsidP="00F505AB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(</w:t>
            </w:r>
            <w:r w:rsidR="001F0648" w:rsidRPr="009A6758">
              <w:rPr>
                <w:rFonts w:ascii="Angsana New" w:hAnsi="Angsana New"/>
                <w:color w:val="000000"/>
                <w:sz w:val="17"/>
                <w:szCs w:val="17"/>
              </w:rPr>
              <w:t>23.06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)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5C3875E3" w14:textId="77777777" w:rsidR="0057768C" w:rsidRPr="009A6758" w:rsidRDefault="0057768C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</w:tcPr>
          <w:p w14:paraId="7D0F7A46" w14:textId="1D707D19" w:rsidR="0057768C" w:rsidRPr="009A6758" w:rsidRDefault="004D23E9" w:rsidP="00F505A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(21.20)</w:t>
            </w:r>
          </w:p>
        </w:tc>
      </w:tr>
      <w:tr w:rsidR="00F505AB" w:rsidRPr="009A6758" w14:paraId="2F57DE51" w14:textId="77777777" w:rsidTr="00DC7EFB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875F84" w14:textId="7176DDD5" w:rsidR="00F505AB" w:rsidRPr="009A6758" w:rsidRDefault="00F505AB" w:rsidP="00F505AB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ส่วนแบ่งกำไร</w:t>
            </w:r>
            <w:r w:rsidR="008D644D" w:rsidRPr="009A6758">
              <w:rPr>
                <w:rFonts w:asciiTheme="majorBidi" w:hAnsiTheme="majorBidi" w:cstheme="majorBidi" w:hint="cs"/>
                <w:color w:val="000000"/>
                <w:spacing w:val="-4"/>
                <w:sz w:val="17"/>
                <w:szCs w:val="17"/>
                <w:cs/>
                <w:lang w:val="en-GB"/>
              </w:rPr>
              <w:t xml:space="preserve"> </w:t>
            </w:r>
            <w:r w:rsidR="008D644D" w:rsidRPr="009A6758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lang w:val="en-GB"/>
              </w:rPr>
              <w:t>(</w:t>
            </w:r>
            <w:r w:rsidR="008D644D" w:rsidRPr="009A6758">
              <w:rPr>
                <w:rFonts w:asciiTheme="majorBidi" w:hAnsiTheme="majorBidi" w:cstheme="majorBidi" w:hint="cs"/>
                <w:color w:val="000000"/>
                <w:spacing w:val="-4"/>
                <w:sz w:val="17"/>
                <w:szCs w:val="17"/>
                <w:cs/>
                <w:lang w:val="en-GB"/>
              </w:rPr>
              <w:t xml:space="preserve">ขาดทุน) </w:t>
            </w:r>
            <w:r w:rsidRPr="009A6758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ของบริษัทร่วม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6F67F2BD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1D827D0" w14:textId="77777777" w:rsidR="00F505AB" w:rsidRPr="009A6758" w:rsidRDefault="00F505AB" w:rsidP="00F505AB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C7C0072" w14:textId="77777777" w:rsidR="00F505AB" w:rsidRPr="009A6758" w:rsidRDefault="00F505AB" w:rsidP="00F505AB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1C2A03DD" w14:textId="77777777" w:rsidR="00F505AB" w:rsidRPr="009A6758" w:rsidRDefault="00F505AB" w:rsidP="00F505AB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12E2F5BA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7F99C24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2DE7D411" w14:textId="77777777" w:rsidR="00F505AB" w:rsidRPr="009A6758" w:rsidRDefault="00F505AB" w:rsidP="00F505AB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31BF527D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13CC55BC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101DC59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5F6F0E02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2794E19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42B5FA16" w14:textId="77777777" w:rsidR="00F505AB" w:rsidRPr="009A6758" w:rsidRDefault="00F505AB" w:rsidP="00F505AB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A47F223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152101E2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2E51F46C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191AAB5A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F2C668D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5566F44E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69B7404E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62AE6B9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6E220C0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4C0F1B8C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AA0B3BB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021C0007" w14:textId="77777777" w:rsidR="00F505AB" w:rsidRPr="009A6758" w:rsidRDefault="00F505AB" w:rsidP="00F505AB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739C006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4D88517D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01AB18CC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E2FFFC" w14:textId="10297224" w:rsidR="00F505AB" w:rsidRPr="009A6758" w:rsidRDefault="00F505AB" w:rsidP="00F505AB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 xml:space="preserve">    (0.09)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6E833107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bottom w:val="single" w:sz="4" w:space="0" w:color="auto"/>
              <w:right w:val="nil"/>
            </w:tcBorders>
          </w:tcPr>
          <w:p w14:paraId="39FCB927" w14:textId="77777777" w:rsidR="00F505AB" w:rsidRPr="009A6758" w:rsidRDefault="00F505AB" w:rsidP="00914BBE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0.28</w:t>
            </w:r>
          </w:p>
        </w:tc>
      </w:tr>
      <w:tr w:rsidR="00F505AB" w:rsidRPr="009A6758" w14:paraId="08A68CC7" w14:textId="77777777" w:rsidTr="00DC7EFB">
        <w:trPr>
          <w:gridAfter w:val="6"/>
          <w:wAfter w:w="13481" w:type="dxa"/>
          <w:trHeight w:val="5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F89866" w14:textId="77777777" w:rsidR="00F505AB" w:rsidRPr="009A6758" w:rsidRDefault="00F505AB" w:rsidP="00F505AB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>กำไรก่อนภาษีเงินได้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53FB6C20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6F6FF71E" w14:textId="77777777" w:rsidR="00F505AB" w:rsidRPr="009A6758" w:rsidRDefault="00F505AB" w:rsidP="00F505AB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35681E87" w14:textId="77777777" w:rsidR="00F505AB" w:rsidRPr="009A6758" w:rsidRDefault="00F505AB" w:rsidP="00F505AB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7667F8C8" w14:textId="77777777" w:rsidR="00F505AB" w:rsidRPr="009A6758" w:rsidRDefault="00F505AB" w:rsidP="00F505AB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0DC00566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A9BCD88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6628AC13" w14:textId="77777777" w:rsidR="00F505AB" w:rsidRPr="009A6758" w:rsidRDefault="00F505AB" w:rsidP="00F505AB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415E54A8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5AE27F41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3E38D2BB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4F91BEA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03B09A88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29250190" w14:textId="77777777" w:rsidR="00F505AB" w:rsidRPr="009A6758" w:rsidRDefault="00F505AB" w:rsidP="00F505AB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0BB9C6F6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71127014" w14:textId="77777777" w:rsidR="00F505AB" w:rsidRPr="009A6758" w:rsidRDefault="00F505AB" w:rsidP="00F505AB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B62AF9E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43F82015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20F39DD2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3CFA531C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6A53407F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16DE347C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6590458C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AC8F728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ABE9791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3CC96E04" w14:textId="77777777" w:rsidR="00F505AB" w:rsidRPr="009A6758" w:rsidRDefault="00F505AB" w:rsidP="00F505AB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68E6F37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14D49B3" w14:textId="77777777" w:rsidR="00F505AB" w:rsidRPr="009A6758" w:rsidRDefault="00F505AB" w:rsidP="00F505AB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3D114520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95A215" w14:textId="054FCA8C" w:rsidR="00F505AB" w:rsidRPr="009A6758" w:rsidRDefault="00F505AB" w:rsidP="00F505AB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2</w:t>
            </w:r>
            <w:r w:rsidR="003A30F1"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32.19</w:t>
            </w: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 xml:space="preserve"> 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977E814" w14:textId="77777777" w:rsidR="00F505AB" w:rsidRPr="009A6758" w:rsidRDefault="00F505AB" w:rsidP="00F505AB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0F290C" w14:textId="77777777" w:rsidR="00F505AB" w:rsidRPr="009A6758" w:rsidRDefault="00F505AB" w:rsidP="00F505AB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315.</w:t>
            </w:r>
            <w:r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3</w:t>
            </w: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6</w:t>
            </w:r>
          </w:p>
        </w:tc>
      </w:tr>
      <w:tr w:rsidR="007A1AD8" w:rsidRPr="009A6758" w14:paraId="185A606C" w14:textId="77777777" w:rsidTr="004106CA">
        <w:trPr>
          <w:gridAfter w:val="6"/>
          <w:wAfter w:w="13481" w:type="dxa"/>
          <w:trHeight w:val="33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73527B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B302E9E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02796002" w14:textId="77777777" w:rsidR="007A1AD8" w:rsidRPr="009A6758" w:rsidRDefault="007A1AD8" w:rsidP="004106C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0564E2E7" w14:textId="77777777" w:rsidR="007A1AD8" w:rsidRPr="009A6758" w:rsidRDefault="007A1AD8" w:rsidP="004106CA">
            <w:pPr>
              <w:tabs>
                <w:tab w:val="decimal" w:pos="362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0A6177EA" w14:textId="77777777" w:rsidR="007A1AD8" w:rsidRPr="009A6758" w:rsidRDefault="007A1AD8" w:rsidP="004106CA">
            <w:pPr>
              <w:tabs>
                <w:tab w:val="decimal" w:pos="17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5841F4C2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557A03A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3DAABDA4" w14:textId="77777777" w:rsidR="007A1AD8" w:rsidRPr="009A6758" w:rsidRDefault="007A1AD8" w:rsidP="004106CA">
            <w:pPr>
              <w:tabs>
                <w:tab w:val="decimal" w:pos="25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5A3A1E0F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02A00B5B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15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0E056BC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496C3860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57BB8FB1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1846AD1" w14:textId="77777777" w:rsidR="007A1AD8" w:rsidRPr="009A6758" w:rsidRDefault="007A1AD8" w:rsidP="004106CA">
            <w:pPr>
              <w:tabs>
                <w:tab w:val="decimal" w:pos="120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002B4E2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62E21D96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795FB61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6FD983B0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069DF3C6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749D97B7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5CD24ECD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0B25EA1D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489313A1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4D64F110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480CA08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4BD358DE" w14:textId="77777777" w:rsidR="007A1AD8" w:rsidRPr="009A6758" w:rsidRDefault="007A1AD8" w:rsidP="004106CA">
            <w:pPr>
              <w:tabs>
                <w:tab w:val="decimal" w:pos="93"/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6050CD3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0AC9BBC5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7835221F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96AE9E3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059B6F3A" w14:textId="77777777" w:rsidR="007A1AD8" w:rsidRPr="009A6758" w:rsidRDefault="007A1AD8" w:rsidP="004106CA">
            <w:pPr>
              <w:tabs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706BBAB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</w:tr>
      <w:tr w:rsidR="007A1AD8" w:rsidRPr="009A6758" w14:paraId="05410EEE" w14:textId="77777777" w:rsidTr="004106CA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31C5C8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 xml:space="preserve">ณ วันที่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</w:rPr>
              <w:t xml:space="preserve">30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>มิถุนายน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</w:rPr>
              <w:t xml:space="preserve">/ 30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17"/>
                <w:szCs w:val="17"/>
                <w:cs/>
              </w:rPr>
              <w:t>กันยายน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bottom"/>
          </w:tcPr>
          <w:p w14:paraId="367D6C7D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9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bottom"/>
          </w:tcPr>
          <w:p w14:paraId="04B7C14B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187F1179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8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bottom"/>
          </w:tcPr>
          <w:p w14:paraId="5DCDFD69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bottom"/>
          </w:tcPr>
          <w:p w14:paraId="427F96A9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33C3B25A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759E022E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bottom"/>
          </w:tcPr>
          <w:p w14:paraId="49C69699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bottom"/>
          </w:tcPr>
          <w:p w14:paraId="628C3708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9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38282ABD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77FC5FA9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7EECFC8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bottom"/>
          </w:tcPr>
          <w:p w14:paraId="0FA5E907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9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bottom"/>
          </w:tcPr>
          <w:p w14:paraId="6AE95BF3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15797224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6F1C821A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bottom"/>
          </w:tcPr>
          <w:p w14:paraId="33B81409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9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bottom"/>
          </w:tcPr>
          <w:p w14:paraId="37E56906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76FAD727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8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bottom"/>
          </w:tcPr>
          <w:p w14:paraId="101CFA6B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bottom"/>
          </w:tcPr>
          <w:p w14:paraId="42BF891A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48FB870E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4791167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39D9D25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bottom"/>
          </w:tcPr>
          <w:p w14:paraId="30A270AE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9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bottom"/>
          </w:tcPr>
          <w:p w14:paraId="62C98DB0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694D87E7" w14:textId="19C8C336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</w:t>
            </w:r>
            <w:r w:rsidR="008D644D" w:rsidRPr="009A6758">
              <w:rPr>
                <w:rFonts w:asciiTheme="majorBidi" w:hAnsiTheme="majorBidi" w:cstheme="majorBidi"/>
                <w:sz w:val="17"/>
                <w:szCs w:val="17"/>
              </w:rPr>
              <w:t>68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bottom"/>
          </w:tcPr>
          <w:p w14:paraId="5E63A97E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bottom"/>
          </w:tcPr>
          <w:p w14:paraId="306A3B4A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9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bottom"/>
          </w:tcPr>
          <w:p w14:paraId="76714AAA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bottom"/>
          </w:tcPr>
          <w:p w14:paraId="734A5237" w14:textId="77777777" w:rsidR="007A1AD8" w:rsidRPr="009A6758" w:rsidRDefault="007A1AD8" w:rsidP="004106CA">
            <w:pPr>
              <w:pStyle w:val="BodyText"/>
              <w:spacing w:after="0" w:line="20" w:lineRule="atLeast"/>
              <w:ind w:left="-108" w:right="-114" w:firstLine="2"/>
              <w:jc w:val="center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sz w:val="17"/>
                <w:szCs w:val="17"/>
              </w:rPr>
              <w:t>256</w:t>
            </w:r>
            <w:r w:rsidRPr="009A6758">
              <w:rPr>
                <w:rFonts w:asciiTheme="majorBidi" w:hAnsiTheme="majorBidi" w:cstheme="majorBidi" w:hint="cs"/>
                <w:sz w:val="17"/>
                <w:szCs w:val="17"/>
                <w:cs/>
              </w:rPr>
              <w:t>8</w:t>
            </w:r>
          </w:p>
        </w:tc>
      </w:tr>
      <w:tr w:rsidR="007A1AD8" w:rsidRPr="009A6758" w14:paraId="48AEB8A8" w14:textId="77777777" w:rsidTr="004106CA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E6792F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z w:val="17"/>
                <w:szCs w:val="17"/>
                <w:cs/>
                <w:lang w:val="en-GB"/>
              </w:rPr>
            </w:pPr>
          </w:p>
        </w:tc>
        <w:tc>
          <w:tcPr>
            <w:tcW w:w="13260" w:type="dxa"/>
            <w:gridSpan w:val="31"/>
            <w:tcBorders>
              <w:left w:val="nil"/>
              <w:right w:val="nil"/>
            </w:tcBorders>
            <w:vAlign w:val="center"/>
          </w:tcPr>
          <w:p w14:paraId="43C3C6CE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21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  <w:r w:rsidRPr="009A6758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</w:rPr>
              <w:t>(</w:t>
            </w:r>
            <w:r w:rsidRPr="009A6758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  <w:cs/>
              </w:rPr>
              <w:t>ล้านบาท</w:t>
            </w:r>
            <w:r w:rsidRPr="009A6758">
              <w:rPr>
                <w:rFonts w:asciiTheme="majorBidi" w:hAnsiTheme="majorBidi" w:cstheme="majorBidi"/>
                <w:i/>
                <w:iCs/>
                <w:color w:val="000000"/>
                <w:sz w:val="17"/>
                <w:szCs w:val="17"/>
              </w:rPr>
              <w:t>)</w:t>
            </w:r>
          </w:p>
        </w:tc>
      </w:tr>
      <w:tr w:rsidR="007A1AD8" w:rsidRPr="009A6758" w14:paraId="6FCB54CC" w14:textId="77777777" w:rsidTr="004106CA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EEED7B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สินทรัพย์ตามส่วนงานที่รายงาน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6196976" w14:textId="24961A58" w:rsidR="007A1AD8" w:rsidRPr="009A6758" w:rsidRDefault="00F505AB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4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,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905.25</w:t>
            </w: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47EFD5B8" w14:textId="77777777" w:rsidR="007A1AD8" w:rsidRPr="009A6758" w:rsidRDefault="007A1AD8" w:rsidP="004106C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56E6C571" w14:textId="42B8FA86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57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  <w:cs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5,</w:t>
            </w:r>
            <w:r w:rsidR="008D644D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544.36</w:t>
            </w: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6E315278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7535BE4D" w14:textId="3CB6FDA0" w:rsidR="007A1AD8" w:rsidRPr="009A6758" w:rsidRDefault="00F505AB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1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,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727.71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29D281CA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0BC9F8EE" w14:textId="5543BF5F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1,</w:t>
            </w:r>
            <w:r w:rsidR="008D644D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530.08</w:t>
            </w: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5E5F6E11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0E0E7771" w14:textId="4E98642F" w:rsidR="007A1AD8" w:rsidRPr="009A6758" w:rsidRDefault="00F505AB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1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,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3</w:t>
            </w:r>
            <w:r w:rsidR="00F04C04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44.21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5C08E7CA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5CB123FF" w14:textId="3FD50535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1,3</w:t>
            </w:r>
            <w:r w:rsidR="008D644D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88.52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2BED1E5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3D86F304" w14:textId="70DBB6F1" w:rsidR="007A1AD8" w:rsidRPr="009A6758" w:rsidRDefault="00F505AB" w:rsidP="004106CA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23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,</w:t>
            </w:r>
            <w:r w:rsidR="008D644D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205.99</w:t>
            </w: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7D25BC76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BBBFD2B" w14:textId="66070834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23,</w:t>
            </w:r>
            <w:r w:rsidR="008D644D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047.19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5EC2FAA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30ED6CD1" w14:textId="5ED35199" w:rsidR="007A1AD8" w:rsidRPr="009A6758" w:rsidRDefault="00F505AB" w:rsidP="00F505AB">
            <w:pPr>
              <w:tabs>
                <w:tab w:val="decimal" w:pos="196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2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,</w:t>
            </w:r>
            <w:r w:rsidR="003A3DD4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081.9</w:t>
            </w:r>
            <w:r w:rsidR="008D644D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8</w:t>
            </w: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1F746286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4EF464ED" w14:textId="60E4DC3D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2,</w:t>
            </w:r>
            <w:r w:rsidR="008D644D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187.19</w:t>
            </w: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10D0C56C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3432743C" w14:textId="67308D43" w:rsidR="007A1AD8" w:rsidRPr="009A6758" w:rsidRDefault="00F505AB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2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,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446.4</w:t>
            </w:r>
            <w:r w:rsidR="008D644D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4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EA1FDE3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7795AA01" w14:textId="32FE9B9A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2,</w:t>
            </w:r>
            <w:r w:rsidR="008D644D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458.88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43A7DF93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1A38E3F2" w14:textId="73412240" w:rsidR="007A1AD8" w:rsidRPr="009A6758" w:rsidRDefault="00F505AB" w:rsidP="004106CA">
            <w:pPr>
              <w:tabs>
                <w:tab w:val="decimal" w:pos="130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429.</w:t>
            </w:r>
            <w:r w:rsidR="0042300C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3</w:t>
            </w:r>
            <w:r w:rsidR="008D644D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3</w:t>
            </w: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38D70B7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3429DFFE" w14:textId="5B1DA0C3" w:rsidR="007A1AD8" w:rsidRPr="009A6758" w:rsidRDefault="008D644D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  <w:r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384.76</w:t>
            </w: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4582E000" w14:textId="77777777" w:rsidR="007A1AD8" w:rsidRPr="009A6758" w:rsidRDefault="007A1AD8" w:rsidP="004106C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48D839D7" w14:textId="06B35C05" w:rsidR="007A1AD8" w:rsidRPr="009A6758" w:rsidRDefault="00F505AB" w:rsidP="004106CA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36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,</w:t>
            </w:r>
            <w:r w:rsidRPr="009A6758">
              <w:rPr>
                <w:rFonts w:ascii="Angsana New" w:hAnsi="Angsana New"/>
                <w:color w:val="000000"/>
                <w:sz w:val="17"/>
                <w:szCs w:val="17"/>
                <w:cs/>
              </w:rPr>
              <w:t>1</w:t>
            </w:r>
            <w:r w:rsidR="00F04C04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40.91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2A2FBEC7" w14:textId="77777777" w:rsidR="007A1AD8" w:rsidRPr="009A6758" w:rsidRDefault="007A1AD8" w:rsidP="004106C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center"/>
          </w:tcPr>
          <w:p w14:paraId="04B6B1B0" w14:textId="5297BCD6" w:rsidR="007A1AD8" w:rsidRPr="009A6758" w:rsidRDefault="007A1AD8" w:rsidP="004106CA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3</w:t>
            </w:r>
            <w:r w:rsidR="008D644D" w:rsidRPr="009A6758">
              <w:rPr>
                <w:rFonts w:ascii="Angsana New" w:hAnsi="Angsana New" w:hint="cs"/>
                <w:color w:val="000000"/>
                <w:sz w:val="17"/>
                <w:szCs w:val="17"/>
                <w:cs/>
              </w:rPr>
              <w:t>6</w:t>
            </w:r>
            <w:r w:rsidR="008D644D" w:rsidRPr="009A6758">
              <w:rPr>
                <w:rFonts w:ascii="Angsana New" w:hAnsi="Angsana New"/>
                <w:color w:val="000000"/>
                <w:sz w:val="17"/>
                <w:szCs w:val="17"/>
              </w:rPr>
              <w:t>,540.98</w:t>
            </w:r>
          </w:p>
        </w:tc>
      </w:tr>
      <w:tr w:rsidR="007A1AD8" w:rsidRPr="009A6758" w14:paraId="323D8F4D" w14:textId="77777777" w:rsidTr="004106CA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10839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color w:val="000000"/>
                <w:spacing w:val="-4"/>
                <w:sz w:val="17"/>
                <w:szCs w:val="17"/>
                <w:cs/>
                <w:lang w:val="en-GB"/>
              </w:rPr>
              <w:t>เงินลงทุนใน</w:t>
            </w:r>
            <w:r w:rsidRPr="009A6758">
              <w:rPr>
                <w:rFonts w:asciiTheme="majorBidi" w:hAnsiTheme="majorBidi" w:cstheme="majorBidi" w:hint="cs"/>
                <w:color w:val="000000"/>
                <w:spacing w:val="-4"/>
                <w:sz w:val="17"/>
                <w:szCs w:val="17"/>
                <w:cs/>
                <w:lang w:val="en-GB"/>
              </w:rPr>
              <w:t>บริษัทร่วม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7F25651E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58A53E1C" w14:textId="77777777" w:rsidR="007A1AD8" w:rsidRPr="009A6758" w:rsidRDefault="007A1AD8" w:rsidP="004106CA">
            <w:pPr>
              <w:tabs>
                <w:tab w:val="decimal" w:pos="16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bottom"/>
          </w:tcPr>
          <w:p w14:paraId="564CAF15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56E59C95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41B4E5CF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53E0FC55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bottom"/>
          </w:tcPr>
          <w:p w14:paraId="793D2350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3980BD7B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1AF1F69F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4F8EEA8F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38C93DA7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1B4EF102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3E809C30" w14:textId="77777777" w:rsidR="007A1AD8" w:rsidRPr="009A6758" w:rsidRDefault="007A1AD8" w:rsidP="004106CA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6F4BBB2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bottom"/>
          </w:tcPr>
          <w:p w14:paraId="55D188D5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27B462B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2E3FC3F4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  <w:cs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5F4D236F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bottom"/>
          </w:tcPr>
          <w:p w14:paraId="2D553137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384DE74B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1FAEF9B2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16ADE627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bottom"/>
          </w:tcPr>
          <w:p w14:paraId="28631A65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7CF85F51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5F6DA354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C1FC5EE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bottom"/>
          </w:tcPr>
          <w:p w14:paraId="39F8EAF7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1D5AE5B7" w14:textId="77777777" w:rsidR="007A1AD8" w:rsidRPr="009A6758" w:rsidRDefault="007A1AD8" w:rsidP="004106C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left w:val="nil"/>
              <w:right w:val="nil"/>
            </w:tcBorders>
            <w:vAlign w:val="center"/>
          </w:tcPr>
          <w:p w14:paraId="432B6B1B" w14:textId="14CA76FF" w:rsidR="007A1AD8" w:rsidRPr="009A6758" w:rsidRDefault="00F505AB" w:rsidP="004106CA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Theme="majorBidi" w:hAnsiTheme="majorBidi" w:cstheme="majorBidi"/>
                <w:sz w:val="17"/>
                <w:szCs w:val="17"/>
              </w:rPr>
            </w:pPr>
            <w:r w:rsidRPr="009A6758">
              <w:rPr>
                <w:rFonts w:asciiTheme="majorBidi" w:hAnsiTheme="majorBidi"/>
                <w:sz w:val="17"/>
                <w:szCs w:val="17"/>
                <w:cs/>
              </w:rPr>
              <w:t>34.59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73B8CB8A" w14:textId="77777777" w:rsidR="007A1AD8" w:rsidRPr="009A6758" w:rsidRDefault="007A1AD8" w:rsidP="004106CA">
            <w:pPr>
              <w:tabs>
                <w:tab w:val="decimal" w:pos="167"/>
                <w:tab w:val="decimal" w:pos="34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left w:val="nil"/>
              <w:right w:val="nil"/>
            </w:tcBorders>
            <w:vAlign w:val="center"/>
          </w:tcPr>
          <w:p w14:paraId="13655A15" w14:textId="4B05611E" w:rsidR="007A1AD8" w:rsidRPr="009A6758" w:rsidRDefault="007A1AD8" w:rsidP="005F39B5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color w:val="000000"/>
                <w:sz w:val="17"/>
                <w:szCs w:val="17"/>
              </w:rPr>
              <w:t>137.6</w:t>
            </w:r>
            <w:r w:rsidR="008D644D" w:rsidRPr="009A6758">
              <w:rPr>
                <w:rFonts w:ascii="Angsana New" w:hAnsi="Angsana New"/>
                <w:color w:val="000000"/>
                <w:sz w:val="17"/>
                <w:szCs w:val="17"/>
              </w:rPr>
              <w:t>9</w:t>
            </w:r>
          </w:p>
        </w:tc>
      </w:tr>
      <w:tr w:rsidR="007A1AD8" w:rsidRPr="009A6758" w14:paraId="505D1152" w14:textId="77777777" w:rsidTr="004106CA">
        <w:trPr>
          <w:gridAfter w:val="6"/>
          <w:wAfter w:w="13481" w:type="dxa"/>
          <w:trHeight w:val="77"/>
        </w:trPr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16237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  <w:cs/>
                <w:lang w:val="en-GB"/>
              </w:rPr>
              <w:t>รวมสินทรัพย์</w:t>
            </w:r>
          </w:p>
        </w:tc>
        <w:tc>
          <w:tcPr>
            <w:tcW w:w="558" w:type="dxa"/>
            <w:tcBorders>
              <w:left w:val="nil"/>
              <w:right w:val="nil"/>
            </w:tcBorders>
            <w:vAlign w:val="center"/>
          </w:tcPr>
          <w:p w14:paraId="2481A888" w14:textId="77777777" w:rsidR="007A1AD8" w:rsidRPr="009A6758" w:rsidRDefault="007A1AD8" w:rsidP="004106CA">
            <w:pPr>
              <w:tabs>
                <w:tab w:val="decimal" w:pos="34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289" w:type="dxa"/>
            <w:tcBorders>
              <w:left w:val="nil"/>
              <w:right w:val="nil"/>
            </w:tcBorders>
            <w:vAlign w:val="center"/>
          </w:tcPr>
          <w:p w14:paraId="1D2B2700" w14:textId="77777777" w:rsidR="007A1AD8" w:rsidRPr="009A6758" w:rsidRDefault="007A1AD8" w:rsidP="004106CA">
            <w:pPr>
              <w:tabs>
                <w:tab w:val="decimal" w:pos="177"/>
                <w:tab w:val="decimal" w:pos="387"/>
              </w:tabs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529" w:type="dxa"/>
            <w:tcBorders>
              <w:left w:val="nil"/>
              <w:right w:val="nil"/>
            </w:tcBorders>
            <w:vAlign w:val="center"/>
          </w:tcPr>
          <w:p w14:paraId="1B83EA51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74" w:type="dxa"/>
            <w:tcBorders>
              <w:left w:val="nil"/>
              <w:right w:val="nil"/>
            </w:tcBorders>
            <w:vAlign w:val="center"/>
          </w:tcPr>
          <w:p w14:paraId="2EC0EB8F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48" w:type="dxa"/>
            <w:tcBorders>
              <w:left w:val="nil"/>
              <w:right w:val="nil"/>
            </w:tcBorders>
            <w:vAlign w:val="center"/>
          </w:tcPr>
          <w:p w14:paraId="3A19A763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05376406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7" w:type="dxa"/>
            <w:tcBorders>
              <w:left w:val="nil"/>
              <w:right w:val="nil"/>
            </w:tcBorders>
            <w:vAlign w:val="center"/>
          </w:tcPr>
          <w:p w14:paraId="3904F29A" w14:textId="77777777" w:rsidR="007A1AD8" w:rsidRPr="009A6758" w:rsidRDefault="007A1AD8" w:rsidP="004106CA">
            <w:pPr>
              <w:tabs>
                <w:tab w:val="decimal" w:pos="167"/>
                <w:tab w:val="decimal" w:pos="253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0" w:type="dxa"/>
            <w:tcBorders>
              <w:left w:val="nil"/>
              <w:right w:val="nil"/>
            </w:tcBorders>
            <w:vAlign w:val="center"/>
          </w:tcPr>
          <w:p w14:paraId="0DDBCF2C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56" w:type="dxa"/>
            <w:tcBorders>
              <w:left w:val="nil"/>
              <w:right w:val="nil"/>
            </w:tcBorders>
            <w:vAlign w:val="center"/>
          </w:tcPr>
          <w:p w14:paraId="44A77A90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15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6815CD43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27707336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2000995D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0" w:type="dxa"/>
            <w:tcBorders>
              <w:left w:val="nil"/>
              <w:right w:val="nil"/>
            </w:tcBorders>
            <w:vAlign w:val="center"/>
          </w:tcPr>
          <w:p w14:paraId="520847D8" w14:textId="77777777" w:rsidR="007A1AD8" w:rsidRPr="009A6758" w:rsidRDefault="007A1AD8" w:rsidP="004106CA">
            <w:pPr>
              <w:tabs>
                <w:tab w:val="decimal" w:pos="120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9" w:type="dxa"/>
            <w:tcBorders>
              <w:left w:val="nil"/>
              <w:right w:val="nil"/>
            </w:tcBorders>
            <w:vAlign w:val="center"/>
          </w:tcPr>
          <w:p w14:paraId="22B9191D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16" w:type="dxa"/>
            <w:tcBorders>
              <w:left w:val="nil"/>
              <w:right w:val="nil"/>
            </w:tcBorders>
            <w:vAlign w:val="center"/>
          </w:tcPr>
          <w:p w14:paraId="320539BD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0D84D716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6" w:type="dxa"/>
            <w:tcBorders>
              <w:left w:val="nil"/>
              <w:right w:val="nil"/>
            </w:tcBorders>
            <w:vAlign w:val="center"/>
          </w:tcPr>
          <w:p w14:paraId="3C3C2F26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vAlign w:val="center"/>
          </w:tcPr>
          <w:p w14:paraId="6BE99B92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7" w:type="dxa"/>
            <w:tcBorders>
              <w:left w:val="nil"/>
              <w:right w:val="nil"/>
            </w:tcBorders>
            <w:vAlign w:val="center"/>
          </w:tcPr>
          <w:p w14:paraId="7C0216EA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vAlign w:val="center"/>
          </w:tcPr>
          <w:p w14:paraId="7735F7FB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68" w:type="dxa"/>
            <w:tcBorders>
              <w:left w:val="nil"/>
              <w:right w:val="nil"/>
            </w:tcBorders>
            <w:vAlign w:val="center"/>
          </w:tcPr>
          <w:p w14:paraId="6C774474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368A021D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88" w:type="dxa"/>
            <w:tcBorders>
              <w:left w:val="nil"/>
              <w:right w:val="nil"/>
            </w:tcBorders>
            <w:vAlign w:val="center"/>
          </w:tcPr>
          <w:p w14:paraId="677FE2A2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14:paraId="3026415C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576" w:type="dxa"/>
            <w:tcBorders>
              <w:left w:val="nil"/>
              <w:right w:val="nil"/>
            </w:tcBorders>
            <w:vAlign w:val="center"/>
          </w:tcPr>
          <w:p w14:paraId="46A63E76" w14:textId="77777777" w:rsidR="007A1AD8" w:rsidRPr="009A6758" w:rsidRDefault="007A1AD8" w:rsidP="004106CA">
            <w:pPr>
              <w:tabs>
                <w:tab w:val="decimal" w:pos="93"/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5" w:type="dxa"/>
            <w:tcBorders>
              <w:left w:val="nil"/>
              <w:right w:val="nil"/>
            </w:tcBorders>
            <w:vAlign w:val="center"/>
          </w:tcPr>
          <w:p w14:paraId="72B71F1D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04" w:type="dxa"/>
            <w:tcBorders>
              <w:left w:val="nil"/>
              <w:right w:val="nil"/>
            </w:tcBorders>
            <w:vAlign w:val="center"/>
          </w:tcPr>
          <w:p w14:paraId="76318B1A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257" w:type="dxa"/>
            <w:tcBorders>
              <w:left w:val="nil"/>
              <w:right w:val="nil"/>
            </w:tcBorders>
            <w:vAlign w:val="center"/>
          </w:tcPr>
          <w:p w14:paraId="65B2501E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color w:val="000000"/>
                <w:sz w:val="17"/>
                <w:szCs w:val="17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4B8697E" w14:textId="1F81E44D" w:rsidR="007A1AD8" w:rsidRPr="009A6758" w:rsidRDefault="00F505AB" w:rsidP="004106CA">
            <w:pPr>
              <w:tabs>
                <w:tab w:val="decimal" w:pos="329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  <w:cs/>
              </w:rPr>
              <w:t>36</w:t>
            </w: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,</w:t>
            </w: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  <w:cs/>
              </w:rPr>
              <w:t>1</w:t>
            </w:r>
            <w:r w:rsidR="00F04C04" w:rsidRPr="009A6758">
              <w:rPr>
                <w:rFonts w:ascii="Angsana New" w:hAnsi="Angsana New" w:hint="cs"/>
                <w:b/>
                <w:bCs/>
                <w:color w:val="000000"/>
                <w:sz w:val="17"/>
                <w:szCs w:val="17"/>
                <w:cs/>
              </w:rPr>
              <w:t>75.50</w:t>
            </w:r>
          </w:p>
        </w:tc>
        <w:tc>
          <w:tcPr>
            <w:tcW w:w="260" w:type="dxa"/>
            <w:tcBorders>
              <w:left w:val="nil"/>
              <w:right w:val="nil"/>
            </w:tcBorders>
            <w:vAlign w:val="center"/>
          </w:tcPr>
          <w:p w14:paraId="31B3AB0A" w14:textId="77777777" w:rsidR="007A1AD8" w:rsidRPr="009A6758" w:rsidRDefault="007A1AD8" w:rsidP="004106CA">
            <w:pPr>
              <w:tabs>
                <w:tab w:val="decimal" w:pos="167"/>
              </w:tabs>
              <w:spacing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4B5752D" w14:textId="05056D9C" w:rsidR="007A1AD8" w:rsidRPr="009A6758" w:rsidRDefault="007A1AD8" w:rsidP="004106CA">
            <w:pPr>
              <w:tabs>
                <w:tab w:val="decimal" w:pos="350"/>
              </w:tabs>
              <w:spacing w:line="240" w:lineRule="auto"/>
              <w:ind w:right="-130"/>
              <w:jc w:val="left"/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</w:pP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3</w:t>
            </w:r>
            <w:r w:rsidR="008D644D"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6</w:t>
            </w:r>
            <w:r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,</w:t>
            </w:r>
            <w:r w:rsidR="008D644D" w:rsidRPr="009A6758">
              <w:rPr>
                <w:rFonts w:ascii="Angsana New" w:hAnsi="Angsana New"/>
                <w:b/>
                <w:bCs/>
                <w:color w:val="000000"/>
                <w:sz w:val="17"/>
                <w:szCs w:val="17"/>
              </w:rPr>
              <w:t>678.67</w:t>
            </w:r>
          </w:p>
        </w:tc>
      </w:tr>
    </w:tbl>
    <w:p w14:paraId="1D6E45B1" w14:textId="77777777" w:rsidR="007A1AD8" w:rsidRPr="009A6758" w:rsidRDefault="007A1AD8" w:rsidP="007A1AD8">
      <w:pPr>
        <w:rPr>
          <w:sz w:val="16"/>
          <w:szCs w:val="16"/>
          <w:cs/>
        </w:rPr>
        <w:sectPr w:rsidR="007A1AD8" w:rsidRPr="009A6758" w:rsidSect="007A1AD8">
          <w:headerReference w:type="default" r:id="rId13"/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</w:sectPr>
      </w:pPr>
    </w:p>
    <w:p w14:paraId="2A74550B" w14:textId="77777777" w:rsidR="007A1AD8" w:rsidRPr="009A6758" w:rsidRDefault="007A1AD8" w:rsidP="007A1AD8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9A6758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ภาษีเงินได้</w:t>
      </w:r>
    </w:p>
    <w:p w14:paraId="4BEF543F" w14:textId="77777777" w:rsidR="007A1AD8" w:rsidRPr="009A6758" w:rsidRDefault="007A1AD8" w:rsidP="007A1AD8">
      <w:pPr>
        <w:pStyle w:val="BodyText"/>
        <w:spacing w:after="0" w:line="20" w:lineRule="atLeast"/>
        <w:ind w:left="-108" w:right="-158" w:firstLine="1"/>
        <w:rPr>
          <w:rFonts w:ascii="Angsana New" w:hAnsi="Angsana New" w:cs="Angsana New"/>
          <w:spacing w:val="-8"/>
          <w:sz w:val="22"/>
          <w:szCs w:val="22"/>
        </w:rPr>
      </w:pPr>
    </w:p>
    <w:p w14:paraId="377FD924" w14:textId="4D566716" w:rsidR="007A1AD8" w:rsidRPr="009A6758" w:rsidRDefault="007A1AD8" w:rsidP="007A1AD8">
      <w:pPr>
        <w:ind w:left="540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/>
          <w:spacing w:val="-4"/>
          <w:sz w:val="28"/>
          <w:szCs w:val="28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Pr="009A6758">
        <w:rPr>
          <w:rFonts w:ascii="Angsana New" w:hAnsi="Angsana New" w:hint="cs"/>
          <w:sz w:val="28"/>
          <w:szCs w:val="28"/>
          <w:cs/>
        </w:rPr>
        <w:t>เก้า</w:t>
      </w:r>
      <w:r w:rsidRPr="009A6758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9A6758">
        <w:rPr>
          <w:rFonts w:ascii="Angsana New" w:hAnsi="Angsana New"/>
          <w:sz w:val="28"/>
          <w:szCs w:val="28"/>
        </w:rPr>
        <w:t xml:space="preserve">30 </w:t>
      </w:r>
      <w:r w:rsidRPr="009A6758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9A6758">
        <w:rPr>
          <w:rFonts w:ascii="Angsana New" w:hAnsi="Angsana New"/>
          <w:spacing w:val="-4"/>
          <w:sz w:val="28"/>
          <w:szCs w:val="28"/>
        </w:rPr>
        <w:t>2569</w:t>
      </w:r>
      <w:r w:rsidRPr="009A6758">
        <w:rPr>
          <w:rFonts w:ascii="Angsana New" w:hAnsi="Angsana New"/>
          <w:sz w:val="28"/>
          <w:szCs w:val="28"/>
        </w:rPr>
        <w:t xml:space="preserve"> </w:t>
      </w:r>
      <w:r w:rsidRPr="009A6758">
        <w:rPr>
          <w:rFonts w:ascii="Angsana New" w:hAnsi="Angsana New"/>
          <w:sz w:val="28"/>
          <w:szCs w:val="28"/>
          <w:cs/>
        </w:rPr>
        <w:t>คือร้อยละ</w:t>
      </w:r>
      <w:r w:rsidRPr="009A6758">
        <w:rPr>
          <w:rFonts w:ascii="Angsana New" w:hAnsi="Angsana New"/>
          <w:sz w:val="28"/>
          <w:szCs w:val="28"/>
        </w:rPr>
        <w:t xml:space="preserve"> </w:t>
      </w:r>
      <w:r w:rsidR="007942BC" w:rsidRPr="009A6758">
        <w:rPr>
          <w:rFonts w:ascii="Angsana New" w:hAnsi="Angsana New"/>
          <w:sz w:val="28"/>
          <w:szCs w:val="28"/>
        </w:rPr>
        <w:t>49</w:t>
      </w:r>
      <w:r w:rsidR="00ED3015" w:rsidRPr="009A6758">
        <w:rPr>
          <w:rFonts w:ascii="Angsana New" w:hAnsi="Angsana New"/>
          <w:sz w:val="28"/>
          <w:szCs w:val="28"/>
        </w:rPr>
        <w:t>.</w:t>
      </w:r>
      <w:r w:rsidR="007942BC" w:rsidRPr="009A6758">
        <w:rPr>
          <w:rFonts w:ascii="Angsana New" w:hAnsi="Angsana New"/>
          <w:sz w:val="28"/>
          <w:szCs w:val="28"/>
        </w:rPr>
        <w:t>62</w:t>
      </w:r>
      <w:r w:rsidR="00ED3015" w:rsidRPr="009A6758">
        <w:rPr>
          <w:rFonts w:ascii="Angsana New" w:hAnsi="Angsana New"/>
          <w:sz w:val="28"/>
          <w:szCs w:val="28"/>
        </w:rPr>
        <w:t xml:space="preserve"> </w:t>
      </w:r>
      <w:r w:rsidRPr="009A6758">
        <w:rPr>
          <w:rFonts w:ascii="Angsana New" w:hAnsi="Angsana New"/>
          <w:i/>
          <w:iCs/>
          <w:sz w:val="28"/>
          <w:szCs w:val="28"/>
        </w:rPr>
        <w:t>(</w:t>
      </w:r>
      <w:r w:rsidR="00A27343" w:rsidRPr="009A6758">
        <w:rPr>
          <w:rFonts w:ascii="Angsana New" w:hAnsi="Angsana New"/>
          <w:i/>
          <w:iCs/>
          <w:sz w:val="28"/>
          <w:szCs w:val="28"/>
        </w:rPr>
        <w:t xml:space="preserve">30 </w:t>
      </w:r>
      <w:r w:rsidRPr="009A6758">
        <w:rPr>
          <w:rFonts w:ascii="Angsana New" w:hAnsi="Angsana New" w:hint="cs"/>
          <w:i/>
          <w:iCs/>
          <w:sz w:val="28"/>
          <w:szCs w:val="28"/>
          <w:cs/>
        </w:rPr>
        <w:t xml:space="preserve">มิถุนายน </w:t>
      </w:r>
      <w:r w:rsidRPr="009A6758">
        <w:rPr>
          <w:rFonts w:ascii="Angsana New" w:hAnsi="Angsana New"/>
          <w:i/>
          <w:iCs/>
          <w:sz w:val="28"/>
          <w:szCs w:val="28"/>
        </w:rPr>
        <w:t xml:space="preserve">2568: </w:t>
      </w:r>
      <w:r w:rsidRPr="009A6758">
        <w:rPr>
          <w:rFonts w:ascii="Angsana New" w:hAnsi="Angsana New" w:hint="cs"/>
          <w:i/>
          <w:iCs/>
          <w:sz w:val="28"/>
          <w:szCs w:val="28"/>
          <w:cs/>
        </w:rPr>
        <w:t xml:space="preserve">ร้อยละ </w:t>
      </w:r>
      <w:r w:rsidRPr="009A6758">
        <w:rPr>
          <w:rFonts w:ascii="Angsana New" w:hAnsi="Angsana New"/>
          <w:i/>
          <w:iCs/>
          <w:sz w:val="28"/>
          <w:szCs w:val="28"/>
        </w:rPr>
        <w:t>36.16)</w:t>
      </w:r>
      <w:r w:rsidRPr="009A6758">
        <w:rPr>
          <w:rFonts w:ascii="Angsana New" w:hAnsi="Angsana New"/>
          <w:sz w:val="28"/>
          <w:szCs w:val="28"/>
        </w:rPr>
        <w:t xml:space="preserve"> </w:t>
      </w:r>
      <w:r w:rsidRPr="009A6758">
        <w:rPr>
          <w:rFonts w:ascii="Angsana New" w:hAnsi="Angsana New"/>
          <w:sz w:val="28"/>
          <w:szCs w:val="28"/>
          <w:cs/>
        </w:rPr>
        <w:t>การเปลี่ยนแปลงในอัตราภาษีเงิ</w:t>
      </w:r>
      <w:r w:rsidRPr="009A6758">
        <w:rPr>
          <w:rFonts w:ascii="Angsana New" w:hAnsi="Angsana New" w:hint="cs"/>
          <w:sz w:val="28"/>
          <w:szCs w:val="28"/>
          <w:cs/>
        </w:rPr>
        <w:t>น</w:t>
      </w:r>
      <w:r w:rsidRPr="009A6758">
        <w:rPr>
          <w:rFonts w:ascii="Angsana New" w:hAnsi="Angsana New"/>
          <w:sz w:val="28"/>
          <w:szCs w:val="28"/>
          <w:cs/>
        </w:rPr>
        <w:t>ได้ที่แท้จริงมีสาเหตุหลักจาก</w:t>
      </w:r>
      <w:r w:rsidRPr="009A6758">
        <w:rPr>
          <w:rFonts w:ascii="Angsana New" w:hAnsi="Angsana New" w:hint="cs"/>
          <w:sz w:val="28"/>
          <w:szCs w:val="28"/>
          <w:cs/>
        </w:rPr>
        <w:t>ผลขาดทุนในปีปัจจุบันที่ไม่ได้รับรู้เป็นสินทรัพย์ภาษีเงินได้รอตัดบัญชี</w:t>
      </w:r>
    </w:p>
    <w:p w14:paraId="3EBA1544" w14:textId="77777777" w:rsidR="007A1AD8" w:rsidRPr="009A6758" w:rsidRDefault="007A1AD8" w:rsidP="007A1AD8">
      <w:pPr>
        <w:ind w:left="540"/>
        <w:rPr>
          <w:rFonts w:ascii="Angsana New" w:hAnsi="Angsana New"/>
          <w:sz w:val="28"/>
          <w:szCs w:val="28"/>
        </w:rPr>
      </w:pPr>
    </w:p>
    <w:p w14:paraId="03CEADB8" w14:textId="77777777" w:rsidR="007A1AD8" w:rsidRPr="009A6758" w:rsidRDefault="007A1AD8" w:rsidP="007A1AD8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9A6758">
        <w:rPr>
          <w:rFonts w:ascii="Angsana New" w:hAnsi="Angsana New"/>
          <w:b/>
          <w:bCs/>
          <w:sz w:val="28"/>
          <w:szCs w:val="28"/>
          <w:cs/>
          <w:lang w:val="th-TH"/>
        </w:rPr>
        <w:t>เงินปันผล</w:t>
      </w:r>
    </w:p>
    <w:p w14:paraId="2641B099" w14:textId="77777777" w:rsidR="00310E79" w:rsidRPr="009A6758" w:rsidRDefault="00310E79" w:rsidP="00310E79">
      <w:pPr>
        <w:rPr>
          <w:rFonts w:ascii="Angsana New" w:hAnsi="Angsana New"/>
          <w:sz w:val="28"/>
          <w:szCs w:val="28"/>
        </w:rPr>
      </w:pPr>
    </w:p>
    <w:p w14:paraId="196DDAD8" w14:textId="71174F14" w:rsidR="007A1AD8" w:rsidRPr="009A6758" w:rsidRDefault="007A1AD8" w:rsidP="00310E79">
      <w:pPr>
        <w:ind w:firstLine="540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/>
          <w:sz w:val="28"/>
          <w:szCs w:val="28"/>
          <w:cs/>
        </w:rPr>
        <w:t xml:space="preserve">รายละเอียดเงินปันผลในระหว่างปี </w:t>
      </w:r>
      <w:r w:rsidRPr="009A6758">
        <w:rPr>
          <w:rFonts w:ascii="Angsana New" w:hAnsi="Angsana New"/>
          <w:sz w:val="28"/>
          <w:szCs w:val="28"/>
        </w:rPr>
        <w:t>256</w:t>
      </w:r>
      <w:r w:rsidR="004E26A0" w:rsidRPr="009A6758">
        <w:rPr>
          <w:rFonts w:ascii="Angsana New" w:hAnsi="Angsana New"/>
          <w:sz w:val="28"/>
          <w:szCs w:val="28"/>
        </w:rPr>
        <w:t>8</w:t>
      </w:r>
      <w:r w:rsidRPr="009A6758">
        <w:rPr>
          <w:rFonts w:ascii="Angsana New" w:hAnsi="Angsana New"/>
          <w:sz w:val="28"/>
          <w:szCs w:val="28"/>
        </w:rPr>
        <w:t xml:space="preserve"> </w:t>
      </w:r>
      <w:r w:rsidRPr="009A6758">
        <w:rPr>
          <w:rFonts w:ascii="Angsana New" w:hAnsi="Angsana New" w:hint="cs"/>
          <w:sz w:val="28"/>
          <w:szCs w:val="28"/>
          <w:cs/>
        </w:rPr>
        <w:t>มีดังนี้</w:t>
      </w:r>
    </w:p>
    <w:p w14:paraId="26714332" w14:textId="77777777" w:rsidR="007A1AD8" w:rsidRPr="009A6758" w:rsidRDefault="007A1AD8" w:rsidP="007A1AD8">
      <w:pPr>
        <w:ind w:left="540"/>
        <w:rPr>
          <w:rFonts w:ascii="Angsana New" w:hAnsi="Angsana New"/>
          <w:b/>
          <w:bCs/>
          <w:sz w:val="28"/>
          <w:szCs w:val="28"/>
          <w:cs/>
        </w:rPr>
      </w:pPr>
    </w:p>
    <w:tbl>
      <w:tblPr>
        <w:tblW w:w="9156" w:type="dxa"/>
        <w:tblInd w:w="450" w:type="dxa"/>
        <w:tblLook w:val="04A0" w:firstRow="1" w:lastRow="0" w:firstColumn="1" w:lastColumn="0" w:noHBand="0" w:noVBand="1"/>
      </w:tblPr>
      <w:tblGrid>
        <w:gridCol w:w="3060"/>
        <w:gridCol w:w="1656"/>
        <w:gridCol w:w="1605"/>
        <w:gridCol w:w="1275"/>
        <w:gridCol w:w="284"/>
        <w:gridCol w:w="1276"/>
      </w:tblGrid>
      <w:tr w:rsidR="007A1AD8" w:rsidRPr="009A6758" w14:paraId="4195AD1A" w14:textId="77777777" w:rsidTr="004106CA">
        <w:trPr>
          <w:tblHeader/>
        </w:trPr>
        <w:tc>
          <w:tcPr>
            <w:tcW w:w="3060" w:type="dxa"/>
            <w:vAlign w:val="bottom"/>
          </w:tcPr>
          <w:p w14:paraId="622BADE1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  <w:hideMark/>
          </w:tcPr>
          <w:p w14:paraId="40BA6CFA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5" w:type="dxa"/>
            <w:vAlign w:val="bottom"/>
            <w:hideMark/>
          </w:tcPr>
          <w:p w14:paraId="4AF37D4C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275" w:type="dxa"/>
            <w:vAlign w:val="bottom"/>
            <w:hideMark/>
          </w:tcPr>
          <w:p w14:paraId="7A1ABB93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84" w:type="dxa"/>
          </w:tcPr>
          <w:p w14:paraId="6E9AF6FA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4A01C955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7A1AD8" w:rsidRPr="009A6758" w14:paraId="2EC1BB6C" w14:textId="77777777" w:rsidTr="004106CA">
        <w:trPr>
          <w:tblHeader/>
        </w:trPr>
        <w:tc>
          <w:tcPr>
            <w:tcW w:w="3060" w:type="dxa"/>
          </w:tcPr>
          <w:p w14:paraId="261E9584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6" w:type="dxa"/>
          </w:tcPr>
          <w:p w14:paraId="7E5A9EF9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05" w:type="dxa"/>
          </w:tcPr>
          <w:p w14:paraId="7591B53C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hideMark/>
          </w:tcPr>
          <w:p w14:paraId="71E2A585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</w:tcPr>
          <w:p w14:paraId="1EF4E0B8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335DC0FF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A1AD8" w:rsidRPr="009A6758" w14:paraId="160CD367" w14:textId="77777777" w:rsidTr="004106CA">
        <w:trPr>
          <w:tblHeader/>
        </w:trPr>
        <w:tc>
          <w:tcPr>
            <w:tcW w:w="3060" w:type="dxa"/>
            <w:hideMark/>
          </w:tcPr>
          <w:p w14:paraId="604793F6" w14:textId="77777777" w:rsidR="007A1AD8" w:rsidRPr="009A6758" w:rsidRDefault="007A1AD8" w:rsidP="004106CA">
            <w:pPr>
              <w:spacing w:line="240" w:lineRule="auto"/>
              <w:ind w:right="-5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  <w:r w:rsidRPr="009A6758">
              <w:rPr>
                <w:rFonts w:ascii="Angsana New" w:hAnsi="Angsana New"/>
                <w:sz w:val="28"/>
                <w:szCs w:val="28"/>
              </w:rPr>
              <w:t xml:space="preserve"> 2568</w:t>
            </w:r>
          </w:p>
        </w:tc>
        <w:tc>
          <w:tcPr>
            <w:tcW w:w="1656" w:type="dxa"/>
            <w:hideMark/>
          </w:tcPr>
          <w:p w14:paraId="35041EA8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</w:rPr>
              <w:t xml:space="preserve">23 </w:t>
            </w: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9A675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605" w:type="dxa"/>
            <w:hideMark/>
          </w:tcPr>
          <w:p w14:paraId="7A18E826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9A675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75" w:type="dxa"/>
            <w:hideMark/>
          </w:tcPr>
          <w:p w14:paraId="288EE0D5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</w:rPr>
              <w:t>0.090</w:t>
            </w:r>
          </w:p>
        </w:tc>
        <w:tc>
          <w:tcPr>
            <w:tcW w:w="284" w:type="dxa"/>
          </w:tcPr>
          <w:p w14:paraId="0C541BEE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11C0370E" w14:textId="77777777" w:rsidR="007A1AD8" w:rsidRPr="009A6758" w:rsidRDefault="007A1AD8" w:rsidP="004106CA">
            <w:pPr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A6758">
              <w:rPr>
                <w:rFonts w:ascii="Angsana New" w:hAnsi="Angsana New"/>
                <w:sz w:val="28"/>
                <w:szCs w:val="28"/>
              </w:rPr>
              <w:t>172.07</w:t>
            </w:r>
          </w:p>
        </w:tc>
      </w:tr>
    </w:tbl>
    <w:p w14:paraId="0516DC8E" w14:textId="77777777" w:rsidR="007A1AD8" w:rsidRPr="009A6758" w:rsidRDefault="007A1AD8" w:rsidP="007A1AD8">
      <w:pPr>
        <w:ind w:left="540"/>
        <w:rPr>
          <w:rFonts w:ascii="Angsana New" w:hAnsi="Angsana New"/>
          <w:b/>
          <w:bCs/>
          <w:sz w:val="28"/>
          <w:szCs w:val="28"/>
        </w:rPr>
      </w:pPr>
    </w:p>
    <w:p w14:paraId="5917E7A9" w14:textId="77777777" w:rsidR="007A1AD8" w:rsidRPr="009A6758" w:rsidRDefault="007A1AD8" w:rsidP="007A1AD8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9A6758">
        <w:rPr>
          <w:rFonts w:ascii="Angsana New" w:hAnsi="Angsana New"/>
          <w:b/>
          <w:bCs/>
          <w:sz w:val="28"/>
          <w:szCs w:val="28"/>
          <w:cs/>
          <w:lang w:val="th-TH"/>
        </w:rPr>
        <w:t>เครื่องมือทางการเงิน</w:t>
      </w:r>
    </w:p>
    <w:p w14:paraId="051F2174" w14:textId="77777777" w:rsidR="007A1AD8" w:rsidRPr="009A6758" w:rsidRDefault="007A1AD8" w:rsidP="007A1AD8">
      <w:pPr>
        <w:tabs>
          <w:tab w:val="left" w:pos="540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16531791" w14:textId="77777777" w:rsidR="007A1AD8" w:rsidRPr="009A6758" w:rsidRDefault="007A1AD8" w:rsidP="007A1AD8">
      <w:pPr>
        <w:pStyle w:val="ListParagraph"/>
        <w:ind w:left="540"/>
        <w:contextualSpacing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A6758">
        <w:rPr>
          <w:rFonts w:asciiTheme="majorBidi" w:hAnsiTheme="majorBidi" w:cstheme="majorBidi"/>
          <w:i/>
          <w:iCs/>
          <w:sz w:val="28"/>
          <w:szCs w:val="28"/>
          <w:cs/>
        </w:rPr>
        <w:t>มูลค่าตามบัญชีและมูลค่ายุติธรรม</w:t>
      </w:r>
      <w:r w:rsidRPr="009A675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</w:p>
    <w:p w14:paraId="0CBBC08A" w14:textId="77777777" w:rsidR="007A1AD8" w:rsidRPr="009A6758" w:rsidRDefault="007A1AD8" w:rsidP="007A1AD8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19D61DB7" w14:textId="77777777" w:rsidR="007A1AD8" w:rsidRPr="009A6758" w:rsidRDefault="007A1AD8" w:rsidP="007A1AD8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463EB612" w14:textId="77777777" w:rsidR="007A1AD8" w:rsidRPr="009A6758" w:rsidRDefault="007A1AD8" w:rsidP="007A1AD8">
      <w:pPr>
        <w:spacing w:line="240" w:lineRule="auto"/>
        <w:ind w:left="540" w:right="-25"/>
        <w:rPr>
          <w:rFonts w:ascii="Angsana New" w:hAnsi="Angsana New"/>
          <w:sz w:val="28"/>
          <w:szCs w:val="28"/>
        </w:rPr>
      </w:pPr>
    </w:p>
    <w:p w14:paraId="6EDB9A0B" w14:textId="77777777" w:rsidR="007A1AD8" w:rsidRPr="009A6758" w:rsidRDefault="007A1AD8" w:rsidP="007A1AD8">
      <w:pPr>
        <w:spacing w:line="240" w:lineRule="auto"/>
        <w:ind w:left="540" w:right="-25"/>
        <w:rPr>
          <w:rFonts w:ascii="Angsana New" w:hAnsi="Angsana New"/>
          <w:sz w:val="28"/>
          <w:szCs w:val="28"/>
          <w:cs/>
        </w:rPr>
        <w:sectPr w:rsidR="007A1AD8" w:rsidRPr="009A6758" w:rsidSect="007A1AD8">
          <w:head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8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80"/>
        <w:gridCol w:w="236"/>
        <w:gridCol w:w="31"/>
        <w:gridCol w:w="1132"/>
        <w:gridCol w:w="34"/>
        <w:gridCol w:w="204"/>
        <w:gridCol w:w="34"/>
        <w:gridCol w:w="1436"/>
        <w:gridCol w:w="32"/>
        <w:gridCol w:w="204"/>
        <w:gridCol w:w="32"/>
        <w:gridCol w:w="1350"/>
        <w:gridCol w:w="34"/>
        <w:gridCol w:w="236"/>
        <w:gridCol w:w="34"/>
        <w:gridCol w:w="1271"/>
        <w:gridCol w:w="18"/>
        <w:gridCol w:w="218"/>
        <w:gridCol w:w="18"/>
        <w:gridCol w:w="1247"/>
        <w:gridCol w:w="18"/>
        <w:gridCol w:w="254"/>
        <w:gridCol w:w="18"/>
        <w:gridCol w:w="1241"/>
        <w:gridCol w:w="18"/>
        <w:gridCol w:w="257"/>
        <w:gridCol w:w="18"/>
        <w:gridCol w:w="1451"/>
        <w:gridCol w:w="18"/>
      </w:tblGrid>
      <w:tr w:rsidR="007A1AD8" w:rsidRPr="009A6758" w14:paraId="72E2E851" w14:textId="77777777" w:rsidTr="004106CA">
        <w:trPr>
          <w:tblHeader/>
        </w:trPr>
        <w:tc>
          <w:tcPr>
            <w:tcW w:w="3780" w:type="dxa"/>
            <w:vAlign w:val="bottom"/>
          </w:tcPr>
          <w:p w14:paraId="79B1791A" w14:textId="77777777" w:rsidR="007A1AD8" w:rsidRPr="009A6758" w:rsidRDefault="007A1AD8" w:rsidP="004106CA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87FC3DF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58" w:type="dxa"/>
            <w:gridSpan w:val="27"/>
            <w:hideMark/>
          </w:tcPr>
          <w:p w14:paraId="488A0B5E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A1AD8" w:rsidRPr="009A6758" w14:paraId="4804F8B9" w14:textId="77777777" w:rsidTr="004106CA">
        <w:trPr>
          <w:tblHeader/>
        </w:trPr>
        <w:tc>
          <w:tcPr>
            <w:tcW w:w="3780" w:type="dxa"/>
            <w:vAlign w:val="bottom"/>
          </w:tcPr>
          <w:p w14:paraId="05F75D19" w14:textId="77777777" w:rsidR="007A1AD8" w:rsidRPr="009A6758" w:rsidRDefault="007A1AD8" w:rsidP="004106C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</w:tcPr>
          <w:p w14:paraId="7DBB2A52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82" w:type="dxa"/>
            <w:gridSpan w:val="15"/>
            <w:tcBorders>
              <w:bottom w:val="single" w:sz="4" w:space="0" w:color="auto"/>
            </w:tcBorders>
            <w:hideMark/>
          </w:tcPr>
          <w:p w14:paraId="10538C5F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703CC04C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540" w:type="dxa"/>
            <w:gridSpan w:val="10"/>
            <w:vAlign w:val="bottom"/>
            <w:hideMark/>
          </w:tcPr>
          <w:p w14:paraId="65AA0EC1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A1AD8" w:rsidRPr="009A6758" w14:paraId="67405ED9" w14:textId="77777777" w:rsidTr="004106CA">
        <w:trPr>
          <w:tblHeader/>
        </w:trPr>
        <w:tc>
          <w:tcPr>
            <w:tcW w:w="3780" w:type="dxa"/>
            <w:hideMark/>
          </w:tcPr>
          <w:p w14:paraId="01C6BFA8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0B33978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A8E319A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C119A44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  <w:vAlign w:val="bottom"/>
            <w:hideMark/>
          </w:tcPr>
          <w:p w14:paraId="3A57FAD2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5C3E1524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  <w:gridSpan w:val="2"/>
          </w:tcPr>
          <w:p w14:paraId="54BDF186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15E78DA7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A67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6F320FB0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2" w:type="dxa"/>
            <w:gridSpan w:val="2"/>
            <w:vAlign w:val="bottom"/>
            <w:hideMark/>
          </w:tcPr>
          <w:p w14:paraId="6E90D2D6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44F55E58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gridSpan w:val="2"/>
            <w:vAlign w:val="bottom"/>
          </w:tcPr>
          <w:p w14:paraId="14312087" w14:textId="77777777" w:rsidR="007A1AD8" w:rsidRPr="009A6758" w:rsidRDefault="007A1AD8" w:rsidP="004106CA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  <w:hideMark/>
          </w:tcPr>
          <w:p w14:paraId="3BB98441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571387B4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2349F948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67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</w:tcBorders>
          </w:tcPr>
          <w:p w14:paraId="67ED006B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A35EABB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67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</w:tcBorders>
          </w:tcPr>
          <w:p w14:paraId="517AC3F3" w14:textId="77777777" w:rsidR="007A1AD8" w:rsidRPr="009A6758" w:rsidRDefault="007A1AD8" w:rsidP="004106CA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DBC2E12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A1AD8" w:rsidRPr="009A6758" w14:paraId="352B8763" w14:textId="77777777" w:rsidTr="004106CA">
        <w:trPr>
          <w:tblHeader/>
        </w:trPr>
        <w:tc>
          <w:tcPr>
            <w:tcW w:w="3780" w:type="dxa"/>
          </w:tcPr>
          <w:p w14:paraId="2B83A3D8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431565B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58" w:type="dxa"/>
            <w:gridSpan w:val="27"/>
            <w:hideMark/>
          </w:tcPr>
          <w:p w14:paraId="23CAC670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</w:t>
            </w:r>
            <w:r w:rsidRPr="009A6758"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  <w:t>)</w:t>
            </w:r>
          </w:p>
        </w:tc>
      </w:tr>
      <w:tr w:rsidR="007A1AD8" w:rsidRPr="009A6758" w14:paraId="63C4FAE5" w14:textId="77777777" w:rsidTr="004106CA">
        <w:trPr>
          <w:tblHeader/>
        </w:trPr>
        <w:tc>
          <w:tcPr>
            <w:tcW w:w="3780" w:type="dxa"/>
          </w:tcPr>
          <w:p w14:paraId="61F5AC7E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9A67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9A67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A675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9A67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A67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>2569</w:t>
            </w:r>
          </w:p>
        </w:tc>
        <w:tc>
          <w:tcPr>
            <w:tcW w:w="236" w:type="dxa"/>
          </w:tcPr>
          <w:p w14:paraId="28E73B36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58" w:type="dxa"/>
            <w:gridSpan w:val="27"/>
          </w:tcPr>
          <w:p w14:paraId="49D74D80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7A1AD8" w:rsidRPr="009A6758" w14:paraId="08FE5AF2" w14:textId="77777777" w:rsidTr="004106CA">
        <w:trPr>
          <w:tblHeader/>
        </w:trPr>
        <w:tc>
          <w:tcPr>
            <w:tcW w:w="3780" w:type="dxa"/>
            <w:hideMark/>
          </w:tcPr>
          <w:p w14:paraId="16DA0367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44C14296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</w:tcPr>
          <w:p w14:paraId="452448DD" w14:textId="77777777" w:rsidR="007A1AD8" w:rsidRPr="009A6758" w:rsidRDefault="007A1AD8" w:rsidP="004106CA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8" w:type="dxa"/>
            <w:gridSpan w:val="2"/>
          </w:tcPr>
          <w:p w14:paraId="1C0C0DFE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</w:tcPr>
          <w:p w14:paraId="15819C99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28614C76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</w:tcPr>
          <w:p w14:paraId="37BF0B28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71BD187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</w:tcPr>
          <w:p w14:paraId="4141F345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1A1E85FF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</w:tcPr>
          <w:p w14:paraId="200738A4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14:paraId="5014BD79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</w:tcPr>
          <w:p w14:paraId="46B5B940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gridSpan w:val="2"/>
          </w:tcPr>
          <w:p w14:paraId="4490B47A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gridSpan w:val="2"/>
          </w:tcPr>
          <w:p w14:paraId="7E687931" w14:textId="5B0B0514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AD8" w:rsidRPr="009A6758" w14:paraId="1234F5C8" w14:textId="77777777" w:rsidTr="004106CA">
        <w:trPr>
          <w:tblHeader/>
        </w:trPr>
        <w:tc>
          <w:tcPr>
            <w:tcW w:w="3780" w:type="dxa"/>
          </w:tcPr>
          <w:p w14:paraId="20F3990F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สินทรัพย์ทางการเงินหมุนเวียน</w:t>
            </w: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36" w:type="dxa"/>
          </w:tcPr>
          <w:p w14:paraId="3C438F32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06D9343B" w14:textId="0CDBBABA" w:rsidR="007A1AD8" w:rsidRPr="009A6758" w:rsidRDefault="007A1AD8" w:rsidP="00CB15D3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55B55E59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29F16EE6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right="-86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E383CFB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3E883157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right="-65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9D9AD60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7EDCFC62" w14:textId="77777777" w:rsidR="007A1AD8" w:rsidRPr="009A6758" w:rsidRDefault="007A1AD8" w:rsidP="004106CA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ECB4ADC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5803E583" w14:textId="77777777" w:rsidR="007A1AD8" w:rsidRPr="009A6758" w:rsidRDefault="007A1AD8" w:rsidP="004106CA">
            <w:pPr>
              <w:pStyle w:val="acctfourfigures"/>
              <w:tabs>
                <w:tab w:val="decimal" w:pos="0"/>
                <w:tab w:val="left" w:pos="29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2888BBB7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20962F41" w14:textId="77777777" w:rsidR="007A1AD8" w:rsidRPr="009A6758" w:rsidRDefault="007A1AD8" w:rsidP="004106CA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3C9F86F0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4F08731D" w14:textId="77777777" w:rsidR="007A1AD8" w:rsidRPr="009A6758" w:rsidRDefault="007A1AD8" w:rsidP="004106CA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AD8" w:rsidRPr="009A6758" w14:paraId="403BC0D8" w14:textId="77777777" w:rsidTr="004106CA">
        <w:trPr>
          <w:tblHeader/>
        </w:trPr>
        <w:tc>
          <w:tcPr>
            <w:tcW w:w="3780" w:type="dxa"/>
          </w:tcPr>
          <w:p w14:paraId="14C5AFC2" w14:textId="77777777" w:rsidR="007A1AD8" w:rsidRPr="009A6758" w:rsidRDefault="007A1AD8" w:rsidP="004106CA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7EF45E7E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7FDA10BD" w14:textId="6B997E90" w:rsidR="007A1AD8" w:rsidRPr="009A6758" w:rsidRDefault="00CB15D3" w:rsidP="00AC6F4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6BC1245C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6B9CC771" w14:textId="332F86F4" w:rsidR="007A1AD8" w:rsidRPr="009A6758" w:rsidRDefault="00775787" w:rsidP="000D7BA2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16.10</w:t>
            </w:r>
          </w:p>
        </w:tc>
        <w:tc>
          <w:tcPr>
            <w:tcW w:w="236" w:type="dxa"/>
            <w:gridSpan w:val="2"/>
          </w:tcPr>
          <w:p w14:paraId="789C3B26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1C961FD0" w14:textId="41590A9E" w:rsidR="007A1AD8" w:rsidRPr="009A6758" w:rsidRDefault="00775787" w:rsidP="00F20378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64F1D8B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642D3310" w14:textId="3B527FAF" w:rsidR="007A1AD8" w:rsidRPr="009A6758" w:rsidRDefault="00775787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16.10</w:t>
            </w:r>
          </w:p>
        </w:tc>
        <w:tc>
          <w:tcPr>
            <w:tcW w:w="236" w:type="dxa"/>
            <w:gridSpan w:val="2"/>
            <w:vAlign w:val="bottom"/>
          </w:tcPr>
          <w:p w14:paraId="350CD749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48ABE9A1" w14:textId="680CD8D1" w:rsidR="007A1AD8" w:rsidRPr="009A6758" w:rsidRDefault="00775787" w:rsidP="004106CA">
            <w:pPr>
              <w:pStyle w:val="acctfourfigures"/>
              <w:tabs>
                <w:tab w:val="decimal" w:pos="0"/>
                <w:tab w:val="left" w:pos="257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16.10</w:t>
            </w:r>
          </w:p>
        </w:tc>
        <w:tc>
          <w:tcPr>
            <w:tcW w:w="272" w:type="dxa"/>
            <w:gridSpan w:val="2"/>
            <w:vAlign w:val="bottom"/>
          </w:tcPr>
          <w:p w14:paraId="062EA4BA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467221E0" w14:textId="4FE6C329" w:rsidR="007A1AD8" w:rsidRPr="009A6758" w:rsidRDefault="00775787" w:rsidP="006A478F">
            <w:pPr>
              <w:pStyle w:val="BodyText"/>
              <w:tabs>
                <w:tab w:val="decimal" w:pos="7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gridSpan w:val="2"/>
            <w:vAlign w:val="bottom"/>
          </w:tcPr>
          <w:p w14:paraId="238A71F5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114286D8" w14:textId="48BD0342" w:rsidR="007A1AD8" w:rsidRPr="009A6758" w:rsidRDefault="00775787" w:rsidP="006A478F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16.10</w:t>
            </w:r>
          </w:p>
        </w:tc>
      </w:tr>
      <w:tr w:rsidR="007A1AD8" w:rsidRPr="009A6758" w14:paraId="617C07F6" w14:textId="77777777" w:rsidTr="004106CA">
        <w:trPr>
          <w:tblHeader/>
        </w:trPr>
        <w:tc>
          <w:tcPr>
            <w:tcW w:w="3780" w:type="dxa"/>
          </w:tcPr>
          <w:p w14:paraId="4F61F709" w14:textId="77777777" w:rsidR="007A1AD8" w:rsidRPr="009A6758" w:rsidRDefault="007A1AD8" w:rsidP="004106CA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36" w:type="dxa"/>
          </w:tcPr>
          <w:p w14:paraId="7C4EE291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7956CDC2" w14:textId="7A9949BA" w:rsidR="007A1AD8" w:rsidRPr="009A6758" w:rsidRDefault="00CB15D3" w:rsidP="00AC6F4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122079B3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02E98300" w14:textId="1632C71B" w:rsidR="007A1AD8" w:rsidRPr="009A6758" w:rsidRDefault="00775787" w:rsidP="0066748D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353489A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3D151F3A" w14:textId="25742E8B" w:rsidR="007A1AD8" w:rsidRPr="009A6758" w:rsidRDefault="00EB2902" w:rsidP="00AC6F45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337.80</w:t>
            </w:r>
          </w:p>
        </w:tc>
        <w:tc>
          <w:tcPr>
            <w:tcW w:w="270" w:type="dxa"/>
            <w:gridSpan w:val="2"/>
            <w:vAlign w:val="bottom"/>
          </w:tcPr>
          <w:p w14:paraId="6E5BD866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5489A336" w14:textId="4D539F69" w:rsidR="007A1AD8" w:rsidRPr="009A6758" w:rsidRDefault="00EB2902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337.80</w:t>
            </w:r>
          </w:p>
        </w:tc>
        <w:tc>
          <w:tcPr>
            <w:tcW w:w="236" w:type="dxa"/>
            <w:gridSpan w:val="2"/>
            <w:vAlign w:val="bottom"/>
          </w:tcPr>
          <w:p w14:paraId="3F4726A9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27A2E548" w14:textId="350D1F44" w:rsidR="007A1AD8" w:rsidRPr="009A6758" w:rsidRDefault="00775787" w:rsidP="00321995">
            <w:pPr>
              <w:pStyle w:val="acctfourfigures"/>
              <w:tabs>
                <w:tab w:val="decimal" w:pos="6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2F42C45D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2F73E905" w14:textId="63B9CBF1" w:rsidR="007A1AD8" w:rsidRPr="009A6758" w:rsidRDefault="00EB2902" w:rsidP="004106C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337.81</w:t>
            </w:r>
          </w:p>
        </w:tc>
        <w:tc>
          <w:tcPr>
            <w:tcW w:w="275" w:type="dxa"/>
            <w:gridSpan w:val="2"/>
            <w:vAlign w:val="bottom"/>
          </w:tcPr>
          <w:p w14:paraId="0CBF385D" w14:textId="77777777" w:rsidR="007A1AD8" w:rsidRPr="009A6758" w:rsidRDefault="007A1AD8" w:rsidP="004106CA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1EE20F92" w14:textId="518CFE82" w:rsidR="007A1AD8" w:rsidRPr="009A6758" w:rsidRDefault="00EB2902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337.81</w:t>
            </w:r>
          </w:p>
        </w:tc>
      </w:tr>
      <w:tr w:rsidR="007A1AD8" w:rsidRPr="009A6758" w14:paraId="6493D12D" w14:textId="77777777" w:rsidTr="004106CA">
        <w:trPr>
          <w:tblHeader/>
        </w:trPr>
        <w:tc>
          <w:tcPr>
            <w:tcW w:w="3780" w:type="dxa"/>
          </w:tcPr>
          <w:p w14:paraId="6E4A63D9" w14:textId="77777777" w:rsidR="007A1AD8" w:rsidRPr="009A6758" w:rsidRDefault="007A1AD8" w:rsidP="004106CA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36" w:type="dxa"/>
          </w:tcPr>
          <w:p w14:paraId="36E562DC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190E6279" w14:textId="65AE68AB" w:rsidR="007A1AD8" w:rsidRPr="009A6758" w:rsidRDefault="00CB15D3" w:rsidP="00AC6F4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57E4798C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7317D589" w14:textId="66382A7A" w:rsidR="007A1AD8" w:rsidRPr="009A6758" w:rsidRDefault="0068351A" w:rsidP="00433201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59.4</w:t>
            </w:r>
            <w:r w:rsidR="00C96971" w:rsidRPr="009A67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7467D543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4E6D6C24" w14:textId="0FF93049" w:rsidR="007A1AD8" w:rsidRPr="009A6758" w:rsidRDefault="00775787" w:rsidP="00F20378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6DA8435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180ECB02" w14:textId="245E0100" w:rsidR="007A1AD8" w:rsidRPr="009A6758" w:rsidRDefault="0068351A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59.4</w:t>
            </w:r>
            <w:r w:rsidR="00C96971" w:rsidRPr="009A67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0A8ED8D5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25211356" w14:textId="1A6CC9BB" w:rsidR="007A1AD8" w:rsidRPr="009A6758" w:rsidRDefault="0068351A" w:rsidP="00321995">
            <w:pPr>
              <w:pStyle w:val="acctfourfigures"/>
              <w:tabs>
                <w:tab w:val="decimal" w:pos="6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00EF8750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0026BCF7" w14:textId="05136769" w:rsidR="007A1AD8" w:rsidRPr="009A6758" w:rsidRDefault="0068351A" w:rsidP="007D1AD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59.4</w:t>
            </w:r>
            <w:r w:rsidR="00C96971" w:rsidRPr="009A67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5" w:type="dxa"/>
            <w:gridSpan w:val="2"/>
            <w:vAlign w:val="bottom"/>
          </w:tcPr>
          <w:p w14:paraId="692C0C59" w14:textId="77777777" w:rsidR="007A1AD8" w:rsidRPr="009A6758" w:rsidRDefault="007A1AD8" w:rsidP="004106CA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59E295A5" w14:textId="544E220A" w:rsidR="007A1AD8" w:rsidRPr="009A6758" w:rsidRDefault="0068351A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59.4</w:t>
            </w:r>
            <w:r w:rsidR="00C96971" w:rsidRPr="009A67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7A1AD8" w:rsidRPr="009A6758" w14:paraId="5F7084B8" w14:textId="77777777" w:rsidTr="004106CA">
        <w:trPr>
          <w:tblHeader/>
        </w:trPr>
        <w:tc>
          <w:tcPr>
            <w:tcW w:w="3780" w:type="dxa"/>
          </w:tcPr>
          <w:p w14:paraId="15CC9D51" w14:textId="77777777" w:rsidR="007A1AD8" w:rsidRPr="009A6758" w:rsidRDefault="007A1AD8" w:rsidP="004106CA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เงินฝากประจำ</w:t>
            </w:r>
          </w:p>
        </w:tc>
        <w:tc>
          <w:tcPr>
            <w:tcW w:w="236" w:type="dxa"/>
          </w:tcPr>
          <w:p w14:paraId="65BBEA77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751EC05A" w14:textId="6EF24AF3" w:rsidR="007A1AD8" w:rsidRPr="009A6758" w:rsidRDefault="00CB15D3" w:rsidP="00AC6F4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37C636D4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4A323FDA" w14:textId="54245693" w:rsidR="007A1AD8" w:rsidRPr="009A6758" w:rsidRDefault="00775787" w:rsidP="0066748D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4C86A10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17998F74" w14:textId="0E016DFB" w:rsidR="007A1AD8" w:rsidRPr="009A6758" w:rsidRDefault="00EB2902" w:rsidP="004106CA">
            <w:pPr>
              <w:pStyle w:val="BodyText"/>
              <w:tabs>
                <w:tab w:val="decimal" w:pos="82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244.45</w:t>
            </w:r>
          </w:p>
        </w:tc>
        <w:tc>
          <w:tcPr>
            <w:tcW w:w="270" w:type="dxa"/>
            <w:gridSpan w:val="2"/>
            <w:vAlign w:val="bottom"/>
          </w:tcPr>
          <w:p w14:paraId="79210BFC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03D5C141" w14:textId="1FBC5986" w:rsidR="007A1AD8" w:rsidRPr="009A6758" w:rsidRDefault="00EB2902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244.45</w:t>
            </w:r>
          </w:p>
        </w:tc>
        <w:tc>
          <w:tcPr>
            <w:tcW w:w="236" w:type="dxa"/>
            <w:gridSpan w:val="2"/>
            <w:vAlign w:val="bottom"/>
          </w:tcPr>
          <w:p w14:paraId="3A639415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1934CFAF" w14:textId="53753FFB" w:rsidR="007A1AD8" w:rsidRPr="009A6758" w:rsidRDefault="00775787" w:rsidP="00321995">
            <w:pPr>
              <w:pStyle w:val="acctfourfigures"/>
              <w:tabs>
                <w:tab w:val="decimal" w:pos="6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1A102F30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79EF0A44" w14:textId="618C6C49" w:rsidR="007A1AD8" w:rsidRPr="009A6758" w:rsidRDefault="00EB2902" w:rsidP="004106C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244.45</w:t>
            </w:r>
          </w:p>
        </w:tc>
        <w:tc>
          <w:tcPr>
            <w:tcW w:w="275" w:type="dxa"/>
            <w:gridSpan w:val="2"/>
            <w:vAlign w:val="bottom"/>
          </w:tcPr>
          <w:p w14:paraId="6269DDFE" w14:textId="77777777" w:rsidR="007A1AD8" w:rsidRPr="009A6758" w:rsidRDefault="007A1AD8" w:rsidP="004106CA">
            <w:pPr>
              <w:pStyle w:val="acctfourfigures"/>
              <w:tabs>
                <w:tab w:val="decimal" w:pos="336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12764CE4" w14:textId="571DDBB5" w:rsidR="007A1AD8" w:rsidRPr="009A6758" w:rsidRDefault="00EB2902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244.45</w:t>
            </w:r>
          </w:p>
        </w:tc>
      </w:tr>
      <w:tr w:rsidR="007A1AD8" w:rsidRPr="009A6758" w14:paraId="50F4ABD4" w14:textId="77777777" w:rsidTr="004106CA">
        <w:trPr>
          <w:tblHeader/>
        </w:trPr>
        <w:tc>
          <w:tcPr>
            <w:tcW w:w="3780" w:type="dxa"/>
          </w:tcPr>
          <w:p w14:paraId="7AA06207" w14:textId="77777777" w:rsidR="007A1AD8" w:rsidRPr="009A6758" w:rsidRDefault="007A1AD8" w:rsidP="004106CA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75DDA8EA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53A61B4F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gridSpan w:val="2"/>
          </w:tcPr>
          <w:p w14:paraId="26727ABF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10DBAB16" w14:textId="77777777" w:rsidR="007A1AD8" w:rsidRPr="009A6758" w:rsidRDefault="007A1AD8" w:rsidP="0066748D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563F1939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4DB77C51" w14:textId="77777777" w:rsidR="007A1AD8" w:rsidRPr="009A6758" w:rsidRDefault="007A1AD8" w:rsidP="004106CA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3291CC0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2B40A5C0" w14:textId="77777777" w:rsidR="007A1AD8" w:rsidRPr="009A6758" w:rsidRDefault="007A1AD8" w:rsidP="004106CA">
            <w:pPr>
              <w:pStyle w:val="BodyText"/>
              <w:tabs>
                <w:tab w:val="decimal" w:pos="516"/>
                <w:tab w:val="decimal" w:pos="7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A2392D6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71C4FEA5" w14:textId="77777777" w:rsidR="007A1AD8" w:rsidRPr="009A6758" w:rsidRDefault="007A1AD8" w:rsidP="00321995">
            <w:pPr>
              <w:pStyle w:val="acctfourfigures"/>
              <w:tabs>
                <w:tab w:val="decimal" w:pos="6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2D69F727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53B6CB5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63C637EA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465BF5E2" w14:textId="77777777" w:rsidR="007A1AD8" w:rsidRPr="009A6758" w:rsidRDefault="007A1AD8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AD8" w:rsidRPr="009A6758" w14:paraId="7C572B81" w14:textId="77777777" w:rsidTr="004106CA">
        <w:trPr>
          <w:tblHeader/>
        </w:trPr>
        <w:tc>
          <w:tcPr>
            <w:tcW w:w="3780" w:type="dxa"/>
            <w:hideMark/>
          </w:tcPr>
          <w:p w14:paraId="5570BDDB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61304C3B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14E94CD3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659"/>
              </w:tabs>
              <w:spacing w:line="240" w:lineRule="auto"/>
              <w:ind w:right="63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gridSpan w:val="2"/>
          </w:tcPr>
          <w:p w14:paraId="553508E0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</w:tcPr>
          <w:p w14:paraId="6EA26B7D" w14:textId="77777777" w:rsidR="007A1AD8" w:rsidRPr="009A6758" w:rsidRDefault="007A1AD8" w:rsidP="0066748D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68028CC0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44DE82C8" w14:textId="77777777" w:rsidR="007A1AD8" w:rsidRPr="009A6758" w:rsidRDefault="007A1AD8" w:rsidP="004106CA">
            <w:pPr>
              <w:pStyle w:val="BodyText"/>
              <w:tabs>
                <w:tab w:val="decimal" w:pos="88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74C151D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2CD2C6F0" w14:textId="77777777" w:rsidR="007A1AD8" w:rsidRPr="009A6758" w:rsidRDefault="007A1AD8" w:rsidP="004106CA">
            <w:pPr>
              <w:pStyle w:val="BodyText"/>
              <w:tabs>
                <w:tab w:val="decimal" w:pos="516"/>
                <w:tab w:val="decimal" w:pos="76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D26B104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4061B966" w14:textId="77777777" w:rsidR="007A1AD8" w:rsidRPr="009A6758" w:rsidRDefault="007A1AD8" w:rsidP="00321995">
            <w:pPr>
              <w:pStyle w:val="acctfourfigures"/>
              <w:tabs>
                <w:tab w:val="decimal" w:pos="6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00125AD2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B32D8D1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43" w:right="-293" w:hanging="2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48B4C269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5993209E" w14:textId="77777777" w:rsidR="007A1AD8" w:rsidRPr="009A6758" w:rsidRDefault="007A1AD8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AD8" w:rsidRPr="009A6758" w14:paraId="3C9C427E" w14:textId="77777777" w:rsidTr="004106CA">
        <w:trPr>
          <w:tblHeader/>
        </w:trPr>
        <w:tc>
          <w:tcPr>
            <w:tcW w:w="3780" w:type="dxa"/>
          </w:tcPr>
          <w:p w14:paraId="372CF976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536AF89C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49D06338" w14:textId="016EF937" w:rsidR="007A1AD8" w:rsidRPr="009A6758" w:rsidRDefault="006D638E" w:rsidP="00AC6F4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5A7B406C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45634A59" w14:textId="195B57EC" w:rsidR="007A1AD8" w:rsidRPr="009A6758" w:rsidRDefault="006D638E" w:rsidP="0066748D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D280D61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5495FBEF" w14:textId="4A2B8D10" w:rsidR="007A1AD8" w:rsidRPr="009A6758" w:rsidRDefault="006D638E" w:rsidP="004106CA">
            <w:pPr>
              <w:pStyle w:val="BodyText"/>
              <w:tabs>
                <w:tab w:val="decimal" w:pos="83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(8,872.57)</w:t>
            </w:r>
          </w:p>
        </w:tc>
        <w:tc>
          <w:tcPr>
            <w:tcW w:w="270" w:type="dxa"/>
            <w:gridSpan w:val="2"/>
            <w:vAlign w:val="bottom"/>
          </w:tcPr>
          <w:p w14:paraId="18EED46C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1D57E97C" w14:textId="46748D2B" w:rsidR="007A1AD8" w:rsidRPr="009A6758" w:rsidRDefault="006D638E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(8,872.57)</w:t>
            </w:r>
          </w:p>
        </w:tc>
        <w:tc>
          <w:tcPr>
            <w:tcW w:w="236" w:type="dxa"/>
            <w:gridSpan w:val="2"/>
            <w:vAlign w:val="bottom"/>
          </w:tcPr>
          <w:p w14:paraId="50A50101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65245DBA" w14:textId="0058939A" w:rsidR="007A1AD8" w:rsidRPr="009A6758" w:rsidRDefault="006D638E" w:rsidP="00321995">
            <w:pPr>
              <w:pStyle w:val="acctfourfigures"/>
              <w:tabs>
                <w:tab w:val="decimal" w:pos="6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3F2C84A8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29EA03F0" w14:textId="14DBC052" w:rsidR="007A1AD8" w:rsidRPr="009A6758" w:rsidRDefault="00F55572" w:rsidP="004106C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(8,905.6</w:t>
            </w:r>
            <w:r w:rsidR="007E4193" w:rsidRPr="009A675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5" w:type="dxa"/>
            <w:gridSpan w:val="2"/>
            <w:vAlign w:val="bottom"/>
          </w:tcPr>
          <w:p w14:paraId="11A5DF0A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236A35BC" w14:textId="049E3B6A" w:rsidR="007A1AD8" w:rsidRPr="009A6758" w:rsidRDefault="00F55572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(8,905.6</w:t>
            </w:r>
            <w:r w:rsidR="007E4193" w:rsidRPr="009A675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1AD8" w:rsidRPr="009A6758" w14:paraId="5F4B4CCD" w14:textId="77777777" w:rsidTr="004106CA">
        <w:trPr>
          <w:tblHeader/>
        </w:trPr>
        <w:tc>
          <w:tcPr>
            <w:tcW w:w="3780" w:type="dxa"/>
          </w:tcPr>
          <w:p w14:paraId="51AFA367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9A67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9A67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36" w:type="dxa"/>
          </w:tcPr>
          <w:p w14:paraId="5A1C9922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162B8AB7" w14:textId="2B3DFA6E" w:rsidR="007A1AD8" w:rsidRPr="009A6758" w:rsidRDefault="002C2995" w:rsidP="004F079D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(45.63)</w:t>
            </w:r>
          </w:p>
        </w:tc>
        <w:tc>
          <w:tcPr>
            <w:tcW w:w="238" w:type="dxa"/>
            <w:gridSpan w:val="2"/>
          </w:tcPr>
          <w:p w14:paraId="1F754E66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724D5034" w14:textId="32C1588B" w:rsidR="007A1AD8" w:rsidRPr="009A6758" w:rsidRDefault="00FD3273" w:rsidP="0066748D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1B0AE117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0B69EF1F" w14:textId="3E6E91E1" w:rsidR="007A1AD8" w:rsidRPr="009A6758" w:rsidRDefault="00FD3273" w:rsidP="00F20378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A0741D7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0375BD2F" w14:textId="4C1DDAD4" w:rsidR="007A1AD8" w:rsidRPr="009A6758" w:rsidRDefault="002C2995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(45.63)</w:t>
            </w:r>
          </w:p>
        </w:tc>
        <w:tc>
          <w:tcPr>
            <w:tcW w:w="236" w:type="dxa"/>
            <w:gridSpan w:val="2"/>
            <w:vAlign w:val="bottom"/>
          </w:tcPr>
          <w:p w14:paraId="56E77316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083709FB" w14:textId="32DF4639" w:rsidR="007A1AD8" w:rsidRPr="009A6758" w:rsidRDefault="00FD3273" w:rsidP="00321995">
            <w:pPr>
              <w:pStyle w:val="acctfourfigures"/>
              <w:tabs>
                <w:tab w:val="decimal" w:pos="6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4286A6BE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42B7A895" w14:textId="1F23515A" w:rsidR="007A1AD8" w:rsidRPr="009A6758" w:rsidRDefault="002C2995" w:rsidP="004106C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(45.63)</w:t>
            </w:r>
          </w:p>
        </w:tc>
        <w:tc>
          <w:tcPr>
            <w:tcW w:w="275" w:type="dxa"/>
            <w:gridSpan w:val="2"/>
            <w:vAlign w:val="bottom"/>
          </w:tcPr>
          <w:p w14:paraId="1ACB22A4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7DFC9E21" w14:textId="4FF97037" w:rsidR="007A1AD8" w:rsidRPr="009A6758" w:rsidRDefault="002C2995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(45.63)</w:t>
            </w:r>
          </w:p>
        </w:tc>
      </w:tr>
      <w:tr w:rsidR="007A1AD8" w:rsidRPr="009A6758" w14:paraId="2B4FC362" w14:textId="77777777" w:rsidTr="004106CA">
        <w:trPr>
          <w:tblHeader/>
        </w:trPr>
        <w:tc>
          <w:tcPr>
            <w:tcW w:w="3780" w:type="dxa"/>
          </w:tcPr>
          <w:p w14:paraId="66CE3534" w14:textId="77777777" w:rsidR="007A1AD8" w:rsidRPr="009A6758" w:rsidRDefault="007A1AD8" w:rsidP="004106CA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9A67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- </w:t>
            </w:r>
            <w:r w:rsidRPr="009A67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0FDBF8D7" w14:textId="77777777" w:rsidR="007A1AD8" w:rsidRPr="009A6758" w:rsidRDefault="007A1AD8" w:rsidP="004106CA">
            <w:pPr>
              <w:tabs>
                <w:tab w:val="left" w:pos="200"/>
              </w:tabs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  </w:t>
            </w:r>
            <w:r w:rsidRPr="009A67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และเงินต้นต่างสกุล</w:t>
            </w: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</w:t>
            </w:r>
          </w:p>
        </w:tc>
        <w:tc>
          <w:tcPr>
            <w:tcW w:w="236" w:type="dxa"/>
          </w:tcPr>
          <w:p w14:paraId="04E607A2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07BF75D2" w14:textId="11506EDD" w:rsidR="007A1AD8" w:rsidRPr="009A6758" w:rsidRDefault="002C2995" w:rsidP="00DA6B42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(243.56)</w:t>
            </w:r>
          </w:p>
        </w:tc>
        <w:tc>
          <w:tcPr>
            <w:tcW w:w="238" w:type="dxa"/>
            <w:gridSpan w:val="2"/>
          </w:tcPr>
          <w:p w14:paraId="5717B3F5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435FA076" w14:textId="3A95B83F" w:rsidR="007A1AD8" w:rsidRPr="009A6758" w:rsidRDefault="00FD3273" w:rsidP="0066748D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469B9C45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5AC6CEE4" w14:textId="1CCA23ED" w:rsidR="007A1AD8" w:rsidRPr="009A6758" w:rsidRDefault="00FD3273" w:rsidP="00F20378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7FBFA24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38B7ED7A" w14:textId="3D76EE51" w:rsidR="007A1AD8" w:rsidRPr="009A6758" w:rsidRDefault="002C2995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(243.56)</w:t>
            </w:r>
          </w:p>
        </w:tc>
        <w:tc>
          <w:tcPr>
            <w:tcW w:w="236" w:type="dxa"/>
            <w:gridSpan w:val="2"/>
            <w:vAlign w:val="bottom"/>
          </w:tcPr>
          <w:p w14:paraId="031E3638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3912AE1A" w14:textId="11D1092D" w:rsidR="007A1AD8" w:rsidRPr="009A6758" w:rsidRDefault="00FD3273" w:rsidP="00321995">
            <w:pPr>
              <w:pStyle w:val="acctfourfigures"/>
              <w:tabs>
                <w:tab w:val="decimal" w:pos="6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1CADF849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91AD505" w14:textId="17674EB1" w:rsidR="007A1AD8" w:rsidRPr="009A6758" w:rsidRDefault="002C2995" w:rsidP="004106C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(243.56)</w:t>
            </w:r>
          </w:p>
        </w:tc>
        <w:tc>
          <w:tcPr>
            <w:tcW w:w="275" w:type="dxa"/>
            <w:gridSpan w:val="2"/>
            <w:vAlign w:val="bottom"/>
          </w:tcPr>
          <w:p w14:paraId="756B0C1C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26BC9292" w14:textId="53E21BDD" w:rsidR="007A1AD8" w:rsidRPr="009A6758" w:rsidRDefault="002C2995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(243.56)</w:t>
            </w:r>
          </w:p>
        </w:tc>
      </w:tr>
      <w:tr w:rsidR="007A1AD8" w:rsidRPr="009A6758" w14:paraId="72F1F860" w14:textId="77777777" w:rsidTr="004106CA">
        <w:trPr>
          <w:tblHeader/>
        </w:trPr>
        <w:tc>
          <w:tcPr>
            <w:tcW w:w="3780" w:type="dxa"/>
          </w:tcPr>
          <w:p w14:paraId="2E074000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72EF8B8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100897F1" w14:textId="5D543C7A" w:rsidR="007A1AD8" w:rsidRPr="009A6758" w:rsidRDefault="00FD3273" w:rsidP="00AC6F4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</w:tcPr>
          <w:p w14:paraId="34B9BE03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54BB3B2D" w14:textId="018DA53F" w:rsidR="007A1AD8" w:rsidRPr="009A6758" w:rsidRDefault="00563191" w:rsidP="00433201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(0.</w:t>
            </w:r>
            <w:r w:rsidR="009F2C7A" w:rsidRPr="009A6758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gridSpan w:val="2"/>
          </w:tcPr>
          <w:p w14:paraId="2DDA0F21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21834067" w14:textId="1B59C12B" w:rsidR="007A1AD8" w:rsidRPr="009A6758" w:rsidRDefault="00FD3273" w:rsidP="00F20378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34A79F9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1B361509" w14:textId="396CD8D3" w:rsidR="007A1AD8" w:rsidRPr="009A6758" w:rsidRDefault="006A478F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(0.66)</w:t>
            </w:r>
          </w:p>
        </w:tc>
        <w:tc>
          <w:tcPr>
            <w:tcW w:w="236" w:type="dxa"/>
            <w:gridSpan w:val="2"/>
            <w:vAlign w:val="bottom"/>
          </w:tcPr>
          <w:p w14:paraId="04D1AA01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7A739086" w14:textId="03A0F475" w:rsidR="007A1AD8" w:rsidRPr="009A6758" w:rsidRDefault="00FD3273" w:rsidP="00321995">
            <w:pPr>
              <w:pStyle w:val="acctfourfigures"/>
              <w:tabs>
                <w:tab w:val="decimal" w:pos="6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3E7C4C4E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41882E44" w14:textId="145036A2" w:rsidR="007A1AD8" w:rsidRPr="009A6758" w:rsidRDefault="00563191" w:rsidP="004106C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(0.</w:t>
            </w:r>
            <w:r w:rsidR="009F2C7A" w:rsidRPr="009A6758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5" w:type="dxa"/>
            <w:gridSpan w:val="2"/>
            <w:vAlign w:val="bottom"/>
          </w:tcPr>
          <w:p w14:paraId="2063D00E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30316B66" w14:textId="390BE70C" w:rsidR="007A1AD8" w:rsidRPr="009A6758" w:rsidRDefault="00563191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(0.</w:t>
            </w:r>
            <w:r w:rsidR="009F2C7A" w:rsidRPr="009A6758">
              <w:rPr>
                <w:rFonts w:asciiTheme="majorBidi" w:hAnsiTheme="majorBidi" w:cstheme="majorBidi"/>
                <w:sz w:val="28"/>
                <w:szCs w:val="28"/>
              </w:rPr>
              <w:t>66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35DD6" w:rsidRPr="009A6758" w14:paraId="512E8A46" w14:textId="77777777" w:rsidTr="004106CA">
        <w:trPr>
          <w:tblHeader/>
        </w:trPr>
        <w:tc>
          <w:tcPr>
            <w:tcW w:w="3780" w:type="dxa"/>
          </w:tcPr>
          <w:p w14:paraId="15E62AAF" w14:textId="77777777" w:rsidR="00F35DD6" w:rsidRPr="009A6758" w:rsidRDefault="00F35DD6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3A002A41" w14:textId="77777777" w:rsidR="00F35DD6" w:rsidRPr="009A6758" w:rsidRDefault="00F35DD6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163" w:type="dxa"/>
            <w:gridSpan w:val="2"/>
            <w:vAlign w:val="bottom"/>
          </w:tcPr>
          <w:p w14:paraId="3361DFAC" w14:textId="77777777" w:rsidR="00F35DD6" w:rsidRPr="009A6758" w:rsidRDefault="00F35DD6" w:rsidP="00AC6F45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8" w:type="dxa"/>
            <w:gridSpan w:val="2"/>
          </w:tcPr>
          <w:p w14:paraId="4CCE9E14" w14:textId="77777777" w:rsidR="00F35DD6" w:rsidRPr="009A6758" w:rsidRDefault="00F35DD6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70" w:type="dxa"/>
            <w:gridSpan w:val="2"/>
            <w:vAlign w:val="bottom"/>
          </w:tcPr>
          <w:p w14:paraId="2D9341E1" w14:textId="77777777" w:rsidR="00F35DD6" w:rsidRPr="009A6758" w:rsidRDefault="00F35DD6" w:rsidP="00433201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14:paraId="05531BB3" w14:textId="77777777" w:rsidR="00F35DD6" w:rsidRPr="009A6758" w:rsidRDefault="00F35DD6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gridSpan w:val="2"/>
            <w:vAlign w:val="bottom"/>
          </w:tcPr>
          <w:p w14:paraId="605A5607" w14:textId="77777777" w:rsidR="00F35DD6" w:rsidRPr="009A6758" w:rsidRDefault="00F35DD6" w:rsidP="00F20378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04A326A2" w14:textId="77777777" w:rsidR="00F35DD6" w:rsidRPr="009A6758" w:rsidRDefault="00F35DD6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gridSpan w:val="3"/>
            <w:vAlign w:val="bottom"/>
          </w:tcPr>
          <w:p w14:paraId="020DD166" w14:textId="77777777" w:rsidR="00F35DD6" w:rsidRPr="009A6758" w:rsidRDefault="00F35DD6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726E089" w14:textId="77777777" w:rsidR="00F35DD6" w:rsidRPr="009A6758" w:rsidRDefault="00F35DD6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5980E799" w14:textId="77777777" w:rsidR="00F35DD6" w:rsidRPr="009A6758" w:rsidRDefault="00F35DD6" w:rsidP="00321995">
            <w:pPr>
              <w:pStyle w:val="acctfourfigures"/>
              <w:tabs>
                <w:tab w:val="decimal" w:pos="6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4141C4C7" w14:textId="77777777" w:rsidR="00F35DD6" w:rsidRPr="009A6758" w:rsidRDefault="00F35DD6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1326EB39" w14:textId="77777777" w:rsidR="00F35DD6" w:rsidRPr="009A6758" w:rsidRDefault="00F35DD6" w:rsidP="004106C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571AB6E2" w14:textId="77777777" w:rsidR="00F35DD6" w:rsidRPr="009A6758" w:rsidRDefault="00F35DD6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36E6D963" w14:textId="77777777" w:rsidR="00F35DD6" w:rsidRPr="009A6758" w:rsidRDefault="00F35DD6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AD8" w:rsidRPr="009A6758" w14:paraId="22468FD6" w14:textId="77777777" w:rsidTr="004106CA">
        <w:trPr>
          <w:gridAfter w:val="1"/>
          <w:wAfter w:w="18" w:type="dxa"/>
          <w:tblHeader/>
        </w:trPr>
        <w:tc>
          <w:tcPr>
            <w:tcW w:w="3780" w:type="dxa"/>
            <w:vAlign w:val="bottom"/>
          </w:tcPr>
          <w:p w14:paraId="47D2704A" w14:textId="77777777" w:rsidR="007A1AD8" w:rsidRPr="009A6758" w:rsidRDefault="007A1AD8" w:rsidP="004106CA">
            <w:pPr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6F2A92A2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9" w:type="dxa"/>
            <w:gridSpan w:val="25"/>
            <w:hideMark/>
          </w:tcPr>
          <w:p w14:paraId="4F484331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7A1AD8" w:rsidRPr="009A6758" w14:paraId="28B7AF17" w14:textId="77777777" w:rsidTr="004106CA">
        <w:trPr>
          <w:gridAfter w:val="1"/>
          <w:wAfter w:w="18" w:type="dxa"/>
          <w:tblHeader/>
        </w:trPr>
        <w:tc>
          <w:tcPr>
            <w:tcW w:w="3780" w:type="dxa"/>
            <w:vAlign w:val="bottom"/>
          </w:tcPr>
          <w:p w14:paraId="0808C0D7" w14:textId="77777777" w:rsidR="007A1AD8" w:rsidRPr="009A6758" w:rsidRDefault="007A1AD8" w:rsidP="004106CA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7" w:type="dxa"/>
            <w:gridSpan w:val="2"/>
            <w:vAlign w:val="bottom"/>
          </w:tcPr>
          <w:p w14:paraId="52DA9F24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033" w:type="dxa"/>
            <w:gridSpan w:val="13"/>
            <w:tcBorders>
              <w:bottom w:val="single" w:sz="4" w:space="0" w:color="auto"/>
            </w:tcBorders>
            <w:hideMark/>
          </w:tcPr>
          <w:p w14:paraId="28181A45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3FB49C03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540" w:type="dxa"/>
            <w:gridSpan w:val="10"/>
            <w:vAlign w:val="bottom"/>
            <w:hideMark/>
          </w:tcPr>
          <w:p w14:paraId="0ED1FBDB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A1AD8" w:rsidRPr="009A6758" w14:paraId="1C25CB7C" w14:textId="77777777" w:rsidTr="004106CA">
        <w:trPr>
          <w:gridAfter w:val="1"/>
          <w:wAfter w:w="18" w:type="dxa"/>
          <w:tblHeader/>
        </w:trPr>
        <w:tc>
          <w:tcPr>
            <w:tcW w:w="3780" w:type="dxa"/>
            <w:hideMark/>
          </w:tcPr>
          <w:p w14:paraId="29C4D77B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7F8B4027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1C291A65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6FE662D7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  <w:p w14:paraId="746ABD40" w14:textId="77777777" w:rsidR="007A1AD8" w:rsidRPr="009A6758" w:rsidRDefault="007A1AD8" w:rsidP="004106C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7" w:type="dxa"/>
            <w:gridSpan w:val="2"/>
            <w:vAlign w:val="bottom"/>
            <w:hideMark/>
          </w:tcPr>
          <w:p w14:paraId="3DEB36DD" w14:textId="77777777" w:rsidR="007A1AD8" w:rsidRPr="009A6758" w:rsidRDefault="007A1AD8" w:rsidP="004106CA">
            <w:pPr>
              <w:spacing w:line="240" w:lineRule="auto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03A48472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8" w:type="dxa"/>
            <w:gridSpan w:val="2"/>
          </w:tcPr>
          <w:p w14:paraId="5979B9D1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68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2DDA6DCE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Pr="009A67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มูลค่ายุติธรรมผ่าน</w:t>
            </w: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กำไรหรือขาดทุน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2FB33A60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72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gridSpan w:val="2"/>
            <w:vAlign w:val="bottom"/>
            <w:hideMark/>
          </w:tcPr>
          <w:p w14:paraId="09D333BE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0674C2B7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270" w:type="dxa"/>
            <w:gridSpan w:val="2"/>
            <w:vAlign w:val="bottom"/>
          </w:tcPr>
          <w:p w14:paraId="485E8CEB" w14:textId="77777777" w:rsidR="007A1AD8" w:rsidRPr="009A6758" w:rsidRDefault="007A1AD8" w:rsidP="004106CA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  <w:hideMark/>
          </w:tcPr>
          <w:p w14:paraId="6E50F42D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tcBorders>
              <w:left w:val="nil"/>
            </w:tcBorders>
          </w:tcPr>
          <w:p w14:paraId="32B45643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4B5E222E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67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</w:tcBorders>
          </w:tcPr>
          <w:p w14:paraId="75521061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684B58FD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A67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275" w:type="dxa"/>
            <w:gridSpan w:val="2"/>
            <w:tcBorders>
              <w:top w:val="single" w:sz="4" w:space="0" w:color="auto"/>
            </w:tcBorders>
          </w:tcPr>
          <w:p w14:paraId="2DA1D693" w14:textId="77777777" w:rsidR="007A1AD8" w:rsidRPr="009A6758" w:rsidRDefault="007A1AD8" w:rsidP="004106CA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9" w:type="dxa"/>
            <w:gridSpan w:val="2"/>
            <w:tcBorders>
              <w:top w:val="single" w:sz="4" w:space="0" w:color="auto"/>
            </w:tcBorders>
            <w:vAlign w:val="bottom"/>
            <w:hideMark/>
          </w:tcPr>
          <w:p w14:paraId="34B19820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A1AD8" w:rsidRPr="009A6758" w14:paraId="32F1F52A" w14:textId="77777777" w:rsidTr="004106CA">
        <w:trPr>
          <w:gridAfter w:val="1"/>
          <w:wAfter w:w="18" w:type="dxa"/>
          <w:tblHeader/>
        </w:trPr>
        <w:tc>
          <w:tcPr>
            <w:tcW w:w="3780" w:type="dxa"/>
          </w:tcPr>
          <w:p w14:paraId="70FC0EF0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67" w:type="dxa"/>
            <w:gridSpan w:val="2"/>
          </w:tcPr>
          <w:p w14:paraId="10D6048D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9" w:type="dxa"/>
            <w:gridSpan w:val="25"/>
            <w:hideMark/>
          </w:tcPr>
          <w:p w14:paraId="7D795655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9A6758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</w:t>
            </w:r>
            <w:r w:rsidRPr="009A6758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)</w:t>
            </w:r>
          </w:p>
        </w:tc>
      </w:tr>
      <w:tr w:rsidR="007A1AD8" w:rsidRPr="009A6758" w14:paraId="6D6547B0" w14:textId="77777777" w:rsidTr="004106CA">
        <w:trPr>
          <w:gridAfter w:val="1"/>
          <w:wAfter w:w="18" w:type="dxa"/>
          <w:tblHeader/>
        </w:trPr>
        <w:tc>
          <w:tcPr>
            <w:tcW w:w="3780" w:type="dxa"/>
          </w:tcPr>
          <w:p w14:paraId="07571085" w14:textId="77777777" w:rsidR="007A1AD8" w:rsidRPr="009A6758" w:rsidRDefault="007A1AD8" w:rsidP="004106CA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9A6758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267" w:type="dxa"/>
            <w:gridSpan w:val="2"/>
          </w:tcPr>
          <w:p w14:paraId="32218400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0809" w:type="dxa"/>
            <w:gridSpan w:val="25"/>
          </w:tcPr>
          <w:p w14:paraId="4AD1CAFE" w14:textId="77777777" w:rsidR="007A1AD8" w:rsidRPr="009A6758" w:rsidRDefault="007A1AD8" w:rsidP="004106CA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</w:tr>
      <w:tr w:rsidR="007A1AD8" w:rsidRPr="009A6758" w14:paraId="51557BFB" w14:textId="77777777" w:rsidTr="004106CA">
        <w:trPr>
          <w:gridAfter w:val="1"/>
          <w:wAfter w:w="18" w:type="dxa"/>
          <w:tblHeader/>
        </w:trPr>
        <w:tc>
          <w:tcPr>
            <w:tcW w:w="3780" w:type="dxa"/>
            <w:hideMark/>
          </w:tcPr>
          <w:p w14:paraId="617C2DD6" w14:textId="77777777" w:rsidR="007A1AD8" w:rsidRPr="009A6758" w:rsidRDefault="007A1AD8" w:rsidP="004106CA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67" w:type="dxa"/>
            <w:gridSpan w:val="2"/>
          </w:tcPr>
          <w:p w14:paraId="73F7512B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</w:tcPr>
          <w:p w14:paraId="71F1C412" w14:textId="77777777" w:rsidR="007A1AD8" w:rsidRPr="009A6758" w:rsidRDefault="007A1AD8" w:rsidP="004106CA">
            <w:pPr>
              <w:pStyle w:val="acctfourfigures"/>
              <w:tabs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  <w:gridSpan w:val="2"/>
          </w:tcPr>
          <w:p w14:paraId="62FBE4A4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</w:tcPr>
          <w:p w14:paraId="747F5C63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550848FC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</w:tcPr>
          <w:p w14:paraId="39E4D1AD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A4CA36E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</w:tcPr>
          <w:p w14:paraId="092674AD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2356CFCA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</w:tcPr>
          <w:p w14:paraId="546E4209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gridSpan w:val="2"/>
          </w:tcPr>
          <w:p w14:paraId="24E84251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</w:tcPr>
          <w:p w14:paraId="7D44D83E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</w:tcPr>
          <w:p w14:paraId="5528B2EA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</w:tcPr>
          <w:p w14:paraId="1564A688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1AD8" w:rsidRPr="009A6758" w14:paraId="70938A87" w14:textId="77777777" w:rsidTr="004106CA">
        <w:trPr>
          <w:gridAfter w:val="1"/>
          <w:wAfter w:w="18" w:type="dxa"/>
          <w:tblHeader/>
        </w:trPr>
        <w:tc>
          <w:tcPr>
            <w:tcW w:w="3780" w:type="dxa"/>
            <w:hideMark/>
          </w:tcPr>
          <w:p w14:paraId="57823E73" w14:textId="77777777" w:rsidR="007A1AD8" w:rsidRPr="009A6758" w:rsidRDefault="007A1AD8" w:rsidP="004106CA">
            <w:pPr>
              <w:tabs>
                <w:tab w:val="left" w:pos="340"/>
              </w:tabs>
              <w:spacing w:line="240" w:lineRule="auto"/>
              <w:ind w:right="-90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lang w:val="en-GB"/>
              </w:rPr>
            </w:pP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สินทรัพย์ทางการเงินหมุนเวียน</w:t>
            </w: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67" w:type="dxa"/>
            <w:gridSpan w:val="2"/>
          </w:tcPr>
          <w:p w14:paraId="3AA29BB1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0B3BADF2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left" w:pos="752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  <w:gridSpan w:val="2"/>
            <w:vAlign w:val="bottom"/>
          </w:tcPr>
          <w:p w14:paraId="0B8CCBD3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337405E4" w14:textId="77777777" w:rsidR="007A1AD8" w:rsidRPr="009A6758" w:rsidRDefault="007A1AD8" w:rsidP="004106CA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512C410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3BF8512F" w14:textId="77777777" w:rsidR="007A1AD8" w:rsidRPr="009A6758" w:rsidRDefault="007A1AD8" w:rsidP="004106CA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4F5AD4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3F5C604A" w14:textId="77777777" w:rsidR="007A1AD8" w:rsidRPr="009A6758" w:rsidRDefault="007A1AD8" w:rsidP="004106CA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5E6D897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140FED4D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420F71A6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6587BC80" w14:textId="77777777" w:rsidR="007A1AD8" w:rsidRPr="009A6758" w:rsidRDefault="007A1AD8" w:rsidP="004106CA">
            <w:pPr>
              <w:pStyle w:val="BodyText"/>
              <w:tabs>
                <w:tab w:val="decimal" w:pos="33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23577A7B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6E027D73" w14:textId="77777777" w:rsidR="007A1AD8" w:rsidRPr="009A6758" w:rsidRDefault="007A1AD8" w:rsidP="004106CA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1AD8" w:rsidRPr="009A6758" w14:paraId="31BB182B" w14:textId="77777777" w:rsidTr="004106CA">
        <w:trPr>
          <w:gridAfter w:val="1"/>
          <w:wAfter w:w="18" w:type="dxa"/>
          <w:tblHeader/>
        </w:trPr>
        <w:tc>
          <w:tcPr>
            <w:tcW w:w="3780" w:type="dxa"/>
          </w:tcPr>
          <w:p w14:paraId="673650A8" w14:textId="77777777" w:rsidR="007A1AD8" w:rsidRPr="009A6758" w:rsidRDefault="007A1AD8" w:rsidP="004106CA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67" w:type="dxa"/>
            <w:gridSpan w:val="2"/>
          </w:tcPr>
          <w:p w14:paraId="29C1215D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7129A893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66350DA8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1C59C26C" w14:textId="77777777" w:rsidR="007A1AD8" w:rsidRPr="009A6758" w:rsidRDefault="007A1AD8" w:rsidP="00C20ED5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15.70</w:t>
            </w:r>
          </w:p>
        </w:tc>
        <w:tc>
          <w:tcPr>
            <w:tcW w:w="236" w:type="dxa"/>
            <w:gridSpan w:val="2"/>
            <w:vAlign w:val="bottom"/>
          </w:tcPr>
          <w:p w14:paraId="3A845B4A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02AEE640" w14:textId="77777777" w:rsidR="007A1AD8" w:rsidRPr="009A6758" w:rsidRDefault="007A1AD8" w:rsidP="004106CA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AC3D9DA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1689474F" w14:textId="77777777" w:rsidR="007A1AD8" w:rsidRPr="009A6758" w:rsidRDefault="007A1AD8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15.70</w:t>
            </w:r>
          </w:p>
        </w:tc>
        <w:tc>
          <w:tcPr>
            <w:tcW w:w="236" w:type="dxa"/>
            <w:gridSpan w:val="2"/>
            <w:vAlign w:val="bottom"/>
          </w:tcPr>
          <w:p w14:paraId="2B815445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1B8A9699" w14:textId="77777777" w:rsidR="007A1AD8" w:rsidRPr="009A6758" w:rsidRDefault="007A1AD8" w:rsidP="00F51C87">
            <w:pPr>
              <w:pStyle w:val="acctfourfigures"/>
              <w:tabs>
                <w:tab w:val="decimal" w:pos="558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15.70</w:t>
            </w:r>
          </w:p>
        </w:tc>
        <w:tc>
          <w:tcPr>
            <w:tcW w:w="272" w:type="dxa"/>
            <w:gridSpan w:val="2"/>
            <w:vAlign w:val="bottom"/>
          </w:tcPr>
          <w:p w14:paraId="2EC03E44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20218E42" w14:textId="77777777" w:rsidR="007A1AD8" w:rsidRPr="009A6758" w:rsidRDefault="007A1AD8" w:rsidP="007D1AD0">
            <w:pPr>
              <w:pStyle w:val="BodyText"/>
              <w:tabs>
                <w:tab w:val="decimal" w:pos="73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5" w:type="dxa"/>
            <w:gridSpan w:val="2"/>
            <w:vAlign w:val="bottom"/>
          </w:tcPr>
          <w:p w14:paraId="425B4A1D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43370B58" w14:textId="77777777" w:rsidR="007A1AD8" w:rsidRPr="009A6758" w:rsidRDefault="007A1AD8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15.70</w:t>
            </w:r>
          </w:p>
        </w:tc>
      </w:tr>
      <w:tr w:rsidR="007A1AD8" w:rsidRPr="009A6758" w14:paraId="67CEE104" w14:textId="77777777" w:rsidTr="004106CA">
        <w:trPr>
          <w:gridAfter w:val="1"/>
          <w:wAfter w:w="18" w:type="dxa"/>
          <w:tblHeader/>
        </w:trPr>
        <w:tc>
          <w:tcPr>
            <w:tcW w:w="3780" w:type="dxa"/>
          </w:tcPr>
          <w:p w14:paraId="719B045B" w14:textId="77777777" w:rsidR="007A1AD8" w:rsidRPr="009A6758" w:rsidRDefault="007A1AD8" w:rsidP="004106CA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267" w:type="dxa"/>
            <w:gridSpan w:val="2"/>
          </w:tcPr>
          <w:p w14:paraId="630315FC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086F595D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32C3FF15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241D883F" w14:textId="77777777" w:rsidR="007A1AD8" w:rsidRPr="009A6758" w:rsidRDefault="007A1AD8" w:rsidP="004106CA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C009488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D4EEF5C" w14:textId="77777777" w:rsidR="007A1AD8" w:rsidRPr="009A6758" w:rsidRDefault="007A1AD8" w:rsidP="00C20ED5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427.87</w:t>
            </w:r>
          </w:p>
        </w:tc>
        <w:tc>
          <w:tcPr>
            <w:tcW w:w="270" w:type="dxa"/>
            <w:gridSpan w:val="2"/>
            <w:vAlign w:val="bottom"/>
          </w:tcPr>
          <w:p w14:paraId="384180FA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43FDC785" w14:textId="77777777" w:rsidR="007A1AD8" w:rsidRPr="009A6758" w:rsidRDefault="007A1AD8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427.87</w:t>
            </w:r>
          </w:p>
        </w:tc>
        <w:tc>
          <w:tcPr>
            <w:tcW w:w="236" w:type="dxa"/>
            <w:gridSpan w:val="2"/>
            <w:vAlign w:val="bottom"/>
          </w:tcPr>
          <w:p w14:paraId="79DC04D7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08B2AFE8" w14:textId="77777777" w:rsidR="007A1AD8" w:rsidRPr="009A6758" w:rsidRDefault="007A1AD8" w:rsidP="00F51C87">
            <w:pPr>
              <w:pStyle w:val="acctfourfigures"/>
              <w:tabs>
                <w:tab w:val="decimal" w:pos="6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4A131E3D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A7BE486" w14:textId="77777777" w:rsidR="007A1AD8" w:rsidRPr="009A6758" w:rsidRDefault="007A1AD8" w:rsidP="004106C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427.89</w:t>
            </w:r>
          </w:p>
        </w:tc>
        <w:tc>
          <w:tcPr>
            <w:tcW w:w="275" w:type="dxa"/>
            <w:gridSpan w:val="2"/>
            <w:vAlign w:val="bottom"/>
          </w:tcPr>
          <w:p w14:paraId="5DFAC4C4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785B761B" w14:textId="77777777" w:rsidR="007A1AD8" w:rsidRPr="009A6758" w:rsidRDefault="007A1AD8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427.89</w:t>
            </w:r>
          </w:p>
        </w:tc>
      </w:tr>
      <w:tr w:rsidR="007A1AD8" w:rsidRPr="009A6758" w14:paraId="7689C006" w14:textId="77777777" w:rsidTr="004106CA">
        <w:trPr>
          <w:gridAfter w:val="1"/>
          <w:wAfter w:w="18" w:type="dxa"/>
          <w:tblHeader/>
        </w:trPr>
        <w:tc>
          <w:tcPr>
            <w:tcW w:w="3780" w:type="dxa"/>
          </w:tcPr>
          <w:p w14:paraId="069B565C" w14:textId="77777777" w:rsidR="007A1AD8" w:rsidRPr="009A6758" w:rsidRDefault="007A1AD8" w:rsidP="004106CA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เงินลงทุนในกองทุนเปิดตราสารหนี้</w:t>
            </w:r>
          </w:p>
        </w:tc>
        <w:tc>
          <w:tcPr>
            <w:tcW w:w="267" w:type="dxa"/>
            <w:gridSpan w:val="2"/>
          </w:tcPr>
          <w:p w14:paraId="104CBD39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6B03F737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122FEC13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53804861" w14:textId="77777777" w:rsidR="007A1AD8" w:rsidRPr="009A6758" w:rsidRDefault="007A1AD8" w:rsidP="004106CA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59.07</w:t>
            </w:r>
          </w:p>
        </w:tc>
        <w:tc>
          <w:tcPr>
            <w:tcW w:w="236" w:type="dxa"/>
            <w:gridSpan w:val="2"/>
            <w:vAlign w:val="bottom"/>
          </w:tcPr>
          <w:p w14:paraId="7B6582E8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005BFE0A" w14:textId="77777777" w:rsidR="007A1AD8" w:rsidRPr="009A6758" w:rsidRDefault="007A1AD8" w:rsidP="004106CA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42D6D91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3DD14CC3" w14:textId="77777777" w:rsidR="007A1AD8" w:rsidRPr="009A6758" w:rsidRDefault="007A1AD8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59.07</w:t>
            </w:r>
          </w:p>
        </w:tc>
        <w:tc>
          <w:tcPr>
            <w:tcW w:w="236" w:type="dxa"/>
            <w:gridSpan w:val="2"/>
            <w:vAlign w:val="bottom"/>
          </w:tcPr>
          <w:p w14:paraId="217AAB16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7A022116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3EBC4EBD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9258B57" w14:textId="77777777" w:rsidR="007A1AD8" w:rsidRPr="009A6758" w:rsidRDefault="007A1AD8" w:rsidP="004106C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59.07</w:t>
            </w:r>
          </w:p>
        </w:tc>
        <w:tc>
          <w:tcPr>
            <w:tcW w:w="275" w:type="dxa"/>
            <w:gridSpan w:val="2"/>
            <w:vAlign w:val="bottom"/>
          </w:tcPr>
          <w:p w14:paraId="105F6AEA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37955279" w14:textId="77777777" w:rsidR="007A1AD8" w:rsidRPr="009A6758" w:rsidRDefault="007A1AD8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59.07</w:t>
            </w:r>
          </w:p>
        </w:tc>
      </w:tr>
      <w:tr w:rsidR="007A1AD8" w:rsidRPr="009A6758" w14:paraId="6EEF1A54" w14:textId="77777777" w:rsidTr="004106CA">
        <w:trPr>
          <w:gridAfter w:val="1"/>
          <w:wAfter w:w="18" w:type="dxa"/>
          <w:tblHeader/>
        </w:trPr>
        <w:tc>
          <w:tcPr>
            <w:tcW w:w="3780" w:type="dxa"/>
          </w:tcPr>
          <w:p w14:paraId="1D989EBE" w14:textId="77777777" w:rsidR="007A1AD8" w:rsidRPr="009A6758" w:rsidRDefault="007A1AD8" w:rsidP="004106CA">
            <w:pPr>
              <w:spacing w:line="240" w:lineRule="auto"/>
              <w:ind w:right="-90" w:firstLine="16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เงินฝากประจำ</w:t>
            </w:r>
          </w:p>
        </w:tc>
        <w:tc>
          <w:tcPr>
            <w:tcW w:w="267" w:type="dxa"/>
            <w:gridSpan w:val="2"/>
          </w:tcPr>
          <w:p w14:paraId="030E9C8B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629838D7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  <w:vAlign w:val="bottom"/>
          </w:tcPr>
          <w:p w14:paraId="04C980BB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415C2A46" w14:textId="77777777" w:rsidR="007A1AD8" w:rsidRPr="009A6758" w:rsidRDefault="007A1AD8" w:rsidP="004106CA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7CE9CF2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C679767" w14:textId="77777777" w:rsidR="007A1AD8" w:rsidRPr="009A6758" w:rsidRDefault="007A1AD8" w:rsidP="004106CA">
            <w:pPr>
              <w:pStyle w:val="BodyText"/>
              <w:tabs>
                <w:tab w:val="decimal" w:pos="83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  <w:tc>
          <w:tcPr>
            <w:tcW w:w="270" w:type="dxa"/>
            <w:gridSpan w:val="2"/>
            <w:vAlign w:val="bottom"/>
          </w:tcPr>
          <w:p w14:paraId="4D2819B1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166E7BE3" w14:textId="77777777" w:rsidR="007A1AD8" w:rsidRPr="009A6758" w:rsidRDefault="007A1AD8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  <w:tc>
          <w:tcPr>
            <w:tcW w:w="236" w:type="dxa"/>
            <w:gridSpan w:val="2"/>
            <w:vAlign w:val="bottom"/>
          </w:tcPr>
          <w:p w14:paraId="27936C1D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5DA7544C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7759D78D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4CAF244C" w14:textId="77777777" w:rsidR="007A1AD8" w:rsidRPr="009A6758" w:rsidRDefault="007A1AD8" w:rsidP="004106C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  <w:tc>
          <w:tcPr>
            <w:tcW w:w="275" w:type="dxa"/>
            <w:gridSpan w:val="2"/>
            <w:vAlign w:val="bottom"/>
          </w:tcPr>
          <w:p w14:paraId="76105CFC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6CCC2688" w14:textId="77777777" w:rsidR="007A1AD8" w:rsidRPr="009A6758" w:rsidRDefault="007A1AD8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30.00</w:t>
            </w:r>
          </w:p>
        </w:tc>
      </w:tr>
      <w:tr w:rsidR="007A1AD8" w:rsidRPr="009A6758" w14:paraId="1C465B6B" w14:textId="77777777" w:rsidTr="004106CA">
        <w:trPr>
          <w:gridAfter w:val="1"/>
          <w:wAfter w:w="18" w:type="dxa"/>
          <w:tblHeader/>
        </w:trPr>
        <w:tc>
          <w:tcPr>
            <w:tcW w:w="3780" w:type="dxa"/>
          </w:tcPr>
          <w:p w14:paraId="65D1EA25" w14:textId="77777777" w:rsidR="007A1AD8" w:rsidRPr="009A6758" w:rsidRDefault="007A1AD8" w:rsidP="004106CA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2"/>
                <w:szCs w:val="22"/>
                <w:cs/>
                <w:lang w:val="en-GB"/>
              </w:rPr>
            </w:pPr>
          </w:p>
        </w:tc>
        <w:tc>
          <w:tcPr>
            <w:tcW w:w="267" w:type="dxa"/>
            <w:gridSpan w:val="2"/>
          </w:tcPr>
          <w:p w14:paraId="4110815B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313F59D3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gridSpan w:val="2"/>
          </w:tcPr>
          <w:p w14:paraId="6665BE5B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468" w:type="dxa"/>
            <w:gridSpan w:val="2"/>
          </w:tcPr>
          <w:p w14:paraId="68448691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gridSpan w:val="2"/>
          </w:tcPr>
          <w:p w14:paraId="27EB5CE4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384" w:type="dxa"/>
            <w:gridSpan w:val="2"/>
          </w:tcPr>
          <w:p w14:paraId="0B57661B" w14:textId="77777777" w:rsidR="007A1AD8" w:rsidRPr="009A6758" w:rsidRDefault="007A1AD8" w:rsidP="004106CA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gridSpan w:val="2"/>
          </w:tcPr>
          <w:p w14:paraId="32F4D407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1" w:type="dxa"/>
          </w:tcPr>
          <w:p w14:paraId="7576EF8D" w14:textId="77777777" w:rsidR="007A1AD8" w:rsidRPr="009A6758" w:rsidRDefault="007A1AD8" w:rsidP="004106CA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gridSpan w:val="2"/>
          </w:tcPr>
          <w:p w14:paraId="6ED0DA59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65" w:type="dxa"/>
            <w:gridSpan w:val="2"/>
          </w:tcPr>
          <w:p w14:paraId="5D557859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2" w:type="dxa"/>
            <w:gridSpan w:val="2"/>
          </w:tcPr>
          <w:p w14:paraId="32F6DD74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259" w:type="dxa"/>
            <w:gridSpan w:val="2"/>
          </w:tcPr>
          <w:p w14:paraId="439A6CEE" w14:textId="77777777" w:rsidR="007A1AD8" w:rsidRPr="009A6758" w:rsidRDefault="007A1AD8" w:rsidP="004106CA">
            <w:pPr>
              <w:pStyle w:val="BodyText"/>
              <w:tabs>
                <w:tab w:val="decimal" w:pos="336"/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5" w:type="dxa"/>
            <w:gridSpan w:val="2"/>
          </w:tcPr>
          <w:p w14:paraId="1651AC5F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69" w:type="dxa"/>
            <w:gridSpan w:val="2"/>
          </w:tcPr>
          <w:p w14:paraId="564E7E0B" w14:textId="77777777" w:rsidR="007A1AD8" w:rsidRPr="009A6758" w:rsidRDefault="007A1AD8" w:rsidP="004106CA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A1AD8" w:rsidRPr="009A6758" w14:paraId="74730F38" w14:textId="77777777" w:rsidTr="004106CA">
        <w:trPr>
          <w:gridAfter w:val="1"/>
          <w:wAfter w:w="18" w:type="dxa"/>
          <w:tblHeader/>
        </w:trPr>
        <w:tc>
          <w:tcPr>
            <w:tcW w:w="3780" w:type="dxa"/>
          </w:tcPr>
          <w:p w14:paraId="522DCF2B" w14:textId="77777777" w:rsidR="007A1AD8" w:rsidRPr="009A6758" w:rsidRDefault="007A1AD8" w:rsidP="004106CA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pacing w:val="-6"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67" w:type="dxa"/>
            <w:gridSpan w:val="2"/>
          </w:tcPr>
          <w:p w14:paraId="42718069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758032E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267EB6AE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</w:tcPr>
          <w:p w14:paraId="6633092D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28"/>
              </w:tabs>
              <w:spacing w:line="240" w:lineRule="auto"/>
              <w:ind w:left="368" w:right="63" w:hanging="43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</w:tcPr>
          <w:p w14:paraId="4EF3E6A1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7DE37BD0" w14:textId="77777777" w:rsidR="007A1AD8" w:rsidRPr="009A6758" w:rsidRDefault="007A1AD8" w:rsidP="004106CA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B11C5CA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13DD872A" w14:textId="77777777" w:rsidR="007A1AD8" w:rsidRPr="009A6758" w:rsidRDefault="007A1AD8" w:rsidP="004106CA">
            <w:pPr>
              <w:pStyle w:val="BodyText"/>
              <w:tabs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4971340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22CA528C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  <w:gridSpan w:val="2"/>
            <w:vAlign w:val="bottom"/>
          </w:tcPr>
          <w:p w14:paraId="46CD8599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558B1606" w14:textId="77777777" w:rsidR="007A1AD8" w:rsidRPr="009A6758" w:rsidRDefault="007A1AD8" w:rsidP="004106CA">
            <w:pPr>
              <w:pStyle w:val="BodyText"/>
              <w:tabs>
                <w:tab w:val="decimal" w:pos="336"/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5" w:type="dxa"/>
            <w:gridSpan w:val="2"/>
            <w:vAlign w:val="bottom"/>
          </w:tcPr>
          <w:p w14:paraId="53D8BD0B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3CD9392C" w14:textId="77777777" w:rsidR="007A1AD8" w:rsidRPr="009A6758" w:rsidRDefault="007A1AD8" w:rsidP="004106CA">
            <w:pPr>
              <w:pStyle w:val="BodyText"/>
              <w:tabs>
                <w:tab w:val="decimal" w:pos="61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A1AD8" w:rsidRPr="009A6758" w14:paraId="64942C0F" w14:textId="77777777" w:rsidTr="004106CA">
        <w:trPr>
          <w:gridAfter w:val="1"/>
          <w:wAfter w:w="18" w:type="dxa"/>
          <w:tblHeader/>
        </w:trPr>
        <w:tc>
          <w:tcPr>
            <w:tcW w:w="3780" w:type="dxa"/>
          </w:tcPr>
          <w:p w14:paraId="7D1BC70F" w14:textId="77777777" w:rsidR="007A1AD8" w:rsidRPr="009A6758" w:rsidRDefault="007A1AD8" w:rsidP="004106CA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67" w:type="dxa"/>
            <w:gridSpan w:val="2"/>
          </w:tcPr>
          <w:p w14:paraId="2DB0840F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67C705CB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</w:tcPr>
          <w:p w14:paraId="59362E7C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0EA240EA" w14:textId="77777777" w:rsidR="007A1AD8" w:rsidRPr="009A6758" w:rsidRDefault="007A1AD8" w:rsidP="004106CA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01A0F9C6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179ACD37" w14:textId="77777777" w:rsidR="007A1AD8" w:rsidRPr="009A6758" w:rsidRDefault="007A1AD8" w:rsidP="004106CA">
            <w:pPr>
              <w:pStyle w:val="BodyText"/>
              <w:tabs>
                <w:tab w:val="decimal" w:pos="82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(9,433.84)</w:t>
            </w:r>
          </w:p>
        </w:tc>
        <w:tc>
          <w:tcPr>
            <w:tcW w:w="270" w:type="dxa"/>
            <w:gridSpan w:val="2"/>
            <w:vAlign w:val="bottom"/>
          </w:tcPr>
          <w:p w14:paraId="28BF77DF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54667087" w14:textId="77777777" w:rsidR="007A1AD8" w:rsidRPr="009A6758" w:rsidRDefault="007A1AD8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(9,433.84)</w:t>
            </w:r>
          </w:p>
        </w:tc>
        <w:tc>
          <w:tcPr>
            <w:tcW w:w="236" w:type="dxa"/>
            <w:gridSpan w:val="2"/>
            <w:vAlign w:val="bottom"/>
          </w:tcPr>
          <w:p w14:paraId="78F7CA50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55194A5C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46468975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1B1425C6" w14:textId="77777777" w:rsidR="007A1AD8" w:rsidRPr="009A6758" w:rsidRDefault="007A1AD8" w:rsidP="007D1AD0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(9,474.07)</w:t>
            </w:r>
          </w:p>
        </w:tc>
        <w:tc>
          <w:tcPr>
            <w:tcW w:w="275" w:type="dxa"/>
            <w:gridSpan w:val="2"/>
            <w:vAlign w:val="bottom"/>
          </w:tcPr>
          <w:p w14:paraId="6EF9CF5B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0094B945" w14:textId="77777777" w:rsidR="007A1AD8" w:rsidRPr="009A6758" w:rsidRDefault="007A1AD8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(9,474.07)</w:t>
            </w:r>
          </w:p>
        </w:tc>
      </w:tr>
      <w:tr w:rsidR="007A1AD8" w:rsidRPr="009A6758" w14:paraId="1CED8633" w14:textId="77777777" w:rsidTr="004106CA">
        <w:trPr>
          <w:gridAfter w:val="1"/>
          <w:wAfter w:w="18" w:type="dxa"/>
          <w:tblHeader/>
        </w:trPr>
        <w:tc>
          <w:tcPr>
            <w:tcW w:w="3780" w:type="dxa"/>
          </w:tcPr>
          <w:p w14:paraId="236B2ACC" w14:textId="77777777" w:rsidR="007A1AD8" w:rsidRPr="009A6758" w:rsidRDefault="007A1AD8" w:rsidP="004106CA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หนี้สินอนุพันธ์</w:t>
            </w:r>
            <w:r w:rsidRPr="009A6758">
              <w:rPr>
                <w:rFonts w:asciiTheme="majorBidi" w:hAnsiTheme="majorBidi" w:cstheme="majorBidi"/>
                <w:sz w:val="26"/>
                <w:szCs w:val="26"/>
              </w:rPr>
              <w:t xml:space="preserve"> - </w:t>
            </w:r>
            <w:r w:rsidRPr="009A67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67" w:type="dxa"/>
            <w:gridSpan w:val="2"/>
          </w:tcPr>
          <w:p w14:paraId="61558FE7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2A7E68CF" w14:textId="77777777" w:rsidR="007A1AD8" w:rsidRPr="009A6758" w:rsidRDefault="007A1AD8" w:rsidP="00DA6B42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(71.38)</w:t>
            </w:r>
          </w:p>
        </w:tc>
        <w:tc>
          <w:tcPr>
            <w:tcW w:w="238" w:type="dxa"/>
            <w:gridSpan w:val="2"/>
          </w:tcPr>
          <w:p w14:paraId="4E87A983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457ED809" w14:textId="77777777" w:rsidR="007A1AD8" w:rsidRPr="009A6758" w:rsidRDefault="007A1AD8" w:rsidP="004106CA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E32BC1E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6B67A57C" w14:textId="77777777" w:rsidR="007A1AD8" w:rsidRPr="009A6758" w:rsidRDefault="007A1AD8" w:rsidP="004106CA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244770B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1797912E" w14:textId="77777777" w:rsidR="007A1AD8" w:rsidRPr="009A6758" w:rsidRDefault="007A1AD8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(71.38)</w:t>
            </w:r>
          </w:p>
        </w:tc>
        <w:tc>
          <w:tcPr>
            <w:tcW w:w="236" w:type="dxa"/>
            <w:gridSpan w:val="2"/>
            <w:vAlign w:val="bottom"/>
          </w:tcPr>
          <w:p w14:paraId="2CA93D53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73A258B0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36315957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1E3D2CC2" w14:textId="77777777" w:rsidR="007A1AD8" w:rsidRPr="009A6758" w:rsidRDefault="007A1AD8" w:rsidP="004106C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(71.38)</w:t>
            </w:r>
          </w:p>
        </w:tc>
        <w:tc>
          <w:tcPr>
            <w:tcW w:w="275" w:type="dxa"/>
            <w:gridSpan w:val="2"/>
            <w:vAlign w:val="bottom"/>
          </w:tcPr>
          <w:p w14:paraId="2BEAD343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6AB78170" w14:textId="77777777" w:rsidR="007A1AD8" w:rsidRPr="009A6758" w:rsidRDefault="007A1AD8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(71.38)</w:t>
            </w:r>
          </w:p>
        </w:tc>
      </w:tr>
      <w:tr w:rsidR="007A1AD8" w:rsidRPr="009A6758" w14:paraId="62AE0973" w14:textId="77777777" w:rsidTr="004106CA">
        <w:trPr>
          <w:gridAfter w:val="1"/>
          <w:wAfter w:w="18" w:type="dxa"/>
          <w:tblHeader/>
        </w:trPr>
        <w:tc>
          <w:tcPr>
            <w:tcW w:w="3780" w:type="dxa"/>
          </w:tcPr>
          <w:p w14:paraId="5F420434" w14:textId="77777777" w:rsidR="007A1AD8" w:rsidRPr="009A6758" w:rsidRDefault="007A1AD8" w:rsidP="004106CA">
            <w:pPr>
              <w:ind w:left="165" w:hanging="165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หนี้สินอนุพันธ์ </w:t>
            </w:r>
            <w:r w:rsidRPr="009A6758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- </w:t>
            </w:r>
            <w:r w:rsidRPr="009A67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02A82925" w14:textId="77777777" w:rsidR="007A1AD8" w:rsidRPr="009A6758" w:rsidRDefault="007A1AD8" w:rsidP="004106CA">
            <w:pPr>
              <w:spacing w:line="240" w:lineRule="auto"/>
              <w:ind w:left="160" w:right="-90" w:hanging="12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</w:t>
            </w:r>
            <w:r w:rsidRPr="009A67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และเงินต้นต่างสกุล</w:t>
            </w:r>
            <w:r w:rsidRPr="009A6758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เงิน</w:t>
            </w:r>
          </w:p>
        </w:tc>
        <w:tc>
          <w:tcPr>
            <w:tcW w:w="267" w:type="dxa"/>
            <w:gridSpan w:val="2"/>
          </w:tcPr>
          <w:p w14:paraId="083F1349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76D39CC1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368" w:right="63" w:hanging="437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675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350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>.16)</w:t>
            </w:r>
          </w:p>
        </w:tc>
        <w:tc>
          <w:tcPr>
            <w:tcW w:w="238" w:type="dxa"/>
            <w:gridSpan w:val="2"/>
          </w:tcPr>
          <w:p w14:paraId="2F3182A7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196E169D" w14:textId="77777777" w:rsidR="007A1AD8" w:rsidRPr="009A6758" w:rsidRDefault="007A1AD8" w:rsidP="004106CA">
            <w:pPr>
              <w:pStyle w:val="BodyText"/>
              <w:tabs>
                <w:tab w:val="decimal" w:pos="100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14:paraId="2F6645A0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0189D4A2" w14:textId="77777777" w:rsidR="007A1AD8" w:rsidRPr="009A6758" w:rsidRDefault="007A1AD8" w:rsidP="004106CA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FAF0599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187681A6" w14:textId="77777777" w:rsidR="007A1AD8" w:rsidRPr="009A6758" w:rsidRDefault="007A1AD8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(350.16)</w:t>
            </w:r>
          </w:p>
        </w:tc>
        <w:tc>
          <w:tcPr>
            <w:tcW w:w="236" w:type="dxa"/>
            <w:gridSpan w:val="2"/>
            <w:vAlign w:val="bottom"/>
          </w:tcPr>
          <w:p w14:paraId="15586BBA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7C29730E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5D2FD649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0F3C89DC" w14:textId="77777777" w:rsidR="007A1AD8" w:rsidRPr="009A6758" w:rsidRDefault="007A1AD8" w:rsidP="004106C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(350.16)</w:t>
            </w:r>
          </w:p>
        </w:tc>
        <w:tc>
          <w:tcPr>
            <w:tcW w:w="275" w:type="dxa"/>
            <w:gridSpan w:val="2"/>
            <w:vAlign w:val="bottom"/>
          </w:tcPr>
          <w:p w14:paraId="20818082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232BCEEC" w14:textId="77777777" w:rsidR="007A1AD8" w:rsidRPr="009A6758" w:rsidRDefault="007A1AD8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(350.16)</w:t>
            </w:r>
          </w:p>
        </w:tc>
      </w:tr>
      <w:tr w:rsidR="007A1AD8" w:rsidRPr="009A6758" w14:paraId="3E050C1B" w14:textId="77777777" w:rsidTr="004106CA">
        <w:trPr>
          <w:gridAfter w:val="1"/>
          <w:wAfter w:w="18" w:type="dxa"/>
          <w:tblHeader/>
        </w:trPr>
        <w:tc>
          <w:tcPr>
            <w:tcW w:w="3780" w:type="dxa"/>
          </w:tcPr>
          <w:p w14:paraId="49AD7930" w14:textId="77777777" w:rsidR="007A1AD8" w:rsidRPr="009A6758" w:rsidRDefault="007A1AD8" w:rsidP="004106CA">
            <w:pPr>
              <w:spacing w:line="240" w:lineRule="auto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675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67" w:type="dxa"/>
            <w:gridSpan w:val="2"/>
          </w:tcPr>
          <w:p w14:paraId="1F0EFC4F" w14:textId="77777777" w:rsidR="007A1AD8" w:rsidRPr="009A6758" w:rsidRDefault="007A1AD8" w:rsidP="004106C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6" w:type="dxa"/>
            <w:gridSpan w:val="2"/>
            <w:vAlign w:val="bottom"/>
          </w:tcPr>
          <w:p w14:paraId="1CF21C52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590"/>
              </w:tabs>
              <w:spacing w:line="240" w:lineRule="auto"/>
              <w:ind w:left="527" w:right="-553" w:hanging="4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gridSpan w:val="2"/>
          </w:tcPr>
          <w:p w14:paraId="0F35436B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8" w:type="dxa"/>
            <w:gridSpan w:val="2"/>
            <w:vAlign w:val="bottom"/>
          </w:tcPr>
          <w:p w14:paraId="09681A3E" w14:textId="77777777" w:rsidR="007A1AD8" w:rsidRPr="009A6758" w:rsidRDefault="007A1AD8" w:rsidP="004106CA">
            <w:pPr>
              <w:pStyle w:val="BodyText"/>
              <w:tabs>
                <w:tab w:val="decimal" w:pos="91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(0.16)</w:t>
            </w:r>
          </w:p>
        </w:tc>
        <w:tc>
          <w:tcPr>
            <w:tcW w:w="236" w:type="dxa"/>
            <w:gridSpan w:val="2"/>
          </w:tcPr>
          <w:p w14:paraId="79C3831A" w14:textId="77777777" w:rsidR="007A1AD8" w:rsidRPr="009A6758" w:rsidRDefault="007A1AD8" w:rsidP="004106C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84" w:type="dxa"/>
            <w:gridSpan w:val="2"/>
            <w:vAlign w:val="bottom"/>
          </w:tcPr>
          <w:p w14:paraId="5C8980B1" w14:textId="77777777" w:rsidR="007A1AD8" w:rsidRPr="009A6758" w:rsidRDefault="007A1AD8" w:rsidP="004106CA">
            <w:pPr>
              <w:pStyle w:val="BodyText"/>
              <w:tabs>
                <w:tab w:val="decimal" w:pos="88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21AF712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7F852F2C" w14:textId="77777777" w:rsidR="007A1AD8" w:rsidRPr="009A6758" w:rsidRDefault="007A1AD8" w:rsidP="004106CA">
            <w:pPr>
              <w:pStyle w:val="BodyText"/>
              <w:tabs>
                <w:tab w:val="decimal" w:pos="76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(0.16)</w:t>
            </w:r>
          </w:p>
        </w:tc>
        <w:tc>
          <w:tcPr>
            <w:tcW w:w="236" w:type="dxa"/>
            <w:gridSpan w:val="2"/>
            <w:vAlign w:val="bottom"/>
          </w:tcPr>
          <w:p w14:paraId="336FAFAF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65" w:type="dxa"/>
            <w:gridSpan w:val="2"/>
            <w:vAlign w:val="bottom"/>
          </w:tcPr>
          <w:p w14:paraId="5EB39A6C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  <w:gridSpan w:val="2"/>
            <w:vAlign w:val="bottom"/>
          </w:tcPr>
          <w:p w14:paraId="2B3816E0" w14:textId="77777777" w:rsidR="007A1AD8" w:rsidRPr="009A6758" w:rsidRDefault="007A1AD8" w:rsidP="004106CA">
            <w:pPr>
              <w:pStyle w:val="acctfourfigures"/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21D24999" w14:textId="77777777" w:rsidR="007A1AD8" w:rsidRPr="009A6758" w:rsidRDefault="007A1AD8" w:rsidP="004106CA">
            <w:pPr>
              <w:pStyle w:val="BodyText"/>
              <w:tabs>
                <w:tab w:val="decimal" w:pos="6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(0.16)</w:t>
            </w:r>
          </w:p>
        </w:tc>
        <w:tc>
          <w:tcPr>
            <w:tcW w:w="275" w:type="dxa"/>
            <w:gridSpan w:val="2"/>
            <w:vAlign w:val="bottom"/>
          </w:tcPr>
          <w:p w14:paraId="1B5E2B3B" w14:textId="77777777" w:rsidR="007A1AD8" w:rsidRPr="009A6758" w:rsidRDefault="007A1AD8" w:rsidP="004106CA">
            <w:pPr>
              <w:tabs>
                <w:tab w:val="decimal" w:pos="595"/>
                <w:tab w:val="decimal" w:pos="701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gridSpan w:val="2"/>
            <w:vAlign w:val="bottom"/>
          </w:tcPr>
          <w:p w14:paraId="06AD3634" w14:textId="77777777" w:rsidR="007A1AD8" w:rsidRPr="009A6758" w:rsidRDefault="007A1AD8" w:rsidP="004106CA">
            <w:pPr>
              <w:pStyle w:val="BodyText"/>
              <w:tabs>
                <w:tab w:val="decimal" w:pos="824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(0.16)</w:t>
            </w:r>
          </w:p>
        </w:tc>
      </w:tr>
    </w:tbl>
    <w:p w14:paraId="62AE4FE2" w14:textId="77777777" w:rsidR="007A1AD8" w:rsidRPr="009A6758" w:rsidRDefault="007A1AD8" w:rsidP="007A1AD8">
      <w:pPr>
        <w:pStyle w:val="block"/>
        <w:spacing w:after="0" w:line="240" w:lineRule="atLeast"/>
        <w:ind w:left="0" w:right="-7"/>
        <w:rPr>
          <w:rFonts w:ascii="Angsana New" w:hAnsi="Angsana New" w:cs="Angsana New"/>
          <w:sz w:val="28"/>
          <w:szCs w:val="28"/>
          <w:cs/>
          <w:lang w:bidi="th-TH"/>
        </w:rPr>
        <w:sectPr w:rsidR="007A1AD8" w:rsidRPr="009A6758" w:rsidSect="007A1AD8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43B7667" w14:textId="77777777" w:rsidR="007A1AD8" w:rsidRPr="009A6758" w:rsidRDefault="007A1AD8" w:rsidP="007A1AD8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9A6758">
        <w:rPr>
          <w:rFonts w:ascii="Angsana New" w:hAnsi="Angsana New" w:cs="Angsana New"/>
          <w:sz w:val="28"/>
          <w:szCs w:val="28"/>
          <w:cs/>
          <w:lang w:bidi="th-TH"/>
        </w:rPr>
        <w:lastRenderedPageBreak/>
        <w:t>มูลค่ายุติธรรมของสินทรัพย์และหนี้สินทางการเงินส่วนที่หมุนเวียนอื่นเป็นมูลค่าที่ใกล้เคียงกับมูลค่าตามบัญชี เนื่องจากเครื่องมือทางการเงินเหล่านั้นจะครบกำหนดในระยะเวลาอันสั้น</w:t>
      </w:r>
    </w:p>
    <w:p w14:paraId="083A3D71" w14:textId="77777777" w:rsidR="007A1AD8" w:rsidRPr="009A6758" w:rsidRDefault="007A1AD8" w:rsidP="007A1AD8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szCs w:val="22"/>
          <w:lang w:val="en-US" w:bidi="th-TH"/>
        </w:rPr>
      </w:pPr>
    </w:p>
    <w:p w14:paraId="3D53BA5E" w14:textId="77777777" w:rsidR="007A1AD8" w:rsidRPr="009A6758" w:rsidRDefault="007A1AD8" w:rsidP="007A1AD8">
      <w:pPr>
        <w:pStyle w:val="block"/>
        <w:spacing w:after="0" w:line="240" w:lineRule="atLeast"/>
        <w:ind w:left="540" w:right="-7"/>
        <w:rPr>
          <w:rFonts w:ascii="Angsana New" w:hAnsi="Angsana New" w:cs="Angsana New"/>
          <w:sz w:val="28"/>
          <w:szCs w:val="28"/>
          <w:lang w:bidi="th-TH"/>
        </w:rPr>
      </w:pPr>
      <w:r w:rsidRPr="009A6758">
        <w:rPr>
          <w:rFonts w:ascii="Angsana New" w:hAnsi="Angsana New" w:cs="Angsana New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 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เนื่องจากเครื่องมือทางการเงินเหล่านั้นมีอัตราดอกเบี้ยใกล้เคียงกับอัตราดอกเบี้ยในตลาด</w:t>
      </w:r>
    </w:p>
    <w:p w14:paraId="50218954" w14:textId="77777777" w:rsidR="007A1AD8" w:rsidRPr="009A6758" w:rsidRDefault="007A1AD8" w:rsidP="007A1AD8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p w14:paraId="319E4BE9" w14:textId="77777777" w:rsidR="007A1AD8" w:rsidRPr="009A6758" w:rsidRDefault="007A1AD8" w:rsidP="007A1AD8">
      <w:pPr>
        <w:pStyle w:val="block"/>
        <w:spacing w:after="0" w:line="240" w:lineRule="atLeast"/>
        <w:ind w:left="540" w:right="-7"/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lang w:bidi="th-TH"/>
        </w:rPr>
      </w:pPr>
      <w:r w:rsidRPr="009A6758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เครื่องมือทางการเงินที่วัดมูลค่าด้วยมูลค่ายุติธรรม</w:t>
      </w:r>
    </w:p>
    <w:p w14:paraId="20D2EECE" w14:textId="77777777" w:rsidR="007A1AD8" w:rsidRPr="009A6758" w:rsidRDefault="007A1AD8" w:rsidP="007A1AD8">
      <w:pPr>
        <w:pStyle w:val="block"/>
        <w:spacing w:after="0" w:line="240" w:lineRule="atLeast"/>
        <w:ind w:right="-7" w:hanging="27"/>
        <w:jc w:val="both"/>
        <w:rPr>
          <w:rFonts w:ascii="Angsana New" w:hAnsi="Angsana New" w:cs="Angsana New"/>
          <w:szCs w:val="22"/>
          <w:lang w:bidi="th-TH"/>
        </w:rPr>
      </w:pPr>
    </w:p>
    <w:tbl>
      <w:tblPr>
        <w:tblW w:w="9540" w:type="dxa"/>
        <w:tblInd w:w="270" w:type="dxa"/>
        <w:tblLook w:val="04A0" w:firstRow="1" w:lastRow="0" w:firstColumn="1" w:lastColumn="0" w:noHBand="0" w:noVBand="1"/>
      </w:tblPr>
      <w:tblGrid>
        <w:gridCol w:w="4140"/>
        <w:gridCol w:w="5400"/>
      </w:tblGrid>
      <w:tr w:rsidR="007A1AD8" w:rsidRPr="009A6758" w14:paraId="75F2B50E" w14:textId="77777777" w:rsidTr="004106CA">
        <w:tc>
          <w:tcPr>
            <w:tcW w:w="4140" w:type="dxa"/>
            <w:hideMark/>
          </w:tcPr>
          <w:p w14:paraId="57202169" w14:textId="77777777" w:rsidR="007A1AD8" w:rsidRPr="009A6758" w:rsidRDefault="007A1AD8" w:rsidP="004106CA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400" w:type="dxa"/>
            <w:hideMark/>
          </w:tcPr>
          <w:p w14:paraId="06AEAB6A" w14:textId="77777777" w:rsidR="007A1AD8" w:rsidRPr="009A6758" w:rsidRDefault="007A1AD8" w:rsidP="004106CA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7A1AD8" w:rsidRPr="009A6758" w14:paraId="44B59591" w14:textId="77777777" w:rsidTr="004106CA">
        <w:tc>
          <w:tcPr>
            <w:tcW w:w="4140" w:type="dxa"/>
            <w:hideMark/>
          </w:tcPr>
          <w:p w14:paraId="7B18D916" w14:textId="77777777" w:rsidR="007A1AD8" w:rsidRPr="009A6758" w:rsidRDefault="007A1AD8" w:rsidP="004106CA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สัญญาแลกเปลี่ยนอัตราดอกเบี้ย</w:t>
            </w: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และสัญญา</w:t>
            </w:r>
          </w:p>
          <w:p w14:paraId="034D1CB4" w14:textId="77777777" w:rsidR="007A1AD8" w:rsidRPr="009A6758" w:rsidRDefault="007A1AD8" w:rsidP="004106CA">
            <w:pPr>
              <w:pStyle w:val="block"/>
              <w:spacing w:after="0" w:line="240" w:lineRule="auto"/>
              <w:ind w:left="340" w:right="-7" w:firstLine="5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แลกปลี่ยนอัตราดอกเบี้ยและเงินต้นต่างสกุลเงิน</w:t>
            </w:r>
          </w:p>
        </w:tc>
        <w:tc>
          <w:tcPr>
            <w:tcW w:w="5400" w:type="dxa"/>
            <w:hideMark/>
          </w:tcPr>
          <w:p w14:paraId="4052D4AC" w14:textId="77777777" w:rsidR="007A1AD8" w:rsidRPr="009A6758" w:rsidRDefault="007A1AD8" w:rsidP="004106CA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Swap models</w:t>
            </w: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</w:t>
            </w: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มูลค่าปัจจุบันของประมาณการกระแสเงินสดในอนาค</w:t>
            </w: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</w:t>
            </w:r>
            <w:r w:rsidRPr="009A67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โดยใช้เส้นอัตราผลตอบแทนที่สังเกตได้</w:t>
            </w:r>
          </w:p>
        </w:tc>
      </w:tr>
      <w:tr w:rsidR="007A1AD8" w:rsidRPr="009A6758" w14:paraId="1F3A8DB6" w14:textId="77777777" w:rsidTr="004106CA">
        <w:tc>
          <w:tcPr>
            <w:tcW w:w="4140" w:type="dxa"/>
            <w:hideMark/>
          </w:tcPr>
          <w:p w14:paraId="0537A64F" w14:textId="77777777" w:rsidR="007A1AD8" w:rsidRPr="009A6758" w:rsidRDefault="007A1AD8" w:rsidP="004106CA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5400" w:type="dxa"/>
            <w:hideMark/>
          </w:tcPr>
          <w:p w14:paraId="42F3D4E1" w14:textId="77777777" w:rsidR="007A1AD8" w:rsidRPr="009A6758" w:rsidRDefault="007A1AD8" w:rsidP="004106CA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การกำหนดราคาสัญญาซื้อขายล่วงหน้า 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7A1AD8" w:rsidRPr="009A6758" w14:paraId="15DCE234" w14:textId="77777777" w:rsidTr="004106CA">
        <w:tc>
          <w:tcPr>
            <w:tcW w:w="4140" w:type="dxa"/>
          </w:tcPr>
          <w:p w14:paraId="245B4E05" w14:textId="77777777" w:rsidR="007A1AD8" w:rsidRPr="009A6758" w:rsidRDefault="007A1AD8" w:rsidP="004106CA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ตราสารทุน</w:t>
            </w:r>
          </w:p>
        </w:tc>
        <w:tc>
          <w:tcPr>
            <w:tcW w:w="5400" w:type="dxa"/>
          </w:tcPr>
          <w:p w14:paraId="5DCCD38E" w14:textId="77777777" w:rsidR="007A1AD8" w:rsidRPr="009A6758" w:rsidRDefault="007A1AD8" w:rsidP="004106CA">
            <w:pPr>
              <w:pStyle w:val="block"/>
              <w:spacing w:after="0" w:line="240" w:lineRule="auto"/>
              <w:ind w:left="163" w:right="-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การเปรียบเทียบราคาตลาด</w:t>
            </w:r>
          </w:p>
        </w:tc>
      </w:tr>
      <w:tr w:rsidR="007A1AD8" w:rsidRPr="009A6758" w14:paraId="7C75137A" w14:textId="77777777" w:rsidTr="004106CA">
        <w:tc>
          <w:tcPr>
            <w:tcW w:w="4140" w:type="dxa"/>
          </w:tcPr>
          <w:p w14:paraId="55DEA2C8" w14:textId="77777777" w:rsidR="007A1AD8" w:rsidRPr="009A6758" w:rsidRDefault="007A1AD8" w:rsidP="004106CA">
            <w:pPr>
              <w:pStyle w:val="block"/>
              <w:spacing w:after="0" w:line="240" w:lineRule="auto"/>
              <w:ind w:left="340" w:right="-7" w:hanging="18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675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5400" w:type="dxa"/>
          </w:tcPr>
          <w:p w14:paraId="5917ADD8" w14:textId="77777777" w:rsidR="007A1AD8" w:rsidRPr="009A6758" w:rsidRDefault="007A1AD8" w:rsidP="004106CA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การวัด</w:t>
            </w: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มูลค่าสินทรัพย์สุทธิของหน่วยลงทุน ณ สิ้นวันทำการสุดท้ายของรอบระยะเวลารายงาน</w:t>
            </w:r>
          </w:p>
        </w:tc>
      </w:tr>
    </w:tbl>
    <w:p w14:paraId="3279319F" w14:textId="77777777" w:rsidR="007A1AD8" w:rsidRPr="009A6758" w:rsidRDefault="007A1AD8" w:rsidP="007A1AD8">
      <w:pPr>
        <w:pStyle w:val="block"/>
        <w:spacing w:after="0" w:line="240" w:lineRule="atLeast"/>
        <w:ind w:right="-7" w:hanging="27"/>
        <w:rPr>
          <w:rFonts w:asciiTheme="majorBidi" w:hAnsiTheme="majorBidi" w:cstheme="majorBidi"/>
          <w:szCs w:val="22"/>
          <w:lang w:bidi="th-TH"/>
        </w:rPr>
      </w:pPr>
    </w:p>
    <w:p w14:paraId="6E7175CE" w14:textId="77777777" w:rsidR="007A1AD8" w:rsidRPr="009A6758" w:rsidRDefault="007A1AD8" w:rsidP="007A1AD8">
      <w:pPr>
        <w:pStyle w:val="block"/>
        <w:spacing w:after="0" w:line="240" w:lineRule="atLeast"/>
        <w:ind w:left="540" w:right="-7"/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lang w:bidi="th-TH"/>
        </w:rPr>
      </w:pPr>
      <w:r w:rsidRPr="009A6758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เครื่องมือทางการเงินที่</w:t>
      </w:r>
      <w:r w:rsidRPr="009A6758">
        <w:rPr>
          <w:rFonts w:asciiTheme="majorBidi" w:eastAsia="AngsanaNew,Bold" w:hAnsiTheme="majorBidi" w:cs="Angsana New" w:hint="cs"/>
          <w:b/>
          <w:bCs/>
          <w:i/>
          <w:iCs/>
          <w:sz w:val="28"/>
          <w:szCs w:val="28"/>
          <w:cs/>
          <w:lang w:bidi="th-TH"/>
        </w:rPr>
        <w:t>ไม่ได้</w:t>
      </w:r>
      <w:r w:rsidRPr="009A6758">
        <w:rPr>
          <w:rFonts w:asciiTheme="majorBidi" w:eastAsia="AngsanaNew,Bold" w:hAnsiTheme="majorBidi" w:cs="Angsana New"/>
          <w:b/>
          <w:bCs/>
          <w:i/>
          <w:iCs/>
          <w:sz w:val="28"/>
          <w:szCs w:val="28"/>
          <w:cs/>
          <w:lang w:bidi="th-TH"/>
        </w:rPr>
        <w:t>วัดมูลค่าด้วยมูลค่ายุติธรรม</w:t>
      </w:r>
    </w:p>
    <w:p w14:paraId="11C13FE6" w14:textId="77777777" w:rsidR="007A1AD8" w:rsidRPr="009A6758" w:rsidRDefault="007A1AD8" w:rsidP="007A1AD8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Cs w:val="22"/>
          <w:lang w:bidi="th-TH"/>
        </w:rPr>
      </w:pPr>
    </w:p>
    <w:tbl>
      <w:tblPr>
        <w:tblW w:w="9549" w:type="dxa"/>
        <w:tblInd w:w="270" w:type="dxa"/>
        <w:tblLook w:val="04A0" w:firstRow="1" w:lastRow="0" w:firstColumn="1" w:lastColumn="0" w:noHBand="0" w:noVBand="1"/>
      </w:tblPr>
      <w:tblGrid>
        <w:gridCol w:w="4140"/>
        <w:gridCol w:w="5409"/>
      </w:tblGrid>
      <w:tr w:rsidR="007A1AD8" w:rsidRPr="009A6758" w14:paraId="37E45897" w14:textId="77777777" w:rsidTr="004106CA">
        <w:tc>
          <w:tcPr>
            <w:tcW w:w="4140" w:type="dxa"/>
            <w:hideMark/>
          </w:tcPr>
          <w:p w14:paraId="3DBD08F0" w14:textId="77777777" w:rsidR="007A1AD8" w:rsidRPr="009A6758" w:rsidRDefault="007A1AD8" w:rsidP="004106CA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5409" w:type="dxa"/>
            <w:hideMark/>
          </w:tcPr>
          <w:p w14:paraId="180CA360" w14:textId="77777777" w:rsidR="007A1AD8" w:rsidRPr="009A6758" w:rsidRDefault="007A1AD8" w:rsidP="004106CA">
            <w:pPr>
              <w:pStyle w:val="block"/>
              <w:spacing w:after="0" w:line="240" w:lineRule="auto"/>
              <w:ind w:left="160" w:right="-7" w:hanging="27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7A1AD8" w:rsidRPr="009A6758" w14:paraId="31F60CC6" w14:textId="77777777" w:rsidTr="004106CA">
        <w:tc>
          <w:tcPr>
            <w:tcW w:w="4140" w:type="dxa"/>
          </w:tcPr>
          <w:p w14:paraId="4E2773F8" w14:textId="77777777" w:rsidR="007A1AD8" w:rsidRPr="009A6758" w:rsidRDefault="007A1AD8" w:rsidP="004106CA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เงินกู้ยืมและเงินฝากประจำ</w:t>
            </w:r>
          </w:p>
        </w:tc>
        <w:tc>
          <w:tcPr>
            <w:tcW w:w="5409" w:type="dxa"/>
          </w:tcPr>
          <w:p w14:paraId="5A98C623" w14:textId="77777777" w:rsidR="007A1AD8" w:rsidRPr="009A6758" w:rsidRDefault="007A1AD8" w:rsidP="004106CA">
            <w:pPr>
              <w:pStyle w:val="block"/>
              <w:spacing w:after="0" w:line="240" w:lineRule="auto"/>
              <w:ind w:left="159" w:right="-1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การคิดลดกระแสเงินสด</w:t>
            </w:r>
          </w:p>
        </w:tc>
      </w:tr>
      <w:tr w:rsidR="007A1AD8" w:rsidRPr="009A6758" w14:paraId="25E24D35" w14:textId="77777777" w:rsidTr="004106CA">
        <w:tc>
          <w:tcPr>
            <w:tcW w:w="4140" w:type="dxa"/>
          </w:tcPr>
          <w:p w14:paraId="4754DC86" w14:textId="77777777" w:rsidR="007A1AD8" w:rsidRPr="009A6758" w:rsidRDefault="007A1AD8" w:rsidP="004106CA">
            <w:pPr>
              <w:pStyle w:val="block"/>
              <w:spacing w:after="0" w:line="240" w:lineRule="auto"/>
              <w:ind w:left="16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ตราสารหนี้</w:t>
            </w:r>
          </w:p>
        </w:tc>
        <w:tc>
          <w:tcPr>
            <w:tcW w:w="5409" w:type="dxa"/>
          </w:tcPr>
          <w:p w14:paraId="1D9CDD4B" w14:textId="77777777" w:rsidR="007A1AD8" w:rsidRPr="009A6758" w:rsidRDefault="007A1AD8" w:rsidP="004106CA">
            <w:pPr>
              <w:pStyle w:val="block"/>
              <w:spacing w:after="0" w:line="240" w:lineRule="auto"/>
              <w:ind w:left="336" w:right="-15" w:hanging="18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คำนวณโดยใช้เส้นอัตราผลตอบแทนพันธบัตรรัฐบาลของสมาคม</w:t>
            </w:r>
            <w:r w:rsidRPr="009A675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ตลาดตราสารหนี้ไทย</w:t>
            </w:r>
            <w:r w:rsidRPr="009A6758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(</w:t>
            </w:r>
            <w:r w:rsidRPr="009A6758">
              <w:rPr>
                <w:rFonts w:asciiTheme="majorBidi" w:hAnsiTheme="majorBidi" w:cstheme="majorBidi"/>
                <w:spacing w:val="-2"/>
                <w:sz w:val="28"/>
                <w:szCs w:val="28"/>
              </w:rPr>
              <w:t>Thai Bond Market Association Government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 xml:space="preserve"> Bond Yield Curve)</w:t>
            </w:r>
          </w:p>
        </w:tc>
      </w:tr>
    </w:tbl>
    <w:p w14:paraId="75B89E40" w14:textId="77777777" w:rsidR="007A1AD8" w:rsidRPr="009A6758" w:rsidRDefault="007A1AD8" w:rsidP="007A1AD8">
      <w:pPr>
        <w:pStyle w:val="block"/>
        <w:spacing w:after="0" w:line="240" w:lineRule="atLeast"/>
        <w:ind w:right="-7" w:hanging="27"/>
        <w:rPr>
          <w:rFonts w:ascii="Angsana New" w:eastAsia="AngsanaNew,Bold" w:hAnsi="Angsana New" w:cs="Angsana New"/>
          <w:sz w:val="28"/>
          <w:szCs w:val="28"/>
          <w:lang w:val="en-US" w:bidi="th-TH"/>
        </w:rPr>
      </w:pPr>
    </w:p>
    <w:p w14:paraId="469BFFB3" w14:textId="77777777" w:rsidR="007A1AD8" w:rsidRPr="009A6758" w:rsidRDefault="007A1AD8" w:rsidP="007A1AD8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9A6758">
        <w:rPr>
          <w:rFonts w:ascii="Angsana New" w:hAnsi="Angsana New"/>
          <w:b/>
          <w:bCs/>
          <w:sz w:val="28"/>
          <w:szCs w:val="28"/>
          <w:cs/>
          <w:lang w:val="th-TH"/>
        </w:rPr>
        <w:t>ภาระผูกพันกับบุคคลหรือกิจการที่ไม่เกี่ยวข้องกัน</w:t>
      </w:r>
    </w:p>
    <w:p w14:paraId="69AD5901" w14:textId="77777777" w:rsidR="007A1AD8" w:rsidRPr="009A6758" w:rsidRDefault="007A1AD8" w:rsidP="007A1AD8">
      <w:pPr>
        <w:pStyle w:val="NoSpacing"/>
        <w:rPr>
          <w:rFonts w:ascii="Angsana New" w:hAnsi="Angsana New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1"/>
        <w:gridCol w:w="1889"/>
      </w:tblGrid>
      <w:tr w:rsidR="007A1AD8" w:rsidRPr="009A6758" w14:paraId="1B4D73AD" w14:textId="77777777" w:rsidTr="004106CA">
        <w:trPr>
          <w:tblHeader/>
        </w:trPr>
        <w:tc>
          <w:tcPr>
            <w:tcW w:w="3971" w:type="pct"/>
          </w:tcPr>
          <w:p w14:paraId="3A3C798B" w14:textId="2A8DAFE1" w:rsidR="007A1AD8" w:rsidRPr="009A6758" w:rsidRDefault="007A1AD8" w:rsidP="004106CA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9A67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C96971" w:rsidRPr="009A675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9A67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2569</w:t>
            </w:r>
          </w:p>
        </w:tc>
        <w:tc>
          <w:tcPr>
            <w:tcW w:w="1029" w:type="pct"/>
          </w:tcPr>
          <w:p w14:paraId="3D0F9ED7" w14:textId="77777777" w:rsidR="007A1AD8" w:rsidRPr="009A6758" w:rsidRDefault="007A1AD8" w:rsidP="004106CA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7A1AD8" w:rsidRPr="009A6758" w14:paraId="5CDDC7C5" w14:textId="77777777" w:rsidTr="004106CA">
        <w:trPr>
          <w:tblHeader/>
        </w:trPr>
        <w:tc>
          <w:tcPr>
            <w:tcW w:w="3971" w:type="pct"/>
          </w:tcPr>
          <w:p w14:paraId="055B77F6" w14:textId="77777777" w:rsidR="007A1AD8" w:rsidRPr="009A6758" w:rsidRDefault="007A1AD8" w:rsidP="004106C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2115D01E" w14:textId="77777777" w:rsidR="007A1AD8" w:rsidRPr="009A6758" w:rsidRDefault="007A1AD8" w:rsidP="004106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9A675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A1AD8" w:rsidRPr="009A6758" w14:paraId="08F39614" w14:textId="77777777" w:rsidTr="004106CA">
        <w:tc>
          <w:tcPr>
            <w:tcW w:w="3971" w:type="pct"/>
          </w:tcPr>
          <w:p w14:paraId="4345A53C" w14:textId="77777777" w:rsidR="007A1AD8" w:rsidRPr="009A6758" w:rsidRDefault="007A1AD8" w:rsidP="004106C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</w:pP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29" w:type="pct"/>
          </w:tcPr>
          <w:p w14:paraId="61E0D260" w14:textId="77777777" w:rsidR="007A1AD8" w:rsidRPr="009A6758" w:rsidRDefault="007A1AD8" w:rsidP="004106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1AD8" w:rsidRPr="009A6758" w14:paraId="49C0BFC8" w14:textId="77777777" w:rsidTr="004106CA">
        <w:tc>
          <w:tcPr>
            <w:tcW w:w="3971" w:type="pct"/>
          </w:tcPr>
          <w:p w14:paraId="138561BF" w14:textId="77777777" w:rsidR="007A1AD8" w:rsidRPr="009A6758" w:rsidRDefault="007A1AD8" w:rsidP="004106CA">
            <w:pPr>
              <w:pStyle w:val="BodyText"/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สัญญาออกแบบและก่อสร้างระบบผลิตกระแสไฟฟ้าจากพลังงานแสงอาทิตย์</w:t>
            </w:r>
          </w:p>
        </w:tc>
        <w:tc>
          <w:tcPr>
            <w:tcW w:w="1029" w:type="pct"/>
          </w:tcPr>
          <w:p w14:paraId="7F03A43D" w14:textId="7FE9A534" w:rsidR="007A1AD8" w:rsidRPr="009A6758" w:rsidRDefault="00FA6CDF" w:rsidP="004106CA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48.80</w:t>
            </w:r>
          </w:p>
        </w:tc>
      </w:tr>
      <w:tr w:rsidR="007A1AD8" w:rsidRPr="009A6758" w14:paraId="4AB05546" w14:textId="77777777" w:rsidTr="004106CA">
        <w:tc>
          <w:tcPr>
            <w:tcW w:w="3971" w:type="pct"/>
          </w:tcPr>
          <w:p w14:paraId="028A2CCF" w14:textId="77777777" w:rsidR="007A1AD8" w:rsidRPr="009A6758" w:rsidRDefault="007A1AD8" w:rsidP="004106CA">
            <w:pPr>
              <w:pStyle w:val="BodyText"/>
              <w:spacing w:after="0" w:line="240" w:lineRule="auto"/>
              <w:ind w:right="-131"/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</w:pPr>
            <w:r w:rsidRPr="009A6758">
              <w:rPr>
                <w:rFonts w:ascii="Angsana New" w:hAnsi="Angsana New" w:cs="Angsana New"/>
                <w:snapToGrid w:val="0"/>
                <w:sz w:val="28"/>
                <w:szCs w:val="28"/>
                <w:cs/>
                <w:lang w:eastAsia="th-TH"/>
              </w:rPr>
              <w:t>สัญญา</w:t>
            </w:r>
            <w:r w:rsidRPr="009A6758">
              <w:rPr>
                <w:rFonts w:ascii="Angsana New" w:hAnsi="Angsana New" w:cs="Angsana New" w:hint="cs"/>
                <w:snapToGrid w:val="0"/>
                <w:sz w:val="28"/>
                <w:szCs w:val="28"/>
                <w:cs/>
                <w:lang w:eastAsia="th-TH"/>
              </w:rPr>
              <w:t xml:space="preserve">ก่อสร้างท่อไอน้ำและ </w:t>
            </w:r>
            <w:r w:rsidRPr="009A6758">
              <w:rPr>
                <w:rFonts w:ascii="Angsana New" w:hAnsi="Angsana New" w:cs="Angsana New"/>
                <w:snapToGrid w:val="0"/>
                <w:sz w:val="28"/>
                <w:szCs w:val="28"/>
                <w:lang w:eastAsia="th-TH"/>
              </w:rPr>
              <w:t>Steam Metering</w:t>
            </w:r>
          </w:p>
        </w:tc>
        <w:tc>
          <w:tcPr>
            <w:tcW w:w="1029" w:type="pct"/>
          </w:tcPr>
          <w:p w14:paraId="09E5A9D0" w14:textId="5FF09B98" w:rsidR="007A1AD8" w:rsidRPr="009A6758" w:rsidRDefault="00FA6CDF" w:rsidP="004106CA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23.07</w:t>
            </w:r>
          </w:p>
        </w:tc>
      </w:tr>
      <w:tr w:rsidR="007A1AD8" w:rsidRPr="009A6758" w14:paraId="343B89AE" w14:textId="77777777" w:rsidTr="004106CA">
        <w:tc>
          <w:tcPr>
            <w:tcW w:w="3971" w:type="pct"/>
          </w:tcPr>
          <w:p w14:paraId="69C43E8D" w14:textId="77777777" w:rsidR="007A1AD8" w:rsidRPr="009A6758" w:rsidRDefault="007A1AD8" w:rsidP="004106CA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9A6758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28A099DD" w14:textId="1A32815A" w:rsidR="007A1AD8" w:rsidRPr="009A6758" w:rsidRDefault="00AD1D8B" w:rsidP="004106CA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71.87</w:t>
            </w:r>
          </w:p>
        </w:tc>
      </w:tr>
      <w:tr w:rsidR="007A1AD8" w:rsidRPr="009A6758" w14:paraId="1B4193FA" w14:textId="77777777" w:rsidTr="004106CA">
        <w:tc>
          <w:tcPr>
            <w:tcW w:w="3971" w:type="pct"/>
          </w:tcPr>
          <w:p w14:paraId="74893564" w14:textId="77777777" w:rsidR="00AD1D8B" w:rsidRPr="009A6758" w:rsidRDefault="00AD1D8B" w:rsidP="004106CA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6B1D9C3E" w14:textId="1E992766" w:rsidR="007A1AD8" w:rsidRPr="009A6758" w:rsidRDefault="007A1AD8" w:rsidP="004106CA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ภาระผูกพันอื่น ๆ</w:t>
            </w:r>
          </w:p>
        </w:tc>
        <w:tc>
          <w:tcPr>
            <w:tcW w:w="1029" w:type="pct"/>
          </w:tcPr>
          <w:p w14:paraId="69FFF407" w14:textId="77777777" w:rsidR="007A1AD8" w:rsidRPr="009A6758" w:rsidRDefault="007A1AD8" w:rsidP="004106CA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1AD8" w:rsidRPr="009A6758" w14:paraId="5F7F9977" w14:textId="77777777" w:rsidTr="004106CA">
        <w:tc>
          <w:tcPr>
            <w:tcW w:w="3971" w:type="pct"/>
          </w:tcPr>
          <w:p w14:paraId="0DE93117" w14:textId="6047C8EC" w:rsidR="00565FA2" w:rsidRPr="009A6758" w:rsidRDefault="00565FA2" w:rsidP="004106CA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9A675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ภาระผูกพันตามสัญญา</w:t>
            </w:r>
            <w:r w:rsidR="008C394C" w:rsidRPr="009A6758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เช่า</w:t>
            </w:r>
            <w:r w:rsidRPr="009A675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ระยะสั้นและสัญญาเช่าที่มีสินทรัพย์อ้างอิงมูลค่าต่ำ</w:t>
            </w:r>
          </w:p>
          <w:p w14:paraId="3DD692B8" w14:textId="62B9D33A" w:rsidR="00CB45EF" w:rsidRPr="009A6758" w:rsidRDefault="00CB45EF" w:rsidP="004106CA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675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สัญญาบริการ</w:t>
            </w:r>
          </w:p>
        </w:tc>
        <w:tc>
          <w:tcPr>
            <w:tcW w:w="1029" w:type="pct"/>
          </w:tcPr>
          <w:p w14:paraId="5DF1E22A" w14:textId="548D162D" w:rsidR="007A1AD8" w:rsidRPr="009A6758" w:rsidRDefault="004912CE" w:rsidP="004106CA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9.93</w:t>
            </w:r>
          </w:p>
          <w:p w14:paraId="6BC77FD2" w14:textId="4A2B2A6B" w:rsidR="00F23656" w:rsidRPr="009A6758" w:rsidRDefault="00F23656" w:rsidP="004106CA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912CE" w:rsidRPr="009A6758">
              <w:rPr>
                <w:rFonts w:ascii="Angsana New" w:hAnsi="Angsana New" w:cs="Angsana New"/>
                <w:sz w:val="28"/>
                <w:szCs w:val="28"/>
              </w:rPr>
              <w:t>5.88</w:t>
            </w:r>
          </w:p>
        </w:tc>
      </w:tr>
      <w:tr w:rsidR="007A1AD8" w:rsidRPr="009A6758" w14:paraId="1CF33F97" w14:textId="77777777" w:rsidTr="004106CA">
        <w:tc>
          <w:tcPr>
            <w:tcW w:w="3971" w:type="pct"/>
          </w:tcPr>
          <w:p w14:paraId="3D2F65F0" w14:textId="77777777" w:rsidR="007A1AD8" w:rsidRPr="009A6758" w:rsidRDefault="007A1AD8" w:rsidP="004106CA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675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คำสั่งซื้อที่ผู้ขายสินค้าหรือวัตถุดิบตกลงแล้ว</w:t>
            </w:r>
          </w:p>
        </w:tc>
        <w:tc>
          <w:tcPr>
            <w:tcW w:w="1029" w:type="pct"/>
          </w:tcPr>
          <w:p w14:paraId="5E667DC1" w14:textId="2122DB0D" w:rsidR="007A1AD8" w:rsidRPr="009A6758" w:rsidRDefault="00FA6CDF" w:rsidP="004106CA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77.12</w:t>
            </w:r>
          </w:p>
        </w:tc>
      </w:tr>
      <w:tr w:rsidR="007A1AD8" w:rsidRPr="009A6758" w14:paraId="62E55361" w14:textId="77777777" w:rsidTr="004106CA">
        <w:tc>
          <w:tcPr>
            <w:tcW w:w="3971" w:type="pct"/>
          </w:tcPr>
          <w:p w14:paraId="3ADB3B9A" w14:textId="77777777" w:rsidR="007A1AD8" w:rsidRPr="009A6758" w:rsidRDefault="007A1AD8" w:rsidP="004106CA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675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หนังสือค้ำประกันจากธนาคาร</w:t>
            </w:r>
          </w:p>
        </w:tc>
        <w:tc>
          <w:tcPr>
            <w:tcW w:w="1029" w:type="pct"/>
          </w:tcPr>
          <w:p w14:paraId="078A622F" w14:textId="782E871B" w:rsidR="007A1AD8" w:rsidRPr="009A6758" w:rsidRDefault="00AD1D8B" w:rsidP="004106CA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1,670.80</w:t>
            </w:r>
          </w:p>
        </w:tc>
      </w:tr>
      <w:tr w:rsidR="007A1AD8" w:rsidRPr="009A6758" w14:paraId="267B805D" w14:textId="77777777" w:rsidTr="004106CA">
        <w:tc>
          <w:tcPr>
            <w:tcW w:w="3971" w:type="pct"/>
          </w:tcPr>
          <w:p w14:paraId="12BC93D2" w14:textId="77777777" w:rsidR="007A1AD8" w:rsidRPr="009A6758" w:rsidRDefault="007A1AD8" w:rsidP="004106CA">
            <w:pPr>
              <w:pStyle w:val="NoSpacing"/>
              <w:spacing w:line="240" w:lineRule="auto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9A6758"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สัญญาจ้างผู้รับเหมาช่วง</w:t>
            </w:r>
          </w:p>
        </w:tc>
        <w:tc>
          <w:tcPr>
            <w:tcW w:w="1029" w:type="pct"/>
          </w:tcPr>
          <w:p w14:paraId="677FA21F" w14:textId="55802395" w:rsidR="007A1AD8" w:rsidRPr="009A6758" w:rsidRDefault="00AD1D8B" w:rsidP="004106CA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sz w:val="28"/>
                <w:szCs w:val="28"/>
              </w:rPr>
              <w:t>216.81</w:t>
            </w:r>
          </w:p>
        </w:tc>
      </w:tr>
      <w:tr w:rsidR="007A1AD8" w:rsidRPr="009A6758" w14:paraId="1A8B7CED" w14:textId="77777777" w:rsidTr="004106CA">
        <w:tc>
          <w:tcPr>
            <w:tcW w:w="3971" w:type="pct"/>
          </w:tcPr>
          <w:p w14:paraId="5D5D3826" w14:textId="77777777" w:rsidR="007A1AD8" w:rsidRPr="009A6758" w:rsidRDefault="007A1AD8" w:rsidP="004106CA">
            <w:pPr>
              <w:pStyle w:val="NoSpacing"/>
              <w:spacing w:line="240" w:lineRule="auto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9A6758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5C3FE6F0" w14:textId="69F5FBA4" w:rsidR="007A1AD8" w:rsidRPr="009A6758" w:rsidRDefault="00AD1D8B" w:rsidP="004106CA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2,0</w:t>
            </w:r>
            <w:r w:rsidR="00F81EA0" w:rsidRPr="009A67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</w:t>
            </w:r>
            <w:r w:rsidR="004912CE" w:rsidRPr="009A67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0.54</w:t>
            </w:r>
          </w:p>
        </w:tc>
      </w:tr>
      <w:tr w:rsidR="007A1AD8" w:rsidRPr="009A6758" w14:paraId="07D98FA5" w14:textId="77777777" w:rsidTr="004106CA">
        <w:tc>
          <w:tcPr>
            <w:tcW w:w="3971" w:type="pct"/>
          </w:tcPr>
          <w:p w14:paraId="74444D9C" w14:textId="77777777" w:rsidR="007A1AD8" w:rsidRPr="009A6758" w:rsidRDefault="007A1AD8" w:rsidP="004106CA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2"/>
                <w:cs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7B625EBE" w14:textId="77777777" w:rsidR="007A1AD8" w:rsidRPr="009A6758" w:rsidRDefault="007A1AD8" w:rsidP="004106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7A1AD8" w:rsidRPr="009A6758" w14:paraId="36E5E773" w14:textId="77777777" w:rsidTr="004106CA">
        <w:tc>
          <w:tcPr>
            <w:tcW w:w="3971" w:type="pct"/>
          </w:tcPr>
          <w:p w14:paraId="406860B8" w14:textId="77777777" w:rsidR="007A1AD8" w:rsidRPr="009A6758" w:rsidRDefault="007A1AD8" w:rsidP="004106CA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7F533A06" w14:textId="77777777" w:rsidR="007A1AD8" w:rsidRPr="009A6758" w:rsidRDefault="007A1AD8" w:rsidP="004106CA">
            <w:pPr>
              <w:pStyle w:val="BodyText"/>
              <w:spacing w:after="0" w:line="240" w:lineRule="auto"/>
              <w:ind w:left="-88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</w:t>
            </w:r>
            <w:r w:rsidRPr="009A6758">
              <w:rPr>
                <w:rFonts w:ascii="Angsan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>เฉพาะ</w:t>
            </w:r>
            <w:r w:rsidRPr="009A675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</w:t>
            </w:r>
          </w:p>
        </w:tc>
      </w:tr>
      <w:tr w:rsidR="007A1AD8" w:rsidRPr="009A6758" w14:paraId="68654194" w14:textId="77777777" w:rsidTr="004106CA">
        <w:tc>
          <w:tcPr>
            <w:tcW w:w="3971" w:type="pct"/>
          </w:tcPr>
          <w:p w14:paraId="2CECF694" w14:textId="77777777" w:rsidR="007A1AD8" w:rsidRPr="009A6758" w:rsidRDefault="007A1AD8" w:rsidP="004106CA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29" w:type="pct"/>
          </w:tcPr>
          <w:p w14:paraId="19BC5067" w14:textId="77777777" w:rsidR="007A1AD8" w:rsidRPr="009A6758" w:rsidRDefault="007A1AD8" w:rsidP="004106CA">
            <w:pPr>
              <w:pStyle w:val="BodyText"/>
              <w:spacing w:after="0" w:line="240" w:lineRule="auto"/>
              <w:ind w:left="-109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9A675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A1AD8" w:rsidRPr="009A6758" w14:paraId="251689D1" w14:textId="77777777" w:rsidTr="004106CA">
        <w:tc>
          <w:tcPr>
            <w:tcW w:w="3971" w:type="pct"/>
          </w:tcPr>
          <w:p w14:paraId="0F91B385" w14:textId="77777777" w:rsidR="007A1AD8" w:rsidRPr="009A6758" w:rsidRDefault="007A1AD8" w:rsidP="004106CA">
            <w:pPr>
              <w:pStyle w:val="NoSpacing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9A67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A675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1029" w:type="pct"/>
          </w:tcPr>
          <w:p w14:paraId="63A0A63E" w14:textId="77777777" w:rsidR="007A1AD8" w:rsidRPr="009A6758" w:rsidRDefault="007A1AD8" w:rsidP="004106CA">
            <w:pPr>
              <w:pStyle w:val="BodyText"/>
              <w:tabs>
                <w:tab w:val="decimal" w:pos="501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7A1AD8" w:rsidRPr="009A6758" w14:paraId="3FEB2F08" w14:textId="77777777" w:rsidTr="004106CA">
        <w:trPr>
          <w:trHeight w:val="353"/>
        </w:trPr>
        <w:tc>
          <w:tcPr>
            <w:tcW w:w="3971" w:type="pct"/>
          </w:tcPr>
          <w:p w14:paraId="6CB1E2FA" w14:textId="77777777" w:rsidR="007A1AD8" w:rsidRPr="009A6758" w:rsidRDefault="007A1AD8" w:rsidP="004106CA">
            <w:pPr>
              <w:pStyle w:val="NoSpacin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029" w:type="pct"/>
            <w:tcBorders>
              <w:bottom w:val="double" w:sz="4" w:space="0" w:color="auto"/>
            </w:tcBorders>
          </w:tcPr>
          <w:p w14:paraId="7F5D78AB" w14:textId="690A47CA" w:rsidR="007A1AD8" w:rsidRPr="009A6758" w:rsidRDefault="00CB15D3" w:rsidP="004106CA">
            <w:pPr>
              <w:pStyle w:val="BodyText"/>
              <w:tabs>
                <w:tab w:val="decimal" w:pos="1146"/>
              </w:tabs>
              <w:spacing w:after="0" w:line="240" w:lineRule="auto"/>
              <w:ind w:left="-109" w:right="-131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9A6758">
              <w:rPr>
                <w:rFonts w:ascii="Angsana New" w:hAnsi="Angsana New" w:cs="Angsana New"/>
                <w:b/>
                <w:bCs/>
                <w:sz w:val="28"/>
                <w:szCs w:val="28"/>
              </w:rPr>
              <w:t>124.26</w:t>
            </w:r>
          </w:p>
        </w:tc>
      </w:tr>
    </w:tbl>
    <w:p w14:paraId="3C7829F0" w14:textId="77777777" w:rsidR="007A1AD8" w:rsidRPr="009A6758" w:rsidRDefault="007A1AD8" w:rsidP="007A1AD8">
      <w:pPr>
        <w:spacing w:line="216" w:lineRule="auto"/>
        <w:ind w:left="540" w:right="-43"/>
        <w:rPr>
          <w:rFonts w:ascii="Angsana New" w:hAnsi="Angsana New"/>
          <w:sz w:val="22"/>
          <w:szCs w:val="22"/>
        </w:rPr>
      </w:pPr>
    </w:p>
    <w:p w14:paraId="68EDA278" w14:textId="033B8E15" w:rsidR="007A1AD8" w:rsidRPr="009A6758" w:rsidRDefault="007A1AD8" w:rsidP="007A1AD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6758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9A6758">
        <w:rPr>
          <w:rFonts w:asciiTheme="majorBidi" w:hAnsiTheme="majorBidi" w:cstheme="majorBidi"/>
          <w:sz w:val="28"/>
          <w:szCs w:val="28"/>
          <w:cs/>
        </w:rPr>
        <w:t>สั่งซื้อวัตถุดิบล่วงหน้ากับบริษัททั้งในและต่างประเทศ โดยมีระยะเวลา</w:t>
      </w:r>
      <w:r w:rsidRPr="009A6758">
        <w:rPr>
          <w:rFonts w:asciiTheme="majorBidi" w:hAnsiTheme="majorBidi" w:cstheme="majorBidi"/>
          <w:sz w:val="28"/>
          <w:szCs w:val="28"/>
        </w:rPr>
        <w:t xml:space="preserve"> </w:t>
      </w:r>
      <w:r w:rsidRPr="009A6758">
        <w:rPr>
          <w:rFonts w:asciiTheme="majorBidi" w:hAnsiTheme="majorBidi" w:cstheme="majorBidi"/>
          <w:sz w:val="28"/>
          <w:szCs w:val="28"/>
          <w:cs/>
        </w:rPr>
        <w:t>ปริมาณ และราคาตามที่ได้ระบุไว้ใน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สัญญา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1C711E" w:rsidRPr="009A6758">
        <w:rPr>
          <w:rFonts w:asciiTheme="majorBidi" w:hAnsiTheme="majorBidi" w:cstheme="majorBidi"/>
          <w:sz w:val="28"/>
          <w:szCs w:val="28"/>
        </w:rPr>
        <w:t>30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Pr="009A6758">
        <w:rPr>
          <w:rFonts w:asciiTheme="majorBidi" w:hAnsiTheme="majorBidi"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spacing w:val="-2"/>
          <w:sz w:val="28"/>
          <w:szCs w:val="28"/>
        </w:rPr>
        <w:t xml:space="preserve">2569 </w:t>
      </w:r>
      <w:r w:rsidRPr="009A6758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ไม่</w:t>
      </w:r>
      <w:r w:rsidRPr="009A6758">
        <w:rPr>
          <w:rFonts w:asciiTheme="majorBidi" w:hAnsiTheme="majorBidi" w:cstheme="majorBidi"/>
          <w:sz w:val="28"/>
          <w:szCs w:val="28"/>
          <w:cs/>
        </w:rPr>
        <w:t>มี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 xml:space="preserve">การทำสัญญาดังกล่าว </w:t>
      </w:r>
      <w:r w:rsidRPr="009A6758">
        <w:rPr>
          <w:rFonts w:asciiTheme="majorBidi" w:hAnsiTheme="majorBidi" w:cstheme="majorBidi"/>
          <w:i/>
          <w:iCs/>
          <w:sz w:val="28"/>
          <w:szCs w:val="28"/>
        </w:rPr>
        <w:t xml:space="preserve">(30 </w:t>
      </w:r>
      <w:r w:rsidRPr="009A675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กันยายน </w:t>
      </w:r>
      <w:r w:rsidRPr="009A6758">
        <w:rPr>
          <w:rFonts w:asciiTheme="majorBidi" w:hAnsiTheme="majorBidi" w:cstheme="majorBidi"/>
          <w:i/>
          <w:iCs/>
          <w:sz w:val="28"/>
          <w:szCs w:val="28"/>
        </w:rPr>
        <w:t>2568:</w:t>
      </w:r>
      <w:r w:rsidRPr="009A675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i/>
          <w:iCs/>
          <w:sz w:val="28"/>
          <w:szCs w:val="28"/>
          <w:lang w:val="en-GB"/>
        </w:rPr>
        <w:t>1,500</w:t>
      </w:r>
      <w:r w:rsidRPr="009A675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9A6758">
        <w:rPr>
          <w:rFonts w:asciiTheme="majorBidi" w:hAnsiTheme="majorBidi" w:cstheme="majorBidi" w:hint="cs"/>
          <w:i/>
          <w:iCs/>
          <w:sz w:val="28"/>
          <w:szCs w:val="28"/>
          <w:cs/>
        </w:rPr>
        <w:t>ตัน</w:t>
      </w:r>
      <w:r w:rsidRPr="009A6758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F7EBDF7" w14:textId="77777777" w:rsidR="007A1AD8" w:rsidRPr="009A6758" w:rsidRDefault="007A1AD8" w:rsidP="007A1AD8">
      <w:pPr>
        <w:spacing w:line="216" w:lineRule="auto"/>
        <w:ind w:left="540" w:right="-43"/>
        <w:rPr>
          <w:rFonts w:ascii="Angsana New" w:hAnsi="Angsana New"/>
          <w:sz w:val="28"/>
          <w:szCs w:val="28"/>
        </w:rPr>
      </w:pPr>
    </w:p>
    <w:p w14:paraId="3C4AADE8" w14:textId="77777777" w:rsidR="007A1AD8" w:rsidRPr="009A6758" w:rsidRDefault="007A1AD8" w:rsidP="007A1AD8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9A6758">
        <w:rPr>
          <w:rFonts w:ascii="Angsana New" w:hAnsi="Angsana New" w:hint="cs"/>
          <w:b/>
          <w:bCs/>
          <w:sz w:val="28"/>
          <w:szCs w:val="28"/>
          <w:cs/>
          <w:lang w:val="th-TH"/>
        </w:rPr>
        <w:t>คดีความฟ้องร้อง</w:t>
      </w:r>
    </w:p>
    <w:p w14:paraId="17FE7CD1" w14:textId="77777777" w:rsidR="007A1AD8" w:rsidRPr="009A6758" w:rsidRDefault="007A1AD8" w:rsidP="007A1AD8">
      <w:pPr>
        <w:spacing w:line="216" w:lineRule="auto"/>
        <w:rPr>
          <w:rFonts w:asciiTheme="majorBidi" w:hAnsiTheme="majorBidi" w:cstheme="majorBidi"/>
          <w:sz w:val="20"/>
          <w:szCs w:val="20"/>
        </w:rPr>
      </w:pPr>
    </w:p>
    <w:p w14:paraId="1907281C" w14:textId="23C92C3F" w:rsidR="007A1AD8" w:rsidRPr="009A6758" w:rsidRDefault="007A1AD8" w:rsidP="007A1AD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6758">
        <w:rPr>
          <w:rFonts w:asciiTheme="majorBidi" w:hAnsiTheme="majorBidi" w:cstheme="majorBidi"/>
          <w:sz w:val="28"/>
          <w:szCs w:val="28"/>
          <w:cs/>
        </w:rPr>
        <w:t>อ้างถึงหมายเหตุข้อ</w:t>
      </w:r>
      <w:r w:rsidRPr="009A6758">
        <w:rPr>
          <w:rFonts w:asciiTheme="majorBidi" w:hAnsiTheme="majorBidi" w:cstheme="majorBidi"/>
          <w:sz w:val="28"/>
          <w:szCs w:val="28"/>
        </w:rPr>
        <w:t xml:space="preserve"> 32 </w:t>
      </w:r>
      <w:r w:rsidRPr="009A6758">
        <w:rPr>
          <w:rFonts w:asciiTheme="majorBidi" w:hAnsiTheme="majorBidi"/>
          <w:sz w:val="28"/>
          <w:szCs w:val="28"/>
          <w:cs/>
        </w:rPr>
        <w:t>ในงบการเงินรวมสำหรับปีสิ้นสุดวันที่</w:t>
      </w:r>
      <w:r w:rsidR="000F1355" w:rsidRPr="009A6758">
        <w:rPr>
          <w:rFonts w:asciiTheme="majorBidi" w:hAnsiTheme="majorBidi"/>
          <w:sz w:val="28"/>
          <w:szCs w:val="28"/>
        </w:rPr>
        <w:t xml:space="preserve"> 30 </w:t>
      </w:r>
      <w:r w:rsidRPr="009A6758">
        <w:rPr>
          <w:rFonts w:asciiTheme="majorBidi" w:hAnsiTheme="majorBidi"/>
          <w:sz w:val="28"/>
          <w:szCs w:val="28"/>
          <w:cs/>
        </w:rPr>
        <w:t>กันยายน</w:t>
      </w:r>
      <w:r w:rsidR="000F1355" w:rsidRPr="009A6758">
        <w:rPr>
          <w:rFonts w:asciiTheme="majorBidi" w:hAnsiTheme="majorBidi"/>
          <w:sz w:val="28"/>
          <w:szCs w:val="28"/>
        </w:rPr>
        <w:t xml:space="preserve"> 2568 </w:t>
      </w:r>
      <w:r w:rsidRPr="009A6758">
        <w:rPr>
          <w:rFonts w:asciiTheme="majorBidi" w:hAnsiTheme="majorBidi"/>
          <w:sz w:val="28"/>
          <w:szCs w:val="28"/>
          <w:cs/>
        </w:rPr>
        <w:t>เกี่ยวกับคดีความของกลุ่มบริษัท ในระหว่างงวด</w:t>
      </w:r>
      <w:r w:rsidR="000F1355" w:rsidRPr="009A6758">
        <w:rPr>
          <w:rFonts w:asciiTheme="majorBidi" w:hAnsiTheme="majorBidi" w:hint="cs"/>
          <w:sz w:val="28"/>
          <w:szCs w:val="28"/>
          <w:cs/>
        </w:rPr>
        <w:t>เ</w:t>
      </w:r>
      <w:r w:rsidRPr="009A6758">
        <w:rPr>
          <w:rFonts w:asciiTheme="majorBidi" w:hAnsiTheme="majorBidi"/>
          <w:sz w:val="28"/>
          <w:szCs w:val="28"/>
          <w:cs/>
        </w:rPr>
        <w:t>ก</w:t>
      </w:r>
      <w:r w:rsidR="000F1355" w:rsidRPr="009A6758">
        <w:rPr>
          <w:rFonts w:asciiTheme="majorBidi" w:hAnsiTheme="majorBidi" w:hint="cs"/>
          <w:sz w:val="28"/>
          <w:szCs w:val="28"/>
          <w:cs/>
        </w:rPr>
        <w:t>้า</w:t>
      </w:r>
      <w:r w:rsidRPr="009A6758">
        <w:rPr>
          <w:rFonts w:asciiTheme="majorBidi" w:hAnsiTheme="majorBidi"/>
          <w:sz w:val="28"/>
          <w:szCs w:val="28"/>
          <w:cs/>
        </w:rPr>
        <w:t>เดือนสิ้นสุดวันที่</w:t>
      </w:r>
      <w:r w:rsidR="000F1355" w:rsidRPr="009A6758">
        <w:rPr>
          <w:rFonts w:asciiTheme="majorBidi" w:hAnsiTheme="majorBidi" w:hint="cs"/>
          <w:sz w:val="28"/>
          <w:szCs w:val="28"/>
          <w:cs/>
        </w:rPr>
        <w:t xml:space="preserve"> </w:t>
      </w:r>
      <w:r w:rsidR="000F1355" w:rsidRPr="009A6758">
        <w:rPr>
          <w:rFonts w:asciiTheme="majorBidi" w:hAnsiTheme="majorBidi"/>
          <w:sz w:val="28"/>
          <w:szCs w:val="28"/>
        </w:rPr>
        <w:t xml:space="preserve">30 </w:t>
      </w:r>
      <w:r w:rsidR="000F1355" w:rsidRPr="009A6758">
        <w:rPr>
          <w:rFonts w:asciiTheme="majorBidi" w:hAnsiTheme="majorBidi" w:hint="cs"/>
          <w:sz w:val="28"/>
          <w:szCs w:val="28"/>
          <w:cs/>
        </w:rPr>
        <w:t xml:space="preserve">มิถุนายน </w:t>
      </w:r>
      <w:r w:rsidR="000F1355" w:rsidRPr="009A6758">
        <w:rPr>
          <w:rFonts w:asciiTheme="majorBidi" w:hAnsiTheme="majorBidi"/>
          <w:sz w:val="28"/>
          <w:szCs w:val="28"/>
        </w:rPr>
        <w:t xml:space="preserve">2569 </w:t>
      </w:r>
      <w:r w:rsidRPr="009A6758">
        <w:rPr>
          <w:rFonts w:asciiTheme="majorBidi" w:hAnsiTheme="majorBidi"/>
          <w:sz w:val="28"/>
          <w:szCs w:val="28"/>
          <w:cs/>
        </w:rPr>
        <w:t>โดยมีความคืบหน้าที่มีสาระสำคัญ ดังนี้</w:t>
      </w:r>
    </w:p>
    <w:p w14:paraId="429A66E7" w14:textId="77777777" w:rsidR="007A1AD8" w:rsidRPr="009A6758" w:rsidRDefault="007A1AD8" w:rsidP="007A1AD8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386A969E" w14:textId="77777777" w:rsidR="007A1AD8" w:rsidRPr="009A6758" w:rsidRDefault="007A1AD8" w:rsidP="007A1AD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6758">
        <w:rPr>
          <w:rFonts w:asciiTheme="majorBidi" w:hAnsiTheme="majorBidi" w:cstheme="majorBidi"/>
          <w:sz w:val="28"/>
          <w:szCs w:val="28"/>
        </w:rPr>
        <w:t>(</w:t>
      </w:r>
      <w:r w:rsidRPr="009A6758">
        <w:rPr>
          <w:rFonts w:asciiTheme="majorBidi" w:hAnsiTheme="majorBidi" w:cstheme="majorBidi"/>
          <w:sz w:val="28"/>
          <w:szCs w:val="28"/>
          <w:cs/>
        </w:rPr>
        <w:t>1) คดีแพ่งของบริษัทย่อย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9A6758">
        <w:rPr>
          <w:rFonts w:asciiTheme="majorBidi" w:hAnsiTheme="majorBidi" w:cstheme="majorBidi"/>
          <w:sz w:val="28"/>
          <w:szCs w:val="28"/>
          <w:cs/>
        </w:rPr>
        <w:t>แห่งหนึ่งกับบริษัท ทีทีซีแอล จำกัด (มหาชน) และบริษัท โกลบอล นิว เอ็นเนอร์ยี จำกัด</w:t>
      </w:r>
      <w:r w:rsidRPr="009A6758">
        <w:rPr>
          <w:rFonts w:asciiTheme="majorBidi" w:hAnsiTheme="majorBidi" w:cstheme="majorBidi"/>
          <w:sz w:val="28"/>
          <w:szCs w:val="28"/>
        </w:rPr>
        <w:br/>
      </w:r>
      <w:r w:rsidRPr="009A6758">
        <w:rPr>
          <w:rFonts w:asciiTheme="majorBidi" w:hAnsiTheme="majorBidi" w:cstheme="majorBidi"/>
          <w:sz w:val="28"/>
          <w:szCs w:val="28"/>
          <w:cs/>
        </w:rPr>
        <w:t>(“กลุ่มผู้รับเหมา”) ซึ่งเกี่ยวข้องกับข้อพิพาทตามสัญญาการก่อสร้าง การฟ้องแย้ง และการบังคับตามคำชี้ขาดของ</w:t>
      </w:r>
      <w:r w:rsidRPr="009A6758">
        <w:rPr>
          <w:rFonts w:asciiTheme="majorBidi" w:hAnsiTheme="majorBidi" w:cstheme="majorBidi"/>
          <w:sz w:val="28"/>
          <w:szCs w:val="28"/>
        </w:rPr>
        <w:br/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คณะอนุญาโตตุลาการ ต่อมาวันที่ </w:t>
      </w:r>
      <w:r w:rsidRPr="009A6758">
        <w:rPr>
          <w:rFonts w:asciiTheme="majorBidi" w:hAnsiTheme="majorBidi" w:cstheme="majorBidi"/>
          <w:sz w:val="28"/>
          <w:szCs w:val="28"/>
        </w:rPr>
        <w:t xml:space="preserve">3 </w:t>
      </w:r>
      <w:r w:rsidRPr="009A6758">
        <w:rPr>
          <w:rFonts w:asciiTheme="majorBidi" w:hAnsiTheme="majorBidi" w:cstheme="majorBidi"/>
          <w:sz w:val="28"/>
          <w:szCs w:val="28"/>
          <w:cs/>
        </w:rPr>
        <w:t>พฤศจิกายน</w:t>
      </w:r>
      <w:r w:rsidRPr="009A6758">
        <w:rPr>
          <w:rFonts w:asciiTheme="majorBidi" w:hAnsiTheme="majorBidi" w:cstheme="majorBidi"/>
          <w:sz w:val="28"/>
          <w:szCs w:val="28"/>
        </w:rPr>
        <w:t xml:space="preserve"> 2568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 บริษัท ทีทีซีแอล จำกัด (มหาชน) หนึ่งในกลุ่มผู้รับเหมาแจ้งการยื่น</w:t>
      </w:r>
      <w:r w:rsidRPr="009A6758">
        <w:rPr>
          <w:rFonts w:asciiTheme="majorBidi" w:hAnsiTheme="majorBidi" w:cstheme="majorBidi"/>
          <w:sz w:val="28"/>
          <w:szCs w:val="28"/>
        </w:rPr>
        <w:br/>
      </w:r>
      <w:r w:rsidRPr="009A6758">
        <w:rPr>
          <w:rFonts w:asciiTheme="majorBidi" w:hAnsiTheme="majorBidi" w:cstheme="majorBidi"/>
          <w:sz w:val="28"/>
          <w:szCs w:val="28"/>
          <w:cs/>
        </w:rPr>
        <w:t>คำร้องขอฟื้นฟูกิจการต่อศาลล้มละลายกลาง และศาลชั้นต้นได้มีคำสั่งให้งดการพิจารณาคดีดังกล่าวไว้เป็นการชั่วคราว</w:t>
      </w:r>
      <w:r w:rsidRPr="009A6758">
        <w:rPr>
          <w:rFonts w:asciiTheme="majorBidi" w:hAnsiTheme="majorBidi" w:cstheme="majorBidi"/>
          <w:sz w:val="28"/>
          <w:szCs w:val="28"/>
        </w:rPr>
        <w:br/>
      </w:r>
      <w:r w:rsidRPr="009A6758">
        <w:rPr>
          <w:rFonts w:asciiTheme="majorBidi" w:hAnsiTheme="majorBidi" w:cstheme="majorBidi"/>
          <w:sz w:val="28"/>
          <w:szCs w:val="28"/>
          <w:cs/>
        </w:rPr>
        <w:t>ตามพระราชบัญญัติล้มละลาย พ.ศ.</w:t>
      </w:r>
      <w:r w:rsidRPr="009A6758">
        <w:rPr>
          <w:rFonts w:asciiTheme="majorBidi" w:hAnsiTheme="majorBidi" w:cstheme="majorBidi"/>
          <w:sz w:val="28"/>
          <w:szCs w:val="28"/>
        </w:rPr>
        <w:t xml:space="preserve"> 2483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 จนกว่าศาลล้มละลายกลางจะมีคำสั่งเป็นประการอื่น </w:t>
      </w:r>
    </w:p>
    <w:p w14:paraId="6C20F80C" w14:textId="77777777" w:rsidR="007A1AD8" w:rsidRPr="009A6758" w:rsidRDefault="007A1AD8" w:rsidP="007A1AD8">
      <w:pPr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47D8DD98" w14:textId="77777777" w:rsidR="007A1AD8" w:rsidRPr="009A6758" w:rsidRDefault="007A1AD8" w:rsidP="007A1AD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6758">
        <w:rPr>
          <w:rFonts w:asciiTheme="majorBidi" w:hAnsiTheme="majorBidi" w:cstheme="majorBidi"/>
          <w:sz w:val="28"/>
          <w:szCs w:val="28"/>
          <w:cs/>
        </w:rPr>
        <w:t>สำหรับคดีกลุ่มผู้รับเหมาได้ยื่นคำร้องขอบังคับตามคำชี้ขาดของคณะอนุญาโตตุลาการต่อศาลแพ่ง ซึ่ง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ยังอยู่ระหว่างการพิจารณาคดี</w:t>
      </w:r>
    </w:p>
    <w:p w14:paraId="65B9E629" w14:textId="77777777" w:rsidR="007A1AD8" w:rsidRPr="009A6758" w:rsidRDefault="007A1AD8" w:rsidP="007A1AD8">
      <w:pPr>
        <w:spacing w:line="240" w:lineRule="auto"/>
        <w:ind w:left="540"/>
        <w:rPr>
          <w:rFonts w:asciiTheme="majorBidi" w:hAnsiTheme="majorBidi" w:cstheme="majorBidi"/>
          <w:sz w:val="16"/>
          <w:szCs w:val="16"/>
        </w:rPr>
      </w:pPr>
    </w:p>
    <w:p w14:paraId="27BF99D9" w14:textId="7347A9AA" w:rsidR="007A1AD8" w:rsidRPr="009A6758" w:rsidRDefault="007A1AD8" w:rsidP="007A1AD8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9A6758">
        <w:rPr>
          <w:rFonts w:asciiTheme="majorBidi" w:hAnsiTheme="majorBidi" w:cstheme="majorBidi"/>
          <w:sz w:val="28"/>
          <w:szCs w:val="28"/>
        </w:rPr>
        <w:t xml:space="preserve">(2) </w:t>
      </w:r>
      <w:r w:rsidRPr="009A6758">
        <w:rPr>
          <w:rFonts w:asciiTheme="majorBidi" w:hAnsiTheme="majorBidi"/>
          <w:sz w:val="28"/>
          <w:szCs w:val="28"/>
          <w:cs/>
        </w:rPr>
        <w:t>คดีแพ่งของบริษัทย่อย</w:t>
      </w:r>
      <w:r w:rsidRPr="009A6758">
        <w:rPr>
          <w:rFonts w:asciiTheme="majorBidi" w:hAnsiTheme="majorBidi" w:hint="cs"/>
          <w:sz w:val="28"/>
          <w:szCs w:val="28"/>
          <w:cs/>
        </w:rPr>
        <w:t>ทางอ้อม</w:t>
      </w:r>
      <w:r w:rsidRPr="009A6758">
        <w:rPr>
          <w:rFonts w:asciiTheme="majorBidi" w:hAnsiTheme="majorBidi"/>
          <w:sz w:val="28"/>
          <w:szCs w:val="28"/>
          <w:cs/>
        </w:rPr>
        <w:t>อีกแห่งหนึ่งกับกลุ่มผู้รับเหมา ซึ่งเกี่ยวข้องกับข้อพิพาทตามสัญญาการก่อสร้าง การฟ้องแย้ง และการบังคับตามคำชี้ขาดของคณะอนุญาโตตุลาการ ตามที่ศาลชั้นต้นได้มีคำพิพากษาให้บังคับตามคำชี้ขาดของอนุญาโตตุลาการโดยให้กลุ่มผู้รับเหมาชำระเงินให้กับบริษัทย่อย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ทางอ้อม </w:t>
      </w:r>
      <w:r w:rsidRPr="009A6758">
        <w:rPr>
          <w:rFonts w:asciiTheme="majorBidi" w:hAnsiTheme="majorBidi"/>
          <w:sz w:val="28"/>
          <w:szCs w:val="28"/>
          <w:cs/>
        </w:rPr>
        <w:t>และกลุ่มผู้รับเหมาได้ยื่นอุทธรณ์คำพิพากษานั้น ยังอยู่ระหว่างการพิจารณาของศาลฎีกา</w:t>
      </w:r>
    </w:p>
    <w:p w14:paraId="7C7DE355" w14:textId="77777777" w:rsidR="007A1AD8" w:rsidRPr="009A6758" w:rsidRDefault="007A1AD8" w:rsidP="007A1AD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6758">
        <w:rPr>
          <w:rFonts w:asciiTheme="majorBidi" w:hAnsiTheme="majorBidi"/>
          <w:sz w:val="28"/>
          <w:szCs w:val="28"/>
          <w:cs/>
        </w:rPr>
        <w:lastRenderedPageBreak/>
        <w:t>สำหรับคดีกลุ่มผู้รับเหมาได้ยื่นคำร้องขอบังคับตามคำชี้ขาดของคณะอนุญาโตตุลาการต่อศาลแพ่ง ซึ่ง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ยังอยู่ระหว่างการพิจารณาคดี</w:t>
      </w:r>
    </w:p>
    <w:p w14:paraId="04873B5A" w14:textId="77777777" w:rsidR="007A1AD8" w:rsidRPr="009A6758" w:rsidRDefault="007A1AD8" w:rsidP="007A1AD8">
      <w:pPr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p w14:paraId="52FCAEC1" w14:textId="062E7180" w:rsidR="007A1AD8" w:rsidRPr="009A6758" w:rsidRDefault="007A1AD8" w:rsidP="007A1AD8">
      <w:pPr>
        <w:spacing w:line="240" w:lineRule="auto"/>
        <w:ind w:left="540"/>
        <w:rPr>
          <w:rFonts w:asciiTheme="majorBidi" w:hAnsiTheme="majorBidi" w:cstheme="majorBidi"/>
          <w:spacing w:val="-6"/>
          <w:sz w:val="28"/>
          <w:szCs w:val="28"/>
        </w:rPr>
      </w:pPr>
      <w:r w:rsidRPr="009A6758">
        <w:rPr>
          <w:rFonts w:asciiTheme="majorBidi" w:hAnsiTheme="majorBidi"/>
          <w:sz w:val="28"/>
          <w:szCs w:val="28"/>
          <w:cs/>
        </w:rPr>
        <w:t>ฝ่ายบริหารของกลุ่มบริษัทยังคงอยู่ระหว่างการประเมินผลกระทบที่อาจเกิดขึ้นจากคดีความดังกล่าวร่วมกับที่ปรึกษาทาง</w:t>
      </w:r>
      <w:r w:rsidRPr="009A6758">
        <w:rPr>
          <w:rFonts w:asciiTheme="majorBidi" w:hAnsiTheme="majorBidi"/>
          <w:spacing w:val="-6"/>
          <w:sz w:val="28"/>
          <w:szCs w:val="28"/>
          <w:cs/>
        </w:rPr>
        <w:t xml:space="preserve">กฎหมาย เห็นว่ายังไม่มีความเป็นไปได้อย่างมีนัยสำคัญที่จะก่อให้เกิดหนี้สินที่ต้องบันทึกในงบการเงิน ณ วันที่ </w:t>
      </w:r>
      <w:r w:rsidRPr="009A6758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630C5E" w:rsidRPr="009A6758">
        <w:rPr>
          <w:rFonts w:asciiTheme="majorBidi" w:hAnsiTheme="majorBidi" w:cstheme="majorBidi"/>
          <w:spacing w:val="-6"/>
          <w:sz w:val="28"/>
          <w:szCs w:val="28"/>
        </w:rPr>
        <w:t>0</w:t>
      </w:r>
      <w:r w:rsidRPr="009A6758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630C5E" w:rsidRPr="009A6758">
        <w:rPr>
          <w:rFonts w:asciiTheme="majorBidi" w:hAnsiTheme="majorBidi" w:hint="cs"/>
          <w:spacing w:val="-6"/>
          <w:sz w:val="28"/>
          <w:szCs w:val="28"/>
          <w:cs/>
        </w:rPr>
        <w:t>มิถุนายน</w:t>
      </w:r>
      <w:r w:rsidRPr="009A6758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Pr="009A6758">
        <w:rPr>
          <w:rFonts w:asciiTheme="majorBidi" w:hAnsiTheme="majorBidi" w:cstheme="majorBidi"/>
          <w:spacing w:val="-6"/>
          <w:sz w:val="28"/>
          <w:szCs w:val="28"/>
        </w:rPr>
        <w:t>2569</w:t>
      </w:r>
    </w:p>
    <w:p w14:paraId="42C911C2" w14:textId="77777777" w:rsidR="007A1AD8" w:rsidRPr="009A6758" w:rsidRDefault="007A1AD8" w:rsidP="007A1AD8">
      <w:pPr>
        <w:spacing w:line="240" w:lineRule="auto"/>
        <w:jc w:val="left"/>
        <w:rPr>
          <w:rFonts w:asciiTheme="majorBidi" w:hAnsiTheme="majorBidi" w:cstheme="majorBidi"/>
          <w:sz w:val="20"/>
          <w:szCs w:val="20"/>
        </w:rPr>
      </w:pPr>
    </w:p>
    <w:p w14:paraId="36BB0BAE" w14:textId="4B3B73B7" w:rsidR="007A1AD8" w:rsidRPr="009A6758" w:rsidRDefault="007A1AD8" w:rsidP="007A1AD8">
      <w:pPr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6758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แห่งหนึ่งในฐานะโจทก์ ได้ยื่นฟ้องคณะกรรมการกำกับกิจการพลังงาน (ผู้ถูกฟ้องร้องคดีที่ </w:t>
      </w:r>
      <w:r w:rsidRPr="009A6758">
        <w:rPr>
          <w:rFonts w:asciiTheme="majorBidi" w:hAnsiTheme="majorBidi" w:cstheme="majorBidi"/>
          <w:sz w:val="28"/>
          <w:szCs w:val="28"/>
        </w:rPr>
        <w:t>1</w:t>
      </w:r>
      <w:r w:rsidRPr="009A6758">
        <w:rPr>
          <w:rFonts w:asciiTheme="majorBidi" w:hAnsiTheme="majorBidi" w:cstheme="majorBidi"/>
          <w:sz w:val="28"/>
          <w:szCs w:val="28"/>
          <w:cs/>
        </w:rPr>
        <w:t>) และ</w:t>
      </w:r>
      <w:r w:rsidRPr="009A6758">
        <w:rPr>
          <w:rFonts w:asciiTheme="majorBidi" w:hAnsiTheme="majorBidi" w:cstheme="majorBidi"/>
          <w:sz w:val="28"/>
          <w:szCs w:val="28"/>
          <w:cs/>
        </w:rPr>
        <w:br/>
        <w:t xml:space="preserve">การไฟฟ้านครหลวง (ผู้ถูกฟ้องร้องคดีที่ </w:t>
      </w:r>
      <w:r w:rsidRPr="009A6758">
        <w:rPr>
          <w:rFonts w:asciiTheme="majorBidi" w:hAnsiTheme="majorBidi" w:cstheme="majorBidi"/>
          <w:sz w:val="28"/>
          <w:szCs w:val="28"/>
        </w:rPr>
        <w:t>2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) เมื่อวันที่ </w:t>
      </w:r>
      <w:r w:rsidRPr="009A6758">
        <w:rPr>
          <w:rFonts w:asciiTheme="majorBidi" w:hAnsiTheme="majorBidi" w:cstheme="majorBidi"/>
          <w:sz w:val="28"/>
          <w:szCs w:val="28"/>
        </w:rPr>
        <w:t xml:space="preserve">29 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9A6758">
        <w:rPr>
          <w:rFonts w:asciiTheme="majorBidi" w:hAnsiTheme="majorBidi" w:cstheme="majorBidi"/>
          <w:sz w:val="28"/>
          <w:szCs w:val="28"/>
        </w:rPr>
        <w:t>2564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 เรื่องค่าสมทบการก่อสร้างโรงไฟฟ้า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A6758">
        <w:rPr>
          <w:rFonts w:asciiTheme="majorBidi" w:hAnsiTheme="majorBidi" w:cstheme="majorBidi"/>
          <w:sz w:val="28"/>
          <w:szCs w:val="28"/>
          <w:cs/>
        </w:rPr>
        <w:t>โดยบริษัทย่อย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9A6758">
        <w:rPr>
          <w:rFonts w:asciiTheme="majorBidi" w:hAnsiTheme="majorBidi" w:cstheme="majorBidi"/>
          <w:sz w:val="28"/>
          <w:szCs w:val="28"/>
          <w:cs/>
        </w:rPr>
        <w:t>ต้องการให้คณะกรรมการก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ำ</w:t>
      </w:r>
      <w:r w:rsidRPr="009A6758">
        <w:rPr>
          <w:rFonts w:asciiTheme="majorBidi" w:hAnsiTheme="majorBidi" w:cstheme="majorBidi"/>
          <w:sz w:val="28"/>
          <w:szCs w:val="28"/>
          <w:cs/>
        </w:rPr>
        <w:t>กับกิจการพลังงานถอนมติที่ให้การไฟฟ้านครหลวงไม่ต้องคืนค่าสมทบการก่อสร้างแก่</w:t>
      </w:r>
      <w:r w:rsidRPr="009A6758">
        <w:rPr>
          <w:rFonts w:asciiTheme="majorBidi" w:hAnsiTheme="majorBidi" w:cstheme="majorBidi"/>
          <w:sz w:val="28"/>
          <w:szCs w:val="28"/>
          <w:cs/>
        </w:rPr>
        <w:br/>
        <w:t>บริษัทย่อย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และต้องการให้การไฟฟ้านครหลวงคืนค่าสมทบการก่อสร้างโรงไฟฟ้าพร้อมดอกเบี้ย ต่อมาเมื่อวันที่ </w:t>
      </w:r>
      <w:r w:rsidRPr="009A6758">
        <w:rPr>
          <w:rFonts w:asciiTheme="majorBidi" w:hAnsiTheme="majorBidi" w:cstheme="majorBidi"/>
          <w:sz w:val="28"/>
          <w:szCs w:val="28"/>
          <w:cs/>
        </w:rPr>
        <w:br/>
      </w:r>
      <w:r w:rsidRPr="009A6758">
        <w:rPr>
          <w:rFonts w:asciiTheme="majorBidi" w:hAnsiTheme="majorBidi" w:cstheme="majorBidi"/>
          <w:sz w:val="28"/>
          <w:szCs w:val="28"/>
        </w:rPr>
        <w:t>10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9A6758">
        <w:rPr>
          <w:rFonts w:asciiTheme="majorBidi" w:hAnsiTheme="majorBidi" w:cstheme="majorBidi"/>
          <w:sz w:val="28"/>
          <w:szCs w:val="28"/>
        </w:rPr>
        <w:t xml:space="preserve">2569 </w:t>
      </w:r>
      <w:r w:rsidRPr="009A6758">
        <w:rPr>
          <w:rFonts w:asciiTheme="majorBidi" w:hAnsiTheme="majorBidi" w:cstheme="majorBidi"/>
          <w:sz w:val="28"/>
          <w:szCs w:val="28"/>
          <w:cs/>
        </w:rPr>
        <w:t>ศาลปกครองได้มีคำพิพากษายกฟ้องบริษัทย่อย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9A6758">
        <w:rPr>
          <w:rFonts w:asciiTheme="majorBidi" w:hAnsiTheme="majorBidi" w:cstheme="majorBidi"/>
          <w:sz w:val="28"/>
          <w:szCs w:val="28"/>
          <w:cs/>
        </w:rPr>
        <w:t>ดังกล่าว และบริษัทย่อย</w:t>
      </w:r>
      <w:r w:rsidRPr="009A6758">
        <w:rPr>
          <w:rFonts w:asciiTheme="majorBidi" w:hAnsiTheme="majorBidi" w:cstheme="majorBidi" w:hint="cs"/>
          <w:sz w:val="28"/>
          <w:szCs w:val="28"/>
          <w:cs/>
        </w:rPr>
        <w:t>ทางอ้อม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ไม่ได้ยื่นอุทธรณ์คำพิพากษา ส่งผลให้คดีความดังกล่าวถึงที่สุด ฝ่ายบริหารพิจารณาแล้วเห็นว่า คำพิพากษาดังกล่าวไม่ก่อให้เกิดหนี้สิน </w:t>
      </w:r>
      <w:r w:rsidRPr="009A6758">
        <w:rPr>
          <w:rFonts w:asciiTheme="majorBidi" w:hAnsiTheme="majorBidi" w:cstheme="majorBidi"/>
          <w:sz w:val="28"/>
          <w:szCs w:val="28"/>
          <w:cs/>
        </w:rPr>
        <w:br/>
        <w:t xml:space="preserve">ภาระผูกพัน หรือการปรับปรุงรายการที่มีนัยสำคัญต่องบการเงินของกลุ่มบริษัท ณ วันที่ </w:t>
      </w:r>
      <w:r w:rsidR="00630C5E" w:rsidRPr="009A6758">
        <w:rPr>
          <w:rFonts w:asciiTheme="majorBidi" w:hAnsiTheme="majorBidi" w:cstheme="majorBidi"/>
          <w:sz w:val="28"/>
          <w:szCs w:val="28"/>
        </w:rPr>
        <w:t xml:space="preserve">30 </w:t>
      </w:r>
      <w:r w:rsidR="00630C5E" w:rsidRPr="009A6758">
        <w:rPr>
          <w:rFonts w:asciiTheme="majorBidi" w:hAnsiTheme="majorBidi" w:hint="cs"/>
          <w:sz w:val="28"/>
          <w:szCs w:val="28"/>
          <w:cs/>
        </w:rPr>
        <w:t>มิถุนายน</w:t>
      </w:r>
      <w:r w:rsidR="00630C5E" w:rsidRPr="009A675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9A6758">
        <w:rPr>
          <w:rFonts w:asciiTheme="majorBidi" w:hAnsiTheme="majorBidi" w:cstheme="majorBidi"/>
          <w:sz w:val="28"/>
          <w:szCs w:val="28"/>
        </w:rPr>
        <w:t>2569</w:t>
      </w:r>
    </w:p>
    <w:p w14:paraId="40BBE1A3" w14:textId="77777777" w:rsidR="007A1AD8" w:rsidRPr="009A6758" w:rsidRDefault="007A1AD8" w:rsidP="007A1AD8">
      <w:pPr>
        <w:spacing w:line="216" w:lineRule="auto"/>
        <w:rPr>
          <w:rFonts w:asciiTheme="majorBidi" w:hAnsiTheme="majorBidi" w:cstheme="majorBidi"/>
          <w:sz w:val="20"/>
          <w:szCs w:val="20"/>
          <w:cs/>
        </w:rPr>
      </w:pPr>
    </w:p>
    <w:p w14:paraId="1A1F6DF3" w14:textId="71C9251F" w:rsidR="00C04342" w:rsidRPr="009A6758" w:rsidRDefault="007A1AD8" w:rsidP="009525E0">
      <w:pPr>
        <w:ind w:left="540"/>
        <w:rPr>
          <w:rFonts w:asciiTheme="majorBidi" w:hAnsiTheme="majorBidi"/>
          <w:color w:val="000000" w:themeColor="text1"/>
          <w:sz w:val="28"/>
          <w:szCs w:val="28"/>
        </w:rPr>
      </w:pPr>
      <w:r w:rsidRPr="009A6758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9A6758">
        <w:rPr>
          <w:rFonts w:asciiTheme="majorBidi" w:hAnsiTheme="majorBidi"/>
          <w:sz w:val="28"/>
          <w:szCs w:val="28"/>
        </w:rPr>
        <w:t>20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พฤศจิกายน </w:t>
      </w:r>
      <w:r w:rsidRPr="009A6758">
        <w:rPr>
          <w:rFonts w:asciiTheme="majorBidi" w:hAnsiTheme="majorBidi"/>
          <w:sz w:val="28"/>
          <w:szCs w:val="28"/>
        </w:rPr>
        <w:t>2566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บริษัทย่อยแห่งหนึ่งในฐานะโจทก์ ได้ยื่นฟ้องกลุ่มบุคคล (“จำเลย”) ผู้จะขายที่ดินเจริญนครต่อศาลแพ่งกรุงเทพใต้ เนื่องจากจำเลยผิดสัญญาจะซื้อจะขายที่ดินถนนเจริญนครเรียกเงินคืนจำนวน </w:t>
      </w:r>
      <w:r w:rsidRPr="009A6758">
        <w:rPr>
          <w:rFonts w:asciiTheme="majorBidi" w:hAnsiTheme="majorBidi"/>
          <w:sz w:val="28"/>
          <w:szCs w:val="28"/>
        </w:rPr>
        <w:t>221.51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ล้านบาท ซึ่งได้ชำระไปพร้อมดอกเบี้ยและค่าเสียหายรวมเป็นเงินจำนวนทั้งสิ้น </w:t>
      </w:r>
      <w:r w:rsidRPr="009A6758">
        <w:rPr>
          <w:rFonts w:asciiTheme="majorBidi" w:hAnsiTheme="majorBidi"/>
          <w:sz w:val="28"/>
          <w:szCs w:val="28"/>
        </w:rPr>
        <w:t>539.32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ล้านบาท</w:t>
      </w:r>
      <w:r w:rsidR="009525E0" w:rsidRPr="009A6758">
        <w:rPr>
          <w:rFonts w:asciiTheme="majorBidi" w:hAnsiTheme="majorBidi" w:hint="cs"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sz w:val="28"/>
          <w:szCs w:val="28"/>
          <w:cs/>
        </w:rPr>
        <w:t>โดยวันที่</w:t>
      </w:r>
      <w:r w:rsidR="009525E0" w:rsidRPr="009A6758">
        <w:rPr>
          <w:rFonts w:asciiTheme="majorBidi" w:hAnsiTheme="majorBidi" w:hint="cs"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sz w:val="28"/>
          <w:szCs w:val="28"/>
        </w:rPr>
        <w:t>18</w:t>
      </w:r>
      <w:r w:rsidRPr="009A6758">
        <w:rPr>
          <w:rFonts w:asciiTheme="majorBidi" w:hAnsiTheme="majorBidi"/>
          <w:sz w:val="28"/>
          <w:szCs w:val="28"/>
          <w:cs/>
        </w:rPr>
        <w:t xml:space="preserve"> มีนาคม</w:t>
      </w:r>
      <w:r w:rsidRPr="009A6758">
        <w:rPr>
          <w:rFonts w:asciiTheme="majorBidi" w:hAnsiTheme="majorBidi"/>
          <w:sz w:val="28"/>
          <w:szCs w:val="28"/>
        </w:rPr>
        <w:t xml:space="preserve"> 2568 </w:t>
      </w:r>
      <w:r w:rsidRPr="009A6758">
        <w:rPr>
          <w:rFonts w:asciiTheme="majorBidi" w:hAnsiTheme="majorBidi"/>
          <w:sz w:val="28"/>
          <w:szCs w:val="28"/>
          <w:cs/>
        </w:rPr>
        <w:t>ศาลชั้นต้นมีคำพิพากษาให้จำเลยชำระเงินจำนวน</w:t>
      </w:r>
      <w:r w:rsidRPr="009A6758">
        <w:rPr>
          <w:rFonts w:asciiTheme="majorBidi" w:hAnsiTheme="majorBidi"/>
          <w:sz w:val="28"/>
          <w:szCs w:val="28"/>
        </w:rPr>
        <w:t xml:space="preserve"> 284.96 </w:t>
      </w:r>
      <w:r w:rsidRPr="009A6758">
        <w:rPr>
          <w:rFonts w:asciiTheme="majorBidi" w:hAnsiTheme="majorBidi"/>
          <w:sz w:val="28"/>
          <w:szCs w:val="28"/>
          <w:cs/>
        </w:rPr>
        <w:t>ล้านบาท แก่บริษัท</w:t>
      </w:r>
      <w:r w:rsidRPr="009A6758">
        <w:rPr>
          <w:rFonts w:asciiTheme="majorBidi" w:hAnsiTheme="majorBidi" w:hint="cs"/>
          <w:sz w:val="28"/>
          <w:szCs w:val="28"/>
          <w:cs/>
        </w:rPr>
        <w:t>ย่อย</w:t>
      </w:r>
      <w:r w:rsidRPr="009A6758">
        <w:rPr>
          <w:rFonts w:asciiTheme="majorBidi" w:hAnsiTheme="majorBidi"/>
          <w:sz w:val="28"/>
          <w:szCs w:val="28"/>
          <w:cs/>
        </w:rPr>
        <w:t xml:space="preserve">พร้อมดอกเบี้ยอัตราร้อยละ </w:t>
      </w:r>
      <w:r w:rsidRPr="009A6758">
        <w:rPr>
          <w:rFonts w:asciiTheme="majorBidi" w:hAnsiTheme="majorBidi"/>
          <w:sz w:val="28"/>
          <w:szCs w:val="28"/>
        </w:rPr>
        <w:t>5</w:t>
      </w:r>
      <w:r w:rsidRPr="009A6758">
        <w:rPr>
          <w:rFonts w:asciiTheme="majorBidi" w:hAnsiTheme="majorBidi"/>
          <w:sz w:val="28"/>
          <w:szCs w:val="28"/>
          <w:cs/>
        </w:rPr>
        <w:t xml:space="preserve"> ต่อปีของต้นเงิน</w:t>
      </w:r>
      <w:r w:rsidRPr="009A6758">
        <w:rPr>
          <w:rFonts w:asciiTheme="majorBidi" w:hAnsiTheme="majorBidi"/>
          <w:sz w:val="28"/>
          <w:szCs w:val="28"/>
        </w:rPr>
        <w:t xml:space="preserve"> 221.51 </w:t>
      </w:r>
      <w:r w:rsidRPr="009A6758">
        <w:rPr>
          <w:rFonts w:asciiTheme="majorBidi" w:hAnsiTheme="majorBidi"/>
          <w:sz w:val="28"/>
          <w:szCs w:val="28"/>
          <w:cs/>
        </w:rPr>
        <w:t>ล้านบาท นับถัดจากวันฟ้องเป็นต้นไปจนกว่าจะชำระเสร็จแก่บริษัท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ย่อย </w:t>
      </w:r>
      <w:r w:rsidRPr="009A6758">
        <w:rPr>
          <w:rFonts w:asciiTheme="majorBidi" w:hAnsiTheme="majorBidi"/>
          <w:sz w:val="28"/>
          <w:szCs w:val="28"/>
          <w:cs/>
        </w:rPr>
        <w:t>โดยวันที่</w:t>
      </w:r>
      <w:r w:rsidR="009525E0" w:rsidRPr="009A6758">
        <w:rPr>
          <w:rFonts w:asciiTheme="majorBidi" w:hAnsiTheme="majorBidi" w:hint="cs"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sz w:val="28"/>
          <w:szCs w:val="28"/>
        </w:rPr>
        <w:t xml:space="preserve">17 </w:t>
      </w:r>
      <w:r w:rsidRPr="009A6758">
        <w:rPr>
          <w:rFonts w:asciiTheme="majorBidi" w:hAnsiTheme="majorBidi"/>
          <w:sz w:val="28"/>
          <w:szCs w:val="28"/>
          <w:cs/>
        </w:rPr>
        <w:t>มิถุนายน</w:t>
      </w:r>
      <w:r w:rsidRPr="009A6758">
        <w:rPr>
          <w:rFonts w:asciiTheme="majorBidi" w:hAnsiTheme="majorBidi"/>
          <w:sz w:val="28"/>
          <w:szCs w:val="28"/>
        </w:rPr>
        <w:t xml:space="preserve"> 2568 </w:t>
      </w:r>
      <w:r w:rsidRPr="009A6758">
        <w:rPr>
          <w:rFonts w:asciiTheme="majorBidi" w:hAnsiTheme="majorBidi"/>
          <w:sz w:val="28"/>
          <w:szCs w:val="28"/>
          <w:cs/>
        </w:rPr>
        <w:t>บริษัท</w:t>
      </w:r>
      <w:r w:rsidRPr="009A6758">
        <w:rPr>
          <w:rFonts w:asciiTheme="majorBidi" w:hAnsiTheme="majorBidi" w:hint="cs"/>
          <w:sz w:val="28"/>
          <w:szCs w:val="28"/>
          <w:cs/>
        </w:rPr>
        <w:t>ย่อย</w:t>
      </w:r>
      <w:r w:rsidRPr="009A6758">
        <w:rPr>
          <w:rFonts w:asciiTheme="majorBidi" w:hAnsiTheme="majorBidi"/>
          <w:sz w:val="28"/>
          <w:szCs w:val="28"/>
          <w:cs/>
        </w:rPr>
        <w:t>ได้ยื่นอุทธรณ์คำพิพากษาศาลชั้นต้นในส่วนของค่าเสียหาย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และค่าปรับตามสัญญา </w:t>
      </w:r>
      <w:r w:rsidRPr="009A6758">
        <w:rPr>
          <w:rFonts w:asciiTheme="majorBidi" w:hAnsiTheme="majorBidi"/>
          <w:sz w:val="28"/>
          <w:szCs w:val="28"/>
        </w:rPr>
        <w:t xml:space="preserve">1 </w:t>
      </w:r>
      <w:r w:rsidRPr="009A6758">
        <w:rPr>
          <w:rFonts w:asciiTheme="majorBidi" w:hAnsiTheme="majorBidi" w:hint="cs"/>
          <w:sz w:val="28"/>
          <w:szCs w:val="28"/>
          <w:cs/>
        </w:rPr>
        <w:t>เท่า</w:t>
      </w:r>
      <w:r w:rsidRPr="009A6758">
        <w:rPr>
          <w:rFonts w:asciiTheme="majorBidi" w:hAnsiTheme="majorBidi"/>
          <w:sz w:val="28"/>
          <w:szCs w:val="28"/>
          <w:cs/>
        </w:rPr>
        <w:t>ที่ศาลชั้นต้นยังไม่พิพากษาให้บริษัท</w:t>
      </w:r>
      <w:r w:rsidRPr="009A6758">
        <w:rPr>
          <w:rFonts w:asciiTheme="majorBidi" w:hAnsiTheme="majorBidi" w:hint="cs"/>
          <w:sz w:val="28"/>
          <w:szCs w:val="28"/>
          <w:cs/>
        </w:rPr>
        <w:t>ย่อย</w:t>
      </w:r>
      <w:r w:rsidRPr="009A6758">
        <w:rPr>
          <w:rFonts w:asciiTheme="majorBidi" w:hAnsiTheme="majorBidi"/>
          <w:sz w:val="28"/>
          <w:szCs w:val="28"/>
          <w:cs/>
        </w:rPr>
        <w:t>ได้รั</w:t>
      </w:r>
      <w:r w:rsidRPr="009A6758">
        <w:rPr>
          <w:rFonts w:asciiTheme="majorBidi" w:hAnsiTheme="majorBidi" w:hint="cs"/>
          <w:sz w:val="28"/>
          <w:szCs w:val="28"/>
          <w:cs/>
        </w:rPr>
        <w:t>บ โดย</w:t>
      </w:r>
      <w:r w:rsidRPr="009A6758">
        <w:rPr>
          <w:rFonts w:asciiTheme="majorBidi" w:hAnsiTheme="majorBidi"/>
          <w:sz w:val="28"/>
          <w:szCs w:val="28"/>
          <w:cs/>
        </w:rPr>
        <w:t>ว</w:t>
      </w:r>
      <w:r w:rsidRPr="009A6758">
        <w:rPr>
          <w:rFonts w:asciiTheme="majorBidi" w:hAnsiTheme="majorBidi" w:hint="cs"/>
          <w:sz w:val="28"/>
          <w:szCs w:val="28"/>
          <w:cs/>
        </w:rPr>
        <w:t>ั</w:t>
      </w:r>
      <w:r w:rsidRPr="009A6758">
        <w:rPr>
          <w:rFonts w:asciiTheme="majorBidi" w:hAnsiTheme="majorBidi"/>
          <w:sz w:val="28"/>
          <w:szCs w:val="28"/>
          <w:cs/>
        </w:rPr>
        <w:t>นที่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sz w:val="28"/>
          <w:szCs w:val="28"/>
        </w:rPr>
        <w:t xml:space="preserve">18 </w:t>
      </w:r>
      <w:r w:rsidRPr="009A6758">
        <w:rPr>
          <w:rFonts w:asciiTheme="majorBidi" w:hAnsiTheme="majorBidi"/>
          <w:sz w:val="28"/>
          <w:szCs w:val="28"/>
          <w:cs/>
        </w:rPr>
        <w:t xml:space="preserve">สิงหาคม </w:t>
      </w:r>
      <w:r w:rsidRPr="009A6758">
        <w:rPr>
          <w:rFonts w:asciiTheme="majorBidi" w:hAnsiTheme="majorBidi"/>
          <w:sz w:val="28"/>
          <w:szCs w:val="28"/>
        </w:rPr>
        <w:t xml:space="preserve">2568 </w:t>
      </w:r>
      <w:r w:rsidRPr="009A6758">
        <w:rPr>
          <w:rFonts w:asciiTheme="majorBidi" w:hAnsiTheme="majorBidi"/>
          <w:sz w:val="28"/>
          <w:szCs w:val="28"/>
          <w:cs/>
        </w:rPr>
        <w:t>จำเลยได้ยื่นอุทธรณ์</w:t>
      </w:r>
      <w:r w:rsidRPr="009A6758">
        <w:rPr>
          <w:rFonts w:asciiTheme="majorBidi" w:hAnsiTheme="majorBidi" w:hint="cs"/>
          <w:sz w:val="28"/>
          <w:szCs w:val="28"/>
          <w:cs/>
        </w:rPr>
        <w:t>และคำร้องขอทุเลาการบังคับคดี ปัจจุบันอยู่ระหว่างรอฟังคำสั่งคำร้องขอทุเลาการบังคับคดี</w:t>
      </w:r>
      <w:r w:rsidRPr="009A6758">
        <w:rPr>
          <w:rFonts w:asciiTheme="majorBidi" w:hAnsiTheme="majorBidi"/>
          <w:sz w:val="28"/>
          <w:szCs w:val="28"/>
        </w:rPr>
        <w:t xml:space="preserve"> </w:t>
      </w:r>
      <w:r w:rsidR="00C04342" w:rsidRPr="009A6758">
        <w:rPr>
          <w:rFonts w:asciiTheme="majorBidi" w:hAnsiTheme="majorBidi"/>
          <w:color w:val="000000" w:themeColor="text1"/>
          <w:sz w:val="28"/>
          <w:szCs w:val="28"/>
          <w:cs/>
        </w:rPr>
        <w:t>ทั้งนี้ ในขั้นตอนของการบังคับคดี บริษัทย่อยได้ยื่นขออายัดเงินฝากในบัญชีธนาคาร</w:t>
      </w:r>
      <w:r w:rsidR="00C04342" w:rsidRPr="009A6758">
        <w:rPr>
          <w:rFonts w:asciiTheme="majorBidi" w:hAnsiTheme="majorBidi"/>
          <w:color w:val="000000" w:themeColor="text1"/>
          <w:sz w:val="28"/>
          <w:szCs w:val="28"/>
        </w:rPr>
        <w:t xml:space="preserve"> </w:t>
      </w:r>
      <w:r w:rsidR="00C04342" w:rsidRPr="009A6758">
        <w:rPr>
          <w:rFonts w:asciiTheme="majorBidi" w:hAnsiTheme="majorBidi"/>
          <w:color w:val="000000" w:themeColor="text1"/>
          <w:sz w:val="28"/>
          <w:szCs w:val="28"/>
          <w:cs/>
        </w:rPr>
        <w:t xml:space="preserve">ยึดห้องชุดจำนวน </w:t>
      </w:r>
      <w:r w:rsidR="00C04342" w:rsidRPr="009A6758">
        <w:rPr>
          <w:rFonts w:asciiTheme="majorBidi" w:hAnsiTheme="majorBidi"/>
          <w:color w:val="000000" w:themeColor="text1"/>
          <w:sz w:val="28"/>
          <w:szCs w:val="28"/>
        </w:rPr>
        <w:t xml:space="preserve">2 </w:t>
      </w:r>
      <w:r w:rsidR="00C04342" w:rsidRPr="009A6758">
        <w:rPr>
          <w:rFonts w:asciiTheme="majorBidi" w:hAnsiTheme="majorBidi"/>
          <w:color w:val="000000" w:themeColor="text1"/>
          <w:sz w:val="28"/>
          <w:szCs w:val="28"/>
          <w:cs/>
        </w:rPr>
        <w:t xml:space="preserve">ห้อง </w:t>
      </w:r>
      <w:r w:rsidR="009525E0" w:rsidRPr="009A6758">
        <w:rPr>
          <w:rFonts w:asciiTheme="majorBidi" w:hAnsiTheme="majorBidi" w:hint="cs"/>
          <w:color w:val="000000" w:themeColor="text1"/>
          <w:sz w:val="28"/>
          <w:szCs w:val="28"/>
          <w:cs/>
        </w:rPr>
        <w:t>และ</w:t>
      </w:r>
      <w:r w:rsidR="00C04342" w:rsidRPr="009A6758">
        <w:rPr>
          <w:rFonts w:asciiTheme="majorBidi" w:hAnsiTheme="majorBidi"/>
          <w:color w:val="000000" w:themeColor="text1"/>
          <w:sz w:val="28"/>
          <w:szCs w:val="28"/>
          <w:cs/>
        </w:rPr>
        <w:t xml:space="preserve">ที่ดินจำนวน </w:t>
      </w:r>
      <w:r w:rsidR="00C04342" w:rsidRPr="009A6758">
        <w:rPr>
          <w:rFonts w:asciiTheme="majorBidi" w:hAnsiTheme="majorBidi"/>
          <w:color w:val="000000" w:themeColor="text1"/>
          <w:sz w:val="28"/>
          <w:szCs w:val="28"/>
        </w:rPr>
        <w:t xml:space="preserve">15 </w:t>
      </w:r>
      <w:r w:rsidR="00C04342" w:rsidRPr="009A6758">
        <w:rPr>
          <w:rFonts w:asciiTheme="majorBidi" w:hAnsiTheme="majorBidi"/>
          <w:color w:val="000000" w:themeColor="text1"/>
          <w:sz w:val="28"/>
          <w:szCs w:val="28"/>
          <w:cs/>
        </w:rPr>
        <w:t>แปลง</w:t>
      </w:r>
      <w:r w:rsidR="009525E0" w:rsidRPr="009A6758">
        <w:rPr>
          <w:rFonts w:asciiTheme="majorBidi" w:hAnsiTheme="majorBidi"/>
          <w:color w:val="000000" w:themeColor="text1"/>
          <w:sz w:val="28"/>
          <w:szCs w:val="28"/>
          <w:cs/>
        </w:rPr>
        <w:t xml:space="preserve">ของจำเลยทั้ง </w:t>
      </w:r>
      <w:r w:rsidR="009525E0" w:rsidRPr="009A6758">
        <w:rPr>
          <w:rFonts w:asciiTheme="majorBidi" w:hAnsiTheme="majorBidi"/>
          <w:color w:val="000000" w:themeColor="text1"/>
          <w:sz w:val="28"/>
          <w:szCs w:val="28"/>
        </w:rPr>
        <w:t>4</w:t>
      </w:r>
      <w:r w:rsidR="009525E0" w:rsidRPr="009A6758">
        <w:rPr>
          <w:rFonts w:asciiTheme="majorBidi" w:hAnsiTheme="majorBidi" w:hint="cs"/>
          <w:color w:val="000000" w:themeColor="text1"/>
          <w:sz w:val="28"/>
          <w:szCs w:val="28"/>
          <w:cs/>
        </w:rPr>
        <w:t xml:space="preserve"> </w:t>
      </w:r>
      <w:r w:rsidR="00C04342" w:rsidRPr="009A6758">
        <w:rPr>
          <w:rFonts w:asciiTheme="majorBidi" w:hAnsiTheme="majorBidi"/>
          <w:color w:val="000000" w:themeColor="text1"/>
          <w:sz w:val="28"/>
          <w:szCs w:val="28"/>
          <w:cs/>
        </w:rPr>
        <w:t>ซึ่งอยู่ระหว่างการดำเนินการตามขั้นตอนของเจ้าพนักงานบังคับคดี</w:t>
      </w:r>
    </w:p>
    <w:p w14:paraId="3E9E161C" w14:textId="77777777" w:rsidR="00240F0B" w:rsidRPr="009A6758" w:rsidRDefault="00240F0B" w:rsidP="009525E0">
      <w:pPr>
        <w:ind w:left="540"/>
        <w:rPr>
          <w:rFonts w:asciiTheme="majorBidi" w:hAnsiTheme="majorBidi"/>
          <w:color w:val="000000" w:themeColor="text1"/>
          <w:sz w:val="28"/>
          <w:szCs w:val="28"/>
        </w:rPr>
      </w:pPr>
    </w:p>
    <w:p w14:paraId="4FBA50AD" w14:textId="1A74EFF7" w:rsidR="00240F0B" w:rsidRPr="009A6758" w:rsidRDefault="00240F0B" w:rsidP="00240F0B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9A6758">
        <w:rPr>
          <w:rFonts w:ascii="Angsana New" w:hAnsi="Angsana New" w:hint="cs"/>
          <w:b/>
          <w:bCs/>
          <w:sz w:val="28"/>
          <w:szCs w:val="28"/>
          <w:cs/>
          <w:lang w:val="th-TH"/>
        </w:rPr>
        <w:t>เหตุการณ์ภายหลังรอบระยะเวลาที่รายงาน</w:t>
      </w:r>
    </w:p>
    <w:p w14:paraId="35A6CE15" w14:textId="77777777" w:rsidR="00240F0B" w:rsidRPr="009A6758" w:rsidRDefault="00240F0B">
      <w:pPr>
        <w:spacing w:line="240" w:lineRule="auto"/>
        <w:jc w:val="left"/>
        <w:rPr>
          <w:rFonts w:ascii="Angsana New" w:hAnsi="Angsana New"/>
          <w:b/>
          <w:bCs/>
          <w:sz w:val="22"/>
          <w:szCs w:val="22"/>
        </w:rPr>
      </w:pPr>
    </w:p>
    <w:p w14:paraId="29F03B6F" w14:textId="77777777" w:rsidR="00754BAE" w:rsidRDefault="00754BAE" w:rsidP="00754BAE">
      <w:pPr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584B87">
        <w:rPr>
          <w:rFonts w:asciiTheme="majorBidi" w:hAnsiTheme="majorBidi"/>
          <w:spacing w:val="-2"/>
          <w:sz w:val="28"/>
          <w:szCs w:val="28"/>
          <w:cs/>
        </w:rPr>
        <w:t xml:space="preserve">ในการประชุมวิสามัญผู้ถือหุ้นของบริษัทย่อยทางอ้อม เมื่อวันที่ </w:t>
      </w:r>
      <w:r w:rsidRPr="00584B87">
        <w:rPr>
          <w:rFonts w:asciiTheme="majorBidi" w:hAnsiTheme="majorBidi"/>
          <w:spacing w:val="-2"/>
          <w:sz w:val="28"/>
          <w:szCs w:val="28"/>
        </w:rPr>
        <w:t>10</w:t>
      </w:r>
      <w:r w:rsidRPr="00584B87">
        <w:rPr>
          <w:rFonts w:asciiTheme="majorBidi" w:hAnsiTheme="majorBidi"/>
          <w:spacing w:val="-2"/>
          <w:sz w:val="28"/>
          <w:szCs w:val="28"/>
          <w:cs/>
        </w:rPr>
        <w:t xml:space="preserve"> สิงหาคม </w:t>
      </w:r>
      <w:r w:rsidRPr="00584B87">
        <w:rPr>
          <w:rFonts w:asciiTheme="majorBidi" w:hAnsiTheme="majorBidi"/>
          <w:spacing w:val="-2"/>
          <w:sz w:val="28"/>
          <w:szCs w:val="28"/>
        </w:rPr>
        <w:t>2569</w:t>
      </w:r>
      <w:r w:rsidRPr="00584B87">
        <w:rPr>
          <w:rFonts w:asciiTheme="majorBidi" w:hAnsiTheme="majorBidi"/>
          <w:spacing w:val="-2"/>
          <w:sz w:val="28"/>
          <w:szCs w:val="28"/>
          <w:cs/>
        </w:rPr>
        <w:t xml:space="preserve"> ผู้ถือหุ้นมีมติอนุมัติลดหุ้นสามัญของบริษัท</w:t>
      </w:r>
      <w:r w:rsidRPr="00584B87">
        <w:rPr>
          <w:rFonts w:asciiTheme="majorBidi" w:hAnsiTheme="majorBidi"/>
          <w:spacing w:val="-4"/>
          <w:sz w:val="28"/>
          <w:szCs w:val="28"/>
          <w:cs/>
        </w:rPr>
        <w:t>ลงตามสัดส่วน</w:t>
      </w:r>
      <w:r w:rsidRPr="00584B87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584B87">
        <w:rPr>
          <w:rFonts w:asciiTheme="majorBidi" w:hAnsiTheme="majorBidi"/>
          <w:spacing w:val="-4"/>
          <w:sz w:val="28"/>
          <w:szCs w:val="28"/>
          <w:cs/>
        </w:rPr>
        <w:t xml:space="preserve">จำนวน </w:t>
      </w:r>
      <w:r w:rsidRPr="00584B87">
        <w:rPr>
          <w:rFonts w:asciiTheme="majorBidi" w:hAnsiTheme="majorBidi"/>
          <w:spacing w:val="-4"/>
          <w:sz w:val="28"/>
          <w:szCs w:val="28"/>
        </w:rPr>
        <w:t>1.10</w:t>
      </w:r>
      <w:r w:rsidRPr="00584B87">
        <w:rPr>
          <w:rFonts w:asciiTheme="majorBidi" w:hAnsiTheme="majorBidi"/>
          <w:spacing w:val="-4"/>
          <w:sz w:val="28"/>
          <w:szCs w:val="28"/>
          <w:cs/>
        </w:rPr>
        <w:t xml:space="preserve"> ล้านหุ้น รวมจำนวนเงินคืนทุนทั้งสิ้น </w:t>
      </w:r>
      <w:r w:rsidRPr="00584B87">
        <w:rPr>
          <w:rFonts w:asciiTheme="majorBidi" w:hAnsiTheme="majorBidi"/>
          <w:spacing w:val="-4"/>
          <w:sz w:val="28"/>
          <w:szCs w:val="28"/>
        </w:rPr>
        <w:t>110.00</w:t>
      </w:r>
      <w:r w:rsidRPr="00584B87">
        <w:rPr>
          <w:rFonts w:asciiTheme="majorBidi" w:hAnsiTheme="majorBidi"/>
          <w:spacing w:val="-4"/>
          <w:sz w:val="28"/>
          <w:szCs w:val="28"/>
          <w:cs/>
        </w:rPr>
        <w:t xml:space="preserve"> ล้านบาท ภายหลังการลดทุนบริษัทย่อยทางอ้อม</w:t>
      </w:r>
      <w:r>
        <w:rPr>
          <w:rFonts w:asciiTheme="majorBidi" w:hAnsiTheme="majorBidi"/>
          <w:spacing w:val="-4"/>
          <w:sz w:val="28"/>
          <w:szCs w:val="28"/>
        </w:rPr>
        <w:br/>
      </w:r>
      <w:r w:rsidRPr="00584B87">
        <w:rPr>
          <w:rFonts w:asciiTheme="majorBidi" w:hAnsiTheme="majorBidi"/>
          <w:sz w:val="28"/>
          <w:szCs w:val="28"/>
          <w:cs/>
        </w:rPr>
        <w:t>จะมีทุนจดทะเบียน</w:t>
      </w:r>
      <w:r>
        <w:rPr>
          <w:rFonts w:asciiTheme="majorBidi" w:hAnsiTheme="majorBidi"/>
          <w:sz w:val="28"/>
          <w:szCs w:val="28"/>
        </w:rPr>
        <w:t xml:space="preserve"> 477.00</w:t>
      </w:r>
      <w:r w:rsidRPr="00584B87">
        <w:rPr>
          <w:rFonts w:asciiTheme="majorBidi" w:hAnsiTheme="majorBidi"/>
          <w:sz w:val="28"/>
          <w:szCs w:val="28"/>
          <w:cs/>
        </w:rPr>
        <w:t xml:space="preserve"> ล้านบาท แบ่งออกเป็นหุ้นสามัญจำนวน </w:t>
      </w:r>
      <w:r>
        <w:rPr>
          <w:rFonts w:asciiTheme="majorBidi" w:hAnsiTheme="majorBidi"/>
          <w:sz w:val="28"/>
          <w:szCs w:val="28"/>
        </w:rPr>
        <w:t>4.77</w:t>
      </w:r>
      <w:r w:rsidRPr="00584B87">
        <w:rPr>
          <w:rFonts w:asciiTheme="majorBidi" w:hAnsiTheme="majorBidi"/>
          <w:sz w:val="28"/>
          <w:szCs w:val="28"/>
          <w:cs/>
        </w:rPr>
        <w:t xml:space="preserve"> ล้านหุ้น มูลค่าหุ้นละ </w:t>
      </w:r>
      <w:r>
        <w:rPr>
          <w:rFonts w:asciiTheme="majorBidi" w:hAnsiTheme="majorBidi"/>
          <w:sz w:val="28"/>
          <w:szCs w:val="28"/>
        </w:rPr>
        <w:t>100.00</w:t>
      </w:r>
      <w:r w:rsidRPr="00584B87">
        <w:rPr>
          <w:rFonts w:asciiTheme="majorBidi" w:hAnsiTheme="majorBidi"/>
          <w:sz w:val="28"/>
          <w:szCs w:val="28"/>
          <w:cs/>
        </w:rPr>
        <w:t xml:space="preserve"> บาท</w:t>
      </w:r>
    </w:p>
    <w:p w14:paraId="0024D404" w14:textId="77777777" w:rsidR="00754BAE" w:rsidRPr="00584B87" w:rsidRDefault="00754BAE" w:rsidP="00754BAE">
      <w:pPr>
        <w:spacing w:line="240" w:lineRule="auto"/>
        <w:ind w:left="540"/>
        <w:rPr>
          <w:rFonts w:asciiTheme="majorBidi" w:hAnsiTheme="majorBidi"/>
          <w:sz w:val="20"/>
          <w:szCs w:val="20"/>
        </w:rPr>
      </w:pPr>
    </w:p>
    <w:p w14:paraId="111962AE" w14:textId="0C3E0152" w:rsidR="00240F0B" w:rsidRPr="009A6758" w:rsidRDefault="00240F0B" w:rsidP="00240F0B">
      <w:pPr>
        <w:spacing w:line="240" w:lineRule="auto"/>
        <w:ind w:left="540"/>
        <w:rPr>
          <w:rFonts w:ascii="Angsana New" w:hAnsi="Angsana New"/>
          <w:b/>
          <w:bCs/>
          <w:sz w:val="28"/>
          <w:szCs w:val="28"/>
        </w:rPr>
      </w:pPr>
      <w:r w:rsidRPr="009A6758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A6758">
        <w:rPr>
          <w:rFonts w:asciiTheme="majorBidi" w:hAnsiTheme="majorBidi" w:cstheme="majorBidi"/>
          <w:sz w:val="28"/>
          <w:szCs w:val="28"/>
        </w:rPr>
        <w:t xml:space="preserve">13 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สิงหาคม </w:t>
      </w:r>
      <w:r w:rsidRPr="009A6758">
        <w:rPr>
          <w:rFonts w:asciiTheme="majorBidi" w:hAnsiTheme="majorBidi" w:cstheme="majorBidi"/>
          <w:sz w:val="28"/>
          <w:szCs w:val="28"/>
        </w:rPr>
        <w:t xml:space="preserve">2569 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ที่ประชุมคณะกรรมการบริษัทได้มีมติอนุมัติให้บริษัท อีสเทอร์น โคเจนเนอเรชั่น จำกัด ซึ่งเป็นบริษัทย่อยทางอ้อมของบริษัทจำหน่ายหุ้นที่ถืออยู่ทั้งหมดในบริษัท อารยะ กรีน พาวเวอร์ จำกัด จำนวน </w:t>
      </w:r>
      <w:r w:rsidRPr="009A6758">
        <w:rPr>
          <w:rFonts w:asciiTheme="majorBidi" w:hAnsiTheme="majorBidi" w:cstheme="majorBidi"/>
          <w:sz w:val="28"/>
          <w:szCs w:val="28"/>
        </w:rPr>
        <w:t xml:space="preserve">343,350 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หุ้น หรือคิดเป็นร้อยละ </w:t>
      </w:r>
      <w:r w:rsidRPr="009A6758">
        <w:rPr>
          <w:rFonts w:asciiTheme="majorBidi" w:hAnsiTheme="majorBidi" w:cstheme="majorBidi"/>
          <w:sz w:val="28"/>
          <w:szCs w:val="28"/>
        </w:rPr>
        <w:t xml:space="preserve">35.00 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ของหุ้นที่ออกและชำระแล้ว ให้แก่บริษัทที่เกี่ยวข้องกันแห่งหนึ่งในมูลค่ารวมไม่เกิน </w:t>
      </w:r>
      <w:r w:rsidRPr="009A6758">
        <w:rPr>
          <w:rFonts w:asciiTheme="majorBidi" w:hAnsiTheme="majorBidi" w:cstheme="majorBidi"/>
          <w:sz w:val="28"/>
          <w:szCs w:val="28"/>
        </w:rPr>
        <w:t xml:space="preserve">35 </w:t>
      </w:r>
      <w:r w:rsidRPr="009A675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A6758">
        <w:rPr>
          <w:rFonts w:ascii="Angsana New" w:hAnsi="Angsana New"/>
          <w:b/>
          <w:bCs/>
          <w:sz w:val="28"/>
          <w:szCs w:val="28"/>
        </w:rPr>
        <w:br w:type="page"/>
      </w:r>
    </w:p>
    <w:p w14:paraId="3D0D79B5" w14:textId="39B5DE2E" w:rsidR="00F9274F" w:rsidRPr="009A6758" w:rsidRDefault="005B7660" w:rsidP="00240F0B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9A6758">
        <w:rPr>
          <w:rFonts w:ascii="Angsana New" w:hAnsi="Angsana New" w:hint="cs"/>
          <w:b/>
          <w:bCs/>
          <w:sz w:val="28"/>
          <w:szCs w:val="28"/>
          <w:cs/>
          <w:lang w:val="th-TH"/>
        </w:rPr>
        <w:lastRenderedPageBreak/>
        <w:t>มาตรฐานการรายงานทางการเงินที่ยังไม่ได้ใช้</w:t>
      </w:r>
    </w:p>
    <w:p w14:paraId="0EAED830" w14:textId="64A86647" w:rsidR="005B7660" w:rsidRPr="009A6758" w:rsidRDefault="005B7660" w:rsidP="005B766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14"/>
          <w:szCs w:val="14"/>
          <w:lang w:val="th-TH"/>
        </w:rPr>
      </w:pPr>
      <w:r w:rsidRPr="009A6758">
        <w:rPr>
          <w:rFonts w:ascii="Angsana New" w:hAnsi="Angsana New"/>
          <w:b/>
          <w:bCs/>
          <w:sz w:val="28"/>
          <w:szCs w:val="28"/>
          <w:cs/>
          <w:lang w:val="th-TH"/>
        </w:rPr>
        <w:tab/>
      </w:r>
    </w:p>
    <w:p w14:paraId="6795F6EE" w14:textId="6BAEFC64" w:rsidR="005B7660" w:rsidRPr="009A6758" w:rsidRDefault="005B7660" w:rsidP="005B7660">
      <w:pPr>
        <w:tabs>
          <w:tab w:val="left" w:pos="540"/>
        </w:tabs>
        <w:spacing w:line="240" w:lineRule="auto"/>
        <w:ind w:left="540"/>
        <w:rPr>
          <w:rFonts w:asciiTheme="majorBidi" w:hAnsiTheme="majorBidi"/>
          <w:sz w:val="28"/>
          <w:szCs w:val="28"/>
        </w:rPr>
      </w:pPr>
      <w:r w:rsidRPr="009A6758">
        <w:rPr>
          <w:rFonts w:asciiTheme="majorBidi" w:hAnsiTheme="majorBidi"/>
          <w:sz w:val="28"/>
          <w:szCs w:val="28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 </w:t>
      </w:r>
      <w:r w:rsidRPr="009A6758">
        <w:rPr>
          <w:rFonts w:asciiTheme="majorBidi" w:hAnsiTheme="majorBidi"/>
          <w:sz w:val="28"/>
          <w:szCs w:val="28"/>
          <w:cs/>
        </w:rPr>
        <w:t>และคาดว่าจะมีผลกระทบที่มีสาระสำคัญต่องบการเงินรวมและงบการเงินเฉพาะกิจการ</w:t>
      </w:r>
      <w:r w:rsidRPr="009A6758">
        <w:rPr>
          <w:rFonts w:asciiTheme="majorBidi" w:hAnsiTheme="majorBidi" w:hint="cs"/>
          <w:sz w:val="28"/>
          <w:szCs w:val="28"/>
          <w:cs/>
        </w:rPr>
        <w:t xml:space="preserve">ของบริษัท </w:t>
      </w:r>
      <w:r w:rsidRPr="009A6758">
        <w:rPr>
          <w:rFonts w:asciiTheme="majorBidi" w:hAnsiTheme="majorBidi"/>
          <w:sz w:val="28"/>
          <w:szCs w:val="28"/>
          <w:cs/>
        </w:rPr>
        <w:t xml:space="preserve">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9A6758">
        <w:rPr>
          <w:rFonts w:asciiTheme="majorBidi" w:hAnsiTheme="majorBidi"/>
          <w:sz w:val="28"/>
          <w:szCs w:val="28"/>
        </w:rPr>
        <w:t>1</w:t>
      </w:r>
      <w:r w:rsidRPr="009A6758">
        <w:rPr>
          <w:rFonts w:asciiTheme="majorBidi" w:hAnsiTheme="majorBidi"/>
          <w:sz w:val="28"/>
          <w:szCs w:val="28"/>
          <w:cs/>
        </w:rPr>
        <w:t xml:space="preserve"> มกราคม</w:t>
      </w:r>
      <w:r w:rsidRPr="009A6758">
        <w:rPr>
          <w:rFonts w:asciiTheme="majorBidi" w:hAnsiTheme="majorBidi"/>
          <w:sz w:val="28"/>
          <w:szCs w:val="28"/>
        </w:rPr>
        <w:t xml:space="preserve"> </w:t>
      </w:r>
      <w:r w:rsidRPr="009A6758">
        <w:rPr>
          <w:rFonts w:asciiTheme="majorBidi" w:hAnsiTheme="majorBidi"/>
          <w:sz w:val="28"/>
          <w:szCs w:val="28"/>
          <w:cs/>
        </w:rPr>
        <w:t>ในปีดังต่อไปนี้ และอนุญาตให้นำมาถือปฏิบัติก่อนวันที่มีผลบังคับใช้ได้ อย่างไรก็ตาม</w:t>
      </w:r>
      <w:r w:rsidRPr="009A6758">
        <w:rPr>
          <w:rFonts w:asciiTheme="majorBidi" w:hAnsiTheme="majorBidi"/>
          <w:sz w:val="28"/>
          <w:szCs w:val="28"/>
        </w:rPr>
        <w:t xml:space="preserve"> </w:t>
      </w:r>
      <w:r w:rsidRPr="009A6758">
        <w:rPr>
          <w:rFonts w:asciiTheme="majorBidi" w:hAnsiTheme="majorBidi"/>
          <w:sz w:val="28"/>
          <w:szCs w:val="28"/>
          <w:cs/>
        </w:rPr>
        <w:t>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13E3335A" w14:textId="77777777" w:rsidR="005B7660" w:rsidRPr="009A6758" w:rsidRDefault="005B7660" w:rsidP="005B7660">
      <w:pPr>
        <w:tabs>
          <w:tab w:val="left" w:pos="540"/>
        </w:tabs>
        <w:spacing w:line="240" w:lineRule="auto"/>
        <w:ind w:left="540"/>
        <w:rPr>
          <w:rFonts w:asciiTheme="majorBidi" w:hAnsiTheme="majorBidi"/>
          <w:sz w:val="16"/>
          <w:szCs w:val="16"/>
        </w:rPr>
      </w:pPr>
    </w:p>
    <w:tbl>
      <w:tblPr>
        <w:tblStyle w:val="TableGrid"/>
        <w:tblW w:w="89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56"/>
        <w:gridCol w:w="1244"/>
      </w:tblGrid>
      <w:tr w:rsidR="005B7660" w:rsidRPr="009A6758" w14:paraId="23F29E87" w14:textId="77777777" w:rsidTr="00020525">
        <w:trPr>
          <w:tblHeader/>
        </w:trPr>
        <w:tc>
          <w:tcPr>
            <w:tcW w:w="3510" w:type="dxa"/>
            <w:vAlign w:val="bottom"/>
          </w:tcPr>
          <w:p w14:paraId="69F2F783" w14:textId="3E3F5EF7" w:rsidR="005B7660" w:rsidRPr="009A6758" w:rsidRDefault="005B7660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Pr="009A6758">
              <w:rPr>
                <w:rFonts w:asciiTheme="majorBidi" w:hAnsi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290E5EAB" w14:textId="77777777" w:rsidR="005B7660" w:rsidRPr="009A6758" w:rsidRDefault="005B7660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27528630" w14:textId="77777777" w:rsidR="005B7660" w:rsidRPr="009A6758" w:rsidRDefault="005B7660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5B7660" w:rsidRPr="009A6758" w14:paraId="5FC2347F" w14:textId="77777777" w:rsidTr="00020525">
        <w:tc>
          <w:tcPr>
            <w:tcW w:w="3510" w:type="dxa"/>
          </w:tcPr>
          <w:p w14:paraId="126DCEA0" w14:textId="1BDA9A7B" w:rsidR="005B7660" w:rsidRPr="009A6758" w:rsidRDefault="005B7660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9A6758">
              <w:rPr>
                <w:rFonts w:asciiTheme="majorBidi" w:hAnsiTheme="majorBidi"/>
                <w:sz w:val="28"/>
                <w:szCs w:val="28"/>
              </w:rPr>
              <w:t>18</w:t>
            </w:r>
          </w:p>
        </w:tc>
        <w:tc>
          <w:tcPr>
            <w:tcW w:w="4156" w:type="dxa"/>
          </w:tcPr>
          <w:p w14:paraId="199C8EC5" w14:textId="77777777" w:rsidR="005B7660" w:rsidRPr="009A6758" w:rsidRDefault="005B7660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261DC959" w14:textId="77777777" w:rsidR="005B7660" w:rsidRPr="009A6758" w:rsidRDefault="005B7660" w:rsidP="00020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/>
                <w:sz w:val="28"/>
                <w:szCs w:val="28"/>
              </w:rPr>
              <w:t>2571</w:t>
            </w:r>
          </w:p>
        </w:tc>
      </w:tr>
      <w:tr w:rsidR="00C87E5E" w:rsidRPr="009A6758" w14:paraId="1DBEC162" w14:textId="77777777" w:rsidTr="00020525">
        <w:tc>
          <w:tcPr>
            <w:tcW w:w="3510" w:type="dxa"/>
          </w:tcPr>
          <w:p w14:paraId="2D4DA7FF" w14:textId="2AC56857" w:rsidR="00C87E5E" w:rsidRPr="009A6758" w:rsidRDefault="00C87E5E" w:rsidP="00C87E5E">
            <w:pPr>
              <w:spacing w:line="240" w:lineRule="auto"/>
              <w:ind w:left="162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มาตรฐานการบัญชี</w:t>
            </w:r>
            <w:r w:rsidRPr="009A675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A6758">
              <w:rPr>
                <w:rFonts w:ascii="Angsana New" w:hAnsi="Angsana New"/>
                <w:sz w:val="28"/>
                <w:szCs w:val="28"/>
                <w:cs/>
              </w:rPr>
              <w:t xml:space="preserve">ฉบับที่ </w:t>
            </w:r>
            <w:r w:rsidRPr="009A6758">
              <w:rPr>
                <w:rFonts w:ascii="Angsana New" w:hAnsi="Angsana New"/>
                <w:sz w:val="28"/>
                <w:szCs w:val="28"/>
              </w:rPr>
              <w:t xml:space="preserve">7 </w:t>
            </w:r>
          </w:p>
        </w:tc>
        <w:tc>
          <w:tcPr>
            <w:tcW w:w="4156" w:type="dxa"/>
          </w:tcPr>
          <w:p w14:paraId="1732B8EE" w14:textId="724096FC" w:rsidR="00C87E5E" w:rsidRPr="009A6758" w:rsidRDefault="00C87E5E" w:rsidP="00C87E5E">
            <w:pPr>
              <w:spacing w:line="240" w:lineRule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9A6758">
              <w:rPr>
                <w:rFonts w:ascii="Angsana New" w:hAnsi="Angsana New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0FED4D64" w14:textId="32ED4965" w:rsidR="00C87E5E" w:rsidRPr="009A6758" w:rsidRDefault="00C87E5E" w:rsidP="00C87E5E">
            <w:pPr>
              <w:spacing w:line="240" w:lineRule="auto"/>
              <w:jc w:val="center"/>
              <w:rPr>
                <w:rFonts w:asciiTheme="majorBidi" w:hAnsiTheme="majorBidi"/>
                <w:sz w:val="28"/>
                <w:szCs w:val="28"/>
              </w:rPr>
            </w:pPr>
            <w:r w:rsidRPr="009A6758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</w:tbl>
    <w:p w14:paraId="52F3308B" w14:textId="77777777" w:rsidR="005B7660" w:rsidRPr="009A6758" w:rsidRDefault="005B7660" w:rsidP="005B7660">
      <w:pPr>
        <w:tabs>
          <w:tab w:val="left" w:pos="540"/>
        </w:tabs>
        <w:spacing w:line="240" w:lineRule="auto"/>
        <w:ind w:left="540"/>
        <w:rPr>
          <w:rFonts w:asciiTheme="majorBidi" w:hAnsiTheme="majorBidi"/>
          <w:sz w:val="12"/>
          <w:szCs w:val="12"/>
        </w:rPr>
      </w:pPr>
    </w:p>
    <w:p w14:paraId="362F639F" w14:textId="77777777" w:rsidR="00C87E5E" w:rsidRPr="009A6758" w:rsidRDefault="00C87E5E" w:rsidP="00C87E5E">
      <w:pPr>
        <w:pStyle w:val="ListParagraph"/>
        <w:numPr>
          <w:ilvl w:val="0"/>
          <w:numId w:val="25"/>
        </w:numPr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080"/>
        <w:contextualSpacing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9A6758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Pr="009A6758">
        <w:rPr>
          <w:rFonts w:ascii="Angsana New" w:hAnsi="Angsana New" w:hint="cs"/>
          <w:b/>
          <w:bCs/>
          <w:i/>
          <w:iCs/>
          <w:color w:val="000000"/>
          <w:sz w:val="28"/>
          <w:szCs w:val="28"/>
        </w:rPr>
        <w:t xml:space="preserve">18 </w:t>
      </w:r>
      <w:r w:rsidRPr="009A6758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เรื่อง การแสดงรายการและการเปิดเผยข้อมูลในงบการเงิน</w:t>
      </w:r>
    </w:p>
    <w:p w14:paraId="6A00D1BC" w14:textId="77777777" w:rsidR="00C87E5E" w:rsidRPr="009A6758" w:rsidRDefault="00C87E5E" w:rsidP="00C87E5E">
      <w:pPr>
        <w:pStyle w:val="ListParagraph"/>
        <w:tabs>
          <w:tab w:val="left" w:pos="227"/>
          <w:tab w:val="left" w:pos="454"/>
          <w:tab w:val="left" w:pos="6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080"/>
        <w:contextualSpacing/>
        <w:rPr>
          <w:rFonts w:ascii="Angsana New" w:hAnsi="Angsana New"/>
          <w:color w:val="000000"/>
          <w:sz w:val="8"/>
          <w:szCs w:val="8"/>
        </w:rPr>
      </w:pPr>
    </w:p>
    <w:p w14:paraId="10C4EAB8" w14:textId="77777777" w:rsidR="00C87E5E" w:rsidRPr="009A6758" w:rsidRDefault="00C87E5E" w:rsidP="00C87E5E">
      <w:pPr>
        <w:pStyle w:val="ListParagraph"/>
        <w:autoSpaceDE w:val="0"/>
        <w:autoSpaceDN w:val="0"/>
        <w:adjustRightInd w:val="0"/>
        <w:spacing w:line="240" w:lineRule="auto"/>
        <w:ind w:left="1080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Pr="009A6758">
        <w:rPr>
          <w:rFonts w:ascii="Angsana New" w:hAnsi="Angsana New" w:hint="cs"/>
          <w:sz w:val="28"/>
          <w:szCs w:val="28"/>
        </w:rPr>
        <w:t xml:space="preserve">18 </w:t>
      </w:r>
      <w:r w:rsidRPr="009A6758">
        <w:rPr>
          <w:rFonts w:ascii="Angsana New" w:hAnsi="Angsana New" w:hint="cs"/>
          <w:sz w:val="28"/>
          <w:szCs w:val="28"/>
          <w:cs/>
        </w:rPr>
        <w:t xml:space="preserve">จะมาแทนมาตรฐานการบัญชี ฉบับที่ </w:t>
      </w:r>
      <w:r w:rsidRPr="009A6758">
        <w:rPr>
          <w:rFonts w:ascii="Angsana New" w:hAnsi="Angsana New" w:hint="cs"/>
          <w:sz w:val="28"/>
          <w:szCs w:val="28"/>
        </w:rPr>
        <w:t>1</w:t>
      </w:r>
      <w:r w:rsidRPr="009A6758">
        <w:rPr>
          <w:rFonts w:ascii="Angsana New" w:hAnsi="Angsana New" w:hint="cs"/>
          <w:sz w:val="28"/>
          <w:szCs w:val="28"/>
          <w:cs/>
        </w:rPr>
        <w:t xml:space="preserve"> เรื่อง</w:t>
      </w:r>
      <w:r w:rsidRPr="009A6758">
        <w:rPr>
          <w:rFonts w:ascii="Angsana New" w:hAnsi="Angsana New" w:hint="cs"/>
          <w:sz w:val="28"/>
          <w:szCs w:val="28"/>
        </w:rPr>
        <w:t xml:space="preserve"> </w:t>
      </w:r>
      <w:r w:rsidRPr="009A6758">
        <w:rPr>
          <w:rFonts w:ascii="Angsana New" w:hAnsi="Angsana New" w:hint="cs"/>
          <w:i/>
          <w:iCs/>
          <w:sz w:val="28"/>
          <w:szCs w:val="28"/>
          <w:cs/>
        </w:rPr>
        <w:t>การนำเสนองบการเงิน</w:t>
      </w:r>
      <w:r w:rsidRPr="009A6758">
        <w:rPr>
          <w:rFonts w:ascii="Angsana New" w:hAnsi="Angsana New" w:hint="cs"/>
          <w:sz w:val="28"/>
          <w:szCs w:val="28"/>
        </w:rPr>
        <w:t xml:space="preserve"> </w:t>
      </w:r>
      <w:r w:rsidRPr="009A6758">
        <w:rPr>
          <w:rFonts w:ascii="Angsana New" w:hAnsi="Angsana New" w:hint="cs"/>
          <w:sz w:val="28"/>
          <w:szCs w:val="28"/>
          <w:cs/>
        </w:rPr>
        <w:t>และนำเสนอข้อกำหนดที่สำคัญใหม่ดังต่อไปนี้</w:t>
      </w:r>
    </w:p>
    <w:p w14:paraId="6D6D4758" w14:textId="77777777" w:rsidR="00C87E5E" w:rsidRPr="009A6758" w:rsidRDefault="00C87E5E" w:rsidP="00C87E5E">
      <w:pPr>
        <w:pStyle w:val="ListParagraph"/>
        <w:numPr>
          <w:ilvl w:val="0"/>
          <w:numId w:val="2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420"/>
        <w:contextualSpacing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 w:hint="cs"/>
          <w:sz w:val="28"/>
          <w:szCs w:val="28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9A6758">
        <w:rPr>
          <w:rFonts w:ascii="Angsana New" w:hAnsi="Angsana New" w:hint="cs"/>
          <w:sz w:val="28"/>
          <w:szCs w:val="28"/>
        </w:rPr>
        <w:t xml:space="preserve">5 </w:t>
      </w:r>
      <w:r w:rsidRPr="009A6758">
        <w:rPr>
          <w:rFonts w:ascii="Angsana New" w:hAnsi="Angsana New" w:hint="cs"/>
          <w:sz w:val="28"/>
          <w:szCs w:val="28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9A6758">
        <w:rPr>
          <w:rFonts w:ascii="Angsana New" w:hAnsi="Angsana New" w:hint="cs"/>
          <w:sz w:val="28"/>
          <w:szCs w:val="28"/>
        </w:rPr>
        <w:t xml:space="preserve"> </w:t>
      </w:r>
      <w:r w:rsidRPr="009A6758">
        <w:rPr>
          <w:rFonts w:ascii="Angsana New" w:hAnsi="Angsana New" w:hint="cs"/>
          <w:sz w:val="28"/>
          <w:szCs w:val="28"/>
          <w:cs/>
        </w:rPr>
        <w:t>กำไรสุทธิของกิจการจะไม่เปลี่ยนแปลง</w:t>
      </w:r>
    </w:p>
    <w:p w14:paraId="1456E525" w14:textId="77777777" w:rsidR="00C87E5E" w:rsidRPr="009A6758" w:rsidRDefault="00C87E5E" w:rsidP="00C87E5E">
      <w:pPr>
        <w:pStyle w:val="ListParagraph"/>
        <w:numPr>
          <w:ilvl w:val="0"/>
          <w:numId w:val="2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420"/>
        <w:contextualSpacing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 w:hint="cs"/>
          <w:sz w:val="28"/>
          <w:szCs w:val="28"/>
          <w:cs/>
        </w:rPr>
        <w:t>ต้องเปิดเผยมาตรวัดผลการดำเนินงานที่นิยามโดยฝ่ายบริหาร (หรือ “</w:t>
      </w:r>
      <w:r w:rsidRPr="009A6758">
        <w:rPr>
          <w:rFonts w:ascii="Angsana New" w:hAnsi="Angsana New" w:hint="cs"/>
          <w:sz w:val="28"/>
          <w:szCs w:val="28"/>
        </w:rPr>
        <w:t xml:space="preserve">MPMs”) </w:t>
      </w:r>
      <w:r w:rsidRPr="009A6758">
        <w:rPr>
          <w:rFonts w:ascii="Angsana New" w:hAnsi="Angsana New" w:hint="cs"/>
          <w:sz w:val="28"/>
          <w:szCs w:val="28"/>
          <w:cs/>
        </w:rPr>
        <w:t>ไว้ในหมายเหตุประกอบ</w:t>
      </w:r>
      <w:r w:rsidRPr="009A6758">
        <w:rPr>
          <w:rFonts w:ascii="Angsana New" w:hAnsi="Angsana New" w:hint="cs"/>
          <w:sz w:val="28"/>
          <w:szCs w:val="28"/>
          <w:cs/>
        </w:rPr>
        <w:br/>
        <w:t>งบการเงินข้อเดียว</w:t>
      </w:r>
    </w:p>
    <w:p w14:paraId="64A17EC0" w14:textId="77777777" w:rsidR="00C87E5E" w:rsidRPr="009A6758" w:rsidRDefault="00C87E5E" w:rsidP="00C87E5E">
      <w:pPr>
        <w:pStyle w:val="ListParagraph"/>
        <w:numPr>
          <w:ilvl w:val="0"/>
          <w:numId w:val="2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line="240" w:lineRule="auto"/>
        <w:ind w:left="1420"/>
        <w:contextualSpacing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 w:hint="cs"/>
          <w:sz w:val="28"/>
          <w:szCs w:val="28"/>
          <w:cs/>
        </w:rPr>
        <w:t>ให้แนวทางเพิ่มเติมเกี่ยวกับการจัดกลุ่มข้อมูลในงบการเงิน</w:t>
      </w:r>
    </w:p>
    <w:p w14:paraId="530D9923" w14:textId="77777777" w:rsidR="00C87E5E" w:rsidRPr="009A6758" w:rsidRDefault="00C87E5E" w:rsidP="00C87E5E">
      <w:pPr>
        <w:pStyle w:val="ListParagraph"/>
        <w:autoSpaceDE w:val="0"/>
        <w:autoSpaceDN w:val="0"/>
        <w:adjustRightInd w:val="0"/>
        <w:spacing w:line="240" w:lineRule="auto"/>
        <w:ind w:left="1080"/>
        <w:rPr>
          <w:rFonts w:ascii="Angsana New" w:hAnsi="Angsana New"/>
          <w:color w:val="000000"/>
          <w:sz w:val="12"/>
          <w:szCs w:val="12"/>
          <w:cs/>
        </w:rPr>
      </w:pPr>
    </w:p>
    <w:p w14:paraId="06E13285" w14:textId="77777777" w:rsidR="00C87E5E" w:rsidRPr="009A6758" w:rsidRDefault="00C87E5E" w:rsidP="00C87E5E">
      <w:pPr>
        <w:pStyle w:val="ListParagraph"/>
        <w:numPr>
          <w:ilvl w:val="0"/>
          <w:numId w:val="25"/>
        </w:numPr>
        <w:shd w:val="clear" w:color="auto" w:fill="FFFFFF"/>
        <w:spacing w:line="240" w:lineRule="auto"/>
        <w:ind w:left="1080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9A6758">
        <w:rPr>
          <w:rFonts w:ascii="Angsana New" w:hAnsi="Angsana New"/>
          <w:b/>
          <w:bCs/>
          <w:i/>
          <w:iCs/>
          <w:sz w:val="28"/>
          <w:szCs w:val="28"/>
          <w:cs/>
        </w:rPr>
        <w:t>มาตรฐานการบัญชี ฉบับที่ 7 เรื่อง งบกระแสเงินสด อันเป็นผลสืบเนื่องมาจากการออกมาตรฐานการายงานทางการเงิน ฉบับที่ 18 เรื่อง การแสดงรายการและการเปิดเผยข้อมูลในงบการเงิน</w:t>
      </w:r>
    </w:p>
    <w:p w14:paraId="729CB694" w14:textId="77777777" w:rsidR="005B7660" w:rsidRPr="009A6758" w:rsidRDefault="005B7660" w:rsidP="005B7660">
      <w:pPr>
        <w:pStyle w:val="ListParagraph"/>
        <w:autoSpaceDE w:val="0"/>
        <w:autoSpaceDN w:val="0"/>
        <w:adjustRightInd w:val="0"/>
        <w:spacing w:line="240" w:lineRule="auto"/>
        <w:ind w:left="1080"/>
        <w:rPr>
          <w:rFonts w:ascii="Angsana New" w:hAnsi="Angsana New"/>
          <w:sz w:val="16"/>
          <w:szCs w:val="16"/>
        </w:rPr>
      </w:pPr>
    </w:p>
    <w:p w14:paraId="3699D3F8" w14:textId="77777777" w:rsidR="00C87E5E" w:rsidRPr="009A6758" w:rsidRDefault="00C87E5E" w:rsidP="00C87E5E">
      <w:pPr>
        <w:shd w:val="clear" w:color="auto" w:fill="FFFFFF"/>
        <w:spacing w:line="240" w:lineRule="auto"/>
        <w:ind w:left="1080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/>
          <w:sz w:val="28"/>
          <w:szCs w:val="28"/>
          <w:cs/>
        </w:rPr>
        <w:t>การ</w:t>
      </w:r>
      <w:r w:rsidRPr="009A6758">
        <w:rPr>
          <w:rFonts w:ascii="Angsana New" w:hAnsi="Angsana New" w:hint="cs"/>
          <w:sz w:val="28"/>
          <w:szCs w:val="28"/>
          <w:cs/>
        </w:rPr>
        <w:t>ปรับปรุงจัดทำขึ้นเพื่อให้มีความสอดคล้องกับ</w:t>
      </w:r>
      <w:r w:rsidRPr="009A6758">
        <w:rPr>
          <w:rFonts w:ascii="Angsana New" w:hAnsi="Angsana New"/>
          <w:sz w:val="28"/>
          <w:szCs w:val="28"/>
          <w:cs/>
        </w:rPr>
        <w:t>มาตรฐานการรายงานทางการเงิน</w:t>
      </w:r>
      <w:r w:rsidRPr="009A6758">
        <w:rPr>
          <w:rFonts w:ascii="Angsana New" w:hAnsi="Angsana New" w:hint="cs"/>
          <w:sz w:val="28"/>
          <w:szCs w:val="28"/>
          <w:cs/>
        </w:rPr>
        <w:t xml:space="preserve"> </w:t>
      </w:r>
      <w:r w:rsidRPr="009A6758">
        <w:rPr>
          <w:rFonts w:ascii="Angsana New" w:hAnsi="Angsana New"/>
          <w:sz w:val="28"/>
          <w:szCs w:val="28"/>
          <w:cs/>
        </w:rPr>
        <w:t>ฉบับที่ 18</w:t>
      </w:r>
      <w:r w:rsidRPr="009A6758">
        <w:rPr>
          <w:rFonts w:ascii="Angsana New" w:hAnsi="Angsana New" w:hint="cs"/>
          <w:sz w:val="28"/>
          <w:szCs w:val="28"/>
          <w:cs/>
        </w:rPr>
        <w:t xml:space="preserve"> เรื่อง </w:t>
      </w:r>
      <w:r w:rsidRPr="009A6758">
        <w:rPr>
          <w:rFonts w:ascii="Angsana New" w:hAnsi="Angsana New"/>
          <w:i/>
          <w:iCs/>
          <w:sz w:val="28"/>
          <w:szCs w:val="28"/>
          <w:cs/>
        </w:rPr>
        <w:t>การแสดงรายการและการเปิดเผยข้อมูลในงบการเงิน</w:t>
      </w:r>
      <w:r w:rsidRPr="009A6758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</w:p>
    <w:p w14:paraId="4665ACA8" w14:textId="77777777" w:rsidR="00C87E5E" w:rsidRPr="009A6758" w:rsidRDefault="00C87E5E" w:rsidP="00C87E5E">
      <w:pPr>
        <w:shd w:val="clear" w:color="auto" w:fill="FFFFFF"/>
        <w:spacing w:line="240" w:lineRule="auto"/>
        <w:ind w:left="1080"/>
        <w:rPr>
          <w:rFonts w:ascii="Angsana New" w:hAnsi="Angsana New"/>
          <w:sz w:val="20"/>
          <w:szCs w:val="20"/>
        </w:rPr>
      </w:pPr>
    </w:p>
    <w:p w14:paraId="459D8186" w14:textId="2C28A2E6" w:rsidR="00C87E5E" w:rsidRPr="009A6758" w:rsidRDefault="00C87E5E" w:rsidP="00C87E5E">
      <w:pPr>
        <w:shd w:val="clear" w:color="auto" w:fill="FFFFFF"/>
        <w:spacing w:line="240" w:lineRule="auto"/>
        <w:ind w:left="1080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/>
          <w:sz w:val="28"/>
          <w:szCs w:val="28"/>
        </w:rPr>
        <w:t xml:space="preserve">TFRS </w:t>
      </w:r>
      <w:r w:rsidR="007D3ADF" w:rsidRPr="009A6758">
        <w:rPr>
          <w:rFonts w:ascii="Angsana New" w:hAnsi="Angsana New"/>
          <w:sz w:val="28"/>
          <w:szCs w:val="28"/>
        </w:rPr>
        <w:t>18</w:t>
      </w:r>
      <w:r w:rsidRPr="009A6758">
        <w:rPr>
          <w:rFonts w:ascii="Angsana New" w:hAnsi="Angsana New"/>
          <w:sz w:val="28"/>
          <w:szCs w:val="28"/>
        </w:rPr>
        <w:t xml:space="preserve"> </w:t>
      </w:r>
      <w:r w:rsidRPr="009A6758">
        <w:rPr>
          <w:rFonts w:ascii="Angsana New" w:hAnsi="Angsana New"/>
          <w:sz w:val="28"/>
          <w:szCs w:val="28"/>
          <w:cs/>
        </w:rPr>
        <w:t>กำหนดให้มีการปรับปรุงที่เป็นผลสืบเนื่องต่อมาตรฐาน</w:t>
      </w:r>
      <w:r w:rsidRPr="009A6758">
        <w:rPr>
          <w:rFonts w:ascii="Angsana New" w:hAnsi="Angsana New" w:hint="cs"/>
          <w:sz w:val="28"/>
          <w:szCs w:val="28"/>
          <w:cs/>
        </w:rPr>
        <w:t>การบัญชี</w:t>
      </w:r>
      <w:r w:rsidRPr="009A6758">
        <w:rPr>
          <w:rFonts w:ascii="Angsana New" w:hAnsi="Angsana New"/>
          <w:sz w:val="28"/>
          <w:szCs w:val="28"/>
          <w:cs/>
        </w:rPr>
        <w:t>ฉบับนี้ โดยกำหนดให้กิจการ</w:t>
      </w:r>
      <w:r w:rsidRPr="009A6758">
        <w:rPr>
          <w:rFonts w:ascii="Angsana New" w:hAnsi="Angsana New" w:hint="cs"/>
          <w:sz w:val="28"/>
          <w:szCs w:val="28"/>
          <w:cs/>
        </w:rPr>
        <w:t>นำ</w:t>
      </w:r>
      <w:r w:rsidRPr="009A6758">
        <w:rPr>
          <w:rFonts w:ascii="Angsana New" w:hAnsi="Angsana New"/>
          <w:sz w:val="28"/>
          <w:szCs w:val="28"/>
          <w:cs/>
        </w:rPr>
        <w:t>ยอด</w:t>
      </w:r>
      <w:r w:rsidR="007D3ADF" w:rsidRPr="009A6758">
        <w:rPr>
          <w:rFonts w:ascii="Angsana New" w:hAnsi="Angsana New"/>
          <w:sz w:val="28"/>
          <w:szCs w:val="28"/>
          <w:cs/>
        </w:rPr>
        <w:br/>
      </w:r>
      <w:r w:rsidRPr="009A6758">
        <w:rPr>
          <w:rFonts w:ascii="Angsana New" w:hAnsi="Angsana New"/>
          <w:sz w:val="28"/>
          <w:szCs w:val="28"/>
          <w:cs/>
        </w:rPr>
        <w:t>รวมย่อย</w:t>
      </w:r>
      <w:r w:rsidRPr="009A6758">
        <w:rPr>
          <w:rFonts w:ascii="Angsana New" w:hAnsi="Angsana New" w:hint="cs"/>
          <w:sz w:val="28"/>
          <w:szCs w:val="28"/>
          <w:cs/>
        </w:rPr>
        <w:t xml:space="preserve"> “</w:t>
      </w:r>
      <w:r w:rsidRPr="009A6758">
        <w:rPr>
          <w:rFonts w:ascii="Angsana New" w:hAnsi="Angsana New"/>
          <w:sz w:val="28"/>
          <w:szCs w:val="28"/>
          <w:cs/>
        </w:rPr>
        <w:t>กำไร</w:t>
      </w:r>
      <w:r w:rsidRPr="009A6758">
        <w:rPr>
          <w:rFonts w:ascii="Angsana New" w:hAnsi="Angsana New" w:hint="cs"/>
          <w:sz w:val="28"/>
          <w:szCs w:val="28"/>
          <w:cs/>
        </w:rPr>
        <w:t>หรือขาดทุน</w:t>
      </w:r>
      <w:r w:rsidRPr="009A6758">
        <w:rPr>
          <w:rFonts w:ascii="Angsana New" w:hAnsi="Angsana New"/>
          <w:sz w:val="28"/>
          <w:szCs w:val="28"/>
          <w:cs/>
        </w:rPr>
        <w:t>จากการดำเนินงาน</w:t>
      </w:r>
      <w:r w:rsidRPr="009A6758">
        <w:rPr>
          <w:rFonts w:ascii="Angsana New" w:hAnsi="Angsana New" w:hint="cs"/>
          <w:sz w:val="28"/>
          <w:szCs w:val="28"/>
          <w:cs/>
        </w:rPr>
        <w:t xml:space="preserve">” </w:t>
      </w:r>
      <w:r w:rsidRPr="009A6758">
        <w:rPr>
          <w:rFonts w:ascii="Angsana New" w:hAnsi="Angsana New"/>
          <w:sz w:val="28"/>
          <w:szCs w:val="28"/>
          <w:cs/>
        </w:rPr>
        <w:t>ที่</w:t>
      </w:r>
      <w:r w:rsidRPr="009A6758">
        <w:rPr>
          <w:rFonts w:ascii="Angsana New" w:hAnsi="Angsana New" w:hint="cs"/>
          <w:sz w:val="28"/>
          <w:szCs w:val="28"/>
          <w:cs/>
        </w:rPr>
        <w:t>กำหนด</w:t>
      </w:r>
      <w:r w:rsidRPr="009A6758">
        <w:rPr>
          <w:rFonts w:ascii="Angsana New" w:hAnsi="Angsana New"/>
          <w:sz w:val="28"/>
          <w:szCs w:val="28"/>
          <w:cs/>
        </w:rPr>
        <w:t>ขึ้นใหม่เป็นจุดเริ่มต้นของงบกระแสเงินสด เมื่อ</w:t>
      </w:r>
      <w:r w:rsidRPr="009A6758">
        <w:rPr>
          <w:rFonts w:ascii="Angsana New" w:hAnsi="Angsana New" w:hint="cs"/>
          <w:sz w:val="28"/>
          <w:szCs w:val="28"/>
          <w:cs/>
        </w:rPr>
        <w:t>มีการนำเสนอ</w:t>
      </w:r>
      <w:r w:rsidRPr="009A6758">
        <w:rPr>
          <w:rFonts w:ascii="Angsana New" w:hAnsi="Angsana New"/>
          <w:sz w:val="28"/>
          <w:szCs w:val="28"/>
          <w:cs/>
        </w:rPr>
        <w:t>กระแสเงินสดจากกิจกรรมดำเนินงานโดยวิธีทางอ้อม</w:t>
      </w:r>
    </w:p>
    <w:p w14:paraId="467EB903" w14:textId="77777777" w:rsidR="00C87E5E" w:rsidRPr="009A6758" w:rsidRDefault="00C87E5E" w:rsidP="00C87E5E">
      <w:pPr>
        <w:shd w:val="clear" w:color="auto" w:fill="FFFFFF"/>
        <w:spacing w:line="240" w:lineRule="auto"/>
        <w:ind w:left="1080"/>
        <w:rPr>
          <w:rFonts w:ascii="Angsana New" w:hAnsi="Angsana New"/>
          <w:sz w:val="20"/>
          <w:szCs w:val="20"/>
        </w:rPr>
      </w:pPr>
    </w:p>
    <w:p w14:paraId="068C7EF0" w14:textId="77777777" w:rsidR="00C87E5E" w:rsidRPr="009A6758" w:rsidRDefault="00C87E5E" w:rsidP="00C87E5E">
      <w:pPr>
        <w:shd w:val="clear" w:color="auto" w:fill="FFFFFF"/>
        <w:spacing w:line="240" w:lineRule="auto"/>
        <w:ind w:left="1080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/>
          <w:sz w:val="28"/>
          <w:szCs w:val="28"/>
          <w:cs/>
        </w:rPr>
        <w:t>นอกจากนี้ การปรับปรุงที่เป็นผลสืบเนื่องดังกล่าวยัง</w:t>
      </w:r>
      <w:r w:rsidRPr="009A6758">
        <w:rPr>
          <w:rFonts w:ascii="Angsana New" w:hAnsi="Angsana New" w:hint="cs"/>
          <w:sz w:val="28"/>
          <w:szCs w:val="28"/>
          <w:cs/>
        </w:rPr>
        <w:t>ให้ข้อกำหนดใหม่สำหรับ</w:t>
      </w:r>
      <w:r w:rsidRPr="009A6758">
        <w:rPr>
          <w:rFonts w:ascii="Angsana New" w:hAnsi="Angsana New"/>
          <w:sz w:val="28"/>
          <w:szCs w:val="28"/>
          <w:cs/>
        </w:rPr>
        <w:t>การจัดประเภทกระแสเงินสดที่เกี่ยวกับดอกเบี้ยและเงินปันผล</w:t>
      </w:r>
      <w:r w:rsidRPr="009A6758">
        <w:rPr>
          <w:rFonts w:ascii="Angsana New" w:hAnsi="Angsana New" w:hint="cs"/>
          <w:sz w:val="28"/>
          <w:szCs w:val="28"/>
          <w:cs/>
        </w:rPr>
        <w:t>ในงบกระแสเงินสด</w:t>
      </w:r>
    </w:p>
    <w:p w14:paraId="3DD6357C" w14:textId="77777777" w:rsidR="00C87E5E" w:rsidRPr="009A6758" w:rsidRDefault="00C87E5E" w:rsidP="00C87E5E">
      <w:pPr>
        <w:tabs>
          <w:tab w:val="left" w:pos="540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69CD8764" w14:textId="43D6FCE2" w:rsidR="00787B5F" w:rsidRPr="009A6758" w:rsidRDefault="00B94802" w:rsidP="00580188">
      <w:pPr>
        <w:tabs>
          <w:tab w:val="left" w:pos="540"/>
        </w:tabs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  <w:r w:rsidRPr="009A6758">
        <w:rPr>
          <w:rFonts w:asciiTheme="majorBidi" w:hAnsiTheme="majorBidi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</w:t>
      </w:r>
      <w:r w:rsidR="00993E3A" w:rsidRPr="009A6758">
        <w:rPr>
          <w:rFonts w:asciiTheme="majorBidi" w:hAnsiTheme="majorBidi"/>
          <w:sz w:val="28"/>
          <w:szCs w:val="28"/>
        </w:rPr>
        <w:br/>
      </w:r>
      <w:r w:rsidRPr="009A6758">
        <w:rPr>
          <w:rFonts w:asciiTheme="majorBidi" w:hAnsiTheme="majorBidi"/>
          <w:sz w:val="28"/>
          <w:szCs w:val="28"/>
          <w:cs/>
        </w:rPr>
        <w:t>ทางการเงินที่ออกและปรับปรุงใหม่ดังกล่าวข้างต้น</w:t>
      </w:r>
      <w:r w:rsidR="00787B5F" w:rsidRPr="009A6758">
        <w:rPr>
          <w:rFonts w:ascii="Angsana New" w:hAnsi="Angsana New"/>
          <w:sz w:val="28"/>
          <w:szCs w:val="28"/>
          <w:cs/>
        </w:rPr>
        <w:br w:type="page"/>
      </w:r>
    </w:p>
    <w:p w14:paraId="4A8A73AC" w14:textId="44B89C26" w:rsidR="007A1AD8" w:rsidRPr="009A6758" w:rsidRDefault="00580188" w:rsidP="007A1AD8">
      <w:pPr>
        <w:numPr>
          <w:ilvl w:val="0"/>
          <w:numId w:val="2"/>
        </w:numPr>
        <w:tabs>
          <w:tab w:val="left" w:pos="540"/>
        </w:tabs>
        <w:spacing w:line="240" w:lineRule="auto"/>
        <w:ind w:hanging="900"/>
        <w:rPr>
          <w:rFonts w:ascii="Angsana New" w:hAnsi="Angsana New"/>
          <w:b/>
          <w:bCs/>
          <w:sz w:val="28"/>
          <w:szCs w:val="28"/>
          <w:lang w:val="th-TH"/>
        </w:rPr>
      </w:pPr>
      <w:r w:rsidRPr="009A6758">
        <w:rPr>
          <w:rFonts w:asciiTheme="majorBidi" w:hAnsiTheme="majorBidi" w:cstheme="majorBidi" w:hint="cs"/>
          <w:b/>
          <w:bCs/>
          <w:sz w:val="28"/>
          <w:szCs w:val="28"/>
          <w:cs/>
        </w:rPr>
        <w:lastRenderedPageBreak/>
        <w:t>ก</w:t>
      </w:r>
      <w:r w:rsidR="007A1AD8" w:rsidRPr="009A6758">
        <w:rPr>
          <w:rFonts w:asciiTheme="majorBidi" w:hAnsiTheme="majorBidi" w:cstheme="majorBidi"/>
          <w:b/>
          <w:bCs/>
          <w:sz w:val="28"/>
          <w:szCs w:val="28"/>
          <w:cs/>
        </w:rPr>
        <w:t>ารจัดประเภทรายการใหม่</w:t>
      </w:r>
    </w:p>
    <w:p w14:paraId="3C846706" w14:textId="77777777" w:rsidR="007A1AD8" w:rsidRPr="009A6758" w:rsidRDefault="007A1AD8" w:rsidP="007A1AD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p w14:paraId="3E712D58" w14:textId="77777777" w:rsidR="007A1AD8" w:rsidRPr="009A6758" w:rsidRDefault="007A1AD8" w:rsidP="007A1AD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9A6758">
        <w:rPr>
          <w:rFonts w:asciiTheme="majorBidi" w:hAnsiTheme="majorBidi" w:cstheme="majorBidi"/>
          <w:sz w:val="28"/>
          <w:szCs w:val="28"/>
          <w:cs/>
        </w:rPr>
        <w:t xml:space="preserve">รายการบางรายการในงบการเงินปี </w:t>
      </w:r>
      <w:r w:rsidRPr="009A6758">
        <w:rPr>
          <w:rFonts w:asciiTheme="majorBidi" w:hAnsiTheme="majorBidi" w:cstheme="majorBidi"/>
          <w:sz w:val="28"/>
          <w:szCs w:val="28"/>
        </w:rPr>
        <w:t xml:space="preserve">2568 </w:t>
      </w:r>
      <w:r w:rsidRPr="009A6758">
        <w:rPr>
          <w:rFonts w:asciiTheme="majorBidi" w:hAnsiTheme="majorBidi" w:cstheme="majorBidi"/>
          <w:sz w:val="28"/>
          <w:szCs w:val="28"/>
          <w:cs/>
        </w:rPr>
        <w:t xml:space="preserve">ได้จัดประเภทรายการใหม่ให้สอดคล้องกับการนำเสนองบการเงินปี </w:t>
      </w:r>
      <w:r w:rsidRPr="009A6758">
        <w:rPr>
          <w:rFonts w:asciiTheme="majorBidi" w:hAnsiTheme="majorBidi" w:cstheme="majorBidi"/>
          <w:sz w:val="28"/>
          <w:szCs w:val="28"/>
        </w:rPr>
        <w:t xml:space="preserve">2569 </w:t>
      </w:r>
      <w:r w:rsidRPr="009A6758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16E54C7B" w14:textId="77777777" w:rsidR="007A1AD8" w:rsidRPr="009A6758" w:rsidRDefault="007A1AD8" w:rsidP="007A1AD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7A1AD8" w:rsidRPr="009A6758" w14:paraId="4BA1854B" w14:textId="77777777" w:rsidTr="004106CA">
        <w:trPr>
          <w:tblHeader/>
        </w:trPr>
        <w:tc>
          <w:tcPr>
            <w:tcW w:w="4860" w:type="dxa"/>
          </w:tcPr>
          <w:p w14:paraId="75B3D768" w14:textId="77777777" w:rsidR="007A1AD8" w:rsidRPr="009A6758" w:rsidRDefault="007A1AD8" w:rsidP="004106CA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0F5BB0FD" w14:textId="77777777" w:rsidR="007A1AD8" w:rsidRPr="009A6758" w:rsidRDefault="007A1AD8" w:rsidP="004106CA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A1AD8" w:rsidRPr="009A6758" w14:paraId="4AB55FD5" w14:textId="77777777" w:rsidTr="004106CA">
        <w:trPr>
          <w:tblHeader/>
        </w:trPr>
        <w:tc>
          <w:tcPr>
            <w:tcW w:w="4860" w:type="dxa"/>
            <w:vAlign w:val="bottom"/>
          </w:tcPr>
          <w:p w14:paraId="0E836E9B" w14:textId="77777777" w:rsidR="007A1AD8" w:rsidRPr="009A6758" w:rsidRDefault="007A1AD8" w:rsidP="004106CA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336FA69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4F3180A2" w14:textId="77777777" w:rsidR="007A1AD8" w:rsidRPr="009A6758" w:rsidRDefault="007A1AD8" w:rsidP="004106C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20B5AC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36E653C3" w14:textId="77777777" w:rsidR="007A1AD8" w:rsidRPr="009A6758" w:rsidRDefault="007A1AD8" w:rsidP="004106C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D28363C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7A1AD8" w:rsidRPr="009A6758" w14:paraId="13CE9028" w14:textId="77777777" w:rsidTr="004106CA">
        <w:trPr>
          <w:tblHeader/>
        </w:trPr>
        <w:tc>
          <w:tcPr>
            <w:tcW w:w="4860" w:type="dxa"/>
            <w:vAlign w:val="bottom"/>
          </w:tcPr>
          <w:p w14:paraId="2B2A4586" w14:textId="77777777" w:rsidR="007A1AD8" w:rsidRPr="009A6758" w:rsidRDefault="007A1AD8" w:rsidP="004106CA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FB9E2AD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6939B4C7" w14:textId="77777777" w:rsidR="007A1AD8" w:rsidRPr="009A6758" w:rsidRDefault="007A1AD8" w:rsidP="004106C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D91D64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55498322" w14:textId="77777777" w:rsidR="007A1AD8" w:rsidRPr="009A6758" w:rsidRDefault="007A1AD8" w:rsidP="004106C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0388839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7A1AD8" w:rsidRPr="009A6758" w14:paraId="104B4621" w14:textId="77777777" w:rsidTr="004106CA">
        <w:trPr>
          <w:tblHeader/>
        </w:trPr>
        <w:tc>
          <w:tcPr>
            <w:tcW w:w="4860" w:type="dxa"/>
            <w:vAlign w:val="bottom"/>
          </w:tcPr>
          <w:p w14:paraId="767D10C4" w14:textId="77777777" w:rsidR="007A1AD8" w:rsidRPr="009A6758" w:rsidRDefault="007A1AD8" w:rsidP="004106C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36F92D4A" w14:textId="77777777" w:rsidR="007A1AD8" w:rsidRPr="009A6758" w:rsidRDefault="007A1AD8" w:rsidP="004106CA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A1AD8" w:rsidRPr="009A6758" w14:paraId="566CE446" w14:textId="77777777" w:rsidTr="004106CA">
        <w:trPr>
          <w:tblHeader/>
        </w:trPr>
        <w:tc>
          <w:tcPr>
            <w:tcW w:w="4860" w:type="dxa"/>
          </w:tcPr>
          <w:p w14:paraId="32CE1616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60" w:type="dxa"/>
          </w:tcPr>
          <w:p w14:paraId="27322961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A6A2A7B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5EC8C05" w14:textId="77777777" w:rsidR="007A1AD8" w:rsidRPr="009A6758" w:rsidRDefault="007A1AD8" w:rsidP="004106CA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C485C4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4C83E7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AD8" w:rsidRPr="009A6758" w14:paraId="4BB841EB" w14:textId="77777777" w:rsidTr="004106CA">
        <w:trPr>
          <w:tblHeader/>
        </w:trPr>
        <w:tc>
          <w:tcPr>
            <w:tcW w:w="4860" w:type="dxa"/>
          </w:tcPr>
          <w:p w14:paraId="2A7E237A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67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9A67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4423D530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B6726C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5066DC" w14:textId="77777777" w:rsidR="007A1AD8" w:rsidRPr="009A6758" w:rsidRDefault="007A1AD8" w:rsidP="004106CA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86E6A7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4B819D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AD8" w:rsidRPr="009A6758" w14:paraId="73A185C7" w14:textId="77777777" w:rsidTr="004106CA">
        <w:trPr>
          <w:tblHeader/>
        </w:trPr>
        <w:tc>
          <w:tcPr>
            <w:tcW w:w="4860" w:type="dxa"/>
          </w:tcPr>
          <w:p w14:paraId="76C5C50F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60" w:type="dxa"/>
          </w:tcPr>
          <w:p w14:paraId="1C25D7D9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271.62</w:t>
            </w:r>
          </w:p>
        </w:tc>
        <w:tc>
          <w:tcPr>
            <w:tcW w:w="270" w:type="dxa"/>
          </w:tcPr>
          <w:p w14:paraId="72D65BFF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94405F" w14:textId="77777777" w:rsidR="007A1AD8" w:rsidRPr="009A6758" w:rsidRDefault="007A1AD8" w:rsidP="004106CA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49.45</w:t>
            </w:r>
          </w:p>
        </w:tc>
        <w:tc>
          <w:tcPr>
            <w:tcW w:w="270" w:type="dxa"/>
          </w:tcPr>
          <w:p w14:paraId="6676445E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29AB67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321.07</w:t>
            </w:r>
          </w:p>
        </w:tc>
      </w:tr>
      <w:tr w:rsidR="007A1AD8" w:rsidRPr="009A6758" w14:paraId="5E7A3C99" w14:textId="77777777" w:rsidTr="004106CA">
        <w:trPr>
          <w:tblHeader/>
        </w:trPr>
        <w:tc>
          <w:tcPr>
            <w:tcW w:w="4860" w:type="dxa"/>
          </w:tcPr>
          <w:p w14:paraId="16960AB2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260" w:type="dxa"/>
          </w:tcPr>
          <w:p w14:paraId="15251B9E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167.4</w:t>
            </w:r>
            <w:r w:rsidRPr="009A6758">
              <w:rPr>
                <w:rFonts w:asciiTheme="majorBidi" w:hAnsiTheme="majorBidi" w:cstheme="majorBidi" w:hint="cs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BA144C7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D871F8" w14:textId="77777777" w:rsidR="007A1AD8" w:rsidRPr="009A6758" w:rsidRDefault="007A1AD8" w:rsidP="004106CA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(49.45)</w:t>
            </w:r>
          </w:p>
        </w:tc>
        <w:tc>
          <w:tcPr>
            <w:tcW w:w="270" w:type="dxa"/>
          </w:tcPr>
          <w:p w14:paraId="7E98EB3E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4B85938C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117.9</w:t>
            </w:r>
            <w:r w:rsidRPr="009A6758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</w:tr>
      <w:tr w:rsidR="007A1AD8" w:rsidRPr="009A6758" w14:paraId="49E5D50F" w14:textId="77777777" w:rsidTr="004106CA">
        <w:trPr>
          <w:tblHeader/>
        </w:trPr>
        <w:tc>
          <w:tcPr>
            <w:tcW w:w="4860" w:type="dxa"/>
          </w:tcPr>
          <w:p w14:paraId="12739226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76BA8A1A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(584.91)</w:t>
            </w:r>
          </w:p>
        </w:tc>
        <w:tc>
          <w:tcPr>
            <w:tcW w:w="270" w:type="dxa"/>
          </w:tcPr>
          <w:p w14:paraId="6D510087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78E2943" w14:textId="77777777" w:rsidR="007A1AD8" w:rsidRPr="009A6758" w:rsidRDefault="007A1AD8" w:rsidP="004106CA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6758">
              <w:rPr>
                <w:rFonts w:asciiTheme="majorBidi" w:hAnsiTheme="majorBidi" w:cstheme="majorBidi" w:hint="cs"/>
                <w:sz w:val="28"/>
                <w:szCs w:val="28"/>
              </w:rPr>
              <w:t>26</w:t>
            </w: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A6758">
              <w:rPr>
                <w:rFonts w:asciiTheme="majorBidi" w:hAnsiTheme="majorBidi" w:cstheme="majorBidi" w:hint="cs"/>
                <w:sz w:val="28"/>
                <w:szCs w:val="28"/>
              </w:rPr>
              <w:t>74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3D1D0AD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33F2E74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6758">
              <w:rPr>
                <w:rFonts w:asciiTheme="majorBidi" w:hAnsiTheme="majorBidi" w:cstheme="majorBidi" w:hint="cs"/>
                <w:sz w:val="28"/>
                <w:szCs w:val="28"/>
              </w:rPr>
              <w:t>611</w:t>
            </w: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A6758">
              <w:rPr>
                <w:rFonts w:asciiTheme="majorBidi" w:hAnsiTheme="majorBidi" w:cstheme="majorBidi" w:hint="cs"/>
                <w:sz w:val="28"/>
                <w:szCs w:val="28"/>
              </w:rPr>
              <w:t>65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1AD8" w:rsidRPr="009A6758" w14:paraId="6256BFAD" w14:textId="77777777" w:rsidTr="004106CA">
        <w:trPr>
          <w:tblHeader/>
        </w:trPr>
        <w:tc>
          <w:tcPr>
            <w:tcW w:w="4860" w:type="dxa"/>
          </w:tcPr>
          <w:p w14:paraId="112B6DC7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4A1F3027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(692.75)</w:t>
            </w:r>
          </w:p>
        </w:tc>
        <w:tc>
          <w:tcPr>
            <w:tcW w:w="270" w:type="dxa"/>
          </w:tcPr>
          <w:p w14:paraId="29871F3D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C61D2F" w14:textId="77777777" w:rsidR="007A1AD8" w:rsidRPr="009A6758" w:rsidRDefault="007A1AD8" w:rsidP="004106CA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26.</w:t>
            </w:r>
            <w:r w:rsidRPr="009A6758">
              <w:rPr>
                <w:rFonts w:asciiTheme="majorBidi" w:hAnsiTheme="majorBidi" w:cstheme="majorBidi" w:hint="cs"/>
                <w:sz w:val="28"/>
                <w:szCs w:val="28"/>
              </w:rPr>
              <w:t>74</w:t>
            </w:r>
          </w:p>
        </w:tc>
        <w:tc>
          <w:tcPr>
            <w:tcW w:w="270" w:type="dxa"/>
          </w:tcPr>
          <w:p w14:paraId="2E5A6C7E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00DE23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A6758">
              <w:rPr>
                <w:rFonts w:asciiTheme="majorBidi" w:hAnsiTheme="majorBidi" w:cstheme="majorBidi" w:hint="cs"/>
                <w:sz w:val="28"/>
                <w:szCs w:val="28"/>
              </w:rPr>
              <w:t>666</w:t>
            </w: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</w:rPr>
              <w:t>.</w:t>
            </w:r>
            <w:r w:rsidRPr="009A6758">
              <w:rPr>
                <w:rFonts w:asciiTheme="majorBidi" w:hAnsiTheme="majorBidi" w:cstheme="majorBidi" w:hint="cs"/>
                <w:sz w:val="28"/>
                <w:szCs w:val="28"/>
              </w:rPr>
              <w:t>01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A1AD8" w:rsidRPr="009A6758" w14:paraId="0C597D26" w14:textId="77777777" w:rsidTr="0057768C">
        <w:trPr>
          <w:tblHeader/>
        </w:trPr>
        <w:tc>
          <w:tcPr>
            <w:tcW w:w="4860" w:type="dxa"/>
          </w:tcPr>
          <w:p w14:paraId="35043D52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B134B9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40976A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BFDA13D" w14:textId="77777777" w:rsidR="007A1AD8" w:rsidRPr="009A6758" w:rsidRDefault="007A1AD8" w:rsidP="004106CA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C1F7201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D659032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68C" w:rsidRPr="009A6758" w14:paraId="48D64DCE" w14:textId="77777777" w:rsidTr="0057768C">
        <w:trPr>
          <w:tblHeader/>
        </w:trPr>
        <w:tc>
          <w:tcPr>
            <w:tcW w:w="4860" w:type="dxa"/>
          </w:tcPr>
          <w:p w14:paraId="53E7C8F2" w14:textId="77777777" w:rsidR="0057768C" w:rsidRPr="009A6758" w:rsidRDefault="0057768C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E14BC3C" w14:textId="77777777" w:rsidR="0057768C" w:rsidRPr="009A6758" w:rsidRDefault="0057768C" w:rsidP="004106C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863F35" w14:textId="77777777" w:rsidR="0057768C" w:rsidRPr="009A6758" w:rsidRDefault="0057768C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533C65F" w14:textId="77777777" w:rsidR="0057768C" w:rsidRPr="009A6758" w:rsidRDefault="0057768C" w:rsidP="004106CA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4DF690" w14:textId="77777777" w:rsidR="0057768C" w:rsidRPr="009A6758" w:rsidRDefault="0057768C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F8DA2A" w14:textId="77777777" w:rsidR="0057768C" w:rsidRPr="009A6758" w:rsidRDefault="0057768C" w:rsidP="004106C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68C" w:rsidRPr="009A6758" w14:paraId="1609A5FE" w14:textId="77777777" w:rsidTr="0057768C">
        <w:trPr>
          <w:tblHeader/>
        </w:trPr>
        <w:tc>
          <w:tcPr>
            <w:tcW w:w="4860" w:type="dxa"/>
          </w:tcPr>
          <w:p w14:paraId="0F3B7FEF" w14:textId="1734FF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78A7B8AE" w14:textId="77777777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564E8A4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B3DB81E" w14:textId="77777777" w:rsidR="0057768C" w:rsidRPr="009A6758" w:rsidRDefault="0057768C" w:rsidP="0057768C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9CD16E4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F3E0F3" w14:textId="77777777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68C" w:rsidRPr="009A6758" w14:paraId="74EED06B" w14:textId="77777777" w:rsidTr="0057768C">
        <w:trPr>
          <w:tblHeader/>
        </w:trPr>
        <w:tc>
          <w:tcPr>
            <w:tcW w:w="4860" w:type="dxa"/>
          </w:tcPr>
          <w:p w14:paraId="7844E717" w14:textId="67393359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สำหรับงวดสามเดือนสิ้นสุดวันที่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A675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9A67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06625E3C" w14:textId="77777777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C5E776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4D4E2A" w14:textId="77777777" w:rsidR="0057768C" w:rsidRPr="009A6758" w:rsidRDefault="0057768C" w:rsidP="0057768C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BC9938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74ECBD8" w14:textId="77777777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68C" w:rsidRPr="009A6758" w14:paraId="6927B13B" w14:textId="77777777" w:rsidTr="00611ED6">
        <w:trPr>
          <w:tblHeader/>
        </w:trPr>
        <w:tc>
          <w:tcPr>
            <w:tcW w:w="4860" w:type="dxa"/>
          </w:tcPr>
          <w:p w14:paraId="019A549D" w14:textId="1873C33D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18ACB513" w14:textId="7D99A6F2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298.5</w:t>
            </w:r>
            <w:r w:rsidR="003B5212" w:rsidRPr="009A675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4AB498F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A31C602" w14:textId="570772D1" w:rsidR="0057768C" w:rsidRPr="009A6758" w:rsidRDefault="0057768C" w:rsidP="0057768C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(16.00)</w:t>
            </w:r>
          </w:p>
        </w:tc>
        <w:tc>
          <w:tcPr>
            <w:tcW w:w="270" w:type="dxa"/>
          </w:tcPr>
          <w:p w14:paraId="52860EC2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F10A5E" w14:textId="308E79AF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282.5</w:t>
            </w:r>
            <w:r w:rsidR="003B5212" w:rsidRPr="009A675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7768C" w:rsidRPr="009A6758" w14:paraId="6AFAEDD4" w14:textId="77777777" w:rsidTr="00611ED6">
        <w:trPr>
          <w:tblHeader/>
        </w:trPr>
        <w:tc>
          <w:tcPr>
            <w:tcW w:w="4860" w:type="dxa"/>
          </w:tcPr>
          <w:p w14:paraId="3256D400" w14:textId="335E11FC" w:rsidR="0057768C" w:rsidRPr="009A6758" w:rsidRDefault="008634D8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6758">
              <w:rPr>
                <w:rFonts w:asciiTheme="majorBidi" w:hAnsiTheme="majorBidi"/>
                <w:sz w:val="28"/>
                <w:szCs w:val="28"/>
                <w:cs/>
              </w:rPr>
              <w:t xml:space="preserve">ผลขาดทุนจากการด้อยค่าซึ่งเป็นไปตาม </w:t>
            </w:r>
            <w:r w:rsidRPr="009A6758">
              <w:rPr>
                <w:rFonts w:asciiTheme="majorBidi" w:hAnsiTheme="majorBidi"/>
                <w:sz w:val="28"/>
                <w:szCs w:val="28"/>
              </w:rPr>
              <w:t xml:space="preserve">TFRS </w:t>
            </w:r>
            <w:r w:rsidRPr="009A6758">
              <w:rPr>
                <w:rFonts w:asciiTheme="majorBidi" w:hAnsiTheme="majorBidi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</w:tcPr>
          <w:p w14:paraId="480FD200" w14:textId="2F38ECAD" w:rsidR="0057768C" w:rsidRPr="009A6758" w:rsidRDefault="0057768C" w:rsidP="001C711E">
            <w:pPr>
              <w:tabs>
                <w:tab w:val="decimal" w:pos="73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F82737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051AF5" w14:textId="35DC847C" w:rsidR="0057768C" w:rsidRPr="009A6758" w:rsidRDefault="0057768C" w:rsidP="008634D8">
            <w:pPr>
              <w:pStyle w:val="BodyText"/>
              <w:tabs>
                <w:tab w:val="decimal" w:pos="73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16.00</w:t>
            </w:r>
          </w:p>
        </w:tc>
        <w:tc>
          <w:tcPr>
            <w:tcW w:w="270" w:type="dxa"/>
          </w:tcPr>
          <w:p w14:paraId="06E808C4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EA4FFED" w14:textId="67D36881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16.00</w:t>
            </w:r>
          </w:p>
        </w:tc>
      </w:tr>
      <w:tr w:rsidR="0057768C" w:rsidRPr="009A6758" w14:paraId="26C68FD0" w14:textId="77777777" w:rsidTr="00611ED6">
        <w:trPr>
          <w:tblHeader/>
        </w:trPr>
        <w:tc>
          <w:tcPr>
            <w:tcW w:w="4860" w:type="dxa"/>
          </w:tcPr>
          <w:p w14:paraId="2A1E0D7F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F88911" w14:textId="77777777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AF3967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739F14C" w14:textId="345D0670" w:rsidR="0057768C" w:rsidRPr="009A6758" w:rsidRDefault="0057768C" w:rsidP="0057768C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EAB206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ABC599B" w14:textId="77777777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68C" w:rsidRPr="009A6758" w14:paraId="10EFC699" w14:textId="77777777" w:rsidTr="0057768C">
        <w:trPr>
          <w:tblHeader/>
        </w:trPr>
        <w:tc>
          <w:tcPr>
            <w:tcW w:w="4860" w:type="dxa"/>
          </w:tcPr>
          <w:p w14:paraId="04E1F698" w14:textId="77777777" w:rsidR="0057768C" w:rsidRPr="009A6758" w:rsidRDefault="0057768C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BBDE2A8" w14:textId="77777777" w:rsidR="0057768C" w:rsidRPr="009A6758" w:rsidRDefault="0057768C" w:rsidP="004106C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AD4522" w14:textId="77777777" w:rsidR="0057768C" w:rsidRPr="009A6758" w:rsidRDefault="0057768C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8421E2B" w14:textId="77777777" w:rsidR="0057768C" w:rsidRPr="009A6758" w:rsidRDefault="0057768C" w:rsidP="004106CA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B8C11FD" w14:textId="77777777" w:rsidR="0057768C" w:rsidRPr="009A6758" w:rsidRDefault="0057768C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9B03DA" w14:textId="77777777" w:rsidR="0057768C" w:rsidRPr="009A6758" w:rsidRDefault="0057768C" w:rsidP="004106C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68C" w:rsidRPr="009A6758" w14:paraId="4836F42C" w14:textId="77777777" w:rsidTr="0057768C">
        <w:trPr>
          <w:tblHeader/>
        </w:trPr>
        <w:tc>
          <w:tcPr>
            <w:tcW w:w="4860" w:type="dxa"/>
          </w:tcPr>
          <w:p w14:paraId="69E2B89C" w14:textId="3B37DDD6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</w:tcPr>
          <w:p w14:paraId="39D12684" w14:textId="77777777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BF7ABC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7D43D89" w14:textId="77777777" w:rsidR="0057768C" w:rsidRPr="009A6758" w:rsidRDefault="0057768C" w:rsidP="0057768C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449964D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617C03F" w14:textId="77777777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68C" w:rsidRPr="009A6758" w14:paraId="4969B6E0" w14:textId="77777777" w:rsidTr="0057768C">
        <w:trPr>
          <w:tblHeader/>
        </w:trPr>
        <w:tc>
          <w:tcPr>
            <w:tcW w:w="4860" w:type="dxa"/>
          </w:tcPr>
          <w:p w14:paraId="44EB4BE0" w14:textId="4203705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สำหรับงวด</w:t>
            </w:r>
            <w:r w:rsidRPr="009A675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เก้า</w:t>
            </w:r>
            <w:r w:rsidRPr="009A67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9A675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9A675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11CAA3D9" w14:textId="77777777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FC7CA6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46A459" w14:textId="77777777" w:rsidR="0057768C" w:rsidRPr="009A6758" w:rsidRDefault="0057768C" w:rsidP="0057768C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1BE570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83DE43D" w14:textId="77777777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68C" w:rsidRPr="009A6758" w14:paraId="275EBDE1" w14:textId="77777777" w:rsidTr="00611ED6">
        <w:trPr>
          <w:tblHeader/>
        </w:trPr>
        <w:tc>
          <w:tcPr>
            <w:tcW w:w="4860" w:type="dxa"/>
          </w:tcPr>
          <w:p w14:paraId="53DA65FA" w14:textId="399A4E16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260" w:type="dxa"/>
          </w:tcPr>
          <w:p w14:paraId="7C871AE8" w14:textId="6A8774D0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856.2</w:t>
            </w:r>
            <w:r w:rsidR="00C96971" w:rsidRPr="009A67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620367B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CD704CA" w14:textId="6E2D2D8B" w:rsidR="0057768C" w:rsidRPr="009A6758" w:rsidRDefault="0057768C" w:rsidP="0057768C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(21.20)</w:t>
            </w:r>
          </w:p>
        </w:tc>
        <w:tc>
          <w:tcPr>
            <w:tcW w:w="270" w:type="dxa"/>
          </w:tcPr>
          <w:p w14:paraId="5FDFC01A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5D99611" w14:textId="37935B06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835.0</w:t>
            </w:r>
            <w:r w:rsidR="00C96971" w:rsidRPr="009A6758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7768C" w:rsidRPr="009A6758" w14:paraId="23C99C5D" w14:textId="77777777" w:rsidTr="008634D8">
        <w:trPr>
          <w:tblHeader/>
        </w:trPr>
        <w:tc>
          <w:tcPr>
            <w:tcW w:w="4860" w:type="dxa"/>
          </w:tcPr>
          <w:p w14:paraId="5F8DE6F1" w14:textId="095E14FA" w:rsidR="0057768C" w:rsidRPr="009A6758" w:rsidRDefault="008634D8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/>
                <w:sz w:val="28"/>
                <w:szCs w:val="28"/>
                <w:cs/>
              </w:rPr>
              <w:t xml:space="preserve">ผลขาดทุนจากการด้อยค่าซึ่งเป็นไปตาม </w:t>
            </w:r>
            <w:r w:rsidRPr="009A6758">
              <w:rPr>
                <w:rFonts w:asciiTheme="majorBidi" w:hAnsiTheme="majorBidi"/>
                <w:sz w:val="28"/>
                <w:szCs w:val="28"/>
              </w:rPr>
              <w:t xml:space="preserve">TFRS </w:t>
            </w:r>
            <w:r w:rsidRPr="009A6758">
              <w:rPr>
                <w:rFonts w:asciiTheme="majorBidi" w:hAnsiTheme="majorBidi"/>
                <w:sz w:val="28"/>
                <w:szCs w:val="28"/>
                <w:cs/>
              </w:rPr>
              <w:t>9</w:t>
            </w:r>
          </w:p>
        </w:tc>
        <w:tc>
          <w:tcPr>
            <w:tcW w:w="1260" w:type="dxa"/>
          </w:tcPr>
          <w:p w14:paraId="61E190C7" w14:textId="002C5033" w:rsidR="0057768C" w:rsidRPr="009A6758" w:rsidRDefault="0057768C" w:rsidP="001C711E">
            <w:pPr>
              <w:tabs>
                <w:tab w:val="decimal" w:pos="73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57C0B58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CBFBC6" w14:textId="01B79064" w:rsidR="0057768C" w:rsidRPr="009A6758" w:rsidRDefault="0057768C" w:rsidP="008634D8">
            <w:pPr>
              <w:pStyle w:val="BodyText"/>
              <w:tabs>
                <w:tab w:val="decimal" w:pos="732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21.20</w:t>
            </w:r>
          </w:p>
        </w:tc>
        <w:tc>
          <w:tcPr>
            <w:tcW w:w="270" w:type="dxa"/>
          </w:tcPr>
          <w:p w14:paraId="06869561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1D516C" w14:textId="60BDDB53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21.20</w:t>
            </w:r>
          </w:p>
        </w:tc>
      </w:tr>
      <w:tr w:rsidR="0057768C" w:rsidRPr="009A6758" w14:paraId="335CE41B" w14:textId="77777777" w:rsidTr="008634D8">
        <w:trPr>
          <w:tblHeader/>
        </w:trPr>
        <w:tc>
          <w:tcPr>
            <w:tcW w:w="4860" w:type="dxa"/>
          </w:tcPr>
          <w:p w14:paraId="06DD4DC1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FC9D4F" w14:textId="77777777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BC261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CCE59F" w14:textId="6E93EC2C" w:rsidR="0057768C" w:rsidRPr="009A6758" w:rsidRDefault="0057768C" w:rsidP="0057768C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491CB33" w14:textId="77777777" w:rsidR="0057768C" w:rsidRPr="009A6758" w:rsidRDefault="0057768C" w:rsidP="0057768C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2D0D1D" w14:textId="77777777" w:rsidR="0057768C" w:rsidRPr="009A6758" w:rsidRDefault="0057768C" w:rsidP="0057768C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26BF657B" w14:textId="77777777" w:rsidR="007A1AD8" w:rsidRPr="009A6758" w:rsidRDefault="007A1AD8" w:rsidP="007A1AD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260"/>
        <w:gridCol w:w="270"/>
        <w:gridCol w:w="1260"/>
        <w:gridCol w:w="270"/>
        <w:gridCol w:w="1260"/>
      </w:tblGrid>
      <w:tr w:rsidR="007A1AD8" w:rsidRPr="009A6758" w14:paraId="4EB7E1A7" w14:textId="77777777" w:rsidTr="004106CA">
        <w:trPr>
          <w:tblHeader/>
        </w:trPr>
        <w:tc>
          <w:tcPr>
            <w:tcW w:w="4860" w:type="dxa"/>
          </w:tcPr>
          <w:p w14:paraId="17A4E751" w14:textId="77777777" w:rsidR="007A1AD8" w:rsidRPr="009A6758" w:rsidRDefault="007A1AD8" w:rsidP="004106CA">
            <w:pPr>
              <w:pStyle w:val="BodyText"/>
              <w:spacing w:after="0" w:line="240" w:lineRule="auto"/>
              <w:ind w:right="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2C4ADAC7" w14:textId="77777777" w:rsidR="007A1AD8" w:rsidRPr="009A6758" w:rsidRDefault="007A1AD8" w:rsidP="004106CA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9A675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A1AD8" w:rsidRPr="009A6758" w14:paraId="5772A394" w14:textId="77777777" w:rsidTr="004106CA">
        <w:trPr>
          <w:tblHeader/>
        </w:trPr>
        <w:tc>
          <w:tcPr>
            <w:tcW w:w="4860" w:type="dxa"/>
            <w:vAlign w:val="bottom"/>
          </w:tcPr>
          <w:p w14:paraId="7F58A9F1" w14:textId="77777777" w:rsidR="007A1AD8" w:rsidRPr="009A6758" w:rsidRDefault="007A1AD8" w:rsidP="004106CA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77C806F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ก่อนจัด</w:t>
            </w:r>
          </w:p>
        </w:tc>
        <w:tc>
          <w:tcPr>
            <w:tcW w:w="270" w:type="dxa"/>
          </w:tcPr>
          <w:p w14:paraId="4E57DBCB" w14:textId="77777777" w:rsidR="007A1AD8" w:rsidRPr="009A6758" w:rsidRDefault="007A1AD8" w:rsidP="004106C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97E0CD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จัดประเภท</w:t>
            </w:r>
            <w:r w:rsidRPr="009A6758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70" w:type="dxa"/>
          </w:tcPr>
          <w:p w14:paraId="2C97DB16" w14:textId="77777777" w:rsidR="007A1AD8" w:rsidRPr="009A6758" w:rsidRDefault="007A1AD8" w:rsidP="004106C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8BCA0D3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หลังจัด</w:t>
            </w:r>
          </w:p>
        </w:tc>
      </w:tr>
      <w:tr w:rsidR="007A1AD8" w:rsidRPr="009A6758" w14:paraId="35758A70" w14:textId="77777777" w:rsidTr="004106CA">
        <w:trPr>
          <w:tblHeader/>
        </w:trPr>
        <w:tc>
          <w:tcPr>
            <w:tcW w:w="4860" w:type="dxa"/>
            <w:vAlign w:val="bottom"/>
          </w:tcPr>
          <w:p w14:paraId="63FA584E" w14:textId="77777777" w:rsidR="007A1AD8" w:rsidRPr="009A6758" w:rsidRDefault="007A1AD8" w:rsidP="004106CA">
            <w:pPr>
              <w:spacing w:line="240" w:lineRule="auto"/>
              <w:ind w:left="-1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61A85A0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12850413" w14:textId="77777777" w:rsidR="007A1AD8" w:rsidRPr="009A6758" w:rsidRDefault="007A1AD8" w:rsidP="004106C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3FA022E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ใหม่</w:t>
            </w:r>
          </w:p>
        </w:tc>
        <w:tc>
          <w:tcPr>
            <w:tcW w:w="270" w:type="dxa"/>
          </w:tcPr>
          <w:p w14:paraId="793257CE" w14:textId="77777777" w:rsidR="007A1AD8" w:rsidRPr="009A6758" w:rsidRDefault="007A1AD8" w:rsidP="004106CA">
            <w:pPr>
              <w:tabs>
                <w:tab w:val="decimal" w:pos="88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B5F636A" w14:textId="77777777" w:rsidR="007A1AD8" w:rsidRPr="009A6758" w:rsidRDefault="007A1AD8" w:rsidP="004106CA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ประเภทใหม่</w:t>
            </w:r>
          </w:p>
        </w:tc>
      </w:tr>
      <w:tr w:rsidR="007A1AD8" w:rsidRPr="009A6758" w14:paraId="4B2F35B4" w14:textId="77777777" w:rsidTr="004106CA">
        <w:trPr>
          <w:tblHeader/>
        </w:trPr>
        <w:tc>
          <w:tcPr>
            <w:tcW w:w="4860" w:type="dxa"/>
            <w:vAlign w:val="bottom"/>
          </w:tcPr>
          <w:p w14:paraId="794CB59D" w14:textId="77777777" w:rsidR="007A1AD8" w:rsidRPr="009A6758" w:rsidRDefault="007A1AD8" w:rsidP="004106CA">
            <w:pPr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0EE03A74" w14:textId="77777777" w:rsidR="007A1AD8" w:rsidRPr="009A6758" w:rsidRDefault="007A1AD8" w:rsidP="004106CA">
            <w:pPr>
              <w:spacing w:line="240" w:lineRule="auto"/>
              <w:ind w:left="-10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A1AD8" w:rsidRPr="009A6758" w14:paraId="552EE426" w14:textId="77777777" w:rsidTr="004106CA">
        <w:trPr>
          <w:tblHeader/>
        </w:trPr>
        <w:tc>
          <w:tcPr>
            <w:tcW w:w="4860" w:type="dxa"/>
          </w:tcPr>
          <w:p w14:paraId="6D2C11C1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งบฐานะการเงิน</w:t>
            </w:r>
          </w:p>
        </w:tc>
        <w:tc>
          <w:tcPr>
            <w:tcW w:w="1260" w:type="dxa"/>
          </w:tcPr>
          <w:p w14:paraId="4EB2115F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5157E2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BA541EE" w14:textId="77777777" w:rsidR="007A1AD8" w:rsidRPr="009A6758" w:rsidRDefault="007A1AD8" w:rsidP="004106CA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DDF3694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3DB3FE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AD8" w:rsidRPr="009A6758" w14:paraId="419E3A56" w14:textId="77777777" w:rsidTr="004106CA">
        <w:trPr>
          <w:tblHeader/>
        </w:trPr>
        <w:tc>
          <w:tcPr>
            <w:tcW w:w="4860" w:type="dxa"/>
          </w:tcPr>
          <w:p w14:paraId="02F36D96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9A67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ณ วันที่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9A675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กันยายน </w:t>
            </w:r>
            <w:r w:rsidRPr="009A675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260" w:type="dxa"/>
          </w:tcPr>
          <w:p w14:paraId="4FBFB68F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8CB6618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E185E89" w14:textId="77777777" w:rsidR="007A1AD8" w:rsidRPr="009A6758" w:rsidRDefault="007A1AD8" w:rsidP="004106CA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FBA57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CC45CB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1AD8" w:rsidRPr="009A6758" w14:paraId="5F8FE9B3" w14:textId="77777777" w:rsidTr="004106CA">
        <w:trPr>
          <w:tblHeader/>
        </w:trPr>
        <w:tc>
          <w:tcPr>
            <w:tcW w:w="4860" w:type="dxa"/>
          </w:tcPr>
          <w:p w14:paraId="6E30DAEB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60" w:type="dxa"/>
          </w:tcPr>
          <w:p w14:paraId="634B55DE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(27.49)</w:t>
            </w:r>
          </w:p>
        </w:tc>
        <w:tc>
          <w:tcPr>
            <w:tcW w:w="270" w:type="dxa"/>
          </w:tcPr>
          <w:p w14:paraId="5C2A0016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522F0C" w14:textId="77777777" w:rsidR="007A1AD8" w:rsidRPr="009A6758" w:rsidRDefault="007A1AD8" w:rsidP="004106CA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(1.50)</w:t>
            </w:r>
          </w:p>
        </w:tc>
        <w:tc>
          <w:tcPr>
            <w:tcW w:w="270" w:type="dxa"/>
          </w:tcPr>
          <w:p w14:paraId="35E3BE25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0262A9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(28.99)</w:t>
            </w:r>
          </w:p>
        </w:tc>
      </w:tr>
      <w:tr w:rsidR="007A1AD8" w:rsidRPr="009A6758" w14:paraId="27C2D250" w14:textId="77777777" w:rsidTr="004106CA">
        <w:trPr>
          <w:tblHeader/>
        </w:trPr>
        <w:tc>
          <w:tcPr>
            <w:tcW w:w="4860" w:type="dxa"/>
          </w:tcPr>
          <w:p w14:paraId="2F055F0E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A675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60" w:type="dxa"/>
          </w:tcPr>
          <w:p w14:paraId="7C1C6C8E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(1.63)</w:t>
            </w:r>
          </w:p>
        </w:tc>
        <w:tc>
          <w:tcPr>
            <w:tcW w:w="270" w:type="dxa"/>
          </w:tcPr>
          <w:p w14:paraId="697D86EF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FAE68B3" w14:textId="77777777" w:rsidR="007A1AD8" w:rsidRPr="009A6758" w:rsidRDefault="007A1AD8" w:rsidP="004106CA">
            <w:pPr>
              <w:pStyle w:val="BodyText"/>
              <w:tabs>
                <w:tab w:val="decimal" w:pos="703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1.50</w:t>
            </w:r>
          </w:p>
        </w:tc>
        <w:tc>
          <w:tcPr>
            <w:tcW w:w="270" w:type="dxa"/>
          </w:tcPr>
          <w:p w14:paraId="30F367C1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4E030F5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sz w:val="28"/>
                <w:szCs w:val="28"/>
              </w:rPr>
              <w:t>(0.13)</w:t>
            </w:r>
          </w:p>
        </w:tc>
      </w:tr>
      <w:tr w:rsidR="007A1AD8" w:rsidRPr="009A6758" w14:paraId="392B6DE1" w14:textId="77777777" w:rsidTr="004106CA">
        <w:trPr>
          <w:tblHeader/>
        </w:trPr>
        <w:tc>
          <w:tcPr>
            <w:tcW w:w="4860" w:type="dxa"/>
          </w:tcPr>
          <w:p w14:paraId="780B2073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DE8D05D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78E71E7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EB476E5" w14:textId="77777777" w:rsidR="007A1AD8" w:rsidRPr="009A6758" w:rsidRDefault="007A1AD8" w:rsidP="004106CA">
            <w:pPr>
              <w:pStyle w:val="BodyText"/>
              <w:tabs>
                <w:tab w:val="decimal" w:pos="790"/>
              </w:tabs>
              <w:spacing w:after="0" w:line="240" w:lineRule="auto"/>
              <w:ind w:left="-108"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A675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C421013" w14:textId="77777777" w:rsidR="007A1AD8" w:rsidRPr="009A6758" w:rsidRDefault="007A1AD8" w:rsidP="004106CA">
            <w:pPr>
              <w:spacing w:line="240" w:lineRule="auto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D6F7D6B" w14:textId="77777777" w:rsidR="007A1AD8" w:rsidRPr="009A6758" w:rsidRDefault="007A1AD8" w:rsidP="004106CA">
            <w:pPr>
              <w:tabs>
                <w:tab w:val="decimal" w:pos="68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52231BE4" w14:textId="77777777" w:rsidR="007A1AD8" w:rsidRPr="009A6758" w:rsidRDefault="007A1AD8" w:rsidP="007A1AD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27F1DACA" w14:textId="77777777" w:rsidR="007A1AD8" w:rsidRDefault="007A1AD8" w:rsidP="007A1AD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9A6758">
        <w:rPr>
          <w:rFonts w:ascii="Angsana New" w:hAnsi="Angsana New" w:hint="cs"/>
          <w:sz w:val="28"/>
          <w:szCs w:val="28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44E889FD" w14:textId="77777777" w:rsidR="00226383" w:rsidRPr="00C22C3D" w:rsidRDefault="00226383" w:rsidP="007A1AD8">
      <w:pPr>
        <w:pStyle w:val="ListParagraph"/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p w14:paraId="7C098B33" w14:textId="03D43613" w:rsidR="00226383" w:rsidRPr="00226383" w:rsidRDefault="00226383" w:rsidP="00226383">
      <w:pPr>
        <w:tabs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2C2AC76E" w14:textId="77777777" w:rsidR="00226383" w:rsidRPr="00226383" w:rsidRDefault="00226383" w:rsidP="00226383">
      <w:pPr>
        <w:tabs>
          <w:tab w:val="left" w:pos="540"/>
        </w:tabs>
        <w:spacing w:line="240" w:lineRule="auto"/>
        <w:ind w:left="900"/>
        <w:rPr>
          <w:rFonts w:ascii="Angsana New" w:hAnsi="Angsana New"/>
          <w:sz w:val="28"/>
          <w:szCs w:val="28"/>
        </w:rPr>
      </w:pPr>
    </w:p>
    <w:sectPr w:rsidR="00226383" w:rsidRPr="00226383" w:rsidSect="0099434E">
      <w:headerReference w:type="first" r:id="rId16"/>
      <w:footerReference w:type="first" r:id="rId17"/>
      <w:pgSz w:w="11907" w:h="16840" w:code="9"/>
      <w:pgMar w:top="691" w:right="1152" w:bottom="576" w:left="115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92AC7" w14:textId="77777777" w:rsidR="00C338E0" w:rsidRDefault="00C338E0">
      <w:r>
        <w:separator/>
      </w:r>
    </w:p>
  </w:endnote>
  <w:endnote w:type="continuationSeparator" w:id="0">
    <w:p w14:paraId="3D8A8152" w14:textId="77777777" w:rsidR="00C338E0" w:rsidRDefault="00C338E0">
      <w:r>
        <w:continuationSeparator/>
      </w:r>
    </w:p>
  </w:endnote>
  <w:endnote w:type="continuationNotice" w:id="1">
    <w:p w14:paraId="7E2D6C69" w14:textId="77777777" w:rsidR="00C338E0" w:rsidRDefault="00C338E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New,Bold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12497" w14:textId="77777777" w:rsidR="00B020EF" w:rsidRPr="003F2A5C" w:rsidRDefault="00B020EF" w:rsidP="003F2A5C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13</w:t>
    </w:r>
    <w:r w:rsidRPr="009C0B91">
      <w:rPr>
        <w:rFonts w:ascii="Angsana New" w:hAnsi="Angsana New"/>
        <w:noProof/>
        <w:sz w:val="30"/>
        <w:szCs w:val="30"/>
      </w:rPr>
      <w:t>0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92879" w14:textId="77777777" w:rsidR="007A1AD8" w:rsidRPr="00643A2D" w:rsidRDefault="007A1AD8" w:rsidP="00643A2D">
    <w:pPr>
      <w:pStyle w:val="Footer"/>
      <w:jc w:val="center"/>
      <w:rPr>
        <w:rFonts w:ascii="Angsana New" w:hAnsi="Angsana New"/>
        <w:sz w:val="30"/>
        <w:szCs w:val="30"/>
      </w:rPr>
    </w:pPr>
    <w:r w:rsidRPr="003F2A5C">
      <w:rPr>
        <w:rFonts w:ascii="Angsana New" w:hAnsi="Angsana New"/>
        <w:sz w:val="30"/>
        <w:szCs w:val="30"/>
      </w:rPr>
      <w:fldChar w:fldCharType="begin"/>
    </w:r>
    <w:r w:rsidRPr="003F2A5C">
      <w:rPr>
        <w:rFonts w:ascii="Angsana New" w:hAnsi="Angsana New"/>
        <w:sz w:val="30"/>
        <w:szCs w:val="30"/>
      </w:rPr>
      <w:instrText xml:space="preserve"> PAGE   \* MERGEFORMAT </w:instrText>
    </w:r>
    <w:r w:rsidRPr="003F2A5C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Pr="00CA53C1">
      <w:rPr>
        <w:rFonts w:ascii="Angsana New" w:hAnsi="Angsana New"/>
        <w:noProof/>
        <w:sz w:val="30"/>
        <w:szCs w:val="30"/>
      </w:rPr>
      <w:t>4</w:t>
    </w:r>
    <w:r w:rsidRPr="003F2A5C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6307578"/>
      <w:docPartObj>
        <w:docPartGallery w:val="Page Numbers (Bottom of Page)"/>
        <w:docPartUnique/>
      </w:docPartObj>
    </w:sdtPr>
    <w:sdtEndPr>
      <w:rPr>
        <w:rFonts w:ascii="AngsanaUPC" w:hAnsi="AngsanaUPC" w:cs="AngsanaUPC" w:hint="cs"/>
        <w:noProof/>
        <w:sz w:val="30"/>
        <w:szCs w:val="30"/>
      </w:rPr>
    </w:sdtEndPr>
    <w:sdtContent>
      <w:p w14:paraId="1042C399" w14:textId="72C35B1A" w:rsidR="0099434E" w:rsidRPr="0099434E" w:rsidRDefault="0099434E" w:rsidP="0099434E">
        <w:pPr>
          <w:pStyle w:val="Footer"/>
          <w:jc w:val="center"/>
          <w:rPr>
            <w:rFonts w:ascii="AngsanaUPC" w:hAnsi="AngsanaUPC" w:cs="AngsanaUPC"/>
            <w:sz w:val="30"/>
            <w:szCs w:val="30"/>
          </w:rPr>
        </w:pPr>
        <w:r w:rsidRPr="0099434E">
          <w:rPr>
            <w:rFonts w:ascii="AngsanaUPC" w:hAnsi="AngsanaUPC" w:cs="AngsanaUPC" w:hint="cs"/>
            <w:sz w:val="30"/>
            <w:szCs w:val="30"/>
          </w:rPr>
          <w:fldChar w:fldCharType="begin"/>
        </w:r>
        <w:r w:rsidRPr="0099434E">
          <w:rPr>
            <w:rFonts w:ascii="AngsanaUPC" w:hAnsi="AngsanaUPC" w:cs="AngsanaUPC" w:hint="cs"/>
            <w:sz w:val="30"/>
            <w:szCs w:val="30"/>
          </w:rPr>
          <w:instrText xml:space="preserve"> PAGE   \* MERGEFORMAT </w:instrText>
        </w:r>
        <w:r w:rsidRPr="0099434E">
          <w:rPr>
            <w:rFonts w:ascii="AngsanaUPC" w:hAnsi="AngsanaUPC" w:cs="AngsanaUPC" w:hint="cs"/>
            <w:sz w:val="30"/>
            <w:szCs w:val="30"/>
          </w:rPr>
          <w:fldChar w:fldCharType="separate"/>
        </w:r>
        <w:r w:rsidRPr="0099434E">
          <w:rPr>
            <w:rFonts w:ascii="AngsanaUPC" w:hAnsi="AngsanaUPC" w:cs="AngsanaUPC" w:hint="cs"/>
            <w:noProof/>
            <w:sz w:val="30"/>
            <w:szCs w:val="30"/>
          </w:rPr>
          <w:t>2</w:t>
        </w:r>
        <w:r w:rsidRPr="0099434E">
          <w:rPr>
            <w:rFonts w:ascii="AngsanaUPC" w:hAnsi="AngsanaUPC" w:cs="AngsanaUPC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173D4" w14:textId="77777777" w:rsidR="00C338E0" w:rsidRDefault="00C338E0">
      <w:r>
        <w:separator/>
      </w:r>
    </w:p>
  </w:footnote>
  <w:footnote w:type="continuationSeparator" w:id="0">
    <w:p w14:paraId="71553302" w14:textId="77777777" w:rsidR="00C338E0" w:rsidRDefault="00C338E0">
      <w:r>
        <w:continuationSeparator/>
      </w:r>
    </w:p>
  </w:footnote>
  <w:footnote w:type="continuationNotice" w:id="1">
    <w:p w14:paraId="5549C0B1" w14:textId="77777777" w:rsidR="00C338E0" w:rsidRDefault="00C338E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FD4A2" w14:textId="77777777" w:rsidR="00D21F27" w:rsidRPr="00E20DE2" w:rsidRDefault="00D21F27" w:rsidP="000F047A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71DD29DC" w14:textId="77777777" w:rsidR="00D21F27" w:rsidRPr="00E20DE2" w:rsidRDefault="00D21F27" w:rsidP="000F047A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4C9BC30C" w14:textId="77777777" w:rsidR="00D21F27" w:rsidRDefault="00D21F27" w:rsidP="00C51209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</w:t>
    </w:r>
    <w:r w:rsidRPr="00CA53C1">
      <w:rPr>
        <w:rFonts w:ascii="Angsana New" w:hAnsi="Angsana New"/>
        <w:b/>
        <w:bCs/>
        <w:sz w:val="30"/>
        <w:szCs w:val="30"/>
      </w:rPr>
      <w:t>30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F22B65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9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0E969361" w14:textId="77777777" w:rsidR="00D21F27" w:rsidRPr="009E75F3" w:rsidRDefault="00D21F27" w:rsidP="009E75F3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FE769" w14:textId="77777777" w:rsidR="00EA24C7" w:rsidRDefault="007A1AD8" w:rsidP="00EA24C7">
    <w:pPr>
      <w:ind w:left="-630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5C19491" w14:textId="77777777" w:rsidR="00EA24C7" w:rsidRDefault="007A1AD8" w:rsidP="00EA24C7">
    <w:pPr>
      <w:ind w:left="-630"/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C6934DD" w14:textId="0B92472F" w:rsidR="007A1AD8" w:rsidRDefault="007A1AD8" w:rsidP="00EA24C7">
    <w:pPr>
      <w:ind w:left="-630"/>
      <w:rPr>
        <w:rFonts w:ascii="Angsana New" w:hAnsi="Angsana New"/>
        <w:b/>
        <w:bCs/>
        <w:sz w:val="30"/>
        <w:szCs w:val="30"/>
      </w:rPr>
    </w:pPr>
    <w:r w:rsidRPr="00FF2798">
      <w:rPr>
        <w:rFonts w:ascii="Angsana New" w:hAnsi="Angsana New"/>
        <w:b/>
        <w:bCs/>
        <w:sz w:val="30"/>
        <w:szCs w:val="30"/>
        <w:cs/>
      </w:rPr>
      <w:t>สำหรับงวด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</w:t>
    </w:r>
    <w:r w:rsidRPr="00CA53C1">
      <w:rPr>
        <w:rFonts w:ascii="Angsana New" w:hAnsi="Angsana New"/>
        <w:b/>
        <w:bCs/>
        <w:sz w:val="30"/>
        <w:szCs w:val="30"/>
      </w:rPr>
      <w:t>30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F22B65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9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2B1DC5DF" w14:textId="77777777" w:rsidR="007A1AD8" w:rsidRPr="008A7B1B" w:rsidRDefault="007A1AD8" w:rsidP="00A90552">
    <w:pPr>
      <w:pStyle w:val="acctmainheading"/>
      <w:spacing w:after="0" w:line="240" w:lineRule="atLeast"/>
      <w:rPr>
        <w:rFonts w:ascii="Angsana New" w:hAnsi="Angsana New"/>
        <w:b w:val="0"/>
        <w:i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C083B" w14:textId="77777777" w:rsidR="007A1AD8" w:rsidRPr="00E20DE2" w:rsidRDefault="007A1AD8" w:rsidP="0052437C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74C49F6A" w14:textId="77777777" w:rsidR="007A1AD8" w:rsidRPr="00E20DE2" w:rsidRDefault="007A1AD8" w:rsidP="0052437C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3624997F" w14:textId="5CEFE861" w:rsidR="007A1AD8" w:rsidRDefault="00306C09" w:rsidP="00306C09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 w:hint="cs"/>
        <w:b/>
        <w:bCs/>
        <w:sz w:val="30"/>
        <w:szCs w:val="30"/>
        <w:cs/>
      </w:rPr>
      <w:t>สำ</w:t>
    </w:r>
    <w:r w:rsidR="007A1AD8" w:rsidRPr="00FF2798">
      <w:rPr>
        <w:rFonts w:ascii="Angsana New" w:hAnsi="Angsana New"/>
        <w:b/>
        <w:bCs/>
        <w:sz w:val="30"/>
        <w:szCs w:val="30"/>
        <w:cs/>
      </w:rPr>
      <w:t>หรับงวด</w:t>
    </w:r>
    <w:r w:rsidR="007A1AD8"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 w:rsidR="007A1AD8"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="007A1AD8"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="007A1AD8" w:rsidRPr="00FF2798">
      <w:rPr>
        <w:rFonts w:ascii="Angsana New" w:hAnsi="Angsana New"/>
        <w:b/>
        <w:bCs/>
        <w:sz w:val="30"/>
        <w:szCs w:val="30"/>
      </w:rPr>
      <w:t xml:space="preserve"> </w:t>
    </w:r>
    <w:r w:rsidR="007A1AD8" w:rsidRPr="00CA53C1">
      <w:rPr>
        <w:rFonts w:ascii="Angsana New" w:hAnsi="Angsana New"/>
        <w:b/>
        <w:bCs/>
        <w:sz w:val="30"/>
        <w:szCs w:val="30"/>
      </w:rPr>
      <w:t>30</w:t>
    </w:r>
    <w:r w:rsidR="007A1AD8">
      <w:rPr>
        <w:rFonts w:ascii="Angsana New" w:hAnsi="Angsana New"/>
        <w:b/>
        <w:bCs/>
        <w:sz w:val="30"/>
        <w:szCs w:val="30"/>
      </w:rPr>
      <w:t xml:space="preserve"> </w:t>
    </w:r>
    <w:r w:rsidR="007A1AD8"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="007A1AD8"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="007A1AD8" w:rsidRPr="00F22B65">
      <w:rPr>
        <w:rFonts w:ascii="Angsana New" w:hAnsi="Angsana New"/>
        <w:b/>
        <w:bCs/>
        <w:sz w:val="30"/>
        <w:szCs w:val="30"/>
      </w:rPr>
      <w:t>256</w:t>
    </w:r>
    <w:r w:rsidR="007A1AD8">
      <w:rPr>
        <w:rFonts w:ascii="Angsana New" w:hAnsi="Angsana New"/>
        <w:b/>
        <w:bCs/>
        <w:sz w:val="30"/>
        <w:szCs w:val="30"/>
      </w:rPr>
      <w:t>9</w:t>
    </w:r>
    <w:r w:rsidR="007A1AD8"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35217DDF" w14:textId="77777777" w:rsidR="007A1AD8" w:rsidRPr="000E0844" w:rsidRDefault="007A1AD8" w:rsidP="00A90552">
    <w:pPr>
      <w:pStyle w:val="acctmainheading"/>
      <w:spacing w:after="0" w:line="240" w:lineRule="atLeast"/>
      <w:rPr>
        <w:rFonts w:ascii="Angsana New" w:hAnsi="Angsana New"/>
        <w:b w:val="0"/>
        <w:i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B30949" w14:textId="77777777" w:rsidR="00306C09" w:rsidRPr="00E20DE2" w:rsidRDefault="00306C09" w:rsidP="00306C09">
    <w:pPr>
      <w:rPr>
        <w:rFonts w:ascii="Angsana New" w:hAnsi="Angsana New"/>
        <w:b/>
        <w:bCs/>
        <w:sz w:val="30"/>
        <w:szCs w:val="30"/>
        <w:cs/>
      </w:rPr>
    </w:pPr>
    <w:r w:rsidRPr="00E20DE2">
      <w:rPr>
        <w:rFonts w:ascii="Angsana New" w:hAnsi="Angsana New"/>
        <w:b/>
        <w:bCs/>
        <w:sz w:val="30"/>
        <w:szCs w:val="30"/>
        <w:cs/>
      </w:rPr>
      <w:t>บริษัท ยูนิเวนเจอร์ จำกัด (มหาชน) และบริษัทย่อย</w:t>
    </w:r>
  </w:p>
  <w:p w14:paraId="0577EAB9" w14:textId="77777777" w:rsidR="00306C09" w:rsidRPr="00E20DE2" w:rsidRDefault="00306C09" w:rsidP="00306C09">
    <w:pPr>
      <w:rPr>
        <w:rFonts w:ascii="Angsana New" w:hAnsi="Angsana New"/>
        <w:b/>
        <w:bCs/>
        <w:sz w:val="30"/>
        <w:szCs w:val="30"/>
      </w:rPr>
    </w:pPr>
    <w:r w:rsidRPr="00E20DE2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หมายเหตุประกอบงบการเงินระหว่างกาลแบบย่อ</w:t>
    </w:r>
  </w:p>
  <w:p w14:paraId="64746D55" w14:textId="77777777" w:rsidR="00306C09" w:rsidRDefault="00306C09" w:rsidP="00306C09">
    <w:pPr>
      <w:pStyle w:val="Header"/>
      <w:tabs>
        <w:tab w:val="clear" w:pos="4536"/>
        <w:tab w:val="clear" w:pos="9072"/>
      </w:tabs>
      <w:spacing w:line="240" w:lineRule="auto"/>
      <w:jc w:val="left"/>
      <w:rPr>
        <w:rFonts w:ascii="Angsana New" w:hAnsi="Angsana New"/>
        <w:b/>
        <w:bCs/>
        <w:sz w:val="30"/>
        <w:szCs w:val="30"/>
      </w:rPr>
    </w:pPr>
    <w:r>
      <w:rPr>
        <w:rFonts w:ascii="Angsana New" w:hAnsi="Angsana New" w:hint="cs"/>
        <w:b/>
        <w:bCs/>
        <w:sz w:val="30"/>
        <w:szCs w:val="30"/>
        <w:cs/>
      </w:rPr>
      <w:t>สำ</w:t>
    </w:r>
    <w:r w:rsidRPr="00FF2798">
      <w:rPr>
        <w:rFonts w:ascii="Angsana New" w:hAnsi="Angsana New"/>
        <w:b/>
        <w:bCs/>
        <w:sz w:val="30"/>
        <w:szCs w:val="30"/>
        <w:cs/>
      </w:rPr>
      <w:t>หรับงวด</w:t>
    </w:r>
    <w:r w:rsidRPr="00FF2798">
      <w:rPr>
        <w:rFonts w:ascii="Angsana New" w:hAnsi="Angsana New" w:hint="cs"/>
        <w:b/>
        <w:bCs/>
        <w:sz w:val="30"/>
        <w:szCs w:val="30"/>
        <w:cs/>
      </w:rPr>
      <w:t>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และเก้าเดือน</w:t>
    </w:r>
    <w:r w:rsidRPr="00FF2798">
      <w:rPr>
        <w:rFonts w:ascii="Angsana New" w:hAnsi="Angsana New"/>
        <w:b/>
        <w:bCs/>
        <w:sz w:val="30"/>
        <w:szCs w:val="30"/>
        <w:cs/>
      </w:rPr>
      <w:t>สิ้นสุดวันที่</w:t>
    </w:r>
    <w:r w:rsidRPr="00FF2798">
      <w:rPr>
        <w:rFonts w:ascii="Angsana New" w:hAnsi="Angsana New"/>
        <w:b/>
        <w:bCs/>
        <w:sz w:val="30"/>
        <w:szCs w:val="30"/>
      </w:rPr>
      <w:t xml:space="preserve"> </w:t>
    </w:r>
    <w:r w:rsidRPr="00CA53C1">
      <w:rPr>
        <w:rFonts w:ascii="Angsana New" w:hAnsi="Angsana New"/>
        <w:b/>
        <w:bCs/>
        <w:sz w:val="30"/>
        <w:szCs w:val="30"/>
      </w:rPr>
      <w:t>30</w:t>
    </w:r>
    <w:r>
      <w:rPr>
        <w:rFonts w:ascii="Angsana New" w:hAnsi="Angsana New"/>
        <w:b/>
        <w:bCs/>
        <w:sz w:val="30"/>
        <w:szCs w:val="30"/>
      </w:rPr>
      <w:t xml:space="preserve"> </w:t>
    </w:r>
    <w:r>
      <w:rPr>
        <w:rFonts w:ascii="Angsana New" w:hAnsi="Angsana New" w:hint="cs"/>
        <w:b/>
        <w:bCs/>
        <w:sz w:val="30"/>
        <w:szCs w:val="30"/>
        <w:cs/>
      </w:rPr>
      <w:t>มิถุนายน</w:t>
    </w:r>
    <w:r w:rsidRPr="00FF2798">
      <w:rPr>
        <w:rFonts w:ascii="Angsana New" w:hAnsi="Angsana New" w:hint="cs"/>
        <w:b/>
        <w:bCs/>
        <w:sz w:val="30"/>
        <w:szCs w:val="30"/>
        <w:cs/>
      </w:rPr>
      <w:t xml:space="preserve"> </w:t>
    </w:r>
    <w:r w:rsidRPr="00F22B65">
      <w:rPr>
        <w:rFonts w:ascii="Angsana New" w:hAnsi="Angsana New"/>
        <w:b/>
        <w:bCs/>
        <w:sz w:val="30"/>
        <w:szCs w:val="30"/>
      </w:rPr>
      <w:t>256</w:t>
    </w:r>
    <w:r>
      <w:rPr>
        <w:rFonts w:ascii="Angsana New" w:hAnsi="Angsana New"/>
        <w:b/>
        <w:bCs/>
        <w:sz w:val="30"/>
        <w:szCs w:val="30"/>
      </w:rPr>
      <w:t>9</w:t>
    </w:r>
    <w:r w:rsidRPr="00E20DE2">
      <w:rPr>
        <w:rFonts w:ascii="Angsana New" w:hAnsi="Angsana New"/>
        <w:b/>
        <w:bCs/>
        <w:sz w:val="30"/>
        <w:szCs w:val="30"/>
        <w:cs/>
      </w:rPr>
      <w:t xml:space="preserve"> (ไม่ได้ตรวจสอบ)</w:t>
    </w:r>
  </w:p>
  <w:p w14:paraId="45EACF99" w14:textId="77777777" w:rsidR="0099434E" w:rsidRPr="00575BB2" w:rsidRDefault="0099434E" w:rsidP="00B26056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637B"/>
    <w:multiLevelType w:val="multilevel"/>
    <w:tmpl w:val="E3DE51D4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/>
        <w:iCs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D749EC"/>
    <w:multiLevelType w:val="hybridMultilevel"/>
    <w:tmpl w:val="6B12E9C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0D15203A"/>
    <w:multiLevelType w:val="hybridMultilevel"/>
    <w:tmpl w:val="348EB030"/>
    <w:lvl w:ilvl="0" w:tplc="5628C1EC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6E3B71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B296C"/>
    <w:multiLevelType w:val="hybridMultilevel"/>
    <w:tmpl w:val="B934AC7E"/>
    <w:lvl w:ilvl="0" w:tplc="7EFC0A8C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20FD519F"/>
    <w:multiLevelType w:val="hybridMultilevel"/>
    <w:tmpl w:val="D0BA075A"/>
    <w:lvl w:ilvl="0" w:tplc="88C0D7D0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9" w15:restartNumberingAfterBreak="0">
    <w:nsid w:val="38013441"/>
    <w:multiLevelType w:val="hybridMultilevel"/>
    <w:tmpl w:val="94CE1B58"/>
    <w:lvl w:ilvl="0" w:tplc="46A47B5E">
      <w:start w:val="1"/>
      <w:numFmt w:val="thaiLetters"/>
      <w:lvlText w:val="(%1)"/>
      <w:lvlJc w:val="left"/>
      <w:pPr>
        <w:ind w:left="360" w:hanging="360"/>
      </w:pPr>
      <w:rPr>
        <w:rFonts w:ascii="Angsana New" w:hAnsi="Angsana New" w:cs="Angsana New" w:hint="default"/>
        <w:i w:val="0"/>
        <w:iCs w:val="0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-2700" w:hanging="360"/>
      </w:pPr>
    </w:lvl>
    <w:lvl w:ilvl="2" w:tplc="0409001B" w:tentative="1">
      <w:start w:val="1"/>
      <w:numFmt w:val="lowerRoman"/>
      <w:lvlText w:val="%3."/>
      <w:lvlJc w:val="right"/>
      <w:pPr>
        <w:ind w:left="-1980" w:hanging="180"/>
      </w:pPr>
    </w:lvl>
    <w:lvl w:ilvl="3" w:tplc="0409000F" w:tentative="1">
      <w:start w:val="1"/>
      <w:numFmt w:val="decimal"/>
      <w:lvlText w:val="%4."/>
      <w:lvlJc w:val="left"/>
      <w:pPr>
        <w:ind w:left="-1260" w:hanging="360"/>
      </w:pPr>
    </w:lvl>
    <w:lvl w:ilvl="4" w:tplc="04090019" w:tentative="1">
      <w:start w:val="1"/>
      <w:numFmt w:val="lowerLetter"/>
      <w:lvlText w:val="%5."/>
      <w:lvlJc w:val="left"/>
      <w:pPr>
        <w:ind w:left="-540" w:hanging="360"/>
      </w:pPr>
    </w:lvl>
    <w:lvl w:ilvl="5" w:tplc="0409001B" w:tentative="1">
      <w:start w:val="1"/>
      <w:numFmt w:val="lowerRoman"/>
      <w:lvlText w:val="%6."/>
      <w:lvlJc w:val="right"/>
      <w:pPr>
        <w:ind w:left="180" w:hanging="180"/>
      </w:pPr>
    </w:lvl>
    <w:lvl w:ilvl="6" w:tplc="0409000F" w:tentative="1">
      <w:start w:val="1"/>
      <w:numFmt w:val="decimal"/>
      <w:lvlText w:val="%7."/>
      <w:lvlJc w:val="left"/>
      <w:pPr>
        <w:ind w:left="900" w:hanging="360"/>
      </w:pPr>
    </w:lvl>
    <w:lvl w:ilvl="7" w:tplc="04090019" w:tentative="1">
      <w:start w:val="1"/>
      <w:numFmt w:val="lowerLetter"/>
      <w:lvlText w:val="%8."/>
      <w:lvlJc w:val="left"/>
      <w:pPr>
        <w:ind w:left="1620" w:hanging="360"/>
      </w:pPr>
    </w:lvl>
    <w:lvl w:ilvl="8" w:tplc="0409001B" w:tentative="1">
      <w:start w:val="1"/>
      <w:numFmt w:val="lowerRoman"/>
      <w:lvlText w:val="%9."/>
      <w:lvlJc w:val="right"/>
      <w:pPr>
        <w:ind w:left="2340" w:hanging="180"/>
      </w:pPr>
    </w:lvl>
  </w:abstractNum>
  <w:abstractNum w:abstractNumId="10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3FA25FA2"/>
    <w:multiLevelType w:val="hybridMultilevel"/>
    <w:tmpl w:val="7F06A072"/>
    <w:lvl w:ilvl="0" w:tplc="B3764EFA">
      <w:start w:val="1"/>
      <w:numFmt w:val="thaiLetters"/>
      <w:lvlText w:val="(%1)"/>
      <w:lvlJc w:val="left"/>
      <w:pPr>
        <w:ind w:left="45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F4F57A2"/>
    <w:multiLevelType w:val="hybridMultilevel"/>
    <w:tmpl w:val="C5B8C8B6"/>
    <w:lvl w:ilvl="0" w:tplc="B51211D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69B2115D"/>
    <w:multiLevelType w:val="hybridMultilevel"/>
    <w:tmpl w:val="DBE2164A"/>
    <w:lvl w:ilvl="0" w:tplc="D47C426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D797B68"/>
    <w:multiLevelType w:val="multilevel"/>
    <w:tmpl w:val="453C5C3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6" w15:restartNumberingAfterBreak="0">
    <w:nsid w:val="745821BA"/>
    <w:multiLevelType w:val="hybridMultilevel"/>
    <w:tmpl w:val="15FE1FFA"/>
    <w:lvl w:ilvl="0" w:tplc="7EFC0A8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98668C"/>
    <w:multiLevelType w:val="hybridMultilevel"/>
    <w:tmpl w:val="5A4A63BA"/>
    <w:lvl w:ilvl="0" w:tplc="387C565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  <w:i/>
        <w:iCs/>
      </w:rPr>
    </w:lvl>
    <w:lvl w:ilvl="1" w:tplc="53D0B462">
      <w:start w:val="4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0D260A"/>
    <w:multiLevelType w:val="multilevel"/>
    <w:tmpl w:val="A24023A6"/>
    <w:lvl w:ilvl="0">
      <w:start w:val="4"/>
      <w:numFmt w:val="decimal"/>
      <w:lvlText w:val="%1"/>
      <w:lvlJc w:val="left"/>
      <w:pPr>
        <w:tabs>
          <w:tab w:val="num" w:pos="1148"/>
        </w:tabs>
        <w:ind w:left="1148" w:hanging="518"/>
      </w:pPr>
      <w:rPr>
        <w:rFonts w:asciiTheme="majorBidi" w:hAnsiTheme="majorBidi" w:cstheme="majorBidi" w:hint="default"/>
        <w:b/>
        <w:i w:val="0"/>
        <w:color w:val="auto"/>
        <w:sz w:val="28"/>
        <w:szCs w:val="28"/>
        <w:u w:val="none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num w:numId="1" w16cid:durableId="1624724744">
    <w:abstractNumId w:val="8"/>
  </w:num>
  <w:num w:numId="2" w16cid:durableId="657265286">
    <w:abstractNumId w:val="12"/>
  </w:num>
  <w:num w:numId="3" w16cid:durableId="376004646">
    <w:abstractNumId w:val="3"/>
  </w:num>
  <w:num w:numId="4" w16cid:durableId="1136527639">
    <w:abstractNumId w:val="7"/>
  </w:num>
  <w:num w:numId="5" w16cid:durableId="206962917">
    <w:abstractNumId w:val="4"/>
  </w:num>
  <w:num w:numId="6" w16cid:durableId="456997230">
    <w:abstractNumId w:val="18"/>
  </w:num>
  <w:num w:numId="7" w16cid:durableId="1429346245">
    <w:abstractNumId w:val="0"/>
  </w:num>
  <w:num w:numId="8" w16cid:durableId="888880107">
    <w:abstractNumId w:val="11"/>
  </w:num>
  <w:num w:numId="9" w16cid:durableId="1666400126">
    <w:abstractNumId w:val="17"/>
  </w:num>
  <w:num w:numId="10" w16cid:durableId="1249536118">
    <w:abstractNumId w:val="8"/>
  </w:num>
  <w:num w:numId="11" w16cid:durableId="630328902">
    <w:abstractNumId w:val="8"/>
  </w:num>
  <w:num w:numId="12" w16cid:durableId="878057429">
    <w:abstractNumId w:val="8"/>
  </w:num>
  <w:num w:numId="13" w16cid:durableId="1010643745">
    <w:abstractNumId w:val="8"/>
  </w:num>
  <w:num w:numId="14" w16cid:durableId="184254146">
    <w:abstractNumId w:val="8"/>
  </w:num>
  <w:num w:numId="15" w16cid:durableId="975455700">
    <w:abstractNumId w:val="13"/>
  </w:num>
  <w:num w:numId="16" w16cid:durableId="1468469396">
    <w:abstractNumId w:val="2"/>
  </w:num>
  <w:num w:numId="17" w16cid:durableId="291861845">
    <w:abstractNumId w:val="8"/>
  </w:num>
  <w:num w:numId="18" w16cid:durableId="2000382924">
    <w:abstractNumId w:val="16"/>
  </w:num>
  <w:num w:numId="19" w16cid:durableId="1754274817">
    <w:abstractNumId w:val="9"/>
  </w:num>
  <w:num w:numId="20" w16cid:durableId="770704647">
    <w:abstractNumId w:val="5"/>
  </w:num>
  <w:num w:numId="21" w16cid:durableId="775172888">
    <w:abstractNumId w:val="14"/>
  </w:num>
  <w:num w:numId="22" w16cid:durableId="57671799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048753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90190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33282297">
    <w:abstractNumId w:val="1"/>
  </w:num>
  <w:num w:numId="26" w16cid:durableId="65773133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喆ඐ੍찔噙"/>
  </w:docVars>
  <w:rsids>
    <w:rsidRoot w:val="00385CFC"/>
    <w:rsid w:val="00000007"/>
    <w:rsid w:val="00000046"/>
    <w:rsid w:val="000000B4"/>
    <w:rsid w:val="00000111"/>
    <w:rsid w:val="00000322"/>
    <w:rsid w:val="000004D2"/>
    <w:rsid w:val="000005A0"/>
    <w:rsid w:val="00000776"/>
    <w:rsid w:val="000009E1"/>
    <w:rsid w:val="000009EC"/>
    <w:rsid w:val="00000ABF"/>
    <w:rsid w:val="00000CE0"/>
    <w:rsid w:val="0000139A"/>
    <w:rsid w:val="00001697"/>
    <w:rsid w:val="000017FA"/>
    <w:rsid w:val="0000186F"/>
    <w:rsid w:val="00001937"/>
    <w:rsid w:val="00001BBA"/>
    <w:rsid w:val="00001FAD"/>
    <w:rsid w:val="00002032"/>
    <w:rsid w:val="00002173"/>
    <w:rsid w:val="000021C8"/>
    <w:rsid w:val="00002396"/>
    <w:rsid w:val="0000249B"/>
    <w:rsid w:val="0000257A"/>
    <w:rsid w:val="00002582"/>
    <w:rsid w:val="0000271E"/>
    <w:rsid w:val="000028AE"/>
    <w:rsid w:val="0000299F"/>
    <w:rsid w:val="00002C17"/>
    <w:rsid w:val="00002C4A"/>
    <w:rsid w:val="00002CAC"/>
    <w:rsid w:val="00002F93"/>
    <w:rsid w:val="0000301F"/>
    <w:rsid w:val="0000323F"/>
    <w:rsid w:val="0000329E"/>
    <w:rsid w:val="00003315"/>
    <w:rsid w:val="00003506"/>
    <w:rsid w:val="0000363C"/>
    <w:rsid w:val="000036CE"/>
    <w:rsid w:val="000037C7"/>
    <w:rsid w:val="00003AAD"/>
    <w:rsid w:val="00003AF8"/>
    <w:rsid w:val="00003B28"/>
    <w:rsid w:val="00003C35"/>
    <w:rsid w:val="00003DE7"/>
    <w:rsid w:val="00003E73"/>
    <w:rsid w:val="00003FB1"/>
    <w:rsid w:val="00004051"/>
    <w:rsid w:val="000040B1"/>
    <w:rsid w:val="00004160"/>
    <w:rsid w:val="00004318"/>
    <w:rsid w:val="0000436C"/>
    <w:rsid w:val="00004566"/>
    <w:rsid w:val="0000462B"/>
    <w:rsid w:val="0000462C"/>
    <w:rsid w:val="00004634"/>
    <w:rsid w:val="00004843"/>
    <w:rsid w:val="00004957"/>
    <w:rsid w:val="00004997"/>
    <w:rsid w:val="00004B84"/>
    <w:rsid w:val="00004CCC"/>
    <w:rsid w:val="00004F27"/>
    <w:rsid w:val="00005257"/>
    <w:rsid w:val="00005363"/>
    <w:rsid w:val="000053A2"/>
    <w:rsid w:val="000054F1"/>
    <w:rsid w:val="000057A7"/>
    <w:rsid w:val="0000584E"/>
    <w:rsid w:val="0000591C"/>
    <w:rsid w:val="00005ACB"/>
    <w:rsid w:val="00005B0E"/>
    <w:rsid w:val="00005C24"/>
    <w:rsid w:val="00005D10"/>
    <w:rsid w:val="00005E83"/>
    <w:rsid w:val="00006160"/>
    <w:rsid w:val="000061B2"/>
    <w:rsid w:val="000061EF"/>
    <w:rsid w:val="00006366"/>
    <w:rsid w:val="000063C9"/>
    <w:rsid w:val="0000642C"/>
    <w:rsid w:val="00006455"/>
    <w:rsid w:val="000064EA"/>
    <w:rsid w:val="00006E74"/>
    <w:rsid w:val="00006E8D"/>
    <w:rsid w:val="00007064"/>
    <w:rsid w:val="000070B2"/>
    <w:rsid w:val="000071B8"/>
    <w:rsid w:val="000074F1"/>
    <w:rsid w:val="000076EB"/>
    <w:rsid w:val="00007911"/>
    <w:rsid w:val="00007B57"/>
    <w:rsid w:val="00007B7A"/>
    <w:rsid w:val="00007BC2"/>
    <w:rsid w:val="00007CAC"/>
    <w:rsid w:val="00007D44"/>
    <w:rsid w:val="00010057"/>
    <w:rsid w:val="00010145"/>
    <w:rsid w:val="000101A5"/>
    <w:rsid w:val="000101ED"/>
    <w:rsid w:val="00010927"/>
    <w:rsid w:val="00010D3E"/>
    <w:rsid w:val="00010D77"/>
    <w:rsid w:val="00010E98"/>
    <w:rsid w:val="000111D6"/>
    <w:rsid w:val="00011234"/>
    <w:rsid w:val="000112A6"/>
    <w:rsid w:val="000112C4"/>
    <w:rsid w:val="00011405"/>
    <w:rsid w:val="0001153C"/>
    <w:rsid w:val="00011588"/>
    <w:rsid w:val="000116EC"/>
    <w:rsid w:val="000117C9"/>
    <w:rsid w:val="00011DC7"/>
    <w:rsid w:val="0001226D"/>
    <w:rsid w:val="00012279"/>
    <w:rsid w:val="000122F5"/>
    <w:rsid w:val="0001233E"/>
    <w:rsid w:val="000123EF"/>
    <w:rsid w:val="00012983"/>
    <w:rsid w:val="00012A5B"/>
    <w:rsid w:val="00012CE5"/>
    <w:rsid w:val="00012E03"/>
    <w:rsid w:val="00012F5D"/>
    <w:rsid w:val="00013098"/>
    <w:rsid w:val="00013199"/>
    <w:rsid w:val="000131A0"/>
    <w:rsid w:val="0001325A"/>
    <w:rsid w:val="000133A0"/>
    <w:rsid w:val="00013958"/>
    <w:rsid w:val="00013FF0"/>
    <w:rsid w:val="00014632"/>
    <w:rsid w:val="000147AD"/>
    <w:rsid w:val="000148E3"/>
    <w:rsid w:val="00015056"/>
    <w:rsid w:val="00015089"/>
    <w:rsid w:val="0001516F"/>
    <w:rsid w:val="000151E9"/>
    <w:rsid w:val="0001520A"/>
    <w:rsid w:val="00015683"/>
    <w:rsid w:val="0001590F"/>
    <w:rsid w:val="00015A3D"/>
    <w:rsid w:val="00015BF1"/>
    <w:rsid w:val="00015C52"/>
    <w:rsid w:val="00015D4A"/>
    <w:rsid w:val="00015E8E"/>
    <w:rsid w:val="0001601E"/>
    <w:rsid w:val="000162D2"/>
    <w:rsid w:val="00016341"/>
    <w:rsid w:val="00016427"/>
    <w:rsid w:val="000165D0"/>
    <w:rsid w:val="00016646"/>
    <w:rsid w:val="000166FF"/>
    <w:rsid w:val="000169BD"/>
    <w:rsid w:val="00016A67"/>
    <w:rsid w:val="00016EDD"/>
    <w:rsid w:val="0001701B"/>
    <w:rsid w:val="00017040"/>
    <w:rsid w:val="000170A3"/>
    <w:rsid w:val="000173E8"/>
    <w:rsid w:val="0001781B"/>
    <w:rsid w:val="00017884"/>
    <w:rsid w:val="00017F6D"/>
    <w:rsid w:val="00020038"/>
    <w:rsid w:val="000200CC"/>
    <w:rsid w:val="000200D6"/>
    <w:rsid w:val="000203B1"/>
    <w:rsid w:val="0002055E"/>
    <w:rsid w:val="00020586"/>
    <w:rsid w:val="00020655"/>
    <w:rsid w:val="00020788"/>
    <w:rsid w:val="000207E7"/>
    <w:rsid w:val="00020C28"/>
    <w:rsid w:val="00020E0F"/>
    <w:rsid w:val="00020E22"/>
    <w:rsid w:val="00020EDB"/>
    <w:rsid w:val="00020F2E"/>
    <w:rsid w:val="00020F7F"/>
    <w:rsid w:val="00021384"/>
    <w:rsid w:val="000213C9"/>
    <w:rsid w:val="00021772"/>
    <w:rsid w:val="00021825"/>
    <w:rsid w:val="00021D7C"/>
    <w:rsid w:val="00021E3F"/>
    <w:rsid w:val="000220E2"/>
    <w:rsid w:val="0002227A"/>
    <w:rsid w:val="0002238F"/>
    <w:rsid w:val="00022443"/>
    <w:rsid w:val="00022562"/>
    <w:rsid w:val="00022635"/>
    <w:rsid w:val="000227F0"/>
    <w:rsid w:val="00022A34"/>
    <w:rsid w:val="00022B34"/>
    <w:rsid w:val="00022BE0"/>
    <w:rsid w:val="00022C70"/>
    <w:rsid w:val="00022D97"/>
    <w:rsid w:val="00022DAD"/>
    <w:rsid w:val="000230D2"/>
    <w:rsid w:val="00023152"/>
    <w:rsid w:val="0002319A"/>
    <w:rsid w:val="000235C4"/>
    <w:rsid w:val="0002372F"/>
    <w:rsid w:val="0002383C"/>
    <w:rsid w:val="00023999"/>
    <w:rsid w:val="00023AB9"/>
    <w:rsid w:val="00023C4B"/>
    <w:rsid w:val="00023CCE"/>
    <w:rsid w:val="00023CE6"/>
    <w:rsid w:val="00023F0C"/>
    <w:rsid w:val="00023F82"/>
    <w:rsid w:val="0002410D"/>
    <w:rsid w:val="00024290"/>
    <w:rsid w:val="000243C6"/>
    <w:rsid w:val="00024455"/>
    <w:rsid w:val="00024494"/>
    <w:rsid w:val="00024994"/>
    <w:rsid w:val="000249D4"/>
    <w:rsid w:val="00024A3E"/>
    <w:rsid w:val="00024C62"/>
    <w:rsid w:val="00024D8C"/>
    <w:rsid w:val="00024F2B"/>
    <w:rsid w:val="000250EC"/>
    <w:rsid w:val="000251E3"/>
    <w:rsid w:val="00025720"/>
    <w:rsid w:val="000257C6"/>
    <w:rsid w:val="00026132"/>
    <w:rsid w:val="000262CB"/>
    <w:rsid w:val="000264CB"/>
    <w:rsid w:val="00026668"/>
    <w:rsid w:val="0002668F"/>
    <w:rsid w:val="0002669B"/>
    <w:rsid w:val="000268A8"/>
    <w:rsid w:val="00026951"/>
    <w:rsid w:val="00026AA4"/>
    <w:rsid w:val="00026C33"/>
    <w:rsid w:val="000270C2"/>
    <w:rsid w:val="0002723D"/>
    <w:rsid w:val="00027359"/>
    <w:rsid w:val="000274C2"/>
    <w:rsid w:val="00027601"/>
    <w:rsid w:val="0002768A"/>
    <w:rsid w:val="0002771A"/>
    <w:rsid w:val="00027839"/>
    <w:rsid w:val="00027842"/>
    <w:rsid w:val="000278C7"/>
    <w:rsid w:val="00027BB2"/>
    <w:rsid w:val="00027D59"/>
    <w:rsid w:val="00027F5E"/>
    <w:rsid w:val="00030031"/>
    <w:rsid w:val="000303FB"/>
    <w:rsid w:val="0003043B"/>
    <w:rsid w:val="00030445"/>
    <w:rsid w:val="00030808"/>
    <w:rsid w:val="00030877"/>
    <w:rsid w:val="00030A12"/>
    <w:rsid w:val="00030AB4"/>
    <w:rsid w:val="00030CE9"/>
    <w:rsid w:val="00030E12"/>
    <w:rsid w:val="00030EE7"/>
    <w:rsid w:val="00030FC9"/>
    <w:rsid w:val="000310B3"/>
    <w:rsid w:val="00031B75"/>
    <w:rsid w:val="00031C62"/>
    <w:rsid w:val="00031DE3"/>
    <w:rsid w:val="00031E9B"/>
    <w:rsid w:val="00031EAD"/>
    <w:rsid w:val="00031ECF"/>
    <w:rsid w:val="00031FA7"/>
    <w:rsid w:val="00032105"/>
    <w:rsid w:val="00032219"/>
    <w:rsid w:val="00032555"/>
    <w:rsid w:val="00032614"/>
    <w:rsid w:val="0003267C"/>
    <w:rsid w:val="000329C5"/>
    <w:rsid w:val="00032CCC"/>
    <w:rsid w:val="00032E5C"/>
    <w:rsid w:val="00032E72"/>
    <w:rsid w:val="00033049"/>
    <w:rsid w:val="00033155"/>
    <w:rsid w:val="00033201"/>
    <w:rsid w:val="00033434"/>
    <w:rsid w:val="00033455"/>
    <w:rsid w:val="0003350F"/>
    <w:rsid w:val="000335D3"/>
    <w:rsid w:val="00033A16"/>
    <w:rsid w:val="00033C0A"/>
    <w:rsid w:val="00033D09"/>
    <w:rsid w:val="00033EBF"/>
    <w:rsid w:val="00033EFB"/>
    <w:rsid w:val="00033FCE"/>
    <w:rsid w:val="000342AE"/>
    <w:rsid w:val="00034508"/>
    <w:rsid w:val="0003462E"/>
    <w:rsid w:val="00034947"/>
    <w:rsid w:val="00034992"/>
    <w:rsid w:val="00034DBF"/>
    <w:rsid w:val="00034E19"/>
    <w:rsid w:val="00035028"/>
    <w:rsid w:val="000350B4"/>
    <w:rsid w:val="000350BB"/>
    <w:rsid w:val="000352CC"/>
    <w:rsid w:val="00035633"/>
    <w:rsid w:val="00035A15"/>
    <w:rsid w:val="00035AD7"/>
    <w:rsid w:val="00035E14"/>
    <w:rsid w:val="00036079"/>
    <w:rsid w:val="000366EF"/>
    <w:rsid w:val="00036746"/>
    <w:rsid w:val="00036B15"/>
    <w:rsid w:val="00036B39"/>
    <w:rsid w:val="00036CFE"/>
    <w:rsid w:val="00036D25"/>
    <w:rsid w:val="00036D69"/>
    <w:rsid w:val="00036DE9"/>
    <w:rsid w:val="00036EF0"/>
    <w:rsid w:val="00036F8C"/>
    <w:rsid w:val="00037098"/>
    <w:rsid w:val="000371ED"/>
    <w:rsid w:val="0003721E"/>
    <w:rsid w:val="00037236"/>
    <w:rsid w:val="00037279"/>
    <w:rsid w:val="00037295"/>
    <w:rsid w:val="000373CE"/>
    <w:rsid w:val="0003746F"/>
    <w:rsid w:val="0003757A"/>
    <w:rsid w:val="00037907"/>
    <w:rsid w:val="00037BB1"/>
    <w:rsid w:val="00037BC7"/>
    <w:rsid w:val="00037D2E"/>
    <w:rsid w:val="00037DC2"/>
    <w:rsid w:val="00040143"/>
    <w:rsid w:val="000402C1"/>
    <w:rsid w:val="000405DD"/>
    <w:rsid w:val="00040740"/>
    <w:rsid w:val="000408C4"/>
    <w:rsid w:val="00040A21"/>
    <w:rsid w:val="00040AE4"/>
    <w:rsid w:val="00041192"/>
    <w:rsid w:val="000411DA"/>
    <w:rsid w:val="000412B0"/>
    <w:rsid w:val="00041478"/>
    <w:rsid w:val="00041580"/>
    <w:rsid w:val="00041B73"/>
    <w:rsid w:val="00041BA0"/>
    <w:rsid w:val="00041BE5"/>
    <w:rsid w:val="00041E31"/>
    <w:rsid w:val="00041E7C"/>
    <w:rsid w:val="00041F8D"/>
    <w:rsid w:val="00042244"/>
    <w:rsid w:val="00042815"/>
    <w:rsid w:val="00042DBE"/>
    <w:rsid w:val="00042E7C"/>
    <w:rsid w:val="00042F70"/>
    <w:rsid w:val="00042F74"/>
    <w:rsid w:val="0004317F"/>
    <w:rsid w:val="000431F7"/>
    <w:rsid w:val="00043318"/>
    <w:rsid w:val="000434F1"/>
    <w:rsid w:val="000435FD"/>
    <w:rsid w:val="00043661"/>
    <w:rsid w:val="000436D1"/>
    <w:rsid w:val="00043789"/>
    <w:rsid w:val="00043A1F"/>
    <w:rsid w:val="00043A89"/>
    <w:rsid w:val="00043AFB"/>
    <w:rsid w:val="00043D34"/>
    <w:rsid w:val="00043D62"/>
    <w:rsid w:val="0004400A"/>
    <w:rsid w:val="0004411B"/>
    <w:rsid w:val="00044392"/>
    <w:rsid w:val="00044550"/>
    <w:rsid w:val="000447B5"/>
    <w:rsid w:val="0004480C"/>
    <w:rsid w:val="0004490A"/>
    <w:rsid w:val="00044A0E"/>
    <w:rsid w:val="00044CDD"/>
    <w:rsid w:val="00044DD9"/>
    <w:rsid w:val="00044EF3"/>
    <w:rsid w:val="00045049"/>
    <w:rsid w:val="000450C2"/>
    <w:rsid w:val="00045368"/>
    <w:rsid w:val="00045533"/>
    <w:rsid w:val="000455D5"/>
    <w:rsid w:val="000457E9"/>
    <w:rsid w:val="00045845"/>
    <w:rsid w:val="000458A5"/>
    <w:rsid w:val="000458CD"/>
    <w:rsid w:val="00045BDF"/>
    <w:rsid w:val="00045C04"/>
    <w:rsid w:val="00045C26"/>
    <w:rsid w:val="00045C94"/>
    <w:rsid w:val="00045D25"/>
    <w:rsid w:val="000460A5"/>
    <w:rsid w:val="00046693"/>
    <w:rsid w:val="00046816"/>
    <w:rsid w:val="000469B6"/>
    <w:rsid w:val="00046AAD"/>
    <w:rsid w:val="00046AEB"/>
    <w:rsid w:val="00046B2A"/>
    <w:rsid w:val="00046C44"/>
    <w:rsid w:val="00046C79"/>
    <w:rsid w:val="000470A3"/>
    <w:rsid w:val="000470B4"/>
    <w:rsid w:val="000470C5"/>
    <w:rsid w:val="0004716E"/>
    <w:rsid w:val="00047475"/>
    <w:rsid w:val="000475C5"/>
    <w:rsid w:val="00047841"/>
    <w:rsid w:val="00047A92"/>
    <w:rsid w:val="00047B17"/>
    <w:rsid w:val="00047BBE"/>
    <w:rsid w:val="00050318"/>
    <w:rsid w:val="000503BD"/>
    <w:rsid w:val="000503EA"/>
    <w:rsid w:val="00050528"/>
    <w:rsid w:val="00050CAA"/>
    <w:rsid w:val="00050CE6"/>
    <w:rsid w:val="00050D0F"/>
    <w:rsid w:val="000510E7"/>
    <w:rsid w:val="0005130C"/>
    <w:rsid w:val="00051579"/>
    <w:rsid w:val="00051854"/>
    <w:rsid w:val="00051977"/>
    <w:rsid w:val="00051CC3"/>
    <w:rsid w:val="00051E66"/>
    <w:rsid w:val="00051ECB"/>
    <w:rsid w:val="00052116"/>
    <w:rsid w:val="0005214B"/>
    <w:rsid w:val="0005259E"/>
    <w:rsid w:val="000525C3"/>
    <w:rsid w:val="000526B5"/>
    <w:rsid w:val="00052771"/>
    <w:rsid w:val="000529E3"/>
    <w:rsid w:val="00052A94"/>
    <w:rsid w:val="00052B95"/>
    <w:rsid w:val="00052BA2"/>
    <w:rsid w:val="00052CFE"/>
    <w:rsid w:val="00052D77"/>
    <w:rsid w:val="00052FA9"/>
    <w:rsid w:val="00053007"/>
    <w:rsid w:val="00053023"/>
    <w:rsid w:val="00053030"/>
    <w:rsid w:val="000535B3"/>
    <w:rsid w:val="00053715"/>
    <w:rsid w:val="00053C85"/>
    <w:rsid w:val="00053CD3"/>
    <w:rsid w:val="00053D03"/>
    <w:rsid w:val="00053E1C"/>
    <w:rsid w:val="00054189"/>
    <w:rsid w:val="000542BA"/>
    <w:rsid w:val="00054433"/>
    <w:rsid w:val="0005480A"/>
    <w:rsid w:val="0005486C"/>
    <w:rsid w:val="00054BCD"/>
    <w:rsid w:val="00054CDD"/>
    <w:rsid w:val="00054EE2"/>
    <w:rsid w:val="00054F14"/>
    <w:rsid w:val="000550E3"/>
    <w:rsid w:val="00055333"/>
    <w:rsid w:val="00055368"/>
    <w:rsid w:val="0005542F"/>
    <w:rsid w:val="0005545F"/>
    <w:rsid w:val="00055659"/>
    <w:rsid w:val="0005567F"/>
    <w:rsid w:val="000558C4"/>
    <w:rsid w:val="00055DCE"/>
    <w:rsid w:val="00055E4B"/>
    <w:rsid w:val="00055E70"/>
    <w:rsid w:val="000564DF"/>
    <w:rsid w:val="00056715"/>
    <w:rsid w:val="0005684D"/>
    <w:rsid w:val="0005684E"/>
    <w:rsid w:val="00056B35"/>
    <w:rsid w:val="00056BAA"/>
    <w:rsid w:val="00056ED5"/>
    <w:rsid w:val="000571E2"/>
    <w:rsid w:val="000573E0"/>
    <w:rsid w:val="0005757A"/>
    <w:rsid w:val="00057606"/>
    <w:rsid w:val="00057920"/>
    <w:rsid w:val="000579F8"/>
    <w:rsid w:val="00057BE7"/>
    <w:rsid w:val="00057CD9"/>
    <w:rsid w:val="00057D02"/>
    <w:rsid w:val="00057FFE"/>
    <w:rsid w:val="000600B7"/>
    <w:rsid w:val="000601EB"/>
    <w:rsid w:val="00060225"/>
    <w:rsid w:val="0006031A"/>
    <w:rsid w:val="00060377"/>
    <w:rsid w:val="0006073C"/>
    <w:rsid w:val="000609FC"/>
    <w:rsid w:val="00060D49"/>
    <w:rsid w:val="00060D4D"/>
    <w:rsid w:val="00060E27"/>
    <w:rsid w:val="00060F42"/>
    <w:rsid w:val="00060FC0"/>
    <w:rsid w:val="00060FC7"/>
    <w:rsid w:val="000616FD"/>
    <w:rsid w:val="00061848"/>
    <w:rsid w:val="00061919"/>
    <w:rsid w:val="0006195F"/>
    <w:rsid w:val="00061FBC"/>
    <w:rsid w:val="000620E3"/>
    <w:rsid w:val="000620FB"/>
    <w:rsid w:val="0006210D"/>
    <w:rsid w:val="00062139"/>
    <w:rsid w:val="0006221A"/>
    <w:rsid w:val="000624D9"/>
    <w:rsid w:val="0006276B"/>
    <w:rsid w:val="000627B3"/>
    <w:rsid w:val="000627C9"/>
    <w:rsid w:val="000629D8"/>
    <w:rsid w:val="00062B3D"/>
    <w:rsid w:val="00062EDB"/>
    <w:rsid w:val="00063099"/>
    <w:rsid w:val="0006339B"/>
    <w:rsid w:val="000634C4"/>
    <w:rsid w:val="0006366B"/>
    <w:rsid w:val="00063825"/>
    <w:rsid w:val="000638D5"/>
    <w:rsid w:val="00063A3D"/>
    <w:rsid w:val="00063CF1"/>
    <w:rsid w:val="00063FDA"/>
    <w:rsid w:val="00064399"/>
    <w:rsid w:val="000643BF"/>
    <w:rsid w:val="000644CD"/>
    <w:rsid w:val="00064712"/>
    <w:rsid w:val="0006471A"/>
    <w:rsid w:val="000647E3"/>
    <w:rsid w:val="000647EB"/>
    <w:rsid w:val="0006490E"/>
    <w:rsid w:val="000649A6"/>
    <w:rsid w:val="00064A58"/>
    <w:rsid w:val="00064ACF"/>
    <w:rsid w:val="00064D07"/>
    <w:rsid w:val="00064DB6"/>
    <w:rsid w:val="00065290"/>
    <w:rsid w:val="000653E7"/>
    <w:rsid w:val="000654F5"/>
    <w:rsid w:val="00065514"/>
    <w:rsid w:val="00065766"/>
    <w:rsid w:val="000659B7"/>
    <w:rsid w:val="00065A43"/>
    <w:rsid w:val="00065CF4"/>
    <w:rsid w:val="00065DAB"/>
    <w:rsid w:val="00065E0D"/>
    <w:rsid w:val="0006616F"/>
    <w:rsid w:val="0006632A"/>
    <w:rsid w:val="00066331"/>
    <w:rsid w:val="000663E5"/>
    <w:rsid w:val="0006689A"/>
    <w:rsid w:val="0006689B"/>
    <w:rsid w:val="000668DA"/>
    <w:rsid w:val="00066920"/>
    <w:rsid w:val="00066BEF"/>
    <w:rsid w:val="00066CBA"/>
    <w:rsid w:val="00066E18"/>
    <w:rsid w:val="00066F43"/>
    <w:rsid w:val="00066F97"/>
    <w:rsid w:val="0006719D"/>
    <w:rsid w:val="000671A3"/>
    <w:rsid w:val="000675C1"/>
    <w:rsid w:val="0006787D"/>
    <w:rsid w:val="00067947"/>
    <w:rsid w:val="00067A9A"/>
    <w:rsid w:val="00067BA5"/>
    <w:rsid w:val="00067CDC"/>
    <w:rsid w:val="00067DF5"/>
    <w:rsid w:val="00067E03"/>
    <w:rsid w:val="00070288"/>
    <w:rsid w:val="00070381"/>
    <w:rsid w:val="00070498"/>
    <w:rsid w:val="000707AD"/>
    <w:rsid w:val="00070A9D"/>
    <w:rsid w:val="00070E0E"/>
    <w:rsid w:val="00071005"/>
    <w:rsid w:val="000712B4"/>
    <w:rsid w:val="000713CA"/>
    <w:rsid w:val="000715E8"/>
    <w:rsid w:val="0007185A"/>
    <w:rsid w:val="000718DD"/>
    <w:rsid w:val="00071C3C"/>
    <w:rsid w:val="00071D0E"/>
    <w:rsid w:val="00071DE4"/>
    <w:rsid w:val="00071E0D"/>
    <w:rsid w:val="00071E7A"/>
    <w:rsid w:val="00071E82"/>
    <w:rsid w:val="00071F9E"/>
    <w:rsid w:val="00072455"/>
    <w:rsid w:val="000725C3"/>
    <w:rsid w:val="00072657"/>
    <w:rsid w:val="000726FD"/>
    <w:rsid w:val="00072A15"/>
    <w:rsid w:val="00073110"/>
    <w:rsid w:val="0007319D"/>
    <w:rsid w:val="0007349E"/>
    <w:rsid w:val="000737A9"/>
    <w:rsid w:val="00073929"/>
    <w:rsid w:val="000739C6"/>
    <w:rsid w:val="000739F5"/>
    <w:rsid w:val="00073AFB"/>
    <w:rsid w:val="00073BCB"/>
    <w:rsid w:val="00073CBF"/>
    <w:rsid w:val="00073D7F"/>
    <w:rsid w:val="00073EDA"/>
    <w:rsid w:val="00074022"/>
    <w:rsid w:val="000740CA"/>
    <w:rsid w:val="0007417C"/>
    <w:rsid w:val="000741CC"/>
    <w:rsid w:val="000742D2"/>
    <w:rsid w:val="00074577"/>
    <w:rsid w:val="000746EE"/>
    <w:rsid w:val="0007477E"/>
    <w:rsid w:val="0007499C"/>
    <w:rsid w:val="00074A78"/>
    <w:rsid w:val="00074DAD"/>
    <w:rsid w:val="00074E88"/>
    <w:rsid w:val="0007505A"/>
    <w:rsid w:val="00075792"/>
    <w:rsid w:val="000758E2"/>
    <w:rsid w:val="000758F6"/>
    <w:rsid w:val="00075A66"/>
    <w:rsid w:val="00075ADB"/>
    <w:rsid w:val="00075B8F"/>
    <w:rsid w:val="00075DDC"/>
    <w:rsid w:val="000760AE"/>
    <w:rsid w:val="0007614F"/>
    <w:rsid w:val="00076235"/>
    <w:rsid w:val="00076242"/>
    <w:rsid w:val="00076302"/>
    <w:rsid w:val="0007640E"/>
    <w:rsid w:val="000765A1"/>
    <w:rsid w:val="000766DC"/>
    <w:rsid w:val="000767D3"/>
    <w:rsid w:val="000769CA"/>
    <w:rsid w:val="00076B6A"/>
    <w:rsid w:val="00076C8C"/>
    <w:rsid w:val="00076CD8"/>
    <w:rsid w:val="00076CDA"/>
    <w:rsid w:val="00076F6A"/>
    <w:rsid w:val="000774D8"/>
    <w:rsid w:val="000775A3"/>
    <w:rsid w:val="0007764D"/>
    <w:rsid w:val="000776E0"/>
    <w:rsid w:val="00077751"/>
    <w:rsid w:val="00077A1C"/>
    <w:rsid w:val="00077A2E"/>
    <w:rsid w:val="00077B28"/>
    <w:rsid w:val="00077BF0"/>
    <w:rsid w:val="00077EAB"/>
    <w:rsid w:val="00077F7B"/>
    <w:rsid w:val="00077FCF"/>
    <w:rsid w:val="00077FE2"/>
    <w:rsid w:val="00080338"/>
    <w:rsid w:val="00080481"/>
    <w:rsid w:val="000805A5"/>
    <w:rsid w:val="00080601"/>
    <w:rsid w:val="00080722"/>
    <w:rsid w:val="0008077E"/>
    <w:rsid w:val="0008081C"/>
    <w:rsid w:val="00080AFC"/>
    <w:rsid w:val="00080B12"/>
    <w:rsid w:val="00080BE9"/>
    <w:rsid w:val="00080EA8"/>
    <w:rsid w:val="00080FE9"/>
    <w:rsid w:val="00081179"/>
    <w:rsid w:val="00081196"/>
    <w:rsid w:val="000812C8"/>
    <w:rsid w:val="0008174E"/>
    <w:rsid w:val="00081BBA"/>
    <w:rsid w:val="00081D7A"/>
    <w:rsid w:val="00082215"/>
    <w:rsid w:val="0008239B"/>
    <w:rsid w:val="000823A2"/>
    <w:rsid w:val="00082518"/>
    <w:rsid w:val="000828F0"/>
    <w:rsid w:val="00083221"/>
    <w:rsid w:val="00083237"/>
    <w:rsid w:val="00083451"/>
    <w:rsid w:val="000837FE"/>
    <w:rsid w:val="00083929"/>
    <w:rsid w:val="000839F4"/>
    <w:rsid w:val="00083D31"/>
    <w:rsid w:val="00083E04"/>
    <w:rsid w:val="00083F0B"/>
    <w:rsid w:val="000841B4"/>
    <w:rsid w:val="00084630"/>
    <w:rsid w:val="00084639"/>
    <w:rsid w:val="0008485C"/>
    <w:rsid w:val="0008492A"/>
    <w:rsid w:val="00084A73"/>
    <w:rsid w:val="00084AFE"/>
    <w:rsid w:val="00084B57"/>
    <w:rsid w:val="00084BA0"/>
    <w:rsid w:val="00084BFC"/>
    <w:rsid w:val="00084D7C"/>
    <w:rsid w:val="00084E8C"/>
    <w:rsid w:val="00085191"/>
    <w:rsid w:val="000852D8"/>
    <w:rsid w:val="0008535C"/>
    <w:rsid w:val="000853E1"/>
    <w:rsid w:val="00085533"/>
    <w:rsid w:val="00085550"/>
    <w:rsid w:val="00085584"/>
    <w:rsid w:val="00085788"/>
    <w:rsid w:val="00085B2B"/>
    <w:rsid w:val="00085D23"/>
    <w:rsid w:val="00085D64"/>
    <w:rsid w:val="00085E3A"/>
    <w:rsid w:val="00085E91"/>
    <w:rsid w:val="00085EAB"/>
    <w:rsid w:val="00085F56"/>
    <w:rsid w:val="000861FD"/>
    <w:rsid w:val="000863E5"/>
    <w:rsid w:val="00086423"/>
    <w:rsid w:val="000864E1"/>
    <w:rsid w:val="0008679F"/>
    <w:rsid w:val="0008695A"/>
    <w:rsid w:val="00086B43"/>
    <w:rsid w:val="000870AB"/>
    <w:rsid w:val="00087304"/>
    <w:rsid w:val="000873A1"/>
    <w:rsid w:val="000873C1"/>
    <w:rsid w:val="000874DC"/>
    <w:rsid w:val="00087566"/>
    <w:rsid w:val="00087780"/>
    <w:rsid w:val="000879B1"/>
    <w:rsid w:val="00087A25"/>
    <w:rsid w:val="00087ABB"/>
    <w:rsid w:val="00090040"/>
    <w:rsid w:val="00090192"/>
    <w:rsid w:val="000903A0"/>
    <w:rsid w:val="000903EA"/>
    <w:rsid w:val="000904E4"/>
    <w:rsid w:val="00090503"/>
    <w:rsid w:val="000906AA"/>
    <w:rsid w:val="00090860"/>
    <w:rsid w:val="00090BFF"/>
    <w:rsid w:val="00090C0A"/>
    <w:rsid w:val="00090E29"/>
    <w:rsid w:val="00090EF2"/>
    <w:rsid w:val="00091360"/>
    <w:rsid w:val="000915DE"/>
    <w:rsid w:val="00091645"/>
    <w:rsid w:val="00091694"/>
    <w:rsid w:val="00091881"/>
    <w:rsid w:val="00091A5B"/>
    <w:rsid w:val="00091C18"/>
    <w:rsid w:val="00091E87"/>
    <w:rsid w:val="00092071"/>
    <w:rsid w:val="00092140"/>
    <w:rsid w:val="00092175"/>
    <w:rsid w:val="0009217C"/>
    <w:rsid w:val="000921BB"/>
    <w:rsid w:val="00092224"/>
    <w:rsid w:val="0009247D"/>
    <w:rsid w:val="000925DB"/>
    <w:rsid w:val="00092780"/>
    <w:rsid w:val="0009287C"/>
    <w:rsid w:val="00092AD1"/>
    <w:rsid w:val="00092C4E"/>
    <w:rsid w:val="00092E23"/>
    <w:rsid w:val="00092EB1"/>
    <w:rsid w:val="00092FF0"/>
    <w:rsid w:val="00093050"/>
    <w:rsid w:val="00093203"/>
    <w:rsid w:val="00093238"/>
    <w:rsid w:val="000934D5"/>
    <w:rsid w:val="000935D8"/>
    <w:rsid w:val="000935EE"/>
    <w:rsid w:val="000936BE"/>
    <w:rsid w:val="0009389B"/>
    <w:rsid w:val="000938B8"/>
    <w:rsid w:val="00093BFB"/>
    <w:rsid w:val="00093E7B"/>
    <w:rsid w:val="00094198"/>
    <w:rsid w:val="00094289"/>
    <w:rsid w:val="0009432E"/>
    <w:rsid w:val="0009459D"/>
    <w:rsid w:val="00094787"/>
    <w:rsid w:val="000947E4"/>
    <w:rsid w:val="000948BE"/>
    <w:rsid w:val="0009496E"/>
    <w:rsid w:val="00094B0A"/>
    <w:rsid w:val="00094B73"/>
    <w:rsid w:val="00094DC4"/>
    <w:rsid w:val="00094F2D"/>
    <w:rsid w:val="00094FC3"/>
    <w:rsid w:val="000953D5"/>
    <w:rsid w:val="0009554F"/>
    <w:rsid w:val="000958A5"/>
    <w:rsid w:val="00095B3F"/>
    <w:rsid w:val="00095BC3"/>
    <w:rsid w:val="00095CE3"/>
    <w:rsid w:val="00095D2C"/>
    <w:rsid w:val="00095D69"/>
    <w:rsid w:val="00095E97"/>
    <w:rsid w:val="00095EBF"/>
    <w:rsid w:val="0009615A"/>
    <w:rsid w:val="0009654F"/>
    <w:rsid w:val="000965F0"/>
    <w:rsid w:val="00096B00"/>
    <w:rsid w:val="00096DFF"/>
    <w:rsid w:val="00097402"/>
    <w:rsid w:val="000976D3"/>
    <w:rsid w:val="000978BD"/>
    <w:rsid w:val="000979B4"/>
    <w:rsid w:val="00097BA6"/>
    <w:rsid w:val="00097E37"/>
    <w:rsid w:val="00097F63"/>
    <w:rsid w:val="00097FD3"/>
    <w:rsid w:val="000A00BC"/>
    <w:rsid w:val="000A00BF"/>
    <w:rsid w:val="000A060C"/>
    <w:rsid w:val="000A0B41"/>
    <w:rsid w:val="000A0C06"/>
    <w:rsid w:val="000A0CBE"/>
    <w:rsid w:val="000A0D1E"/>
    <w:rsid w:val="000A0D4C"/>
    <w:rsid w:val="000A0F7A"/>
    <w:rsid w:val="000A0FBB"/>
    <w:rsid w:val="000A107C"/>
    <w:rsid w:val="000A10EC"/>
    <w:rsid w:val="000A1249"/>
    <w:rsid w:val="000A12A1"/>
    <w:rsid w:val="000A12FB"/>
    <w:rsid w:val="000A171A"/>
    <w:rsid w:val="000A1B93"/>
    <w:rsid w:val="000A1DA3"/>
    <w:rsid w:val="000A25D5"/>
    <w:rsid w:val="000A265F"/>
    <w:rsid w:val="000A271E"/>
    <w:rsid w:val="000A27B7"/>
    <w:rsid w:val="000A2C4E"/>
    <w:rsid w:val="000A2D21"/>
    <w:rsid w:val="000A2D96"/>
    <w:rsid w:val="000A2DD4"/>
    <w:rsid w:val="000A2EDD"/>
    <w:rsid w:val="000A3069"/>
    <w:rsid w:val="000A3380"/>
    <w:rsid w:val="000A3394"/>
    <w:rsid w:val="000A396F"/>
    <w:rsid w:val="000A3B02"/>
    <w:rsid w:val="000A3CA5"/>
    <w:rsid w:val="000A3D67"/>
    <w:rsid w:val="000A3DD8"/>
    <w:rsid w:val="000A4023"/>
    <w:rsid w:val="000A4346"/>
    <w:rsid w:val="000A466B"/>
    <w:rsid w:val="000A47EC"/>
    <w:rsid w:val="000A48F7"/>
    <w:rsid w:val="000A4939"/>
    <w:rsid w:val="000A4A96"/>
    <w:rsid w:val="000A4B36"/>
    <w:rsid w:val="000A4B6A"/>
    <w:rsid w:val="000A4B90"/>
    <w:rsid w:val="000A4D6F"/>
    <w:rsid w:val="000A4FE3"/>
    <w:rsid w:val="000A50D0"/>
    <w:rsid w:val="000A50D6"/>
    <w:rsid w:val="000A50E0"/>
    <w:rsid w:val="000A52E2"/>
    <w:rsid w:val="000A5362"/>
    <w:rsid w:val="000A538B"/>
    <w:rsid w:val="000A5495"/>
    <w:rsid w:val="000A573A"/>
    <w:rsid w:val="000A5D0F"/>
    <w:rsid w:val="000A5D75"/>
    <w:rsid w:val="000A5FCB"/>
    <w:rsid w:val="000A648B"/>
    <w:rsid w:val="000A6577"/>
    <w:rsid w:val="000A660F"/>
    <w:rsid w:val="000A6B1B"/>
    <w:rsid w:val="000A6E08"/>
    <w:rsid w:val="000A6F0F"/>
    <w:rsid w:val="000A6FA6"/>
    <w:rsid w:val="000A7038"/>
    <w:rsid w:val="000A710E"/>
    <w:rsid w:val="000A7792"/>
    <w:rsid w:val="000A78E1"/>
    <w:rsid w:val="000A78FC"/>
    <w:rsid w:val="000A7A3F"/>
    <w:rsid w:val="000A7A42"/>
    <w:rsid w:val="000A7BD7"/>
    <w:rsid w:val="000A7C4C"/>
    <w:rsid w:val="000A7CA2"/>
    <w:rsid w:val="000A7CB7"/>
    <w:rsid w:val="000A7E11"/>
    <w:rsid w:val="000A7E2F"/>
    <w:rsid w:val="000A7EC4"/>
    <w:rsid w:val="000B0131"/>
    <w:rsid w:val="000B03B5"/>
    <w:rsid w:val="000B0489"/>
    <w:rsid w:val="000B0560"/>
    <w:rsid w:val="000B080D"/>
    <w:rsid w:val="000B0852"/>
    <w:rsid w:val="000B0B44"/>
    <w:rsid w:val="000B0D91"/>
    <w:rsid w:val="000B0E2D"/>
    <w:rsid w:val="000B0E49"/>
    <w:rsid w:val="000B0E53"/>
    <w:rsid w:val="000B0E5E"/>
    <w:rsid w:val="000B0E8A"/>
    <w:rsid w:val="000B120F"/>
    <w:rsid w:val="000B1330"/>
    <w:rsid w:val="000B142E"/>
    <w:rsid w:val="000B14C3"/>
    <w:rsid w:val="000B1764"/>
    <w:rsid w:val="000B17A4"/>
    <w:rsid w:val="000B17B9"/>
    <w:rsid w:val="000B17C1"/>
    <w:rsid w:val="000B18D6"/>
    <w:rsid w:val="000B18DA"/>
    <w:rsid w:val="000B18F9"/>
    <w:rsid w:val="000B1A5F"/>
    <w:rsid w:val="000B1B3E"/>
    <w:rsid w:val="000B1C79"/>
    <w:rsid w:val="000B2136"/>
    <w:rsid w:val="000B22C4"/>
    <w:rsid w:val="000B22D4"/>
    <w:rsid w:val="000B24A6"/>
    <w:rsid w:val="000B24FB"/>
    <w:rsid w:val="000B27EB"/>
    <w:rsid w:val="000B2AB0"/>
    <w:rsid w:val="000B2AC9"/>
    <w:rsid w:val="000B2D29"/>
    <w:rsid w:val="000B2E97"/>
    <w:rsid w:val="000B3118"/>
    <w:rsid w:val="000B31FC"/>
    <w:rsid w:val="000B3224"/>
    <w:rsid w:val="000B33FE"/>
    <w:rsid w:val="000B357D"/>
    <w:rsid w:val="000B383C"/>
    <w:rsid w:val="000B3B1A"/>
    <w:rsid w:val="000B3CC2"/>
    <w:rsid w:val="000B3DA7"/>
    <w:rsid w:val="000B3DD1"/>
    <w:rsid w:val="000B3F4F"/>
    <w:rsid w:val="000B4044"/>
    <w:rsid w:val="000B4181"/>
    <w:rsid w:val="000B4289"/>
    <w:rsid w:val="000B42EF"/>
    <w:rsid w:val="000B44B7"/>
    <w:rsid w:val="000B4567"/>
    <w:rsid w:val="000B4783"/>
    <w:rsid w:val="000B49CE"/>
    <w:rsid w:val="000B4C3E"/>
    <w:rsid w:val="000B4EAE"/>
    <w:rsid w:val="000B4FF5"/>
    <w:rsid w:val="000B5148"/>
    <w:rsid w:val="000B52F1"/>
    <w:rsid w:val="000B539E"/>
    <w:rsid w:val="000B5584"/>
    <w:rsid w:val="000B55D5"/>
    <w:rsid w:val="000B57AC"/>
    <w:rsid w:val="000B58DF"/>
    <w:rsid w:val="000B5936"/>
    <w:rsid w:val="000B5960"/>
    <w:rsid w:val="000B59D4"/>
    <w:rsid w:val="000B5A35"/>
    <w:rsid w:val="000B5B27"/>
    <w:rsid w:val="000B5CC6"/>
    <w:rsid w:val="000B5CCD"/>
    <w:rsid w:val="000B5E8B"/>
    <w:rsid w:val="000B5ECD"/>
    <w:rsid w:val="000B5FDA"/>
    <w:rsid w:val="000B629C"/>
    <w:rsid w:val="000B65E2"/>
    <w:rsid w:val="000B6669"/>
    <w:rsid w:val="000B666B"/>
    <w:rsid w:val="000B668C"/>
    <w:rsid w:val="000B6936"/>
    <w:rsid w:val="000B6A02"/>
    <w:rsid w:val="000B6D42"/>
    <w:rsid w:val="000B6E03"/>
    <w:rsid w:val="000B6E19"/>
    <w:rsid w:val="000B6E64"/>
    <w:rsid w:val="000B72AA"/>
    <w:rsid w:val="000B72D1"/>
    <w:rsid w:val="000B7307"/>
    <w:rsid w:val="000B73B2"/>
    <w:rsid w:val="000B73D3"/>
    <w:rsid w:val="000B75CD"/>
    <w:rsid w:val="000B75ED"/>
    <w:rsid w:val="000B770F"/>
    <w:rsid w:val="000B773F"/>
    <w:rsid w:val="000B7878"/>
    <w:rsid w:val="000B7932"/>
    <w:rsid w:val="000B7A7B"/>
    <w:rsid w:val="000B7A82"/>
    <w:rsid w:val="000B7CD9"/>
    <w:rsid w:val="000B7D51"/>
    <w:rsid w:val="000B7E27"/>
    <w:rsid w:val="000B7F25"/>
    <w:rsid w:val="000C0055"/>
    <w:rsid w:val="000C00BB"/>
    <w:rsid w:val="000C0124"/>
    <w:rsid w:val="000C01AA"/>
    <w:rsid w:val="000C01F1"/>
    <w:rsid w:val="000C029B"/>
    <w:rsid w:val="000C0419"/>
    <w:rsid w:val="000C045F"/>
    <w:rsid w:val="000C05A5"/>
    <w:rsid w:val="000C0698"/>
    <w:rsid w:val="000C06C8"/>
    <w:rsid w:val="000C0E03"/>
    <w:rsid w:val="000C0F83"/>
    <w:rsid w:val="000C0F9A"/>
    <w:rsid w:val="000C11AB"/>
    <w:rsid w:val="000C1715"/>
    <w:rsid w:val="000C172B"/>
    <w:rsid w:val="000C1918"/>
    <w:rsid w:val="000C19B4"/>
    <w:rsid w:val="000C1AB4"/>
    <w:rsid w:val="000C1BD6"/>
    <w:rsid w:val="000C1C01"/>
    <w:rsid w:val="000C1D61"/>
    <w:rsid w:val="000C1E4C"/>
    <w:rsid w:val="000C1FBB"/>
    <w:rsid w:val="000C21B5"/>
    <w:rsid w:val="000C21C8"/>
    <w:rsid w:val="000C2274"/>
    <w:rsid w:val="000C23C5"/>
    <w:rsid w:val="000C2435"/>
    <w:rsid w:val="000C246A"/>
    <w:rsid w:val="000C2530"/>
    <w:rsid w:val="000C255A"/>
    <w:rsid w:val="000C2663"/>
    <w:rsid w:val="000C2766"/>
    <w:rsid w:val="000C2815"/>
    <w:rsid w:val="000C29BB"/>
    <w:rsid w:val="000C29C3"/>
    <w:rsid w:val="000C2BCB"/>
    <w:rsid w:val="000C2C3F"/>
    <w:rsid w:val="000C2D84"/>
    <w:rsid w:val="000C2FFF"/>
    <w:rsid w:val="000C3314"/>
    <w:rsid w:val="000C33B6"/>
    <w:rsid w:val="000C33ED"/>
    <w:rsid w:val="000C3AF9"/>
    <w:rsid w:val="000C433A"/>
    <w:rsid w:val="000C43C9"/>
    <w:rsid w:val="000C443C"/>
    <w:rsid w:val="000C45B9"/>
    <w:rsid w:val="000C471D"/>
    <w:rsid w:val="000C47C4"/>
    <w:rsid w:val="000C47FB"/>
    <w:rsid w:val="000C4820"/>
    <w:rsid w:val="000C4A55"/>
    <w:rsid w:val="000C4AF2"/>
    <w:rsid w:val="000C4DF0"/>
    <w:rsid w:val="000C4F0E"/>
    <w:rsid w:val="000C4F1D"/>
    <w:rsid w:val="000C4FCF"/>
    <w:rsid w:val="000C5061"/>
    <w:rsid w:val="000C5095"/>
    <w:rsid w:val="000C534C"/>
    <w:rsid w:val="000C53B8"/>
    <w:rsid w:val="000C5422"/>
    <w:rsid w:val="000C5463"/>
    <w:rsid w:val="000C5878"/>
    <w:rsid w:val="000C5949"/>
    <w:rsid w:val="000C598D"/>
    <w:rsid w:val="000C5A91"/>
    <w:rsid w:val="000C5B48"/>
    <w:rsid w:val="000C5DDE"/>
    <w:rsid w:val="000C5E55"/>
    <w:rsid w:val="000C5EFB"/>
    <w:rsid w:val="000C5F1E"/>
    <w:rsid w:val="000C6083"/>
    <w:rsid w:val="000C609B"/>
    <w:rsid w:val="000C6121"/>
    <w:rsid w:val="000C6148"/>
    <w:rsid w:val="000C61E0"/>
    <w:rsid w:val="000C61E9"/>
    <w:rsid w:val="000C63C6"/>
    <w:rsid w:val="000C640B"/>
    <w:rsid w:val="000C652B"/>
    <w:rsid w:val="000C686D"/>
    <w:rsid w:val="000C690A"/>
    <w:rsid w:val="000C6916"/>
    <w:rsid w:val="000C692F"/>
    <w:rsid w:val="000C6A86"/>
    <w:rsid w:val="000C6AE3"/>
    <w:rsid w:val="000C6B3B"/>
    <w:rsid w:val="000C6B85"/>
    <w:rsid w:val="000C6D29"/>
    <w:rsid w:val="000C6E49"/>
    <w:rsid w:val="000C6F2C"/>
    <w:rsid w:val="000C712F"/>
    <w:rsid w:val="000C716E"/>
    <w:rsid w:val="000C7585"/>
    <w:rsid w:val="000C75FF"/>
    <w:rsid w:val="000C76F3"/>
    <w:rsid w:val="000C7766"/>
    <w:rsid w:val="000C77B9"/>
    <w:rsid w:val="000C786F"/>
    <w:rsid w:val="000C79C7"/>
    <w:rsid w:val="000C79DA"/>
    <w:rsid w:val="000C7A1C"/>
    <w:rsid w:val="000C7A5A"/>
    <w:rsid w:val="000C7DC4"/>
    <w:rsid w:val="000C7FAF"/>
    <w:rsid w:val="000C7FD0"/>
    <w:rsid w:val="000D0267"/>
    <w:rsid w:val="000D0287"/>
    <w:rsid w:val="000D0488"/>
    <w:rsid w:val="000D0544"/>
    <w:rsid w:val="000D0704"/>
    <w:rsid w:val="000D073F"/>
    <w:rsid w:val="000D0893"/>
    <w:rsid w:val="000D0A64"/>
    <w:rsid w:val="000D0CB3"/>
    <w:rsid w:val="000D0E42"/>
    <w:rsid w:val="000D0FAE"/>
    <w:rsid w:val="000D1029"/>
    <w:rsid w:val="000D1051"/>
    <w:rsid w:val="000D10E6"/>
    <w:rsid w:val="000D1303"/>
    <w:rsid w:val="000D13E2"/>
    <w:rsid w:val="000D14A1"/>
    <w:rsid w:val="000D1525"/>
    <w:rsid w:val="000D16C1"/>
    <w:rsid w:val="000D1A76"/>
    <w:rsid w:val="000D1EEA"/>
    <w:rsid w:val="000D20F7"/>
    <w:rsid w:val="000D220C"/>
    <w:rsid w:val="000D24E0"/>
    <w:rsid w:val="000D2502"/>
    <w:rsid w:val="000D2715"/>
    <w:rsid w:val="000D27CD"/>
    <w:rsid w:val="000D2803"/>
    <w:rsid w:val="000D2983"/>
    <w:rsid w:val="000D29E0"/>
    <w:rsid w:val="000D2C15"/>
    <w:rsid w:val="000D2E7B"/>
    <w:rsid w:val="000D2EEA"/>
    <w:rsid w:val="000D3012"/>
    <w:rsid w:val="000D312D"/>
    <w:rsid w:val="000D31F7"/>
    <w:rsid w:val="000D35A7"/>
    <w:rsid w:val="000D35E5"/>
    <w:rsid w:val="000D3887"/>
    <w:rsid w:val="000D3C23"/>
    <w:rsid w:val="000D3FE9"/>
    <w:rsid w:val="000D4195"/>
    <w:rsid w:val="000D42B6"/>
    <w:rsid w:val="000D42EC"/>
    <w:rsid w:val="000D434F"/>
    <w:rsid w:val="000D452E"/>
    <w:rsid w:val="000D46F2"/>
    <w:rsid w:val="000D4773"/>
    <w:rsid w:val="000D4795"/>
    <w:rsid w:val="000D4864"/>
    <w:rsid w:val="000D4AED"/>
    <w:rsid w:val="000D4B7E"/>
    <w:rsid w:val="000D4C10"/>
    <w:rsid w:val="000D4CEA"/>
    <w:rsid w:val="000D4DB6"/>
    <w:rsid w:val="000D4EAB"/>
    <w:rsid w:val="000D51F9"/>
    <w:rsid w:val="000D533C"/>
    <w:rsid w:val="000D54FD"/>
    <w:rsid w:val="000D5524"/>
    <w:rsid w:val="000D56E2"/>
    <w:rsid w:val="000D5724"/>
    <w:rsid w:val="000D5730"/>
    <w:rsid w:val="000D575B"/>
    <w:rsid w:val="000D59B6"/>
    <w:rsid w:val="000D5EDC"/>
    <w:rsid w:val="000D67F4"/>
    <w:rsid w:val="000D67FC"/>
    <w:rsid w:val="000D6971"/>
    <w:rsid w:val="000D6A79"/>
    <w:rsid w:val="000D6CAC"/>
    <w:rsid w:val="000D6CD6"/>
    <w:rsid w:val="000D6D7C"/>
    <w:rsid w:val="000D7283"/>
    <w:rsid w:val="000D74FE"/>
    <w:rsid w:val="000D775D"/>
    <w:rsid w:val="000D7952"/>
    <w:rsid w:val="000D7A7B"/>
    <w:rsid w:val="000D7B9C"/>
    <w:rsid w:val="000D7BA2"/>
    <w:rsid w:val="000D7C3D"/>
    <w:rsid w:val="000D7CAA"/>
    <w:rsid w:val="000D7E17"/>
    <w:rsid w:val="000D7E82"/>
    <w:rsid w:val="000E0054"/>
    <w:rsid w:val="000E01C1"/>
    <w:rsid w:val="000E027B"/>
    <w:rsid w:val="000E02C7"/>
    <w:rsid w:val="000E0446"/>
    <w:rsid w:val="000E061D"/>
    <w:rsid w:val="000E06E8"/>
    <w:rsid w:val="000E07D9"/>
    <w:rsid w:val="000E0844"/>
    <w:rsid w:val="000E0C03"/>
    <w:rsid w:val="000E1015"/>
    <w:rsid w:val="000E108F"/>
    <w:rsid w:val="000E1236"/>
    <w:rsid w:val="000E1238"/>
    <w:rsid w:val="000E149A"/>
    <w:rsid w:val="000E1545"/>
    <w:rsid w:val="000E1633"/>
    <w:rsid w:val="000E17E7"/>
    <w:rsid w:val="000E1905"/>
    <w:rsid w:val="000E1C85"/>
    <w:rsid w:val="000E1D8C"/>
    <w:rsid w:val="000E1E38"/>
    <w:rsid w:val="000E1F05"/>
    <w:rsid w:val="000E20C2"/>
    <w:rsid w:val="000E21AE"/>
    <w:rsid w:val="000E24CD"/>
    <w:rsid w:val="000E2707"/>
    <w:rsid w:val="000E272E"/>
    <w:rsid w:val="000E2A50"/>
    <w:rsid w:val="000E2C34"/>
    <w:rsid w:val="000E2D06"/>
    <w:rsid w:val="000E2DF9"/>
    <w:rsid w:val="000E2E17"/>
    <w:rsid w:val="000E2E84"/>
    <w:rsid w:val="000E2ED8"/>
    <w:rsid w:val="000E2EE4"/>
    <w:rsid w:val="000E3042"/>
    <w:rsid w:val="000E30D7"/>
    <w:rsid w:val="000E31DA"/>
    <w:rsid w:val="000E3352"/>
    <w:rsid w:val="000E3683"/>
    <w:rsid w:val="000E376B"/>
    <w:rsid w:val="000E37D8"/>
    <w:rsid w:val="000E37FC"/>
    <w:rsid w:val="000E3911"/>
    <w:rsid w:val="000E3996"/>
    <w:rsid w:val="000E39A9"/>
    <w:rsid w:val="000E3B80"/>
    <w:rsid w:val="000E3E2A"/>
    <w:rsid w:val="000E3E4C"/>
    <w:rsid w:val="000E3EEA"/>
    <w:rsid w:val="000E411E"/>
    <w:rsid w:val="000E4673"/>
    <w:rsid w:val="000E4811"/>
    <w:rsid w:val="000E49CB"/>
    <w:rsid w:val="000E4C2C"/>
    <w:rsid w:val="000E4CA7"/>
    <w:rsid w:val="000E4D5B"/>
    <w:rsid w:val="000E504E"/>
    <w:rsid w:val="000E50F0"/>
    <w:rsid w:val="000E5130"/>
    <w:rsid w:val="000E515D"/>
    <w:rsid w:val="000E531B"/>
    <w:rsid w:val="000E5320"/>
    <w:rsid w:val="000E536D"/>
    <w:rsid w:val="000E550A"/>
    <w:rsid w:val="000E5931"/>
    <w:rsid w:val="000E5952"/>
    <w:rsid w:val="000E5BCC"/>
    <w:rsid w:val="000E5C56"/>
    <w:rsid w:val="000E5C71"/>
    <w:rsid w:val="000E5C81"/>
    <w:rsid w:val="000E5EA3"/>
    <w:rsid w:val="000E5FED"/>
    <w:rsid w:val="000E6013"/>
    <w:rsid w:val="000E60BA"/>
    <w:rsid w:val="000E616C"/>
    <w:rsid w:val="000E61D3"/>
    <w:rsid w:val="000E6462"/>
    <w:rsid w:val="000E667F"/>
    <w:rsid w:val="000E66A9"/>
    <w:rsid w:val="000E6D10"/>
    <w:rsid w:val="000E6EA1"/>
    <w:rsid w:val="000E6F73"/>
    <w:rsid w:val="000E7251"/>
    <w:rsid w:val="000E7617"/>
    <w:rsid w:val="000E776C"/>
    <w:rsid w:val="000E7821"/>
    <w:rsid w:val="000E7871"/>
    <w:rsid w:val="000E78AF"/>
    <w:rsid w:val="000E78BD"/>
    <w:rsid w:val="000E78CA"/>
    <w:rsid w:val="000E7CC6"/>
    <w:rsid w:val="000E7E4F"/>
    <w:rsid w:val="000E7E9B"/>
    <w:rsid w:val="000E7FE4"/>
    <w:rsid w:val="000F003F"/>
    <w:rsid w:val="000F0202"/>
    <w:rsid w:val="000F023D"/>
    <w:rsid w:val="000F0320"/>
    <w:rsid w:val="000F0321"/>
    <w:rsid w:val="000F044E"/>
    <w:rsid w:val="000F047A"/>
    <w:rsid w:val="000F04DA"/>
    <w:rsid w:val="000F06D6"/>
    <w:rsid w:val="000F0706"/>
    <w:rsid w:val="000F0989"/>
    <w:rsid w:val="000F0A2E"/>
    <w:rsid w:val="000F0FE9"/>
    <w:rsid w:val="000F1355"/>
    <w:rsid w:val="000F152B"/>
    <w:rsid w:val="000F1631"/>
    <w:rsid w:val="000F1653"/>
    <w:rsid w:val="000F1749"/>
    <w:rsid w:val="000F18A2"/>
    <w:rsid w:val="000F191B"/>
    <w:rsid w:val="000F1BD9"/>
    <w:rsid w:val="000F1C13"/>
    <w:rsid w:val="000F1FF4"/>
    <w:rsid w:val="000F24AC"/>
    <w:rsid w:val="000F2646"/>
    <w:rsid w:val="000F2792"/>
    <w:rsid w:val="000F2A28"/>
    <w:rsid w:val="000F2A2D"/>
    <w:rsid w:val="000F2D9F"/>
    <w:rsid w:val="000F2E95"/>
    <w:rsid w:val="000F2F41"/>
    <w:rsid w:val="000F2F87"/>
    <w:rsid w:val="000F301F"/>
    <w:rsid w:val="000F3043"/>
    <w:rsid w:val="000F3051"/>
    <w:rsid w:val="000F314A"/>
    <w:rsid w:val="000F33FD"/>
    <w:rsid w:val="000F34E4"/>
    <w:rsid w:val="000F3614"/>
    <w:rsid w:val="000F3971"/>
    <w:rsid w:val="000F3BC9"/>
    <w:rsid w:val="000F3D2C"/>
    <w:rsid w:val="000F3E6B"/>
    <w:rsid w:val="000F3FB7"/>
    <w:rsid w:val="000F461A"/>
    <w:rsid w:val="000F48F5"/>
    <w:rsid w:val="000F495D"/>
    <w:rsid w:val="000F4AF3"/>
    <w:rsid w:val="000F4B46"/>
    <w:rsid w:val="000F4DFC"/>
    <w:rsid w:val="000F4EE2"/>
    <w:rsid w:val="000F5022"/>
    <w:rsid w:val="000F53BD"/>
    <w:rsid w:val="000F53C7"/>
    <w:rsid w:val="000F562F"/>
    <w:rsid w:val="000F56B2"/>
    <w:rsid w:val="000F56CF"/>
    <w:rsid w:val="000F571A"/>
    <w:rsid w:val="000F5754"/>
    <w:rsid w:val="000F5A4A"/>
    <w:rsid w:val="000F5ADC"/>
    <w:rsid w:val="000F5B26"/>
    <w:rsid w:val="000F5C56"/>
    <w:rsid w:val="000F5CE1"/>
    <w:rsid w:val="000F5F83"/>
    <w:rsid w:val="000F5FC1"/>
    <w:rsid w:val="000F610E"/>
    <w:rsid w:val="000F61B0"/>
    <w:rsid w:val="000F6385"/>
    <w:rsid w:val="000F640B"/>
    <w:rsid w:val="000F6430"/>
    <w:rsid w:val="000F67FE"/>
    <w:rsid w:val="000F69F4"/>
    <w:rsid w:val="000F6B53"/>
    <w:rsid w:val="000F6CAC"/>
    <w:rsid w:val="000F6FC4"/>
    <w:rsid w:val="000F723F"/>
    <w:rsid w:val="000F7305"/>
    <w:rsid w:val="000F7767"/>
    <w:rsid w:val="000F7822"/>
    <w:rsid w:val="000F7846"/>
    <w:rsid w:val="000F78FC"/>
    <w:rsid w:val="000F7997"/>
    <w:rsid w:val="000F799F"/>
    <w:rsid w:val="000F79BD"/>
    <w:rsid w:val="000F7A33"/>
    <w:rsid w:val="000F7C8F"/>
    <w:rsid w:val="000F7CAA"/>
    <w:rsid w:val="000F7DC9"/>
    <w:rsid w:val="000F7DF9"/>
    <w:rsid w:val="0010006B"/>
    <w:rsid w:val="0010011E"/>
    <w:rsid w:val="001001BE"/>
    <w:rsid w:val="0010032B"/>
    <w:rsid w:val="00100837"/>
    <w:rsid w:val="0010085B"/>
    <w:rsid w:val="00100D05"/>
    <w:rsid w:val="00100F45"/>
    <w:rsid w:val="001010A5"/>
    <w:rsid w:val="001010AC"/>
    <w:rsid w:val="00101214"/>
    <w:rsid w:val="00101371"/>
    <w:rsid w:val="001014D9"/>
    <w:rsid w:val="001015D2"/>
    <w:rsid w:val="0010178E"/>
    <w:rsid w:val="00101791"/>
    <w:rsid w:val="00101AF2"/>
    <w:rsid w:val="00101AF8"/>
    <w:rsid w:val="00101CA7"/>
    <w:rsid w:val="00101CD5"/>
    <w:rsid w:val="00101E1D"/>
    <w:rsid w:val="00101E30"/>
    <w:rsid w:val="00102013"/>
    <w:rsid w:val="001020A1"/>
    <w:rsid w:val="001023CD"/>
    <w:rsid w:val="00102514"/>
    <w:rsid w:val="00102522"/>
    <w:rsid w:val="001026CC"/>
    <w:rsid w:val="00102789"/>
    <w:rsid w:val="00102D78"/>
    <w:rsid w:val="00102FDF"/>
    <w:rsid w:val="0010325B"/>
    <w:rsid w:val="00103350"/>
    <w:rsid w:val="00103391"/>
    <w:rsid w:val="001033B1"/>
    <w:rsid w:val="0010375A"/>
    <w:rsid w:val="001038DC"/>
    <w:rsid w:val="00103930"/>
    <w:rsid w:val="00103FCD"/>
    <w:rsid w:val="00104061"/>
    <w:rsid w:val="00104130"/>
    <w:rsid w:val="001041C2"/>
    <w:rsid w:val="001042BB"/>
    <w:rsid w:val="0010463E"/>
    <w:rsid w:val="001046A7"/>
    <w:rsid w:val="001048E5"/>
    <w:rsid w:val="00104C69"/>
    <w:rsid w:val="00104C8D"/>
    <w:rsid w:val="00104D27"/>
    <w:rsid w:val="00104D8B"/>
    <w:rsid w:val="00104DEA"/>
    <w:rsid w:val="00104E68"/>
    <w:rsid w:val="001050D3"/>
    <w:rsid w:val="001054C5"/>
    <w:rsid w:val="0010569E"/>
    <w:rsid w:val="00105A2F"/>
    <w:rsid w:val="00105B1C"/>
    <w:rsid w:val="00105B4F"/>
    <w:rsid w:val="00105E13"/>
    <w:rsid w:val="001062D8"/>
    <w:rsid w:val="0010637B"/>
    <w:rsid w:val="00106582"/>
    <w:rsid w:val="00106588"/>
    <w:rsid w:val="001066B4"/>
    <w:rsid w:val="00106713"/>
    <w:rsid w:val="0010687F"/>
    <w:rsid w:val="001068C4"/>
    <w:rsid w:val="001068D1"/>
    <w:rsid w:val="001068F7"/>
    <w:rsid w:val="00106B42"/>
    <w:rsid w:val="00106BB9"/>
    <w:rsid w:val="00106CDD"/>
    <w:rsid w:val="001071D4"/>
    <w:rsid w:val="0010742C"/>
    <w:rsid w:val="00107715"/>
    <w:rsid w:val="00107733"/>
    <w:rsid w:val="00107740"/>
    <w:rsid w:val="0010782C"/>
    <w:rsid w:val="00107950"/>
    <w:rsid w:val="00107CC0"/>
    <w:rsid w:val="00107D7E"/>
    <w:rsid w:val="00107DE3"/>
    <w:rsid w:val="00107E95"/>
    <w:rsid w:val="00107EB1"/>
    <w:rsid w:val="00110067"/>
    <w:rsid w:val="001100A3"/>
    <w:rsid w:val="001100CA"/>
    <w:rsid w:val="001100DA"/>
    <w:rsid w:val="001103C3"/>
    <w:rsid w:val="00110418"/>
    <w:rsid w:val="00110605"/>
    <w:rsid w:val="001109E9"/>
    <w:rsid w:val="00110AE8"/>
    <w:rsid w:val="00110C0C"/>
    <w:rsid w:val="00110C83"/>
    <w:rsid w:val="00110D27"/>
    <w:rsid w:val="00110FD6"/>
    <w:rsid w:val="001111A0"/>
    <w:rsid w:val="001113A1"/>
    <w:rsid w:val="0011140C"/>
    <w:rsid w:val="00111477"/>
    <w:rsid w:val="001116A5"/>
    <w:rsid w:val="00111725"/>
    <w:rsid w:val="0011197C"/>
    <w:rsid w:val="001119B6"/>
    <w:rsid w:val="00111DAA"/>
    <w:rsid w:val="00111DB6"/>
    <w:rsid w:val="00111E0F"/>
    <w:rsid w:val="0011215B"/>
    <w:rsid w:val="00112224"/>
    <w:rsid w:val="001122C0"/>
    <w:rsid w:val="00112711"/>
    <w:rsid w:val="0011290F"/>
    <w:rsid w:val="00112BE5"/>
    <w:rsid w:val="00112BEA"/>
    <w:rsid w:val="00112C06"/>
    <w:rsid w:val="00112C12"/>
    <w:rsid w:val="00112C16"/>
    <w:rsid w:val="00112C27"/>
    <w:rsid w:val="00112D27"/>
    <w:rsid w:val="00112FF0"/>
    <w:rsid w:val="00113642"/>
    <w:rsid w:val="001136A6"/>
    <w:rsid w:val="00113713"/>
    <w:rsid w:val="001139F9"/>
    <w:rsid w:val="00113B28"/>
    <w:rsid w:val="00113E03"/>
    <w:rsid w:val="00113E93"/>
    <w:rsid w:val="00113F08"/>
    <w:rsid w:val="00113FF0"/>
    <w:rsid w:val="001141F5"/>
    <w:rsid w:val="0011427B"/>
    <w:rsid w:val="00114383"/>
    <w:rsid w:val="0011445C"/>
    <w:rsid w:val="00114538"/>
    <w:rsid w:val="00114667"/>
    <w:rsid w:val="0011478C"/>
    <w:rsid w:val="001148E3"/>
    <w:rsid w:val="00114958"/>
    <w:rsid w:val="0011496A"/>
    <w:rsid w:val="00114BBF"/>
    <w:rsid w:val="00114F1B"/>
    <w:rsid w:val="00115225"/>
    <w:rsid w:val="00115336"/>
    <w:rsid w:val="00115437"/>
    <w:rsid w:val="001156DF"/>
    <w:rsid w:val="00115802"/>
    <w:rsid w:val="00115904"/>
    <w:rsid w:val="0011592F"/>
    <w:rsid w:val="00115A53"/>
    <w:rsid w:val="00115D6C"/>
    <w:rsid w:val="00115E5C"/>
    <w:rsid w:val="001160FA"/>
    <w:rsid w:val="00116234"/>
    <w:rsid w:val="0011624C"/>
    <w:rsid w:val="001162C1"/>
    <w:rsid w:val="001165A5"/>
    <w:rsid w:val="00116794"/>
    <w:rsid w:val="00116AE7"/>
    <w:rsid w:val="00116E9B"/>
    <w:rsid w:val="00116EC2"/>
    <w:rsid w:val="00116F43"/>
    <w:rsid w:val="0011707F"/>
    <w:rsid w:val="00117355"/>
    <w:rsid w:val="00117371"/>
    <w:rsid w:val="001173A1"/>
    <w:rsid w:val="00117477"/>
    <w:rsid w:val="0011769C"/>
    <w:rsid w:val="001177B8"/>
    <w:rsid w:val="001178B6"/>
    <w:rsid w:val="00117BD2"/>
    <w:rsid w:val="00117CE1"/>
    <w:rsid w:val="00117D6F"/>
    <w:rsid w:val="00117E2F"/>
    <w:rsid w:val="00117E5E"/>
    <w:rsid w:val="0012001F"/>
    <w:rsid w:val="0012007A"/>
    <w:rsid w:val="0012011F"/>
    <w:rsid w:val="001201FB"/>
    <w:rsid w:val="001202E8"/>
    <w:rsid w:val="0012047C"/>
    <w:rsid w:val="0012050A"/>
    <w:rsid w:val="00120737"/>
    <w:rsid w:val="001208CF"/>
    <w:rsid w:val="00120924"/>
    <w:rsid w:val="0012096E"/>
    <w:rsid w:val="001209E9"/>
    <w:rsid w:val="00120AFE"/>
    <w:rsid w:val="00120B11"/>
    <w:rsid w:val="00120C25"/>
    <w:rsid w:val="00120C4E"/>
    <w:rsid w:val="00120C72"/>
    <w:rsid w:val="00120DDF"/>
    <w:rsid w:val="00121095"/>
    <w:rsid w:val="001210B1"/>
    <w:rsid w:val="0012111A"/>
    <w:rsid w:val="00121327"/>
    <w:rsid w:val="001214E1"/>
    <w:rsid w:val="00121557"/>
    <w:rsid w:val="001216AB"/>
    <w:rsid w:val="0012177A"/>
    <w:rsid w:val="001218B7"/>
    <w:rsid w:val="00121944"/>
    <w:rsid w:val="00121AD0"/>
    <w:rsid w:val="00121B60"/>
    <w:rsid w:val="00121E01"/>
    <w:rsid w:val="00121EDF"/>
    <w:rsid w:val="00121F4B"/>
    <w:rsid w:val="00121F58"/>
    <w:rsid w:val="00122211"/>
    <w:rsid w:val="0012224C"/>
    <w:rsid w:val="001229FC"/>
    <w:rsid w:val="00122A1F"/>
    <w:rsid w:val="00122B19"/>
    <w:rsid w:val="00122D52"/>
    <w:rsid w:val="00122DF4"/>
    <w:rsid w:val="0012306E"/>
    <w:rsid w:val="00123219"/>
    <w:rsid w:val="00123255"/>
    <w:rsid w:val="00123286"/>
    <w:rsid w:val="001232EF"/>
    <w:rsid w:val="001234D9"/>
    <w:rsid w:val="00123614"/>
    <w:rsid w:val="00123A9A"/>
    <w:rsid w:val="00123B90"/>
    <w:rsid w:val="00123DE9"/>
    <w:rsid w:val="00123F22"/>
    <w:rsid w:val="00123F44"/>
    <w:rsid w:val="00123F51"/>
    <w:rsid w:val="001242A7"/>
    <w:rsid w:val="001245A1"/>
    <w:rsid w:val="0012476B"/>
    <w:rsid w:val="00124934"/>
    <w:rsid w:val="00124B29"/>
    <w:rsid w:val="00124BFB"/>
    <w:rsid w:val="00124C15"/>
    <w:rsid w:val="00124CF8"/>
    <w:rsid w:val="00124CFC"/>
    <w:rsid w:val="00125088"/>
    <w:rsid w:val="00125139"/>
    <w:rsid w:val="00125150"/>
    <w:rsid w:val="00125308"/>
    <w:rsid w:val="001255AD"/>
    <w:rsid w:val="001256D5"/>
    <w:rsid w:val="00125713"/>
    <w:rsid w:val="0012595C"/>
    <w:rsid w:val="001259C4"/>
    <w:rsid w:val="00125A34"/>
    <w:rsid w:val="00125B2A"/>
    <w:rsid w:val="00125C59"/>
    <w:rsid w:val="00125DA4"/>
    <w:rsid w:val="00125DBF"/>
    <w:rsid w:val="00125F09"/>
    <w:rsid w:val="00125F0A"/>
    <w:rsid w:val="0012611C"/>
    <w:rsid w:val="0012632F"/>
    <w:rsid w:val="0012657F"/>
    <w:rsid w:val="001266D3"/>
    <w:rsid w:val="00126D0B"/>
    <w:rsid w:val="00126D6A"/>
    <w:rsid w:val="00126DD5"/>
    <w:rsid w:val="00126F37"/>
    <w:rsid w:val="00126F8E"/>
    <w:rsid w:val="00126FF8"/>
    <w:rsid w:val="00127181"/>
    <w:rsid w:val="00127553"/>
    <w:rsid w:val="0012756D"/>
    <w:rsid w:val="001277FB"/>
    <w:rsid w:val="001278B9"/>
    <w:rsid w:val="00127A11"/>
    <w:rsid w:val="00127A37"/>
    <w:rsid w:val="00127C49"/>
    <w:rsid w:val="00127C8F"/>
    <w:rsid w:val="00127D64"/>
    <w:rsid w:val="00127E27"/>
    <w:rsid w:val="00130051"/>
    <w:rsid w:val="001300B6"/>
    <w:rsid w:val="001303F9"/>
    <w:rsid w:val="00130637"/>
    <w:rsid w:val="00130BDB"/>
    <w:rsid w:val="00130C64"/>
    <w:rsid w:val="001311D3"/>
    <w:rsid w:val="001312CC"/>
    <w:rsid w:val="00131330"/>
    <w:rsid w:val="001313A2"/>
    <w:rsid w:val="0013147A"/>
    <w:rsid w:val="00131567"/>
    <w:rsid w:val="001317C3"/>
    <w:rsid w:val="00131892"/>
    <w:rsid w:val="00131A04"/>
    <w:rsid w:val="00131B4E"/>
    <w:rsid w:val="00131C60"/>
    <w:rsid w:val="00131CAF"/>
    <w:rsid w:val="00131DCE"/>
    <w:rsid w:val="001321BB"/>
    <w:rsid w:val="001324F9"/>
    <w:rsid w:val="00132506"/>
    <w:rsid w:val="00132517"/>
    <w:rsid w:val="001325A6"/>
    <w:rsid w:val="001327B3"/>
    <w:rsid w:val="00132C52"/>
    <w:rsid w:val="00132C6F"/>
    <w:rsid w:val="00132C9B"/>
    <w:rsid w:val="00132F57"/>
    <w:rsid w:val="00132FF1"/>
    <w:rsid w:val="0013306E"/>
    <w:rsid w:val="0013318E"/>
    <w:rsid w:val="00133411"/>
    <w:rsid w:val="001334F1"/>
    <w:rsid w:val="001334F7"/>
    <w:rsid w:val="00133509"/>
    <w:rsid w:val="001337EE"/>
    <w:rsid w:val="00133A5B"/>
    <w:rsid w:val="00133AD9"/>
    <w:rsid w:val="00133DAC"/>
    <w:rsid w:val="00133DFA"/>
    <w:rsid w:val="00133E52"/>
    <w:rsid w:val="0013401A"/>
    <w:rsid w:val="0013403B"/>
    <w:rsid w:val="00134139"/>
    <w:rsid w:val="001343E4"/>
    <w:rsid w:val="00134572"/>
    <w:rsid w:val="0013459C"/>
    <w:rsid w:val="00134677"/>
    <w:rsid w:val="00134801"/>
    <w:rsid w:val="001348B8"/>
    <w:rsid w:val="00134CA0"/>
    <w:rsid w:val="00135587"/>
    <w:rsid w:val="001355C3"/>
    <w:rsid w:val="00135AD0"/>
    <w:rsid w:val="00135AE1"/>
    <w:rsid w:val="00135B64"/>
    <w:rsid w:val="00135B65"/>
    <w:rsid w:val="00135C67"/>
    <w:rsid w:val="00136161"/>
    <w:rsid w:val="00136299"/>
    <w:rsid w:val="0013656C"/>
    <w:rsid w:val="001366C8"/>
    <w:rsid w:val="00136996"/>
    <w:rsid w:val="00136D1D"/>
    <w:rsid w:val="00136D6A"/>
    <w:rsid w:val="00136ED2"/>
    <w:rsid w:val="00136F1D"/>
    <w:rsid w:val="001370E3"/>
    <w:rsid w:val="0013717D"/>
    <w:rsid w:val="00137211"/>
    <w:rsid w:val="001372B8"/>
    <w:rsid w:val="001374CE"/>
    <w:rsid w:val="0013750E"/>
    <w:rsid w:val="00137742"/>
    <w:rsid w:val="00137745"/>
    <w:rsid w:val="001377A8"/>
    <w:rsid w:val="0013790C"/>
    <w:rsid w:val="00137BC4"/>
    <w:rsid w:val="00137E0A"/>
    <w:rsid w:val="001400BD"/>
    <w:rsid w:val="00140903"/>
    <w:rsid w:val="00140C91"/>
    <w:rsid w:val="00140CB8"/>
    <w:rsid w:val="00140DC5"/>
    <w:rsid w:val="001410E6"/>
    <w:rsid w:val="0014112D"/>
    <w:rsid w:val="00141323"/>
    <w:rsid w:val="0014184E"/>
    <w:rsid w:val="001418B5"/>
    <w:rsid w:val="00141943"/>
    <w:rsid w:val="001419D4"/>
    <w:rsid w:val="00141BCC"/>
    <w:rsid w:val="00141C5C"/>
    <w:rsid w:val="00141E6D"/>
    <w:rsid w:val="001422FE"/>
    <w:rsid w:val="00142318"/>
    <w:rsid w:val="0014232B"/>
    <w:rsid w:val="00142677"/>
    <w:rsid w:val="001426D0"/>
    <w:rsid w:val="00142940"/>
    <w:rsid w:val="00142A48"/>
    <w:rsid w:val="00142A78"/>
    <w:rsid w:val="00142B67"/>
    <w:rsid w:val="00142BEE"/>
    <w:rsid w:val="00142EEB"/>
    <w:rsid w:val="00142F81"/>
    <w:rsid w:val="0014319B"/>
    <w:rsid w:val="001431A1"/>
    <w:rsid w:val="001431C8"/>
    <w:rsid w:val="00143278"/>
    <w:rsid w:val="0014334D"/>
    <w:rsid w:val="001433DF"/>
    <w:rsid w:val="00143425"/>
    <w:rsid w:val="001434CF"/>
    <w:rsid w:val="001435D2"/>
    <w:rsid w:val="001435DE"/>
    <w:rsid w:val="001437B8"/>
    <w:rsid w:val="001438A7"/>
    <w:rsid w:val="00143D3F"/>
    <w:rsid w:val="00143D8E"/>
    <w:rsid w:val="00143DC0"/>
    <w:rsid w:val="00143F90"/>
    <w:rsid w:val="00143FBE"/>
    <w:rsid w:val="0014423F"/>
    <w:rsid w:val="001443FA"/>
    <w:rsid w:val="00144679"/>
    <w:rsid w:val="00144A2F"/>
    <w:rsid w:val="00144AD1"/>
    <w:rsid w:val="00144AD3"/>
    <w:rsid w:val="00144CE6"/>
    <w:rsid w:val="00144DB6"/>
    <w:rsid w:val="00144E7A"/>
    <w:rsid w:val="0014504C"/>
    <w:rsid w:val="0014554E"/>
    <w:rsid w:val="001456CF"/>
    <w:rsid w:val="001456FF"/>
    <w:rsid w:val="00145805"/>
    <w:rsid w:val="00145C9E"/>
    <w:rsid w:val="00145EBF"/>
    <w:rsid w:val="00145F38"/>
    <w:rsid w:val="00145F8E"/>
    <w:rsid w:val="001466F0"/>
    <w:rsid w:val="0014673E"/>
    <w:rsid w:val="001467D5"/>
    <w:rsid w:val="00146930"/>
    <w:rsid w:val="001470BF"/>
    <w:rsid w:val="00147200"/>
    <w:rsid w:val="001473A5"/>
    <w:rsid w:val="0014754B"/>
    <w:rsid w:val="001475BC"/>
    <w:rsid w:val="0014770E"/>
    <w:rsid w:val="00147764"/>
    <w:rsid w:val="00147827"/>
    <w:rsid w:val="00147A84"/>
    <w:rsid w:val="00147BB1"/>
    <w:rsid w:val="00147C5A"/>
    <w:rsid w:val="00147CFF"/>
    <w:rsid w:val="00147EF4"/>
    <w:rsid w:val="00147F22"/>
    <w:rsid w:val="00147F46"/>
    <w:rsid w:val="00147FA3"/>
    <w:rsid w:val="00150082"/>
    <w:rsid w:val="0015026F"/>
    <w:rsid w:val="00150656"/>
    <w:rsid w:val="0015073A"/>
    <w:rsid w:val="001509B3"/>
    <w:rsid w:val="00150A00"/>
    <w:rsid w:val="00150F09"/>
    <w:rsid w:val="00150F9C"/>
    <w:rsid w:val="001510DA"/>
    <w:rsid w:val="00151123"/>
    <w:rsid w:val="0015115C"/>
    <w:rsid w:val="001514B6"/>
    <w:rsid w:val="001516E0"/>
    <w:rsid w:val="00151732"/>
    <w:rsid w:val="001517B9"/>
    <w:rsid w:val="0015190D"/>
    <w:rsid w:val="00151BE7"/>
    <w:rsid w:val="00151DB5"/>
    <w:rsid w:val="001520BF"/>
    <w:rsid w:val="00152401"/>
    <w:rsid w:val="00152416"/>
    <w:rsid w:val="00152469"/>
    <w:rsid w:val="00152542"/>
    <w:rsid w:val="00152581"/>
    <w:rsid w:val="00152711"/>
    <w:rsid w:val="0015271D"/>
    <w:rsid w:val="00152A1B"/>
    <w:rsid w:val="00152BBD"/>
    <w:rsid w:val="00152BBF"/>
    <w:rsid w:val="00152DFC"/>
    <w:rsid w:val="00152EBA"/>
    <w:rsid w:val="00152F41"/>
    <w:rsid w:val="001530CB"/>
    <w:rsid w:val="0015311D"/>
    <w:rsid w:val="0015314A"/>
    <w:rsid w:val="001531A2"/>
    <w:rsid w:val="0015327A"/>
    <w:rsid w:val="0015351A"/>
    <w:rsid w:val="0015366B"/>
    <w:rsid w:val="00153684"/>
    <w:rsid w:val="0015384C"/>
    <w:rsid w:val="00153B5E"/>
    <w:rsid w:val="00153D36"/>
    <w:rsid w:val="00153E85"/>
    <w:rsid w:val="0015402C"/>
    <w:rsid w:val="001540BD"/>
    <w:rsid w:val="0015425A"/>
    <w:rsid w:val="0015435F"/>
    <w:rsid w:val="00154366"/>
    <w:rsid w:val="001543B9"/>
    <w:rsid w:val="0015442B"/>
    <w:rsid w:val="001544DA"/>
    <w:rsid w:val="001544E6"/>
    <w:rsid w:val="0015451C"/>
    <w:rsid w:val="00154534"/>
    <w:rsid w:val="001547E8"/>
    <w:rsid w:val="00154B0C"/>
    <w:rsid w:val="00154B93"/>
    <w:rsid w:val="00154C44"/>
    <w:rsid w:val="00154FE0"/>
    <w:rsid w:val="0015514D"/>
    <w:rsid w:val="001551D0"/>
    <w:rsid w:val="001551D6"/>
    <w:rsid w:val="0015562D"/>
    <w:rsid w:val="001558D9"/>
    <w:rsid w:val="00155907"/>
    <w:rsid w:val="00155AFD"/>
    <w:rsid w:val="00155B15"/>
    <w:rsid w:val="00155CB9"/>
    <w:rsid w:val="00155FA6"/>
    <w:rsid w:val="001563EC"/>
    <w:rsid w:val="0015658A"/>
    <w:rsid w:val="001569B1"/>
    <w:rsid w:val="00156BDB"/>
    <w:rsid w:val="00156CCF"/>
    <w:rsid w:val="00156CD3"/>
    <w:rsid w:val="00156DA0"/>
    <w:rsid w:val="00156EB4"/>
    <w:rsid w:val="00156F1E"/>
    <w:rsid w:val="00156FAE"/>
    <w:rsid w:val="001572B2"/>
    <w:rsid w:val="00157366"/>
    <w:rsid w:val="0015739C"/>
    <w:rsid w:val="00157501"/>
    <w:rsid w:val="001579AB"/>
    <w:rsid w:val="00157A96"/>
    <w:rsid w:val="00157AEC"/>
    <w:rsid w:val="00157BF6"/>
    <w:rsid w:val="00157C12"/>
    <w:rsid w:val="00157CE6"/>
    <w:rsid w:val="00157E91"/>
    <w:rsid w:val="00160129"/>
    <w:rsid w:val="00160191"/>
    <w:rsid w:val="00160951"/>
    <w:rsid w:val="00160BA7"/>
    <w:rsid w:val="00160BB1"/>
    <w:rsid w:val="00160FD3"/>
    <w:rsid w:val="00161140"/>
    <w:rsid w:val="001611BD"/>
    <w:rsid w:val="00161341"/>
    <w:rsid w:val="00161712"/>
    <w:rsid w:val="00161751"/>
    <w:rsid w:val="001617BE"/>
    <w:rsid w:val="001617F2"/>
    <w:rsid w:val="0016184C"/>
    <w:rsid w:val="0016192E"/>
    <w:rsid w:val="00161B4C"/>
    <w:rsid w:val="001620D1"/>
    <w:rsid w:val="00162165"/>
    <w:rsid w:val="00162599"/>
    <w:rsid w:val="001626B8"/>
    <w:rsid w:val="00162A42"/>
    <w:rsid w:val="00162A5D"/>
    <w:rsid w:val="00162B4C"/>
    <w:rsid w:val="00162B69"/>
    <w:rsid w:val="00162E95"/>
    <w:rsid w:val="001630A8"/>
    <w:rsid w:val="001630C1"/>
    <w:rsid w:val="001630FF"/>
    <w:rsid w:val="0016317C"/>
    <w:rsid w:val="00163203"/>
    <w:rsid w:val="0016322F"/>
    <w:rsid w:val="00163268"/>
    <w:rsid w:val="001633B2"/>
    <w:rsid w:val="001638CB"/>
    <w:rsid w:val="00163C9D"/>
    <w:rsid w:val="00163CC3"/>
    <w:rsid w:val="00163D1D"/>
    <w:rsid w:val="00163D68"/>
    <w:rsid w:val="00163D78"/>
    <w:rsid w:val="00163DD4"/>
    <w:rsid w:val="00164586"/>
    <w:rsid w:val="001645C5"/>
    <w:rsid w:val="00164603"/>
    <w:rsid w:val="001648BC"/>
    <w:rsid w:val="001649C1"/>
    <w:rsid w:val="00164B15"/>
    <w:rsid w:val="00164B39"/>
    <w:rsid w:val="00164B3D"/>
    <w:rsid w:val="00164CFF"/>
    <w:rsid w:val="00164E1E"/>
    <w:rsid w:val="00164E67"/>
    <w:rsid w:val="001650C1"/>
    <w:rsid w:val="0016522F"/>
    <w:rsid w:val="00165294"/>
    <w:rsid w:val="001655A8"/>
    <w:rsid w:val="0016576C"/>
    <w:rsid w:val="001657D8"/>
    <w:rsid w:val="00165822"/>
    <w:rsid w:val="0016587F"/>
    <w:rsid w:val="001658B9"/>
    <w:rsid w:val="001658C6"/>
    <w:rsid w:val="0016595B"/>
    <w:rsid w:val="001659D7"/>
    <w:rsid w:val="001659DD"/>
    <w:rsid w:val="00165B1B"/>
    <w:rsid w:val="00165B8C"/>
    <w:rsid w:val="00165C0C"/>
    <w:rsid w:val="00165DDA"/>
    <w:rsid w:val="0016627C"/>
    <w:rsid w:val="00166381"/>
    <w:rsid w:val="00166495"/>
    <w:rsid w:val="0016696F"/>
    <w:rsid w:val="001672FF"/>
    <w:rsid w:val="00167351"/>
    <w:rsid w:val="001673D2"/>
    <w:rsid w:val="0016749F"/>
    <w:rsid w:val="001674DE"/>
    <w:rsid w:val="0016754D"/>
    <w:rsid w:val="00167623"/>
    <w:rsid w:val="001677D8"/>
    <w:rsid w:val="00167A55"/>
    <w:rsid w:val="00167B51"/>
    <w:rsid w:val="00167D22"/>
    <w:rsid w:val="00167E03"/>
    <w:rsid w:val="00167FA6"/>
    <w:rsid w:val="00170047"/>
    <w:rsid w:val="0017013A"/>
    <w:rsid w:val="001701C9"/>
    <w:rsid w:val="00170388"/>
    <w:rsid w:val="0017095D"/>
    <w:rsid w:val="001709F0"/>
    <w:rsid w:val="00170A6C"/>
    <w:rsid w:val="00170C3E"/>
    <w:rsid w:val="00170D0C"/>
    <w:rsid w:val="00170DC2"/>
    <w:rsid w:val="00170EB5"/>
    <w:rsid w:val="00170F4C"/>
    <w:rsid w:val="0017148C"/>
    <w:rsid w:val="001715BF"/>
    <w:rsid w:val="0017188D"/>
    <w:rsid w:val="00171890"/>
    <w:rsid w:val="00171906"/>
    <w:rsid w:val="00171CD3"/>
    <w:rsid w:val="00171EBB"/>
    <w:rsid w:val="00172244"/>
    <w:rsid w:val="001722AF"/>
    <w:rsid w:val="001722B4"/>
    <w:rsid w:val="00172419"/>
    <w:rsid w:val="00172499"/>
    <w:rsid w:val="00172511"/>
    <w:rsid w:val="001725B8"/>
    <w:rsid w:val="001725FD"/>
    <w:rsid w:val="00172788"/>
    <w:rsid w:val="0017283A"/>
    <w:rsid w:val="00172963"/>
    <w:rsid w:val="00172A9F"/>
    <w:rsid w:val="00172EAF"/>
    <w:rsid w:val="00172EE1"/>
    <w:rsid w:val="001730A9"/>
    <w:rsid w:val="00173191"/>
    <w:rsid w:val="0017327B"/>
    <w:rsid w:val="001733C8"/>
    <w:rsid w:val="00173430"/>
    <w:rsid w:val="0017365D"/>
    <w:rsid w:val="00173807"/>
    <w:rsid w:val="00173A4F"/>
    <w:rsid w:val="00173AF9"/>
    <w:rsid w:val="00173C42"/>
    <w:rsid w:val="00173C63"/>
    <w:rsid w:val="00173E79"/>
    <w:rsid w:val="00173E81"/>
    <w:rsid w:val="00173FBC"/>
    <w:rsid w:val="00174166"/>
    <w:rsid w:val="0017416A"/>
    <w:rsid w:val="0017416D"/>
    <w:rsid w:val="0017433A"/>
    <w:rsid w:val="0017436B"/>
    <w:rsid w:val="00174433"/>
    <w:rsid w:val="0017473C"/>
    <w:rsid w:val="001747C3"/>
    <w:rsid w:val="00174CF7"/>
    <w:rsid w:val="001751FF"/>
    <w:rsid w:val="00175337"/>
    <w:rsid w:val="001754C4"/>
    <w:rsid w:val="001755C3"/>
    <w:rsid w:val="00175773"/>
    <w:rsid w:val="00175839"/>
    <w:rsid w:val="00175A32"/>
    <w:rsid w:val="00175B27"/>
    <w:rsid w:val="00175BE2"/>
    <w:rsid w:val="00175D68"/>
    <w:rsid w:val="00175D69"/>
    <w:rsid w:val="00175D7B"/>
    <w:rsid w:val="00175E53"/>
    <w:rsid w:val="00175F5A"/>
    <w:rsid w:val="001760F9"/>
    <w:rsid w:val="001763A5"/>
    <w:rsid w:val="0017651E"/>
    <w:rsid w:val="00176708"/>
    <w:rsid w:val="00176900"/>
    <w:rsid w:val="00176A24"/>
    <w:rsid w:val="00176ADC"/>
    <w:rsid w:val="00176CBA"/>
    <w:rsid w:val="00176D4F"/>
    <w:rsid w:val="00176D8C"/>
    <w:rsid w:val="00176DC0"/>
    <w:rsid w:val="00176DC8"/>
    <w:rsid w:val="0017747C"/>
    <w:rsid w:val="001774A3"/>
    <w:rsid w:val="001775D7"/>
    <w:rsid w:val="001777C4"/>
    <w:rsid w:val="00177972"/>
    <w:rsid w:val="00177B43"/>
    <w:rsid w:val="00177B7A"/>
    <w:rsid w:val="00177C71"/>
    <w:rsid w:val="00177F0E"/>
    <w:rsid w:val="00177FE1"/>
    <w:rsid w:val="001800D6"/>
    <w:rsid w:val="001800EA"/>
    <w:rsid w:val="0018018C"/>
    <w:rsid w:val="00180275"/>
    <w:rsid w:val="00180906"/>
    <w:rsid w:val="0018090D"/>
    <w:rsid w:val="00180C65"/>
    <w:rsid w:val="00180DC0"/>
    <w:rsid w:val="0018106C"/>
    <w:rsid w:val="00181269"/>
    <w:rsid w:val="001812E6"/>
    <w:rsid w:val="00181336"/>
    <w:rsid w:val="00181606"/>
    <w:rsid w:val="00181638"/>
    <w:rsid w:val="00181661"/>
    <w:rsid w:val="001816E1"/>
    <w:rsid w:val="00181816"/>
    <w:rsid w:val="00181867"/>
    <w:rsid w:val="00181AF9"/>
    <w:rsid w:val="00181C2A"/>
    <w:rsid w:val="00181CDD"/>
    <w:rsid w:val="00181D4A"/>
    <w:rsid w:val="0018200D"/>
    <w:rsid w:val="001821D5"/>
    <w:rsid w:val="0018222F"/>
    <w:rsid w:val="0018223E"/>
    <w:rsid w:val="00182326"/>
    <w:rsid w:val="00182871"/>
    <w:rsid w:val="00182D67"/>
    <w:rsid w:val="00182F9C"/>
    <w:rsid w:val="0018310D"/>
    <w:rsid w:val="00183406"/>
    <w:rsid w:val="0018344C"/>
    <w:rsid w:val="001838BB"/>
    <w:rsid w:val="00183A4A"/>
    <w:rsid w:val="00183A97"/>
    <w:rsid w:val="00183E3B"/>
    <w:rsid w:val="0018429F"/>
    <w:rsid w:val="001843D4"/>
    <w:rsid w:val="0018462C"/>
    <w:rsid w:val="00184761"/>
    <w:rsid w:val="0018490E"/>
    <w:rsid w:val="00184BE4"/>
    <w:rsid w:val="00184C5F"/>
    <w:rsid w:val="00184CBE"/>
    <w:rsid w:val="00184DA3"/>
    <w:rsid w:val="00184DC9"/>
    <w:rsid w:val="00184F24"/>
    <w:rsid w:val="001851E9"/>
    <w:rsid w:val="00185244"/>
    <w:rsid w:val="00185503"/>
    <w:rsid w:val="00185615"/>
    <w:rsid w:val="0018567A"/>
    <w:rsid w:val="001856CC"/>
    <w:rsid w:val="001859EC"/>
    <w:rsid w:val="00185E17"/>
    <w:rsid w:val="00185EB2"/>
    <w:rsid w:val="00185F44"/>
    <w:rsid w:val="00186007"/>
    <w:rsid w:val="0018623B"/>
    <w:rsid w:val="001862E8"/>
    <w:rsid w:val="0018648E"/>
    <w:rsid w:val="00186871"/>
    <w:rsid w:val="00186C47"/>
    <w:rsid w:val="00186CEB"/>
    <w:rsid w:val="00186DA2"/>
    <w:rsid w:val="00186E72"/>
    <w:rsid w:val="00186E77"/>
    <w:rsid w:val="00186E89"/>
    <w:rsid w:val="001870D4"/>
    <w:rsid w:val="0018716D"/>
    <w:rsid w:val="0018751F"/>
    <w:rsid w:val="001875B1"/>
    <w:rsid w:val="0018775E"/>
    <w:rsid w:val="0018784E"/>
    <w:rsid w:val="00187908"/>
    <w:rsid w:val="0018799E"/>
    <w:rsid w:val="00187C65"/>
    <w:rsid w:val="00187F30"/>
    <w:rsid w:val="00190248"/>
    <w:rsid w:val="001904A6"/>
    <w:rsid w:val="0019059F"/>
    <w:rsid w:val="00190806"/>
    <w:rsid w:val="00190B28"/>
    <w:rsid w:val="00190CC5"/>
    <w:rsid w:val="00190DCD"/>
    <w:rsid w:val="00190E51"/>
    <w:rsid w:val="00190F2D"/>
    <w:rsid w:val="00190F8A"/>
    <w:rsid w:val="00190FC9"/>
    <w:rsid w:val="00191083"/>
    <w:rsid w:val="00191151"/>
    <w:rsid w:val="00191191"/>
    <w:rsid w:val="0019133D"/>
    <w:rsid w:val="001914FD"/>
    <w:rsid w:val="001915E5"/>
    <w:rsid w:val="0019171E"/>
    <w:rsid w:val="00191725"/>
    <w:rsid w:val="00191823"/>
    <w:rsid w:val="00191887"/>
    <w:rsid w:val="0019191B"/>
    <w:rsid w:val="00191B7A"/>
    <w:rsid w:val="00191D84"/>
    <w:rsid w:val="00191DB7"/>
    <w:rsid w:val="00192435"/>
    <w:rsid w:val="0019259B"/>
    <w:rsid w:val="00192823"/>
    <w:rsid w:val="0019287B"/>
    <w:rsid w:val="00192AA3"/>
    <w:rsid w:val="00192E30"/>
    <w:rsid w:val="00192E67"/>
    <w:rsid w:val="00192F59"/>
    <w:rsid w:val="00192FD0"/>
    <w:rsid w:val="00193474"/>
    <w:rsid w:val="00193698"/>
    <w:rsid w:val="001936AF"/>
    <w:rsid w:val="001936FC"/>
    <w:rsid w:val="0019381C"/>
    <w:rsid w:val="00193862"/>
    <w:rsid w:val="00193A7B"/>
    <w:rsid w:val="00193AA1"/>
    <w:rsid w:val="00193AAD"/>
    <w:rsid w:val="00193B93"/>
    <w:rsid w:val="00193BFA"/>
    <w:rsid w:val="00193E6F"/>
    <w:rsid w:val="00193F13"/>
    <w:rsid w:val="00193F75"/>
    <w:rsid w:val="001943ED"/>
    <w:rsid w:val="00194607"/>
    <w:rsid w:val="00194644"/>
    <w:rsid w:val="00194878"/>
    <w:rsid w:val="001948C1"/>
    <w:rsid w:val="001948D1"/>
    <w:rsid w:val="00194923"/>
    <w:rsid w:val="00194B37"/>
    <w:rsid w:val="00194B7D"/>
    <w:rsid w:val="00194D44"/>
    <w:rsid w:val="00194DC0"/>
    <w:rsid w:val="00194DC4"/>
    <w:rsid w:val="00194F36"/>
    <w:rsid w:val="00194F4B"/>
    <w:rsid w:val="001950B8"/>
    <w:rsid w:val="00195304"/>
    <w:rsid w:val="0019536E"/>
    <w:rsid w:val="0019544D"/>
    <w:rsid w:val="00195601"/>
    <w:rsid w:val="0019563A"/>
    <w:rsid w:val="001958FD"/>
    <w:rsid w:val="001959AD"/>
    <w:rsid w:val="00195A81"/>
    <w:rsid w:val="00195B5B"/>
    <w:rsid w:val="00195DB7"/>
    <w:rsid w:val="00195E6A"/>
    <w:rsid w:val="00195F47"/>
    <w:rsid w:val="00195F8E"/>
    <w:rsid w:val="00196540"/>
    <w:rsid w:val="0019682F"/>
    <w:rsid w:val="001968D8"/>
    <w:rsid w:val="00196ABB"/>
    <w:rsid w:val="00196B2D"/>
    <w:rsid w:val="00196B2E"/>
    <w:rsid w:val="00196C6A"/>
    <w:rsid w:val="00196D9D"/>
    <w:rsid w:val="0019748B"/>
    <w:rsid w:val="0019764D"/>
    <w:rsid w:val="00197668"/>
    <w:rsid w:val="001976C4"/>
    <w:rsid w:val="00197994"/>
    <w:rsid w:val="00197A17"/>
    <w:rsid w:val="00197B2D"/>
    <w:rsid w:val="00197C1A"/>
    <w:rsid w:val="00197D2E"/>
    <w:rsid w:val="00197EB0"/>
    <w:rsid w:val="001A0040"/>
    <w:rsid w:val="001A0235"/>
    <w:rsid w:val="001A0A27"/>
    <w:rsid w:val="001A0B7D"/>
    <w:rsid w:val="001A0C5C"/>
    <w:rsid w:val="001A0CB2"/>
    <w:rsid w:val="001A0F0E"/>
    <w:rsid w:val="001A10F4"/>
    <w:rsid w:val="001A1437"/>
    <w:rsid w:val="001A14C3"/>
    <w:rsid w:val="001A14E8"/>
    <w:rsid w:val="001A15CA"/>
    <w:rsid w:val="001A1CF5"/>
    <w:rsid w:val="001A1D35"/>
    <w:rsid w:val="001A1DF3"/>
    <w:rsid w:val="001A226D"/>
    <w:rsid w:val="001A23DE"/>
    <w:rsid w:val="001A2530"/>
    <w:rsid w:val="001A2653"/>
    <w:rsid w:val="001A291E"/>
    <w:rsid w:val="001A296D"/>
    <w:rsid w:val="001A2B46"/>
    <w:rsid w:val="001A2D51"/>
    <w:rsid w:val="001A2E0A"/>
    <w:rsid w:val="001A2ED0"/>
    <w:rsid w:val="001A3155"/>
    <w:rsid w:val="001A3408"/>
    <w:rsid w:val="001A3521"/>
    <w:rsid w:val="001A3526"/>
    <w:rsid w:val="001A3719"/>
    <w:rsid w:val="001A3A47"/>
    <w:rsid w:val="001A3BF9"/>
    <w:rsid w:val="001A3E7E"/>
    <w:rsid w:val="001A3F89"/>
    <w:rsid w:val="001A3FDD"/>
    <w:rsid w:val="001A4160"/>
    <w:rsid w:val="001A4393"/>
    <w:rsid w:val="001A4421"/>
    <w:rsid w:val="001A458A"/>
    <w:rsid w:val="001A4912"/>
    <w:rsid w:val="001A4AC7"/>
    <w:rsid w:val="001A4D64"/>
    <w:rsid w:val="001A4EAB"/>
    <w:rsid w:val="001A4EDF"/>
    <w:rsid w:val="001A4F01"/>
    <w:rsid w:val="001A4F60"/>
    <w:rsid w:val="001A5403"/>
    <w:rsid w:val="001A57AD"/>
    <w:rsid w:val="001A582A"/>
    <w:rsid w:val="001A5AC1"/>
    <w:rsid w:val="001A5B48"/>
    <w:rsid w:val="001A5E87"/>
    <w:rsid w:val="001A5FEC"/>
    <w:rsid w:val="001A6341"/>
    <w:rsid w:val="001A6349"/>
    <w:rsid w:val="001A639E"/>
    <w:rsid w:val="001A64D7"/>
    <w:rsid w:val="001A65C7"/>
    <w:rsid w:val="001A6690"/>
    <w:rsid w:val="001A68DE"/>
    <w:rsid w:val="001A68F5"/>
    <w:rsid w:val="001A69E0"/>
    <w:rsid w:val="001A6A20"/>
    <w:rsid w:val="001A6A49"/>
    <w:rsid w:val="001A6A84"/>
    <w:rsid w:val="001A6B33"/>
    <w:rsid w:val="001A6D8D"/>
    <w:rsid w:val="001A6F04"/>
    <w:rsid w:val="001A706B"/>
    <w:rsid w:val="001A741C"/>
    <w:rsid w:val="001A7487"/>
    <w:rsid w:val="001A7503"/>
    <w:rsid w:val="001A761F"/>
    <w:rsid w:val="001A7636"/>
    <w:rsid w:val="001A77F2"/>
    <w:rsid w:val="001A79EA"/>
    <w:rsid w:val="001A7A7D"/>
    <w:rsid w:val="001A7B8B"/>
    <w:rsid w:val="001A7C24"/>
    <w:rsid w:val="001A7D31"/>
    <w:rsid w:val="001A7E12"/>
    <w:rsid w:val="001A7F4D"/>
    <w:rsid w:val="001B038D"/>
    <w:rsid w:val="001B0457"/>
    <w:rsid w:val="001B05C2"/>
    <w:rsid w:val="001B0669"/>
    <w:rsid w:val="001B068F"/>
    <w:rsid w:val="001B0887"/>
    <w:rsid w:val="001B0933"/>
    <w:rsid w:val="001B0A29"/>
    <w:rsid w:val="001B0C5A"/>
    <w:rsid w:val="001B0DE9"/>
    <w:rsid w:val="001B0E98"/>
    <w:rsid w:val="001B118E"/>
    <w:rsid w:val="001B11CE"/>
    <w:rsid w:val="001B11F1"/>
    <w:rsid w:val="001B148B"/>
    <w:rsid w:val="001B186A"/>
    <w:rsid w:val="001B1ACF"/>
    <w:rsid w:val="001B1C29"/>
    <w:rsid w:val="001B1D45"/>
    <w:rsid w:val="001B1DFE"/>
    <w:rsid w:val="001B1E28"/>
    <w:rsid w:val="001B1F4E"/>
    <w:rsid w:val="001B1FE3"/>
    <w:rsid w:val="001B27A1"/>
    <w:rsid w:val="001B2937"/>
    <w:rsid w:val="001B2AC0"/>
    <w:rsid w:val="001B2EAD"/>
    <w:rsid w:val="001B30AC"/>
    <w:rsid w:val="001B30B0"/>
    <w:rsid w:val="001B3175"/>
    <w:rsid w:val="001B31EE"/>
    <w:rsid w:val="001B3273"/>
    <w:rsid w:val="001B33FC"/>
    <w:rsid w:val="001B35CF"/>
    <w:rsid w:val="001B365B"/>
    <w:rsid w:val="001B37B0"/>
    <w:rsid w:val="001B39B2"/>
    <w:rsid w:val="001B39FA"/>
    <w:rsid w:val="001B3AA4"/>
    <w:rsid w:val="001B3B2E"/>
    <w:rsid w:val="001B3C30"/>
    <w:rsid w:val="001B3CEA"/>
    <w:rsid w:val="001B3D38"/>
    <w:rsid w:val="001B405A"/>
    <w:rsid w:val="001B40D5"/>
    <w:rsid w:val="001B41CB"/>
    <w:rsid w:val="001B43A8"/>
    <w:rsid w:val="001B4422"/>
    <w:rsid w:val="001B449F"/>
    <w:rsid w:val="001B451B"/>
    <w:rsid w:val="001B464E"/>
    <w:rsid w:val="001B4686"/>
    <w:rsid w:val="001B485D"/>
    <w:rsid w:val="001B4A71"/>
    <w:rsid w:val="001B4B10"/>
    <w:rsid w:val="001B4BB8"/>
    <w:rsid w:val="001B4BBB"/>
    <w:rsid w:val="001B4BD5"/>
    <w:rsid w:val="001B4DAA"/>
    <w:rsid w:val="001B4FA5"/>
    <w:rsid w:val="001B4FEA"/>
    <w:rsid w:val="001B5200"/>
    <w:rsid w:val="001B524A"/>
    <w:rsid w:val="001B527D"/>
    <w:rsid w:val="001B58EE"/>
    <w:rsid w:val="001B5BF3"/>
    <w:rsid w:val="001B5F0C"/>
    <w:rsid w:val="001B5F51"/>
    <w:rsid w:val="001B63FF"/>
    <w:rsid w:val="001B6442"/>
    <w:rsid w:val="001B6495"/>
    <w:rsid w:val="001B64DF"/>
    <w:rsid w:val="001B65A9"/>
    <w:rsid w:val="001B65B5"/>
    <w:rsid w:val="001B65FF"/>
    <w:rsid w:val="001B662B"/>
    <w:rsid w:val="001B673A"/>
    <w:rsid w:val="001B6809"/>
    <w:rsid w:val="001B6A82"/>
    <w:rsid w:val="001B6DE4"/>
    <w:rsid w:val="001B6E3F"/>
    <w:rsid w:val="001B723C"/>
    <w:rsid w:val="001B7266"/>
    <w:rsid w:val="001B7324"/>
    <w:rsid w:val="001B7411"/>
    <w:rsid w:val="001B74F6"/>
    <w:rsid w:val="001B7613"/>
    <w:rsid w:val="001B7684"/>
    <w:rsid w:val="001B780D"/>
    <w:rsid w:val="001B794E"/>
    <w:rsid w:val="001B7A49"/>
    <w:rsid w:val="001B7BB0"/>
    <w:rsid w:val="001B7E71"/>
    <w:rsid w:val="001B7F10"/>
    <w:rsid w:val="001C0078"/>
    <w:rsid w:val="001C00AC"/>
    <w:rsid w:val="001C03F3"/>
    <w:rsid w:val="001C0537"/>
    <w:rsid w:val="001C069E"/>
    <w:rsid w:val="001C0730"/>
    <w:rsid w:val="001C08E5"/>
    <w:rsid w:val="001C093F"/>
    <w:rsid w:val="001C096A"/>
    <w:rsid w:val="001C0A98"/>
    <w:rsid w:val="001C0B02"/>
    <w:rsid w:val="001C0CF8"/>
    <w:rsid w:val="001C0DF2"/>
    <w:rsid w:val="001C0F9B"/>
    <w:rsid w:val="001C1308"/>
    <w:rsid w:val="001C13C4"/>
    <w:rsid w:val="001C16B0"/>
    <w:rsid w:val="001C16E9"/>
    <w:rsid w:val="001C173D"/>
    <w:rsid w:val="001C1747"/>
    <w:rsid w:val="001C1938"/>
    <w:rsid w:val="001C1D43"/>
    <w:rsid w:val="001C1DD9"/>
    <w:rsid w:val="001C23A5"/>
    <w:rsid w:val="001C25F7"/>
    <w:rsid w:val="001C2AE4"/>
    <w:rsid w:val="001C2CCB"/>
    <w:rsid w:val="001C2EDB"/>
    <w:rsid w:val="001C2EEC"/>
    <w:rsid w:val="001C2EFB"/>
    <w:rsid w:val="001C2FFF"/>
    <w:rsid w:val="001C38C2"/>
    <w:rsid w:val="001C397B"/>
    <w:rsid w:val="001C3AC2"/>
    <w:rsid w:val="001C3B54"/>
    <w:rsid w:val="001C3BD4"/>
    <w:rsid w:val="001C3CC8"/>
    <w:rsid w:val="001C3D17"/>
    <w:rsid w:val="001C41DB"/>
    <w:rsid w:val="001C43AE"/>
    <w:rsid w:val="001C44E4"/>
    <w:rsid w:val="001C464E"/>
    <w:rsid w:val="001C482D"/>
    <w:rsid w:val="001C4981"/>
    <w:rsid w:val="001C49DA"/>
    <w:rsid w:val="001C4CAA"/>
    <w:rsid w:val="001C4D8F"/>
    <w:rsid w:val="001C4E5E"/>
    <w:rsid w:val="001C4F0E"/>
    <w:rsid w:val="001C515B"/>
    <w:rsid w:val="001C526F"/>
    <w:rsid w:val="001C5583"/>
    <w:rsid w:val="001C5627"/>
    <w:rsid w:val="001C581E"/>
    <w:rsid w:val="001C5977"/>
    <w:rsid w:val="001C5A5F"/>
    <w:rsid w:val="001C5AC5"/>
    <w:rsid w:val="001C5AE4"/>
    <w:rsid w:val="001C5B6C"/>
    <w:rsid w:val="001C5CAA"/>
    <w:rsid w:val="001C67D3"/>
    <w:rsid w:val="001C68B6"/>
    <w:rsid w:val="001C6913"/>
    <w:rsid w:val="001C69BC"/>
    <w:rsid w:val="001C6B2D"/>
    <w:rsid w:val="001C6C81"/>
    <w:rsid w:val="001C6F6A"/>
    <w:rsid w:val="001C6FE0"/>
    <w:rsid w:val="001C711E"/>
    <w:rsid w:val="001C71DE"/>
    <w:rsid w:val="001C733E"/>
    <w:rsid w:val="001C74F6"/>
    <w:rsid w:val="001C77C9"/>
    <w:rsid w:val="001C78F0"/>
    <w:rsid w:val="001C7985"/>
    <w:rsid w:val="001C7A46"/>
    <w:rsid w:val="001C7CF4"/>
    <w:rsid w:val="001C7DA5"/>
    <w:rsid w:val="001C7E3E"/>
    <w:rsid w:val="001D0107"/>
    <w:rsid w:val="001D0348"/>
    <w:rsid w:val="001D03B2"/>
    <w:rsid w:val="001D08A9"/>
    <w:rsid w:val="001D08E6"/>
    <w:rsid w:val="001D0957"/>
    <w:rsid w:val="001D0BF3"/>
    <w:rsid w:val="001D0CF3"/>
    <w:rsid w:val="001D0EB6"/>
    <w:rsid w:val="001D0F4F"/>
    <w:rsid w:val="001D1252"/>
    <w:rsid w:val="001D129F"/>
    <w:rsid w:val="001D137C"/>
    <w:rsid w:val="001D146A"/>
    <w:rsid w:val="001D1498"/>
    <w:rsid w:val="001D153D"/>
    <w:rsid w:val="001D15EE"/>
    <w:rsid w:val="001D17A5"/>
    <w:rsid w:val="001D17EA"/>
    <w:rsid w:val="001D1889"/>
    <w:rsid w:val="001D1973"/>
    <w:rsid w:val="001D1A2A"/>
    <w:rsid w:val="001D1AAB"/>
    <w:rsid w:val="001D1C7F"/>
    <w:rsid w:val="001D1E79"/>
    <w:rsid w:val="001D23E1"/>
    <w:rsid w:val="001D25A6"/>
    <w:rsid w:val="001D2837"/>
    <w:rsid w:val="001D2B86"/>
    <w:rsid w:val="001D2F6D"/>
    <w:rsid w:val="001D3255"/>
    <w:rsid w:val="001D3264"/>
    <w:rsid w:val="001D3332"/>
    <w:rsid w:val="001D3625"/>
    <w:rsid w:val="001D388D"/>
    <w:rsid w:val="001D3D3C"/>
    <w:rsid w:val="001D3DB8"/>
    <w:rsid w:val="001D3F8E"/>
    <w:rsid w:val="001D402B"/>
    <w:rsid w:val="001D47CC"/>
    <w:rsid w:val="001D4883"/>
    <w:rsid w:val="001D4A32"/>
    <w:rsid w:val="001D4BFC"/>
    <w:rsid w:val="001D4E67"/>
    <w:rsid w:val="001D4E83"/>
    <w:rsid w:val="001D51C9"/>
    <w:rsid w:val="001D52F6"/>
    <w:rsid w:val="001D540A"/>
    <w:rsid w:val="001D54C1"/>
    <w:rsid w:val="001D5603"/>
    <w:rsid w:val="001D57E6"/>
    <w:rsid w:val="001D5908"/>
    <w:rsid w:val="001D5932"/>
    <w:rsid w:val="001D5951"/>
    <w:rsid w:val="001D59AD"/>
    <w:rsid w:val="001D5D35"/>
    <w:rsid w:val="001D5D99"/>
    <w:rsid w:val="001D5E00"/>
    <w:rsid w:val="001D5E91"/>
    <w:rsid w:val="001D65D3"/>
    <w:rsid w:val="001D6694"/>
    <w:rsid w:val="001D6BCD"/>
    <w:rsid w:val="001D6CF4"/>
    <w:rsid w:val="001D6D09"/>
    <w:rsid w:val="001D6DC6"/>
    <w:rsid w:val="001D713F"/>
    <w:rsid w:val="001D733F"/>
    <w:rsid w:val="001D7367"/>
    <w:rsid w:val="001D7385"/>
    <w:rsid w:val="001D7401"/>
    <w:rsid w:val="001D7541"/>
    <w:rsid w:val="001D7613"/>
    <w:rsid w:val="001D769E"/>
    <w:rsid w:val="001D76B4"/>
    <w:rsid w:val="001D78FC"/>
    <w:rsid w:val="001D797A"/>
    <w:rsid w:val="001D7A11"/>
    <w:rsid w:val="001D7AFC"/>
    <w:rsid w:val="001D7B7D"/>
    <w:rsid w:val="001D7C17"/>
    <w:rsid w:val="001D7E11"/>
    <w:rsid w:val="001D7E46"/>
    <w:rsid w:val="001D7E62"/>
    <w:rsid w:val="001D7F3A"/>
    <w:rsid w:val="001D7FA0"/>
    <w:rsid w:val="001E0204"/>
    <w:rsid w:val="001E0225"/>
    <w:rsid w:val="001E02CA"/>
    <w:rsid w:val="001E031C"/>
    <w:rsid w:val="001E0360"/>
    <w:rsid w:val="001E0436"/>
    <w:rsid w:val="001E0525"/>
    <w:rsid w:val="001E0670"/>
    <w:rsid w:val="001E08B8"/>
    <w:rsid w:val="001E0B81"/>
    <w:rsid w:val="001E0CE4"/>
    <w:rsid w:val="001E0F12"/>
    <w:rsid w:val="001E0FF0"/>
    <w:rsid w:val="001E104C"/>
    <w:rsid w:val="001E1096"/>
    <w:rsid w:val="001E110A"/>
    <w:rsid w:val="001E12C2"/>
    <w:rsid w:val="001E152F"/>
    <w:rsid w:val="001E15D3"/>
    <w:rsid w:val="001E1843"/>
    <w:rsid w:val="001E189A"/>
    <w:rsid w:val="001E1A3D"/>
    <w:rsid w:val="001E1A98"/>
    <w:rsid w:val="001E1B3B"/>
    <w:rsid w:val="001E1BB7"/>
    <w:rsid w:val="001E1E19"/>
    <w:rsid w:val="001E1E33"/>
    <w:rsid w:val="001E1F2D"/>
    <w:rsid w:val="001E1FAB"/>
    <w:rsid w:val="001E202D"/>
    <w:rsid w:val="001E2215"/>
    <w:rsid w:val="001E222A"/>
    <w:rsid w:val="001E2256"/>
    <w:rsid w:val="001E227F"/>
    <w:rsid w:val="001E2302"/>
    <w:rsid w:val="001E2554"/>
    <w:rsid w:val="001E2740"/>
    <w:rsid w:val="001E28CC"/>
    <w:rsid w:val="001E28FE"/>
    <w:rsid w:val="001E2A71"/>
    <w:rsid w:val="001E2AA5"/>
    <w:rsid w:val="001E2C4C"/>
    <w:rsid w:val="001E2D31"/>
    <w:rsid w:val="001E2D4E"/>
    <w:rsid w:val="001E2ED9"/>
    <w:rsid w:val="001E329F"/>
    <w:rsid w:val="001E35FE"/>
    <w:rsid w:val="001E366B"/>
    <w:rsid w:val="001E375C"/>
    <w:rsid w:val="001E3AF9"/>
    <w:rsid w:val="001E3C1D"/>
    <w:rsid w:val="001E3E30"/>
    <w:rsid w:val="001E3EDA"/>
    <w:rsid w:val="001E407D"/>
    <w:rsid w:val="001E4253"/>
    <w:rsid w:val="001E42B5"/>
    <w:rsid w:val="001E43A7"/>
    <w:rsid w:val="001E4DB3"/>
    <w:rsid w:val="001E5258"/>
    <w:rsid w:val="001E5375"/>
    <w:rsid w:val="001E55F4"/>
    <w:rsid w:val="001E568E"/>
    <w:rsid w:val="001E56F2"/>
    <w:rsid w:val="001E5746"/>
    <w:rsid w:val="001E57DD"/>
    <w:rsid w:val="001E5847"/>
    <w:rsid w:val="001E584F"/>
    <w:rsid w:val="001E5882"/>
    <w:rsid w:val="001E58D5"/>
    <w:rsid w:val="001E5C51"/>
    <w:rsid w:val="001E5C75"/>
    <w:rsid w:val="001E5CC7"/>
    <w:rsid w:val="001E5D73"/>
    <w:rsid w:val="001E5DAD"/>
    <w:rsid w:val="001E5F30"/>
    <w:rsid w:val="001E5FE7"/>
    <w:rsid w:val="001E6293"/>
    <w:rsid w:val="001E639B"/>
    <w:rsid w:val="001E6546"/>
    <w:rsid w:val="001E6557"/>
    <w:rsid w:val="001E6A82"/>
    <w:rsid w:val="001E6B14"/>
    <w:rsid w:val="001E6CAC"/>
    <w:rsid w:val="001E6D17"/>
    <w:rsid w:val="001E6D61"/>
    <w:rsid w:val="001E6D66"/>
    <w:rsid w:val="001E7640"/>
    <w:rsid w:val="001E7D07"/>
    <w:rsid w:val="001E7E9F"/>
    <w:rsid w:val="001E7EA2"/>
    <w:rsid w:val="001E7EF8"/>
    <w:rsid w:val="001F01C1"/>
    <w:rsid w:val="001F01EB"/>
    <w:rsid w:val="001F039D"/>
    <w:rsid w:val="001F0429"/>
    <w:rsid w:val="001F0431"/>
    <w:rsid w:val="001F0648"/>
    <w:rsid w:val="001F0BD4"/>
    <w:rsid w:val="001F0D44"/>
    <w:rsid w:val="001F0D5A"/>
    <w:rsid w:val="001F0DC0"/>
    <w:rsid w:val="001F0F25"/>
    <w:rsid w:val="001F1040"/>
    <w:rsid w:val="001F10B2"/>
    <w:rsid w:val="001F134A"/>
    <w:rsid w:val="001F137F"/>
    <w:rsid w:val="001F1403"/>
    <w:rsid w:val="001F14E3"/>
    <w:rsid w:val="001F1571"/>
    <w:rsid w:val="001F1B79"/>
    <w:rsid w:val="001F1BD6"/>
    <w:rsid w:val="001F1C25"/>
    <w:rsid w:val="001F1C27"/>
    <w:rsid w:val="001F1CF9"/>
    <w:rsid w:val="001F1D52"/>
    <w:rsid w:val="001F1E53"/>
    <w:rsid w:val="001F1FFC"/>
    <w:rsid w:val="001F206F"/>
    <w:rsid w:val="001F21BB"/>
    <w:rsid w:val="001F220B"/>
    <w:rsid w:val="001F22D6"/>
    <w:rsid w:val="001F22E5"/>
    <w:rsid w:val="001F230F"/>
    <w:rsid w:val="001F2658"/>
    <w:rsid w:val="001F2669"/>
    <w:rsid w:val="001F2670"/>
    <w:rsid w:val="001F2812"/>
    <w:rsid w:val="001F28B9"/>
    <w:rsid w:val="001F291F"/>
    <w:rsid w:val="001F2A90"/>
    <w:rsid w:val="001F2D69"/>
    <w:rsid w:val="001F2D86"/>
    <w:rsid w:val="001F316F"/>
    <w:rsid w:val="001F33B1"/>
    <w:rsid w:val="001F38A5"/>
    <w:rsid w:val="001F392A"/>
    <w:rsid w:val="001F3D6E"/>
    <w:rsid w:val="001F3E15"/>
    <w:rsid w:val="001F3F38"/>
    <w:rsid w:val="001F4056"/>
    <w:rsid w:val="001F4088"/>
    <w:rsid w:val="001F424C"/>
    <w:rsid w:val="001F4352"/>
    <w:rsid w:val="001F4781"/>
    <w:rsid w:val="001F4AC6"/>
    <w:rsid w:val="001F5508"/>
    <w:rsid w:val="001F550F"/>
    <w:rsid w:val="001F568E"/>
    <w:rsid w:val="001F5833"/>
    <w:rsid w:val="001F589F"/>
    <w:rsid w:val="001F5BFA"/>
    <w:rsid w:val="001F5C3D"/>
    <w:rsid w:val="001F604A"/>
    <w:rsid w:val="001F64EC"/>
    <w:rsid w:val="001F64F7"/>
    <w:rsid w:val="001F6649"/>
    <w:rsid w:val="001F682F"/>
    <w:rsid w:val="001F684D"/>
    <w:rsid w:val="001F6D24"/>
    <w:rsid w:val="001F70FB"/>
    <w:rsid w:val="001F7136"/>
    <w:rsid w:val="001F7149"/>
    <w:rsid w:val="001F7178"/>
    <w:rsid w:val="001F72AE"/>
    <w:rsid w:val="001F758C"/>
    <w:rsid w:val="001F7697"/>
    <w:rsid w:val="001F7CDC"/>
    <w:rsid w:val="001F7ECE"/>
    <w:rsid w:val="001F7FD4"/>
    <w:rsid w:val="0020064F"/>
    <w:rsid w:val="00200963"/>
    <w:rsid w:val="00200C00"/>
    <w:rsid w:val="00200E07"/>
    <w:rsid w:val="00200E24"/>
    <w:rsid w:val="00200FE4"/>
    <w:rsid w:val="0020105D"/>
    <w:rsid w:val="0020111E"/>
    <w:rsid w:val="00201257"/>
    <w:rsid w:val="002013AF"/>
    <w:rsid w:val="00201897"/>
    <w:rsid w:val="00201A3B"/>
    <w:rsid w:val="00201ACC"/>
    <w:rsid w:val="00201C99"/>
    <w:rsid w:val="00201E00"/>
    <w:rsid w:val="00201F5D"/>
    <w:rsid w:val="002020B8"/>
    <w:rsid w:val="002020D2"/>
    <w:rsid w:val="0020226B"/>
    <w:rsid w:val="00202325"/>
    <w:rsid w:val="002026FB"/>
    <w:rsid w:val="002027E8"/>
    <w:rsid w:val="00202921"/>
    <w:rsid w:val="002029E8"/>
    <w:rsid w:val="00202A27"/>
    <w:rsid w:val="00202EC4"/>
    <w:rsid w:val="00202F70"/>
    <w:rsid w:val="00203022"/>
    <w:rsid w:val="002032BA"/>
    <w:rsid w:val="002035A8"/>
    <w:rsid w:val="002036EA"/>
    <w:rsid w:val="002038FE"/>
    <w:rsid w:val="0020393E"/>
    <w:rsid w:val="00203B9F"/>
    <w:rsid w:val="00203BAC"/>
    <w:rsid w:val="0020457D"/>
    <w:rsid w:val="00204727"/>
    <w:rsid w:val="002049B9"/>
    <w:rsid w:val="00204D7A"/>
    <w:rsid w:val="00204DAE"/>
    <w:rsid w:val="00204FFA"/>
    <w:rsid w:val="0020511A"/>
    <w:rsid w:val="00205364"/>
    <w:rsid w:val="0020550E"/>
    <w:rsid w:val="00205770"/>
    <w:rsid w:val="00205914"/>
    <w:rsid w:val="00205AC7"/>
    <w:rsid w:val="00205AF7"/>
    <w:rsid w:val="00205B2B"/>
    <w:rsid w:val="00205E3C"/>
    <w:rsid w:val="00206122"/>
    <w:rsid w:val="0020626D"/>
    <w:rsid w:val="002066DE"/>
    <w:rsid w:val="0020690E"/>
    <w:rsid w:val="00206916"/>
    <w:rsid w:val="002069F5"/>
    <w:rsid w:val="00206BD7"/>
    <w:rsid w:val="00206DBA"/>
    <w:rsid w:val="00206E1F"/>
    <w:rsid w:val="00206EFC"/>
    <w:rsid w:val="00206F14"/>
    <w:rsid w:val="002071B2"/>
    <w:rsid w:val="0020738F"/>
    <w:rsid w:val="0020743F"/>
    <w:rsid w:val="002075BB"/>
    <w:rsid w:val="00207610"/>
    <w:rsid w:val="002077AD"/>
    <w:rsid w:val="002077B8"/>
    <w:rsid w:val="00207852"/>
    <w:rsid w:val="00207A7C"/>
    <w:rsid w:val="00207AA9"/>
    <w:rsid w:val="00207F4D"/>
    <w:rsid w:val="00210061"/>
    <w:rsid w:val="002103DD"/>
    <w:rsid w:val="00210746"/>
    <w:rsid w:val="00210769"/>
    <w:rsid w:val="0021078D"/>
    <w:rsid w:val="00210907"/>
    <w:rsid w:val="00210A5E"/>
    <w:rsid w:val="00210C35"/>
    <w:rsid w:val="0021145D"/>
    <w:rsid w:val="0021164C"/>
    <w:rsid w:val="002117EA"/>
    <w:rsid w:val="00211849"/>
    <w:rsid w:val="002119EE"/>
    <w:rsid w:val="00211CD0"/>
    <w:rsid w:val="00211FEB"/>
    <w:rsid w:val="0021201B"/>
    <w:rsid w:val="0021202D"/>
    <w:rsid w:val="002122C7"/>
    <w:rsid w:val="002122F4"/>
    <w:rsid w:val="002124AE"/>
    <w:rsid w:val="002124C6"/>
    <w:rsid w:val="002125CF"/>
    <w:rsid w:val="0021265A"/>
    <w:rsid w:val="0021287D"/>
    <w:rsid w:val="00212B58"/>
    <w:rsid w:val="00212B6C"/>
    <w:rsid w:val="00212BC4"/>
    <w:rsid w:val="00212C9B"/>
    <w:rsid w:val="00212D15"/>
    <w:rsid w:val="00212F23"/>
    <w:rsid w:val="0021304B"/>
    <w:rsid w:val="00213094"/>
    <w:rsid w:val="0021313A"/>
    <w:rsid w:val="0021327E"/>
    <w:rsid w:val="00213340"/>
    <w:rsid w:val="00213360"/>
    <w:rsid w:val="0021336C"/>
    <w:rsid w:val="002133CE"/>
    <w:rsid w:val="0021343B"/>
    <w:rsid w:val="002134EA"/>
    <w:rsid w:val="00213879"/>
    <w:rsid w:val="00213D82"/>
    <w:rsid w:val="00213FC2"/>
    <w:rsid w:val="00213FE8"/>
    <w:rsid w:val="0021408D"/>
    <w:rsid w:val="002146CE"/>
    <w:rsid w:val="002146F5"/>
    <w:rsid w:val="002149F5"/>
    <w:rsid w:val="00214EDA"/>
    <w:rsid w:val="0021504A"/>
    <w:rsid w:val="00215113"/>
    <w:rsid w:val="0021512E"/>
    <w:rsid w:val="0021537E"/>
    <w:rsid w:val="00215409"/>
    <w:rsid w:val="00215513"/>
    <w:rsid w:val="0021556E"/>
    <w:rsid w:val="0021558A"/>
    <w:rsid w:val="002156B0"/>
    <w:rsid w:val="00215892"/>
    <w:rsid w:val="002159CB"/>
    <w:rsid w:val="00215AF7"/>
    <w:rsid w:val="00215B4F"/>
    <w:rsid w:val="00215D94"/>
    <w:rsid w:val="00215EE3"/>
    <w:rsid w:val="0021640D"/>
    <w:rsid w:val="0021668D"/>
    <w:rsid w:val="00216796"/>
    <w:rsid w:val="00216BBD"/>
    <w:rsid w:val="00216D93"/>
    <w:rsid w:val="00216E3B"/>
    <w:rsid w:val="00216FBE"/>
    <w:rsid w:val="002170F8"/>
    <w:rsid w:val="00217157"/>
    <w:rsid w:val="002171FE"/>
    <w:rsid w:val="00217439"/>
    <w:rsid w:val="002175D2"/>
    <w:rsid w:val="002176E0"/>
    <w:rsid w:val="00217714"/>
    <w:rsid w:val="0021784E"/>
    <w:rsid w:val="0021791A"/>
    <w:rsid w:val="002179BD"/>
    <w:rsid w:val="00217CD0"/>
    <w:rsid w:val="00220145"/>
    <w:rsid w:val="002201DF"/>
    <w:rsid w:val="00220235"/>
    <w:rsid w:val="0022032A"/>
    <w:rsid w:val="0022037E"/>
    <w:rsid w:val="00220451"/>
    <w:rsid w:val="002204F9"/>
    <w:rsid w:val="002205ED"/>
    <w:rsid w:val="00220695"/>
    <w:rsid w:val="0022090C"/>
    <w:rsid w:val="00220AC5"/>
    <w:rsid w:val="00220DB5"/>
    <w:rsid w:val="00220DC3"/>
    <w:rsid w:val="00220E4C"/>
    <w:rsid w:val="00220F44"/>
    <w:rsid w:val="00220F51"/>
    <w:rsid w:val="00220F6B"/>
    <w:rsid w:val="002211A0"/>
    <w:rsid w:val="00221318"/>
    <w:rsid w:val="002213CB"/>
    <w:rsid w:val="002213FF"/>
    <w:rsid w:val="0022160C"/>
    <w:rsid w:val="002217B8"/>
    <w:rsid w:val="00221AE4"/>
    <w:rsid w:val="00221B13"/>
    <w:rsid w:val="00221BD7"/>
    <w:rsid w:val="00221E3A"/>
    <w:rsid w:val="00221EB8"/>
    <w:rsid w:val="00221EE6"/>
    <w:rsid w:val="0022208D"/>
    <w:rsid w:val="002220F3"/>
    <w:rsid w:val="0022217D"/>
    <w:rsid w:val="0022218E"/>
    <w:rsid w:val="002221E1"/>
    <w:rsid w:val="002225D7"/>
    <w:rsid w:val="002225F1"/>
    <w:rsid w:val="00222619"/>
    <w:rsid w:val="0022276F"/>
    <w:rsid w:val="00222C23"/>
    <w:rsid w:val="00222CB3"/>
    <w:rsid w:val="00222FC0"/>
    <w:rsid w:val="002230B8"/>
    <w:rsid w:val="00223169"/>
    <w:rsid w:val="00223199"/>
    <w:rsid w:val="002232CD"/>
    <w:rsid w:val="002236D6"/>
    <w:rsid w:val="00223785"/>
    <w:rsid w:val="00223AEC"/>
    <w:rsid w:val="00223BF2"/>
    <w:rsid w:val="00223C26"/>
    <w:rsid w:val="00223C6D"/>
    <w:rsid w:val="00223DFD"/>
    <w:rsid w:val="00224020"/>
    <w:rsid w:val="00224108"/>
    <w:rsid w:val="002241B1"/>
    <w:rsid w:val="00224532"/>
    <w:rsid w:val="0022471E"/>
    <w:rsid w:val="00224A40"/>
    <w:rsid w:val="00224AEF"/>
    <w:rsid w:val="00224BB2"/>
    <w:rsid w:val="00224C4B"/>
    <w:rsid w:val="00224DDE"/>
    <w:rsid w:val="00224FB4"/>
    <w:rsid w:val="00224FDB"/>
    <w:rsid w:val="00224FE2"/>
    <w:rsid w:val="00225147"/>
    <w:rsid w:val="002252AA"/>
    <w:rsid w:val="00225321"/>
    <w:rsid w:val="00225661"/>
    <w:rsid w:val="002256C9"/>
    <w:rsid w:val="00225AC4"/>
    <w:rsid w:val="00225AE9"/>
    <w:rsid w:val="00225CA7"/>
    <w:rsid w:val="00225CD3"/>
    <w:rsid w:val="00225CE2"/>
    <w:rsid w:val="00226281"/>
    <w:rsid w:val="00226383"/>
    <w:rsid w:val="002265AE"/>
    <w:rsid w:val="00226A14"/>
    <w:rsid w:val="00226A55"/>
    <w:rsid w:val="00226AF9"/>
    <w:rsid w:val="00226EF7"/>
    <w:rsid w:val="00226F9F"/>
    <w:rsid w:val="002273B0"/>
    <w:rsid w:val="0022768B"/>
    <w:rsid w:val="002276C4"/>
    <w:rsid w:val="0022774A"/>
    <w:rsid w:val="00227A7E"/>
    <w:rsid w:val="00227D7E"/>
    <w:rsid w:val="00227E7F"/>
    <w:rsid w:val="00227F0B"/>
    <w:rsid w:val="00227F34"/>
    <w:rsid w:val="00230193"/>
    <w:rsid w:val="0023020E"/>
    <w:rsid w:val="002302F7"/>
    <w:rsid w:val="00230538"/>
    <w:rsid w:val="00230AF6"/>
    <w:rsid w:val="00230E66"/>
    <w:rsid w:val="0023106D"/>
    <w:rsid w:val="0023123F"/>
    <w:rsid w:val="0023137B"/>
    <w:rsid w:val="00231386"/>
    <w:rsid w:val="0023170A"/>
    <w:rsid w:val="00231755"/>
    <w:rsid w:val="002317FF"/>
    <w:rsid w:val="00231910"/>
    <w:rsid w:val="002319C2"/>
    <w:rsid w:val="00231A83"/>
    <w:rsid w:val="00231AE8"/>
    <w:rsid w:val="00231AEC"/>
    <w:rsid w:val="00231C47"/>
    <w:rsid w:val="00231C68"/>
    <w:rsid w:val="00231EBD"/>
    <w:rsid w:val="00232200"/>
    <w:rsid w:val="00232345"/>
    <w:rsid w:val="00232594"/>
    <w:rsid w:val="00232A0D"/>
    <w:rsid w:val="00232D1A"/>
    <w:rsid w:val="00232D71"/>
    <w:rsid w:val="00232D76"/>
    <w:rsid w:val="00232DD9"/>
    <w:rsid w:val="00232F01"/>
    <w:rsid w:val="00233139"/>
    <w:rsid w:val="002331F2"/>
    <w:rsid w:val="00233206"/>
    <w:rsid w:val="002334FE"/>
    <w:rsid w:val="00233586"/>
    <w:rsid w:val="002338AE"/>
    <w:rsid w:val="002338EB"/>
    <w:rsid w:val="00233993"/>
    <w:rsid w:val="00233DC1"/>
    <w:rsid w:val="00233DDA"/>
    <w:rsid w:val="002340B7"/>
    <w:rsid w:val="0023418A"/>
    <w:rsid w:val="0023426E"/>
    <w:rsid w:val="00234316"/>
    <w:rsid w:val="002347E6"/>
    <w:rsid w:val="00234861"/>
    <w:rsid w:val="00234A60"/>
    <w:rsid w:val="00234AFB"/>
    <w:rsid w:val="00234C10"/>
    <w:rsid w:val="00234D39"/>
    <w:rsid w:val="00234EA1"/>
    <w:rsid w:val="00235028"/>
    <w:rsid w:val="00235057"/>
    <w:rsid w:val="002351CE"/>
    <w:rsid w:val="0023550F"/>
    <w:rsid w:val="00235742"/>
    <w:rsid w:val="002357A4"/>
    <w:rsid w:val="002358ED"/>
    <w:rsid w:val="00235925"/>
    <w:rsid w:val="00235948"/>
    <w:rsid w:val="00235CA6"/>
    <w:rsid w:val="00235D3E"/>
    <w:rsid w:val="00236026"/>
    <w:rsid w:val="0023618C"/>
    <w:rsid w:val="00236258"/>
    <w:rsid w:val="00236340"/>
    <w:rsid w:val="00236486"/>
    <w:rsid w:val="002365B2"/>
    <w:rsid w:val="00236847"/>
    <w:rsid w:val="002368E4"/>
    <w:rsid w:val="00236BE7"/>
    <w:rsid w:val="00236F0E"/>
    <w:rsid w:val="00236F2D"/>
    <w:rsid w:val="00236F4D"/>
    <w:rsid w:val="00236FAF"/>
    <w:rsid w:val="00237248"/>
    <w:rsid w:val="0023766D"/>
    <w:rsid w:val="002376FA"/>
    <w:rsid w:val="00237A77"/>
    <w:rsid w:val="00237AC9"/>
    <w:rsid w:val="00237C00"/>
    <w:rsid w:val="00237F02"/>
    <w:rsid w:val="00240669"/>
    <w:rsid w:val="002406E7"/>
    <w:rsid w:val="002407D0"/>
    <w:rsid w:val="00240A31"/>
    <w:rsid w:val="00240B32"/>
    <w:rsid w:val="00240DA8"/>
    <w:rsid w:val="00240DFB"/>
    <w:rsid w:val="00240EA8"/>
    <w:rsid w:val="00240F0B"/>
    <w:rsid w:val="00240F43"/>
    <w:rsid w:val="00240F88"/>
    <w:rsid w:val="0024107D"/>
    <w:rsid w:val="002410B8"/>
    <w:rsid w:val="002412E7"/>
    <w:rsid w:val="002413A3"/>
    <w:rsid w:val="0024148F"/>
    <w:rsid w:val="002414D9"/>
    <w:rsid w:val="0024151D"/>
    <w:rsid w:val="002416D6"/>
    <w:rsid w:val="002417A9"/>
    <w:rsid w:val="002418C4"/>
    <w:rsid w:val="0024195F"/>
    <w:rsid w:val="00241AAB"/>
    <w:rsid w:val="00241D05"/>
    <w:rsid w:val="00241D2E"/>
    <w:rsid w:val="00241E02"/>
    <w:rsid w:val="00241F1B"/>
    <w:rsid w:val="00241F72"/>
    <w:rsid w:val="0024210B"/>
    <w:rsid w:val="0024219E"/>
    <w:rsid w:val="00242360"/>
    <w:rsid w:val="00242497"/>
    <w:rsid w:val="0024283A"/>
    <w:rsid w:val="00242AB3"/>
    <w:rsid w:val="00242CA8"/>
    <w:rsid w:val="00242DC7"/>
    <w:rsid w:val="00243095"/>
    <w:rsid w:val="002437C0"/>
    <w:rsid w:val="002439BA"/>
    <w:rsid w:val="00243C19"/>
    <w:rsid w:val="00243C45"/>
    <w:rsid w:val="00243D06"/>
    <w:rsid w:val="00243D9C"/>
    <w:rsid w:val="00243DF7"/>
    <w:rsid w:val="0024403A"/>
    <w:rsid w:val="00244264"/>
    <w:rsid w:val="002443E7"/>
    <w:rsid w:val="002445C7"/>
    <w:rsid w:val="00244652"/>
    <w:rsid w:val="0024465A"/>
    <w:rsid w:val="002446E0"/>
    <w:rsid w:val="002447CC"/>
    <w:rsid w:val="00244995"/>
    <w:rsid w:val="00244A31"/>
    <w:rsid w:val="00244A83"/>
    <w:rsid w:val="00244BC5"/>
    <w:rsid w:val="00244F9F"/>
    <w:rsid w:val="00245195"/>
    <w:rsid w:val="00245320"/>
    <w:rsid w:val="00245395"/>
    <w:rsid w:val="0024545E"/>
    <w:rsid w:val="00245708"/>
    <w:rsid w:val="00245721"/>
    <w:rsid w:val="00245833"/>
    <w:rsid w:val="002458F9"/>
    <w:rsid w:val="00245961"/>
    <w:rsid w:val="00245F17"/>
    <w:rsid w:val="00246047"/>
    <w:rsid w:val="00246100"/>
    <w:rsid w:val="002462E9"/>
    <w:rsid w:val="0024639E"/>
    <w:rsid w:val="0024644E"/>
    <w:rsid w:val="0024645D"/>
    <w:rsid w:val="00246476"/>
    <w:rsid w:val="002464D1"/>
    <w:rsid w:val="00246505"/>
    <w:rsid w:val="0024671D"/>
    <w:rsid w:val="0024681A"/>
    <w:rsid w:val="00246E01"/>
    <w:rsid w:val="00246E1F"/>
    <w:rsid w:val="002471A6"/>
    <w:rsid w:val="00247346"/>
    <w:rsid w:val="00247517"/>
    <w:rsid w:val="00247542"/>
    <w:rsid w:val="00247724"/>
    <w:rsid w:val="002477E1"/>
    <w:rsid w:val="00247E0E"/>
    <w:rsid w:val="00250056"/>
    <w:rsid w:val="002500B8"/>
    <w:rsid w:val="00250423"/>
    <w:rsid w:val="0025043C"/>
    <w:rsid w:val="002505FD"/>
    <w:rsid w:val="00250631"/>
    <w:rsid w:val="0025063C"/>
    <w:rsid w:val="002507FA"/>
    <w:rsid w:val="002509CE"/>
    <w:rsid w:val="00250AC1"/>
    <w:rsid w:val="002514D9"/>
    <w:rsid w:val="00251558"/>
    <w:rsid w:val="0025164D"/>
    <w:rsid w:val="002518D9"/>
    <w:rsid w:val="0025192D"/>
    <w:rsid w:val="00251A47"/>
    <w:rsid w:val="00251DCA"/>
    <w:rsid w:val="00251DF1"/>
    <w:rsid w:val="0025205A"/>
    <w:rsid w:val="00252106"/>
    <w:rsid w:val="0025218D"/>
    <w:rsid w:val="002521F0"/>
    <w:rsid w:val="00252647"/>
    <w:rsid w:val="002526FD"/>
    <w:rsid w:val="002528D2"/>
    <w:rsid w:val="002528E0"/>
    <w:rsid w:val="00252925"/>
    <w:rsid w:val="00252A0D"/>
    <w:rsid w:val="00252BE3"/>
    <w:rsid w:val="00252BEB"/>
    <w:rsid w:val="00252DAA"/>
    <w:rsid w:val="00252E42"/>
    <w:rsid w:val="00252EE4"/>
    <w:rsid w:val="00253043"/>
    <w:rsid w:val="0025336F"/>
    <w:rsid w:val="002534C4"/>
    <w:rsid w:val="002539B2"/>
    <w:rsid w:val="002539C6"/>
    <w:rsid w:val="00253B4E"/>
    <w:rsid w:val="00253D20"/>
    <w:rsid w:val="00253E8E"/>
    <w:rsid w:val="00253FCC"/>
    <w:rsid w:val="002541FA"/>
    <w:rsid w:val="002543D0"/>
    <w:rsid w:val="00254680"/>
    <w:rsid w:val="0025486A"/>
    <w:rsid w:val="002548E7"/>
    <w:rsid w:val="00254E86"/>
    <w:rsid w:val="00254F04"/>
    <w:rsid w:val="00254F67"/>
    <w:rsid w:val="00254F83"/>
    <w:rsid w:val="002550B6"/>
    <w:rsid w:val="00255336"/>
    <w:rsid w:val="00255462"/>
    <w:rsid w:val="0025547F"/>
    <w:rsid w:val="0025563D"/>
    <w:rsid w:val="00255917"/>
    <w:rsid w:val="0025599F"/>
    <w:rsid w:val="00255B6A"/>
    <w:rsid w:val="00255C1A"/>
    <w:rsid w:val="00256362"/>
    <w:rsid w:val="00256379"/>
    <w:rsid w:val="002563F6"/>
    <w:rsid w:val="0025661A"/>
    <w:rsid w:val="00256627"/>
    <w:rsid w:val="0025664C"/>
    <w:rsid w:val="00256985"/>
    <w:rsid w:val="00256B3F"/>
    <w:rsid w:val="00256C33"/>
    <w:rsid w:val="00256C91"/>
    <w:rsid w:val="002573B3"/>
    <w:rsid w:val="002573C2"/>
    <w:rsid w:val="0025750C"/>
    <w:rsid w:val="0025752B"/>
    <w:rsid w:val="002576A1"/>
    <w:rsid w:val="00257870"/>
    <w:rsid w:val="0025788E"/>
    <w:rsid w:val="00257CA9"/>
    <w:rsid w:val="00257D72"/>
    <w:rsid w:val="00257DEF"/>
    <w:rsid w:val="00257FD4"/>
    <w:rsid w:val="00260104"/>
    <w:rsid w:val="002601ED"/>
    <w:rsid w:val="002604CD"/>
    <w:rsid w:val="00260560"/>
    <w:rsid w:val="002605CF"/>
    <w:rsid w:val="002607D0"/>
    <w:rsid w:val="00260876"/>
    <w:rsid w:val="00260944"/>
    <w:rsid w:val="00260A75"/>
    <w:rsid w:val="00260A82"/>
    <w:rsid w:val="00260B39"/>
    <w:rsid w:val="00260DDC"/>
    <w:rsid w:val="00260FE0"/>
    <w:rsid w:val="002611D6"/>
    <w:rsid w:val="00261322"/>
    <w:rsid w:val="002613C0"/>
    <w:rsid w:val="0026170B"/>
    <w:rsid w:val="002617B0"/>
    <w:rsid w:val="00261830"/>
    <w:rsid w:val="00261B15"/>
    <w:rsid w:val="00261B80"/>
    <w:rsid w:val="00261D9B"/>
    <w:rsid w:val="00261F28"/>
    <w:rsid w:val="002620CB"/>
    <w:rsid w:val="0026212C"/>
    <w:rsid w:val="0026222B"/>
    <w:rsid w:val="00262359"/>
    <w:rsid w:val="00262737"/>
    <w:rsid w:val="00262AE2"/>
    <w:rsid w:val="002630C1"/>
    <w:rsid w:val="0026322C"/>
    <w:rsid w:val="0026337D"/>
    <w:rsid w:val="00263417"/>
    <w:rsid w:val="0026357E"/>
    <w:rsid w:val="002636E3"/>
    <w:rsid w:val="002637BA"/>
    <w:rsid w:val="0026384A"/>
    <w:rsid w:val="00263B06"/>
    <w:rsid w:val="00263B36"/>
    <w:rsid w:val="00263EE2"/>
    <w:rsid w:val="002641BE"/>
    <w:rsid w:val="0026443A"/>
    <w:rsid w:val="002644AE"/>
    <w:rsid w:val="00264AA5"/>
    <w:rsid w:val="00264C62"/>
    <w:rsid w:val="00264CC4"/>
    <w:rsid w:val="00264CE7"/>
    <w:rsid w:val="00264F8C"/>
    <w:rsid w:val="00264FA0"/>
    <w:rsid w:val="0026522D"/>
    <w:rsid w:val="00265277"/>
    <w:rsid w:val="0026568E"/>
    <w:rsid w:val="00265D6A"/>
    <w:rsid w:val="00266152"/>
    <w:rsid w:val="002662D6"/>
    <w:rsid w:val="00266595"/>
    <w:rsid w:val="00266681"/>
    <w:rsid w:val="002666D0"/>
    <w:rsid w:val="00266801"/>
    <w:rsid w:val="002669F2"/>
    <w:rsid w:val="00266AB2"/>
    <w:rsid w:val="00266E2A"/>
    <w:rsid w:val="00266FEA"/>
    <w:rsid w:val="00266FF6"/>
    <w:rsid w:val="002670A6"/>
    <w:rsid w:val="002670E0"/>
    <w:rsid w:val="00267139"/>
    <w:rsid w:val="002677D1"/>
    <w:rsid w:val="002677F3"/>
    <w:rsid w:val="00267886"/>
    <w:rsid w:val="00267B0A"/>
    <w:rsid w:val="00267CA2"/>
    <w:rsid w:val="00267E6E"/>
    <w:rsid w:val="00267E87"/>
    <w:rsid w:val="00267FD1"/>
    <w:rsid w:val="00267FE4"/>
    <w:rsid w:val="002701D5"/>
    <w:rsid w:val="00270310"/>
    <w:rsid w:val="002706E1"/>
    <w:rsid w:val="0027087C"/>
    <w:rsid w:val="00270A4D"/>
    <w:rsid w:val="00270CCF"/>
    <w:rsid w:val="00270D22"/>
    <w:rsid w:val="00271062"/>
    <w:rsid w:val="002714D1"/>
    <w:rsid w:val="00271590"/>
    <w:rsid w:val="0027171B"/>
    <w:rsid w:val="00271782"/>
    <w:rsid w:val="00271968"/>
    <w:rsid w:val="00271A68"/>
    <w:rsid w:val="00271B21"/>
    <w:rsid w:val="00271B2B"/>
    <w:rsid w:val="00271C35"/>
    <w:rsid w:val="00271C4D"/>
    <w:rsid w:val="00271D4B"/>
    <w:rsid w:val="00271DE4"/>
    <w:rsid w:val="00271DF0"/>
    <w:rsid w:val="00271F02"/>
    <w:rsid w:val="00272549"/>
    <w:rsid w:val="00272756"/>
    <w:rsid w:val="00272A36"/>
    <w:rsid w:val="00272A50"/>
    <w:rsid w:val="00272BA2"/>
    <w:rsid w:val="00272BF1"/>
    <w:rsid w:val="00272CFE"/>
    <w:rsid w:val="00272D23"/>
    <w:rsid w:val="00272FF8"/>
    <w:rsid w:val="00273070"/>
    <w:rsid w:val="0027309E"/>
    <w:rsid w:val="002730C4"/>
    <w:rsid w:val="0027358C"/>
    <w:rsid w:val="00273599"/>
    <w:rsid w:val="00273798"/>
    <w:rsid w:val="00273909"/>
    <w:rsid w:val="00273ABE"/>
    <w:rsid w:val="00273AC6"/>
    <w:rsid w:val="00273B31"/>
    <w:rsid w:val="00273CB3"/>
    <w:rsid w:val="00273DC4"/>
    <w:rsid w:val="002740F2"/>
    <w:rsid w:val="00274137"/>
    <w:rsid w:val="002743A3"/>
    <w:rsid w:val="002743E9"/>
    <w:rsid w:val="002744D7"/>
    <w:rsid w:val="0027471C"/>
    <w:rsid w:val="002747AE"/>
    <w:rsid w:val="00274877"/>
    <w:rsid w:val="002749C4"/>
    <w:rsid w:val="00274A40"/>
    <w:rsid w:val="00274A5A"/>
    <w:rsid w:val="00274C06"/>
    <w:rsid w:val="00274D86"/>
    <w:rsid w:val="00274E47"/>
    <w:rsid w:val="00274F3B"/>
    <w:rsid w:val="00274F6C"/>
    <w:rsid w:val="00274F89"/>
    <w:rsid w:val="00274FD1"/>
    <w:rsid w:val="002750A5"/>
    <w:rsid w:val="0027519E"/>
    <w:rsid w:val="002752E2"/>
    <w:rsid w:val="00275438"/>
    <w:rsid w:val="00275579"/>
    <w:rsid w:val="0027576C"/>
    <w:rsid w:val="00275A02"/>
    <w:rsid w:val="00275B40"/>
    <w:rsid w:val="00275CB8"/>
    <w:rsid w:val="00275E94"/>
    <w:rsid w:val="00275EE0"/>
    <w:rsid w:val="00276002"/>
    <w:rsid w:val="00276171"/>
    <w:rsid w:val="002763BF"/>
    <w:rsid w:val="002766A5"/>
    <w:rsid w:val="002767AC"/>
    <w:rsid w:val="002767C2"/>
    <w:rsid w:val="00276C0A"/>
    <w:rsid w:val="00276ED8"/>
    <w:rsid w:val="00276F2B"/>
    <w:rsid w:val="00276F9E"/>
    <w:rsid w:val="002770C3"/>
    <w:rsid w:val="002773FE"/>
    <w:rsid w:val="00277483"/>
    <w:rsid w:val="00277529"/>
    <w:rsid w:val="00277565"/>
    <w:rsid w:val="00277634"/>
    <w:rsid w:val="002776E6"/>
    <w:rsid w:val="0027774F"/>
    <w:rsid w:val="0027795D"/>
    <w:rsid w:val="002779E4"/>
    <w:rsid w:val="00277D29"/>
    <w:rsid w:val="00277FAF"/>
    <w:rsid w:val="0028013A"/>
    <w:rsid w:val="002802FB"/>
    <w:rsid w:val="002804C5"/>
    <w:rsid w:val="00280689"/>
    <w:rsid w:val="002808D9"/>
    <w:rsid w:val="0028094E"/>
    <w:rsid w:val="0028099B"/>
    <w:rsid w:val="002811ED"/>
    <w:rsid w:val="002811FE"/>
    <w:rsid w:val="00281350"/>
    <w:rsid w:val="00281535"/>
    <w:rsid w:val="002815B1"/>
    <w:rsid w:val="00281630"/>
    <w:rsid w:val="002816C5"/>
    <w:rsid w:val="00281940"/>
    <w:rsid w:val="002819A0"/>
    <w:rsid w:val="00281AC0"/>
    <w:rsid w:val="00281C38"/>
    <w:rsid w:val="00281DBE"/>
    <w:rsid w:val="00281FAF"/>
    <w:rsid w:val="00282136"/>
    <w:rsid w:val="00282357"/>
    <w:rsid w:val="00282436"/>
    <w:rsid w:val="00282582"/>
    <w:rsid w:val="0028259D"/>
    <w:rsid w:val="002826E5"/>
    <w:rsid w:val="00282A81"/>
    <w:rsid w:val="00282A8C"/>
    <w:rsid w:val="00282C54"/>
    <w:rsid w:val="00282C8A"/>
    <w:rsid w:val="00282FA3"/>
    <w:rsid w:val="00282FC7"/>
    <w:rsid w:val="00282FF5"/>
    <w:rsid w:val="0028306D"/>
    <w:rsid w:val="002832BE"/>
    <w:rsid w:val="002837CB"/>
    <w:rsid w:val="00283B4A"/>
    <w:rsid w:val="002840DB"/>
    <w:rsid w:val="00284380"/>
    <w:rsid w:val="00284399"/>
    <w:rsid w:val="00284539"/>
    <w:rsid w:val="002846F8"/>
    <w:rsid w:val="002847E0"/>
    <w:rsid w:val="00284CA7"/>
    <w:rsid w:val="00284CEC"/>
    <w:rsid w:val="00284D2E"/>
    <w:rsid w:val="00284E92"/>
    <w:rsid w:val="00284F00"/>
    <w:rsid w:val="00284FE0"/>
    <w:rsid w:val="00285068"/>
    <w:rsid w:val="0028518F"/>
    <w:rsid w:val="00285404"/>
    <w:rsid w:val="00285500"/>
    <w:rsid w:val="0028553B"/>
    <w:rsid w:val="0028564B"/>
    <w:rsid w:val="00285865"/>
    <w:rsid w:val="002858B9"/>
    <w:rsid w:val="0028592F"/>
    <w:rsid w:val="00285C25"/>
    <w:rsid w:val="00285D51"/>
    <w:rsid w:val="0028601A"/>
    <w:rsid w:val="00286180"/>
    <w:rsid w:val="0028618D"/>
    <w:rsid w:val="0028625B"/>
    <w:rsid w:val="002864D1"/>
    <w:rsid w:val="00286617"/>
    <w:rsid w:val="00286671"/>
    <w:rsid w:val="002866E1"/>
    <w:rsid w:val="002866F5"/>
    <w:rsid w:val="00286715"/>
    <w:rsid w:val="002867E1"/>
    <w:rsid w:val="0028684E"/>
    <w:rsid w:val="00286946"/>
    <w:rsid w:val="00286C94"/>
    <w:rsid w:val="00286F06"/>
    <w:rsid w:val="0028713C"/>
    <w:rsid w:val="002873DC"/>
    <w:rsid w:val="0028742E"/>
    <w:rsid w:val="00287543"/>
    <w:rsid w:val="002879DF"/>
    <w:rsid w:val="00287A16"/>
    <w:rsid w:val="00287A60"/>
    <w:rsid w:val="00287AF6"/>
    <w:rsid w:val="00287F1F"/>
    <w:rsid w:val="00287F3A"/>
    <w:rsid w:val="002903DD"/>
    <w:rsid w:val="00290531"/>
    <w:rsid w:val="0029054D"/>
    <w:rsid w:val="002906F1"/>
    <w:rsid w:val="002908D9"/>
    <w:rsid w:val="002908F7"/>
    <w:rsid w:val="00290A72"/>
    <w:rsid w:val="00290A8F"/>
    <w:rsid w:val="00290BCA"/>
    <w:rsid w:val="00290DDB"/>
    <w:rsid w:val="00290E5C"/>
    <w:rsid w:val="002912EB"/>
    <w:rsid w:val="00291307"/>
    <w:rsid w:val="00291370"/>
    <w:rsid w:val="00291383"/>
    <w:rsid w:val="002913DB"/>
    <w:rsid w:val="00291640"/>
    <w:rsid w:val="0029168E"/>
    <w:rsid w:val="00291752"/>
    <w:rsid w:val="00291E58"/>
    <w:rsid w:val="00291E64"/>
    <w:rsid w:val="00291F3A"/>
    <w:rsid w:val="0029219E"/>
    <w:rsid w:val="002923B6"/>
    <w:rsid w:val="0029260A"/>
    <w:rsid w:val="00292777"/>
    <w:rsid w:val="0029284C"/>
    <w:rsid w:val="002928B9"/>
    <w:rsid w:val="002928E5"/>
    <w:rsid w:val="00292B86"/>
    <w:rsid w:val="00292BCE"/>
    <w:rsid w:val="00292D7E"/>
    <w:rsid w:val="00292E81"/>
    <w:rsid w:val="00292FE6"/>
    <w:rsid w:val="00292FF2"/>
    <w:rsid w:val="00293041"/>
    <w:rsid w:val="0029312C"/>
    <w:rsid w:val="002932B7"/>
    <w:rsid w:val="002932D6"/>
    <w:rsid w:val="00293381"/>
    <w:rsid w:val="0029359E"/>
    <w:rsid w:val="00293641"/>
    <w:rsid w:val="002936B5"/>
    <w:rsid w:val="00293747"/>
    <w:rsid w:val="00293869"/>
    <w:rsid w:val="002939FF"/>
    <w:rsid w:val="00293EDC"/>
    <w:rsid w:val="00293EFE"/>
    <w:rsid w:val="00293F5B"/>
    <w:rsid w:val="002941C6"/>
    <w:rsid w:val="002942E5"/>
    <w:rsid w:val="0029436A"/>
    <w:rsid w:val="002944E8"/>
    <w:rsid w:val="00294520"/>
    <w:rsid w:val="00294675"/>
    <w:rsid w:val="002946FB"/>
    <w:rsid w:val="002947C1"/>
    <w:rsid w:val="00294879"/>
    <w:rsid w:val="0029489F"/>
    <w:rsid w:val="00294959"/>
    <w:rsid w:val="00294998"/>
    <w:rsid w:val="002949E2"/>
    <w:rsid w:val="00294A52"/>
    <w:rsid w:val="00294C8E"/>
    <w:rsid w:val="00294EB0"/>
    <w:rsid w:val="00294EED"/>
    <w:rsid w:val="00294FA7"/>
    <w:rsid w:val="00295123"/>
    <w:rsid w:val="00295256"/>
    <w:rsid w:val="00295300"/>
    <w:rsid w:val="00295313"/>
    <w:rsid w:val="0029533E"/>
    <w:rsid w:val="002953FB"/>
    <w:rsid w:val="00295659"/>
    <w:rsid w:val="002958AE"/>
    <w:rsid w:val="002958D7"/>
    <w:rsid w:val="00295A13"/>
    <w:rsid w:val="00295BAB"/>
    <w:rsid w:val="00295BE5"/>
    <w:rsid w:val="00295C54"/>
    <w:rsid w:val="00295CD0"/>
    <w:rsid w:val="00295CE4"/>
    <w:rsid w:val="002963F6"/>
    <w:rsid w:val="0029644A"/>
    <w:rsid w:val="002964F4"/>
    <w:rsid w:val="0029672F"/>
    <w:rsid w:val="002967FD"/>
    <w:rsid w:val="00296865"/>
    <w:rsid w:val="00296884"/>
    <w:rsid w:val="002968AC"/>
    <w:rsid w:val="00296B45"/>
    <w:rsid w:val="00296DEF"/>
    <w:rsid w:val="00296E46"/>
    <w:rsid w:val="0029712D"/>
    <w:rsid w:val="0029746D"/>
    <w:rsid w:val="0029757F"/>
    <w:rsid w:val="002975B1"/>
    <w:rsid w:val="00297913"/>
    <w:rsid w:val="002979C1"/>
    <w:rsid w:val="00297A0E"/>
    <w:rsid w:val="00297DE9"/>
    <w:rsid w:val="002A011D"/>
    <w:rsid w:val="002A0193"/>
    <w:rsid w:val="002A0405"/>
    <w:rsid w:val="002A0748"/>
    <w:rsid w:val="002A079B"/>
    <w:rsid w:val="002A099B"/>
    <w:rsid w:val="002A0AEF"/>
    <w:rsid w:val="002A0DDA"/>
    <w:rsid w:val="002A0F55"/>
    <w:rsid w:val="002A1229"/>
    <w:rsid w:val="002A153E"/>
    <w:rsid w:val="002A158A"/>
    <w:rsid w:val="002A1596"/>
    <w:rsid w:val="002A19FB"/>
    <w:rsid w:val="002A1BB6"/>
    <w:rsid w:val="002A1BFC"/>
    <w:rsid w:val="002A1D27"/>
    <w:rsid w:val="002A1D66"/>
    <w:rsid w:val="002A1F33"/>
    <w:rsid w:val="002A2079"/>
    <w:rsid w:val="002A29B6"/>
    <w:rsid w:val="002A2A11"/>
    <w:rsid w:val="002A2C91"/>
    <w:rsid w:val="002A2EA3"/>
    <w:rsid w:val="002A2F3E"/>
    <w:rsid w:val="002A301B"/>
    <w:rsid w:val="002A3050"/>
    <w:rsid w:val="002A3079"/>
    <w:rsid w:val="002A30BE"/>
    <w:rsid w:val="002A30DA"/>
    <w:rsid w:val="002A323F"/>
    <w:rsid w:val="002A343F"/>
    <w:rsid w:val="002A351B"/>
    <w:rsid w:val="002A379F"/>
    <w:rsid w:val="002A38DB"/>
    <w:rsid w:val="002A3E96"/>
    <w:rsid w:val="002A3ED9"/>
    <w:rsid w:val="002A4039"/>
    <w:rsid w:val="002A4267"/>
    <w:rsid w:val="002A4390"/>
    <w:rsid w:val="002A440F"/>
    <w:rsid w:val="002A447F"/>
    <w:rsid w:val="002A4561"/>
    <w:rsid w:val="002A4795"/>
    <w:rsid w:val="002A47F8"/>
    <w:rsid w:val="002A4947"/>
    <w:rsid w:val="002A4A34"/>
    <w:rsid w:val="002A4D72"/>
    <w:rsid w:val="002A5020"/>
    <w:rsid w:val="002A5076"/>
    <w:rsid w:val="002A52F3"/>
    <w:rsid w:val="002A5488"/>
    <w:rsid w:val="002A560C"/>
    <w:rsid w:val="002A572F"/>
    <w:rsid w:val="002A574A"/>
    <w:rsid w:val="002A58AA"/>
    <w:rsid w:val="002A5908"/>
    <w:rsid w:val="002A5B31"/>
    <w:rsid w:val="002A5B4B"/>
    <w:rsid w:val="002A5E43"/>
    <w:rsid w:val="002A5F1E"/>
    <w:rsid w:val="002A606B"/>
    <w:rsid w:val="002A634F"/>
    <w:rsid w:val="002A6413"/>
    <w:rsid w:val="002A669D"/>
    <w:rsid w:val="002A66F5"/>
    <w:rsid w:val="002A6717"/>
    <w:rsid w:val="002A690A"/>
    <w:rsid w:val="002A6930"/>
    <w:rsid w:val="002A69A7"/>
    <w:rsid w:val="002A69F8"/>
    <w:rsid w:val="002A6B0E"/>
    <w:rsid w:val="002A6CDA"/>
    <w:rsid w:val="002A6D75"/>
    <w:rsid w:val="002A7009"/>
    <w:rsid w:val="002A70A4"/>
    <w:rsid w:val="002A727B"/>
    <w:rsid w:val="002A72E6"/>
    <w:rsid w:val="002A74D2"/>
    <w:rsid w:val="002A74DB"/>
    <w:rsid w:val="002A7538"/>
    <w:rsid w:val="002A7552"/>
    <w:rsid w:val="002A774D"/>
    <w:rsid w:val="002A797E"/>
    <w:rsid w:val="002A7B45"/>
    <w:rsid w:val="002A7D38"/>
    <w:rsid w:val="002A7DF3"/>
    <w:rsid w:val="002A7EF5"/>
    <w:rsid w:val="002A7F2C"/>
    <w:rsid w:val="002B02DA"/>
    <w:rsid w:val="002B02FC"/>
    <w:rsid w:val="002B0364"/>
    <w:rsid w:val="002B0420"/>
    <w:rsid w:val="002B072F"/>
    <w:rsid w:val="002B07A7"/>
    <w:rsid w:val="002B07B0"/>
    <w:rsid w:val="002B0B2F"/>
    <w:rsid w:val="002B0CAE"/>
    <w:rsid w:val="002B0CDA"/>
    <w:rsid w:val="002B108A"/>
    <w:rsid w:val="002B1100"/>
    <w:rsid w:val="002B14C9"/>
    <w:rsid w:val="002B1611"/>
    <w:rsid w:val="002B17CE"/>
    <w:rsid w:val="002B184F"/>
    <w:rsid w:val="002B1867"/>
    <w:rsid w:val="002B1C21"/>
    <w:rsid w:val="002B1F9B"/>
    <w:rsid w:val="002B225E"/>
    <w:rsid w:val="002B26F5"/>
    <w:rsid w:val="002B2914"/>
    <w:rsid w:val="002B2B1B"/>
    <w:rsid w:val="002B2B55"/>
    <w:rsid w:val="002B2BB3"/>
    <w:rsid w:val="002B2C78"/>
    <w:rsid w:val="002B2CDA"/>
    <w:rsid w:val="002B2D14"/>
    <w:rsid w:val="002B2D33"/>
    <w:rsid w:val="002B2DE1"/>
    <w:rsid w:val="002B2EC9"/>
    <w:rsid w:val="002B315E"/>
    <w:rsid w:val="002B328C"/>
    <w:rsid w:val="002B33E7"/>
    <w:rsid w:val="002B34C7"/>
    <w:rsid w:val="002B3695"/>
    <w:rsid w:val="002B3781"/>
    <w:rsid w:val="002B3835"/>
    <w:rsid w:val="002B3BAA"/>
    <w:rsid w:val="002B3E0E"/>
    <w:rsid w:val="002B410B"/>
    <w:rsid w:val="002B42BF"/>
    <w:rsid w:val="002B454B"/>
    <w:rsid w:val="002B4659"/>
    <w:rsid w:val="002B4834"/>
    <w:rsid w:val="002B48DF"/>
    <w:rsid w:val="002B4A2A"/>
    <w:rsid w:val="002B4A57"/>
    <w:rsid w:val="002B4F1D"/>
    <w:rsid w:val="002B551D"/>
    <w:rsid w:val="002B5729"/>
    <w:rsid w:val="002B580B"/>
    <w:rsid w:val="002B5967"/>
    <w:rsid w:val="002B5CA4"/>
    <w:rsid w:val="002B5CC5"/>
    <w:rsid w:val="002B5E6D"/>
    <w:rsid w:val="002B6141"/>
    <w:rsid w:val="002B6374"/>
    <w:rsid w:val="002B6397"/>
    <w:rsid w:val="002B6464"/>
    <w:rsid w:val="002B66E2"/>
    <w:rsid w:val="002B674C"/>
    <w:rsid w:val="002B676D"/>
    <w:rsid w:val="002B6875"/>
    <w:rsid w:val="002B69B2"/>
    <w:rsid w:val="002B6A08"/>
    <w:rsid w:val="002B6B0D"/>
    <w:rsid w:val="002B6B15"/>
    <w:rsid w:val="002B6FCE"/>
    <w:rsid w:val="002B7169"/>
    <w:rsid w:val="002B7545"/>
    <w:rsid w:val="002B75AB"/>
    <w:rsid w:val="002B793F"/>
    <w:rsid w:val="002B7D76"/>
    <w:rsid w:val="002B7E01"/>
    <w:rsid w:val="002B7F7C"/>
    <w:rsid w:val="002C017B"/>
    <w:rsid w:val="002C023A"/>
    <w:rsid w:val="002C02E1"/>
    <w:rsid w:val="002C034C"/>
    <w:rsid w:val="002C03B7"/>
    <w:rsid w:val="002C03EF"/>
    <w:rsid w:val="002C0602"/>
    <w:rsid w:val="002C0826"/>
    <w:rsid w:val="002C089A"/>
    <w:rsid w:val="002C0B03"/>
    <w:rsid w:val="002C0C67"/>
    <w:rsid w:val="002C0C99"/>
    <w:rsid w:val="002C0D55"/>
    <w:rsid w:val="002C0EAB"/>
    <w:rsid w:val="002C104D"/>
    <w:rsid w:val="002C115F"/>
    <w:rsid w:val="002C117C"/>
    <w:rsid w:val="002C12CA"/>
    <w:rsid w:val="002C165A"/>
    <w:rsid w:val="002C1B3A"/>
    <w:rsid w:val="002C1C37"/>
    <w:rsid w:val="002C1DCB"/>
    <w:rsid w:val="002C1EA7"/>
    <w:rsid w:val="002C1F58"/>
    <w:rsid w:val="002C200E"/>
    <w:rsid w:val="002C20E6"/>
    <w:rsid w:val="002C2206"/>
    <w:rsid w:val="002C22A2"/>
    <w:rsid w:val="002C26EF"/>
    <w:rsid w:val="002C282D"/>
    <w:rsid w:val="002C2968"/>
    <w:rsid w:val="002C2995"/>
    <w:rsid w:val="002C2B43"/>
    <w:rsid w:val="002C2DCC"/>
    <w:rsid w:val="002C2FA7"/>
    <w:rsid w:val="002C2FBC"/>
    <w:rsid w:val="002C2FE4"/>
    <w:rsid w:val="002C308B"/>
    <w:rsid w:val="002C3104"/>
    <w:rsid w:val="002C31FA"/>
    <w:rsid w:val="002C3270"/>
    <w:rsid w:val="002C335B"/>
    <w:rsid w:val="002C3472"/>
    <w:rsid w:val="002C3489"/>
    <w:rsid w:val="002C3511"/>
    <w:rsid w:val="002C359B"/>
    <w:rsid w:val="002C3681"/>
    <w:rsid w:val="002C36DE"/>
    <w:rsid w:val="002C37B5"/>
    <w:rsid w:val="002C3AF2"/>
    <w:rsid w:val="002C3BBD"/>
    <w:rsid w:val="002C3D65"/>
    <w:rsid w:val="002C3DD6"/>
    <w:rsid w:val="002C3FFE"/>
    <w:rsid w:val="002C4119"/>
    <w:rsid w:val="002C413B"/>
    <w:rsid w:val="002C4200"/>
    <w:rsid w:val="002C42F9"/>
    <w:rsid w:val="002C4307"/>
    <w:rsid w:val="002C437B"/>
    <w:rsid w:val="002C44F0"/>
    <w:rsid w:val="002C464B"/>
    <w:rsid w:val="002C47C4"/>
    <w:rsid w:val="002C49F6"/>
    <w:rsid w:val="002C4ADA"/>
    <w:rsid w:val="002C4B10"/>
    <w:rsid w:val="002C4D87"/>
    <w:rsid w:val="002C4DA3"/>
    <w:rsid w:val="002C4E0E"/>
    <w:rsid w:val="002C4F0B"/>
    <w:rsid w:val="002C5223"/>
    <w:rsid w:val="002C53B4"/>
    <w:rsid w:val="002C53D9"/>
    <w:rsid w:val="002C5460"/>
    <w:rsid w:val="002C54A1"/>
    <w:rsid w:val="002C5968"/>
    <w:rsid w:val="002C5BFB"/>
    <w:rsid w:val="002C5C6E"/>
    <w:rsid w:val="002C5C7A"/>
    <w:rsid w:val="002C609D"/>
    <w:rsid w:val="002C6163"/>
    <w:rsid w:val="002C6326"/>
    <w:rsid w:val="002C6574"/>
    <w:rsid w:val="002C65C5"/>
    <w:rsid w:val="002C65D9"/>
    <w:rsid w:val="002C66C3"/>
    <w:rsid w:val="002C6714"/>
    <w:rsid w:val="002C6827"/>
    <w:rsid w:val="002C6953"/>
    <w:rsid w:val="002C6A38"/>
    <w:rsid w:val="002C6A6F"/>
    <w:rsid w:val="002C7131"/>
    <w:rsid w:val="002C75C7"/>
    <w:rsid w:val="002C75F2"/>
    <w:rsid w:val="002C7ABE"/>
    <w:rsid w:val="002C7B0C"/>
    <w:rsid w:val="002C7BB3"/>
    <w:rsid w:val="002C7D6A"/>
    <w:rsid w:val="002D0045"/>
    <w:rsid w:val="002D0068"/>
    <w:rsid w:val="002D0098"/>
    <w:rsid w:val="002D010E"/>
    <w:rsid w:val="002D026E"/>
    <w:rsid w:val="002D0418"/>
    <w:rsid w:val="002D04CB"/>
    <w:rsid w:val="002D056D"/>
    <w:rsid w:val="002D064D"/>
    <w:rsid w:val="002D07E9"/>
    <w:rsid w:val="002D083F"/>
    <w:rsid w:val="002D096C"/>
    <w:rsid w:val="002D0987"/>
    <w:rsid w:val="002D09F2"/>
    <w:rsid w:val="002D0AA7"/>
    <w:rsid w:val="002D0B1E"/>
    <w:rsid w:val="002D0CD5"/>
    <w:rsid w:val="002D0D25"/>
    <w:rsid w:val="002D12B0"/>
    <w:rsid w:val="002D1404"/>
    <w:rsid w:val="002D145D"/>
    <w:rsid w:val="002D1586"/>
    <w:rsid w:val="002D164C"/>
    <w:rsid w:val="002D16B7"/>
    <w:rsid w:val="002D16F2"/>
    <w:rsid w:val="002D173D"/>
    <w:rsid w:val="002D1B69"/>
    <w:rsid w:val="002D1C7C"/>
    <w:rsid w:val="002D1E94"/>
    <w:rsid w:val="002D205A"/>
    <w:rsid w:val="002D207B"/>
    <w:rsid w:val="002D20C8"/>
    <w:rsid w:val="002D20D3"/>
    <w:rsid w:val="002D23BC"/>
    <w:rsid w:val="002D2413"/>
    <w:rsid w:val="002D2505"/>
    <w:rsid w:val="002D2640"/>
    <w:rsid w:val="002D269E"/>
    <w:rsid w:val="002D28D3"/>
    <w:rsid w:val="002D2BC4"/>
    <w:rsid w:val="002D2C50"/>
    <w:rsid w:val="002D2E5B"/>
    <w:rsid w:val="002D2F29"/>
    <w:rsid w:val="002D2F8D"/>
    <w:rsid w:val="002D30C6"/>
    <w:rsid w:val="002D30F6"/>
    <w:rsid w:val="002D3109"/>
    <w:rsid w:val="002D327B"/>
    <w:rsid w:val="002D3288"/>
    <w:rsid w:val="002D333D"/>
    <w:rsid w:val="002D341E"/>
    <w:rsid w:val="002D34AF"/>
    <w:rsid w:val="002D3704"/>
    <w:rsid w:val="002D3808"/>
    <w:rsid w:val="002D3820"/>
    <w:rsid w:val="002D388D"/>
    <w:rsid w:val="002D3B1A"/>
    <w:rsid w:val="002D3F0D"/>
    <w:rsid w:val="002D3FAC"/>
    <w:rsid w:val="002D422B"/>
    <w:rsid w:val="002D43FA"/>
    <w:rsid w:val="002D4656"/>
    <w:rsid w:val="002D465A"/>
    <w:rsid w:val="002D473F"/>
    <w:rsid w:val="002D494B"/>
    <w:rsid w:val="002D4B11"/>
    <w:rsid w:val="002D5152"/>
    <w:rsid w:val="002D519A"/>
    <w:rsid w:val="002D52B3"/>
    <w:rsid w:val="002D5488"/>
    <w:rsid w:val="002D55CB"/>
    <w:rsid w:val="002D57D3"/>
    <w:rsid w:val="002D588D"/>
    <w:rsid w:val="002D59B2"/>
    <w:rsid w:val="002D5AB4"/>
    <w:rsid w:val="002D5B2A"/>
    <w:rsid w:val="002D5C5D"/>
    <w:rsid w:val="002D5C8C"/>
    <w:rsid w:val="002D5E05"/>
    <w:rsid w:val="002D5FDB"/>
    <w:rsid w:val="002D60D4"/>
    <w:rsid w:val="002D6428"/>
    <w:rsid w:val="002D6691"/>
    <w:rsid w:val="002D67A7"/>
    <w:rsid w:val="002D681B"/>
    <w:rsid w:val="002D6A47"/>
    <w:rsid w:val="002D6AFD"/>
    <w:rsid w:val="002D6CC6"/>
    <w:rsid w:val="002D6FB0"/>
    <w:rsid w:val="002D7084"/>
    <w:rsid w:val="002D7292"/>
    <w:rsid w:val="002D736D"/>
    <w:rsid w:val="002D7384"/>
    <w:rsid w:val="002D7651"/>
    <w:rsid w:val="002D7740"/>
    <w:rsid w:val="002D786B"/>
    <w:rsid w:val="002D7C28"/>
    <w:rsid w:val="002D7CAE"/>
    <w:rsid w:val="002D7D2F"/>
    <w:rsid w:val="002D7DF3"/>
    <w:rsid w:val="002D7E4B"/>
    <w:rsid w:val="002D7FA1"/>
    <w:rsid w:val="002D7FB7"/>
    <w:rsid w:val="002E0162"/>
    <w:rsid w:val="002E033B"/>
    <w:rsid w:val="002E053F"/>
    <w:rsid w:val="002E0618"/>
    <w:rsid w:val="002E0687"/>
    <w:rsid w:val="002E0B60"/>
    <w:rsid w:val="002E0E2C"/>
    <w:rsid w:val="002E0E57"/>
    <w:rsid w:val="002E0EFB"/>
    <w:rsid w:val="002E1039"/>
    <w:rsid w:val="002E11B9"/>
    <w:rsid w:val="002E123D"/>
    <w:rsid w:val="002E156D"/>
    <w:rsid w:val="002E16A1"/>
    <w:rsid w:val="002E17B7"/>
    <w:rsid w:val="002E1861"/>
    <w:rsid w:val="002E18BB"/>
    <w:rsid w:val="002E18DC"/>
    <w:rsid w:val="002E193D"/>
    <w:rsid w:val="002E1B1F"/>
    <w:rsid w:val="002E1C4B"/>
    <w:rsid w:val="002E1E26"/>
    <w:rsid w:val="002E1E54"/>
    <w:rsid w:val="002E1E9A"/>
    <w:rsid w:val="002E1F8F"/>
    <w:rsid w:val="002E2079"/>
    <w:rsid w:val="002E218F"/>
    <w:rsid w:val="002E2214"/>
    <w:rsid w:val="002E23CC"/>
    <w:rsid w:val="002E2562"/>
    <w:rsid w:val="002E2571"/>
    <w:rsid w:val="002E273F"/>
    <w:rsid w:val="002E2783"/>
    <w:rsid w:val="002E2CC7"/>
    <w:rsid w:val="002E308E"/>
    <w:rsid w:val="002E3246"/>
    <w:rsid w:val="002E3648"/>
    <w:rsid w:val="002E3680"/>
    <w:rsid w:val="002E36BD"/>
    <w:rsid w:val="002E374E"/>
    <w:rsid w:val="002E3807"/>
    <w:rsid w:val="002E3994"/>
    <w:rsid w:val="002E3AEB"/>
    <w:rsid w:val="002E3BDE"/>
    <w:rsid w:val="002E3C9A"/>
    <w:rsid w:val="002E3D5F"/>
    <w:rsid w:val="002E3FF2"/>
    <w:rsid w:val="002E41ED"/>
    <w:rsid w:val="002E43DF"/>
    <w:rsid w:val="002E445F"/>
    <w:rsid w:val="002E4694"/>
    <w:rsid w:val="002E470B"/>
    <w:rsid w:val="002E4732"/>
    <w:rsid w:val="002E4785"/>
    <w:rsid w:val="002E47B5"/>
    <w:rsid w:val="002E488B"/>
    <w:rsid w:val="002E4920"/>
    <w:rsid w:val="002E4946"/>
    <w:rsid w:val="002E4B5E"/>
    <w:rsid w:val="002E4B84"/>
    <w:rsid w:val="002E4B9C"/>
    <w:rsid w:val="002E5063"/>
    <w:rsid w:val="002E508E"/>
    <w:rsid w:val="002E5238"/>
    <w:rsid w:val="002E5250"/>
    <w:rsid w:val="002E5304"/>
    <w:rsid w:val="002E5445"/>
    <w:rsid w:val="002E5461"/>
    <w:rsid w:val="002E5669"/>
    <w:rsid w:val="002E578B"/>
    <w:rsid w:val="002E5826"/>
    <w:rsid w:val="002E59C5"/>
    <w:rsid w:val="002E59EA"/>
    <w:rsid w:val="002E5B36"/>
    <w:rsid w:val="002E5B9F"/>
    <w:rsid w:val="002E5BA1"/>
    <w:rsid w:val="002E5BFC"/>
    <w:rsid w:val="002E5C8C"/>
    <w:rsid w:val="002E5D5D"/>
    <w:rsid w:val="002E5D6B"/>
    <w:rsid w:val="002E60C3"/>
    <w:rsid w:val="002E6249"/>
    <w:rsid w:val="002E6263"/>
    <w:rsid w:val="002E6346"/>
    <w:rsid w:val="002E64C7"/>
    <w:rsid w:val="002E6544"/>
    <w:rsid w:val="002E654A"/>
    <w:rsid w:val="002E65AE"/>
    <w:rsid w:val="002E66E8"/>
    <w:rsid w:val="002E670A"/>
    <w:rsid w:val="002E68B4"/>
    <w:rsid w:val="002E691B"/>
    <w:rsid w:val="002E6A2B"/>
    <w:rsid w:val="002E6AA8"/>
    <w:rsid w:val="002E6BED"/>
    <w:rsid w:val="002E6CD8"/>
    <w:rsid w:val="002E6E07"/>
    <w:rsid w:val="002E6E2B"/>
    <w:rsid w:val="002E70AC"/>
    <w:rsid w:val="002E72F5"/>
    <w:rsid w:val="002E7450"/>
    <w:rsid w:val="002E7C4C"/>
    <w:rsid w:val="002E7FC3"/>
    <w:rsid w:val="002F004E"/>
    <w:rsid w:val="002F054D"/>
    <w:rsid w:val="002F0669"/>
    <w:rsid w:val="002F09F2"/>
    <w:rsid w:val="002F0A1F"/>
    <w:rsid w:val="002F0AEF"/>
    <w:rsid w:val="002F0B9F"/>
    <w:rsid w:val="002F0DAB"/>
    <w:rsid w:val="002F0DD1"/>
    <w:rsid w:val="002F0E82"/>
    <w:rsid w:val="002F0EA7"/>
    <w:rsid w:val="002F0EE7"/>
    <w:rsid w:val="002F12B4"/>
    <w:rsid w:val="002F154A"/>
    <w:rsid w:val="002F158C"/>
    <w:rsid w:val="002F169C"/>
    <w:rsid w:val="002F17CD"/>
    <w:rsid w:val="002F182A"/>
    <w:rsid w:val="002F1A94"/>
    <w:rsid w:val="002F1AE3"/>
    <w:rsid w:val="002F1C9D"/>
    <w:rsid w:val="002F1CCE"/>
    <w:rsid w:val="002F1E53"/>
    <w:rsid w:val="002F2129"/>
    <w:rsid w:val="002F21FB"/>
    <w:rsid w:val="002F2313"/>
    <w:rsid w:val="002F23A9"/>
    <w:rsid w:val="002F272C"/>
    <w:rsid w:val="002F28F3"/>
    <w:rsid w:val="002F2AD0"/>
    <w:rsid w:val="002F2DE9"/>
    <w:rsid w:val="002F2E2C"/>
    <w:rsid w:val="002F2FB7"/>
    <w:rsid w:val="002F32EE"/>
    <w:rsid w:val="002F3398"/>
    <w:rsid w:val="002F373B"/>
    <w:rsid w:val="002F3CA8"/>
    <w:rsid w:val="002F3CC7"/>
    <w:rsid w:val="002F3D58"/>
    <w:rsid w:val="002F3DF0"/>
    <w:rsid w:val="002F41FD"/>
    <w:rsid w:val="002F43F3"/>
    <w:rsid w:val="002F4688"/>
    <w:rsid w:val="002F49C8"/>
    <w:rsid w:val="002F4A9B"/>
    <w:rsid w:val="002F4D5A"/>
    <w:rsid w:val="002F4D97"/>
    <w:rsid w:val="002F4DCB"/>
    <w:rsid w:val="002F4E28"/>
    <w:rsid w:val="002F5207"/>
    <w:rsid w:val="002F53BB"/>
    <w:rsid w:val="002F5436"/>
    <w:rsid w:val="002F545B"/>
    <w:rsid w:val="002F5626"/>
    <w:rsid w:val="002F5780"/>
    <w:rsid w:val="002F59E7"/>
    <w:rsid w:val="002F5C8B"/>
    <w:rsid w:val="002F6147"/>
    <w:rsid w:val="002F6148"/>
    <w:rsid w:val="002F6535"/>
    <w:rsid w:val="002F6611"/>
    <w:rsid w:val="002F67E1"/>
    <w:rsid w:val="002F686A"/>
    <w:rsid w:val="002F6CF2"/>
    <w:rsid w:val="002F6E5F"/>
    <w:rsid w:val="002F6F0F"/>
    <w:rsid w:val="002F6F77"/>
    <w:rsid w:val="002F7184"/>
    <w:rsid w:val="002F7230"/>
    <w:rsid w:val="002F7266"/>
    <w:rsid w:val="002F756A"/>
    <w:rsid w:val="002F76AD"/>
    <w:rsid w:val="002F7853"/>
    <w:rsid w:val="002F78FE"/>
    <w:rsid w:val="002F798F"/>
    <w:rsid w:val="002F7AC8"/>
    <w:rsid w:val="002F7EC6"/>
    <w:rsid w:val="002F7F3E"/>
    <w:rsid w:val="00300427"/>
    <w:rsid w:val="00300476"/>
    <w:rsid w:val="003004F9"/>
    <w:rsid w:val="00300569"/>
    <w:rsid w:val="00300820"/>
    <w:rsid w:val="00300A58"/>
    <w:rsid w:val="00300DA1"/>
    <w:rsid w:val="00300E04"/>
    <w:rsid w:val="00300FD3"/>
    <w:rsid w:val="003013DF"/>
    <w:rsid w:val="003016DF"/>
    <w:rsid w:val="0030195D"/>
    <w:rsid w:val="00301B43"/>
    <w:rsid w:val="00301B7C"/>
    <w:rsid w:val="00301BA3"/>
    <w:rsid w:val="00301C45"/>
    <w:rsid w:val="00301C87"/>
    <w:rsid w:val="00301D6E"/>
    <w:rsid w:val="00301F73"/>
    <w:rsid w:val="00302198"/>
    <w:rsid w:val="003021AC"/>
    <w:rsid w:val="00302233"/>
    <w:rsid w:val="00302287"/>
    <w:rsid w:val="00302755"/>
    <w:rsid w:val="00302816"/>
    <w:rsid w:val="00302A31"/>
    <w:rsid w:val="00302D4A"/>
    <w:rsid w:val="00302D81"/>
    <w:rsid w:val="00302FD8"/>
    <w:rsid w:val="00303AC3"/>
    <w:rsid w:val="00303D2C"/>
    <w:rsid w:val="00303D9F"/>
    <w:rsid w:val="00303E3A"/>
    <w:rsid w:val="00303E5A"/>
    <w:rsid w:val="003045DB"/>
    <w:rsid w:val="00304669"/>
    <w:rsid w:val="00304887"/>
    <w:rsid w:val="0030490B"/>
    <w:rsid w:val="00304A13"/>
    <w:rsid w:val="00304B72"/>
    <w:rsid w:val="00304C33"/>
    <w:rsid w:val="00304C9F"/>
    <w:rsid w:val="00304CBB"/>
    <w:rsid w:val="00304CE7"/>
    <w:rsid w:val="00304D2A"/>
    <w:rsid w:val="00304F0D"/>
    <w:rsid w:val="003050A0"/>
    <w:rsid w:val="003058C1"/>
    <w:rsid w:val="003058C8"/>
    <w:rsid w:val="0030593F"/>
    <w:rsid w:val="00305B63"/>
    <w:rsid w:val="00305D64"/>
    <w:rsid w:val="00305DAA"/>
    <w:rsid w:val="00305DB3"/>
    <w:rsid w:val="00305DE2"/>
    <w:rsid w:val="0030619E"/>
    <w:rsid w:val="00306206"/>
    <w:rsid w:val="00306489"/>
    <w:rsid w:val="00306571"/>
    <w:rsid w:val="00306591"/>
    <w:rsid w:val="003067CD"/>
    <w:rsid w:val="00306859"/>
    <w:rsid w:val="00306C09"/>
    <w:rsid w:val="00306E3B"/>
    <w:rsid w:val="003071CA"/>
    <w:rsid w:val="00307AD5"/>
    <w:rsid w:val="00307CEF"/>
    <w:rsid w:val="00307E17"/>
    <w:rsid w:val="00307F4A"/>
    <w:rsid w:val="00310004"/>
    <w:rsid w:val="0031004C"/>
    <w:rsid w:val="00310368"/>
    <w:rsid w:val="0031082F"/>
    <w:rsid w:val="0031098F"/>
    <w:rsid w:val="003109C1"/>
    <w:rsid w:val="00310B41"/>
    <w:rsid w:val="00310B5E"/>
    <w:rsid w:val="00310CA5"/>
    <w:rsid w:val="00310D95"/>
    <w:rsid w:val="00310E79"/>
    <w:rsid w:val="00310FD2"/>
    <w:rsid w:val="0031107D"/>
    <w:rsid w:val="003114C3"/>
    <w:rsid w:val="00311569"/>
    <w:rsid w:val="003115AF"/>
    <w:rsid w:val="00311886"/>
    <w:rsid w:val="003119B2"/>
    <w:rsid w:val="00311C08"/>
    <w:rsid w:val="00311C74"/>
    <w:rsid w:val="00311E2A"/>
    <w:rsid w:val="003120C1"/>
    <w:rsid w:val="0031221A"/>
    <w:rsid w:val="00312238"/>
    <w:rsid w:val="00312448"/>
    <w:rsid w:val="00312705"/>
    <w:rsid w:val="0031285A"/>
    <w:rsid w:val="003128A1"/>
    <w:rsid w:val="003128CB"/>
    <w:rsid w:val="00312BDA"/>
    <w:rsid w:val="00312BE1"/>
    <w:rsid w:val="00312C07"/>
    <w:rsid w:val="00312F0E"/>
    <w:rsid w:val="003131E8"/>
    <w:rsid w:val="00313335"/>
    <w:rsid w:val="0031340B"/>
    <w:rsid w:val="0031352A"/>
    <w:rsid w:val="003136E0"/>
    <w:rsid w:val="00313761"/>
    <w:rsid w:val="00313788"/>
    <w:rsid w:val="00313890"/>
    <w:rsid w:val="00313956"/>
    <w:rsid w:val="00314113"/>
    <w:rsid w:val="003141B4"/>
    <w:rsid w:val="0031432C"/>
    <w:rsid w:val="003146BE"/>
    <w:rsid w:val="003146FB"/>
    <w:rsid w:val="0031484C"/>
    <w:rsid w:val="0031498C"/>
    <w:rsid w:val="00314A2B"/>
    <w:rsid w:val="00314B02"/>
    <w:rsid w:val="00314C2D"/>
    <w:rsid w:val="00314E2F"/>
    <w:rsid w:val="00314F4D"/>
    <w:rsid w:val="003150D0"/>
    <w:rsid w:val="003150D1"/>
    <w:rsid w:val="003152C3"/>
    <w:rsid w:val="0031543A"/>
    <w:rsid w:val="0031555C"/>
    <w:rsid w:val="0031557E"/>
    <w:rsid w:val="0031581E"/>
    <w:rsid w:val="0031585A"/>
    <w:rsid w:val="00315A47"/>
    <w:rsid w:val="00315A88"/>
    <w:rsid w:val="00315AE9"/>
    <w:rsid w:val="00315B88"/>
    <w:rsid w:val="00315C3E"/>
    <w:rsid w:val="00315EC0"/>
    <w:rsid w:val="0031620E"/>
    <w:rsid w:val="0031624E"/>
    <w:rsid w:val="00316271"/>
    <w:rsid w:val="003166A1"/>
    <w:rsid w:val="00316704"/>
    <w:rsid w:val="00316720"/>
    <w:rsid w:val="0031686F"/>
    <w:rsid w:val="00316921"/>
    <w:rsid w:val="00316C5D"/>
    <w:rsid w:val="00317154"/>
    <w:rsid w:val="00317304"/>
    <w:rsid w:val="003177B2"/>
    <w:rsid w:val="003177CF"/>
    <w:rsid w:val="00317B0E"/>
    <w:rsid w:val="00317BF2"/>
    <w:rsid w:val="00317CE4"/>
    <w:rsid w:val="00317CF4"/>
    <w:rsid w:val="00317D00"/>
    <w:rsid w:val="00317ED0"/>
    <w:rsid w:val="003201E8"/>
    <w:rsid w:val="00320235"/>
    <w:rsid w:val="003202A1"/>
    <w:rsid w:val="003204E6"/>
    <w:rsid w:val="00320609"/>
    <w:rsid w:val="00320671"/>
    <w:rsid w:val="00320786"/>
    <w:rsid w:val="00320883"/>
    <w:rsid w:val="00320900"/>
    <w:rsid w:val="00320980"/>
    <w:rsid w:val="00320A90"/>
    <w:rsid w:val="00320ABF"/>
    <w:rsid w:val="00320C21"/>
    <w:rsid w:val="00320D65"/>
    <w:rsid w:val="00321170"/>
    <w:rsid w:val="003211D3"/>
    <w:rsid w:val="0032138B"/>
    <w:rsid w:val="0032161D"/>
    <w:rsid w:val="00321678"/>
    <w:rsid w:val="003216C4"/>
    <w:rsid w:val="0032198F"/>
    <w:rsid w:val="00321995"/>
    <w:rsid w:val="003219CA"/>
    <w:rsid w:val="00321D60"/>
    <w:rsid w:val="00321F27"/>
    <w:rsid w:val="00321F65"/>
    <w:rsid w:val="00321F89"/>
    <w:rsid w:val="00321FCB"/>
    <w:rsid w:val="00322029"/>
    <w:rsid w:val="003222FC"/>
    <w:rsid w:val="003224C8"/>
    <w:rsid w:val="003225C1"/>
    <w:rsid w:val="003226C1"/>
    <w:rsid w:val="00322830"/>
    <w:rsid w:val="003228F0"/>
    <w:rsid w:val="00322930"/>
    <w:rsid w:val="0032299E"/>
    <w:rsid w:val="003229EE"/>
    <w:rsid w:val="00322AE5"/>
    <w:rsid w:val="00322BDB"/>
    <w:rsid w:val="00322D26"/>
    <w:rsid w:val="00322F41"/>
    <w:rsid w:val="00323274"/>
    <w:rsid w:val="00323296"/>
    <w:rsid w:val="0032365B"/>
    <w:rsid w:val="0032372C"/>
    <w:rsid w:val="0032392D"/>
    <w:rsid w:val="003239F2"/>
    <w:rsid w:val="00323E6F"/>
    <w:rsid w:val="00323E9F"/>
    <w:rsid w:val="00324036"/>
    <w:rsid w:val="00324055"/>
    <w:rsid w:val="003241FB"/>
    <w:rsid w:val="0032466E"/>
    <w:rsid w:val="003246BD"/>
    <w:rsid w:val="0032475E"/>
    <w:rsid w:val="00324886"/>
    <w:rsid w:val="0032492B"/>
    <w:rsid w:val="003249F8"/>
    <w:rsid w:val="00324A47"/>
    <w:rsid w:val="00324CA9"/>
    <w:rsid w:val="00324CC9"/>
    <w:rsid w:val="00324E94"/>
    <w:rsid w:val="00324EF1"/>
    <w:rsid w:val="00324F1D"/>
    <w:rsid w:val="00325002"/>
    <w:rsid w:val="003251F1"/>
    <w:rsid w:val="0032531A"/>
    <w:rsid w:val="00325363"/>
    <w:rsid w:val="00325400"/>
    <w:rsid w:val="00325409"/>
    <w:rsid w:val="00325436"/>
    <w:rsid w:val="00325790"/>
    <w:rsid w:val="00325859"/>
    <w:rsid w:val="00325877"/>
    <w:rsid w:val="00325C89"/>
    <w:rsid w:val="00325E2B"/>
    <w:rsid w:val="003260B9"/>
    <w:rsid w:val="00326150"/>
    <w:rsid w:val="003262D8"/>
    <w:rsid w:val="0032630A"/>
    <w:rsid w:val="0032649E"/>
    <w:rsid w:val="00326968"/>
    <w:rsid w:val="00326E79"/>
    <w:rsid w:val="00326F66"/>
    <w:rsid w:val="00326F7B"/>
    <w:rsid w:val="0032706A"/>
    <w:rsid w:val="0032708F"/>
    <w:rsid w:val="003275AD"/>
    <w:rsid w:val="00327923"/>
    <w:rsid w:val="00327998"/>
    <w:rsid w:val="00327A24"/>
    <w:rsid w:val="00327DF5"/>
    <w:rsid w:val="00327E3C"/>
    <w:rsid w:val="003304C3"/>
    <w:rsid w:val="003305DC"/>
    <w:rsid w:val="0033080E"/>
    <w:rsid w:val="003308AE"/>
    <w:rsid w:val="003308C3"/>
    <w:rsid w:val="00330B1D"/>
    <w:rsid w:val="00331012"/>
    <w:rsid w:val="003311B0"/>
    <w:rsid w:val="0033140D"/>
    <w:rsid w:val="003318EA"/>
    <w:rsid w:val="00331A76"/>
    <w:rsid w:val="00331ECC"/>
    <w:rsid w:val="00331F7E"/>
    <w:rsid w:val="00331FAF"/>
    <w:rsid w:val="003320AA"/>
    <w:rsid w:val="003324B5"/>
    <w:rsid w:val="003324D3"/>
    <w:rsid w:val="00332846"/>
    <w:rsid w:val="00332B6C"/>
    <w:rsid w:val="00332D37"/>
    <w:rsid w:val="00332DD2"/>
    <w:rsid w:val="00332DFD"/>
    <w:rsid w:val="00332E69"/>
    <w:rsid w:val="00333248"/>
    <w:rsid w:val="00333329"/>
    <w:rsid w:val="00333618"/>
    <w:rsid w:val="003336D7"/>
    <w:rsid w:val="00333746"/>
    <w:rsid w:val="003337F5"/>
    <w:rsid w:val="00333801"/>
    <w:rsid w:val="00333821"/>
    <w:rsid w:val="00333BD3"/>
    <w:rsid w:val="00333D78"/>
    <w:rsid w:val="00333FA2"/>
    <w:rsid w:val="00333FB6"/>
    <w:rsid w:val="00334360"/>
    <w:rsid w:val="0033440E"/>
    <w:rsid w:val="003346A5"/>
    <w:rsid w:val="003346C9"/>
    <w:rsid w:val="00334820"/>
    <w:rsid w:val="00334D26"/>
    <w:rsid w:val="003351CD"/>
    <w:rsid w:val="0033540D"/>
    <w:rsid w:val="003354B0"/>
    <w:rsid w:val="0033579C"/>
    <w:rsid w:val="0033595E"/>
    <w:rsid w:val="00335C47"/>
    <w:rsid w:val="00335D33"/>
    <w:rsid w:val="00335E97"/>
    <w:rsid w:val="00335F0F"/>
    <w:rsid w:val="00335F12"/>
    <w:rsid w:val="00335F4D"/>
    <w:rsid w:val="00335FD2"/>
    <w:rsid w:val="0033624A"/>
    <w:rsid w:val="00336386"/>
    <w:rsid w:val="003365AD"/>
    <w:rsid w:val="0033666D"/>
    <w:rsid w:val="0033683B"/>
    <w:rsid w:val="00336A84"/>
    <w:rsid w:val="00336C24"/>
    <w:rsid w:val="00336C5F"/>
    <w:rsid w:val="00336CB6"/>
    <w:rsid w:val="00336D1D"/>
    <w:rsid w:val="00337144"/>
    <w:rsid w:val="003372E1"/>
    <w:rsid w:val="00337327"/>
    <w:rsid w:val="003373FF"/>
    <w:rsid w:val="00337710"/>
    <w:rsid w:val="0033781D"/>
    <w:rsid w:val="00337865"/>
    <w:rsid w:val="00337B99"/>
    <w:rsid w:val="00337E32"/>
    <w:rsid w:val="00340183"/>
    <w:rsid w:val="0034020A"/>
    <w:rsid w:val="0034035A"/>
    <w:rsid w:val="00340488"/>
    <w:rsid w:val="003404ED"/>
    <w:rsid w:val="0034057D"/>
    <w:rsid w:val="0034057F"/>
    <w:rsid w:val="003405BA"/>
    <w:rsid w:val="0034067C"/>
    <w:rsid w:val="003406D2"/>
    <w:rsid w:val="003407A3"/>
    <w:rsid w:val="003408A0"/>
    <w:rsid w:val="00340903"/>
    <w:rsid w:val="0034090D"/>
    <w:rsid w:val="00340A77"/>
    <w:rsid w:val="00340B3D"/>
    <w:rsid w:val="00340BDC"/>
    <w:rsid w:val="00340E57"/>
    <w:rsid w:val="00340E92"/>
    <w:rsid w:val="00340F3A"/>
    <w:rsid w:val="0034145B"/>
    <w:rsid w:val="003414A8"/>
    <w:rsid w:val="003415AA"/>
    <w:rsid w:val="00341949"/>
    <w:rsid w:val="00341954"/>
    <w:rsid w:val="003419B6"/>
    <w:rsid w:val="00341A89"/>
    <w:rsid w:val="0034200B"/>
    <w:rsid w:val="0034248D"/>
    <w:rsid w:val="003426CD"/>
    <w:rsid w:val="00342745"/>
    <w:rsid w:val="00342DA0"/>
    <w:rsid w:val="00342F56"/>
    <w:rsid w:val="00342F8E"/>
    <w:rsid w:val="003430DD"/>
    <w:rsid w:val="003431FA"/>
    <w:rsid w:val="0034345F"/>
    <w:rsid w:val="00343755"/>
    <w:rsid w:val="00343CF4"/>
    <w:rsid w:val="00343EC5"/>
    <w:rsid w:val="00343ED9"/>
    <w:rsid w:val="00343F2A"/>
    <w:rsid w:val="00343F37"/>
    <w:rsid w:val="00343F9F"/>
    <w:rsid w:val="0034428D"/>
    <w:rsid w:val="00344396"/>
    <w:rsid w:val="003444FC"/>
    <w:rsid w:val="00344516"/>
    <w:rsid w:val="00344573"/>
    <w:rsid w:val="0034461D"/>
    <w:rsid w:val="0034461F"/>
    <w:rsid w:val="00344793"/>
    <w:rsid w:val="003447BF"/>
    <w:rsid w:val="00344862"/>
    <w:rsid w:val="00344888"/>
    <w:rsid w:val="00344BAE"/>
    <w:rsid w:val="00344C27"/>
    <w:rsid w:val="0034556F"/>
    <w:rsid w:val="00345804"/>
    <w:rsid w:val="0034585A"/>
    <w:rsid w:val="0034592A"/>
    <w:rsid w:val="00345A8C"/>
    <w:rsid w:val="00345B4A"/>
    <w:rsid w:val="00345BF0"/>
    <w:rsid w:val="00345EDE"/>
    <w:rsid w:val="00345F58"/>
    <w:rsid w:val="00345F8F"/>
    <w:rsid w:val="00346028"/>
    <w:rsid w:val="00346236"/>
    <w:rsid w:val="0034625F"/>
    <w:rsid w:val="003462C3"/>
    <w:rsid w:val="003462CE"/>
    <w:rsid w:val="003463C0"/>
    <w:rsid w:val="003468FB"/>
    <w:rsid w:val="003468FD"/>
    <w:rsid w:val="00346B74"/>
    <w:rsid w:val="00346D23"/>
    <w:rsid w:val="00347042"/>
    <w:rsid w:val="00347044"/>
    <w:rsid w:val="0034705E"/>
    <w:rsid w:val="00347082"/>
    <w:rsid w:val="003471CF"/>
    <w:rsid w:val="00347281"/>
    <w:rsid w:val="003472D1"/>
    <w:rsid w:val="003472F0"/>
    <w:rsid w:val="0034770F"/>
    <w:rsid w:val="00347714"/>
    <w:rsid w:val="00347797"/>
    <w:rsid w:val="003478EA"/>
    <w:rsid w:val="003479E2"/>
    <w:rsid w:val="00347B16"/>
    <w:rsid w:val="003500F9"/>
    <w:rsid w:val="003501A3"/>
    <w:rsid w:val="003501C6"/>
    <w:rsid w:val="00350350"/>
    <w:rsid w:val="00350436"/>
    <w:rsid w:val="003504F8"/>
    <w:rsid w:val="00350617"/>
    <w:rsid w:val="00350683"/>
    <w:rsid w:val="003506CD"/>
    <w:rsid w:val="003506DC"/>
    <w:rsid w:val="003507DE"/>
    <w:rsid w:val="00350981"/>
    <w:rsid w:val="003509AC"/>
    <w:rsid w:val="00350EBE"/>
    <w:rsid w:val="0035100A"/>
    <w:rsid w:val="0035132E"/>
    <w:rsid w:val="003513E1"/>
    <w:rsid w:val="003515EA"/>
    <w:rsid w:val="003516F5"/>
    <w:rsid w:val="00351747"/>
    <w:rsid w:val="00351783"/>
    <w:rsid w:val="00351862"/>
    <w:rsid w:val="00351877"/>
    <w:rsid w:val="00351998"/>
    <w:rsid w:val="00351A0C"/>
    <w:rsid w:val="00351A1D"/>
    <w:rsid w:val="00351C7C"/>
    <w:rsid w:val="00351C91"/>
    <w:rsid w:val="00351E8E"/>
    <w:rsid w:val="00351EF8"/>
    <w:rsid w:val="00351FF1"/>
    <w:rsid w:val="003520FD"/>
    <w:rsid w:val="003521A3"/>
    <w:rsid w:val="003521EC"/>
    <w:rsid w:val="0035226C"/>
    <w:rsid w:val="0035241B"/>
    <w:rsid w:val="003525EF"/>
    <w:rsid w:val="00352795"/>
    <w:rsid w:val="00352899"/>
    <w:rsid w:val="00352AAF"/>
    <w:rsid w:val="00352B52"/>
    <w:rsid w:val="00353120"/>
    <w:rsid w:val="00353236"/>
    <w:rsid w:val="003533FD"/>
    <w:rsid w:val="00353421"/>
    <w:rsid w:val="00353531"/>
    <w:rsid w:val="0035364F"/>
    <w:rsid w:val="003536B3"/>
    <w:rsid w:val="00353734"/>
    <w:rsid w:val="0035376E"/>
    <w:rsid w:val="00353823"/>
    <w:rsid w:val="00353CC6"/>
    <w:rsid w:val="00353D59"/>
    <w:rsid w:val="00353E91"/>
    <w:rsid w:val="00353EA3"/>
    <w:rsid w:val="00353EE2"/>
    <w:rsid w:val="003540F5"/>
    <w:rsid w:val="003540FD"/>
    <w:rsid w:val="00354592"/>
    <w:rsid w:val="00354677"/>
    <w:rsid w:val="00354759"/>
    <w:rsid w:val="003548CE"/>
    <w:rsid w:val="0035492D"/>
    <w:rsid w:val="00354983"/>
    <w:rsid w:val="00354A25"/>
    <w:rsid w:val="00354B58"/>
    <w:rsid w:val="00354B85"/>
    <w:rsid w:val="00354DB8"/>
    <w:rsid w:val="0035508C"/>
    <w:rsid w:val="003550F6"/>
    <w:rsid w:val="003550F7"/>
    <w:rsid w:val="00355194"/>
    <w:rsid w:val="00355603"/>
    <w:rsid w:val="0035561F"/>
    <w:rsid w:val="00355710"/>
    <w:rsid w:val="00355B3C"/>
    <w:rsid w:val="00355BF9"/>
    <w:rsid w:val="00355CA8"/>
    <w:rsid w:val="00355E5D"/>
    <w:rsid w:val="00355F7C"/>
    <w:rsid w:val="0035605C"/>
    <w:rsid w:val="00356139"/>
    <w:rsid w:val="00356249"/>
    <w:rsid w:val="003563DA"/>
    <w:rsid w:val="0035655C"/>
    <w:rsid w:val="003565D3"/>
    <w:rsid w:val="003565ED"/>
    <w:rsid w:val="00356691"/>
    <w:rsid w:val="00356885"/>
    <w:rsid w:val="00356990"/>
    <w:rsid w:val="00356B84"/>
    <w:rsid w:val="00356D26"/>
    <w:rsid w:val="00356D3D"/>
    <w:rsid w:val="00356FC7"/>
    <w:rsid w:val="003572C3"/>
    <w:rsid w:val="00357363"/>
    <w:rsid w:val="003575CE"/>
    <w:rsid w:val="003575FD"/>
    <w:rsid w:val="00357797"/>
    <w:rsid w:val="00357864"/>
    <w:rsid w:val="00357EF4"/>
    <w:rsid w:val="0036004C"/>
    <w:rsid w:val="00360189"/>
    <w:rsid w:val="0036040F"/>
    <w:rsid w:val="00360481"/>
    <w:rsid w:val="00360526"/>
    <w:rsid w:val="00360727"/>
    <w:rsid w:val="003608C4"/>
    <w:rsid w:val="00360A34"/>
    <w:rsid w:val="00360B1E"/>
    <w:rsid w:val="00360E99"/>
    <w:rsid w:val="003610E5"/>
    <w:rsid w:val="00361475"/>
    <w:rsid w:val="00361555"/>
    <w:rsid w:val="00361677"/>
    <w:rsid w:val="00361797"/>
    <w:rsid w:val="0036182B"/>
    <w:rsid w:val="00362403"/>
    <w:rsid w:val="00362640"/>
    <w:rsid w:val="003628DA"/>
    <w:rsid w:val="00362B64"/>
    <w:rsid w:val="00362CC4"/>
    <w:rsid w:val="00362DAA"/>
    <w:rsid w:val="00362DDC"/>
    <w:rsid w:val="00362FDB"/>
    <w:rsid w:val="00363011"/>
    <w:rsid w:val="0036308A"/>
    <w:rsid w:val="003631A2"/>
    <w:rsid w:val="003632CC"/>
    <w:rsid w:val="003632F5"/>
    <w:rsid w:val="0036334E"/>
    <w:rsid w:val="00363515"/>
    <w:rsid w:val="0036358A"/>
    <w:rsid w:val="003637DE"/>
    <w:rsid w:val="00363A86"/>
    <w:rsid w:val="00363B2E"/>
    <w:rsid w:val="00363C86"/>
    <w:rsid w:val="00363D11"/>
    <w:rsid w:val="00363D31"/>
    <w:rsid w:val="00363DF6"/>
    <w:rsid w:val="00363E7F"/>
    <w:rsid w:val="00363EB2"/>
    <w:rsid w:val="0036409F"/>
    <w:rsid w:val="003642E0"/>
    <w:rsid w:val="00364415"/>
    <w:rsid w:val="00364444"/>
    <w:rsid w:val="0036450D"/>
    <w:rsid w:val="0036465D"/>
    <w:rsid w:val="00364725"/>
    <w:rsid w:val="00364A3F"/>
    <w:rsid w:val="00364D1B"/>
    <w:rsid w:val="00364E1F"/>
    <w:rsid w:val="00364EB7"/>
    <w:rsid w:val="00364F40"/>
    <w:rsid w:val="00364F5E"/>
    <w:rsid w:val="00365025"/>
    <w:rsid w:val="00365201"/>
    <w:rsid w:val="00365342"/>
    <w:rsid w:val="00365475"/>
    <w:rsid w:val="00365938"/>
    <w:rsid w:val="0036593F"/>
    <w:rsid w:val="00365B6A"/>
    <w:rsid w:val="00365C3F"/>
    <w:rsid w:val="00365C83"/>
    <w:rsid w:val="00365D59"/>
    <w:rsid w:val="003661CC"/>
    <w:rsid w:val="003662D5"/>
    <w:rsid w:val="00366642"/>
    <w:rsid w:val="003667E1"/>
    <w:rsid w:val="003669DF"/>
    <w:rsid w:val="003669EB"/>
    <w:rsid w:val="00366A39"/>
    <w:rsid w:val="00366A9F"/>
    <w:rsid w:val="00366AC3"/>
    <w:rsid w:val="00366BA7"/>
    <w:rsid w:val="00366C83"/>
    <w:rsid w:val="00366F0A"/>
    <w:rsid w:val="003672B1"/>
    <w:rsid w:val="00367546"/>
    <w:rsid w:val="003679C8"/>
    <w:rsid w:val="00367ABE"/>
    <w:rsid w:val="00367AFB"/>
    <w:rsid w:val="00367B5D"/>
    <w:rsid w:val="00367BF8"/>
    <w:rsid w:val="00367C61"/>
    <w:rsid w:val="00367E27"/>
    <w:rsid w:val="00370104"/>
    <w:rsid w:val="00370125"/>
    <w:rsid w:val="003701A1"/>
    <w:rsid w:val="003701B8"/>
    <w:rsid w:val="003702BA"/>
    <w:rsid w:val="0037037E"/>
    <w:rsid w:val="003703AE"/>
    <w:rsid w:val="00370AAC"/>
    <w:rsid w:val="00370B56"/>
    <w:rsid w:val="00370B8D"/>
    <w:rsid w:val="00371322"/>
    <w:rsid w:val="003713D8"/>
    <w:rsid w:val="00371418"/>
    <w:rsid w:val="0037149D"/>
    <w:rsid w:val="0037186B"/>
    <w:rsid w:val="00371A1B"/>
    <w:rsid w:val="00371C37"/>
    <w:rsid w:val="00371F8D"/>
    <w:rsid w:val="00372125"/>
    <w:rsid w:val="00372126"/>
    <w:rsid w:val="00372232"/>
    <w:rsid w:val="00372337"/>
    <w:rsid w:val="003723B1"/>
    <w:rsid w:val="0037248A"/>
    <w:rsid w:val="0037248F"/>
    <w:rsid w:val="003724F5"/>
    <w:rsid w:val="0037268B"/>
    <w:rsid w:val="003729E0"/>
    <w:rsid w:val="00372D4B"/>
    <w:rsid w:val="00372E61"/>
    <w:rsid w:val="003730EC"/>
    <w:rsid w:val="0037338E"/>
    <w:rsid w:val="00373501"/>
    <w:rsid w:val="0037352F"/>
    <w:rsid w:val="00373582"/>
    <w:rsid w:val="0037358F"/>
    <w:rsid w:val="0037378B"/>
    <w:rsid w:val="0037385B"/>
    <w:rsid w:val="00373B0E"/>
    <w:rsid w:val="00373B7C"/>
    <w:rsid w:val="00373CE5"/>
    <w:rsid w:val="00373E60"/>
    <w:rsid w:val="00374070"/>
    <w:rsid w:val="00374163"/>
    <w:rsid w:val="003742AB"/>
    <w:rsid w:val="003742D3"/>
    <w:rsid w:val="003742E8"/>
    <w:rsid w:val="003743E1"/>
    <w:rsid w:val="00374704"/>
    <w:rsid w:val="00374775"/>
    <w:rsid w:val="003747C7"/>
    <w:rsid w:val="00374880"/>
    <w:rsid w:val="0037496D"/>
    <w:rsid w:val="00374B36"/>
    <w:rsid w:val="00374F1F"/>
    <w:rsid w:val="003750D1"/>
    <w:rsid w:val="00375173"/>
    <w:rsid w:val="003751C9"/>
    <w:rsid w:val="00375279"/>
    <w:rsid w:val="00375367"/>
    <w:rsid w:val="0037543F"/>
    <w:rsid w:val="0037544C"/>
    <w:rsid w:val="00375579"/>
    <w:rsid w:val="003755C8"/>
    <w:rsid w:val="00375635"/>
    <w:rsid w:val="0037570D"/>
    <w:rsid w:val="00375819"/>
    <w:rsid w:val="00375874"/>
    <w:rsid w:val="00375B13"/>
    <w:rsid w:val="00375E76"/>
    <w:rsid w:val="00375E94"/>
    <w:rsid w:val="00375F1F"/>
    <w:rsid w:val="00376185"/>
    <w:rsid w:val="00376350"/>
    <w:rsid w:val="003765B8"/>
    <w:rsid w:val="00376B44"/>
    <w:rsid w:val="00376B4B"/>
    <w:rsid w:val="00376CA6"/>
    <w:rsid w:val="00376CB5"/>
    <w:rsid w:val="00376F9B"/>
    <w:rsid w:val="00376FFE"/>
    <w:rsid w:val="0037702E"/>
    <w:rsid w:val="00377079"/>
    <w:rsid w:val="00377483"/>
    <w:rsid w:val="00377587"/>
    <w:rsid w:val="00377590"/>
    <w:rsid w:val="003775D5"/>
    <w:rsid w:val="003777BA"/>
    <w:rsid w:val="003779D0"/>
    <w:rsid w:val="00377CE9"/>
    <w:rsid w:val="00377D6A"/>
    <w:rsid w:val="00380137"/>
    <w:rsid w:val="003802B3"/>
    <w:rsid w:val="00380327"/>
    <w:rsid w:val="00380391"/>
    <w:rsid w:val="003803BE"/>
    <w:rsid w:val="00380469"/>
    <w:rsid w:val="00380742"/>
    <w:rsid w:val="003807C8"/>
    <w:rsid w:val="0038081D"/>
    <w:rsid w:val="00380B6B"/>
    <w:rsid w:val="00380C3F"/>
    <w:rsid w:val="00380D0D"/>
    <w:rsid w:val="00380EE5"/>
    <w:rsid w:val="00380F19"/>
    <w:rsid w:val="00381147"/>
    <w:rsid w:val="00381661"/>
    <w:rsid w:val="00381A94"/>
    <w:rsid w:val="00381BB5"/>
    <w:rsid w:val="00381C0F"/>
    <w:rsid w:val="00381E9F"/>
    <w:rsid w:val="003820A7"/>
    <w:rsid w:val="00382295"/>
    <w:rsid w:val="0038245B"/>
    <w:rsid w:val="00382490"/>
    <w:rsid w:val="00382584"/>
    <w:rsid w:val="00382746"/>
    <w:rsid w:val="00382A2B"/>
    <w:rsid w:val="00382D1E"/>
    <w:rsid w:val="00382D22"/>
    <w:rsid w:val="0038300C"/>
    <w:rsid w:val="00383333"/>
    <w:rsid w:val="003834A6"/>
    <w:rsid w:val="0038390B"/>
    <w:rsid w:val="00383A92"/>
    <w:rsid w:val="00383B4B"/>
    <w:rsid w:val="00383B88"/>
    <w:rsid w:val="00384078"/>
    <w:rsid w:val="0038429B"/>
    <w:rsid w:val="00384389"/>
    <w:rsid w:val="003845E6"/>
    <w:rsid w:val="00384664"/>
    <w:rsid w:val="0038473B"/>
    <w:rsid w:val="0038475A"/>
    <w:rsid w:val="003847F6"/>
    <w:rsid w:val="00384DEB"/>
    <w:rsid w:val="00384EB4"/>
    <w:rsid w:val="00385070"/>
    <w:rsid w:val="003850EA"/>
    <w:rsid w:val="00385438"/>
    <w:rsid w:val="0038562C"/>
    <w:rsid w:val="00385B2C"/>
    <w:rsid w:val="00385C51"/>
    <w:rsid w:val="00385CFC"/>
    <w:rsid w:val="00385D5C"/>
    <w:rsid w:val="00385E3D"/>
    <w:rsid w:val="00385F83"/>
    <w:rsid w:val="00385FAF"/>
    <w:rsid w:val="003862DF"/>
    <w:rsid w:val="0038635E"/>
    <w:rsid w:val="003863D3"/>
    <w:rsid w:val="0038675A"/>
    <w:rsid w:val="00386997"/>
    <w:rsid w:val="00386B2D"/>
    <w:rsid w:val="00386C16"/>
    <w:rsid w:val="00386C22"/>
    <w:rsid w:val="00386C41"/>
    <w:rsid w:val="00386C81"/>
    <w:rsid w:val="00386EE3"/>
    <w:rsid w:val="00386FCD"/>
    <w:rsid w:val="0038706E"/>
    <w:rsid w:val="0038737B"/>
    <w:rsid w:val="00387416"/>
    <w:rsid w:val="0038743D"/>
    <w:rsid w:val="003875FC"/>
    <w:rsid w:val="00387776"/>
    <w:rsid w:val="00387F56"/>
    <w:rsid w:val="00390105"/>
    <w:rsid w:val="0039016E"/>
    <w:rsid w:val="003902C3"/>
    <w:rsid w:val="003904D9"/>
    <w:rsid w:val="003905D0"/>
    <w:rsid w:val="00390827"/>
    <w:rsid w:val="0039082A"/>
    <w:rsid w:val="00390A8E"/>
    <w:rsid w:val="00390C8E"/>
    <w:rsid w:val="00390E71"/>
    <w:rsid w:val="00390F61"/>
    <w:rsid w:val="00391167"/>
    <w:rsid w:val="00391191"/>
    <w:rsid w:val="00391448"/>
    <w:rsid w:val="003914EA"/>
    <w:rsid w:val="0039154B"/>
    <w:rsid w:val="0039163D"/>
    <w:rsid w:val="00391821"/>
    <w:rsid w:val="00391871"/>
    <w:rsid w:val="00391AC6"/>
    <w:rsid w:val="00392005"/>
    <w:rsid w:val="00392089"/>
    <w:rsid w:val="003920A5"/>
    <w:rsid w:val="003922A5"/>
    <w:rsid w:val="003926DC"/>
    <w:rsid w:val="00392863"/>
    <w:rsid w:val="00392A0E"/>
    <w:rsid w:val="00392CF2"/>
    <w:rsid w:val="00392F80"/>
    <w:rsid w:val="00393296"/>
    <w:rsid w:val="00393369"/>
    <w:rsid w:val="00393526"/>
    <w:rsid w:val="00393742"/>
    <w:rsid w:val="00393791"/>
    <w:rsid w:val="003938A2"/>
    <w:rsid w:val="0039399F"/>
    <w:rsid w:val="003939EB"/>
    <w:rsid w:val="00393A01"/>
    <w:rsid w:val="00393AB0"/>
    <w:rsid w:val="00393B2F"/>
    <w:rsid w:val="00393C0C"/>
    <w:rsid w:val="00393C5C"/>
    <w:rsid w:val="00393CFB"/>
    <w:rsid w:val="00393E6B"/>
    <w:rsid w:val="00393EFE"/>
    <w:rsid w:val="0039425E"/>
    <w:rsid w:val="003942E4"/>
    <w:rsid w:val="00394444"/>
    <w:rsid w:val="0039475F"/>
    <w:rsid w:val="00394841"/>
    <w:rsid w:val="0039486C"/>
    <w:rsid w:val="00394C3D"/>
    <w:rsid w:val="00394D58"/>
    <w:rsid w:val="00394D74"/>
    <w:rsid w:val="00394E28"/>
    <w:rsid w:val="003951A4"/>
    <w:rsid w:val="0039530F"/>
    <w:rsid w:val="00395454"/>
    <w:rsid w:val="00395591"/>
    <w:rsid w:val="0039574E"/>
    <w:rsid w:val="00395AE7"/>
    <w:rsid w:val="00395B33"/>
    <w:rsid w:val="00395FE4"/>
    <w:rsid w:val="00396497"/>
    <w:rsid w:val="003965DD"/>
    <w:rsid w:val="003969DE"/>
    <w:rsid w:val="00396B45"/>
    <w:rsid w:val="00396D2B"/>
    <w:rsid w:val="00396DDB"/>
    <w:rsid w:val="00396E48"/>
    <w:rsid w:val="00396F0B"/>
    <w:rsid w:val="00396FB0"/>
    <w:rsid w:val="0039703B"/>
    <w:rsid w:val="00397087"/>
    <w:rsid w:val="00397190"/>
    <w:rsid w:val="00397279"/>
    <w:rsid w:val="003979C9"/>
    <w:rsid w:val="00397AAF"/>
    <w:rsid w:val="00397CAF"/>
    <w:rsid w:val="003A0041"/>
    <w:rsid w:val="003A0055"/>
    <w:rsid w:val="003A012E"/>
    <w:rsid w:val="003A01C4"/>
    <w:rsid w:val="003A03EE"/>
    <w:rsid w:val="003A04B5"/>
    <w:rsid w:val="003A098B"/>
    <w:rsid w:val="003A0EDF"/>
    <w:rsid w:val="003A0EFE"/>
    <w:rsid w:val="003A1016"/>
    <w:rsid w:val="003A1157"/>
    <w:rsid w:val="003A11A7"/>
    <w:rsid w:val="003A153A"/>
    <w:rsid w:val="003A1559"/>
    <w:rsid w:val="003A173E"/>
    <w:rsid w:val="003A1C32"/>
    <w:rsid w:val="003A1E03"/>
    <w:rsid w:val="003A1EA3"/>
    <w:rsid w:val="003A20B0"/>
    <w:rsid w:val="003A2328"/>
    <w:rsid w:val="003A23DB"/>
    <w:rsid w:val="003A2471"/>
    <w:rsid w:val="003A261C"/>
    <w:rsid w:val="003A26EF"/>
    <w:rsid w:val="003A2785"/>
    <w:rsid w:val="003A2948"/>
    <w:rsid w:val="003A2993"/>
    <w:rsid w:val="003A2BD2"/>
    <w:rsid w:val="003A2DDB"/>
    <w:rsid w:val="003A303D"/>
    <w:rsid w:val="003A30F1"/>
    <w:rsid w:val="003A32A8"/>
    <w:rsid w:val="003A336E"/>
    <w:rsid w:val="003A37C1"/>
    <w:rsid w:val="003A3AAE"/>
    <w:rsid w:val="003A3AD9"/>
    <w:rsid w:val="003A3DD4"/>
    <w:rsid w:val="003A41C7"/>
    <w:rsid w:val="003A43C8"/>
    <w:rsid w:val="003A445D"/>
    <w:rsid w:val="003A44BB"/>
    <w:rsid w:val="003A4578"/>
    <w:rsid w:val="003A45D5"/>
    <w:rsid w:val="003A486B"/>
    <w:rsid w:val="003A4876"/>
    <w:rsid w:val="003A48F9"/>
    <w:rsid w:val="003A4956"/>
    <w:rsid w:val="003A49BB"/>
    <w:rsid w:val="003A4A39"/>
    <w:rsid w:val="003A4C58"/>
    <w:rsid w:val="003A4EEB"/>
    <w:rsid w:val="003A506F"/>
    <w:rsid w:val="003A55A7"/>
    <w:rsid w:val="003A57D1"/>
    <w:rsid w:val="003A581F"/>
    <w:rsid w:val="003A5BFA"/>
    <w:rsid w:val="003A5DBD"/>
    <w:rsid w:val="003A5FB7"/>
    <w:rsid w:val="003A5FD8"/>
    <w:rsid w:val="003A6044"/>
    <w:rsid w:val="003A61D2"/>
    <w:rsid w:val="003A62C9"/>
    <w:rsid w:val="003A63C6"/>
    <w:rsid w:val="003A65BF"/>
    <w:rsid w:val="003A664E"/>
    <w:rsid w:val="003A670F"/>
    <w:rsid w:val="003A6799"/>
    <w:rsid w:val="003A679F"/>
    <w:rsid w:val="003A67C4"/>
    <w:rsid w:val="003A6861"/>
    <w:rsid w:val="003A6906"/>
    <w:rsid w:val="003A693E"/>
    <w:rsid w:val="003A699A"/>
    <w:rsid w:val="003A6D7B"/>
    <w:rsid w:val="003A6DAB"/>
    <w:rsid w:val="003A6E34"/>
    <w:rsid w:val="003A70F2"/>
    <w:rsid w:val="003A723D"/>
    <w:rsid w:val="003A7576"/>
    <w:rsid w:val="003A7638"/>
    <w:rsid w:val="003A7738"/>
    <w:rsid w:val="003A7775"/>
    <w:rsid w:val="003A7A36"/>
    <w:rsid w:val="003A7A81"/>
    <w:rsid w:val="003A7C0A"/>
    <w:rsid w:val="003A7C2F"/>
    <w:rsid w:val="003A7D58"/>
    <w:rsid w:val="003B02BC"/>
    <w:rsid w:val="003B06A2"/>
    <w:rsid w:val="003B06A4"/>
    <w:rsid w:val="003B06AD"/>
    <w:rsid w:val="003B08CB"/>
    <w:rsid w:val="003B09BE"/>
    <w:rsid w:val="003B0BCA"/>
    <w:rsid w:val="003B0BE2"/>
    <w:rsid w:val="003B0C7D"/>
    <w:rsid w:val="003B0C82"/>
    <w:rsid w:val="003B0CA7"/>
    <w:rsid w:val="003B0E99"/>
    <w:rsid w:val="003B112B"/>
    <w:rsid w:val="003B12A2"/>
    <w:rsid w:val="003B13B5"/>
    <w:rsid w:val="003B14EA"/>
    <w:rsid w:val="003B15C6"/>
    <w:rsid w:val="003B1819"/>
    <w:rsid w:val="003B1954"/>
    <w:rsid w:val="003B1AFC"/>
    <w:rsid w:val="003B1C43"/>
    <w:rsid w:val="003B1D54"/>
    <w:rsid w:val="003B1D78"/>
    <w:rsid w:val="003B203A"/>
    <w:rsid w:val="003B21EF"/>
    <w:rsid w:val="003B22BA"/>
    <w:rsid w:val="003B22DA"/>
    <w:rsid w:val="003B23D1"/>
    <w:rsid w:val="003B268A"/>
    <w:rsid w:val="003B2AEA"/>
    <w:rsid w:val="003B2B5E"/>
    <w:rsid w:val="003B2D6B"/>
    <w:rsid w:val="003B32DB"/>
    <w:rsid w:val="003B32E9"/>
    <w:rsid w:val="003B3503"/>
    <w:rsid w:val="003B351D"/>
    <w:rsid w:val="003B3609"/>
    <w:rsid w:val="003B3983"/>
    <w:rsid w:val="003B3A59"/>
    <w:rsid w:val="003B3B93"/>
    <w:rsid w:val="003B3D27"/>
    <w:rsid w:val="003B3E68"/>
    <w:rsid w:val="003B3F31"/>
    <w:rsid w:val="003B4116"/>
    <w:rsid w:val="003B4292"/>
    <w:rsid w:val="003B4577"/>
    <w:rsid w:val="003B46E0"/>
    <w:rsid w:val="003B48E8"/>
    <w:rsid w:val="003B494A"/>
    <w:rsid w:val="003B4A12"/>
    <w:rsid w:val="003B4D0D"/>
    <w:rsid w:val="003B4EE1"/>
    <w:rsid w:val="003B4F0B"/>
    <w:rsid w:val="003B5042"/>
    <w:rsid w:val="003B50D2"/>
    <w:rsid w:val="003B51F9"/>
    <w:rsid w:val="003B5212"/>
    <w:rsid w:val="003B5369"/>
    <w:rsid w:val="003B5471"/>
    <w:rsid w:val="003B54E8"/>
    <w:rsid w:val="003B559A"/>
    <w:rsid w:val="003B578F"/>
    <w:rsid w:val="003B58AA"/>
    <w:rsid w:val="003B58BF"/>
    <w:rsid w:val="003B59A7"/>
    <w:rsid w:val="003B59BD"/>
    <w:rsid w:val="003B5A30"/>
    <w:rsid w:val="003B5CA0"/>
    <w:rsid w:val="003B5DC6"/>
    <w:rsid w:val="003B5FFB"/>
    <w:rsid w:val="003B621C"/>
    <w:rsid w:val="003B62FC"/>
    <w:rsid w:val="003B6356"/>
    <w:rsid w:val="003B661D"/>
    <w:rsid w:val="003B67C5"/>
    <w:rsid w:val="003B6BBA"/>
    <w:rsid w:val="003B6C8F"/>
    <w:rsid w:val="003B6DE7"/>
    <w:rsid w:val="003B6EC0"/>
    <w:rsid w:val="003B6FB5"/>
    <w:rsid w:val="003B7078"/>
    <w:rsid w:val="003B7448"/>
    <w:rsid w:val="003B7559"/>
    <w:rsid w:val="003B78FE"/>
    <w:rsid w:val="003B79CF"/>
    <w:rsid w:val="003B7BCB"/>
    <w:rsid w:val="003B7C6E"/>
    <w:rsid w:val="003B7D39"/>
    <w:rsid w:val="003B7E9C"/>
    <w:rsid w:val="003B7F25"/>
    <w:rsid w:val="003C0060"/>
    <w:rsid w:val="003C006F"/>
    <w:rsid w:val="003C0243"/>
    <w:rsid w:val="003C0605"/>
    <w:rsid w:val="003C0768"/>
    <w:rsid w:val="003C07D3"/>
    <w:rsid w:val="003C0B0A"/>
    <w:rsid w:val="003C0C86"/>
    <w:rsid w:val="003C0D59"/>
    <w:rsid w:val="003C0D76"/>
    <w:rsid w:val="003C0EA1"/>
    <w:rsid w:val="003C0F00"/>
    <w:rsid w:val="003C10A8"/>
    <w:rsid w:val="003C16F6"/>
    <w:rsid w:val="003C1759"/>
    <w:rsid w:val="003C1859"/>
    <w:rsid w:val="003C1900"/>
    <w:rsid w:val="003C1B74"/>
    <w:rsid w:val="003C1B7E"/>
    <w:rsid w:val="003C1C04"/>
    <w:rsid w:val="003C20B1"/>
    <w:rsid w:val="003C254E"/>
    <w:rsid w:val="003C3077"/>
    <w:rsid w:val="003C30A8"/>
    <w:rsid w:val="003C30FC"/>
    <w:rsid w:val="003C31D3"/>
    <w:rsid w:val="003C3236"/>
    <w:rsid w:val="003C32AB"/>
    <w:rsid w:val="003C33EA"/>
    <w:rsid w:val="003C3616"/>
    <w:rsid w:val="003C36C5"/>
    <w:rsid w:val="003C3974"/>
    <w:rsid w:val="003C3C60"/>
    <w:rsid w:val="003C44B8"/>
    <w:rsid w:val="003C45FB"/>
    <w:rsid w:val="003C46F7"/>
    <w:rsid w:val="003C4BFD"/>
    <w:rsid w:val="003C4D86"/>
    <w:rsid w:val="003C4E91"/>
    <w:rsid w:val="003C4F35"/>
    <w:rsid w:val="003C4F4B"/>
    <w:rsid w:val="003C5045"/>
    <w:rsid w:val="003C52F1"/>
    <w:rsid w:val="003C561B"/>
    <w:rsid w:val="003C570E"/>
    <w:rsid w:val="003C5814"/>
    <w:rsid w:val="003C5CEB"/>
    <w:rsid w:val="003C5D46"/>
    <w:rsid w:val="003C5E63"/>
    <w:rsid w:val="003C5EAE"/>
    <w:rsid w:val="003C63F9"/>
    <w:rsid w:val="003C6691"/>
    <w:rsid w:val="003C66FE"/>
    <w:rsid w:val="003C6D96"/>
    <w:rsid w:val="003C6EE6"/>
    <w:rsid w:val="003C72B7"/>
    <w:rsid w:val="003C743D"/>
    <w:rsid w:val="003C7604"/>
    <w:rsid w:val="003C763B"/>
    <w:rsid w:val="003C768C"/>
    <w:rsid w:val="003C76A9"/>
    <w:rsid w:val="003C79AE"/>
    <w:rsid w:val="003C7A3A"/>
    <w:rsid w:val="003C7AA7"/>
    <w:rsid w:val="003C7BCB"/>
    <w:rsid w:val="003D0029"/>
    <w:rsid w:val="003D0192"/>
    <w:rsid w:val="003D01E2"/>
    <w:rsid w:val="003D0597"/>
    <w:rsid w:val="003D08E1"/>
    <w:rsid w:val="003D0986"/>
    <w:rsid w:val="003D0C92"/>
    <w:rsid w:val="003D0CB5"/>
    <w:rsid w:val="003D0D20"/>
    <w:rsid w:val="003D0D89"/>
    <w:rsid w:val="003D0F42"/>
    <w:rsid w:val="003D0F4A"/>
    <w:rsid w:val="003D12A9"/>
    <w:rsid w:val="003D13F1"/>
    <w:rsid w:val="003D1419"/>
    <w:rsid w:val="003D16D0"/>
    <w:rsid w:val="003D1753"/>
    <w:rsid w:val="003D1769"/>
    <w:rsid w:val="003D1CB8"/>
    <w:rsid w:val="003D2171"/>
    <w:rsid w:val="003D231D"/>
    <w:rsid w:val="003D2321"/>
    <w:rsid w:val="003D2538"/>
    <w:rsid w:val="003D25E8"/>
    <w:rsid w:val="003D2894"/>
    <w:rsid w:val="003D289E"/>
    <w:rsid w:val="003D28F5"/>
    <w:rsid w:val="003D2975"/>
    <w:rsid w:val="003D2B23"/>
    <w:rsid w:val="003D2B25"/>
    <w:rsid w:val="003D2BCA"/>
    <w:rsid w:val="003D2BE0"/>
    <w:rsid w:val="003D2C2D"/>
    <w:rsid w:val="003D302F"/>
    <w:rsid w:val="003D3040"/>
    <w:rsid w:val="003D310C"/>
    <w:rsid w:val="003D31C6"/>
    <w:rsid w:val="003D354E"/>
    <w:rsid w:val="003D355B"/>
    <w:rsid w:val="003D35BF"/>
    <w:rsid w:val="003D371F"/>
    <w:rsid w:val="003D3A88"/>
    <w:rsid w:val="003D3CEC"/>
    <w:rsid w:val="003D3E62"/>
    <w:rsid w:val="003D3EB2"/>
    <w:rsid w:val="003D3F36"/>
    <w:rsid w:val="003D40A2"/>
    <w:rsid w:val="003D4432"/>
    <w:rsid w:val="003D4712"/>
    <w:rsid w:val="003D4728"/>
    <w:rsid w:val="003D476F"/>
    <w:rsid w:val="003D47F9"/>
    <w:rsid w:val="003D48B9"/>
    <w:rsid w:val="003D49AD"/>
    <w:rsid w:val="003D49C9"/>
    <w:rsid w:val="003D49F1"/>
    <w:rsid w:val="003D4A5B"/>
    <w:rsid w:val="003D4BF4"/>
    <w:rsid w:val="003D4ED9"/>
    <w:rsid w:val="003D5024"/>
    <w:rsid w:val="003D5149"/>
    <w:rsid w:val="003D53A4"/>
    <w:rsid w:val="003D55A0"/>
    <w:rsid w:val="003D5727"/>
    <w:rsid w:val="003D5729"/>
    <w:rsid w:val="003D596E"/>
    <w:rsid w:val="003D5A05"/>
    <w:rsid w:val="003D5A5A"/>
    <w:rsid w:val="003D5A82"/>
    <w:rsid w:val="003D5A85"/>
    <w:rsid w:val="003D5AB2"/>
    <w:rsid w:val="003D5C72"/>
    <w:rsid w:val="003D5D6B"/>
    <w:rsid w:val="003D5ECC"/>
    <w:rsid w:val="003D5EDB"/>
    <w:rsid w:val="003D6008"/>
    <w:rsid w:val="003D602A"/>
    <w:rsid w:val="003D6296"/>
    <w:rsid w:val="003D64F9"/>
    <w:rsid w:val="003D65E8"/>
    <w:rsid w:val="003D674E"/>
    <w:rsid w:val="003D675A"/>
    <w:rsid w:val="003D6770"/>
    <w:rsid w:val="003D6957"/>
    <w:rsid w:val="003D6BA4"/>
    <w:rsid w:val="003D6FB4"/>
    <w:rsid w:val="003D72BF"/>
    <w:rsid w:val="003D7358"/>
    <w:rsid w:val="003D7491"/>
    <w:rsid w:val="003D754A"/>
    <w:rsid w:val="003D768B"/>
    <w:rsid w:val="003D78A0"/>
    <w:rsid w:val="003D79EE"/>
    <w:rsid w:val="003D7B24"/>
    <w:rsid w:val="003D7B57"/>
    <w:rsid w:val="003D7BD2"/>
    <w:rsid w:val="003D7D35"/>
    <w:rsid w:val="003D7D3F"/>
    <w:rsid w:val="003D7D85"/>
    <w:rsid w:val="003D7E5D"/>
    <w:rsid w:val="003D7E65"/>
    <w:rsid w:val="003D7F2E"/>
    <w:rsid w:val="003E01B5"/>
    <w:rsid w:val="003E0520"/>
    <w:rsid w:val="003E05A2"/>
    <w:rsid w:val="003E0658"/>
    <w:rsid w:val="003E079E"/>
    <w:rsid w:val="003E0BBD"/>
    <w:rsid w:val="003E0DC9"/>
    <w:rsid w:val="003E0E7A"/>
    <w:rsid w:val="003E0EC0"/>
    <w:rsid w:val="003E0F76"/>
    <w:rsid w:val="003E10C5"/>
    <w:rsid w:val="003E12E7"/>
    <w:rsid w:val="003E1371"/>
    <w:rsid w:val="003E14DF"/>
    <w:rsid w:val="003E1508"/>
    <w:rsid w:val="003E18A8"/>
    <w:rsid w:val="003E18F8"/>
    <w:rsid w:val="003E1A5E"/>
    <w:rsid w:val="003E1B51"/>
    <w:rsid w:val="003E1E29"/>
    <w:rsid w:val="003E1ECF"/>
    <w:rsid w:val="003E1FB5"/>
    <w:rsid w:val="003E20BF"/>
    <w:rsid w:val="003E20DC"/>
    <w:rsid w:val="003E21A4"/>
    <w:rsid w:val="003E25C8"/>
    <w:rsid w:val="003E26BC"/>
    <w:rsid w:val="003E298E"/>
    <w:rsid w:val="003E2B5B"/>
    <w:rsid w:val="003E2BEB"/>
    <w:rsid w:val="003E2C4B"/>
    <w:rsid w:val="003E2DA6"/>
    <w:rsid w:val="003E3035"/>
    <w:rsid w:val="003E3038"/>
    <w:rsid w:val="003E30DE"/>
    <w:rsid w:val="003E324E"/>
    <w:rsid w:val="003E37B8"/>
    <w:rsid w:val="003E39B9"/>
    <w:rsid w:val="003E3AF2"/>
    <w:rsid w:val="003E3BA3"/>
    <w:rsid w:val="003E3C55"/>
    <w:rsid w:val="003E4116"/>
    <w:rsid w:val="003E4137"/>
    <w:rsid w:val="003E4163"/>
    <w:rsid w:val="003E428A"/>
    <w:rsid w:val="003E42A8"/>
    <w:rsid w:val="003E4A5B"/>
    <w:rsid w:val="003E4B8F"/>
    <w:rsid w:val="003E4BAF"/>
    <w:rsid w:val="003E4C90"/>
    <w:rsid w:val="003E5199"/>
    <w:rsid w:val="003E5214"/>
    <w:rsid w:val="003E5A58"/>
    <w:rsid w:val="003E5B7B"/>
    <w:rsid w:val="003E5CA8"/>
    <w:rsid w:val="003E5CF6"/>
    <w:rsid w:val="003E5D0E"/>
    <w:rsid w:val="003E5D24"/>
    <w:rsid w:val="003E5D3A"/>
    <w:rsid w:val="003E5F4F"/>
    <w:rsid w:val="003E610E"/>
    <w:rsid w:val="003E6170"/>
    <w:rsid w:val="003E61B4"/>
    <w:rsid w:val="003E61E6"/>
    <w:rsid w:val="003E633F"/>
    <w:rsid w:val="003E643B"/>
    <w:rsid w:val="003E6767"/>
    <w:rsid w:val="003E68AE"/>
    <w:rsid w:val="003E69D4"/>
    <w:rsid w:val="003E6B47"/>
    <w:rsid w:val="003E6BAF"/>
    <w:rsid w:val="003E6DA8"/>
    <w:rsid w:val="003E6E68"/>
    <w:rsid w:val="003E701D"/>
    <w:rsid w:val="003E70AD"/>
    <w:rsid w:val="003E70E1"/>
    <w:rsid w:val="003E71E5"/>
    <w:rsid w:val="003E7455"/>
    <w:rsid w:val="003E749E"/>
    <w:rsid w:val="003E75D6"/>
    <w:rsid w:val="003E7DE7"/>
    <w:rsid w:val="003F0288"/>
    <w:rsid w:val="003F02D5"/>
    <w:rsid w:val="003F06E0"/>
    <w:rsid w:val="003F0A0A"/>
    <w:rsid w:val="003F0A38"/>
    <w:rsid w:val="003F0CEB"/>
    <w:rsid w:val="003F1003"/>
    <w:rsid w:val="003F1067"/>
    <w:rsid w:val="003F11B9"/>
    <w:rsid w:val="003F1221"/>
    <w:rsid w:val="003F1255"/>
    <w:rsid w:val="003F12BA"/>
    <w:rsid w:val="003F14A7"/>
    <w:rsid w:val="003F15F1"/>
    <w:rsid w:val="003F1D71"/>
    <w:rsid w:val="003F1E60"/>
    <w:rsid w:val="003F21E9"/>
    <w:rsid w:val="003F2371"/>
    <w:rsid w:val="003F238E"/>
    <w:rsid w:val="003F25B2"/>
    <w:rsid w:val="003F2691"/>
    <w:rsid w:val="003F28BD"/>
    <w:rsid w:val="003F2924"/>
    <w:rsid w:val="003F299C"/>
    <w:rsid w:val="003F2A01"/>
    <w:rsid w:val="003F2A5C"/>
    <w:rsid w:val="003F2B72"/>
    <w:rsid w:val="003F2C9B"/>
    <w:rsid w:val="003F2D52"/>
    <w:rsid w:val="003F2DC2"/>
    <w:rsid w:val="003F2DC4"/>
    <w:rsid w:val="003F2E99"/>
    <w:rsid w:val="003F30DE"/>
    <w:rsid w:val="003F3242"/>
    <w:rsid w:val="003F325F"/>
    <w:rsid w:val="003F32C7"/>
    <w:rsid w:val="003F3382"/>
    <w:rsid w:val="003F3B72"/>
    <w:rsid w:val="003F3DD0"/>
    <w:rsid w:val="003F405F"/>
    <w:rsid w:val="003F40BC"/>
    <w:rsid w:val="003F4146"/>
    <w:rsid w:val="003F4174"/>
    <w:rsid w:val="003F45AE"/>
    <w:rsid w:val="003F45EE"/>
    <w:rsid w:val="003F4809"/>
    <w:rsid w:val="003F4978"/>
    <w:rsid w:val="003F4B0A"/>
    <w:rsid w:val="003F4B47"/>
    <w:rsid w:val="003F4EF9"/>
    <w:rsid w:val="003F4FEB"/>
    <w:rsid w:val="003F50FE"/>
    <w:rsid w:val="003F5587"/>
    <w:rsid w:val="003F5757"/>
    <w:rsid w:val="003F58B5"/>
    <w:rsid w:val="003F59DD"/>
    <w:rsid w:val="003F5A5D"/>
    <w:rsid w:val="003F5B04"/>
    <w:rsid w:val="003F67BE"/>
    <w:rsid w:val="003F691B"/>
    <w:rsid w:val="003F69AA"/>
    <w:rsid w:val="003F6A43"/>
    <w:rsid w:val="003F6C34"/>
    <w:rsid w:val="003F6EED"/>
    <w:rsid w:val="003F6F6B"/>
    <w:rsid w:val="003F6FFC"/>
    <w:rsid w:val="003F7110"/>
    <w:rsid w:val="003F741A"/>
    <w:rsid w:val="003F7598"/>
    <w:rsid w:val="003F76DE"/>
    <w:rsid w:val="003F77E8"/>
    <w:rsid w:val="003F7964"/>
    <w:rsid w:val="003F7C5A"/>
    <w:rsid w:val="003F7CD5"/>
    <w:rsid w:val="0040015E"/>
    <w:rsid w:val="0040046A"/>
    <w:rsid w:val="00400474"/>
    <w:rsid w:val="00400530"/>
    <w:rsid w:val="00400A41"/>
    <w:rsid w:val="00400A73"/>
    <w:rsid w:val="00400A93"/>
    <w:rsid w:val="00400BF7"/>
    <w:rsid w:val="00400C4F"/>
    <w:rsid w:val="00400D4A"/>
    <w:rsid w:val="00400DAA"/>
    <w:rsid w:val="00400E36"/>
    <w:rsid w:val="00400E68"/>
    <w:rsid w:val="00400FB3"/>
    <w:rsid w:val="0040133C"/>
    <w:rsid w:val="0040134C"/>
    <w:rsid w:val="00401478"/>
    <w:rsid w:val="00401486"/>
    <w:rsid w:val="00401777"/>
    <w:rsid w:val="00401C27"/>
    <w:rsid w:val="00401D17"/>
    <w:rsid w:val="00401F2A"/>
    <w:rsid w:val="004021A8"/>
    <w:rsid w:val="004022AF"/>
    <w:rsid w:val="004022E6"/>
    <w:rsid w:val="0040243F"/>
    <w:rsid w:val="0040251A"/>
    <w:rsid w:val="004025CD"/>
    <w:rsid w:val="004025D3"/>
    <w:rsid w:val="004025F8"/>
    <w:rsid w:val="00402639"/>
    <w:rsid w:val="0040276B"/>
    <w:rsid w:val="00402839"/>
    <w:rsid w:val="0040286C"/>
    <w:rsid w:val="004029A8"/>
    <w:rsid w:val="0040335D"/>
    <w:rsid w:val="00403364"/>
    <w:rsid w:val="004033CD"/>
    <w:rsid w:val="004033D4"/>
    <w:rsid w:val="0040373F"/>
    <w:rsid w:val="00403760"/>
    <w:rsid w:val="00403879"/>
    <w:rsid w:val="004038D9"/>
    <w:rsid w:val="00403993"/>
    <w:rsid w:val="00403D44"/>
    <w:rsid w:val="00403DE8"/>
    <w:rsid w:val="00404053"/>
    <w:rsid w:val="0040426C"/>
    <w:rsid w:val="0040442D"/>
    <w:rsid w:val="00404750"/>
    <w:rsid w:val="00404CB2"/>
    <w:rsid w:val="00404E44"/>
    <w:rsid w:val="00405038"/>
    <w:rsid w:val="004051EB"/>
    <w:rsid w:val="00405396"/>
    <w:rsid w:val="00405881"/>
    <w:rsid w:val="004058C5"/>
    <w:rsid w:val="0040596D"/>
    <w:rsid w:val="00405B93"/>
    <w:rsid w:val="00405BDF"/>
    <w:rsid w:val="00405F1D"/>
    <w:rsid w:val="00405FB0"/>
    <w:rsid w:val="004060B1"/>
    <w:rsid w:val="0040623C"/>
    <w:rsid w:val="004065CE"/>
    <w:rsid w:val="00406830"/>
    <w:rsid w:val="00406948"/>
    <w:rsid w:val="004069E0"/>
    <w:rsid w:val="00406D04"/>
    <w:rsid w:val="00406F9B"/>
    <w:rsid w:val="00407149"/>
    <w:rsid w:val="004071DB"/>
    <w:rsid w:val="0040744F"/>
    <w:rsid w:val="00407762"/>
    <w:rsid w:val="00407A0D"/>
    <w:rsid w:val="00407B3E"/>
    <w:rsid w:val="00407DC1"/>
    <w:rsid w:val="00407F12"/>
    <w:rsid w:val="00410217"/>
    <w:rsid w:val="004103EB"/>
    <w:rsid w:val="0041060A"/>
    <w:rsid w:val="0041099B"/>
    <w:rsid w:val="00410A0E"/>
    <w:rsid w:val="00410A8F"/>
    <w:rsid w:val="00410B94"/>
    <w:rsid w:val="00410C12"/>
    <w:rsid w:val="00410CB3"/>
    <w:rsid w:val="00410E26"/>
    <w:rsid w:val="00410ED9"/>
    <w:rsid w:val="004110EC"/>
    <w:rsid w:val="004111CD"/>
    <w:rsid w:val="004113C0"/>
    <w:rsid w:val="004113D6"/>
    <w:rsid w:val="004119F3"/>
    <w:rsid w:val="00411DC9"/>
    <w:rsid w:val="00411E96"/>
    <w:rsid w:val="00411E9A"/>
    <w:rsid w:val="00411EB9"/>
    <w:rsid w:val="004120AA"/>
    <w:rsid w:val="004121F7"/>
    <w:rsid w:val="00412219"/>
    <w:rsid w:val="00412242"/>
    <w:rsid w:val="004122B0"/>
    <w:rsid w:val="004123AD"/>
    <w:rsid w:val="004123BA"/>
    <w:rsid w:val="004123DE"/>
    <w:rsid w:val="00412401"/>
    <w:rsid w:val="00412422"/>
    <w:rsid w:val="0041261A"/>
    <w:rsid w:val="004127EF"/>
    <w:rsid w:val="00412834"/>
    <w:rsid w:val="00412A96"/>
    <w:rsid w:val="00412AFC"/>
    <w:rsid w:val="00412C62"/>
    <w:rsid w:val="00412FA3"/>
    <w:rsid w:val="004133EC"/>
    <w:rsid w:val="0041349C"/>
    <w:rsid w:val="0041355B"/>
    <w:rsid w:val="004139E4"/>
    <w:rsid w:val="00413A61"/>
    <w:rsid w:val="00413B6A"/>
    <w:rsid w:val="00413CFD"/>
    <w:rsid w:val="00413EEE"/>
    <w:rsid w:val="00413F4F"/>
    <w:rsid w:val="00413F93"/>
    <w:rsid w:val="00414022"/>
    <w:rsid w:val="004141C5"/>
    <w:rsid w:val="004141DD"/>
    <w:rsid w:val="004144A9"/>
    <w:rsid w:val="004147C6"/>
    <w:rsid w:val="00414A35"/>
    <w:rsid w:val="00414C94"/>
    <w:rsid w:val="00414F36"/>
    <w:rsid w:val="00415100"/>
    <w:rsid w:val="0041527B"/>
    <w:rsid w:val="0041541C"/>
    <w:rsid w:val="004154B4"/>
    <w:rsid w:val="00415619"/>
    <w:rsid w:val="00415666"/>
    <w:rsid w:val="0041574C"/>
    <w:rsid w:val="00415B06"/>
    <w:rsid w:val="00415B83"/>
    <w:rsid w:val="00415BA7"/>
    <w:rsid w:val="00415BE9"/>
    <w:rsid w:val="00415C62"/>
    <w:rsid w:val="00415DE0"/>
    <w:rsid w:val="00416521"/>
    <w:rsid w:val="0041671E"/>
    <w:rsid w:val="004167BA"/>
    <w:rsid w:val="004167EE"/>
    <w:rsid w:val="00416C07"/>
    <w:rsid w:val="00416C52"/>
    <w:rsid w:val="00416E44"/>
    <w:rsid w:val="00417622"/>
    <w:rsid w:val="00417708"/>
    <w:rsid w:val="00417800"/>
    <w:rsid w:val="00417C35"/>
    <w:rsid w:val="00417D2B"/>
    <w:rsid w:val="00417E72"/>
    <w:rsid w:val="0042016C"/>
    <w:rsid w:val="004201B6"/>
    <w:rsid w:val="00420597"/>
    <w:rsid w:val="00420613"/>
    <w:rsid w:val="00420845"/>
    <w:rsid w:val="004208BF"/>
    <w:rsid w:val="00420974"/>
    <w:rsid w:val="00420ACF"/>
    <w:rsid w:val="00420B7A"/>
    <w:rsid w:val="00420B89"/>
    <w:rsid w:val="00420BB5"/>
    <w:rsid w:val="00420C95"/>
    <w:rsid w:val="00420CA4"/>
    <w:rsid w:val="00420CCE"/>
    <w:rsid w:val="00420DA8"/>
    <w:rsid w:val="0042101C"/>
    <w:rsid w:val="004210F2"/>
    <w:rsid w:val="004210F6"/>
    <w:rsid w:val="00421153"/>
    <w:rsid w:val="00421381"/>
    <w:rsid w:val="00421573"/>
    <w:rsid w:val="0042184F"/>
    <w:rsid w:val="0042187D"/>
    <w:rsid w:val="00421B5C"/>
    <w:rsid w:val="00421BD7"/>
    <w:rsid w:val="00421C7A"/>
    <w:rsid w:val="00421D58"/>
    <w:rsid w:val="004220DF"/>
    <w:rsid w:val="00422481"/>
    <w:rsid w:val="004224E7"/>
    <w:rsid w:val="0042274B"/>
    <w:rsid w:val="0042279B"/>
    <w:rsid w:val="0042294F"/>
    <w:rsid w:val="00422AF6"/>
    <w:rsid w:val="00422BEB"/>
    <w:rsid w:val="00422CB0"/>
    <w:rsid w:val="00422E26"/>
    <w:rsid w:val="0042300C"/>
    <w:rsid w:val="00423074"/>
    <w:rsid w:val="00423111"/>
    <w:rsid w:val="004231C4"/>
    <w:rsid w:val="0042395A"/>
    <w:rsid w:val="00423974"/>
    <w:rsid w:val="00423A8A"/>
    <w:rsid w:val="00423BF0"/>
    <w:rsid w:val="00423CA1"/>
    <w:rsid w:val="00423E0A"/>
    <w:rsid w:val="00423F4D"/>
    <w:rsid w:val="00423FEF"/>
    <w:rsid w:val="00424403"/>
    <w:rsid w:val="00424470"/>
    <w:rsid w:val="00424634"/>
    <w:rsid w:val="00424B96"/>
    <w:rsid w:val="00424F64"/>
    <w:rsid w:val="004250A0"/>
    <w:rsid w:val="004251DD"/>
    <w:rsid w:val="004257F6"/>
    <w:rsid w:val="00425BD6"/>
    <w:rsid w:val="00425C3D"/>
    <w:rsid w:val="00425CA9"/>
    <w:rsid w:val="00425E0E"/>
    <w:rsid w:val="00425E97"/>
    <w:rsid w:val="00426027"/>
    <w:rsid w:val="0042614A"/>
    <w:rsid w:val="004261A6"/>
    <w:rsid w:val="00426264"/>
    <w:rsid w:val="00426308"/>
    <w:rsid w:val="00426454"/>
    <w:rsid w:val="00426548"/>
    <w:rsid w:val="0042691F"/>
    <w:rsid w:val="00426A19"/>
    <w:rsid w:val="0042718E"/>
    <w:rsid w:val="00427235"/>
    <w:rsid w:val="0042736F"/>
    <w:rsid w:val="004273E3"/>
    <w:rsid w:val="004273F7"/>
    <w:rsid w:val="004275FC"/>
    <w:rsid w:val="00427705"/>
    <w:rsid w:val="0042789C"/>
    <w:rsid w:val="00427922"/>
    <w:rsid w:val="00427F7E"/>
    <w:rsid w:val="00427FED"/>
    <w:rsid w:val="00430000"/>
    <w:rsid w:val="004301DE"/>
    <w:rsid w:val="0043022E"/>
    <w:rsid w:val="004305CC"/>
    <w:rsid w:val="00430D3F"/>
    <w:rsid w:val="00430D56"/>
    <w:rsid w:val="00430E61"/>
    <w:rsid w:val="0043118D"/>
    <w:rsid w:val="00431439"/>
    <w:rsid w:val="00431483"/>
    <w:rsid w:val="004314C9"/>
    <w:rsid w:val="004315AA"/>
    <w:rsid w:val="00431702"/>
    <w:rsid w:val="0043175C"/>
    <w:rsid w:val="00431862"/>
    <w:rsid w:val="00431B4E"/>
    <w:rsid w:val="00431ED0"/>
    <w:rsid w:val="004320FE"/>
    <w:rsid w:val="0043221D"/>
    <w:rsid w:val="0043226C"/>
    <w:rsid w:val="004329FC"/>
    <w:rsid w:val="00432B27"/>
    <w:rsid w:val="00432F7C"/>
    <w:rsid w:val="00433201"/>
    <w:rsid w:val="00433268"/>
    <w:rsid w:val="00433381"/>
    <w:rsid w:val="00433431"/>
    <w:rsid w:val="00433752"/>
    <w:rsid w:val="004339A9"/>
    <w:rsid w:val="00433E0A"/>
    <w:rsid w:val="00433F77"/>
    <w:rsid w:val="00434695"/>
    <w:rsid w:val="004347EF"/>
    <w:rsid w:val="00434866"/>
    <w:rsid w:val="004349F9"/>
    <w:rsid w:val="00434B99"/>
    <w:rsid w:val="00434D50"/>
    <w:rsid w:val="0043502D"/>
    <w:rsid w:val="00435121"/>
    <w:rsid w:val="00435317"/>
    <w:rsid w:val="004356E4"/>
    <w:rsid w:val="00435A9C"/>
    <w:rsid w:val="00435AEA"/>
    <w:rsid w:val="00435B88"/>
    <w:rsid w:val="00435CB3"/>
    <w:rsid w:val="00435E13"/>
    <w:rsid w:val="00435E6F"/>
    <w:rsid w:val="00435EE3"/>
    <w:rsid w:val="00436163"/>
    <w:rsid w:val="00436221"/>
    <w:rsid w:val="00436AEB"/>
    <w:rsid w:val="00436CA7"/>
    <w:rsid w:val="00436D4E"/>
    <w:rsid w:val="00436DF7"/>
    <w:rsid w:val="0043708B"/>
    <w:rsid w:val="0043728C"/>
    <w:rsid w:val="004372FB"/>
    <w:rsid w:val="004373C7"/>
    <w:rsid w:val="0043740F"/>
    <w:rsid w:val="0043749A"/>
    <w:rsid w:val="00437540"/>
    <w:rsid w:val="004377EA"/>
    <w:rsid w:val="004379DB"/>
    <w:rsid w:val="00437C12"/>
    <w:rsid w:val="00437C88"/>
    <w:rsid w:val="00437FDB"/>
    <w:rsid w:val="00440222"/>
    <w:rsid w:val="00440223"/>
    <w:rsid w:val="00440507"/>
    <w:rsid w:val="004405F2"/>
    <w:rsid w:val="0044082A"/>
    <w:rsid w:val="0044092B"/>
    <w:rsid w:val="0044098A"/>
    <w:rsid w:val="0044109D"/>
    <w:rsid w:val="00441279"/>
    <w:rsid w:val="00441493"/>
    <w:rsid w:val="00441580"/>
    <w:rsid w:val="0044158D"/>
    <w:rsid w:val="00441708"/>
    <w:rsid w:val="0044172B"/>
    <w:rsid w:val="004417AF"/>
    <w:rsid w:val="004418D0"/>
    <w:rsid w:val="00441B9C"/>
    <w:rsid w:val="00441C43"/>
    <w:rsid w:val="00441DA4"/>
    <w:rsid w:val="00441E8F"/>
    <w:rsid w:val="00442334"/>
    <w:rsid w:val="00442347"/>
    <w:rsid w:val="00442426"/>
    <w:rsid w:val="0044249A"/>
    <w:rsid w:val="00442598"/>
    <w:rsid w:val="00442851"/>
    <w:rsid w:val="00442E5D"/>
    <w:rsid w:val="00442EF2"/>
    <w:rsid w:val="0044306F"/>
    <w:rsid w:val="0044312A"/>
    <w:rsid w:val="00443495"/>
    <w:rsid w:val="004434C4"/>
    <w:rsid w:val="0044363B"/>
    <w:rsid w:val="00443640"/>
    <w:rsid w:val="00443A36"/>
    <w:rsid w:val="00443A6B"/>
    <w:rsid w:val="00443D5B"/>
    <w:rsid w:val="00443DF0"/>
    <w:rsid w:val="00443E64"/>
    <w:rsid w:val="00443F00"/>
    <w:rsid w:val="00443FF9"/>
    <w:rsid w:val="004442BE"/>
    <w:rsid w:val="00444430"/>
    <w:rsid w:val="0044447A"/>
    <w:rsid w:val="004444DD"/>
    <w:rsid w:val="004445A6"/>
    <w:rsid w:val="004445E8"/>
    <w:rsid w:val="00444650"/>
    <w:rsid w:val="0044478C"/>
    <w:rsid w:val="004449E0"/>
    <w:rsid w:val="00444FE1"/>
    <w:rsid w:val="00445741"/>
    <w:rsid w:val="0044575A"/>
    <w:rsid w:val="00445833"/>
    <w:rsid w:val="00445970"/>
    <w:rsid w:val="00445CA1"/>
    <w:rsid w:val="0044628D"/>
    <w:rsid w:val="004465FD"/>
    <w:rsid w:val="0044682F"/>
    <w:rsid w:val="00446903"/>
    <w:rsid w:val="0044690C"/>
    <w:rsid w:val="00446967"/>
    <w:rsid w:val="00446D5A"/>
    <w:rsid w:val="00447075"/>
    <w:rsid w:val="00447144"/>
    <w:rsid w:val="004472B1"/>
    <w:rsid w:val="00447544"/>
    <w:rsid w:val="00447812"/>
    <w:rsid w:val="00447960"/>
    <w:rsid w:val="00447BAE"/>
    <w:rsid w:val="00447DDD"/>
    <w:rsid w:val="00450122"/>
    <w:rsid w:val="00450205"/>
    <w:rsid w:val="00450275"/>
    <w:rsid w:val="00450311"/>
    <w:rsid w:val="00450339"/>
    <w:rsid w:val="004503BF"/>
    <w:rsid w:val="00450421"/>
    <w:rsid w:val="00450458"/>
    <w:rsid w:val="0045051F"/>
    <w:rsid w:val="00450597"/>
    <w:rsid w:val="004506B4"/>
    <w:rsid w:val="004506ED"/>
    <w:rsid w:val="0045073A"/>
    <w:rsid w:val="00450943"/>
    <w:rsid w:val="00450946"/>
    <w:rsid w:val="00450B24"/>
    <w:rsid w:val="00450DCC"/>
    <w:rsid w:val="00450DE2"/>
    <w:rsid w:val="00451001"/>
    <w:rsid w:val="00451124"/>
    <w:rsid w:val="0045133B"/>
    <w:rsid w:val="00451476"/>
    <w:rsid w:val="00451587"/>
    <w:rsid w:val="004518D8"/>
    <w:rsid w:val="004518EA"/>
    <w:rsid w:val="004519E2"/>
    <w:rsid w:val="00451AA6"/>
    <w:rsid w:val="00451D7B"/>
    <w:rsid w:val="0045202D"/>
    <w:rsid w:val="0045207D"/>
    <w:rsid w:val="0045219C"/>
    <w:rsid w:val="00452316"/>
    <w:rsid w:val="00452358"/>
    <w:rsid w:val="00452475"/>
    <w:rsid w:val="004525BA"/>
    <w:rsid w:val="00452CA7"/>
    <w:rsid w:val="00452CAE"/>
    <w:rsid w:val="00452E6C"/>
    <w:rsid w:val="00452F35"/>
    <w:rsid w:val="0045332E"/>
    <w:rsid w:val="00453522"/>
    <w:rsid w:val="004537A5"/>
    <w:rsid w:val="004539E5"/>
    <w:rsid w:val="00453B10"/>
    <w:rsid w:val="00453B51"/>
    <w:rsid w:val="00453E0B"/>
    <w:rsid w:val="00453E24"/>
    <w:rsid w:val="00453E79"/>
    <w:rsid w:val="00453F87"/>
    <w:rsid w:val="0045401F"/>
    <w:rsid w:val="0045409D"/>
    <w:rsid w:val="004541E5"/>
    <w:rsid w:val="00454269"/>
    <w:rsid w:val="004547BC"/>
    <w:rsid w:val="004547C6"/>
    <w:rsid w:val="004549B5"/>
    <w:rsid w:val="00454B4A"/>
    <w:rsid w:val="00454BB3"/>
    <w:rsid w:val="00454D13"/>
    <w:rsid w:val="00454ED9"/>
    <w:rsid w:val="0045509B"/>
    <w:rsid w:val="004550BD"/>
    <w:rsid w:val="00455104"/>
    <w:rsid w:val="004552C1"/>
    <w:rsid w:val="00455356"/>
    <w:rsid w:val="00455539"/>
    <w:rsid w:val="004555E4"/>
    <w:rsid w:val="004556FC"/>
    <w:rsid w:val="00455949"/>
    <w:rsid w:val="004559FA"/>
    <w:rsid w:val="00455BE9"/>
    <w:rsid w:val="00455DF7"/>
    <w:rsid w:val="00455E9E"/>
    <w:rsid w:val="00455FF3"/>
    <w:rsid w:val="0045603A"/>
    <w:rsid w:val="004561CB"/>
    <w:rsid w:val="004562E8"/>
    <w:rsid w:val="004563FD"/>
    <w:rsid w:val="00456405"/>
    <w:rsid w:val="00456543"/>
    <w:rsid w:val="0045661C"/>
    <w:rsid w:val="00456693"/>
    <w:rsid w:val="0045691D"/>
    <w:rsid w:val="00456956"/>
    <w:rsid w:val="004569B9"/>
    <w:rsid w:val="00456B54"/>
    <w:rsid w:val="00456BE0"/>
    <w:rsid w:val="00456CFD"/>
    <w:rsid w:val="00456EE4"/>
    <w:rsid w:val="00457094"/>
    <w:rsid w:val="004571A1"/>
    <w:rsid w:val="0045747C"/>
    <w:rsid w:val="00457695"/>
    <w:rsid w:val="004576A4"/>
    <w:rsid w:val="0045790D"/>
    <w:rsid w:val="004579D8"/>
    <w:rsid w:val="00457A4E"/>
    <w:rsid w:val="00457B96"/>
    <w:rsid w:val="00457CDF"/>
    <w:rsid w:val="00457DDC"/>
    <w:rsid w:val="004604AB"/>
    <w:rsid w:val="00460516"/>
    <w:rsid w:val="0046066F"/>
    <w:rsid w:val="004607DE"/>
    <w:rsid w:val="00460EA4"/>
    <w:rsid w:val="00460F97"/>
    <w:rsid w:val="00461099"/>
    <w:rsid w:val="0046119E"/>
    <w:rsid w:val="0046133F"/>
    <w:rsid w:val="00461440"/>
    <w:rsid w:val="00461477"/>
    <w:rsid w:val="0046175B"/>
    <w:rsid w:val="0046181A"/>
    <w:rsid w:val="00461852"/>
    <w:rsid w:val="004618DC"/>
    <w:rsid w:val="00461BC4"/>
    <w:rsid w:val="00461C0D"/>
    <w:rsid w:val="00461CE1"/>
    <w:rsid w:val="00461E8C"/>
    <w:rsid w:val="00461F79"/>
    <w:rsid w:val="00462206"/>
    <w:rsid w:val="00462351"/>
    <w:rsid w:val="004625C8"/>
    <w:rsid w:val="004628AC"/>
    <w:rsid w:val="00462962"/>
    <w:rsid w:val="00462ABC"/>
    <w:rsid w:val="00462ACE"/>
    <w:rsid w:val="00462BD3"/>
    <w:rsid w:val="00462BE6"/>
    <w:rsid w:val="00462D6B"/>
    <w:rsid w:val="00462E50"/>
    <w:rsid w:val="004631D5"/>
    <w:rsid w:val="0046325A"/>
    <w:rsid w:val="0046333C"/>
    <w:rsid w:val="004634B9"/>
    <w:rsid w:val="004634FF"/>
    <w:rsid w:val="004638AD"/>
    <w:rsid w:val="00463907"/>
    <w:rsid w:val="004639E6"/>
    <w:rsid w:val="00463ACE"/>
    <w:rsid w:val="00463E19"/>
    <w:rsid w:val="004640D0"/>
    <w:rsid w:val="0046411F"/>
    <w:rsid w:val="0046461C"/>
    <w:rsid w:val="0046470F"/>
    <w:rsid w:val="0046490E"/>
    <w:rsid w:val="00464A45"/>
    <w:rsid w:val="00464DFF"/>
    <w:rsid w:val="00464FE4"/>
    <w:rsid w:val="00465258"/>
    <w:rsid w:val="0046528B"/>
    <w:rsid w:val="00465308"/>
    <w:rsid w:val="004653A5"/>
    <w:rsid w:val="004653B5"/>
    <w:rsid w:val="004653D5"/>
    <w:rsid w:val="0046547A"/>
    <w:rsid w:val="00465554"/>
    <w:rsid w:val="004655B7"/>
    <w:rsid w:val="004655E1"/>
    <w:rsid w:val="00465611"/>
    <w:rsid w:val="004656ED"/>
    <w:rsid w:val="004659FE"/>
    <w:rsid w:val="00465CD8"/>
    <w:rsid w:val="00465ED2"/>
    <w:rsid w:val="0046621C"/>
    <w:rsid w:val="004663E2"/>
    <w:rsid w:val="00466628"/>
    <w:rsid w:val="004666C2"/>
    <w:rsid w:val="004667D5"/>
    <w:rsid w:val="00466933"/>
    <w:rsid w:val="00466937"/>
    <w:rsid w:val="004669C9"/>
    <w:rsid w:val="00466BC0"/>
    <w:rsid w:val="00466D03"/>
    <w:rsid w:val="00466E30"/>
    <w:rsid w:val="00467024"/>
    <w:rsid w:val="004670FE"/>
    <w:rsid w:val="00467250"/>
    <w:rsid w:val="0046736F"/>
    <w:rsid w:val="00467544"/>
    <w:rsid w:val="00467B7B"/>
    <w:rsid w:val="00467C72"/>
    <w:rsid w:val="00467CD9"/>
    <w:rsid w:val="00467D59"/>
    <w:rsid w:val="00467D5D"/>
    <w:rsid w:val="00467D81"/>
    <w:rsid w:val="00467D9C"/>
    <w:rsid w:val="00467E12"/>
    <w:rsid w:val="00470444"/>
    <w:rsid w:val="004706D1"/>
    <w:rsid w:val="00470925"/>
    <w:rsid w:val="004709D8"/>
    <w:rsid w:val="00470AC8"/>
    <w:rsid w:val="00470B6E"/>
    <w:rsid w:val="00470E45"/>
    <w:rsid w:val="00470EFD"/>
    <w:rsid w:val="004710C5"/>
    <w:rsid w:val="00471176"/>
    <w:rsid w:val="0047129A"/>
    <w:rsid w:val="004713BA"/>
    <w:rsid w:val="00471557"/>
    <w:rsid w:val="004717D6"/>
    <w:rsid w:val="00471801"/>
    <w:rsid w:val="00471853"/>
    <w:rsid w:val="004718B4"/>
    <w:rsid w:val="00471B36"/>
    <w:rsid w:val="00471D95"/>
    <w:rsid w:val="00471DC9"/>
    <w:rsid w:val="00471EB1"/>
    <w:rsid w:val="00472222"/>
    <w:rsid w:val="0047234E"/>
    <w:rsid w:val="00472815"/>
    <w:rsid w:val="004729EB"/>
    <w:rsid w:val="00472B4F"/>
    <w:rsid w:val="00472BB2"/>
    <w:rsid w:val="00472CF5"/>
    <w:rsid w:val="00473271"/>
    <w:rsid w:val="00473294"/>
    <w:rsid w:val="004733F0"/>
    <w:rsid w:val="00473428"/>
    <w:rsid w:val="0047357B"/>
    <w:rsid w:val="00473950"/>
    <w:rsid w:val="00473A0D"/>
    <w:rsid w:val="00473A4D"/>
    <w:rsid w:val="00473B42"/>
    <w:rsid w:val="00473EA5"/>
    <w:rsid w:val="00473F14"/>
    <w:rsid w:val="00474181"/>
    <w:rsid w:val="004741F7"/>
    <w:rsid w:val="0047420B"/>
    <w:rsid w:val="0047431D"/>
    <w:rsid w:val="00474493"/>
    <w:rsid w:val="004745E7"/>
    <w:rsid w:val="00474697"/>
    <w:rsid w:val="004746B0"/>
    <w:rsid w:val="004747AC"/>
    <w:rsid w:val="00474B97"/>
    <w:rsid w:val="00474D2A"/>
    <w:rsid w:val="00474E09"/>
    <w:rsid w:val="00474EC0"/>
    <w:rsid w:val="00475098"/>
    <w:rsid w:val="00475122"/>
    <w:rsid w:val="00475158"/>
    <w:rsid w:val="004755F0"/>
    <w:rsid w:val="0047562B"/>
    <w:rsid w:val="00475743"/>
    <w:rsid w:val="0047588D"/>
    <w:rsid w:val="00475963"/>
    <w:rsid w:val="00475D91"/>
    <w:rsid w:val="004760BC"/>
    <w:rsid w:val="00476742"/>
    <w:rsid w:val="00476890"/>
    <w:rsid w:val="004768F6"/>
    <w:rsid w:val="00476A22"/>
    <w:rsid w:val="00476F99"/>
    <w:rsid w:val="00476FAD"/>
    <w:rsid w:val="004771A8"/>
    <w:rsid w:val="004771C6"/>
    <w:rsid w:val="00477573"/>
    <w:rsid w:val="004775B5"/>
    <w:rsid w:val="0047774E"/>
    <w:rsid w:val="00477D31"/>
    <w:rsid w:val="00477F15"/>
    <w:rsid w:val="00477F66"/>
    <w:rsid w:val="00477FB1"/>
    <w:rsid w:val="00480007"/>
    <w:rsid w:val="0048007C"/>
    <w:rsid w:val="00480185"/>
    <w:rsid w:val="004804EB"/>
    <w:rsid w:val="004805A5"/>
    <w:rsid w:val="004806C8"/>
    <w:rsid w:val="00480711"/>
    <w:rsid w:val="00480712"/>
    <w:rsid w:val="00480862"/>
    <w:rsid w:val="00480BBE"/>
    <w:rsid w:val="00480BEA"/>
    <w:rsid w:val="004814DC"/>
    <w:rsid w:val="004814F9"/>
    <w:rsid w:val="00481813"/>
    <w:rsid w:val="00481A98"/>
    <w:rsid w:val="00481BF4"/>
    <w:rsid w:val="00481CE1"/>
    <w:rsid w:val="004820D0"/>
    <w:rsid w:val="00482191"/>
    <w:rsid w:val="004821BD"/>
    <w:rsid w:val="0048228F"/>
    <w:rsid w:val="00482494"/>
    <w:rsid w:val="0048290B"/>
    <w:rsid w:val="00482952"/>
    <w:rsid w:val="00482A48"/>
    <w:rsid w:val="00482A95"/>
    <w:rsid w:val="00482AEA"/>
    <w:rsid w:val="00482C42"/>
    <w:rsid w:val="00482CB8"/>
    <w:rsid w:val="00482DDE"/>
    <w:rsid w:val="00482EDC"/>
    <w:rsid w:val="00482F6C"/>
    <w:rsid w:val="00482F7F"/>
    <w:rsid w:val="00482FBC"/>
    <w:rsid w:val="00482FBF"/>
    <w:rsid w:val="0048300C"/>
    <w:rsid w:val="00483069"/>
    <w:rsid w:val="004830A7"/>
    <w:rsid w:val="00483102"/>
    <w:rsid w:val="004831D4"/>
    <w:rsid w:val="004831E2"/>
    <w:rsid w:val="0048355C"/>
    <w:rsid w:val="00483580"/>
    <w:rsid w:val="00483724"/>
    <w:rsid w:val="00483751"/>
    <w:rsid w:val="00483832"/>
    <w:rsid w:val="004838EB"/>
    <w:rsid w:val="00483B49"/>
    <w:rsid w:val="0048408A"/>
    <w:rsid w:val="004843B3"/>
    <w:rsid w:val="00484693"/>
    <w:rsid w:val="0048471B"/>
    <w:rsid w:val="004847A9"/>
    <w:rsid w:val="0048481B"/>
    <w:rsid w:val="00484836"/>
    <w:rsid w:val="0048495E"/>
    <w:rsid w:val="00484BAC"/>
    <w:rsid w:val="00484E52"/>
    <w:rsid w:val="00484E68"/>
    <w:rsid w:val="00484E98"/>
    <w:rsid w:val="00484EB9"/>
    <w:rsid w:val="00485443"/>
    <w:rsid w:val="004854D1"/>
    <w:rsid w:val="0048550E"/>
    <w:rsid w:val="0048550F"/>
    <w:rsid w:val="00485566"/>
    <w:rsid w:val="004856AC"/>
    <w:rsid w:val="00485AA2"/>
    <w:rsid w:val="00485B62"/>
    <w:rsid w:val="00485CBF"/>
    <w:rsid w:val="00485DE3"/>
    <w:rsid w:val="0048634B"/>
    <w:rsid w:val="004867DB"/>
    <w:rsid w:val="00486909"/>
    <w:rsid w:val="0048691E"/>
    <w:rsid w:val="00486A0E"/>
    <w:rsid w:val="00486DA2"/>
    <w:rsid w:val="0048708F"/>
    <w:rsid w:val="004872A8"/>
    <w:rsid w:val="0048751C"/>
    <w:rsid w:val="00487561"/>
    <w:rsid w:val="0048757A"/>
    <w:rsid w:val="004879B5"/>
    <w:rsid w:val="00487A3D"/>
    <w:rsid w:val="00487DD5"/>
    <w:rsid w:val="004901BF"/>
    <w:rsid w:val="00490435"/>
    <w:rsid w:val="00490515"/>
    <w:rsid w:val="00490956"/>
    <w:rsid w:val="0049099E"/>
    <w:rsid w:val="00490D94"/>
    <w:rsid w:val="004912CE"/>
    <w:rsid w:val="00491636"/>
    <w:rsid w:val="00491755"/>
    <w:rsid w:val="00491790"/>
    <w:rsid w:val="0049185C"/>
    <w:rsid w:val="00491877"/>
    <w:rsid w:val="00491967"/>
    <w:rsid w:val="00492054"/>
    <w:rsid w:val="004921D4"/>
    <w:rsid w:val="004922D7"/>
    <w:rsid w:val="004925F6"/>
    <w:rsid w:val="00492825"/>
    <w:rsid w:val="00492A14"/>
    <w:rsid w:val="00492B3A"/>
    <w:rsid w:val="00492B9D"/>
    <w:rsid w:val="00492C7E"/>
    <w:rsid w:val="00492D01"/>
    <w:rsid w:val="00492F1A"/>
    <w:rsid w:val="004930EB"/>
    <w:rsid w:val="004931BD"/>
    <w:rsid w:val="0049320E"/>
    <w:rsid w:val="004932F4"/>
    <w:rsid w:val="0049332F"/>
    <w:rsid w:val="004935BC"/>
    <w:rsid w:val="004935DE"/>
    <w:rsid w:val="00493696"/>
    <w:rsid w:val="0049387F"/>
    <w:rsid w:val="0049391D"/>
    <w:rsid w:val="00493AA0"/>
    <w:rsid w:val="00493ABD"/>
    <w:rsid w:val="00493B3C"/>
    <w:rsid w:val="0049431C"/>
    <w:rsid w:val="004943B5"/>
    <w:rsid w:val="00494463"/>
    <w:rsid w:val="004946BA"/>
    <w:rsid w:val="0049477A"/>
    <w:rsid w:val="004947E8"/>
    <w:rsid w:val="00494A48"/>
    <w:rsid w:val="00494D15"/>
    <w:rsid w:val="00494E98"/>
    <w:rsid w:val="00494EDC"/>
    <w:rsid w:val="00494F61"/>
    <w:rsid w:val="004950AC"/>
    <w:rsid w:val="0049527B"/>
    <w:rsid w:val="0049532C"/>
    <w:rsid w:val="0049543B"/>
    <w:rsid w:val="004954B7"/>
    <w:rsid w:val="004955FA"/>
    <w:rsid w:val="0049577C"/>
    <w:rsid w:val="004959DF"/>
    <w:rsid w:val="00495BF4"/>
    <w:rsid w:val="00495DEC"/>
    <w:rsid w:val="00495EE5"/>
    <w:rsid w:val="00495F07"/>
    <w:rsid w:val="00495F41"/>
    <w:rsid w:val="00495FF1"/>
    <w:rsid w:val="004960CB"/>
    <w:rsid w:val="004961AC"/>
    <w:rsid w:val="004961BC"/>
    <w:rsid w:val="00496313"/>
    <w:rsid w:val="004963E8"/>
    <w:rsid w:val="00496C52"/>
    <w:rsid w:val="00497064"/>
    <w:rsid w:val="00497133"/>
    <w:rsid w:val="00497295"/>
    <w:rsid w:val="00497306"/>
    <w:rsid w:val="004973AE"/>
    <w:rsid w:val="004973D3"/>
    <w:rsid w:val="00497436"/>
    <w:rsid w:val="00497517"/>
    <w:rsid w:val="004976A9"/>
    <w:rsid w:val="004977F1"/>
    <w:rsid w:val="00497851"/>
    <w:rsid w:val="00497923"/>
    <w:rsid w:val="00497A18"/>
    <w:rsid w:val="00497B2C"/>
    <w:rsid w:val="00497CD9"/>
    <w:rsid w:val="00497CF4"/>
    <w:rsid w:val="00497E62"/>
    <w:rsid w:val="00497F29"/>
    <w:rsid w:val="00497F85"/>
    <w:rsid w:val="004A002A"/>
    <w:rsid w:val="004A01F3"/>
    <w:rsid w:val="004A0353"/>
    <w:rsid w:val="004A0374"/>
    <w:rsid w:val="004A03B5"/>
    <w:rsid w:val="004A0888"/>
    <w:rsid w:val="004A0B48"/>
    <w:rsid w:val="004A0FA8"/>
    <w:rsid w:val="004A1129"/>
    <w:rsid w:val="004A1178"/>
    <w:rsid w:val="004A11FC"/>
    <w:rsid w:val="004A12AA"/>
    <w:rsid w:val="004A12BB"/>
    <w:rsid w:val="004A13B3"/>
    <w:rsid w:val="004A14A3"/>
    <w:rsid w:val="004A1600"/>
    <w:rsid w:val="004A1948"/>
    <w:rsid w:val="004A195A"/>
    <w:rsid w:val="004A198D"/>
    <w:rsid w:val="004A1A06"/>
    <w:rsid w:val="004A1AD7"/>
    <w:rsid w:val="004A1E45"/>
    <w:rsid w:val="004A1EBA"/>
    <w:rsid w:val="004A1EC4"/>
    <w:rsid w:val="004A1F6B"/>
    <w:rsid w:val="004A20B9"/>
    <w:rsid w:val="004A20DA"/>
    <w:rsid w:val="004A20E0"/>
    <w:rsid w:val="004A2103"/>
    <w:rsid w:val="004A2249"/>
    <w:rsid w:val="004A25FF"/>
    <w:rsid w:val="004A2718"/>
    <w:rsid w:val="004A284A"/>
    <w:rsid w:val="004A289C"/>
    <w:rsid w:val="004A2A28"/>
    <w:rsid w:val="004A2A7C"/>
    <w:rsid w:val="004A2B69"/>
    <w:rsid w:val="004A2E00"/>
    <w:rsid w:val="004A3119"/>
    <w:rsid w:val="004A3126"/>
    <w:rsid w:val="004A3252"/>
    <w:rsid w:val="004A3593"/>
    <w:rsid w:val="004A35AF"/>
    <w:rsid w:val="004A35D3"/>
    <w:rsid w:val="004A365C"/>
    <w:rsid w:val="004A3682"/>
    <w:rsid w:val="004A394C"/>
    <w:rsid w:val="004A395F"/>
    <w:rsid w:val="004A39A7"/>
    <w:rsid w:val="004A3AC2"/>
    <w:rsid w:val="004A3B07"/>
    <w:rsid w:val="004A3C2D"/>
    <w:rsid w:val="004A4074"/>
    <w:rsid w:val="004A40CF"/>
    <w:rsid w:val="004A4387"/>
    <w:rsid w:val="004A4530"/>
    <w:rsid w:val="004A493E"/>
    <w:rsid w:val="004A4998"/>
    <w:rsid w:val="004A4A04"/>
    <w:rsid w:val="004A4C94"/>
    <w:rsid w:val="004A4CF8"/>
    <w:rsid w:val="004A4EFC"/>
    <w:rsid w:val="004A5209"/>
    <w:rsid w:val="004A5426"/>
    <w:rsid w:val="004A5537"/>
    <w:rsid w:val="004A553B"/>
    <w:rsid w:val="004A5676"/>
    <w:rsid w:val="004A5C54"/>
    <w:rsid w:val="004A5E8E"/>
    <w:rsid w:val="004A62CD"/>
    <w:rsid w:val="004A62F8"/>
    <w:rsid w:val="004A661E"/>
    <w:rsid w:val="004A6686"/>
    <w:rsid w:val="004A68C9"/>
    <w:rsid w:val="004A69C9"/>
    <w:rsid w:val="004A6A55"/>
    <w:rsid w:val="004A6A7D"/>
    <w:rsid w:val="004A6B7F"/>
    <w:rsid w:val="004A6C0C"/>
    <w:rsid w:val="004A6EB3"/>
    <w:rsid w:val="004A6F62"/>
    <w:rsid w:val="004A71C5"/>
    <w:rsid w:val="004A72D0"/>
    <w:rsid w:val="004A7364"/>
    <w:rsid w:val="004A736D"/>
    <w:rsid w:val="004A7386"/>
    <w:rsid w:val="004A74EB"/>
    <w:rsid w:val="004A7522"/>
    <w:rsid w:val="004A7598"/>
    <w:rsid w:val="004A75B8"/>
    <w:rsid w:val="004A79A3"/>
    <w:rsid w:val="004A7A43"/>
    <w:rsid w:val="004A7B1B"/>
    <w:rsid w:val="004A7BEF"/>
    <w:rsid w:val="004A7EF4"/>
    <w:rsid w:val="004A7EF6"/>
    <w:rsid w:val="004B0081"/>
    <w:rsid w:val="004B00FE"/>
    <w:rsid w:val="004B01B7"/>
    <w:rsid w:val="004B03F5"/>
    <w:rsid w:val="004B095C"/>
    <w:rsid w:val="004B0C62"/>
    <w:rsid w:val="004B0D93"/>
    <w:rsid w:val="004B0E9A"/>
    <w:rsid w:val="004B0EA9"/>
    <w:rsid w:val="004B13C8"/>
    <w:rsid w:val="004B14AC"/>
    <w:rsid w:val="004B15CB"/>
    <w:rsid w:val="004B1A45"/>
    <w:rsid w:val="004B1B60"/>
    <w:rsid w:val="004B1FEC"/>
    <w:rsid w:val="004B2427"/>
    <w:rsid w:val="004B2430"/>
    <w:rsid w:val="004B25B6"/>
    <w:rsid w:val="004B25EE"/>
    <w:rsid w:val="004B2950"/>
    <w:rsid w:val="004B2ACB"/>
    <w:rsid w:val="004B2AEE"/>
    <w:rsid w:val="004B2EB4"/>
    <w:rsid w:val="004B3082"/>
    <w:rsid w:val="004B34F9"/>
    <w:rsid w:val="004B35DA"/>
    <w:rsid w:val="004B365F"/>
    <w:rsid w:val="004B36F8"/>
    <w:rsid w:val="004B395B"/>
    <w:rsid w:val="004B39EA"/>
    <w:rsid w:val="004B3B03"/>
    <w:rsid w:val="004B3D0C"/>
    <w:rsid w:val="004B3DDB"/>
    <w:rsid w:val="004B3E85"/>
    <w:rsid w:val="004B3FAC"/>
    <w:rsid w:val="004B4511"/>
    <w:rsid w:val="004B496F"/>
    <w:rsid w:val="004B4AEB"/>
    <w:rsid w:val="004B4C0B"/>
    <w:rsid w:val="004B51F3"/>
    <w:rsid w:val="004B52AE"/>
    <w:rsid w:val="004B534B"/>
    <w:rsid w:val="004B5371"/>
    <w:rsid w:val="004B5377"/>
    <w:rsid w:val="004B5540"/>
    <w:rsid w:val="004B56FF"/>
    <w:rsid w:val="004B5911"/>
    <w:rsid w:val="004B5B59"/>
    <w:rsid w:val="004B5B8D"/>
    <w:rsid w:val="004B5B98"/>
    <w:rsid w:val="004B5BFC"/>
    <w:rsid w:val="004B5CCE"/>
    <w:rsid w:val="004B5D5B"/>
    <w:rsid w:val="004B5DAA"/>
    <w:rsid w:val="004B5E91"/>
    <w:rsid w:val="004B5F9F"/>
    <w:rsid w:val="004B6490"/>
    <w:rsid w:val="004B652C"/>
    <w:rsid w:val="004B67A1"/>
    <w:rsid w:val="004B690D"/>
    <w:rsid w:val="004B699F"/>
    <w:rsid w:val="004B6A52"/>
    <w:rsid w:val="004B6BB8"/>
    <w:rsid w:val="004B6C9C"/>
    <w:rsid w:val="004B6D98"/>
    <w:rsid w:val="004B6DD6"/>
    <w:rsid w:val="004B6EF2"/>
    <w:rsid w:val="004B6F1D"/>
    <w:rsid w:val="004B6FC1"/>
    <w:rsid w:val="004B70A6"/>
    <w:rsid w:val="004B70E0"/>
    <w:rsid w:val="004B7167"/>
    <w:rsid w:val="004B71AA"/>
    <w:rsid w:val="004B72D3"/>
    <w:rsid w:val="004B730F"/>
    <w:rsid w:val="004B73CD"/>
    <w:rsid w:val="004B7683"/>
    <w:rsid w:val="004B77BB"/>
    <w:rsid w:val="004B787D"/>
    <w:rsid w:val="004B78B7"/>
    <w:rsid w:val="004B78DA"/>
    <w:rsid w:val="004B7AAC"/>
    <w:rsid w:val="004B7EF8"/>
    <w:rsid w:val="004B7F8D"/>
    <w:rsid w:val="004C0143"/>
    <w:rsid w:val="004C0199"/>
    <w:rsid w:val="004C04BE"/>
    <w:rsid w:val="004C053F"/>
    <w:rsid w:val="004C0778"/>
    <w:rsid w:val="004C07AF"/>
    <w:rsid w:val="004C07E0"/>
    <w:rsid w:val="004C0957"/>
    <w:rsid w:val="004C0984"/>
    <w:rsid w:val="004C0A5F"/>
    <w:rsid w:val="004C0C74"/>
    <w:rsid w:val="004C0D03"/>
    <w:rsid w:val="004C1036"/>
    <w:rsid w:val="004C105C"/>
    <w:rsid w:val="004C11D0"/>
    <w:rsid w:val="004C12DE"/>
    <w:rsid w:val="004C1435"/>
    <w:rsid w:val="004C1616"/>
    <w:rsid w:val="004C1764"/>
    <w:rsid w:val="004C1827"/>
    <w:rsid w:val="004C18CD"/>
    <w:rsid w:val="004C18F0"/>
    <w:rsid w:val="004C1B68"/>
    <w:rsid w:val="004C1C96"/>
    <w:rsid w:val="004C1F8C"/>
    <w:rsid w:val="004C1FAF"/>
    <w:rsid w:val="004C2174"/>
    <w:rsid w:val="004C21F0"/>
    <w:rsid w:val="004C223F"/>
    <w:rsid w:val="004C229A"/>
    <w:rsid w:val="004C2582"/>
    <w:rsid w:val="004C2742"/>
    <w:rsid w:val="004C27CA"/>
    <w:rsid w:val="004C2AE8"/>
    <w:rsid w:val="004C2C3D"/>
    <w:rsid w:val="004C2CA6"/>
    <w:rsid w:val="004C2E22"/>
    <w:rsid w:val="004C2E23"/>
    <w:rsid w:val="004C2F3E"/>
    <w:rsid w:val="004C30EB"/>
    <w:rsid w:val="004C31AC"/>
    <w:rsid w:val="004C331E"/>
    <w:rsid w:val="004C3342"/>
    <w:rsid w:val="004C3385"/>
    <w:rsid w:val="004C3844"/>
    <w:rsid w:val="004C39AA"/>
    <w:rsid w:val="004C3AD2"/>
    <w:rsid w:val="004C3C66"/>
    <w:rsid w:val="004C3C83"/>
    <w:rsid w:val="004C3CA4"/>
    <w:rsid w:val="004C3D21"/>
    <w:rsid w:val="004C3D3E"/>
    <w:rsid w:val="004C3EEC"/>
    <w:rsid w:val="004C3F86"/>
    <w:rsid w:val="004C40AD"/>
    <w:rsid w:val="004C42D5"/>
    <w:rsid w:val="004C454F"/>
    <w:rsid w:val="004C45D4"/>
    <w:rsid w:val="004C45E3"/>
    <w:rsid w:val="004C4611"/>
    <w:rsid w:val="004C47CB"/>
    <w:rsid w:val="004C4833"/>
    <w:rsid w:val="004C48E7"/>
    <w:rsid w:val="004C4A07"/>
    <w:rsid w:val="004C4BF0"/>
    <w:rsid w:val="004C4E91"/>
    <w:rsid w:val="004C52E5"/>
    <w:rsid w:val="004C5372"/>
    <w:rsid w:val="004C5682"/>
    <w:rsid w:val="004C57DF"/>
    <w:rsid w:val="004C5A2C"/>
    <w:rsid w:val="004C5AD4"/>
    <w:rsid w:val="004C5B0E"/>
    <w:rsid w:val="004C5C9A"/>
    <w:rsid w:val="004C5F93"/>
    <w:rsid w:val="004C5FD4"/>
    <w:rsid w:val="004C63E8"/>
    <w:rsid w:val="004C6516"/>
    <w:rsid w:val="004C6812"/>
    <w:rsid w:val="004C6916"/>
    <w:rsid w:val="004C692D"/>
    <w:rsid w:val="004C6ADE"/>
    <w:rsid w:val="004C6BB7"/>
    <w:rsid w:val="004C7023"/>
    <w:rsid w:val="004C7084"/>
    <w:rsid w:val="004C70B8"/>
    <w:rsid w:val="004C718F"/>
    <w:rsid w:val="004C743C"/>
    <w:rsid w:val="004C74C7"/>
    <w:rsid w:val="004C74CE"/>
    <w:rsid w:val="004C7715"/>
    <w:rsid w:val="004C7E83"/>
    <w:rsid w:val="004D011B"/>
    <w:rsid w:val="004D02AF"/>
    <w:rsid w:val="004D04A4"/>
    <w:rsid w:val="004D05CA"/>
    <w:rsid w:val="004D0898"/>
    <w:rsid w:val="004D08CA"/>
    <w:rsid w:val="004D11EE"/>
    <w:rsid w:val="004D14CF"/>
    <w:rsid w:val="004D19E4"/>
    <w:rsid w:val="004D1B22"/>
    <w:rsid w:val="004D1FE5"/>
    <w:rsid w:val="004D2073"/>
    <w:rsid w:val="004D21A9"/>
    <w:rsid w:val="004D2348"/>
    <w:rsid w:val="004D235E"/>
    <w:rsid w:val="004D238B"/>
    <w:rsid w:val="004D23E9"/>
    <w:rsid w:val="004D24E5"/>
    <w:rsid w:val="004D2621"/>
    <w:rsid w:val="004D27EC"/>
    <w:rsid w:val="004D2D44"/>
    <w:rsid w:val="004D2DAA"/>
    <w:rsid w:val="004D316D"/>
    <w:rsid w:val="004D31F7"/>
    <w:rsid w:val="004D3248"/>
    <w:rsid w:val="004D32C2"/>
    <w:rsid w:val="004D341B"/>
    <w:rsid w:val="004D34F8"/>
    <w:rsid w:val="004D3503"/>
    <w:rsid w:val="004D37CE"/>
    <w:rsid w:val="004D3832"/>
    <w:rsid w:val="004D3845"/>
    <w:rsid w:val="004D38AE"/>
    <w:rsid w:val="004D3955"/>
    <w:rsid w:val="004D3E7D"/>
    <w:rsid w:val="004D3EC0"/>
    <w:rsid w:val="004D3FA8"/>
    <w:rsid w:val="004D4233"/>
    <w:rsid w:val="004D43D9"/>
    <w:rsid w:val="004D483A"/>
    <w:rsid w:val="004D4BD9"/>
    <w:rsid w:val="004D4C46"/>
    <w:rsid w:val="004D4C85"/>
    <w:rsid w:val="004D4D32"/>
    <w:rsid w:val="004D4D44"/>
    <w:rsid w:val="004D4DA6"/>
    <w:rsid w:val="004D4E98"/>
    <w:rsid w:val="004D5064"/>
    <w:rsid w:val="004D506A"/>
    <w:rsid w:val="004D5427"/>
    <w:rsid w:val="004D5719"/>
    <w:rsid w:val="004D57F9"/>
    <w:rsid w:val="004D5D03"/>
    <w:rsid w:val="004D5ED4"/>
    <w:rsid w:val="004D5FBC"/>
    <w:rsid w:val="004D5FEA"/>
    <w:rsid w:val="004D60D3"/>
    <w:rsid w:val="004D60ED"/>
    <w:rsid w:val="004D6251"/>
    <w:rsid w:val="004D63CB"/>
    <w:rsid w:val="004D642D"/>
    <w:rsid w:val="004D6737"/>
    <w:rsid w:val="004D67C8"/>
    <w:rsid w:val="004D6834"/>
    <w:rsid w:val="004D6873"/>
    <w:rsid w:val="004D68F7"/>
    <w:rsid w:val="004D6910"/>
    <w:rsid w:val="004D6A4E"/>
    <w:rsid w:val="004D6BB4"/>
    <w:rsid w:val="004D6EDB"/>
    <w:rsid w:val="004D6F2A"/>
    <w:rsid w:val="004D6F87"/>
    <w:rsid w:val="004D6FCD"/>
    <w:rsid w:val="004D717E"/>
    <w:rsid w:val="004D72C8"/>
    <w:rsid w:val="004D774C"/>
    <w:rsid w:val="004D788D"/>
    <w:rsid w:val="004D7955"/>
    <w:rsid w:val="004D798A"/>
    <w:rsid w:val="004D7A83"/>
    <w:rsid w:val="004D7B57"/>
    <w:rsid w:val="004D7BA3"/>
    <w:rsid w:val="004D7C25"/>
    <w:rsid w:val="004E00A3"/>
    <w:rsid w:val="004E00BE"/>
    <w:rsid w:val="004E00C4"/>
    <w:rsid w:val="004E01CB"/>
    <w:rsid w:val="004E031E"/>
    <w:rsid w:val="004E0362"/>
    <w:rsid w:val="004E0482"/>
    <w:rsid w:val="004E04F7"/>
    <w:rsid w:val="004E055D"/>
    <w:rsid w:val="004E0565"/>
    <w:rsid w:val="004E0683"/>
    <w:rsid w:val="004E06C4"/>
    <w:rsid w:val="004E06F3"/>
    <w:rsid w:val="004E0C88"/>
    <w:rsid w:val="004E0CCD"/>
    <w:rsid w:val="004E0CEB"/>
    <w:rsid w:val="004E0E98"/>
    <w:rsid w:val="004E0F0F"/>
    <w:rsid w:val="004E1067"/>
    <w:rsid w:val="004E10DF"/>
    <w:rsid w:val="004E1130"/>
    <w:rsid w:val="004E1151"/>
    <w:rsid w:val="004E1700"/>
    <w:rsid w:val="004E172C"/>
    <w:rsid w:val="004E1859"/>
    <w:rsid w:val="004E1975"/>
    <w:rsid w:val="004E1AA2"/>
    <w:rsid w:val="004E1BC4"/>
    <w:rsid w:val="004E1C4C"/>
    <w:rsid w:val="004E1C5E"/>
    <w:rsid w:val="004E1E22"/>
    <w:rsid w:val="004E1F3E"/>
    <w:rsid w:val="004E202A"/>
    <w:rsid w:val="004E2052"/>
    <w:rsid w:val="004E2204"/>
    <w:rsid w:val="004E22CA"/>
    <w:rsid w:val="004E2558"/>
    <w:rsid w:val="004E26A0"/>
    <w:rsid w:val="004E27BF"/>
    <w:rsid w:val="004E289C"/>
    <w:rsid w:val="004E2939"/>
    <w:rsid w:val="004E2A57"/>
    <w:rsid w:val="004E304E"/>
    <w:rsid w:val="004E3060"/>
    <w:rsid w:val="004E30BA"/>
    <w:rsid w:val="004E32F7"/>
    <w:rsid w:val="004E335F"/>
    <w:rsid w:val="004E3756"/>
    <w:rsid w:val="004E379D"/>
    <w:rsid w:val="004E38C0"/>
    <w:rsid w:val="004E390B"/>
    <w:rsid w:val="004E3A1B"/>
    <w:rsid w:val="004E3C3D"/>
    <w:rsid w:val="004E3E44"/>
    <w:rsid w:val="004E4055"/>
    <w:rsid w:val="004E42FC"/>
    <w:rsid w:val="004E4592"/>
    <w:rsid w:val="004E46D7"/>
    <w:rsid w:val="004E46E7"/>
    <w:rsid w:val="004E4794"/>
    <w:rsid w:val="004E483C"/>
    <w:rsid w:val="004E4844"/>
    <w:rsid w:val="004E4848"/>
    <w:rsid w:val="004E4899"/>
    <w:rsid w:val="004E4B0D"/>
    <w:rsid w:val="004E4CE0"/>
    <w:rsid w:val="004E4EAA"/>
    <w:rsid w:val="004E4EE8"/>
    <w:rsid w:val="004E5193"/>
    <w:rsid w:val="004E5294"/>
    <w:rsid w:val="004E5668"/>
    <w:rsid w:val="004E5825"/>
    <w:rsid w:val="004E586B"/>
    <w:rsid w:val="004E594D"/>
    <w:rsid w:val="004E5978"/>
    <w:rsid w:val="004E5A3C"/>
    <w:rsid w:val="004E5A57"/>
    <w:rsid w:val="004E5A5A"/>
    <w:rsid w:val="004E5BD5"/>
    <w:rsid w:val="004E5CA2"/>
    <w:rsid w:val="004E5D00"/>
    <w:rsid w:val="004E5E55"/>
    <w:rsid w:val="004E6038"/>
    <w:rsid w:val="004E6067"/>
    <w:rsid w:val="004E6093"/>
    <w:rsid w:val="004E60CD"/>
    <w:rsid w:val="004E63DB"/>
    <w:rsid w:val="004E64DC"/>
    <w:rsid w:val="004E657F"/>
    <w:rsid w:val="004E6655"/>
    <w:rsid w:val="004E684B"/>
    <w:rsid w:val="004E68EC"/>
    <w:rsid w:val="004E697A"/>
    <w:rsid w:val="004E6B2E"/>
    <w:rsid w:val="004E6B51"/>
    <w:rsid w:val="004E6BDE"/>
    <w:rsid w:val="004E6CD2"/>
    <w:rsid w:val="004E6CE6"/>
    <w:rsid w:val="004E6D55"/>
    <w:rsid w:val="004E6ED3"/>
    <w:rsid w:val="004E6EE5"/>
    <w:rsid w:val="004E6FB4"/>
    <w:rsid w:val="004E6FEE"/>
    <w:rsid w:val="004E70DA"/>
    <w:rsid w:val="004E70E9"/>
    <w:rsid w:val="004E724F"/>
    <w:rsid w:val="004E737A"/>
    <w:rsid w:val="004E74F6"/>
    <w:rsid w:val="004E75B8"/>
    <w:rsid w:val="004E7682"/>
    <w:rsid w:val="004E79D1"/>
    <w:rsid w:val="004E7AD7"/>
    <w:rsid w:val="004E7C71"/>
    <w:rsid w:val="004E7CA3"/>
    <w:rsid w:val="004E7D5F"/>
    <w:rsid w:val="004E7EB5"/>
    <w:rsid w:val="004E7F3A"/>
    <w:rsid w:val="004F0280"/>
    <w:rsid w:val="004F0286"/>
    <w:rsid w:val="004F0297"/>
    <w:rsid w:val="004F02A9"/>
    <w:rsid w:val="004F02CF"/>
    <w:rsid w:val="004F03C3"/>
    <w:rsid w:val="004F0430"/>
    <w:rsid w:val="004F0493"/>
    <w:rsid w:val="004F05DB"/>
    <w:rsid w:val="004F079D"/>
    <w:rsid w:val="004F07AC"/>
    <w:rsid w:val="004F0811"/>
    <w:rsid w:val="004F0A4B"/>
    <w:rsid w:val="004F0B34"/>
    <w:rsid w:val="004F0BA9"/>
    <w:rsid w:val="004F0EEB"/>
    <w:rsid w:val="004F0F9B"/>
    <w:rsid w:val="004F1104"/>
    <w:rsid w:val="004F1418"/>
    <w:rsid w:val="004F16FD"/>
    <w:rsid w:val="004F1758"/>
    <w:rsid w:val="004F1939"/>
    <w:rsid w:val="004F1D09"/>
    <w:rsid w:val="004F1DED"/>
    <w:rsid w:val="004F1E9D"/>
    <w:rsid w:val="004F20D2"/>
    <w:rsid w:val="004F20FE"/>
    <w:rsid w:val="004F230E"/>
    <w:rsid w:val="004F253D"/>
    <w:rsid w:val="004F264F"/>
    <w:rsid w:val="004F2B8D"/>
    <w:rsid w:val="004F2E74"/>
    <w:rsid w:val="004F2F9C"/>
    <w:rsid w:val="004F348D"/>
    <w:rsid w:val="004F3661"/>
    <w:rsid w:val="004F37BC"/>
    <w:rsid w:val="004F3823"/>
    <w:rsid w:val="004F384B"/>
    <w:rsid w:val="004F38B0"/>
    <w:rsid w:val="004F38D3"/>
    <w:rsid w:val="004F3B01"/>
    <w:rsid w:val="004F3C15"/>
    <w:rsid w:val="004F3E17"/>
    <w:rsid w:val="004F44F4"/>
    <w:rsid w:val="004F4531"/>
    <w:rsid w:val="004F467F"/>
    <w:rsid w:val="004F47AB"/>
    <w:rsid w:val="004F4809"/>
    <w:rsid w:val="004F484D"/>
    <w:rsid w:val="004F492A"/>
    <w:rsid w:val="004F49B1"/>
    <w:rsid w:val="004F4F0C"/>
    <w:rsid w:val="004F4F25"/>
    <w:rsid w:val="004F4F5D"/>
    <w:rsid w:val="004F508E"/>
    <w:rsid w:val="004F512C"/>
    <w:rsid w:val="004F5213"/>
    <w:rsid w:val="004F54C1"/>
    <w:rsid w:val="004F55CB"/>
    <w:rsid w:val="004F5702"/>
    <w:rsid w:val="004F574F"/>
    <w:rsid w:val="004F5D07"/>
    <w:rsid w:val="004F5DE8"/>
    <w:rsid w:val="004F5F8B"/>
    <w:rsid w:val="004F60C7"/>
    <w:rsid w:val="004F62CA"/>
    <w:rsid w:val="004F6357"/>
    <w:rsid w:val="004F646C"/>
    <w:rsid w:val="004F68C1"/>
    <w:rsid w:val="004F6ACA"/>
    <w:rsid w:val="004F6CFC"/>
    <w:rsid w:val="004F6EA7"/>
    <w:rsid w:val="004F712D"/>
    <w:rsid w:val="004F7391"/>
    <w:rsid w:val="004F74BA"/>
    <w:rsid w:val="004F75D3"/>
    <w:rsid w:val="004F7688"/>
    <w:rsid w:val="004F7818"/>
    <w:rsid w:val="004F7AF6"/>
    <w:rsid w:val="004F7B9B"/>
    <w:rsid w:val="004F7BF1"/>
    <w:rsid w:val="004F7C81"/>
    <w:rsid w:val="004F7F5A"/>
    <w:rsid w:val="004F7F71"/>
    <w:rsid w:val="0050030F"/>
    <w:rsid w:val="00500318"/>
    <w:rsid w:val="00500628"/>
    <w:rsid w:val="00500659"/>
    <w:rsid w:val="005006C2"/>
    <w:rsid w:val="005008CC"/>
    <w:rsid w:val="00500934"/>
    <w:rsid w:val="00500AD2"/>
    <w:rsid w:val="00500B89"/>
    <w:rsid w:val="00500BE1"/>
    <w:rsid w:val="00500C55"/>
    <w:rsid w:val="00500D64"/>
    <w:rsid w:val="00500DB6"/>
    <w:rsid w:val="00500FEB"/>
    <w:rsid w:val="00501060"/>
    <w:rsid w:val="00501145"/>
    <w:rsid w:val="0050132F"/>
    <w:rsid w:val="00501511"/>
    <w:rsid w:val="00501593"/>
    <w:rsid w:val="005017B0"/>
    <w:rsid w:val="00501928"/>
    <w:rsid w:val="00501D10"/>
    <w:rsid w:val="00501DAF"/>
    <w:rsid w:val="00501F35"/>
    <w:rsid w:val="005020AF"/>
    <w:rsid w:val="00502323"/>
    <w:rsid w:val="00502768"/>
    <w:rsid w:val="005028D3"/>
    <w:rsid w:val="005029D3"/>
    <w:rsid w:val="00502AE8"/>
    <w:rsid w:val="00502BC7"/>
    <w:rsid w:val="00502CF7"/>
    <w:rsid w:val="00502F07"/>
    <w:rsid w:val="00502FE3"/>
    <w:rsid w:val="00503119"/>
    <w:rsid w:val="005035CA"/>
    <w:rsid w:val="00503845"/>
    <w:rsid w:val="00503D60"/>
    <w:rsid w:val="00504049"/>
    <w:rsid w:val="005041E7"/>
    <w:rsid w:val="005044E4"/>
    <w:rsid w:val="0050463C"/>
    <w:rsid w:val="00504723"/>
    <w:rsid w:val="005048DA"/>
    <w:rsid w:val="00504F4E"/>
    <w:rsid w:val="005050CD"/>
    <w:rsid w:val="005051CF"/>
    <w:rsid w:val="0050529F"/>
    <w:rsid w:val="005052C5"/>
    <w:rsid w:val="00505383"/>
    <w:rsid w:val="005053E6"/>
    <w:rsid w:val="005055A1"/>
    <w:rsid w:val="00505711"/>
    <w:rsid w:val="00505732"/>
    <w:rsid w:val="00505869"/>
    <w:rsid w:val="00505DBA"/>
    <w:rsid w:val="00506383"/>
    <w:rsid w:val="0050648F"/>
    <w:rsid w:val="00506660"/>
    <w:rsid w:val="005066E3"/>
    <w:rsid w:val="0050675A"/>
    <w:rsid w:val="00506917"/>
    <w:rsid w:val="00506A47"/>
    <w:rsid w:val="00506C71"/>
    <w:rsid w:val="0050704B"/>
    <w:rsid w:val="0050710B"/>
    <w:rsid w:val="005073CB"/>
    <w:rsid w:val="005076C5"/>
    <w:rsid w:val="00507796"/>
    <w:rsid w:val="005078C7"/>
    <w:rsid w:val="00507919"/>
    <w:rsid w:val="00507987"/>
    <w:rsid w:val="00507CFD"/>
    <w:rsid w:val="00507E53"/>
    <w:rsid w:val="00507EE7"/>
    <w:rsid w:val="005105E3"/>
    <w:rsid w:val="00510BCB"/>
    <w:rsid w:val="00510DCC"/>
    <w:rsid w:val="00510FA8"/>
    <w:rsid w:val="00511134"/>
    <w:rsid w:val="00511148"/>
    <w:rsid w:val="00511278"/>
    <w:rsid w:val="0051181F"/>
    <w:rsid w:val="005118AB"/>
    <w:rsid w:val="0051196C"/>
    <w:rsid w:val="005119F2"/>
    <w:rsid w:val="00511B4A"/>
    <w:rsid w:val="00511B60"/>
    <w:rsid w:val="00511CB4"/>
    <w:rsid w:val="00511D67"/>
    <w:rsid w:val="00511E3F"/>
    <w:rsid w:val="00511F3F"/>
    <w:rsid w:val="00511F9B"/>
    <w:rsid w:val="005120C0"/>
    <w:rsid w:val="00512133"/>
    <w:rsid w:val="0051219C"/>
    <w:rsid w:val="005121B3"/>
    <w:rsid w:val="00512207"/>
    <w:rsid w:val="005126E1"/>
    <w:rsid w:val="0051286F"/>
    <w:rsid w:val="00512A6A"/>
    <w:rsid w:val="00512AD0"/>
    <w:rsid w:val="00512B2B"/>
    <w:rsid w:val="00512EA2"/>
    <w:rsid w:val="00512EFE"/>
    <w:rsid w:val="00513234"/>
    <w:rsid w:val="0051323E"/>
    <w:rsid w:val="005132B2"/>
    <w:rsid w:val="00513312"/>
    <w:rsid w:val="005133EA"/>
    <w:rsid w:val="0051341F"/>
    <w:rsid w:val="00513669"/>
    <w:rsid w:val="0051380D"/>
    <w:rsid w:val="0051387A"/>
    <w:rsid w:val="00513A97"/>
    <w:rsid w:val="00513C65"/>
    <w:rsid w:val="005140E1"/>
    <w:rsid w:val="005142CA"/>
    <w:rsid w:val="00514AE6"/>
    <w:rsid w:val="00514B82"/>
    <w:rsid w:val="00514B99"/>
    <w:rsid w:val="00514FA8"/>
    <w:rsid w:val="0051507D"/>
    <w:rsid w:val="005151A7"/>
    <w:rsid w:val="005152FE"/>
    <w:rsid w:val="00515970"/>
    <w:rsid w:val="00515B1B"/>
    <w:rsid w:val="00515C66"/>
    <w:rsid w:val="00515CA1"/>
    <w:rsid w:val="00515F65"/>
    <w:rsid w:val="00515F7D"/>
    <w:rsid w:val="005162E8"/>
    <w:rsid w:val="005163EB"/>
    <w:rsid w:val="00516535"/>
    <w:rsid w:val="00516550"/>
    <w:rsid w:val="00516686"/>
    <w:rsid w:val="00516A90"/>
    <w:rsid w:val="00516AB1"/>
    <w:rsid w:val="00516D73"/>
    <w:rsid w:val="00516E88"/>
    <w:rsid w:val="00516F79"/>
    <w:rsid w:val="005171DC"/>
    <w:rsid w:val="0051723C"/>
    <w:rsid w:val="0051736E"/>
    <w:rsid w:val="00517567"/>
    <w:rsid w:val="00517726"/>
    <w:rsid w:val="00517F6E"/>
    <w:rsid w:val="00520002"/>
    <w:rsid w:val="005200AE"/>
    <w:rsid w:val="0052031C"/>
    <w:rsid w:val="00520644"/>
    <w:rsid w:val="005206F9"/>
    <w:rsid w:val="00520752"/>
    <w:rsid w:val="00520826"/>
    <w:rsid w:val="00520CDB"/>
    <w:rsid w:val="00520DD0"/>
    <w:rsid w:val="00520EC1"/>
    <w:rsid w:val="0052128C"/>
    <w:rsid w:val="005215B9"/>
    <w:rsid w:val="0052165F"/>
    <w:rsid w:val="00521824"/>
    <w:rsid w:val="00521933"/>
    <w:rsid w:val="00521B73"/>
    <w:rsid w:val="00521C07"/>
    <w:rsid w:val="00521D04"/>
    <w:rsid w:val="00522066"/>
    <w:rsid w:val="0052221C"/>
    <w:rsid w:val="005224B7"/>
    <w:rsid w:val="00522518"/>
    <w:rsid w:val="00522576"/>
    <w:rsid w:val="0052259C"/>
    <w:rsid w:val="005225B3"/>
    <w:rsid w:val="005228EE"/>
    <w:rsid w:val="005229BF"/>
    <w:rsid w:val="00522A1C"/>
    <w:rsid w:val="00522AD0"/>
    <w:rsid w:val="00522B4E"/>
    <w:rsid w:val="00522C08"/>
    <w:rsid w:val="00522C2C"/>
    <w:rsid w:val="00522E1B"/>
    <w:rsid w:val="00522FC1"/>
    <w:rsid w:val="005230BD"/>
    <w:rsid w:val="005230EF"/>
    <w:rsid w:val="0052324D"/>
    <w:rsid w:val="00523302"/>
    <w:rsid w:val="005233B5"/>
    <w:rsid w:val="005234C8"/>
    <w:rsid w:val="00523501"/>
    <w:rsid w:val="005235E0"/>
    <w:rsid w:val="00523643"/>
    <w:rsid w:val="0052378B"/>
    <w:rsid w:val="00523832"/>
    <w:rsid w:val="0052391F"/>
    <w:rsid w:val="0052393E"/>
    <w:rsid w:val="00523A37"/>
    <w:rsid w:val="00523AF2"/>
    <w:rsid w:val="00523E94"/>
    <w:rsid w:val="00523F4E"/>
    <w:rsid w:val="00523F6B"/>
    <w:rsid w:val="00523F92"/>
    <w:rsid w:val="0052413C"/>
    <w:rsid w:val="005241A5"/>
    <w:rsid w:val="00524312"/>
    <w:rsid w:val="0052437C"/>
    <w:rsid w:val="005244FB"/>
    <w:rsid w:val="0052462A"/>
    <w:rsid w:val="0052487B"/>
    <w:rsid w:val="00524A04"/>
    <w:rsid w:val="00524BBD"/>
    <w:rsid w:val="00524C7D"/>
    <w:rsid w:val="00524CC5"/>
    <w:rsid w:val="00524D6A"/>
    <w:rsid w:val="00524E16"/>
    <w:rsid w:val="005250DC"/>
    <w:rsid w:val="0052510F"/>
    <w:rsid w:val="0052571D"/>
    <w:rsid w:val="0052598B"/>
    <w:rsid w:val="00525AC9"/>
    <w:rsid w:val="00525B1C"/>
    <w:rsid w:val="00525C5F"/>
    <w:rsid w:val="00525D3D"/>
    <w:rsid w:val="00525D49"/>
    <w:rsid w:val="00525E00"/>
    <w:rsid w:val="00525EA8"/>
    <w:rsid w:val="0052601E"/>
    <w:rsid w:val="0052620F"/>
    <w:rsid w:val="005263C1"/>
    <w:rsid w:val="005263E0"/>
    <w:rsid w:val="0052640B"/>
    <w:rsid w:val="00526556"/>
    <w:rsid w:val="005265AB"/>
    <w:rsid w:val="0052686C"/>
    <w:rsid w:val="00526A54"/>
    <w:rsid w:val="00526CAC"/>
    <w:rsid w:val="00526DCF"/>
    <w:rsid w:val="00527073"/>
    <w:rsid w:val="0052712F"/>
    <w:rsid w:val="00527218"/>
    <w:rsid w:val="00527285"/>
    <w:rsid w:val="00527440"/>
    <w:rsid w:val="0052782C"/>
    <w:rsid w:val="0052791A"/>
    <w:rsid w:val="00527A35"/>
    <w:rsid w:val="00527B5D"/>
    <w:rsid w:val="00527D8A"/>
    <w:rsid w:val="00527DCF"/>
    <w:rsid w:val="0053011F"/>
    <w:rsid w:val="005301B5"/>
    <w:rsid w:val="005301B7"/>
    <w:rsid w:val="005305A1"/>
    <w:rsid w:val="005305AF"/>
    <w:rsid w:val="005306FD"/>
    <w:rsid w:val="00530A1F"/>
    <w:rsid w:val="00530B61"/>
    <w:rsid w:val="00530B90"/>
    <w:rsid w:val="00530D81"/>
    <w:rsid w:val="00530EC7"/>
    <w:rsid w:val="005311CA"/>
    <w:rsid w:val="005311D8"/>
    <w:rsid w:val="00531229"/>
    <w:rsid w:val="00531236"/>
    <w:rsid w:val="0053141C"/>
    <w:rsid w:val="005314AC"/>
    <w:rsid w:val="00531AE7"/>
    <w:rsid w:val="00532260"/>
    <w:rsid w:val="005323A5"/>
    <w:rsid w:val="005323B1"/>
    <w:rsid w:val="005323D7"/>
    <w:rsid w:val="0053259F"/>
    <w:rsid w:val="005325AD"/>
    <w:rsid w:val="005327C6"/>
    <w:rsid w:val="005329A0"/>
    <w:rsid w:val="005330BD"/>
    <w:rsid w:val="005330DF"/>
    <w:rsid w:val="00533195"/>
    <w:rsid w:val="00533BCC"/>
    <w:rsid w:val="00533C4C"/>
    <w:rsid w:val="00533D9A"/>
    <w:rsid w:val="00533F7F"/>
    <w:rsid w:val="00533FA7"/>
    <w:rsid w:val="00534058"/>
    <w:rsid w:val="005341EE"/>
    <w:rsid w:val="005345A3"/>
    <w:rsid w:val="00534798"/>
    <w:rsid w:val="00534896"/>
    <w:rsid w:val="005348E9"/>
    <w:rsid w:val="00534903"/>
    <w:rsid w:val="00534922"/>
    <w:rsid w:val="0053492E"/>
    <w:rsid w:val="00534B31"/>
    <w:rsid w:val="00534C65"/>
    <w:rsid w:val="00534C6C"/>
    <w:rsid w:val="00534EB7"/>
    <w:rsid w:val="00534FED"/>
    <w:rsid w:val="0053510C"/>
    <w:rsid w:val="00535174"/>
    <w:rsid w:val="005351FD"/>
    <w:rsid w:val="00535738"/>
    <w:rsid w:val="00535904"/>
    <w:rsid w:val="00535AC4"/>
    <w:rsid w:val="00535C98"/>
    <w:rsid w:val="00535D01"/>
    <w:rsid w:val="00535D3A"/>
    <w:rsid w:val="00535E1A"/>
    <w:rsid w:val="00535F7B"/>
    <w:rsid w:val="0053614A"/>
    <w:rsid w:val="0053616B"/>
    <w:rsid w:val="005362E3"/>
    <w:rsid w:val="005363CD"/>
    <w:rsid w:val="0053688D"/>
    <w:rsid w:val="00536901"/>
    <w:rsid w:val="00536F21"/>
    <w:rsid w:val="00536FAE"/>
    <w:rsid w:val="00537101"/>
    <w:rsid w:val="005371EF"/>
    <w:rsid w:val="00537454"/>
    <w:rsid w:val="0053748E"/>
    <w:rsid w:val="005375F1"/>
    <w:rsid w:val="00537690"/>
    <w:rsid w:val="00537722"/>
    <w:rsid w:val="00537924"/>
    <w:rsid w:val="00537AFD"/>
    <w:rsid w:val="00537D7B"/>
    <w:rsid w:val="00537ED2"/>
    <w:rsid w:val="00537F97"/>
    <w:rsid w:val="00540105"/>
    <w:rsid w:val="00540540"/>
    <w:rsid w:val="005405A0"/>
    <w:rsid w:val="005405FD"/>
    <w:rsid w:val="00540706"/>
    <w:rsid w:val="00540778"/>
    <w:rsid w:val="0054080D"/>
    <w:rsid w:val="005408F6"/>
    <w:rsid w:val="00540AF3"/>
    <w:rsid w:val="00540BEE"/>
    <w:rsid w:val="00540D94"/>
    <w:rsid w:val="00540EE8"/>
    <w:rsid w:val="005414AF"/>
    <w:rsid w:val="005414B9"/>
    <w:rsid w:val="00541609"/>
    <w:rsid w:val="00541700"/>
    <w:rsid w:val="00541848"/>
    <w:rsid w:val="005418DA"/>
    <w:rsid w:val="00541928"/>
    <w:rsid w:val="00541A93"/>
    <w:rsid w:val="00541B56"/>
    <w:rsid w:val="00541B8A"/>
    <w:rsid w:val="00541D5C"/>
    <w:rsid w:val="00541E64"/>
    <w:rsid w:val="00541E6A"/>
    <w:rsid w:val="00541FA9"/>
    <w:rsid w:val="00542018"/>
    <w:rsid w:val="00542330"/>
    <w:rsid w:val="0054234C"/>
    <w:rsid w:val="005424A5"/>
    <w:rsid w:val="00542677"/>
    <w:rsid w:val="0054276D"/>
    <w:rsid w:val="005427DE"/>
    <w:rsid w:val="00542993"/>
    <w:rsid w:val="00542B42"/>
    <w:rsid w:val="00542D37"/>
    <w:rsid w:val="00542F16"/>
    <w:rsid w:val="00543005"/>
    <w:rsid w:val="005432C9"/>
    <w:rsid w:val="0054335D"/>
    <w:rsid w:val="005434C7"/>
    <w:rsid w:val="0054355F"/>
    <w:rsid w:val="00543669"/>
    <w:rsid w:val="00543730"/>
    <w:rsid w:val="0054383F"/>
    <w:rsid w:val="00543849"/>
    <w:rsid w:val="00543A0B"/>
    <w:rsid w:val="00543A0D"/>
    <w:rsid w:val="00543CA4"/>
    <w:rsid w:val="00543D1C"/>
    <w:rsid w:val="00543EC7"/>
    <w:rsid w:val="00543F13"/>
    <w:rsid w:val="00543F3C"/>
    <w:rsid w:val="00544043"/>
    <w:rsid w:val="0054433C"/>
    <w:rsid w:val="005443B2"/>
    <w:rsid w:val="00544799"/>
    <w:rsid w:val="0054492C"/>
    <w:rsid w:val="00544B6A"/>
    <w:rsid w:val="00544C68"/>
    <w:rsid w:val="00544C83"/>
    <w:rsid w:val="00544CD6"/>
    <w:rsid w:val="00544CF8"/>
    <w:rsid w:val="00544DBF"/>
    <w:rsid w:val="00544DD2"/>
    <w:rsid w:val="00544E9A"/>
    <w:rsid w:val="00545437"/>
    <w:rsid w:val="005454C2"/>
    <w:rsid w:val="00545572"/>
    <w:rsid w:val="005457C8"/>
    <w:rsid w:val="005459FB"/>
    <w:rsid w:val="00545A01"/>
    <w:rsid w:val="00545A3B"/>
    <w:rsid w:val="00545C17"/>
    <w:rsid w:val="00545CB0"/>
    <w:rsid w:val="00545CDD"/>
    <w:rsid w:val="00545EE7"/>
    <w:rsid w:val="00545F78"/>
    <w:rsid w:val="00545FA2"/>
    <w:rsid w:val="00545FFF"/>
    <w:rsid w:val="005460FB"/>
    <w:rsid w:val="00546332"/>
    <w:rsid w:val="005464F4"/>
    <w:rsid w:val="00546568"/>
    <w:rsid w:val="005465AF"/>
    <w:rsid w:val="00546EB8"/>
    <w:rsid w:val="00546F2F"/>
    <w:rsid w:val="0054704E"/>
    <w:rsid w:val="005471B4"/>
    <w:rsid w:val="005472D7"/>
    <w:rsid w:val="005474AC"/>
    <w:rsid w:val="005474AF"/>
    <w:rsid w:val="0054778D"/>
    <w:rsid w:val="00547AB8"/>
    <w:rsid w:val="00547BCD"/>
    <w:rsid w:val="00547E36"/>
    <w:rsid w:val="005500C4"/>
    <w:rsid w:val="005502D5"/>
    <w:rsid w:val="00550317"/>
    <w:rsid w:val="00550877"/>
    <w:rsid w:val="0055087B"/>
    <w:rsid w:val="00550A0A"/>
    <w:rsid w:val="00550A9F"/>
    <w:rsid w:val="00550AB6"/>
    <w:rsid w:val="00550EAA"/>
    <w:rsid w:val="005510CB"/>
    <w:rsid w:val="00551145"/>
    <w:rsid w:val="00551281"/>
    <w:rsid w:val="005513FE"/>
    <w:rsid w:val="0055142F"/>
    <w:rsid w:val="00551494"/>
    <w:rsid w:val="005516A0"/>
    <w:rsid w:val="00551702"/>
    <w:rsid w:val="005519C4"/>
    <w:rsid w:val="00551BB5"/>
    <w:rsid w:val="00551C91"/>
    <w:rsid w:val="00551CF5"/>
    <w:rsid w:val="00551F6A"/>
    <w:rsid w:val="00551F84"/>
    <w:rsid w:val="005523CB"/>
    <w:rsid w:val="005528DF"/>
    <w:rsid w:val="00552C6E"/>
    <w:rsid w:val="00552CEB"/>
    <w:rsid w:val="00552F90"/>
    <w:rsid w:val="0055308F"/>
    <w:rsid w:val="00553247"/>
    <w:rsid w:val="0055327F"/>
    <w:rsid w:val="005533C4"/>
    <w:rsid w:val="00553570"/>
    <w:rsid w:val="00553590"/>
    <w:rsid w:val="00553A26"/>
    <w:rsid w:val="00553B66"/>
    <w:rsid w:val="00553BE0"/>
    <w:rsid w:val="00553CA1"/>
    <w:rsid w:val="00553E2F"/>
    <w:rsid w:val="0055400D"/>
    <w:rsid w:val="0055425D"/>
    <w:rsid w:val="005542AE"/>
    <w:rsid w:val="00554455"/>
    <w:rsid w:val="00554628"/>
    <w:rsid w:val="0055479A"/>
    <w:rsid w:val="005547C3"/>
    <w:rsid w:val="005549C0"/>
    <w:rsid w:val="00554A28"/>
    <w:rsid w:val="00554BA8"/>
    <w:rsid w:val="00554F65"/>
    <w:rsid w:val="00555111"/>
    <w:rsid w:val="00555454"/>
    <w:rsid w:val="005554CB"/>
    <w:rsid w:val="005555BD"/>
    <w:rsid w:val="0055560B"/>
    <w:rsid w:val="00555674"/>
    <w:rsid w:val="0055568B"/>
    <w:rsid w:val="00555C15"/>
    <w:rsid w:val="00555D5B"/>
    <w:rsid w:val="00555EB0"/>
    <w:rsid w:val="00555EE1"/>
    <w:rsid w:val="005561FC"/>
    <w:rsid w:val="005562FD"/>
    <w:rsid w:val="00556345"/>
    <w:rsid w:val="0055656A"/>
    <w:rsid w:val="005566EA"/>
    <w:rsid w:val="00556857"/>
    <w:rsid w:val="00556A5A"/>
    <w:rsid w:val="00557056"/>
    <w:rsid w:val="005570DA"/>
    <w:rsid w:val="005571F3"/>
    <w:rsid w:val="0055766A"/>
    <w:rsid w:val="00557769"/>
    <w:rsid w:val="00557D19"/>
    <w:rsid w:val="00557D57"/>
    <w:rsid w:val="00557DFE"/>
    <w:rsid w:val="00557E08"/>
    <w:rsid w:val="00557FCA"/>
    <w:rsid w:val="005600DA"/>
    <w:rsid w:val="005604EE"/>
    <w:rsid w:val="005607CD"/>
    <w:rsid w:val="00560874"/>
    <w:rsid w:val="005608D8"/>
    <w:rsid w:val="00560B47"/>
    <w:rsid w:val="00560E76"/>
    <w:rsid w:val="005613A5"/>
    <w:rsid w:val="005614AE"/>
    <w:rsid w:val="005617ED"/>
    <w:rsid w:val="005618A2"/>
    <w:rsid w:val="005618F5"/>
    <w:rsid w:val="005619A6"/>
    <w:rsid w:val="005619E2"/>
    <w:rsid w:val="00561ACF"/>
    <w:rsid w:val="00561B36"/>
    <w:rsid w:val="00562097"/>
    <w:rsid w:val="0056211B"/>
    <w:rsid w:val="00562166"/>
    <w:rsid w:val="0056219D"/>
    <w:rsid w:val="005622C4"/>
    <w:rsid w:val="005622C9"/>
    <w:rsid w:val="00562545"/>
    <w:rsid w:val="00562602"/>
    <w:rsid w:val="0056267E"/>
    <w:rsid w:val="005626A8"/>
    <w:rsid w:val="00562729"/>
    <w:rsid w:val="00562CA3"/>
    <w:rsid w:val="00562FE4"/>
    <w:rsid w:val="00563191"/>
    <w:rsid w:val="0056326E"/>
    <w:rsid w:val="0056331B"/>
    <w:rsid w:val="00563525"/>
    <w:rsid w:val="00563655"/>
    <w:rsid w:val="00563960"/>
    <w:rsid w:val="00563BAE"/>
    <w:rsid w:val="00563BB5"/>
    <w:rsid w:val="00563F14"/>
    <w:rsid w:val="00563F80"/>
    <w:rsid w:val="00563FF4"/>
    <w:rsid w:val="005640E1"/>
    <w:rsid w:val="005641C6"/>
    <w:rsid w:val="0056431F"/>
    <w:rsid w:val="00564617"/>
    <w:rsid w:val="0056488A"/>
    <w:rsid w:val="0056489C"/>
    <w:rsid w:val="00564C8E"/>
    <w:rsid w:val="00565322"/>
    <w:rsid w:val="0056544A"/>
    <w:rsid w:val="00565469"/>
    <w:rsid w:val="005654C0"/>
    <w:rsid w:val="0056571E"/>
    <w:rsid w:val="00565961"/>
    <w:rsid w:val="00565989"/>
    <w:rsid w:val="005659BD"/>
    <w:rsid w:val="00565A00"/>
    <w:rsid w:val="00565CD9"/>
    <w:rsid w:val="00565ED7"/>
    <w:rsid w:val="00565FA2"/>
    <w:rsid w:val="005661F3"/>
    <w:rsid w:val="0056624A"/>
    <w:rsid w:val="005662B3"/>
    <w:rsid w:val="0056649E"/>
    <w:rsid w:val="00566563"/>
    <w:rsid w:val="005665A4"/>
    <w:rsid w:val="005667A0"/>
    <w:rsid w:val="0056680C"/>
    <w:rsid w:val="00566A31"/>
    <w:rsid w:val="00566A5A"/>
    <w:rsid w:val="00566DA8"/>
    <w:rsid w:val="00567137"/>
    <w:rsid w:val="00567198"/>
    <w:rsid w:val="005671A2"/>
    <w:rsid w:val="00567226"/>
    <w:rsid w:val="005672C9"/>
    <w:rsid w:val="005674A8"/>
    <w:rsid w:val="0056757D"/>
    <w:rsid w:val="0056759A"/>
    <w:rsid w:val="0056771D"/>
    <w:rsid w:val="0056773D"/>
    <w:rsid w:val="0056795A"/>
    <w:rsid w:val="00567998"/>
    <w:rsid w:val="00567B44"/>
    <w:rsid w:val="00567D06"/>
    <w:rsid w:val="00567E76"/>
    <w:rsid w:val="005700EA"/>
    <w:rsid w:val="005703CC"/>
    <w:rsid w:val="00570617"/>
    <w:rsid w:val="005707DD"/>
    <w:rsid w:val="00570A4F"/>
    <w:rsid w:val="00570AD2"/>
    <w:rsid w:val="00570BDA"/>
    <w:rsid w:val="00570CFC"/>
    <w:rsid w:val="00570DA4"/>
    <w:rsid w:val="00570EB1"/>
    <w:rsid w:val="00571065"/>
    <w:rsid w:val="00571315"/>
    <w:rsid w:val="005713F2"/>
    <w:rsid w:val="005714CD"/>
    <w:rsid w:val="005714F9"/>
    <w:rsid w:val="005716D5"/>
    <w:rsid w:val="00571710"/>
    <w:rsid w:val="00571791"/>
    <w:rsid w:val="005718E9"/>
    <w:rsid w:val="00571A4D"/>
    <w:rsid w:val="00571C98"/>
    <w:rsid w:val="0057213F"/>
    <w:rsid w:val="005725DE"/>
    <w:rsid w:val="00572803"/>
    <w:rsid w:val="00572816"/>
    <w:rsid w:val="00572CE5"/>
    <w:rsid w:val="00572EC4"/>
    <w:rsid w:val="00572F16"/>
    <w:rsid w:val="00572F5F"/>
    <w:rsid w:val="00573152"/>
    <w:rsid w:val="00573398"/>
    <w:rsid w:val="00573D52"/>
    <w:rsid w:val="00573FDD"/>
    <w:rsid w:val="00573FF2"/>
    <w:rsid w:val="005741F2"/>
    <w:rsid w:val="005742E6"/>
    <w:rsid w:val="00574532"/>
    <w:rsid w:val="00574536"/>
    <w:rsid w:val="005745C9"/>
    <w:rsid w:val="005745F5"/>
    <w:rsid w:val="00574611"/>
    <w:rsid w:val="0057472A"/>
    <w:rsid w:val="0057472E"/>
    <w:rsid w:val="00574CFC"/>
    <w:rsid w:val="00574E58"/>
    <w:rsid w:val="00575000"/>
    <w:rsid w:val="00575241"/>
    <w:rsid w:val="00575494"/>
    <w:rsid w:val="005754C2"/>
    <w:rsid w:val="005754FE"/>
    <w:rsid w:val="00575632"/>
    <w:rsid w:val="00575BB2"/>
    <w:rsid w:val="00575C3D"/>
    <w:rsid w:val="00575E5B"/>
    <w:rsid w:val="00575E66"/>
    <w:rsid w:val="00575E9D"/>
    <w:rsid w:val="00575EC0"/>
    <w:rsid w:val="00575F3E"/>
    <w:rsid w:val="00575F73"/>
    <w:rsid w:val="00576298"/>
    <w:rsid w:val="00576448"/>
    <w:rsid w:val="005764A2"/>
    <w:rsid w:val="00576766"/>
    <w:rsid w:val="00576842"/>
    <w:rsid w:val="00576A12"/>
    <w:rsid w:val="00576A38"/>
    <w:rsid w:val="00576C0B"/>
    <w:rsid w:val="00576CFC"/>
    <w:rsid w:val="00576E77"/>
    <w:rsid w:val="00576E85"/>
    <w:rsid w:val="00576F6B"/>
    <w:rsid w:val="00576F9D"/>
    <w:rsid w:val="00577034"/>
    <w:rsid w:val="005772BA"/>
    <w:rsid w:val="005774B7"/>
    <w:rsid w:val="0057750A"/>
    <w:rsid w:val="005775D3"/>
    <w:rsid w:val="00577664"/>
    <w:rsid w:val="0057768C"/>
    <w:rsid w:val="005778E9"/>
    <w:rsid w:val="00577901"/>
    <w:rsid w:val="0057791C"/>
    <w:rsid w:val="00577A14"/>
    <w:rsid w:val="00577AE4"/>
    <w:rsid w:val="00577B01"/>
    <w:rsid w:val="00577B93"/>
    <w:rsid w:val="00577BFF"/>
    <w:rsid w:val="00577C46"/>
    <w:rsid w:val="00577C94"/>
    <w:rsid w:val="00577E5D"/>
    <w:rsid w:val="00577E7D"/>
    <w:rsid w:val="0058001F"/>
    <w:rsid w:val="00580024"/>
    <w:rsid w:val="0058006A"/>
    <w:rsid w:val="00580188"/>
    <w:rsid w:val="0058029C"/>
    <w:rsid w:val="0058032D"/>
    <w:rsid w:val="00580419"/>
    <w:rsid w:val="00580756"/>
    <w:rsid w:val="005808F8"/>
    <w:rsid w:val="00580956"/>
    <w:rsid w:val="00580A14"/>
    <w:rsid w:val="00580C66"/>
    <w:rsid w:val="00580CC3"/>
    <w:rsid w:val="00580D2F"/>
    <w:rsid w:val="00580DAA"/>
    <w:rsid w:val="00580EB4"/>
    <w:rsid w:val="00580ECC"/>
    <w:rsid w:val="00580F58"/>
    <w:rsid w:val="00580F82"/>
    <w:rsid w:val="00580FA7"/>
    <w:rsid w:val="0058127D"/>
    <w:rsid w:val="0058145F"/>
    <w:rsid w:val="0058150D"/>
    <w:rsid w:val="0058159A"/>
    <w:rsid w:val="0058184A"/>
    <w:rsid w:val="00581882"/>
    <w:rsid w:val="00581950"/>
    <w:rsid w:val="00581955"/>
    <w:rsid w:val="00581A0F"/>
    <w:rsid w:val="00581BBC"/>
    <w:rsid w:val="00581BFA"/>
    <w:rsid w:val="00581C09"/>
    <w:rsid w:val="00581C32"/>
    <w:rsid w:val="00581D83"/>
    <w:rsid w:val="00581DE1"/>
    <w:rsid w:val="005820CC"/>
    <w:rsid w:val="0058214C"/>
    <w:rsid w:val="00582348"/>
    <w:rsid w:val="00582777"/>
    <w:rsid w:val="005828A6"/>
    <w:rsid w:val="00582B2A"/>
    <w:rsid w:val="00582C47"/>
    <w:rsid w:val="00583189"/>
    <w:rsid w:val="0058367E"/>
    <w:rsid w:val="005837D7"/>
    <w:rsid w:val="005838B6"/>
    <w:rsid w:val="005838E0"/>
    <w:rsid w:val="005838FE"/>
    <w:rsid w:val="00583AD9"/>
    <w:rsid w:val="00583CBF"/>
    <w:rsid w:val="00583E5B"/>
    <w:rsid w:val="005841CF"/>
    <w:rsid w:val="0058463D"/>
    <w:rsid w:val="0058472E"/>
    <w:rsid w:val="00584763"/>
    <w:rsid w:val="00584792"/>
    <w:rsid w:val="00584968"/>
    <w:rsid w:val="00584ADB"/>
    <w:rsid w:val="00584C6D"/>
    <w:rsid w:val="00584CC7"/>
    <w:rsid w:val="00584F28"/>
    <w:rsid w:val="00584F8D"/>
    <w:rsid w:val="0058518E"/>
    <w:rsid w:val="005855FE"/>
    <w:rsid w:val="0058562B"/>
    <w:rsid w:val="00585655"/>
    <w:rsid w:val="00585679"/>
    <w:rsid w:val="005857AC"/>
    <w:rsid w:val="0058581D"/>
    <w:rsid w:val="00585D45"/>
    <w:rsid w:val="00585F2C"/>
    <w:rsid w:val="00586088"/>
    <w:rsid w:val="005860A5"/>
    <w:rsid w:val="00586110"/>
    <w:rsid w:val="005863E2"/>
    <w:rsid w:val="0058694E"/>
    <w:rsid w:val="00586F66"/>
    <w:rsid w:val="00586FB7"/>
    <w:rsid w:val="00586FE2"/>
    <w:rsid w:val="00587162"/>
    <w:rsid w:val="0058730E"/>
    <w:rsid w:val="0058741D"/>
    <w:rsid w:val="005875DF"/>
    <w:rsid w:val="00587943"/>
    <w:rsid w:val="00587A51"/>
    <w:rsid w:val="00587B6F"/>
    <w:rsid w:val="00587C3D"/>
    <w:rsid w:val="00587C5A"/>
    <w:rsid w:val="00590213"/>
    <w:rsid w:val="005902E5"/>
    <w:rsid w:val="00590676"/>
    <w:rsid w:val="005906D6"/>
    <w:rsid w:val="0059095F"/>
    <w:rsid w:val="00590E57"/>
    <w:rsid w:val="00590EF0"/>
    <w:rsid w:val="00590FE8"/>
    <w:rsid w:val="005911E6"/>
    <w:rsid w:val="005912F2"/>
    <w:rsid w:val="00591548"/>
    <w:rsid w:val="00591625"/>
    <w:rsid w:val="0059168B"/>
    <w:rsid w:val="00591E24"/>
    <w:rsid w:val="00591FC7"/>
    <w:rsid w:val="005921A6"/>
    <w:rsid w:val="0059249D"/>
    <w:rsid w:val="00592586"/>
    <w:rsid w:val="00592619"/>
    <w:rsid w:val="0059261E"/>
    <w:rsid w:val="005926A7"/>
    <w:rsid w:val="00592715"/>
    <w:rsid w:val="005927E9"/>
    <w:rsid w:val="00592DEB"/>
    <w:rsid w:val="00592F92"/>
    <w:rsid w:val="00593002"/>
    <w:rsid w:val="005930CA"/>
    <w:rsid w:val="00593229"/>
    <w:rsid w:val="005932AB"/>
    <w:rsid w:val="00593363"/>
    <w:rsid w:val="005933D2"/>
    <w:rsid w:val="0059346C"/>
    <w:rsid w:val="0059365A"/>
    <w:rsid w:val="00593661"/>
    <w:rsid w:val="00593671"/>
    <w:rsid w:val="0059380B"/>
    <w:rsid w:val="005939F9"/>
    <w:rsid w:val="00593BB8"/>
    <w:rsid w:val="00593D21"/>
    <w:rsid w:val="00593F63"/>
    <w:rsid w:val="00593F94"/>
    <w:rsid w:val="005940A8"/>
    <w:rsid w:val="0059422F"/>
    <w:rsid w:val="00594240"/>
    <w:rsid w:val="005943BF"/>
    <w:rsid w:val="005943E3"/>
    <w:rsid w:val="005944E9"/>
    <w:rsid w:val="005945CC"/>
    <w:rsid w:val="00594627"/>
    <w:rsid w:val="005946E2"/>
    <w:rsid w:val="00594739"/>
    <w:rsid w:val="00594770"/>
    <w:rsid w:val="00594AF7"/>
    <w:rsid w:val="00594B3C"/>
    <w:rsid w:val="00594B98"/>
    <w:rsid w:val="00594C5B"/>
    <w:rsid w:val="00594C5D"/>
    <w:rsid w:val="00594DD6"/>
    <w:rsid w:val="00594FEC"/>
    <w:rsid w:val="0059524F"/>
    <w:rsid w:val="00595354"/>
    <w:rsid w:val="00595389"/>
    <w:rsid w:val="00595479"/>
    <w:rsid w:val="0059562E"/>
    <w:rsid w:val="005956EC"/>
    <w:rsid w:val="00595831"/>
    <w:rsid w:val="00595A78"/>
    <w:rsid w:val="00595AA6"/>
    <w:rsid w:val="00595CB5"/>
    <w:rsid w:val="005961F0"/>
    <w:rsid w:val="0059621A"/>
    <w:rsid w:val="005964A7"/>
    <w:rsid w:val="005968A3"/>
    <w:rsid w:val="00596934"/>
    <w:rsid w:val="00596A21"/>
    <w:rsid w:val="00596A53"/>
    <w:rsid w:val="00596CA0"/>
    <w:rsid w:val="005970FE"/>
    <w:rsid w:val="00597169"/>
    <w:rsid w:val="005972B9"/>
    <w:rsid w:val="005974E2"/>
    <w:rsid w:val="0059763C"/>
    <w:rsid w:val="005978DB"/>
    <w:rsid w:val="00597A77"/>
    <w:rsid w:val="00597D93"/>
    <w:rsid w:val="00597F53"/>
    <w:rsid w:val="005A0007"/>
    <w:rsid w:val="005A00BA"/>
    <w:rsid w:val="005A0194"/>
    <w:rsid w:val="005A0211"/>
    <w:rsid w:val="005A04B7"/>
    <w:rsid w:val="005A04F3"/>
    <w:rsid w:val="005A06AD"/>
    <w:rsid w:val="005A0796"/>
    <w:rsid w:val="005A07A7"/>
    <w:rsid w:val="005A09D0"/>
    <w:rsid w:val="005A0B91"/>
    <w:rsid w:val="005A0C39"/>
    <w:rsid w:val="005A0E79"/>
    <w:rsid w:val="005A0FE9"/>
    <w:rsid w:val="005A11AD"/>
    <w:rsid w:val="005A130B"/>
    <w:rsid w:val="005A1437"/>
    <w:rsid w:val="005A157F"/>
    <w:rsid w:val="005A159A"/>
    <w:rsid w:val="005A1731"/>
    <w:rsid w:val="005A19E0"/>
    <w:rsid w:val="005A1B7F"/>
    <w:rsid w:val="005A1C2A"/>
    <w:rsid w:val="005A1DD5"/>
    <w:rsid w:val="005A22BE"/>
    <w:rsid w:val="005A23C7"/>
    <w:rsid w:val="005A23E6"/>
    <w:rsid w:val="005A24A3"/>
    <w:rsid w:val="005A24B5"/>
    <w:rsid w:val="005A26D1"/>
    <w:rsid w:val="005A28A2"/>
    <w:rsid w:val="005A29A6"/>
    <w:rsid w:val="005A2C18"/>
    <w:rsid w:val="005A2FB2"/>
    <w:rsid w:val="005A2FDE"/>
    <w:rsid w:val="005A3015"/>
    <w:rsid w:val="005A3151"/>
    <w:rsid w:val="005A3356"/>
    <w:rsid w:val="005A356F"/>
    <w:rsid w:val="005A3905"/>
    <w:rsid w:val="005A3B79"/>
    <w:rsid w:val="005A3C35"/>
    <w:rsid w:val="005A3D90"/>
    <w:rsid w:val="005A3F43"/>
    <w:rsid w:val="005A418B"/>
    <w:rsid w:val="005A41A8"/>
    <w:rsid w:val="005A4211"/>
    <w:rsid w:val="005A4369"/>
    <w:rsid w:val="005A44A4"/>
    <w:rsid w:val="005A46B9"/>
    <w:rsid w:val="005A4B77"/>
    <w:rsid w:val="005A4BE1"/>
    <w:rsid w:val="005A4C01"/>
    <w:rsid w:val="005A4D0F"/>
    <w:rsid w:val="005A4F44"/>
    <w:rsid w:val="005A4FFD"/>
    <w:rsid w:val="005A516B"/>
    <w:rsid w:val="005A52FC"/>
    <w:rsid w:val="005A53AA"/>
    <w:rsid w:val="005A5437"/>
    <w:rsid w:val="005A54F2"/>
    <w:rsid w:val="005A5500"/>
    <w:rsid w:val="005A5529"/>
    <w:rsid w:val="005A5568"/>
    <w:rsid w:val="005A55F8"/>
    <w:rsid w:val="005A59C1"/>
    <w:rsid w:val="005A5BEE"/>
    <w:rsid w:val="005A5D89"/>
    <w:rsid w:val="005A602E"/>
    <w:rsid w:val="005A615C"/>
    <w:rsid w:val="005A620F"/>
    <w:rsid w:val="005A6243"/>
    <w:rsid w:val="005A62A3"/>
    <w:rsid w:val="005A6594"/>
    <w:rsid w:val="005A6734"/>
    <w:rsid w:val="005A687E"/>
    <w:rsid w:val="005A69A2"/>
    <w:rsid w:val="005A69AD"/>
    <w:rsid w:val="005A6C17"/>
    <w:rsid w:val="005A6CB7"/>
    <w:rsid w:val="005A6F24"/>
    <w:rsid w:val="005A7011"/>
    <w:rsid w:val="005A715A"/>
    <w:rsid w:val="005A7411"/>
    <w:rsid w:val="005A7659"/>
    <w:rsid w:val="005A77B7"/>
    <w:rsid w:val="005A7A0E"/>
    <w:rsid w:val="005A7BF9"/>
    <w:rsid w:val="005A7C65"/>
    <w:rsid w:val="005A7CE9"/>
    <w:rsid w:val="005A7DB8"/>
    <w:rsid w:val="005A7E0B"/>
    <w:rsid w:val="005A7F0C"/>
    <w:rsid w:val="005A7F44"/>
    <w:rsid w:val="005A7F7A"/>
    <w:rsid w:val="005B0049"/>
    <w:rsid w:val="005B0061"/>
    <w:rsid w:val="005B0067"/>
    <w:rsid w:val="005B0202"/>
    <w:rsid w:val="005B035E"/>
    <w:rsid w:val="005B0598"/>
    <w:rsid w:val="005B0893"/>
    <w:rsid w:val="005B0CBC"/>
    <w:rsid w:val="005B0DE7"/>
    <w:rsid w:val="005B0E68"/>
    <w:rsid w:val="005B0EAA"/>
    <w:rsid w:val="005B1145"/>
    <w:rsid w:val="005B13C7"/>
    <w:rsid w:val="005B1505"/>
    <w:rsid w:val="005B157F"/>
    <w:rsid w:val="005B1653"/>
    <w:rsid w:val="005B17A9"/>
    <w:rsid w:val="005B1A80"/>
    <w:rsid w:val="005B1AFE"/>
    <w:rsid w:val="005B1BE0"/>
    <w:rsid w:val="005B1EDA"/>
    <w:rsid w:val="005B2184"/>
    <w:rsid w:val="005B26E5"/>
    <w:rsid w:val="005B28C4"/>
    <w:rsid w:val="005B2B16"/>
    <w:rsid w:val="005B2B20"/>
    <w:rsid w:val="005B2BBE"/>
    <w:rsid w:val="005B2BF8"/>
    <w:rsid w:val="005B2E0D"/>
    <w:rsid w:val="005B2E66"/>
    <w:rsid w:val="005B2F02"/>
    <w:rsid w:val="005B312B"/>
    <w:rsid w:val="005B3158"/>
    <w:rsid w:val="005B3272"/>
    <w:rsid w:val="005B32B9"/>
    <w:rsid w:val="005B338A"/>
    <w:rsid w:val="005B352B"/>
    <w:rsid w:val="005B3609"/>
    <w:rsid w:val="005B3770"/>
    <w:rsid w:val="005B3A92"/>
    <w:rsid w:val="005B3D5F"/>
    <w:rsid w:val="005B4121"/>
    <w:rsid w:val="005B41E3"/>
    <w:rsid w:val="005B4286"/>
    <w:rsid w:val="005B45C6"/>
    <w:rsid w:val="005B468E"/>
    <w:rsid w:val="005B47EB"/>
    <w:rsid w:val="005B48FB"/>
    <w:rsid w:val="005B5172"/>
    <w:rsid w:val="005B557D"/>
    <w:rsid w:val="005B55BD"/>
    <w:rsid w:val="005B576F"/>
    <w:rsid w:val="005B5A27"/>
    <w:rsid w:val="005B5BBC"/>
    <w:rsid w:val="005B5BFD"/>
    <w:rsid w:val="005B5C7E"/>
    <w:rsid w:val="005B5C9B"/>
    <w:rsid w:val="005B5DCF"/>
    <w:rsid w:val="005B5E6C"/>
    <w:rsid w:val="005B5FD0"/>
    <w:rsid w:val="005B62B4"/>
    <w:rsid w:val="005B6431"/>
    <w:rsid w:val="005B6594"/>
    <w:rsid w:val="005B68A8"/>
    <w:rsid w:val="005B6AF2"/>
    <w:rsid w:val="005B6C92"/>
    <w:rsid w:val="005B6DCF"/>
    <w:rsid w:val="005B6E63"/>
    <w:rsid w:val="005B6F5D"/>
    <w:rsid w:val="005B711E"/>
    <w:rsid w:val="005B7178"/>
    <w:rsid w:val="005B71B7"/>
    <w:rsid w:val="005B72A0"/>
    <w:rsid w:val="005B73B8"/>
    <w:rsid w:val="005B755C"/>
    <w:rsid w:val="005B7660"/>
    <w:rsid w:val="005B773E"/>
    <w:rsid w:val="005B7762"/>
    <w:rsid w:val="005B7766"/>
    <w:rsid w:val="005B781E"/>
    <w:rsid w:val="005B790F"/>
    <w:rsid w:val="005B79FD"/>
    <w:rsid w:val="005B7A75"/>
    <w:rsid w:val="005B7A7B"/>
    <w:rsid w:val="005B7B34"/>
    <w:rsid w:val="005B7B9C"/>
    <w:rsid w:val="005B7BBA"/>
    <w:rsid w:val="005B7CE5"/>
    <w:rsid w:val="005B7F08"/>
    <w:rsid w:val="005C0335"/>
    <w:rsid w:val="005C05DD"/>
    <w:rsid w:val="005C064F"/>
    <w:rsid w:val="005C09E4"/>
    <w:rsid w:val="005C0AD2"/>
    <w:rsid w:val="005C0B74"/>
    <w:rsid w:val="005C0BCB"/>
    <w:rsid w:val="005C0C48"/>
    <w:rsid w:val="005C0E31"/>
    <w:rsid w:val="005C0E37"/>
    <w:rsid w:val="005C0EDB"/>
    <w:rsid w:val="005C12FE"/>
    <w:rsid w:val="005C159F"/>
    <w:rsid w:val="005C16D6"/>
    <w:rsid w:val="005C182D"/>
    <w:rsid w:val="005C1B55"/>
    <w:rsid w:val="005C1E2D"/>
    <w:rsid w:val="005C22C1"/>
    <w:rsid w:val="005C22ED"/>
    <w:rsid w:val="005C2385"/>
    <w:rsid w:val="005C23CF"/>
    <w:rsid w:val="005C2489"/>
    <w:rsid w:val="005C24F7"/>
    <w:rsid w:val="005C29F9"/>
    <w:rsid w:val="005C2B39"/>
    <w:rsid w:val="005C2D2F"/>
    <w:rsid w:val="005C2D5A"/>
    <w:rsid w:val="005C2E86"/>
    <w:rsid w:val="005C3011"/>
    <w:rsid w:val="005C30A6"/>
    <w:rsid w:val="005C3476"/>
    <w:rsid w:val="005C3481"/>
    <w:rsid w:val="005C35CC"/>
    <w:rsid w:val="005C3677"/>
    <w:rsid w:val="005C37C4"/>
    <w:rsid w:val="005C3836"/>
    <w:rsid w:val="005C3AC2"/>
    <w:rsid w:val="005C3B7B"/>
    <w:rsid w:val="005C3ED0"/>
    <w:rsid w:val="005C405E"/>
    <w:rsid w:val="005C4101"/>
    <w:rsid w:val="005C4186"/>
    <w:rsid w:val="005C418F"/>
    <w:rsid w:val="005C4256"/>
    <w:rsid w:val="005C43EB"/>
    <w:rsid w:val="005C44E0"/>
    <w:rsid w:val="005C4590"/>
    <w:rsid w:val="005C498F"/>
    <w:rsid w:val="005C4AF6"/>
    <w:rsid w:val="005C503A"/>
    <w:rsid w:val="005C51E3"/>
    <w:rsid w:val="005C523F"/>
    <w:rsid w:val="005C52B8"/>
    <w:rsid w:val="005C5877"/>
    <w:rsid w:val="005C5AB2"/>
    <w:rsid w:val="005C5ADD"/>
    <w:rsid w:val="005C6095"/>
    <w:rsid w:val="005C60A0"/>
    <w:rsid w:val="005C6279"/>
    <w:rsid w:val="005C6349"/>
    <w:rsid w:val="005C6379"/>
    <w:rsid w:val="005C63EC"/>
    <w:rsid w:val="005C64FD"/>
    <w:rsid w:val="005C6B2C"/>
    <w:rsid w:val="005C6CE8"/>
    <w:rsid w:val="005C7328"/>
    <w:rsid w:val="005C736F"/>
    <w:rsid w:val="005C7516"/>
    <w:rsid w:val="005C75A7"/>
    <w:rsid w:val="005C77B4"/>
    <w:rsid w:val="005C77B7"/>
    <w:rsid w:val="005C77D4"/>
    <w:rsid w:val="005C78AB"/>
    <w:rsid w:val="005C7ABE"/>
    <w:rsid w:val="005C7ACA"/>
    <w:rsid w:val="005C7AD5"/>
    <w:rsid w:val="005C7B81"/>
    <w:rsid w:val="005C7C41"/>
    <w:rsid w:val="005C7C70"/>
    <w:rsid w:val="005C7DCA"/>
    <w:rsid w:val="005D006E"/>
    <w:rsid w:val="005D0083"/>
    <w:rsid w:val="005D033F"/>
    <w:rsid w:val="005D04BF"/>
    <w:rsid w:val="005D04D5"/>
    <w:rsid w:val="005D06B4"/>
    <w:rsid w:val="005D0725"/>
    <w:rsid w:val="005D0797"/>
    <w:rsid w:val="005D07B2"/>
    <w:rsid w:val="005D09E7"/>
    <w:rsid w:val="005D0B8F"/>
    <w:rsid w:val="005D0DF8"/>
    <w:rsid w:val="005D0E71"/>
    <w:rsid w:val="005D1153"/>
    <w:rsid w:val="005D1409"/>
    <w:rsid w:val="005D1430"/>
    <w:rsid w:val="005D17C5"/>
    <w:rsid w:val="005D1A10"/>
    <w:rsid w:val="005D1A23"/>
    <w:rsid w:val="005D1DA0"/>
    <w:rsid w:val="005D1F37"/>
    <w:rsid w:val="005D1FFF"/>
    <w:rsid w:val="005D2052"/>
    <w:rsid w:val="005D21FF"/>
    <w:rsid w:val="005D227F"/>
    <w:rsid w:val="005D22E5"/>
    <w:rsid w:val="005D23D0"/>
    <w:rsid w:val="005D2460"/>
    <w:rsid w:val="005D2480"/>
    <w:rsid w:val="005D24E4"/>
    <w:rsid w:val="005D25D4"/>
    <w:rsid w:val="005D2640"/>
    <w:rsid w:val="005D27D7"/>
    <w:rsid w:val="005D28A3"/>
    <w:rsid w:val="005D2AA9"/>
    <w:rsid w:val="005D2B4A"/>
    <w:rsid w:val="005D2CE2"/>
    <w:rsid w:val="005D2E44"/>
    <w:rsid w:val="005D3024"/>
    <w:rsid w:val="005D3196"/>
    <w:rsid w:val="005D340E"/>
    <w:rsid w:val="005D344E"/>
    <w:rsid w:val="005D35D9"/>
    <w:rsid w:val="005D3941"/>
    <w:rsid w:val="005D39E2"/>
    <w:rsid w:val="005D3AE8"/>
    <w:rsid w:val="005D3B60"/>
    <w:rsid w:val="005D3DA1"/>
    <w:rsid w:val="005D40E7"/>
    <w:rsid w:val="005D427E"/>
    <w:rsid w:val="005D42C3"/>
    <w:rsid w:val="005D4411"/>
    <w:rsid w:val="005D444F"/>
    <w:rsid w:val="005D4459"/>
    <w:rsid w:val="005D44D4"/>
    <w:rsid w:val="005D4510"/>
    <w:rsid w:val="005D493B"/>
    <w:rsid w:val="005D4C72"/>
    <w:rsid w:val="005D5384"/>
    <w:rsid w:val="005D53B3"/>
    <w:rsid w:val="005D5561"/>
    <w:rsid w:val="005D5567"/>
    <w:rsid w:val="005D58F0"/>
    <w:rsid w:val="005D5A5E"/>
    <w:rsid w:val="005D5B94"/>
    <w:rsid w:val="005D5C6B"/>
    <w:rsid w:val="005D5DA1"/>
    <w:rsid w:val="005D5EA6"/>
    <w:rsid w:val="005D5FBF"/>
    <w:rsid w:val="005D5FD6"/>
    <w:rsid w:val="005D61A2"/>
    <w:rsid w:val="005D647A"/>
    <w:rsid w:val="005D64A3"/>
    <w:rsid w:val="005D663F"/>
    <w:rsid w:val="005D66A8"/>
    <w:rsid w:val="005D6800"/>
    <w:rsid w:val="005D6918"/>
    <w:rsid w:val="005D6B0D"/>
    <w:rsid w:val="005D6BF5"/>
    <w:rsid w:val="005D72D8"/>
    <w:rsid w:val="005D7313"/>
    <w:rsid w:val="005D770A"/>
    <w:rsid w:val="005D7935"/>
    <w:rsid w:val="005D79A6"/>
    <w:rsid w:val="005D7AF5"/>
    <w:rsid w:val="005D7CC7"/>
    <w:rsid w:val="005E00E4"/>
    <w:rsid w:val="005E0387"/>
    <w:rsid w:val="005E04E9"/>
    <w:rsid w:val="005E0703"/>
    <w:rsid w:val="005E079A"/>
    <w:rsid w:val="005E07C7"/>
    <w:rsid w:val="005E0916"/>
    <w:rsid w:val="005E0B3F"/>
    <w:rsid w:val="005E0B98"/>
    <w:rsid w:val="005E0BE4"/>
    <w:rsid w:val="005E0D7A"/>
    <w:rsid w:val="005E0D7F"/>
    <w:rsid w:val="005E0EDC"/>
    <w:rsid w:val="005E0F48"/>
    <w:rsid w:val="005E104A"/>
    <w:rsid w:val="005E11A0"/>
    <w:rsid w:val="005E121C"/>
    <w:rsid w:val="005E12C1"/>
    <w:rsid w:val="005E1349"/>
    <w:rsid w:val="005E14F0"/>
    <w:rsid w:val="005E164E"/>
    <w:rsid w:val="005E17AF"/>
    <w:rsid w:val="005E1923"/>
    <w:rsid w:val="005E1A8A"/>
    <w:rsid w:val="005E1F9F"/>
    <w:rsid w:val="005E2045"/>
    <w:rsid w:val="005E205D"/>
    <w:rsid w:val="005E211C"/>
    <w:rsid w:val="005E230E"/>
    <w:rsid w:val="005E23CD"/>
    <w:rsid w:val="005E243F"/>
    <w:rsid w:val="005E2692"/>
    <w:rsid w:val="005E27D5"/>
    <w:rsid w:val="005E2C5D"/>
    <w:rsid w:val="005E2DAF"/>
    <w:rsid w:val="005E2DF4"/>
    <w:rsid w:val="005E2ED6"/>
    <w:rsid w:val="005E3047"/>
    <w:rsid w:val="005E324E"/>
    <w:rsid w:val="005E3281"/>
    <w:rsid w:val="005E3607"/>
    <w:rsid w:val="005E3ACD"/>
    <w:rsid w:val="005E3B33"/>
    <w:rsid w:val="005E3B75"/>
    <w:rsid w:val="005E3D06"/>
    <w:rsid w:val="005E3D36"/>
    <w:rsid w:val="005E3D47"/>
    <w:rsid w:val="005E3F48"/>
    <w:rsid w:val="005E3F88"/>
    <w:rsid w:val="005E3FE4"/>
    <w:rsid w:val="005E4035"/>
    <w:rsid w:val="005E451B"/>
    <w:rsid w:val="005E470C"/>
    <w:rsid w:val="005E4791"/>
    <w:rsid w:val="005E4A90"/>
    <w:rsid w:val="005E4B39"/>
    <w:rsid w:val="005E4C59"/>
    <w:rsid w:val="005E4C79"/>
    <w:rsid w:val="005E4FB9"/>
    <w:rsid w:val="005E4FEB"/>
    <w:rsid w:val="005E50AC"/>
    <w:rsid w:val="005E5274"/>
    <w:rsid w:val="005E52F7"/>
    <w:rsid w:val="005E536B"/>
    <w:rsid w:val="005E56E7"/>
    <w:rsid w:val="005E58FE"/>
    <w:rsid w:val="005E59C6"/>
    <w:rsid w:val="005E5C03"/>
    <w:rsid w:val="005E5D46"/>
    <w:rsid w:val="005E5D85"/>
    <w:rsid w:val="005E5DA8"/>
    <w:rsid w:val="005E5E93"/>
    <w:rsid w:val="005E608B"/>
    <w:rsid w:val="005E6092"/>
    <w:rsid w:val="005E60B7"/>
    <w:rsid w:val="005E6466"/>
    <w:rsid w:val="005E64EF"/>
    <w:rsid w:val="005E6687"/>
    <w:rsid w:val="005E66CF"/>
    <w:rsid w:val="005E6B64"/>
    <w:rsid w:val="005E6BB7"/>
    <w:rsid w:val="005E6DCF"/>
    <w:rsid w:val="005E6E4D"/>
    <w:rsid w:val="005E6F11"/>
    <w:rsid w:val="005E70DA"/>
    <w:rsid w:val="005E719B"/>
    <w:rsid w:val="005E7263"/>
    <w:rsid w:val="005E72DA"/>
    <w:rsid w:val="005E7410"/>
    <w:rsid w:val="005E7706"/>
    <w:rsid w:val="005E7882"/>
    <w:rsid w:val="005E78C0"/>
    <w:rsid w:val="005E7909"/>
    <w:rsid w:val="005E798E"/>
    <w:rsid w:val="005E79A2"/>
    <w:rsid w:val="005E7A1D"/>
    <w:rsid w:val="005E7B2C"/>
    <w:rsid w:val="005E7B5E"/>
    <w:rsid w:val="005E7DD9"/>
    <w:rsid w:val="005F00BE"/>
    <w:rsid w:val="005F014D"/>
    <w:rsid w:val="005F0349"/>
    <w:rsid w:val="005F03FB"/>
    <w:rsid w:val="005F06A2"/>
    <w:rsid w:val="005F0934"/>
    <w:rsid w:val="005F0B3B"/>
    <w:rsid w:val="005F0B79"/>
    <w:rsid w:val="005F0C13"/>
    <w:rsid w:val="005F1235"/>
    <w:rsid w:val="005F128C"/>
    <w:rsid w:val="005F13B3"/>
    <w:rsid w:val="005F1433"/>
    <w:rsid w:val="005F152A"/>
    <w:rsid w:val="005F153F"/>
    <w:rsid w:val="005F17FF"/>
    <w:rsid w:val="005F1820"/>
    <w:rsid w:val="005F189B"/>
    <w:rsid w:val="005F18CC"/>
    <w:rsid w:val="005F1A82"/>
    <w:rsid w:val="005F1AFB"/>
    <w:rsid w:val="005F1D60"/>
    <w:rsid w:val="005F1F1E"/>
    <w:rsid w:val="005F2087"/>
    <w:rsid w:val="005F247B"/>
    <w:rsid w:val="005F2A91"/>
    <w:rsid w:val="005F2B7A"/>
    <w:rsid w:val="005F2C5C"/>
    <w:rsid w:val="005F2CE4"/>
    <w:rsid w:val="005F34C5"/>
    <w:rsid w:val="005F35ED"/>
    <w:rsid w:val="005F3808"/>
    <w:rsid w:val="005F39B5"/>
    <w:rsid w:val="005F3A99"/>
    <w:rsid w:val="005F3C26"/>
    <w:rsid w:val="005F3CAD"/>
    <w:rsid w:val="005F3D23"/>
    <w:rsid w:val="005F3E86"/>
    <w:rsid w:val="005F4014"/>
    <w:rsid w:val="005F4144"/>
    <w:rsid w:val="005F41A2"/>
    <w:rsid w:val="005F41F3"/>
    <w:rsid w:val="005F440E"/>
    <w:rsid w:val="005F45F8"/>
    <w:rsid w:val="005F4618"/>
    <w:rsid w:val="005F4712"/>
    <w:rsid w:val="005F479D"/>
    <w:rsid w:val="005F487D"/>
    <w:rsid w:val="005F4890"/>
    <w:rsid w:val="005F4AC8"/>
    <w:rsid w:val="005F4B3B"/>
    <w:rsid w:val="005F4EDA"/>
    <w:rsid w:val="005F51C0"/>
    <w:rsid w:val="005F52B5"/>
    <w:rsid w:val="005F52FC"/>
    <w:rsid w:val="005F5422"/>
    <w:rsid w:val="005F5732"/>
    <w:rsid w:val="005F57FA"/>
    <w:rsid w:val="005F5ACD"/>
    <w:rsid w:val="005F5C28"/>
    <w:rsid w:val="005F5CA2"/>
    <w:rsid w:val="005F5D54"/>
    <w:rsid w:val="005F6005"/>
    <w:rsid w:val="005F609F"/>
    <w:rsid w:val="005F62EF"/>
    <w:rsid w:val="005F6469"/>
    <w:rsid w:val="005F65E3"/>
    <w:rsid w:val="005F6629"/>
    <w:rsid w:val="005F6666"/>
    <w:rsid w:val="005F683C"/>
    <w:rsid w:val="005F695F"/>
    <w:rsid w:val="005F6A33"/>
    <w:rsid w:val="005F6A34"/>
    <w:rsid w:val="005F6A8B"/>
    <w:rsid w:val="005F6C07"/>
    <w:rsid w:val="005F6FAB"/>
    <w:rsid w:val="005F6FF9"/>
    <w:rsid w:val="005F702A"/>
    <w:rsid w:val="005F71E5"/>
    <w:rsid w:val="005F74AD"/>
    <w:rsid w:val="005F74BD"/>
    <w:rsid w:val="005F7751"/>
    <w:rsid w:val="005F77C5"/>
    <w:rsid w:val="005F7891"/>
    <w:rsid w:val="005F7A4C"/>
    <w:rsid w:val="005F7B9B"/>
    <w:rsid w:val="005F7B9F"/>
    <w:rsid w:val="005F7ED8"/>
    <w:rsid w:val="005F7EEB"/>
    <w:rsid w:val="006000B1"/>
    <w:rsid w:val="0060010F"/>
    <w:rsid w:val="0060013C"/>
    <w:rsid w:val="006003CD"/>
    <w:rsid w:val="0060052B"/>
    <w:rsid w:val="00600754"/>
    <w:rsid w:val="006009C1"/>
    <w:rsid w:val="00600A11"/>
    <w:rsid w:val="00600CAD"/>
    <w:rsid w:val="00600CB2"/>
    <w:rsid w:val="00600D30"/>
    <w:rsid w:val="00600DEE"/>
    <w:rsid w:val="00600FAA"/>
    <w:rsid w:val="00601184"/>
    <w:rsid w:val="0060145A"/>
    <w:rsid w:val="00601516"/>
    <w:rsid w:val="00601602"/>
    <w:rsid w:val="00601952"/>
    <w:rsid w:val="006019E5"/>
    <w:rsid w:val="00601A21"/>
    <w:rsid w:val="00601A5A"/>
    <w:rsid w:val="00601BFE"/>
    <w:rsid w:val="00601DE6"/>
    <w:rsid w:val="00601E65"/>
    <w:rsid w:val="00601E73"/>
    <w:rsid w:val="006020D1"/>
    <w:rsid w:val="00602208"/>
    <w:rsid w:val="006026CF"/>
    <w:rsid w:val="00602737"/>
    <w:rsid w:val="00602990"/>
    <w:rsid w:val="00602AFE"/>
    <w:rsid w:val="00602BDD"/>
    <w:rsid w:val="00602D28"/>
    <w:rsid w:val="00603168"/>
    <w:rsid w:val="0060328E"/>
    <w:rsid w:val="006034DD"/>
    <w:rsid w:val="00603727"/>
    <w:rsid w:val="006039B4"/>
    <w:rsid w:val="00603A00"/>
    <w:rsid w:val="00603AA6"/>
    <w:rsid w:val="00603AC6"/>
    <w:rsid w:val="006040AC"/>
    <w:rsid w:val="006042D0"/>
    <w:rsid w:val="00604534"/>
    <w:rsid w:val="006045C4"/>
    <w:rsid w:val="00604627"/>
    <w:rsid w:val="00604CED"/>
    <w:rsid w:val="00604D13"/>
    <w:rsid w:val="00604D3E"/>
    <w:rsid w:val="00604DAE"/>
    <w:rsid w:val="00604F3A"/>
    <w:rsid w:val="00604F98"/>
    <w:rsid w:val="00605102"/>
    <w:rsid w:val="00605431"/>
    <w:rsid w:val="0060546D"/>
    <w:rsid w:val="0060548F"/>
    <w:rsid w:val="00605764"/>
    <w:rsid w:val="006057AF"/>
    <w:rsid w:val="006057E5"/>
    <w:rsid w:val="00605A67"/>
    <w:rsid w:val="00605AB3"/>
    <w:rsid w:val="00605BBB"/>
    <w:rsid w:val="00605C17"/>
    <w:rsid w:val="00605C8C"/>
    <w:rsid w:val="00605CFB"/>
    <w:rsid w:val="00605EE5"/>
    <w:rsid w:val="00605F29"/>
    <w:rsid w:val="006061A2"/>
    <w:rsid w:val="006066D8"/>
    <w:rsid w:val="006067C6"/>
    <w:rsid w:val="006067F7"/>
    <w:rsid w:val="00606831"/>
    <w:rsid w:val="0060686B"/>
    <w:rsid w:val="006069B4"/>
    <w:rsid w:val="00606A11"/>
    <w:rsid w:val="00606B26"/>
    <w:rsid w:val="00606C34"/>
    <w:rsid w:val="00606D5E"/>
    <w:rsid w:val="006070E7"/>
    <w:rsid w:val="0060719B"/>
    <w:rsid w:val="006071B7"/>
    <w:rsid w:val="00607228"/>
    <w:rsid w:val="006073E0"/>
    <w:rsid w:val="006073F7"/>
    <w:rsid w:val="006075DA"/>
    <w:rsid w:val="0060795A"/>
    <w:rsid w:val="00607A14"/>
    <w:rsid w:val="00607B25"/>
    <w:rsid w:val="00607B77"/>
    <w:rsid w:val="00607B83"/>
    <w:rsid w:val="00607B9B"/>
    <w:rsid w:val="00607D4D"/>
    <w:rsid w:val="00607D77"/>
    <w:rsid w:val="00607D96"/>
    <w:rsid w:val="00607DB5"/>
    <w:rsid w:val="00607FD4"/>
    <w:rsid w:val="006100F0"/>
    <w:rsid w:val="006104BD"/>
    <w:rsid w:val="0061054A"/>
    <w:rsid w:val="00610657"/>
    <w:rsid w:val="00610728"/>
    <w:rsid w:val="0061073B"/>
    <w:rsid w:val="006107B9"/>
    <w:rsid w:val="00610B0B"/>
    <w:rsid w:val="00610B42"/>
    <w:rsid w:val="00610C4A"/>
    <w:rsid w:val="00610DAE"/>
    <w:rsid w:val="00610DE3"/>
    <w:rsid w:val="00611068"/>
    <w:rsid w:val="00611244"/>
    <w:rsid w:val="00611289"/>
    <w:rsid w:val="006115C9"/>
    <w:rsid w:val="006115EE"/>
    <w:rsid w:val="0061186A"/>
    <w:rsid w:val="006119D9"/>
    <w:rsid w:val="00611A5B"/>
    <w:rsid w:val="00611BE7"/>
    <w:rsid w:val="00611CD2"/>
    <w:rsid w:val="00611CDA"/>
    <w:rsid w:val="00611ED6"/>
    <w:rsid w:val="00611EF3"/>
    <w:rsid w:val="00611F77"/>
    <w:rsid w:val="00612159"/>
    <w:rsid w:val="006122F4"/>
    <w:rsid w:val="006124BB"/>
    <w:rsid w:val="00612582"/>
    <w:rsid w:val="00612605"/>
    <w:rsid w:val="00612716"/>
    <w:rsid w:val="00612A11"/>
    <w:rsid w:val="00612BF2"/>
    <w:rsid w:val="00612CD3"/>
    <w:rsid w:val="00612D6A"/>
    <w:rsid w:val="00612F63"/>
    <w:rsid w:val="00612FEB"/>
    <w:rsid w:val="00613162"/>
    <w:rsid w:val="00613528"/>
    <w:rsid w:val="00613ABF"/>
    <w:rsid w:val="00614002"/>
    <w:rsid w:val="00614143"/>
    <w:rsid w:val="006141B5"/>
    <w:rsid w:val="0061420E"/>
    <w:rsid w:val="006142A5"/>
    <w:rsid w:val="00614584"/>
    <w:rsid w:val="006145CB"/>
    <w:rsid w:val="00614768"/>
    <w:rsid w:val="00614885"/>
    <w:rsid w:val="00615172"/>
    <w:rsid w:val="00615537"/>
    <w:rsid w:val="00615549"/>
    <w:rsid w:val="00615566"/>
    <w:rsid w:val="00615680"/>
    <w:rsid w:val="006156CC"/>
    <w:rsid w:val="006157D5"/>
    <w:rsid w:val="00615804"/>
    <w:rsid w:val="006158E3"/>
    <w:rsid w:val="0061594D"/>
    <w:rsid w:val="006159A7"/>
    <w:rsid w:val="00615A72"/>
    <w:rsid w:val="00615C10"/>
    <w:rsid w:val="00615C43"/>
    <w:rsid w:val="00615C57"/>
    <w:rsid w:val="00615DDB"/>
    <w:rsid w:val="006160C4"/>
    <w:rsid w:val="00616262"/>
    <w:rsid w:val="00616326"/>
    <w:rsid w:val="0061661F"/>
    <w:rsid w:val="00616688"/>
    <w:rsid w:val="006167C6"/>
    <w:rsid w:val="00616F5F"/>
    <w:rsid w:val="00616FB0"/>
    <w:rsid w:val="00617324"/>
    <w:rsid w:val="006174B2"/>
    <w:rsid w:val="006176F1"/>
    <w:rsid w:val="006177DB"/>
    <w:rsid w:val="006177E2"/>
    <w:rsid w:val="006179D8"/>
    <w:rsid w:val="00617B1F"/>
    <w:rsid w:val="00617B35"/>
    <w:rsid w:val="00617E1C"/>
    <w:rsid w:val="0062005A"/>
    <w:rsid w:val="00620244"/>
    <w:rsid w:val="00620296"/>
    <w:rsid w:val="006205CE"/>
    <w:rsid w:val="006208BB"/>
    <w:rsid w:val="00620955"/>
    <w:rsid w:val="00620A41"/>
    <w:rsid w:val="00620B4E"/>
    <w:rsid w:val="00620FB2"/>
    <w:rsid w:val="0062127F"/>
    <w:rsid w:val="00621332"/>
    <w:rsid w:val="006216F5"/>
    <w:rsid w:val="00621B09"/>
    <w:rsid w:val="00621D30"/>
    <w:rsid w:val="00621D92"/>
    <w:rsid w:val="00621E72"/>
    <w:rsid w:val="00621EF2"/>
    <w:rsid w:val="0062211A"/>
    <w:rsid w:val="00622319"/>
    <w:rsid w:val="006223AE"/>
    <w:rsid w:val="006224C4"/>
    <w:rsid w:val="006224DF"/>
    <w:rsid w:val="006225CD"/>
    <w:rsid w:val="00622699"/>
    <w:rsid w:val="00622784"/>
    <w:rsid w:val="00622818"/>
    <w:rsid w:val="00622986"/>
    <w:rsid w:val="00622AB5"/>
    <w:rsid w:val="00622BC6"/>
    <w:rsid w:val="00622CBC"/>
    <w:rsid w:val="00622DAA"/>
    <w:rsid w:val="00622F65"/>
    <w:rsid w:val="00623235"/>
    <w:rsid w:val="00623558"/>
    <w:rsid w:val="0062357F"/>
    <w:rsid w:val="006235B5"/>
    <w:rsid w:val="00623655"/>
    <w:rsid w:val="0062372F"/>
    <w:rsid w:val="006239FC"/>
    <w:rsid w:val="00623C31"/>
    <w:rsid w:val="00623C46"/>
    <w:rsid w:val="006240A7"/>
    <w:rsid w:val="00624166"/>
    <w:rsid w:val="00624301"/>
    <w:rsid w:val="00624712"/>
    <w:rsid w:val="0062478D"/>
    <w:rsid w:val="00624804"/>
    <w:rsid w:val="00624884"/>
    <w:rsid w:val="00624ABB"/>
    <w:rsid w:val="00624B98"/>
    <w:rsid w:val="00624DE0"/>
    <w:rsid w:val="00624F40"/>
    <w:rsid w:val="00625230"/>
    <w:rsid w:val="006252F0"/>
    <w:rsid w:val="00625398"/>
    <w:rsid w:val="006254C6"/>
    <w:rsid w:val="006255E8"/>
    <w:rsid w:val="00625668"/>
    <w:rsid w:val="006257B0"/>
    <w:rsid w:val="006257B7"/>
    <w:rsid w:val="006258EB"/>
    <w:rsid w:val="0062595A"/>
    <w:rsid w:val="00625A64"/>
    <w:rsid w:val="00625AB7"/>
    <w:rsid w:val="00625AE4"/>
    <w:rsid w:val="00625B62"/>
    <w:rsid w:val="00625CE3"/>
    <w:rsid w:val="00625D60"/>
    <w:rsid w:val="00625E6F"/>
    <w:rsid w:val="00625EA0"/>
    <w:rsid w:val="00625EA5"/>
    <w:rsid w:val="00626416"/>
    <w:rsid w:val="00626459"/>
    <w:rsid w:val="00626596"/>
    <w:rsid w:val="006265F6"/>
    <w:rsid w:val="00626642"/>
    <w:rsid w:val="006267FE"/>
    <w:rsid w:val="0062688D"/>
    <w:rsid w:val="006269A5"/>
    <w:rsid w:val="00626C6E"/>
    <w:rsid w:val="00626D94"/>
    <w:rsid w:val="0062718F"/>
    <w:rsid w:val="006274B6"/>
    <w:rsid w:val="006279D5"/>
    <w:rsid w:val="006279E2"/>
    <w:rsid w:val="00627A77"/>
    <w:rsid w:val="00627E26"/>
    <w:rsid w:val="00627E2C"/>
    <w:rsid w:val="00627F38"/>
    <w:rsid w:val="0063017F"/>
    <w:rsid w:val="0063033B"/>
    <w:rsid w:val="006304F5"/>
    <w:rsid w:val="0063058C"/>
    <w:rsid w:val="006306C1"/>
    <w:rsid w:val="006306C9"/>
    <w:rsid w:val="00630715"/>
    <w:rsid w:val="006309A4"/>
    <w:rsid w:val="00630B11"/>
    <w:rsid w:val="00630C5E"/>
    <w:rsid w:val="00630EA6"/>
    <w:rsid w:val="00630F55"/>
    <w:rsid w:val="006311B5"/>
    <w:rsid w:val="006311B6"/>
    <w:rsid w:val="0063129D"/>
    <w:rsid w:val="006318FA"/>
    <w:rsid w:val="00631908"/>
    <w:rsid w:val="00631C94"/>
    <w:rsid w:val="00631F02"/>
    <w:rsid w:val="006322C8"/>
    <w:rsid w:val="006323FE"/>
    <w:rsid w:val="006324AE"/>
    <w:rsid w:val="0063262A"/>
    <w:rsid w:val="00632667"/>
    <w:rsid w:val="006327A9"/>
    <w:rsid w:val="00632816"/>
    <w:rsid w:val="00632A0C"/>
    <w:rsid w:val="00632C9F"/>
    <w:rsid w:val="006333A9"/>
    <w:rsid w:val="00633423"/>
    <w:rsid w:val="00633A93"/>
    <w:rsid w:val="00633B51"/>
    <w:rsid w:val="00634047"/>
    <w:rsid w:val="00634339"/>
    <w:rsid w:val="00634387"/>
    <w:rsid w:val="0063456D"/>
    <w:rsid w:val="006346EF"/>
    <w:rsid w:val="006347E0"/>
    <w:rsid w:val="006348D7"/>
    <w:rsid w:val="00634942"/>
    <w:rsid w:val="00634D5C"/>
    <w:rsid w:val="00634DFD"/>
    <w:rsid w:val="00634F15"/>
    <w:rsid w:val="0063514B"/>
    <w:rsid w:val="0063527B"/>
    <w:rsid w:val="006352A1"/>
    <w:rsid w:val="00635359"/>
    <w:rsid w:val="0063547C"/>
    <w:rsid w:val="006355E9"/>
    <w:rsid w:val="00635AFA"/>
    <w:rsid w:val="00635CBA"/>
    <w:rsid w:val="00635ECB"/>
    <w:rsid w:val="00635F21"/>
    <w:rsid w:val="006361C9"/>
    <w:rsid w:val="0063638D"/>
    <w:rsid w:val="006363BA"/>
    <w:rsid w:val="00636431"/>
    <w:rsid w:val="006364DF"/>
    <w:rsid w:val="006369B4"/>
    <w:rsid w:val="00636C22"/>
    <w:rsid w:val="00636D1B"/>
    <w:rsid w:val="00636DD8"/>
    <w:rsid w:val="00636F8F"/>
    <w:rsid w:val="00637192"/>
    <w:rsid w:val="006371AF"/>
    <w:rsid w:val="00637569"/>
    <w:rsid w:val="00637693"/>
    <w:rsid w:val="00637789"/>
    <w:rsid w:val="0063778F"/>
    <w:rsid w:val="006377A6"/>
    <w:rsid w:val="006378D3"/>
    <w:rsid w:val="00637B55"/>
    <w:rsid w:val="00637EB5"/>
    <w:rsid w:val="00640495"/>
    <w:rsid w:val="006404B4"/>
    <w:rsid w:val="00640601"/>
    <w:rsid w:val="00640649"/>
    <w:rsid w:val="0064097C"/>
    <w:rsid w:val="00640BD1"/>
    <w:rsid w:val="00640CBB"/>
    <w:rsid w:val="00640CD3"/>
    <w:rsid w:val="00640D57"/>
    <w:rsid w:val="00640DB1"/>
    <w:rsid w:val="00640F8A"/>
    <w:rsid w:val="0064100B"/>
    <w:rsid w:val="0064106A"/>
    <w:rsid w:val="0064116C"/>
    <w:rsid w:val="00641978"/>
    <w:rsid w:val="00641AC0"/>
    <w:rsid w:val="00641B82"/>
    <w:rsid w:val="00641F48"/>
    <w:rsid w:val="00641FC9"/>
    <w:rsid w:val="006421E9"/>
    <w:rsid w:val="00642210"/>
    <w:rsid w:val="00642243"/>
    <w:rsid w:val="00642377"/>
    <w:rsid w:val="006426BD"/>
    <w:rsid w:val="00642AF4"/>
    <w:rsid w:val="00642B48"/>
    <w:rsid w:val="00642C2F"/>
    <w:rsid w:val="00642C43"/>
    <w:rsid w:val="00642D88"/>
    <w:rsid w:val="0064303F"/>
    <w:rsid w:val="006430A4"/>
    <w:rsid w:val="006432AD"/>
    <w:rsid w:val="00643330"/>
    <w:rsid w:val="006435A9"/>
    <w:rsid w:val="00643772"/>
    <w:rsid w:val="006439A1"/>
    <w:rsid w:val="006439E2"/>
    <w:rsid w:val="00643A2D"/>
    <w:rsid w:val="00643C4B"/>
    <w:rsid w:val="00643C68"/>
    <w:rsid w:val="00643CEA"/>
    <w:rsid w:val="00643F80"/>
    <w:rsid w:val="00644054"/>
    <w:rsid w:val="00644604"/>
    <w:rsid w:val="00644656"/>
    <w:rsid w:val="0064465A"/>
    <w:rsid w:val="006446AD"/>
    <w:rsid w:val="0064491D"/>
    <w:rsid w:val="00644A04"/>
    <w:rsid w:val="00644E04"/>
    <w:rsid w:val="00644E0D"/>
    <w:rsid w:val="00644FA2"/>
    <w:rsid w:val="006450B3"/>
    <w:rsid w:val="006450E8"/>
    <w:rsid w:val="00645284"/>
    <w:rsid w:val="0064531D"/>
    <w:rsid w:val="00645458"/>
    <w:rsid w:val="00645531"/>
    <w:rsid w:val="006456F6"/>
    <w:rsid w:val="00645CE0"/>
    <w:rsid w:val="00645D3C"/>
    <w:rsid w:val="0064620E"/>
    <w:rsid w:val="00646268"/>
    <w:rsid w:val="006464BA"/>
    <w:rsid w:val="006467D0"/>
    <w:rsid w:val="0064694E"/>
    <w:rsid w:val="0064697B"/>
    <w:rsid w:val="00646B91"/>
    <w:rsid w:val="00646C98"/>
    <w:rsid w:val="00646CB8"/>
    <w:rsid w:val="00646CE6"/>
    <w:rsid w:val="00646CE9"/>
    <w:rsid w:val="00646D0C"/>
    <w:rsid w:val="0064716E"/>
    <w:rsid w:val="00647195"/>
    <w:rsid w:val="0064734D"/>
    <w:rsid w:val="006477C0"/>
    <w:rsid w:val="00647A0B"/>
    <w:rsid w:val="00647DD1"/>
    <w:rsid w:val="00647F4C"/>
    <w:rsid w:val="00650131"/>
    <w:rsid w:val="00650390"/>
    <w:rsid w:val="00650525"/>
    <w:rsid w:val="0065059B"/>
    <w:rsid w:val="0065078A"/>
    <w:rsid w:val="00650873"/>
    <w:rsid w:val="00650BB6"/>
    <w:rsid w:val="00650F10"/>
    <w:rsid w:val="006514F5"/>
    <w:rsid w:val="0065156A"/>
    <w:rsid w:val="006517F7"/>
    <w:rsid w:val="00651E4F"/>
    <w:rsid w:val="0065205B"/>
    <w:rsid w:val="00652066"/>
    <w:rsid w:val="0065208D"/>
    <w:rsid w:val="00652160"/>
    <w:rsid w:val="006522E4"/>
    <w:rsid w:val="00652329"/>
    <w:rsid w:val="00652727"/>
    <w:rsid w:val="00652854"/>
    <w:rsid w:val="0065293E"/>
    <w:rsid w:val="00652998"/>
    <w:rsid w:val="00652AE1"/>
    <w:rsid w:val="00652E9D"/>
    <w:rsid w:val="00653082"/>
    <w:rsid w:val="00653285"/>
    <w:rsid w:val="0065339D"/>
    <w:rsid w:val="006533AB"/>
    <w:rsid w:val="0065345C"/>
    <w:rsid w:val="00653548"/>
    <w:rsid w:val="006535E6"/>
    <w:rsid w:val="0065376C"/>
    <w:rsid w:val="006538D7"/>
    <w:rsid w:val="00653A1C"/>
    <w:rsid w:val="00653C4E"/>
    <w:rsid w:val="00653FEC"/>
    <w:rsid w:val="00654100"/>
    <w:rsid w:val="006542DE"/>
    <w:rsid w:val="006544A3"/>
    <w:rsid w:val="006544C1"/>
    <w:rsid w:val="006544EC"/>
    <w:rsid w:val="006545E3"/>
    <w:rsid w:val="00654896"/>
    <w:rsid w:val="006548E5"/>
    <w:rsid w:val="00654A8B"/>
    <w:rsid w:val="00654C6D"/>
    <w:rsid w:val="00654E6F"/>
    <w:rsid w:val="00654EC1"/>
    <w:rsid w:val="00654F23"/>
    <w:rsid w:val="006553E0"/>
    <w:rsid w:val="006555C6"/>
    <w:rsid w:val="00655642"/>
    <w:rsid w:val="00655790"/>
    <w:rsid w:val="00655CFC"/>
    <w:rsid w:val="00655E38"/>
    <w:rsid w:val="00656110"/>
    <w:rsid w:val="0065623A"/>
    <w:rsid w:val="006562D4"/>
    <w:rsid w:val="00656348"/>
    <w:rsid w:val="00656872"/>
    <w:rsid w:val="006568D7"/>
    <w:rsid w:val="00656BA0"/>
    <w:rsid w:val="00656FEF"/>
    <w:rsid w:val="00657115"/>
    <w:rsid w:val="006574C3"/>
    <w:rsid w:val="00657572"/>
    <w:rsid w:val="006577EE"/>
    <w:rsid w:val="00657864"/>
    <w:rsid w:val="00657A7C"/>
    <w:rsid w:val="00657C2F"/>
    <w:rsid w:val="00657D43"/>
    <w:rsid w:val="00657E80"/>
    <w:rsid w:val="00657F55"/>
    <w:rsid w:val="0066017D"/>
    <w:rsid w:val="006602D5"/>
    <w:rsid w:val="006607D1"/>
    <w:rsid w:val="006607E3"/>
    <w:rsid w:val="006608E2"/>
    <w:rsid w:val="006609A2"/>
    <w:rsid w:val="00660A48"/>
    <w:rsid w:val="00660ACF"/>
    <w:rsid w:val="00660AE5"/>
    <w:rsid w:val="00660AFB"/>
    <w:rsid w:val="00660BA0"/>
    <w:rsid w:val="00660BB7"/>
    <w:rsid w:val="00660CB5"/>
    <w:rsid w:val="00660DB9"/>
    <w:rsid w:val="00660E00"/>
    <w:rsid w:val="00660EEA"/>
    <w:rsid w:val="00660F8A"/>
    <w:rsid w:val="00661334"/>
    <w:rsid w:val="006613A8"/>
    <w:rsid w:val="006614EA"/>
    <w:rsid w:val="0066177C"/>
    <w:rsid w:val="006617DE"/>
    <w:rsid w:val="00661D3A"/>
    <w:rsid w:val="00661D6D"/>
    <w:rsid w:val="00661E2C"/>
    <w:rsid w:val="00661EBE"/>
    <w:rsid w:val="00662032"/>
    <w:rsid w:val="0066207C"/>
    <w:rsid w:val="00662303"/>
    <w:rsid w:val="0066236B"/>
    <w:rsid w:val="0066238A"/>
    <w:rsid w:val="006624C8"/>
    <w:rsid w:val="0066256C"/>
    <w:rsid w:val="00662676"/>
    <w:rsid w:val="0066276C"/>
    <w:rsid w:val="006628B3"/>
    <w:rsid w:val="006629ED"/>
    <w:rsid w:val="00662B27"/>
    <w:rsid w:val="00662BB5"/>
    <w:rsid w:val="00662E1E"/>
    <w:rsid w:val="00662F99"/>
    <w:rsid w:val="0066305A"/>
    <w:rsid w:val="00663559"/>
    <w:rsid w:val="00663896"/>
    <w:rsid w:val="006638FA"/>
    <w:rsid w:val="00663F66"/>
    <w:rsid w:val="006641D1"/>
    <w:rsid w:val="00664481"/>
    <w:rsid w:val="006648F7"/>
    <w:rsid w:val="00664AFB"/>
    <w:rsid w:val="00664C4A"/>
    <w:rsid w:val="00664CAA"/>
    <w:rsid w:val="00664DB3"/>
    <w:rsid w:val="00664E52"/>
    <w:rsid w:val="00664E92"/>
    <w:rsid w:val="00665079"/>
    <w:rsid w:val="0066508A"/>
    <w:rsid w:val="006651F7"/>
    <w:rsid w:val="006652FB"/>
    <w:rsid w:val="006653CC"/>
    <w:rsid w:val="0066542F"/>
    <w:rsid w:val="006654C2"/>
    <w:rsid w:val="006655D2"/>
    <w:rsid w:val="0066566C"/>
    <w:rsid w:val="00665A3D"/>
    <w:rsid w:val="00665CC3"/>
    <w:rsid w:val="00665D04"/>
    <w:rsid w:val="00665E2B"/>
    <w:rsid w:val="00665F70"/>
    <w:rsid w:val="00665F92"/>
    <w:rsid w:val="006660D8"/>
    <w:rsid w:val="0066614A"/>
    <w:rsid w:val="00666157"/>
    <w:rsid w:val="00666419"/>
    <w:rsid w:val="006664A8"/>
    <w:rsid w:val="0066659E"/>
    <w:rsid w:val="00666734"/>
    <w:rsid w:val="006667AE"/>
    <w:rsid w:val="00666846"/>
    <w:rsid w:val="00666954"/>
    <w:rsid w:val="006669D3"/>
    <w:rsid w:val="00666B2C"/>
    <w:rsid w:val="00666B9E"/>
    <w:rsid w:val="00666C71"/>
    <w:rsid w:val="00666CAF"/>
    <w:rsid w:val="00666E25"/>
    <w:rsid w:val="00667144"/>
    <w:rsid w:val="006671D3"/>
    <w:rsid w:val="006672B3"/>
    <w:rsid w:val="0066730D"/>
    <w:rsid w:val="006673C6"/>
    <w:rsid w:val="0066748D"/>
    <w:rsid w:val="006679EA"/>
    <w:rsid w:val="00667AA5"/>
    <w:rsid w:val="00667ACC"/>
    <w:rsid w:val="00667C52"/>
    <w:rsid w:val="00667F8D"/>
    <w:rsid w:val="00667FEB"/>
    <w:rsid w:val="00670032"/>
    <w:rsid w:val="0067004B"/>
    <w:rsid w:val="006705B8"/>
    <w:rsid w:val="00670690"/>
    <w:rsid w:val="0067089B"/>
    <w:rsid w:val="00670B88"/>
    <w:rsid w:val="00670C73"/>
    <w:rsid w:val="00670EDF"/>
    <w:rsid w:val="00671030"/>
    <w:rsid w:val="00671177"/>
    <w:rsid w:val="00671369"/>
    <w:rsid w:val="00671422"/>
    <w:rsid w:val="006714DF"/>
    <w:rsid w:val="00671522"/>
    <w:rsid w:val="00671690"/>
    <w:rsid w:val="006717CE"/>
    <w:rsid w:val="006718F9"/>
    <w:rsid w:val="00671A40"/>
    <w:rsid w:val="00671AE7"/>
    <w:rsid w:val="00671B49"/>
    <w:rsid w:val="006721EA"/>
    <w:rsid w:val="00672287"/>
    <w:rsid w:val="00672429"/>
    <w:rsid w:val="006724BD"/>
    <w:rsid w:val="00672588"/>
    <w:rsid w:val="006725BC"/>
    <w:rsid w:val="00672674"/>
    <w:rsid w:val="006728B7"/>
    <w:rsid w:val="00672972"/>
    <w:rsid w:val="00672BA4"/>
    <w:rsid w:val="0067302C"/>
    <w:rsid w:val="00673280"/>
    <w:rsid w:val="006732BA"/>
    <w:rsid w:val="00673359"/>
    <w:rsid w:val="006733E3"/>
    <w:rsid w:val="00673404"/>
    <w:rsid w:val="00673548"/>
    <w:rsid w:val="0067361D"/>
    <w:rsid w:val="006737C8"/>
    <w:rsid w:val="006738FD"/>
    <w:rsid w:val="00673AEA"/>
    <w:rsid w:val="00674093"/>
    <w:rsid w:val="006740D6"/>
    <w:rsid w:val="00674369"/>
    <w:rsid w:val="006743DE"/>
    <w:rsid w:val="006744E1"/>
    <w:rsid w:val="006744E4"/>
    <w:rsid w:val="0067468D"/>
    <w:rsid w:val="006746F7"/>
    <w:rsid w:val="00674724"/>
    <w:rsid w:val="00674758"/>
    <w:rsid w:val="006747B5"/>
    <w:rsid w:val="006747E7"/>
    <w:rsid w:val="00674878"/>
    <w:rsid w:val="006748F5"/>
    <w:rsid w:val="00674C57"/>
    <w:rsid w:val="00674CA8"/>
    <w:rsid w:val="00675539"/>
    <w:rsid w:val="006755E3"/>
    <w:rsid w:val="006758D3"/>
    <w:rsid w:val="00675C9E"/>
    <w:rsid w:val="00675F82"/>
    <w:rsid w:val="00676084"/>
    <w:rsid w:val="00676270"/>
    <w:rsid w:val="00676A96"/>
    <w:rsid w:val="00676C1E"/>
    <w:rsid w:val="0067707B"/>
    <w:rsid w:val="006771EF"/>
    <w:rsid w:val="006772AF"/>
    <w:rsid w:val="006776BE"/>
    <w:rsid w:val="0067778F"/>
    <w:rsid w:val="006777F5"/>
    <w:rsid w:val="00677825"/>
    <w:rsid w:val="0067796F"/>
    <w:rsid w:val="00677AAB"/>
    <w:rsid w:val="00677C9B"/>
    <w:rsid w:val="00677D11"/>
    <w:rsid w:val="00677FED"/>
    <w:rsid w:val="00677FF2"/>
    <w:rsid w:val="00680139"/>
    <w:rsid w:val="00680300"/>
    <w:rsid w:val="00680354"/>
    <w:rsid w:val="006806D0"/>
    <w:rsid w:val="00680A5B"/>
    <w:rsid w:val="00680B0F"/>
    <w:rsid w:val="00680B90"/>
    <w:rsid w:val="00680FF3"/>
    <w:rsid w:val="006810BF"/>
    <w:rsid w:val="00681129"/>
    <w:rsid w:val="00681254"/>
    <w:rsid w:val="0068134B"/>
    <w:rsid w:val="0068135D"/>
    <w:rsid w:val="0068137C"/>
    <w:rsid w:val="006813E8"/>
    <w:rsid w:val="0068156C"/>
    <w:rsid w:val="0068168F"/>
    <w:rsid w:val="0068169D"/>
    <w:rsid w:val="006816EE"/>
    <w:rsid w:val="0068178F"/>
    <w:rsid w:val="00681798"/>
    <w:rsid w:val="00681AA4"/>
    <w:rsid w:val="00681C2D"/>
    <w:rsid w:val="00682014"/>
    <w:rsid w:val="006822CF"/>
    <w:rsid w:val="0068237E"/>
    <w:rsid w:val="00682528"/>
    <w:rsid w:val="00682A1B"/>
    <w:rsid w:val="00682AE3"/>
    <w:rsid w:val="00682B14"/>
    <w:rsid w:val="00682B6E"/>
    <w:rsid w:val="00682B77"/>
    <w:rsid w:val="00682C91"/>
    <w:rsid w:val="00682E14"/>
    <w:rsid w:val="00683023"/>
    <w:rsid w:val="0068321C"/>
    <w:rsid w:val="00683276"/>
    <w:rsid w:val="006832EB"/>
    <w:rsid w:val="0068351A"/>
    <w:rsid w:val="006838FA"/>
    <w:rsid w:val="00683D1B"/>
    <w:rsid w:val="00683EB3"/>
    <w:rsid w:val="00684661"/>
    <w:rsid w:val="00684917"/>
    <w:rsid w:val="00684B19"/>
    <w:rsid w:val="00684B7A"/>
    <w:rsid w:val="00684C0F"/>
    <w:rsid w:val="00684DDE"/>
    <w:rsid w:val="00684E5B"/>
    <w:rsid w:val="00684E9F"/>
    <w:rsid w:val="00684F08"/>
    <w:rsid w:val="0068505B"/>
    <w:rsid w:val="006852FE"/>
    <w:rsid w:val="0068531A"/>
    <w:rsid w:val="006853EE"/>
    <w:rsid w:val="00685444"/>
    <w:rsid w:val="006854AE"/>
    <w:rsid w:val="006854F6"/>
    <w:rsid w:val="0068558B"/>
    <w:rsid w:val="0068562C"/>
    <w:rsid w:val="0068566E"/>
    <w:rsid w:val="00685688"/>
    <w:rsid w:val="006859C0"/>
    <w:rsid w:val="00685EBD"/>
    <w:rsid w:val="00686145"/>
    <w:rsid w:val="006862D1"/>
    <w:rsid w:val="006864AE"/>
    <w:rsid w:val="006865F8"/>
    <w:rsid w:val="00686661"/>
    <w:rsid w:val="00686723"/>
    <w:rsid w:val="006867F3"/>
    <w:rsid w:val="006869BE"/>
    <w:rsid w:val="00686CE1"/>
    <w:rsid w:val="00686FB5"/>
    <w:rsid w:val="00686FCA"/>
    <w:rsid w:val="00686FF5"/>
    <w:rsid w:val="00687083"/>
    <w:rsid w:val="0068718B"/>
    <w:rsid w:val="006873FA"/>
    <w:rsid w:val="00687415"/>
    <w:rsid w:val="0068741E"/>
    <w:rsid w:val="00687528"/>
    <w:rsid w:val="00687A88"/>
    <w:rsid w:val="00687D80"/>
    <w:rsid w:val="00687DBA"/>
    <w:rsid w:val="00687FEC"/>
    <w:rsid w:val="0069007E"/>
    <w:rsid w:val="00690256"/>
    <w:rsid w:val="006904C8"/>
    <w:rsid w:val="006905A4"/>
    <w:rsid w:val="00690671"/>
    <w:rsid w:val="006907E3"/>
    <w:rsid w:val="00690903"/>
    <w:rsid w:val="0069092D"/>
    <w:rsid w:val="0069096E"/>
    <w:rsid w:val="00690986"/>
    <w:rsid w:val="00690A44"/>
    <w:rsid w:val="00690B4A"/>
    <w:rsid w:val="00690B7D"/>
    <w:rsid w:val="00690B9E"/>
    <w:rsid w:val="00690CAB"/>
    <w:rsid w:val="00690DA8"/>
    <w:rsid w:val="00690E77"/>
    <w:rsid w:val="006914A3"/>
    <w:rsid w:val="006914B7"/>
    <w:rsid w:val="00691878"/>
    <w:rsid w:val="006919BA"/>
    <w:rsid w:val="00691AC7"/>
    <w:rsid w:val="00691BD4"/>
    <w:rsid w:val="00691D71"/>
    <w:rsid w:val="00692287"/>
    <w:rsid w:val="00692566"/>
    <w:rsid w:val="0069265A"/>
    <w:rsid w:val="00692699"/>
    <w:rsid w:val="006927BF"/>
    <w:rsid w:val="006928E1"/>
    <w:rsid w:val="006929CD"/>
    <w:rsid w:val="00692AA9"/>
    <w:rsid w:val="00692DAB"/>
    <w:rsid w:val="00692DD0"/>
    <w:rsid w:val="00692E07"/>
    <w:rsid w:val="00692E24"/>
    <w:rsid w:val="00692E62"/>
    <w:rsid w:val="00692E83"/>
    <w:rsid w:val="00692FD9"/>
    <w:rsid w:val="00693014"/>
    <w:rsid w:val="0069307A"/>
    <w:rsid w:val="0069313F"/>
    <w:rsid w:val="00693160"/>
    <w:rsid w:val="00693741"/>
    <w:rsid w:val="006937EC"/>
    <w:rsid w:val="00693829"/>
    <w:rsid w:val="006938D0"/>
    <w:rsid w:val="00693A60"/>
    <w:rsid w:val="00693C8F"/>
    <w:rsid w:val="00693CF9"/>
    <w:rsid w:val="00693FB7"/>
    <w:rsid w:val="00693FCF"/>
    <w:rsid w:val="00694184"/>
    <w:rsid w:val="006942BD"/>
    <w:rsid w:val="00694374"/>
    <w:rsid w:val="00694487"/>
    <w:rsid w:val="006944F6"/>
    <w:rsid w:val="00694719"/>
    <w:rsid w:val="00694C2B"/>
    <w:rsid w:val="00694DC4"/>
    <w:rsid w:val="00694F1A"/>
    <w:rsid w:val="00694F58"/>
    <w:rsid w:val="00695108"/>
    <w:rsid w:val="00695128"/>
    <w:rsid w:val="006954EC"/>
    <w:rsid w:val="0069564E"/>
    <w:rsid w:val="00695764"/>
    <w:rsid w:val="0069577A"/>
    <w:rsid w:val="00695B0A"/>
    <w:rsid w:val="00695C30"/>
    <w:rsid w:val="00695C51"/>
    <w:rsid w:val="00695DDB"/>
    <w:rsid w:val="00695E82"/>
    <w:rsid w:val="00695F50"/>
    <w:rsid w:val="00696047"/>
    <w:rsid w:val="00696183"/>
    <w:rsid w:val="006963EE"/>
    <w:rsid w:val="006966AD"/>
    <w:rsid w:val="00696952"/>
    <w:rsid w:val="00696BE0"/>
    <w:rsid w:val="00696C87"/>
    <w:rsid w:val="00696DF3"/>
    <w:rsid w:val="00696E0B"/>
    <w:rsid w:val="00696F52"/>
    <w:rsid w:val="00696F9F"/>
    <w:rsid w:val="0069713C"/>
    <w:rsid w:val="0069718C"/>
    <w:rsid w:val="006972BB"/>
    <w:rsid w:val="0069733A"/>
    <w:rsid w:val="006979DE"/>
    <w:rsid w:val="00697B49"/>
    <w:rsid w:val="006A000D"/>
    <w:rsid w:val="006A0094"/>
    <w:rsid w:val="006A020E"/>
    <w:rsid w:val="006A02A6"/>
    <w:rsid w:val="006A038D"/>
    <w:rsid w:val="006A03C3"/>
    <w:rsid w:val="006A0453"/>
    <w:rsid w:val="006A07D8"/>
    <w:rsid w:val="006A0988"/>
    <w:rsid w:val="006A0BF3"/>
    <w:rsid w:val="006A0DC3"/>
    <w:rsid w:val="006A0E32"/>
    <w:rsid w:val="006A1181"/>
    <w:rsid w:val="006A1308"/>
    <w:rsid w:val="006A1510"/>
    <w:rsid w:val="006A152B"/>
    <w:rsid w:val="006A155F"/>
    <w:rsid w:val="006A1695"/>
    <w:rsid w:val="006A16BA"/>
    <w:rsid w:val="006A1761"/>
    <w:rsid w:val="006A1AA9"/>
    <w:rsid w:val="006A1B37"/>
    <w:rsid w:val="006A1C7D"/>
    <w:rsid w:val="006A1CDF"/>
    <w:rsid w:val="006A1D22"/>
    <w:rsid w:val="006A1D4C"/>
    <w:rsid w:val="006A1EBB"/>
    <w:rsid w:val="006A1FD9"/>
    <w:rsid w:val="006A22CD"/>
    <w:rsid w:val="006A2333"/>
    <w:rsid w:val="006A2543"/>
    <w:rsid w:val="006A2695"/>
    <w:rsid w:val="006A2725"/>
    <w:rsid w:val="006A297F"/>
    <w:rsid w:val="006A2A2A"/>
    <w:rsid w:val="006A2CF7"/>
    <w:rsid w:val="006A30AD"/>
    <w:rsid w:val="006A34B1"/>
    <w:rsid w:val="006A34C7"/>
    <w:rsid w:val="006A35B9"/>
    <w:rsid w:val="006A3921"/>
    <w:rsid w:val="006A39B9"/>
    <w:rsid w:val="006A3A6E"/>
    <w:rsid w:val="006A3AF2"/>
    <w:rsid w:val="006A3BCA"/>
    <w:rsid w:val="006A4213"/>
    <w:rsid w:val="006A4284"/>
    <w:rsid w:val="006A478F"/>
    <w:rsid w:val="006A4A3A"/>
    <w:rsid w:val="006A4AC0"/>
    <w:rsid w:val="006A4C38"/>
    <w:rsid w:val="006A4C9C"/>
    <w:rsid w:val="006A4D4C"/>
    <w:rsid w:val="006A523C"/>
    <w:rsid w:val="006A533B"/>
    <w:rsid w:val="006A54B9"/>
    <w:rsid w:val="006A554D"/>
    <w:rsid w:val="006A5636"/>
    <w:rsid w:val="006A57C8"/>
    <w:rsid w:val="006A5809"/>
    <w:rsid w:val="006A5815"/>
    <w:rsid w:val="006A5892"/>
    <w:rsid w:val="006A5A8D"/>
    <w:rsid w:val="006A5B9A"/>
    <w:rsid w:val="006A60B9"/>
    <w:rsid w:val="006A60C8"/>
    <w:rsid w:val="006A6284"/>
    <w:rsid w:val="006A6820"/>
    <w:rsid w:val="006A6A4F"/>
    <w:rsid w:val="006A6BD6"/>
    <w:rsid w:val="006A6C5D"/>
    <w:rsid w:val="006A7087"/>
    <w:rsid w:val="006A708F"/>
    <w:rsid w:val="006A730E"/>
    <w:rsid w:val="006A74D8"/>
    <w:rsid w:val="006A759A"/>
    <w:rsid w:val="006A79A4"/>
    <w:rsid w:val="006A7BE5"/>
    <w:rsid w:val="006A7E0B"/>
    <w:rsid w:val="006A7F45"/>
    <w:rsid w:val="006A7FBA"/>
    <w:rsid w:val="006B0212"/>
    <w:rsid w:val="006B03C7"/>
    <w:rsid w:val="006B0F0C"/>
    <w:rsid w:val="006B124E"/>
    <w:rsid w:val="006B1257"/>
    <w:rsid w:val="006B1263"/>
    <w:rsid w:val="006B1274"/>
    <w:rsid w:val="006B1505"/>
    <w:rsid w:val="006B15D2"/>
    <w:rsid w:val="006B1697"/>
    <w:rsid w:val="006B1757"/>
    <w:rsid w:val="006B1CE9"/>
    <w:rsid w:val="006B1E99"/>
    <w:rsid w:val="006B1FB9"/>
    <w:rsid w:val="006B1FC2"/>
    <w:rsid w:val="006B2296"/>
    <w:rsid w:val="006B2685"/>
    <w:rsid w:val="006B278B"/>
    <w:rsid w:val="006B2931"/>
    <w:rsid w:val="006B2A56"/>
    <w:rsid w:val="006B2AAD"/>
    <w:rsid w:val="006B31AD"/>
    <w:rsid w:val="006B3396"/>
    <w:rsid w:val="006B36E0"/>
    <w:rsid w:val="006B38AF"/>
    <w:rsid w:val="006B3950"/>
    <w:rsid w:val="006B39A4"/>
    <w:rsid w:val="006B3A40"/>
    <w:rsid w:val="006B3C30"/>
    <w:rsid w:val="006B3C3C"/>
    <w:rsid w:val="006B3DB3"/>
    <w:rsid w:val="006B40D0"/>
    <w:rsid w:val="006B41FD"/>
    <w:rsid w:val="006B4248"/>
    <w:rsid w:val="006B434D"/>
    <w:rsid w:val="006B441C"/>
    <w:rsid w:val="006B4427"/>
    <w:rsid w:val="006B446B"/>
    <w:rsid w:val="006B45D9"/>
    <w:rsid w:val="006B45FF"/>
    <w:rsid w:val="006B465F"/>
    <w:rsid w:val="006B4716"/>
    <w:rsid w:val="006B471D"/>
    <w:rsid w:val="006B480D"/>
    <w:rsid w:val="006B4AC6"/>
    <w:rsid w:val="006B4AF5"/>
    <w:rsid w:val="006B4C39"/>
    <w:rsid w:val="006B4D16"/>
    <w:rsid w:val="006B4D50"/>
    <w:rsid w:val="006B50AA"/>
    <w:rsid w:val="006B532F"/>
    <w:rsid w:val="006B534F"/>
    <w:rsid w:val="006B55C9"/>
    <w:rsid w:val="006B55EF"/>
    <w:rsid w:val="006B5832"/>
    <w:rsid w:val="006B5B31"/>
    <w:rsid w:val="006B5DC4"/>
    <w:rsid w:val="006B5DD6"/>
    <w:rsid w:val="006B6008"/>
    <w:rsid w:val="006B61AB"/>
    <w:rsid w:val="006B621F"/>
    <w:rsid w:val="006B6334"/>
    <w:rsid w:val="006B634A"/>
    <w:rsid w:val="006B6438"/>
    <w:rsid w:val="006B656D"/>
    <w:rsid w:val="006B6CFA"/>
    <w:rsid w:val="006B6EBB"/>
    <w:rsid w:val="006B7539"/>
    <w:rsid w:val="006B7757"/>
    <w:rsid w:val="006B77E2"/>
    <w:rsid w:val="006B77F5"/>
    <w:rsid w:val="006B78FE"/>
    <w:rsid w:val="006B7D69"/>
    <w:rsid w:val="006B7E6F"/>
    <w:rsid w:val="006B7F67"/>
    <w:rsid w:val="006C01CD"/>
    <w:rsid w:val="006C01F9"/>
    <w:rsid w:val="006C0279"/>
    <w:rsid w:val="006C02FE"/>
    <w:rsid w:val="006C049D"/>
    <w:rsid w:val="006C052F"/>
    <w:rsid w:val="006C05E6"/>
    <w:rsid w:val="006C0632"/>
    <w:rsid w:val="006C088B"/>
    <w:rsid w:val="006C0ADF"/>
    <w:rsid w:val="006C0B66"/>
    <w:rsid w:val="006C0C28"/>
    <w:rsid w:val="006C0C89"/>
    <w:rsid w:val="006C0D18"/>
    <w:rsid w:val="006C0EDD"/>
    <w:rsid w:val="006C0FFC"/>
    <w:rsid w:val="006C1302"/>
    <w:rsid w:val="006C135A"/>
    <w:rsid w:val="006C17C1"/>
    <w:rsid w:val="006C19BE"/>
    <w:rsid w:val="006C1C84"/>
    <w:rsid w:val="006C1D22"/>
    <w:rsid w:val="006C1EB5"/>
    <w:rsid w:val="006C1F4A"/>
    <w:rsid w:val="006C22B6"/>
    <w:rsid w:val="006C22E2"/>
    <w:rsid w:val="006C2311"/>
    <w:rsid w:val="006C2358"/>
    <w:rsid w:val="006C23CD"/>
    <w:rsid w:val="006C25FB"/>
    <w:rsid w:val="006C28B3"/>
    <w:rsid w:val="006C2909"/>
    <w:rsid w:val="006C2A15"/>
    <w:rsid w:val="006C2C79"/>
    <w:rsid w:val="006C2D03"/>
    <w:rsid w:val="006C2D0F"/>
    <w:rsid w:val="006C2E31"/>
    <w:rsid w:val="006C32B8"/>
    <w:rsid w:val="006C33AF"/>
    <w:rsid w:val="006C354D"/>
    <w:rsid w:val="006C3557"/>
    <w:rsid w:val="006C356F"/>
    <w:rsid w:val="006C39EA"/>
    <w:rsid w:val="006C3A01"/>
    <w:rsid w:val="006C3A08"/>
    <w:rsid w:val="006C3CE3"/>
    <w:rsid w:val="006C3E10"/>
    <w:rsid w:val="006C3E58"/>
    <w:rsid w:val="006C3EE2"/>
    <w:rsid w:val="006C3F07"/>
    <w:rsid w:val="006C4154"/>
    <w:rsid w:val="006C41DA"/>
    <w:rsid w:val="006C43DC"/>
    <w:rsid w:val="006C441F"/>
    <w:rsid w:val="006C4435"/>
    <w:rsid w:val="006C497A"/>
    <w:rsid w:val="006C4EAF"/>
    <w:rsid w:val="006C4F56"/>
    <w:rsid w:val="006C5028"/>
    <w:rsid w:val="006C50BA"/>
    <w:rsid w:val="006C510D"/>
    <w:rsid w:val="006C519F"/>
    <w:rsid w:val="006C52B0"/>
    <w:rsid w:val="006C53E1"/>
    <w:rsid w:val="006C55DF"/>
    <w:rsid w:val="006C5697"/>
    <w:rsid w:val="006C57F3"/>
    <w:rsid w:val="006C5823"/>
    <w:rsid w:val="006C585E"/>
    <w:rsid w:val="006C5A17"/>
    <w:rsid w:val="006C5E96"/>
    <w:rsid w:val="006C5EAD"/>
    <w:rsid w:val="006C63D2"/>
    <w:rsid w:val="006C665B"/>
    <w:rsid w:val="006C6AF4"/>
    <w:rsid w:val="006C6B07"/>
    <w:rsid w:val="006C6D89"/>
    <w:rsid w:val="006C6FA7"/>
    <w:rsid w:val="006C70BF"/>
    <w:rsid w:val="006C71D4"/>
    <w:rsid w:val="006C72B6"/>
    <w:rsid w:val="006C72FC"/>
    <w:rsid w:val="006C7346"/>
    <w:rsid w:val="006C79E6"/>
    <w:rsid w:val="006C7C45"/>
    <w:rsid w:val="006C7DB3"/>
    <w:rsid w:val="006C7EF2"/>
    <w:rsid w:val="006C7F01"/>
    <w:rsid w:val="006C7F70"/>
    <w:rsid w:val="006D0246"/>
    <w:rsid w:val="006D063B"/>
    <w:rsid w:val="006D063F"/>
    <w:rsid w:val="006D0706"/>
    <w:rsid w:val="006D0985"/>
    <w:rsid w:val="006D09E6"/>
    <w:rsid w:val="006D0BB5"/>
    <w:rsid w:val="006D0C4B"/>
    <w:rsid w:val="006D0CB1"/>
    <w:rsid w:val="006D0E1A"/>
    <w:rsid w:val="006D0E22"/>
    <w:rsid w:val="006D0E6D"/>
    <w:rsid w:val="006D1582"/>
    <w:rsid w:val="006D15DF"/>
    <w:rsid w:val="006D16CA"/>
    <w:rsid w:val="006D170A"/>
    <w:rsid w:val="006D18AD"/>
    <w:rsid w:val="006D1B68"/>
    <w:rsid w:val="006D1E85"/>
    <w:rsid w:val="006D1EDB"/>
    <w:rsid w:val="006D1F39"/>
    <w:rsid w:val="006D1F68"/>
    <w:rsid w:val="006D20E4"/>
    <w:rsid w:val="006D234B"/>
    <w:rsid w:val="006D280B"/>
    <w:rsid w:val="006D2812"/>
    <w:rsid w:val="006D2DDD"/>
    <w:rsid w:val="006D2EB3"/>
    <w:rsid w:val="006D303A"/>
    <w:rsid w:val="006D3076"/>
    <w:rsid w:val="006D31FB"/>
    <w:rsid w:val="006D3287"/>
    <w:rsid w:val="006D32E8"/>
    <w:rsid w:val="006D36AA"/>
    <w:rsid w:val="006D36B6"/>
    <w:rsid w:val="006D3715"/>
    <w:rsid w:val="006D37BA"/>
    <w:rsid w:val="006D3812"/>
    <w:rsid w:val="006D382B"/>
    <w:rsid w:val="006D3879"/>
    <w:rsid w:val="006D397A"/>
    <w:rsid w:val="006D39F6"/>
    <w:rsid w:val="006D3B71"/>
    <w:rsid w:val="006D3B89"/>
    <w:rsid w:val="006D3BDF"/>
    <w:rsid w:val="006D4126"/>
    <w:rsid w:val="006D41BC"/>
    <w:rsid w:val="006D42AE"/>
    <w:rsid w:val="006D44AE"/>
    <w:rsid w:val="006D47C6"/>
    <w:rsid w:val="006D492E"/>
    <w:rsid w:val="006D4A24"/>
    <w:rsid w:val="006D4A54"/>
    <w:rsid w:val="006D4A87"/>
    <w:rsid w:val="006D4AF8"/>
    <w:rsid w:val="006D4AFA"/>
    <w:rsid w:val="006D4C20"/>
    <w:rsid w:val="006D4CAE"/>
    <w:rsid w:val="006D4D0C"/>
    <w:rsid w:val="006D4DF0"/>
    <w:rsid w:val="006D4EB2"/>
    <w:rsid w:val="006D50A9"/>
    <w:rsid w:val="006D525F"/>
    <w:rsid w:val="006D5391"/>
    <w:rsid w:val="006D54C8"/>
    <w:rsid w:val="006D565C"/>
    <w:rsid w:val="006D56BD"/>
    <w:rsid w:val="006D5708"/>
    <w:rsid w:val="006D580C"/>
    <w:rsid w:val="006D581C"/>
    <w:rsid w:val="006D5849"/>
    <w:rsid w:val="006D58C1"/>
    <w:rsid w:val="006D5B83"/>
    <w:rsid w:val="006D5BEE"/>
    <w:rsid w:val="006D5C36"/>
    <w:rsid w:val="006D5DAC"/>
    <w:rsid w:val="006D5EDF"/>
    <w:rsid w:val="006D5FA4"/>
    <w:rsid w:val="006D60A0"/>
    <w:rsid w:val="006D630A"/>
    <w:rsid w:val="006D638E"/>
    <w:rsid w:val="006D63A9"/>
    <w:rsid w:val="006D64AF"/>
    <w:rsid w:val="006D6841"/>
    <w:rsid w:val="006D6F5E"/>
    <w:rsid w:val="006D714E"/>
    <w:rsid w:val="006D727E"/>
    <w:rsid w:val="006D739E"/>
    <w:rsid w:val="006D73DA"/>
    <w:rsid w:val="006D73F1"/>
    <w:rsid w:val="006D7516"/>
    <w:rsid w:val="006D7620"/>
    <w:rsid w:val="006D7634"/>
    <w:rsid w:val="006D7769"/>
    <w:rsid w:val="006D7914"/>
    <w:rsid w:val="006D7AB6"/>
    <w:rsid w:val="006D7B34"/>
    <w:rsid w:val="006D7B84"/>
    <w:rsid w:val="006E0187"/>
    <w:rsid w:val="006E04FD"/>
    <w:rsid w:val="006E05E5"/>
    <w:rsid w:val="006E05E6"/>
    <w:rsid w:val="006E064C"/>
    <w:rsid w:val="006E0758"/>
    <w:rsid w:val="006E0797"/>
    <w:rsid w:val="006E0925"/>
    <w:rsid w:val="006E098C"/>
    <w:rsid w:val="006E0A9F"/>
    <w:rsid w:val="006E0E52"/>
    <w:rsid w:val="006E14E0"/>
    <w:rsid w:val="006E150C"/>
    <w:rsid w:val="006E16EE"/>
    <w:rsid w:val="006E1752"/>
    <w:rsid w:val="006E18F1"/>
    <w:rsid w:val="006E1959"/>
    <w:rsid w:val="006E1A0E"/>
    <w:rsid w:val="006E1A3C"/>
    <w:rsid w:val="006E1B17"/>
    <w:rsid w:val="006E1D6F"/>
    <w:rsid w:val="006E1E0D"/>
    <w:rsid w:val="006E1E6D"/>
    <w:rsid w:val="006E204D"/>
    <w:rsid w:val="006E255A"/>
    <w:rsid w:val="006E2988"/>
    <w:rsid w:val="006E2CE5"/>
    <w:rsid w:val="006E2E91"/>
    <w:rsid w:val="006E2F71"/>
    <w:rsid w:val="006E2FB6"/>
    <w:rsid w:val="006E2FFC"/>
    <w:rsid w:val="006E3077"/>
    <w:rsid w:val="006E31A1"/>
    <w:rsid w:val="006E339D"/>
    <w:rsid w:val="006E35E3"/>
    <w:rsid w:val="006E37A1"/>
    <w:rsid w:val="006E3843"/>
    <w:rsid w:val="006E388E"/>
    <w:rsid w:val="006E38BF"/>
    <w:rsid w:val="006E3C32"/>
    <w:rsid w:val="006E3FA4"/>
    <w:rsid w:val="006E3FDD"/>
    <w:rsid w:val="006E43BB"/>
    <w:rsid w:val="006E44B2"/>
    <w:rsid w:val="006E45E4"/>
    <w:rsid w:val="006E461A"/>
    <w:rsid w:val="006E4BF1"/>
    <w:rsid w:val="006E4CD7"/>
    <w:rsid w:val="006E4D76"/>
    <w:rsid w:val="006E4FD5"/>
    <w:rsid w:val="006E50ED"/>
    <w:rsid w:val="006E535D"/>
    <w:rsid w:val="006E54CB"/>
    <w:rsid w:val="006E5A59"/>
    <w:rsid w:val="006E5B9A"/>
    <w:rsid w:val="006E5C15"/>
    <w:rsid w:val="006E5C1C"/>
    <w:rsid w:val="006E5E9C"/>
    <w:rsid w:val="006E605A"/>
    <w:rsid w:val="006E6160"/>
    <w:rsid w:val="006E61A9"/>
    <w:rsid w:val="006E61F0"/>
    <w:rsid w:val="006E61F1"/>
    <w:rsid w:val="006E62BB"/>
    <w:rsid w:val="006E6640"/>
    <w:rsid w:val="006E669D"/>
    <w:rsid w:val="006E6798"/>
    <w:rsid w:val="006E6C2A"/>
    <w:rsid w:val="006E6D9E"/>
    <w:rsid w:val="006E7005"/>
    <w:rsid w:val="006E7188"/>
    <w:rsid w:val="006E7421"/>
    <w:rsid w:val="006E747F"/>
    <w:rsid w:val="006E74F1"/>
    <w:rsid w:val="006E76FA"/>
    <w:rsid w:val="006E7787"/>
    <w:rsid w:val="006E780D"/>
    <w:rsid w:val="006E7962"/>
    <w:rsid w:val="006E79CC"/>
    <w:rsid w:val="006E7B8B"/>
    <w:rsid w:val="006E7BA0"/>
    <w:rsid w:val="006E7BDA"/>
    <w:rsid w:val="006E7CE4"/>
    <w:rsid w:val="006E7EAB"/>
    <w:rsid w:val="006F02F4"/>
    <w:rsid w:val="006F039E"/>
    <w:rsid w:val="006F05A1"/>
    <w:rsid w:val="006F0842"/>
    <w:rsid w:val="006F0906"/>
    <w:rsid w:val="006F0C6D"/>
    <w:rsid w:val="006F0E26"/>
    <w:rsid w:val="006F0F9F"/>
    <w:rsid w:val="006F0FA2"/>
    <w:rsid w:val="006F11B3"/>
    <w:rsid w:val="006F11B9"/>
    <w:rsid w:val="006F11BC"/>
    <w:rsid w:val="006F1205"/>
    <w:rsid w:val="006F14CA"/>
    <w:rsid w:val="006F1591"/>
    <w:rsid w:val="006F16A8"/>
    <w:rsid w:val="006F16E6"/>
    <w:rsid w:val="006F1A10"/>
    <w:rsid w:val="006F1A98"/>
    <w:rsid w:val="006F1BB3"/>
    <w:rsid w:val="006F1BC9"/>
    <w:rsid w:val="006F1C20"/>
    <w:rsid w:val="006F1C70"/>
    <w:rsid w:val="006F1D04"/>
    <w:rsid w:val="006F1E07"/>
    <w:rsid w:val="006F1E1D"/>
    <w:rsid w:val="006F207B"/>
    <w:rsid w:val="006F24BD"/>
    <w:rsid w:val="006F25C0"/>
    <w:rsid w:val="006F26D3"/>
    <w:rsid w:val="006F274A"/>
    <w:rsid w:val="006F277B"/>
    <w:rsid w:val="006F290E"/>
    <w:rsid w:val="006F2A99"/>
    <w:rsid w:val="006F2AD9"/>
    <w:rsid w:val="006F2C08"/>
    <w:rsid w:val="006F2CDF"/>
    <w:rsid w:val="006F2EC1"/>
    <w:rsid w:val="006F30BF"/>
    <w:rsid w:val="006F3449"/>
    <w:rsid w:val="006F35F3"/>
    <w:rsid w:val="006F360A"/>
    <w:rsid w:val="006F36E9"/>
    <w:rsid w:val="006F3754"/>
    <w:rsid w:val="006F37C5"/>
    <w:rsid w:val="006F380E"/>
    <w:rsid w:val="006F38A1"/>
    <w:rsid w:val="006F38D2"/>
    <w:rsid w:val="006F3B94"/>
    <w:rsid w:val="006F3C3A"/>
    <w:rsid w:val="006F3C7D"/>
    <w:rsid w:val="006F3D29"/>
    <w:rsid w:val="006F3D40"/>
    <w:rsid w:val="006F3DCC"/>
    <w:rsid w:val="006F3E0D"/>
    <w:rsid w:val="006F3FC4"/>
    <w:rsid w:val="006F4268"/>
    <w:rsid w:val="006F45F0"/>
    <w:rsid w:val="006F46ED"/>
    <w:rsid w:val="006F488E"/>
    <w:rsid w:val="006F4A56"/>
    <w:rsid w:val="006F4BCC"/>
    <w:rsid w:val="006F4CD0"/>
    <w:rsid w:val="006F4D8D"/>
    <w:rsid w:val="006F4DA8"/>
    <w:rsid w:val="006F4DBB"/>
    <w:rsid w:val="006F4E82"/>
    <w:rsid w:val="006F4FCA"/>
    <w:rsid w:val="006F54E8"/>
    <w:rsid w:val="006F5506"/>
    <w:rsid w:val="006F5683"/>
    <w:rsid w:val="006F57A7"/>
    <w:rsid w:val="006F593A"/>
    <w:rsid w:val="006F59C4"/>
    <w:rsid w:val="006F5A30"/>
    <w:rsid w:val="006F5ADA"/>
    <w:rsid w:val="006F5B58"/>
    <w:rsid w:val="006F5E3C"/>
    <w:rsid w:val="006F5EED"/>
    <w:rsid w:val="006F5F59"/>
    <w:rsid w:val="006F61AB"/>
    <w:rsid w:val="006F6391"/>
    <w:rsid w:val="006F6410"/>
    <w:rsid w:val="006F6435"/>
    <w:rsid w:val="006F66B2"/>
    <w:rsid w:val="006F6812"/>
    <w:rsid w:val="006F6885"/>
    <w:rsid w:val="006F6969"/>
    <w:rsid w:val="006F6D12"/>
    <w:rsid w:val="006F6D30"/>
    <w:rsid w:val="006F6DCE"/>
    <w:rsid w:val="006F6FB5"/>
    <w:rsid w:val="006F7162"/>
    <w:rsid w:val="006F7185"/>
    <w:rsid w:val="006F718B"/>
    <w:rsid w:val="006F744A"/>
    <w:rsid w:val="006F7451"/>
    <w:rsid w:val="006F749A"/>
    <w:rsid w:val="006F7569"/>
    <w:rsid w:val="006F794E"/>
    <w:rsid w:val="006F797F"/>
    <w:rsid w:val="006F79C8"/>
    <w:rsid w:val="006F7EC5"/>
    <w:rsid w:val="006F7FC7"/>
    <w:rsid w:val="00700174"/>
    <w:rsid w:val="0070031F"/>
    <w:rsid w:val="00700561"/>
    <w:rsid w:val="00700AFC"/>
    <w:rsid w:val="00700DF3"/>
    <w:rsid w:val="00700E3A"/>
    <w:rsid w:val="00700EC0"/>
    <w:rsid w:val="00700ECE"/>
    <w:rsid w:val="00701023"/>
    <w:rsid w:val="0070142E"/>
    <w:rsid w:val="00701528"/>
    <w:rsid w:val="00701F86"/>
    <w:rsid w:val="007020B9"/>
    <w:rsid w:val="00702279"/>
    <w:rsid w:val="0070233C"/>
    <w:rsid w:val="00702383"/>
    <w:rsid w:val="0070265F"/>
    <w:rsid w:val="00702A6F"/>
    <w:rsid w:val="00702A8E"/>
    <w:rsid w:val="00702A9F"/>
    <w:rsid w:val="00702E70"/>
    <w:rsid w:val="00702E9D"/>
    <w:rsid w:val="00702EC4"/>
    <w:rsid w:val="00702F73"/>
    <w:rsid w:val="0070314F"/>
    <w:rsid w:val="0070325F"/>
    <w:rsid w:val="007034B6"/>
    <w:rsid w:val="0070367F"/>
    <w:rsid w:val="007037EE"/>
    <w:rsid w:val="0070380A"/>
    <w:rsid w:val="007038B1"/>
    <w:rsid w:val="00703C79"/>
    <w:rsid w:val="00703CC1"/>
    <w:rsid w:val="00703D51"/>
    <w:rsid w:val="007040A9"/>
    <w:rsid w:val="007040AF"/>
    <w:rsid w:val="007045DD"/>
    <w:rsid w:val="00704695"/>
    <w:rsid w:val="0070473E"/>
    <w:rsid w:val="00704786"/>
    <w:rsid w:val="007049E8"/>
    <w:rsid w:val="007049F6"/>
    <w:rsid w:val="00704B0F"/>
    <w:rsid w:val="00704C9C"/>
    <w:rsid w:val="00704DB7"/>
    <w:rsid w:val="00704E07"/>
    <w:rsid w:val="00705181"/>
    <w:rsid w:val="0070527A"/>
    <w:rsid w:val="007052E3"/>
    <w:rsid w:val="00705339"/>
    <w:rsid w:val="00705369"/>
    <w:rsid w:val="00705538"/>
    <w:rsid w:val="0070558C"/>
    <w:rsid w:val="0070564D"/>
    <w:rsid w:val="00705885"/>
    <w:rsid w:val="00705A51"/>
    <w:rsid w:val="00705B2F"/>
    <w:rsid w:val="00705B81"/>
    <w:rsid w:val="00705C34"/>
    <w:rsid w:val="00705CC1"/>
    <w:rsid w:val="00705D94"/>
    <w:rsid w:val="00705DB1"/>
    <w:rsid w:val="00705E59"/>
    <w:rsid w:val="00706239"/>
    <w:rsid w:val="00706272"/>
    <w:rsid w:val="007063AF"/>
    <w:rsid w:val="0070648C"/>
    <w:rsid w:val="00706738"/>
    <w:rsid w:val="007068AC"/>
    <w:rsid w:val="007069A1"/>
    <w:rsid w:val="00706E07"/>
    <w:rsid w:val="00706EBE"/>
    <w:rsid w:val="00706F4E"/>
    <w:rsid w:val="00706F9A"/>
    <w:rsid w:val="007071D2"/>
    <w:rsid w:val="00707251"/>
    <w:rsid w:val="0070756D"/>
    <w:rsid w:val="007076F2"/>
    <w:rsid w:val="007077B5"/>
    <w:rsid w:val="007078AF"/>
    <w:rsid w:val="00707D5E"/>
    <w:rsid w:val="00707D79"/>
    <w:rsid w:val="00707E0E"/>
    <w:rsid w:val="0071003F"/>
    <w:rsid w:val="0071006A"/>
    <w:rsid w:val="0071014B"/>
    <w:rsid w:val="0071026B"/>
    <w:rsid w:val="007102B8"/>
    <w:rsid w:val="007104AB"/>
    <w:rsid w:val="00710549"/>
    <w:rsid w:val="00710676"/>
    <w:rsid w:val="00710841"/>
    <w:rsid w:val="00710A43"/>
    <w:rsid w:val="00710A9C"/>
    <w:rsid w:val="00710AA6"/>
    <w:rsid w:val="00710CA1"/>
    <w:rsid w:val="00710CB6"/>
    <w:rsid w:val="00710D99"/>
    <w:rsid w:val="00710EFC"/>
    <w:rsid w:val="0071119A"/>
    <w:rsid w:val="0071124B"/>
    <w:rsid w:val="007113DE"/>
    <w:rsid w:val="00711655"/>
    <w:rsid w:val="00711881"/>
    <w:rsid w:val="00711A72"/>
    <w:rsid w:val="00711AB4"/>
    <w:rsid w:val="00711AE2"/>
    <w:rsid w:val="00711BD9"/>
    <w:rsid w:val="00711BE8"/>
    <w:rsid w:val="00711D4D"/>
    <w:rsid w:val="00711D61"/>
    <w:rsid w:val="00711E9A"/>
    <w:rsid w:val="00711F91"/>
    <w:rsid w:val="0071244E"/>
    <w:rsid w:val="007125CC"/>
    <w:rsid w:val="007127B2"/>
    <w:rsid w:val="00712CAD"/>
    <w:rsid w:val="00712D85"/>
    <w:rsid w:val="00712D86"/>
    <w:rsid w:val="00712F07"/>
    <w:rsid w:val="00712F14"/>
    <w:rsid w:val="007130C2"/>
    <w:rsid w:val="0071329B"/>
    <w:rsid w:val="00713841"/>
    <w:rsid w:val="007138EF"/>
    <w:rsid w:val="007139BC"/>
    <w:rsid w:val="00713A24"/>
    <w:rsid w:val="00713D63"/>
    <w:rsid w:val="00713E2C"/>
    <w:rsid w:val="007142B9"/>
    <w:rsid w:val="007143FE"/>
    <w:rsid w:val="00714470"/>
    <w:rsid w:val="00714637"/>
    <w:rsid w:val="00714871"/>
    <w:rsid w:val="007149D2"/>
    <w:rsid w:val="00714D92"/>
    <w:rsid w:val="00714ED0"/>
    <w:rsid w:val="0071519E"/>
    <w:rsid w:val="00715234"/>
    <w:rsid w:val="0071547E"/>
    <w:rsid w:val="0071548D"/>
    <w:rsid w:val="00715A22"/>
    <w:rsid w:val="00715C33"/>
    <w:rsid w:val="00715D75"/>
    <w:rsid w:val="00715D7D"/>
    <w:rsid w:val="00715E21"/>
    <w:rsid w:val="00715F13"/>
    <w:rsid w:val="00715F2C"/>
    <w:rsid w:val="00715FB6"/>
    <w:rsid w:val="00715FED"/>
    <w:rsid w:val="00716033"/>
    <w:rsid w:val="007160FE"/>
    <w:rsid w:val="0071617B"/>
    <w:rsid w:val="00716188"/>
    <w:rsid w:val="00716195"/>
    <w:rsid w:val="0071639A"/>
    <w:rsid w:val="0071639C"/>
    <w:rsid w:val="007163DF"/>
    <w:rsid w:val="007168CC"/>
    <w:rsid w:val="00716926"/>
    <w:rsid w:val="0071694A"/>
    <w:rsid w:val="00716957"/>
    <w:rsid w:val="007169CF"/>
    <w:rsid w:val="00716A14"/>
    <w:rsid w:val="00716A75"/>
    <w:rsid w:val="00716F47"/>
    <w:rsid w:val="00716FAA"/>
    <w:rsid w:val="007170E2"/>
    <w:rsid w:val="00717124"/>
    <w:rsid w:val="00717275"/>
    <w:rsid w:val="0071731F"/>
    <w:rsid w:val="00717424"/>
    <w:rsid w:val="00717781"/>
    <w:rsid w:val="00717C17"/>
    <w:rsid w:val="00717C77"/>
    <w:rsid w:val="00717CC8"/>
    <w:rsid w:val="00717DCA"/>
    <w:rsid w:val="00717DEF"/>
    <w:rsid w:val="00717E4A"/>
    <w:rsid w:val="00717E74"/>
    <w:rsid w:val="00717E77"/>
    <w:rsid w:val="00717E78"/>
    <w:rsid w:val="00717F39"/>
    <w:rsid w:val="0072006E"/>
    <w:rsid w:val="00720131"/>
    <w:rsid w:val="0072017B"/>
    <w:rsid w:val="00720183"/>
    <w:rsid w:val="0072030F"/>
    <w:rsid w:val="00720438"/>
    <w:rsid w:val="00720472"/>
    <w:rsid w:val="007205A0"/>
    <w:rsid w:val="007206CE"/>
    <w:rsid w:val="00720A0E"/>
    <w:rsid w:val="00720C66"/>
    <w:rsid w:val="00720D01"/>
    <w:rsid w:val="00720D55"/>
    <w:rsid w:val="00720F6A"/>
    <w:rsid w:val="00720F9F"/>
    <w:rsid w:val="00720FF1"/>
    <w:rsid w:val="00721005"/>
    <w:rsid w:val="00721053"/>
    <w:rsid w:val="007211D5"/>
    <w:rsid w:val="00721448"/>
    <w:rsid w:val="007214C4"/>
    <w:rsid w:val="00721674"/>
    <w:rsid w:val="00721842"/>
    <w:rsid w:val="00721B00"/>
    <w:rsid w:val="00721BCB"/>
    <w:rsid w:val="00721CE8"/>
    <w:rsid w:val="00721D8F"/>
    <w:rsid w:val="00721DC2"/>
    <w:rsid w:val="00721FB7"/>
    <w:rsid w:val="0072201C"/>
    <w:rsid w:val="00722122"/>
    <w:rsid w:val="007224E6"/>
    <w:rsid w:val="007225C9"/>
    <w:rsid w:val="0072260F"/>
    <w:rsid w:val="0072296F"/>
    <w:rsid w:val="00722C5C"/>
    <w:rsid w:val="00722C88"/>
    <w:rsid w:val="00722D45"/>
    <w:rsid w:val="00722F23"/>
    <w:rsid w:val="00722F8C"/>
    <w:rsid w:val="007230E8"/>
    <w:rsid w:val="007232A2"/>
    <w:rsid w:val="007232FD"/>
    <w:rsid w:val="0072341D"/>
    <w:rsid w:val="00723618"/>
    <w:rsid w:val="00723904"/>
    <w:rsid w:val="007239CC"/>
    <w:rsid w:val="00723A7E"/>
    <w:rsid w:val="00723C1D"/>
    <w:rsid w:val="00723F39"/>
    <w:rsid w:val="00724052"/>
    <w:rsid w:val="0072414A"/>
    <w:rsid w:val="0072468A"/>
    <w:rsid w:val="00724789"/>
    <w:rsid w:val="007247AA"/>
    <w:rsid w:val="007247DC"/>
    <w:rsid w:val="00724AF2"/>
    <w:rsid w:val="00724FB1"/>
    <w:rsid w:val="00725133"/>
    <w:rsid w:val="007252E4"/>
    <w:rsid w:val="00725350"/>
    <w:rsid w:val="0072550A"/>
    <w:rsid w:val="007256C0"/>
    <w:rsid w:val="00725720"/>
    <w:rsid w:val="00725775"/>
    <w:rsid w:val="0072585A"/>
    <w:rsid w:val="0072598C"/>
    <w:rsid w:val="00725CAC"/>
    <w:rsid w:val="00725F61"/>
    <w:rsid w:val="00726129"/>
    <w:rsid w:val="00726253"/>
    <w:rsid w:val="0072636A"/>
    <w:rsid w:val="0072657E"/>
    <w:rsid w:val="007267E0"/>
    <w:rsid w:val="007268A2"/>
    <w:rsid w:val="00726C89"/>
    <w:rsid w:val="00726DFE"/>
    <w:rsid w:val="00726EAE"/>
    <w:rsid w:val="007272DF"/>
    <w:rsid w:val="00727439"/>
    <w:rsid w:val="00727872"/>
    <w:rsid w:val="007278B1"/>
    <w:rsid w:val="007278DF"/>
    <w:rsid w:val="007278F5"/>
    <w:rsid w:val="00727C1F"/>
    <w:rsid w:val="00727EB1"/>
    <w:rsid w:val="00727FBB"/>
    <w:rsid w:val="007301F6"/>
    <w:rsid w:val="00730257"/>
    <w:rsid w:val="00730799"/>
    <w:rsid w:val="007308CA"/>
    <w:rsid w:val="00730990"/>
    <w:rsid w:val="00730A86"/>
    <w:rsid w:val="00730B4D"/>
    <w:rsid w:val="00730C02"/>
    <w:rsid w:val="00730C5E"/>
    <w:rsid w:val="00730DEA"/>
    <w:rsid w:val="00730F97"/>
    <w:rsid w:val="007310EB"/>
    <w:rsid w:val="00731379"/>
    <w:rsid w:val="00731518"/>
    <w:rsid w:val="007319B4"/>
    <w:rsid w:val="007319D5"/>
    <w:rsid w:val="00731E58"/>
    <w:rsid w:val="007320D2"/>
    <w:rsid w:val="00732150"/>
    <w:rsid w:val="00732268"/>
    <w:rsid w:val="00732285"/>
    <w:rsid w:val="007322C4"/>
    <w:rsid w:val="00732514"/>
    <w:rsid w:val="0073254A"/>
    <w:rsid w:val="00732CF5"/>
    <w:rsid w:val="00733393"/>
    <w:rsid w:val="007335EE"/>
    <w:rsid w:val="00733939"/>
    <w:rsid w:val="0073393D"/>
    <w:rsid w:val="00733BF0"/>
    <w:rsid w:val="00733C55"/>
    <w:rsid w:val="00733C9F"/>
    <w:rsid w:val="00733D43"/>
    <w:rsid w:val="00733FE7"/>
    <w:rsid w:val="007340D8"/>
    <w:rsid w:val="007341C6"/>
    <w:rsid w:val="00734358"/>
    <w:rsid w:val="00734369"/>
    <w:rsid w:val="00734391"/>
    <w:rsid w:val="007343D2"/>
    <w:rsid w:val="00734671"/>
    <w:rsid w:val="007346FC"/>
    <w:rsid w:val="007348CC"/>
    <w:rsid w:val="0073492C"/>
    <w:rsid w:val="00734969"/>
    <w:rsid w:val="007349DB"/>
    <w:rsid w:val="00734A72"/>
    <w:rsid w:val="00734B59"/>
    <w:rsid w:val="00734BD1"/>
    <w:rsid w:val="00734D40"/>
    <w:rsid w:val="00734E20"/>
    <w:rsid w:val="00735025"/>
    <w:rsid w:val="00735254"/>
    <w:rsid w:val="007355D9"/>
    <w:rsid w:val="00735B06"/>
    <w:rsid w:val="00735B87"/>
    <w:rsid w:val="00735C1F"/>
    <w:rsid w:val="00735F6D"/>
    <w:rsid w:val="007365B9"/>
    <w:rsid w:val="00736715"/>
    <w:rsid w:val="007367E7"/>
    <w:rsid w:val="00736837"/>
    <w:rsid w:val="0073686E"/>
    <w:rsid w:val="00736895"/>
    <w:rsid w:val="00736A69"/>
    <w:rsid w:val="00736AEF"/>
    <w:rsid w:val="00736AF2"/>
    <w:rsid w:val="00736BE8"/>
    <w:rsid w:val="00736CAA"/>
    <w:rsid w:val="00736E66"/>
    <w:rsid w:val="00736F65"/>
    <w:rsid w:val="00737337"/>
    <w:rsid w:val="00737380"/>
    <w:rsid w:val="00737504"/>
    <w:rsid w:val="007375E6"/>
    <w:rsid w:val="00737602"/>
    <w:rsid w:val="00737638"/>
    <w:rsid w:val="00737A34"/>
    <w:rsid w:val="00737C69"/>
    <w:rsid w:val="00737FBA"/>
    <w:rsid w:val="00737FCF"/>
    <w:rsid w:val="00737FE6"/>
    <w:rsid w:val="007400C6"/>
    <w:rsid w:val="007402C5"/>
    <w:rsid w:val="0074045D"/>
    <w:rsid w:val="007404D2"/>
    <w:rsid w:val="0074081C"/>
    <w:rsid w:val="00740843"/>
    <w:rsid w:val="00740A8A"/>
    <w:rsid w:val="00740D79"/>
    <w:rsid w:val="00740EB5"/>
    <w:rsid w:val="00741130"/>
    <w:rsid w:val="00741263"/>
    <w:rsid w:val="0074136C"/>
    <w:rsid w:val="00741486"/>
    <w:rsid w:val="00741668"/>
    <w:rsid w:val="0074172A"/>
    <w:rsid w:val="007418AA"/>
    <w:rsid w:val="0074197A"/>
    <w:rsid w:val="00741D73"/>
    <w:rsid w:val="00741D79"/>
    <w:rsid w:val="00741E4A"/>
    <w:rsid w:val="00741F39"/>
    <w:rsid w:val="00741F46"/>
    <w:rsid w:val="00741FD3"/>
    <w:rsid w:val="00742108"/>
    <w:rsid w:val="0074261B"/>
    <w:rsid w:val="00742A12"/>
    <w:rsid w:val="00742B9E"/>
    <w:rsid w:val="00742C2C"/>
    <w:rsid w:val="00742C9D"/>
    <w:rsid w:val="00743012"/>
    <w:rsid w:val="00743059"/>
    <w:rsid w:val="00743155"/>
    <w:rsid w:val="007431CD"/>
    <w:rsid w:val="00743295"/>
    <w:rsid w:val="00743382"/>
    <w:rsid w:val="00743459"/>
    <w:rsid w:val="00743C0D"/>
    <w:rsid w:val="007441FC"/>
    <w:rsid w:val="00744435"/>
    <w:rsid w:val="00744673"/>
    <w:rsid w:val="00744678"/>
    <w:rsid w:val="00744A72"/>
    <w:rsid w:val="00744AB3"/>
    <w:rsid w:val="00744ACE"/>
    <w:rsid w:val="00744DF7"/>
    <w:rsid w:val="00744F2E"/>
    <w:rsid w:val="00745097"/>
    <w:rsid w:val="007450A1"/>
    <w:rsid w:val="0074520A"/>
    <w:rsid w:val="007452F4"/>
    <w:rsid w:val="00745339"/>
    <w:rsid w:val="0074568B"/>
    <w:rsid w:val="00745B24"/>
    <w:rsid w:val="007460E5"/>
    <w:rsid w:val="007461C4"/>
    <w:rsid w:val="0074627B"/>
    <w:rsid w:val="00746499"/>
    <w:rsid w:val="00746550"/>
    <w:rsid w:val="0074689E"/>
    <w:rsid w:val="00746935"/>
    <w:rsid w:val="00746A42"/>
    <w:rsid w:val="00746B65"/>
    <w:rsid w:val="00746B79"/>
    <w:rsid w:val="00746D1B"/>
    <w:rsid w:val="00746EFD"/>
    <w:rsid w:val="007472D5"/>
    <w:rsid w:val="00747354"/>
    <w:rsid w:val="007474EF"/>
    <w:rsid w:val="007476AC"/>
    <w:rsid w:val="00747712"/>
    <w:rsid w:val="0074779B"/>
    <w:rsid w:val="00747A49"/>
    <w:rsid w:val="00747C40"/>
    <w:rsid w:val="00747F6B"/>
    <w:rsid w:val="007501BE"/>
    <w:rsid w:val="007502A7"/>
    <w:rsid w:val="007502E7"/>
    <w:rsid w:val="00750414"/>
    <w:rsid w:val="0075044B"/>
    <w:rsid w:val="00750473"/>
    <w:rsid w:val="007504DA"/>
    <w:rsid w:val="00750589"/>
    <w:rsid w:val="007508BE"/>
    <w:rsid w:val="00750AD1"/>
    <w:rsid w:val="00750EC8"/>
    <w:rsid w:val="00750ECE"/>
    <w:rsid w:val="00750F67"/>
    <w:rsid w:val="007513B4"/>
    <w:rsid w:val="00751535"/>
    <w:rsid w:val="00751563"/>
    <w:rsid w:val="0075170E"/>
    <w:rsid w:val="00751922"/>
    <w:rsid w:val="00751B1C"/>
    <w:rsid w:val="00751C19"/>
    <w:rsid w:val="00751CF6"/>
    <w:rsid w:val="00751F43"/>
    <w:rsid w:val="00752026"/>
    <w:rsid w:val="007520E7"/>
    <w:rsid w:val="007524F1"/>
    <w:rsid w:val="00752716"/>
    <w:rsid w:val="00752892"/>
    <w:rsid w:val="00752A5A"/>
    <w:rsid w:val="00753221"/>
    <w:rsid w:val="007532DB"/>
    <w:rsid w:val="00753468"/>
    <w:rsid w:val="00753632"/>
    <w:rsid w:val="00753753"/>
    <w:rsid w:val="007537AA"/>
    <w:rsid w:val="0075395C"/>
    <w:rsid w:val="00753994"/>
    <w:rsid w:val="00753C07"/>
    <w:rsid w:val="00753D19"/>
    <w:rsid w:val="00753F96"/>
    <w:rsid w:val="0075406D"/>
    <w:rsid w:val="00754099"/>
    <w:rsid w:val="0075468C"/>
    <w:rsid w:val="007547FD"/>
    <w:rsid w:val="007548F7"/>
    <w:rsid w:val="0075493C"/>
    <w:rsid w:val="00754958"/>
    <w:rsid w:val="00754BAE"/>
    <w:rsid w:val="00754BB2"/>
    <w:rsid w:val="00754C06"/>
    <w:rsid w:val="00754CC1"/>
    <w:rsid w:val="00754D6E"/>
    <w:rsid w:val="00754F4B"/>
    <w:rsid w:val="00755408"/>
    <w:rsid w:val="007555A4"/>
    <w:rsid w:val="0075584B"/>
    <w:rsid w:val="0075591F"/>
    <w:rsid w:val="00755BA0"/>
    <w:rsid w:val="00755D2A"/>
    <w:rsid w:val="00755DD9"/>
    <w:rsid w:val="00755EAC"/>
    <w:rsid w:val="007561AE"/>
    <w:rsid w:val="007561B3"/>
    <w:rsid w:val="007561CF"/>
    <w:rsid w:val="007561D9"/>
    <w:rsid w:val="007562A2"/>
    <w:rsid w:val="007563EC"/>
    <w:rsid w:val="00756423"/>
    <w:rsid w:val="00756571"/>
    <w:rsid w:val="00756781"/>
    <w:rsid w:val="00756B36"/>
    <w:rsid w:val="00756B91"/>
    <w:rsid w:val="00756CEF"/>
    <w:rsid w:val="00756D37"/>
    <w:rsid w:val="00756EF6"/>
    <w:rsid w:val="00756FD4"/>
    <w:rsid w:val="00757032"/>
    <w:rsid w:val="0075713B"/>
    <w:rsid w:val="0075748D"/>
    <w:rsid w:val="0075748F"/>
    <w:rsid w:val="00757711"/>
    <w:rsid w:val="007577A1"/>
    <w:rsid w:val="0075782B"/>
    <w:rsid w:val="0075799D"/>
    <w:rsid w:val="00757BDB"/>
    <w:rsid w:val="00757CD5"/>
    <w:rsid w:val="00757EF4"/>
    <w:rsid w:val="00760043"/>
    <w:rsid w:val="007600AE"/>
    <w:rsid w:val="007601A2"/>
    <w:rsid w:val="007603EE"/>
    <w:rsid w:val="00760578"/>
    <w:rsid w:val="0076060E"/>
    <w:rsid w:val="007607EE"/>
    <w:rsid w:val="00760A0E"/>
    <w:rsid w:val="00760C66"/>
    <w:rsid w:val="00760CB4"/>
    <w:rsid w:val="00760E55"/>
    <w:rsid w:val="00761123"/>
    <w:rsid w:val="007615ED"/>
    <w:rsid w:val="00761687"/>
    <w:rsid w:val="00761A35"/>
    <w:rsid w:val="00761D91"/>
    <w:rsid w:val="00761DF1"/>
    <w:rsid w:val="00761EF0"/>
    <w:rsid w:val="00761F3D"/>
    <w:rsid w:val="0076216E"/>
    <w:rsid w:val="0076219A"/>
    <w:rsid w:val="007622BE"/>
    <w:rsid w:val="007624CD"/>
    <w:rsid w:val="007625BD"/>
    <w:rsid w:val="00762844"/>
    <w:rsid w:val="00762A1D"/>
    <w:rsid w:val="00762A46"/>
    <w:rsid w:val="00762A71"/>
    <w:rsid w:val="00762AF9"/>
    <w:rsid w:val="00762BF5"/>
    <w:rsid w:val="00762D47"/>
    <w:rsid w:val="00762FFA"/>
    <w:rsid w:val="007632E0"/>
    <w:rsid w:val="00763482"/>
    <w:rsid w:val="007637E8"/>
    <w:rsid w:val="007638CF"/>
    <w:rsid w:val="00763945"/>
    <w:rsid w:val="00763A7A"/>
    <w:rsid w:val="00763AB2"/>
    <w:rsid w:val="00764125"/>
    <w:rsid w:val="007641EF"/>
    <w:rsid w:val="007642B3"/>
    <w:rsid w:val="00764318"/>
    <w:rsid w:val="0076436E"/>
    <w:rsid w:val="007644A6"/>
    <w:rsid w:val="00764586"/>
    <w:rsid w:val="007645E0"/>
    <w:rsid w:val="00764919"/>
    <w:rsid w:val="0076491B"/>
    <w:rsid w:val="00764D03"/>
    <w:rsid w:val="00764D0E"/>
    <w:rsid w:val="00764D7E"/>
    <w:rsid w:val="00764DF1"/>
    <w:rsid w:val="00765058"/>
    <w:rsid w:val="007650B8"/>
    <w:rsid w:val="00765414"/>
    <w:rsid w:val="00765507"/>
    <w:rsid w:val="00765625"/>
    <w:rsid w:val="0076568A"/>
    <w:rsid w:val="007658CC"/>
    <w:rsid w:val="0076593A"/>
    <w:rsid w:val="007659D4"/>
    <w:rsid w:val="00765B13"/>
    <w:rsid w:val="00765B42"/>
    <w:rsid w:val="00765CA0"/>
    <w:rsid w:val="00765E6E"/>
    <w:rsid w:val="00765E89"/>
    <w:rsid w:val="00765EA7"/>
    <w:rsid w:val="00765F2D"/>
    <w:rsid w:val="0076622B"/>
    <w:rsid w:val="0076637F"/>
    <w:rsid w:val="00766558"/>
    <w:rsid w:val="0076657A"/>
    <w:rsid w:val="00766589"/>
    <w:rsid w:val="00766759"/>
    <w:rsid w:val="00766812"/>
    <w:rsid w:val="0076690C"/>
    <w:rsid w:val="00766A70"/>
    <w:rsid w:val="00766B7E"/>
    <w:rsid w:val="00766CA7"/>
    <w:rsid w:val="00766E79"/>
    <w:rsid w:val="00766EDB"/>
    <w:rsid w:val="00766FC4"/>
    <w:rsid w:val="007670F5"/>
    <w:rsid w:val="00767532"/>
    <w:rsid w:val="0076769F"/>
    <w:rsid w:val="00767C9D"/>
    <w:rsid w:val="00767CAE"/>
    <w:rsid w:val="00767E52"/>
    <w:rsid w:val="00767FA2"/>
    <w:rsid w:val="0077038D"/>
    <w:rsid w:val="00770548"/>
    <w:rsid w:val="007705B3"/>
    <w:rsid w:val="0077071E"/>
    <w:rsid w:val="00770930"/>
    <w:rsid w:val="00770A57"/>
    <w:rsid w:val="00770C35"/>
    <w:rsid w:val="00770E18"/>
    <w:rsid w:val="00770E7C"/>
    <w:rsid w:val="00770F10"/>
    <w:rsid w:val="00771613"/>
    <w:rsid w:val="007717C6"/>
    <w:rsid w:val="00771874"/>
    <w:rsid w:val="007718CF"/>
    <w:rsid w:val="00771951"/>
    <w:rsid w:val="00771A19"/>
    <w:rsid w:val="00771DBF"/>
    <w:rsid w:val="00771DDF"/>
    <w:rsid w:val="00771EFE"/>
    <w:rsid w:val="007720F8"/>
    <w:rsid w:val="0077235C"/>
    <w:rsid w:val="007725A9"/>
    <w:rsid w:val="0077265C"/>
    <w:rsid w:val="00772722"/>
    <w:rsid w:val="00772726"/>
    <w:rsid w:val="00772881"/>
    <w:rsid w:val="0077295A"/>
    <w:rsid w:val="00772B2C"/>
    <w:rsid w:val="00772C00"/>
    <w:rsid w:val="00772D74"/>
    <w:rsid w:val="00772D9A"/>
    <w:rsid w:val="00772ECA"/>
    <w:rsid w:val="00772EF7"/>
    <w:rsid w:val="00773171"/>
    <w:rsid w:val="007732E1"/>
    <w:rsid w:val="0077373D"/>
    <w:rsid w:val="007737B0"/>
    <w:rsid w:val="00773839"/>
    <w:rsid w:val="00773B86"/>
    <w:rsid w:val="00773B8D"/>
    <w:rsid w:val="00773E08"/>
    <w:rsid w:val="00773FBE"/>
    <w:rsid w:val="00774015"/>
    <w:rsid w:val="007740C1"/>
    <w:rsid w:val="00774151"/>
    <w:rsid w:val="007741F4"/>
    <w:rsid w:val="0077426A"/>
    <w:rsid w:val="007742AA"/>
    <w:rsid w:val="007744A4"/>
    <w:rsid w:val="00774633"/>
    <w:rsid w:val="00774694"/>
    <w:rsid w:val="00774935"/>
    <w:rsid w:val="00774AFB"/>
    <w:rsid w:val="00774B7F"/>
    <w:rsid w:val="00774F71"/>
    <w:rsid w:val="00775000"/>
    <w:rsid w:val="00775026"/>
    <w:rsid w:val="00775088"/>
    <w:rsid w:val="007750A3"/>
    <w:rsid w:val="0077521A"/>
    <w:rsid w:val="00775250"/>
    <w:rsid w:val="00775343"/>
    <w:rsid w:val="007755FD"/>
    <w:rsid w:val="00775787"/>
    <w:rsid w:val="00775C18"/>
    <w:rsid w:val="00775C8A"/>
    <w:rsid w:val="00775D69"/>
    <w:rsid w:val="00776195"/>
    <w:rsid w:val="00776287"/>
    <w:rsid w:val="007762CD"/>
    <w:rsid w:val="007764A4"/>
    <w:rsid w:val="0077663B"/>
    <w:rsid w:val="007766AE"/>
    <w:rsid w:val="00776723"/>
    <w:rsid w:val="007767F0"/>
    <w:rsid w:val="007768B5"/>
    <w:rsid w:val="00776F25"/>
    <w:rsid w:val="0077702E"/>
    <w:rsid w:val="0077712D"/>
    <w:rsid w:val="0077715E"/>
    <w:rsid w:val="00777176"/>
    <w:rsid w:val="007772C3"/>
    <w:rsid w:val="007772F8"/>
    <w:rsid w:val="00777366"/>
    <w:rsid w:val="007775F0"/>
    <w:rsid w:val="0077765E"/>
    <w:rsid w:val="007776B2"/>
    <w:rsid w:val="0077772B"/>
    <w:rsid w:val="0077773D"/>
    <w:rsid w:val="007778B4"/>
    <w:rsid w:val="00777938"/>
    <w:rsid w:val="00777B9E"/>
    <w:rsid w:val="00777C3C"/>
    <w:rsid w:val="00777E48"/>
    <w:rsid w:val="007801D0"/>
    <w:rsid w:val="00780210"/>
    <w:rsid w:val="0078024B"/>
    <w:rsid w:val="00780279"/>
    <w:rsid w:val="0078030F"/>
    <w:rsid w:val="007803EF"/>
    <w:rsid w:val="0078040E"/>
    <w:rsid w:val="007809CE"/>
    <w:rsid w:val="00780CDF"/>
    <w:rsid w:val="0078100C"/>
    <w:rsid w:val="0078106A"/>
    <w:rsid w:val="007810B3"/>
    <w:rsid w:val="00781503"/>
    <w:rsid w:val="00781705"/>
    <w:rsid w:val="00781864"/>
    <w:rsid w:val="007818EE"/>
    <w:rsid w:val="0078196D"/>
    <w:rsid w:val="00781B6F"/>
    <w:rsid w:val="00781C36"/>
    <w:rsid w:val="00781CB3"/>
    <w:rsid w:val="00781D03"/>
    <w:rsid w:val="0078201A"/>
    <w:rsid w:val="00782267"/>
    <w:rsid w:val="0078232A"/>
    <w:rsid w:val="00782353"/>
    <w:rsid w:val="007823CB"/>
    <w:rsid w:val="00782491"/>
    <w:rsid w:val="0078271B"/>
    <w:rsid w:val="0078284C"/>
    <w:rsid w:val="0078288E"/>
    <w:rsid w:val="0078290B"/>
    <w:rsid w:val="00782F25"/>
    <w:rsid w:val="00782F3E"/>
    <w:rsid w:val="00783156"/>
    <w:rsid w:val="0078333C"/>
    <w:rsid w:val="00783397"/>
    <w:rsid w:val="00783641"/>
    <w:rsid w:val="0078387F"/>
    <w:rsid w:val="0078394A"/>
    <w:rsid w:val="00783AA4"/>
    <w:rsid w:val="00783AF4"/>
    <w:rsid w:val="00783B27"/>
    <w:rsid w:val="00783B8A"/>
    <w:rsid w:val="00783EB7"/>
    <w:rsid w:val="00783F6F"/>
    <w:rsid w:val="0078420C"/>
    <w:rsid w:val="00784361"/>
    <w:rsid w:val="007844D6"/>
    <w:rsid w:val="0078483E"/>
    <w:rsid w:val="00784931"/>
    <w:rsid w:val="007849F8"/>
    <w:rsid w:val="00784CDD"/>
    <w:rsid w:val="00784DBD"/>
    <w:rsid w:val="00784FF6"/>
    <w:rsid w:val="00785126"/>
    <w:rsid w:val="0078516C"/>
    <w:rsid w:val="0078516D"/>
    <w:rsid w:val="007851B8"/>
    <w:rsid w:val="007852B6"/>
    <w:rsid w:val="007854A7"/>
    <w:rsid w:val="0078555D"/>
    <w:rsid w:val="007855B7"/>
    <w:rsid w:val="007855F2"/>
    <w:rsid w:val="0078599C"/>
    <w:rsid w:val="007859EF"/>
    <w:rsid w:val="00785A63"/>
    <w:rsid w:val="00785CAF"/>
    <w:rsid w:val="00785E85"/>
    <w:rsid w:val="0078614E"/>
    <w:rsid w:val="007861F6"/>
    <w:rsid w:val="0078635A"/>
    <w:rsid w:val="00786394"/>
    <w:rsid w:val="007863BA"/>
    <w:rsid w:val="00786457"/>
    <w:rsid w:val="00786671"/>
    <w:rsid w:val="00786AB4"/>
    <w:rsid w:val="00786C25"/>
    <w:rsid w:val="00787296"/>
    <w:rsid w:val="007874C6"/>
    <w:rsid w:val="007875A0"/>
    <w:rsid w:val="00787819"/>
    <w:rsid w:val="0078798C"/>
    <w:rsid w:val="00787B03"/>
    <w:rsid w:val="00787B5F"/>
    <w:rsid w:val="00787BA4"/>
    <w:rsid w:val="00787C6A"/>
    <w:rsid w:val="00787D5B"/>
    <w:rsid w:val="00787E23"/>
    <w:rsid w:val="00787EA2"/>
    <w:rsid w:val="00787EBB"/>
    <w:rsid w:val="00787F20"/>
    <w:rsid w:val="00790153"/>
    <w:rsid w:val="007902E0"/>
    <w:rsid w:val="00790513"/>
    <w:rsid w:val="0079063B"/>
    <w:rsid w:val="00790746"/>
    <w:rsid w:val="0079079F"/>
    <w:rsid w:val="007907C4"/>
    <w:rsid w:val="00790A2E"/>
    <w:rsid w:val="00790B89"/>
    <w:rsid w:val="00790C03"/>
    <w:rsid w:val="00790E2B"/>
    <w:rsid w:val="0079117D"/>
    <w:rsid w:val="007911E5"/>
    <w:rsid w:val="007913E9"/>
    <w:rsid w:val="0079160D"/>
    <w:rsid w:val="00791930"/>
    <w:rsid w:val="00791AD0"/>
    <w:rsid w:val="00791D69"/>
    <w:rsid w:val="00791FC8"/>
    <w:rsid w:val="00792050"/>
    <w:rsid w:val="007920FE"/>
    <w:rsid w:val="007922F6"/>
    <w:rsid w:val="0079247B"/>
    <w:rsid w:val="0079249C"/>
    <w:rsid w:val="00792581"/>
    <w:rsid w:val="007927AA"/>
    <w:rsid w:val="00792D72"/>
    <w:rsid w:val="007930B7"/>
    <w:rsid w:val="00793178"/>
    <w:rsid w:val="0079317B"/>
    <w:rsid w:val="00793293"/>
    <w:rsid w:val="007933E1"/>
    <w:rsid w:val="00793515"/>
    <w:rsid w:val="0079352E"/>
    <w:rsid w:val="007936C6"/>
    <w:rsid w:val="00793717"/>
    <w:rsid w:val="00793A45"/>
    <w:rsid w:val="00793BAA"/>
    <w:rsid w:val="00793EC6"/>
    <w:rsid w:val="00793F2C"/>
    <w:rsid w:val="0079413D"/>
    <w:rsid w:val="007942BC"/>
    <w:rsid w:val="00794587"/>
    <w:rsid w:val="00794784"/>
    <w:rsid w:val="00794841"/>
    <w:rsid w:val="007948BC"/>
    <w:rsid w:val="00794B1E"/>
    <w:rsid w:val="00794C03"/>
    <w:rsid w:val="00794D18"/>
    <w:rsid w:val="00794F41"/>
    <w:rsid w:val="00794F44"/>
    <w:rsid w:val="007951A4"/>
    <w:rsid w:val="0079554A"/>
    <w:rsid w:val="00795963"/>
    <w:rsid w:val="00795967"/>
    <w:rsid w:val="00795AA5"/>
    <w:rsid w:val="00795C8A"/>
    <w:rsid w:val="00795CD1"/>
    <w:rsid w:val="00795E87"/>
    <w:rsid w:val="00795FE8"/>
    <w:rsid w:val="00796042"/>
    <w:rsid w:val="0079610F"/>
    <w:rsid w:val="0079632A"/>
    <w:rsid w:val="0079692F"/>
    <w:rsid w:val="00796AB8"/>
    <w:rsid w:val="00796EE7"/>
    <w:rsid w:val="0079700D"/>
    <w:rsid w:val="007970ED"/>
    <w:rsid w:val="007970F8"/>
    <w:rsid w:val="00797418"/>
    <w:rsid w:val="007974F3"/>
    <w:rsid w:val="0079765B"/>
    <w:rsid w:val="0079771C"/>
    <w:rsid w:val="007978B9"/>
    <w:rsid w:val="0079795B"/>
    <w:rsid w:val="00797B3E"/>
    <w:rsid w:val="00797B4B"/>
    <w:rsid w:val="00797C7F"/>
    <w:rsid w:val="00797DC3"/>
    <w:rsid w:val="00797E06"/>
    <w:rsid w:val="00797F2B"/>
    <w:rsid w:val="007A00B0"/>
    <w:rsid w:val="007A0141"/>
    <w:rsid w:val="007A0359"/>
    <w:rsid w:val="007A03BA"/>
    <w:rsid w:val="007A0894"/>
    <w:rsid w:val="007A08AA"/>
    <w:rsid w:val="007A08E1"/>
    <w:rsid w:val="007A0DBA"/>
    <w:rsid w:val="007A12AE"/>
    <w:rsid w:val="007A141E"/>
    <w:rsid w:val="007A1546"/>
    <w:rsid w:val="007A1775"/>
    <w:rsid w:val="007A178E"/>
    <w:rsid w:val="007A1AD8"/>
    <w:rsid w:val="007A1D6B"/>
    <w:rsid w:val="007A1DA3"/>
    <w:rsid w:val="007A1E74"/>
    <w:rsid w:val="007A223C"/>
    <w:rsid w:val="007A227A"/>
    <w:rsid w:val="007A2399"/>
    <w:rsid w:val="007A23C1"/>
    <w:rsid w:val="007A2438"/>
    <w:rsid w:val="007A2463"/>
    <w:rsid w:val="007A2480"/>
    <w:rsid w:val="007A27C6"/>
    <w:rsid w:val="007A286D"/>
    <w:rsid w:val="007A297A"/>
    <w:rsid w:val="007A2CFF"/>
    <w:rsid w:val="007A302F"/>
    <w:rsid w:val="007A31BB"/>
    <w:rsid w:val="007A332F"/>
    <w:rsid w:val="007A363C"/>
    <w:rsid w:val="007A3719"/>
    <w:rsid w:val="007A37C1"/>
    <w:rsid w:val="007A3832"/>
    <w:rsid w:val="007A3888"/>
    <w:rsid w:val="007A3A04"/>
    <w:rsid w:val="007A3A4C"/>
    <w:rsid w:val="007A3A8E"/>
    <w:rsid w:val="007A3AA6"/>
    <w:rsid w:val="007A3BA2"/>
    <w:rsid w:val="007A3FA2"/>
    <w:rsid w:val="007A3FDE"/>
    <w:rsid w:val="007A40DB"/>
    <w:rsid w:val="007A437F"/>
    <w:rsid w:val="007A4850"/>
    <w:rsid w:val="007A488A"/>
    <w:rsid w:val="007A48F2"/>
    <w:rsid w:val="007A4935"/>
    <w:rsid w:val="007A49B4"/>
    <w:rsid w:val="007A50FA"/>
    <w:rsid w:val="007A5367"/>
    <w:rsid w:val="007A547A"/>
    <w:rsid w:val="007A569E"/>
    <w:rsid w:val="007A5816"/>
    <w:rsid w:val="007A582E"/>
    <w:rsid w:val="007A5976"/>
    <w:rsid w:val="007A5978"/>
    <w:rsid w:val="007A59BC"/>
    <w:rsid w:val="007A5D63"/>
    <w:rsid w:val="007A5DB6"/>
    <w:rsid w:val="007A5DD3"/>
    <w:rsid w:val="007A6062"/>
    <w:rsid w:val="007A6457"/>
    <w:rsid w:val="007A6482"/>
    <w:rsid w:val="007A64EA"/>
    <w:rsid w:val="007A6814"/>
    <w:rsid w:val="007A6970"/>
    <w:rsid w:val="007A6C7C"/>
    <w:rsid w:val="007A6F78"/>
    <w:rsid w:val="007A6F86"/>
    <w:rsid w:val="007A701B"/>
    <w:rsid w:val="007A70DF"/>
    <w:rsid w:val="007A75E2"/>
    <w:rsid w:val="007A794F"/>
    <w:rsid w:val="007A7980"/>
    <w:rsid w:val="007A7A5F"/>
    <w:rsid w:val="007A7C0D"/>
    <w:rsid w:val="007A7E8E"/>
    <w:rsid w:val="007B0169"/>
    <w:rsid w:val="007B0175"/>
    <w:rsid w:val="007B02A3"/>
    <w:rsid w:val="007B069E"/>
    <w:rsid w:val="007B0A41"/>
    <w:rsid w:val="007B0A4E"/>
    <w:rsid w:val="007B0A7E"/>
    <w:rsid w:val="007B0B10"/>
    <w:rsid w:val="007B0B25"/>
    <w:rsid w:val="007B0B73"/>
    <w:rsid w:val="007B0E1C"/>
    <w:rsid w:val="007B0E5E"/>
    <w:rsid w:val="007B0EA8"/>
    <w:rsid w:val="007B10F2"/>
    <w:rsid w:val="007B1159"/>
    <w:rsid w:val="007B1318"/>
    <w:rsid w:val="007B17BD"/>
    <w:rsid w:val="007B1B15"/>
    <w:rsid w:val="007B1E51"/>
    <w:rsid w:val="007B1FA0"/>
    <w:rsid w:val="007B200F"/>
    <w:rsid w:val="007B2543"/>
    <w:rsid w:val="007B25AC"/>
    <w:rsid w:val="007B2BF0"/>
    <w:rsid w:val="007B2CAA"/>
    <w:rsid w:val="007B2EAF"/>
    <w:rsid w:val="007B31F3"/>
    <w:rsid w:val="007B324F"/>
    <w:rsid w:val="007B34F4"/>
    <w:rsid w:val="007B351B"/>
    <w:rsid w:val="007B3549"/>
    <w:rsid w:val="007B377F"/>
    <w:rsid w:val="007B3880"/>
    <w:rsid w:val="007B38DF"/>
    <w:rsid w:val="007B3A09"/>
    <w:rsid w:val="007B3BCA"/>
    <w:rsid w:val="007B3C3B"/>
    <w:rsid w:val="007B4102"/>
    <w:rsid w:val="007B42A1"/>
    <w:rsid w:val="007B43F5"/>
    <w:rsid w:val="007B4400"/>
    <w:rsid w:val="007B448C"/>
    <w:rsid w:val="007B48C6"/>
    <w:rsid w:val="007B4A13"/>
    <w:rsid w:val="007B4A17"/>
    <w:rsid w:val="007B4A7F"/>
    <w:rsid w:val="007B4AE7"/>
    <w:rsid w:val="007B4DAD"/>
    <w:rsid w:val="007B5133"/>
    <w:rsid w:val="007B5146"/>
    <w:rsid w:val="007B56C5"/>
    <w:rsid w:val="007B56F6"/>
    <w:rsid w:val="007B5EBA"/>
    <w:rsid w:val="007B61E8"/>
    <w:rsid w:val="007B6383"/>
    <w:rsid w:val="007B666B"/>
    <w:rsid w:val="007B68B3"/>
    <w:rsid w:val="007B697C"/>
    <w:rsid w:val="007B6990"/>
    <w:rsid w:val="007B6A18"/>
    <w:rsid w:val="007B6B0C"/>
    <w:rsid w:val="007B6BD9"/>
    <w:rsid w:val="007B6E7B"/>
    <w:rsid w:val="007B6F95"/>
    <w:rsid w:val="007B7114"/>
    <w:rsid w:val="007B7377"/>
    <w:rsid w:val="007B74D9"/>
    <w:rsid w:val="007B751C"/>
    <w:rsid w:val="007B76D3"/>
    <w:rsid w:val="007B79B7"/>
    <w:rsid w:val="007B7AF2"/>
    <w:rsid w:val="007B7CC8"/>
    <w:rsid w:val="007B7DA1"/>
    <w:rsid w:val="007B7F8F"/>
    <w:rsid w:val="007C031C"/>
    <w:rsid w:val="007C0416"/>
    <w:rsid w:val="007C0530"/>
    <w:rsid w:val="007C0618"/>
    <w:rsid w:val="007C062C"/>
    <w:rsid w:val="007C06E7"/>
    <w:rsid w:val="007C06EA"/>
    <w:rsid w:val="007C0A27"/>
    <w:rsid w:val="007C0ECD"/>
    <w:rsid w:val="007C0F3A"/>
    <w:rsid w:val="007C0FA3"/>
    <w:rsid w:val="007C10AA"/>
    <w:rsid w:val="007C187D"/>
    <w:rsid w:val="007C1A22"/>
    <w:rsid w:val="007C1C68"/>
    <w:rsid w:val="007C1FAB"/>
    <w:rsid w:val="007C1FBD"/>
    <w:rsid w:val="007C208F"/>
    <w:rsid w:val="007C218E"/>
    <w:rsid w:val="007C22B7"/>
    <w:rsid w:val="007C24B0"/>
    <w:rsid w:val="007C25A5"/>
    <w:rsid w:val="007C25C4"/>
    <w:rsid w:val="007C25D3"/>
    <w:rsid w:val="007C26DA"/>
    <w:rsid w:val="007C2718"/>
    <w:rsid w:val="007C27E3"/>
    <w:rsid w:val="007C281B"/>
    <w:rsid w:val="007C2933"/>
    <w:rsid w:val="007C2966"/>
    <w:rsid w:val="007C2A69"/>
    <w:rsid w:val="007C2AB9"/>
    <w:rsid w:val="007C2B5C"/>
    <w:rsid w:val="007C2BC5"/>
    <w:rsid w:val="007C2C3B"/>
    <w:rsid w:val="007C3177"/>
    <w:rsid w:val="007C32E5"/>
    <w:rsid w:val="007C3306"/>
    <w:rsid w:val="007C359B"/>
    <w:rsid w:val="007C363D"/>
    <w:rsid w:val="007C3716"/>
    <w:rsid w:val="007C3866"/>
    <w:rsid w:val="007C3A63"/>
    <w:rsid w:val="007C3A79"/>
    <w:rsid w:val="007C3E7F"/>
    <w:rsid w:val="007C4196"/>
    <w:rsid w:val="007C438D"/>
    <w:rsid w:val="007C43D2"/>
    <w:rsid w:val="007C4454"/>
    <w:rsid w:val="007C468B"/>
    <w:rsid w:val="007C489F"/>
    <w:rsid w:val="007C49A6"/>
    <w:rsid w:val="007C4A08"/>
    <w:rsid w:val="007C4A23"/>
    <w:rsid w:val="007C4B96"/>
    <w:rsid w:val="007C4CA2"/>
    <w:rsid w:val="007C4DD5"/>
    <w:rsid w:val="007C4E87"/>
    <w:rsid w:val="007C565A"/>
    <w:rsid w:val="007C5B0E"/>
    <w:rsid w:val="007C5B4F"/>
    <w:rsid w:val="007C5BD3"/>
    <w:rsid w:val="007C60A0"/>
    <w:rsid w:val="007C614F"/>
    <w:rsid w:val="007C619F"/>
    <w:rsid w:val="007C6295"/>
    <w:rsid w:val="007C6322"/>
    <w:rsid w:val="007C6496"/>
    <w:rsid w:val="007C654B"/>
    <w:rsid w:val="007C6758"/>
    <w:rsid w:val="007C678E"/>
    <w:rsid w:val="007C68D9"/>
    <w:rsid w:val="007C68F4"/>
    <w:rsid w:val="007C6B94"/>
    <w:rsid w:val="007C6BE2"/>
    <w:rsid w:val="007C6CC2"/>
    <w:rsid w:val="007C7249"/>
    <w:rsid w:val="007C7512"/>
    <w:rsid w:val="007C78C7"/>
    <w:rsid w:val="007C7B8A"/>
    <w:rsid w:val="007C7C12"/>
    <w:rsid w:val="007C7E62"/>
    <w:rsid w:val="007C7F99"/>
    <w:rsid w:val="007D007E"/>
    <w:rsid w:val="007D00B0"/>
    <w:rsid w:val="007D0352"/>
    <w:rsid w:val="007D05D2"/>
    <w:rsid w:val="007D077C"/>
    <w:rsid w:val="007D07D6"/>
    <w:rsid w:val="007D07F0"/>
    <w:rsid w:val="007D080A"/>
    <w:rsid w:val="007D084E"/>
    <w:rsid w:val="007D0A0B"/>
    <w:rsid w:val="007D0CE5"/>
    <w:rsid w:val="007D0EC5"/>
    <w:rsid w:val="007D1361"/>
    <w:rsid w:val="007D1515"/>
    <w:rsid w:val="007D1573"/>
    <w:rsid w:val="007D15EA"/>
    <w:rsid w:val="007D16FE"/>
    <w:rsid w:val="007D174C"/>
    <w:rsid w:val="007D1AD0"/>
    <w:rsid w:val="007D1CC8"/>
    <w:rsid w:val="007D1D72"/>
    <w:rsid w:val="007D1D84"/>
    <w:rsid w:val="007D1DB9"/>
    <w:rsid w:val="007D1F2E"/>
    <w:rsid w:val="007D1F31"/>
    <w:rsid w:val="007D20E3"/>
    <w:rsid w:val="007D2333"/>
    <w:rsid w:val="007D2336"/>
    <w:rsid w:val="007D25ED"/>
    <w:rsid w:val="007D25FF"/>
    <w:rsid w:val="007D28CF"/>
    <w:rsid w:val="007D2964"/>
    <w:rsid w:val="007D29AC"/>
    <w:rsid w:val="007D2A62"/>
    <w:rsid w:val="007D2AC9"/>
    <w:rsid w:val="007D2DCC"/>
    <w:rsid w:val="007D2FF2"/>
    <w:rsid w:val="007D340F"/>
    <w:rsid w:val="007D378E"/>
    <w:rsid w:val="007D3983"/>
    <w:rsid w:val="007D3AD2"/>
    <w:rsid w:val="007D3ADF"/>
    <w:rsid w:val="007D3C2B"/>
    <w:rsid w:val="007D3D5D"/>
    <w:rsid w:val="007D3E4A"/>
    <w:rsid w:val="007D3E9F"/>
    <w:rsid w:val="007D3F4E"/>
    <w:rsid w:val="007D40B6"/>
    <w:rsid w:val="007D4155"/>
    <w:rsid w:val="007D42C4"/>
    <w:rsid w:val="007D4359"/>
    <w:rsid w:val="007D436D"/>
    <w:rsid w:val="007D44E1"/>
    <w:rsid w:val="007D4503"/>
    <w:rsid w:val="007D4590"/>
    <w:rsid w:val="007D499D"/>
    <w:rsid w:val="007D4E87"/>
    <w:rsid w:val="007D4F79"/>
    <w:rsid w:val="007D4F81"/>
    <w:rsid w:val="007D50FE"/>
    <w:rsid w:val="007D5286"/>
    <w:rsid w:val="007D53A9"/>
    <w:rsid w:val="007D545B"/>
    <w:rsid w:val="007D558C"/>
    <w:rsid w:val="007D565C"/>
    <w:rsid w:val="007D58DB"/>
    <w:rsid w:val="007D596E"/>
    <w:rsid w:val="007D59BB"/>
    <w:rsid w:val="007D5A73"/>
    <w:rsid w:val="007D5D78"/>
    <w:rsid w:val="007D5DD4"/>
    <w:rsid w:val="007D6441"/>
    <w:rsid w:val="007D651A"/>
    <w:rsid w:val="007D662B"/>
    <w:rsid w:val="007D6775"/>
    <w:rsid w:val="007D6D7E"/>
    <w:rsid w:val="007D6F12"/>
    <w:rsid w:val="007D70B0"/>
    <w:rsid w:val="007D7112"/>
    <w:rsid w:val="007D715A"/>
    <w:rsid w:val="007D72CC"/>
    <w:rsid w:val="007D737B"/>
    <w:rsid w:val="007D73AE"/>
    <w:rsid w:val="007D7516"/>
    <w:rsid w:val="007D752C"/>
    <w:rsid w:val="007D76FF"/>
    <w:rsid w:val="007D77A8"/>
    <w:rsid w:val="007D788C"/>
    <w:rsid w:val="007D79A1"/>
    <w:rsid w:val="007D79FB"/>
    <w:rsid w:val="007D7A17"/>
    <w:rsid w:val="007D7AA6"/>
    <w:rsid w:val="007D7BAE"/>
    <w:rsid w:val="007D7E26"/>
    <w:rsid w:val="007D7EEE"/>
    <w:rsid w:val="007E02E9"/>
    <w:rsid w:val="007E0436"/>
    <w:rsid w:val="007E063B"/>
    <w:rsid w:val="007E079D"/>
    <w:rsid w:val="007E07AA"/>
    <w:rsid w:val="007E09DF"/>
    <w:rsid w:val="007E0A2B"/>
    <w:rsid w:val="007E0B47"/>
    <w:rsid w:val="007E0C2B"/>
    <w:rsid w:val="007E0D16"/>
    <w:rsid w:val="007E10E7"/>
    <w:rsid w:val="007E15A1"/>
    <w:rsid w:val="007E16C6"/>
    <w:rsid w:val="007E19C2"/>
    <w:rsid w:val="007E1B1F"/>
    <w:rsid w:val="007E1F0D"/>
    <w:rsid w:val="007E2330"/>
    <w:rsid w:val="007E250C"/>
    <w:rsid w:val="007E25C0"/>
    <w:rsid w:val="007E27F1"/>
    <w:rsid w:val="007E2F84"/>
    <w:rsid w:val="007E302E"/>
    <w:rsid w:val="007E314F"/>
    <w:rsid w:val="007E343B"/>
    <w:rsid w:val="007E3686"/>
    <w:rsid w:val="007E3E57"/>
    <w:rsid w:val="007E3F8E"/>
    <w:rsid w:val="007E4193"/>
    <w:rsid w:val="007E426D"/>
    <w:rsid w:val="007E42A7"/>
    <w:rsid w:val="007E472C"/>
    <w:rsid w:val="007E47B9"/>
    <w:rsid w:val="007E480F"/>
    <w:rsid w:val="007E4A23"/>
    <w:rsid w:val="007E4AAD"/>
    <w:rsid w:val="007E4BF4"/>
    <w:rsid w:val="007E4D36"/>
    <w:rsid w:val="007E4DB9"/>
    <w:rsid w:val="007E5228"/>
    <w:rsid w:val="007E558E"/>
    <w:rsid w:val="007E55F4"/>
    <w:rsid w:val="007E5A13"/>
    <w:rsid w:val="007E5B37"/>
    <w:rsid w:val="007E5BFB"/>
    <w:rsid w:val="007E6002"/>
    <w:rsid w:val="007E6054"/>
    <w:rsid w:val="007E63AD"/>
    <w:rsid w:val="007E668B"/>
    <w:rsid w:val="007E67C4"/>
    <w:rsid w:val="007E6A40"/>
    <w:rsid w:val="007E6A56"/>
    <w:rsid w:val="007E6AEE"/>
    <w:rsid w:val="007E6B2B"/>
    <w:rsid w:val="007E6B4F"/>
    <w:rsid w:val="007E6BE7"/>
    <w:rsid w:val="007E6E12"/>
    <w:rsid w:val="007E6EA1"/>
    <w:rsid w:val="007E6EB0"/>
    <w:rsid w:val="007E6F26"/>
    <w:rsid w:val="007E71CA"/>
    <w:rsid w:val="007E72EF"/>
    <w:rsid w:val="007E73A7"/>
    <w:rsid w:val="007E7559"/>
    <w:rsid w:val="007E79BD"/>
    <w:rsid w:val="007E7A7C"/>
    <w:rsid w:val="007E7DEE"/>
    <w:rsid w:val="007E7F2D"/>
    <w:rsid w:val="007F00BA"/>
    <w:rsid w:val="007F010D"/>
    <w:rsid w:val="007F0111"/>
    <w:rsid w:val="007F03D3"/>
    <w:rsid w:val="007F046C"/>
    <w:rsid w:val="007F048A"/>
    <w:rsid w:val="007F0548"/>
    <w:rsid w:val="007F07C0"/>
    <w:rsid w:val="007F0848"/>
    <w:rsid w:val="007F0991"/>
    <w:rsid w:val="007F0A91"/>
    <w:rsid w:val="007F0C20"/>
    <w:rsid w:val="007F0F98"/>
    <w:rsid w:val="007F157B"/>
    <w:rsid w:val="007F179B"/>
    <w:rsid w:val="007F17F6"/>
    <w:rsid w:val="007F1871"/>
    <w:rsid w:val="007F1A00"/>
    <w:rsid w:val="007F1BD8"/>
    <w:rsid w:val="007F1EC8"/>
    <w:rsid w:val="007F246D"/>
    <w:rsid w:val="007F24DA"/>
    <w:rsid w:val="007F27D4"/>
    <w:rsid w:val="007F2839"/>
    <w:rsid w:val="007F296C"/>
    <w:rsid w:val="007F2A7A"/>
    <w:rsid w:val="007F2C45"/>
    <w:rsid w:val="007F2D2F"/>
    <w:rsid w:val="007F2ED7"/>
    <w:rsid w:val="007F2F38"/>
    <w:rsid w:val="007F2F93"/>
    <w:rsid w:val="007F3144"/>
    <w:rsid w:val="007F3239"/>
    <w:rsid w:val="007F35C5"/>
    <w:rsid w:val="007F387D"/>
    <w:rsid w:val="007F3937"/>
    <w:rsid w:val="007F39A7"/>
    <w:rsid w:val="007F3B16"/>
    <w:rsid w:val="007F3BB7"/>
    <w:rsid w:val="007F3C5B"/>
    <w:rsid w:val="007F3D9C"/>
    <w:rsid w:val="007F3EA1"/>
    <w:rsid w:val="007F3F70"/>
    <w:rsid w:val="007F4000"/>
    <w:rsid w:val="007F43C0"/>
    <w:rsid w:val="007F43DE"/>
    <w:rsid w:val="007F449B"/>
    <w:rsid w:val="007F44A2"/>
    <w:rsid w:val="007F4825"/>
    <w:rsid w:val="007F4931"/>
    <w:rsid w:val="007F4998"/>
    <w:rsid w:val="007F4B08"/>
    <w:rsid w:val="007F4D31"/>
    <w:rsid w:val="007F4D5D"/>
    <w:rsid w:val="007F4DC6"/>
    <w:rsid w:val="007F5198"/>
    <w:rsid w:val="007F550A"/>
    <w:rsid w:val="007F55B4"/>
    <w:rsid w:val="007F56F7"/>
    <w:rsid w:val="007F59C3"/>
    <w:rsid w:val="007F5A21"/>
    <w:rsid w:val="007F5B0B"/>
    <w:rsid w:val="007F5B68"/>
    <w:rsid w:val="007F5E1C"/>
    <w:rsid w:val="007F5E28"/>
    <w:rsid w:val="007F5E6B"/>
    <w:rsid w:val="007F5F7E"/>
    <w:rsid w:val="007F6068"/>
    <w:rsid w:val="007F62C5"/>
    <w:rsid w:val="007F6387"/>
    <w:rsid w:val="007F64EF"/>
    <w:rsid w:val="007F64F8"/>
    <w:rsid w:val="007F6672"/>
    <w:rsid w:val="007F66E6"/>
    <w:rsid w:val="007F6A00"/>
    <w:rsid w:val="007F6B5C"/>
    <w:rsid w:val="007F6BC2"/>
    <w:rsid w:val="007F6D56"/>
    <w:rsid w:val="007F6E80"/>
    <w:rsid w:val="007F6EBC"/>
    <w:rsid w:val="007F71A9"/>
    <w:rsid w:val="007F72F8"/>
    <w:rsid w:val="007F78B1"/>
    <w:rsid w:val="007F79BA"/>
    <w:rsid w:val="007F7BFD"/>
    <w:rsid w:val="007F7C5D"/>
    <w:rsid w:val="007F7CC6"/>
    <w:rsid w:val="007F7CE3"/>
    <w:rsid w:val="007F7D25"/>
    <w:rsid w:val="007F7D55"/>
    <w:rsid w:val="007F7F7F"/>
    <w:rsid w:val="0080003F"/>
    <w:rsid w:val="0080026A"/>
    <w:rsid w:val="008002FD"/>
    <w:rsid w:val="008003B8"/>
    <w:rsid w:val="0080045C"/>
    <w:rsid w:val="00800534"/>
    <w:rsid w:val="00800774"/>
    <w:rsid w:val="00800C70"/>
    <w:rsid w:val="00800CB8"/>
    <w:rsid w:val="00800D22"/>
    <w:rsid w:val="00800E47"/>
    <w:rsid w:val="00800F06"/>
    <w:rsid w:val="00800F4F"/>
    <w:rsid w:val="0080143D"/>
    <w:rsid w:val="00801907"/>
    <w:rsid w:val="00801919"/>
    <w:rsid w:val="00801979"/>
    <w:rsid w:val="00801C3B"/>
    <w:rsid w:val="008022C8"/>
    <w:rsid w:val="0080231E"/>
    <w:rsid w:val="00802435"/>
    <w:rsid w:val="00802707"/>
    <w:rsid w:val="00802ADA"/>
    <w:rsid w:val="00802C40"/>
    <w:rsid w:val="00802D6E"/>
    <w:rsid w:val="00803250"/>
    <w:rsid w:val="0080352A"/>
    <w:rsid w:val="00803717"/>
    <w:rsid w:val="008037B2"/>
    <w:rsid w:val="00803884"/>
    <w:rsid w:val="00803A47"/>
    <w:rsid w:val="00803CC9"/>
    <w:rsid w:val="00803E95"/>
    <w:rsid w:val="00803F19"/>
    <w:rsid w:val="008042B1"/>
    <w:rsid w:val="008043EC"/>
    <w:rsid w:val="0080454C"/>
    <w:rsid w:val="008045DE"/>
    <w:rsid w:val="00804A1D"/>
    <w:rsid w:val="00804B81"/>
    <w:rsid w:val="00804D43"/>
    <w:rsid w:val="00804D5E"/>
    <w:rsid w:val="00804E90"/>
    <w:rsid w:val="0080516A"/>
    <w:rsid w:val="00805229"/>
    <w:rsid w:val="008052A3"/>
    <w:rsid w:val="008052B2"/>
    <w:rsid w:val="008054B0"/>
    <w:rsid w:val="0080550C"/>
    <w:rsid w:val="008055C3"/>
    <w:rsid w:val="008057A0"/>
    <w:rsid w:val="00805B73"/>
    <w:rsid w:val="00805B93"/>
    <w:rsid w:val="00805C4D"/>
    <w:rsid w:val="00805F70"/>
    <w:rsid w:val="00806067"/>
    <w:rsid w:val="0080640F"/>
    <w:rsid w:val="008066D6"/>
    <w:rsid w:val="00806766"/>
    <w:rsid w:val="0080685E"/>
    <w:rsid w:val="0080692A"/>
    <w:rsid w:val="00806D6A"/>
    <w:rsid w:val="00807129"/>
    <w:rsid w:val="008074EC"/>
    <w:rsid w:val="008075EB"/>
    <w:rsid w:val="008077A9"/>
    <w:rsid w:val="00807808"/>
    <w:rsid w:val="0080793C"/>
    <w:rsid w:val="0080798A"/>
    <w:rsid w:val="008079BD"/>
    <w:rsid w:val="00807B10"/>
    <w:rsid w:val="00807B5A"/>
    <w:rsid w:val="00807EF6"/>
    <w:rsid w:val="00807FF6"/>
    <w:rsid w:val="0081002F"/>
    <w:rsid w:val="008101C4"/>
    <w:rsid w:val="0081038E"/>
    <w:rsid w:val="0081077D"/>
    <w:rsid w:val="00810791"/>
    <w:rsid w:val="008109EB"/>
    <w:rsid w:val="00810AB7"/>
    <w:rsid w:val="00810CED"/>
    <w:rsid w:val="0081110A"/>
    <w:rsid w:val="00811199"/>
    <w:rsid w:val="008112E1"/>
    <w:rsid w:val="00811354"/>
    <w:rsid w:val="00811359"/>
    <w:rsid w:val="008115F6"/>
    <w:rsid w:val="00811849"/>
    <w:rsid w:val="00811A82"/>
    <w:rsid w:val="00811B85"/>
    <w:rsid w:val="00811D11"/>
    <w:rsid w:val="00811FCB"/>
    <w:rsid w:val="0081210B"/>
    <w:rsid w:val="00812177"/>
    <w:rsid w:val="008121C2"/>
    <w:rsid w:val="008124A9"/>
    <w:rsid w:val="008124DB"/>
    <w:rsid w:val="008125C0"/>
    <w:rsid w:val="008126D3"/>
    <w:rsid w:val="00812A98"/>
    <w:rsid w:val="00812B3A"/>
    <w:rsid w:val="00812BB4"/>
    <w:rsid w:val="00812BF5"/>
    <w:rsid w:val="00812D80"/>
    <w:rsid w:val="00813079"/>
    <w:rsid w:val="008134A6"/>
    <w:rsid w:val="008134C7"/>
    <w:rsid w:val="00813823"/>
    <w:rsid w:val="00813A17"/>
    <w:rsid w:val="00813BD8"/>
    <w:rsid w:val="00813D3C"/>
    <w:rsid w:val="008142A1"/>
    <w:rsid w:val="008142DB"/>
    <w:rsid w:val="0081435C"/>
    <w:rsid w:val="0081444E"/>
    <w:rsid w:val="00814848"/>
    <w:rsid w:val="00814964"/>
    <w:rsid w:val="008149E7"/>
    <w:rsid w:val="00814A7A"/>
    <w:rsid w:val="00814CB5"/>
    <w:rsid w:val="00815005"/>
    <w:rsid w:val="00815026"/>
    <w:rsid w:val="008150BD"/>
    <w:rsid w:val="00815341"/>
    <w:rsid w:val="00815483"/>
    <w:rsid w:val="008154D6"/>
    <w:rsid w:val="008156D0"/>
    <w:rsid w:val="008157B1"/>
    <w:rsid w:val="008158F5"/>
    <w:rsid w:val="00815BC0"/>
    <w:rsid w:val="00815BE1"/>
    <w:rsid w:val="00815C79"/>
    <w:rsid w:val="00815C8C"/>
    <w:rsid w:val="00815D08"/>
    <w:rsid w:val="00816680"/>
    <w:rsid w:val="008167C8"/>
    <w:rsid w:val="00816809"/>
    <w:rsid w:val="0081694D"/>
    <w:rsid w:val="008169BE"/>
    <w:rsid w:val="00816A27"/>
    <w:rsid w:val="00816A68"/>
    <w:rsid w:val="00816E13"/>
    <w:rsid w:val="00816EA6"/>
    <w:rsid w:val="008171B7"/>
    <w:rsid w:val="008173D6"/>
    <w:rsid w:val="008174C5"/>
    <w:rsid w:val="00817507"/>
    <w:rsid w:val="0081782C"/>
    <w:rsid w:val="008179B9"/>
    <w:rsid w:val="00817B83"/>
    <w:rsid w:val="00817D6D"/>
    <w:rsid w:val="00817D97"/>
    <w:rsid w:val="00817E72"/>
    <w:rsid w:val="00817F98"/>
    <w:rsid w:val="00820140"/>
    <w:rsid w:val="008201C1"/>
    <w:rsid w:val="008202E1"/>
    <w:rsid w:val="008204FF"/>
    <w:rsid w:val="00820553"/>
    <w:rsid w:val="0082059D"/>
    <w:rsid w:val="008208FA"/>
    <w:rsid w:val="0082099E"/>
    <w:rsid w:val="00820A65"/>
    <w:rsid w:val="00820A9B"/>
    <w:rsid w:val="00820ABA"/>
    <w:rsid w:val="00820C24"/>
    <w:rsid w:val="00820EBD"/>
    <w:rsid w:val="00820F6A"/>
    <w:rsid w:val="0082143C"/>
    <w:rsid w:val="00821510"/>
    <w:rsid w:val="0082159C"/>
    <w:rsid w:val="008215AF"/>
    <w:rsid w:val="008215D7"/>
    <w:rsid w:val="00821634"/>
    <w:rsid w:val="00821638"/>
    <w:rsid w:val="00821655"/>
    <w:rsid w:val="00821AF7"/>
    <w:rsid w:val="00821B0D"/>
    <w:rsid w:val="00821CF4"/>
    <w:rsid w:val="00821D4B"/>
    <w:rsid w:val="00821D6C"/>
    <w:rsid w:val="00821D87"/>
    <w:rsid w:val="00822023"/>
    <w:rsid w:val="008221A4"/>
    <w:rsid w:val="0082221B"/>
    <w:rsid w:val="008225A6"/>
    <w:rsid w:val="008225B5"/>
    <w:rsid w:val="00822621"/>
    <w:rsid w:val="008228D5"/>
    <w:rsid w:val="00822A55"/>
    <w:rsid w:val="00822C80"/>
    <w:rsid w:val="00822F2A"/>
    <w:rsid w:val="00823336"/>
    <w:rsid w:val="00823460"/>
    <w:rsid w:val="00823636"/>
    <w:rsid w:val="0082374F"/>
    <w:rsid w:val="008237E0"/>
    <w:rsid w:val="00823989"/>
    <w:rsid w:val="00824039"/>
    <w:rsid w:val="00824086"/>
    <w:rsid w:val="0082411E"/>
    <w:rsid w:val="0082422F"/>
    <w:rsid w:val="0082459B"/>
    <w:rsid w:val="008248BC"/>
    <w:rsid w:val="0082497A"/>
    <w:rsid w:val="00824BC0"/>
    <w:rsid w:val="00824DBB"/>
    <w:rsid w:val="00825171"/>
    <w:rsid w:val="008254B1"/>
    <w:rsid w:val="00825512"/>
    <w:rsid w:val="00825645"/>
    <w:rsid w:val="008259F8"/>
    <w:rsid w:val="00825A55"/>
    <w:rsid w:val="0082612F"/>
    <w:rsid w:val="008261E4"/>
    <w:rsid w:val="00826252"/>
    <w:rsid w:val="008263BE"/>
    <w:rsid w:val="0082640B"/>
    <w:rsid w:val="00826902"/>
    <w:rsid w:val="0082690D"/>
    <w:rsid w:val="00826952"/>
    <w:rsid w:val="0082696A"/>
    <w:rsid w:val="0082699C"/>
    <w:rsid w:val="008269A7"/>
    <w:rsid w:val="00826A97"/>
    <w:rsid w:val="00826BC6"/>
    <w:rsid w:val="00826F73"/>
    <w:rsid w:val="00826F7D"/>
    <w:rsid w:val="00826FB1"/>
    <w:rsid w:val="008270A9"/>
    <w:rsid w:val="008270B5"/>
    <w:rsid w:val="00827250"/>
    <w:rsid w:val="008272F5"/>
    <w:rsid w:val="008278BE"/>
    <w:rsid w:val="00827900"/>
    <w:rsid w:val="008279A4"/>
    <w:rsid w:val="00827D23"/>
    <w:rsid w:val="00827E19"/>
    <w:rsid w:val="00827EF8"/>
    <w:rsid w:val="00827FB7"/>
    <w:rsid w:val="0083001D"/>
    <w:rsid w:val="00830026"/>
    <w:rsid w:val="0083020A"/>
    <w:rsid w:val="008302AE"/>
    <w:rsid w:val="008302CD"/>
    <w:rsid w:val="0083054F"/>
    <w:rsid w:val="00830654"/>
    <w:rsid w:val="00830939"/>
    <w:rsid w:val="00830C64"/>
    <w:rsid w:val="00830C67"/>
    <w:rsid w:val="00830C84"/>
    <w:rsid w:val="00830DF0"/>
    <w:rsid w:val="00830E92"/>
    <w:rsid w:val="008310AD"/>
    <w:rsid w:val="008311C0"/>
    <w:rsid w:val="0083128F"/>
    <w:rsid w:val="0083138D"/>
    <w:rsid w:val="008314E9"/>
    <w:rsid w:val="0083176E"/>
    <w:rsid w:val="00831817"/>
    <w:rsid w:val="00831A5B"/>
    <w:rsid w:val="00831AE7"/>
    <w:rsid w:val="00831B16"/>
    <w:rsid w:val="00831FEA"/>
    <w:rsid w:val="0083215C"/>
    <w:rsid w:val="0083232C"/>
    <w:rsid w:val="0083250B"/>
    <w:rsid w:val="00832674"/>
    <w:rsid w:val="00832688"/>
    <w:rsid w:val="008326A2"/>
    <w:rsid w:val="00832985"/>
    <w:rsid w:val="008329E6"/>
    <w:rsid w:val="00832A1C"/>
    <w:rsid w:val="00832CD0"/>
    <w:rsid w:val="00832D65"/>
    <w:rsid w:val="00832E48"/>
    <w:rsid w:val="008333C7"/>
    <w:rsid w:val="00833660"/>
    <w:rsid w:val="00833702"/>
    <w:rsid w:val="00833796"/>
    <w:rsid w:val="00833ABF"/>
    <w:rsid w:val="00833B9B"/>
    <w:rsid w:val="00833C75"/>
    <w:rsid w:val="00833D71"/>
    <w:rsid w:val="00833E3F"/>
    <w:rsid w:val="00833F02"/>
    <w:rsid w:val="00833F42"/>
    <w:rsid w:val="00834092"/>
    <w:rsid w:val="00834160"/>
    <w:rsid w:val="008345F6"/>
    <w:rsid w:val="008347B5"/>
    <w:rsid w:val="00834C3E"/>
    <w:rsid w:val="00834C9A"/>
    <w:rsid w:val="00835035"/>
    <w:rsid w:val="00835099"/>
    <w:rsid w:val="0083519F"/>
    <w:rsid w:val="00835233"/>
    <w:rsid w:val="008353DC"/>
    <w:rsid w:val="00835563"/>
    <w:rsid w:val="008355FD"/>
    <w:rsid w:val="0083578F"/>
    <w:rsid w:val="00835838"/>
    <w:rsid w:val="00835B2B"/>
    <w:rsid w:val="00835B61"/>
    <w:rsid w:val="00835B91"/>
    <w:rsid w:val="00835BA0"/>
    <w:rsid w:val="00835C0D"/>
    <w:rsid w:val="00835C56"/>
    <w:rsid w:val="00835CA9"/>
    <w:rsid w:val="00835D18"/>
    <w:rsid w:val="00835F75"/>
    <w:rsid w:val="0083611C"/>
    <w:rsid w:val="00836158"/>
    <w:rsid w:val="008362A9"/>
    <w:rsid w:val="008362C3"/>
    <w:rsid w:val="008363CC"/>
    <w:rsid w:val="0083658D"/>
    <w:rsid w:val="0083698F"/>
    <w:rsid w:val="00836E3A"/>
    <w:rsid w:val="00836EA5"/>
    <w:rsid w:val="00836EDB"/>
    <w:rsid w:val="00836F30"/>
    <w:rsid w:val="00836F7B"/>
    <w:rsid w:val="0083709D"/>
    <w:rsid w:val="00837165"/>
    <w:rsid w:val="008371A1"/>
    <w:rsid w:val="008376BB"/>
    <w:rsid w:val="0083774E"/>
    <w:rsid w:val="0083787A"/>
    <w:rsid w:val="008378DB"/>
    <w:rsid w:val="00837A96"/>
    <w:rsid w:val="00837E71"/>
    <w:rsid w:val="00837E90"/>
    <w:rsid w:val="00837EF9"/>
    <w:rsid w:val="00837F1A"/>
    <w:rsid w:val="00837F7B"/>
    <w:rsid w:val="00840013"/>
    <w:rsid w:val="0084013B"/>
    <w:rsid w:val="0084018F"/>
    <w:rsid w:val="0084054A"/>
    <w:rsid w:val="00840591"/>
    <w:rsid w:val="00840790"/>
    <w:rsid w:val="00840B12"/>
    <w:rsid w:val="00840B5E"/>
    <w:rsid w:val="00840C7F"/>
    <w:rsid w:val="00840E33"/>
    <w:rsid w:val="00840EDE"/>
    <w:rsid w:val="00841107"/>
    <w:rsid w:val="0084136F"/>
    <w:rsid w:val="00841378"/>
    <w:rsid w:val="00841404"/>
    <w:rsid w:val="008419C7"/>
    <w:rsid w:val="00841A0B"/>
    <w:rsid w:val="00841DE3"/>
    <w:rsid w:val="00841E00"/>
    <w:rsid w:val="00841E0D"/>
    <w:rsid w:val="00842153"/>
    <w:rsid w:val="00842217"/>
    <w:rsid w:val="008424B9"/>
    <w:rsid w:val="008425B5"/>
    <w:rsid w:val="00842809"/>
    <w:rsid w:val="00842846"/>
    <w:rsid w:val="008429EF"/>
    <w:rsid w:val="00842C7B"/>
    <w:rsid w:val="00842FAC"/>
    <w:rsid w:val="00843136"/>
    <w:rsid w:val="008431A9"/>
    <w:rsid w:val="0084326C"/>
    <w:rsid w:val="00843298"/>
    <w:rsid w:val="0084329C"/>
    <w:rsid w:val="0084352F"/>
    <w:rsid w:val="0084354F"/>
    <w:rsid w:val="00843708"/>
    <w:rsid w:val="00843710"/>
    <w:rsid w:val="00843809"/>
    <w:rsid w:val="00843899"/>
    <w:rsid w:val="008439E5"/>
    <w:rsid w:val="00843A64"/>
    <w:rsid w:val="00843A8C"/>
    <w:rsid w:val="00843BDF"/>
    <w:rsid w:val="00843C22"/>
    <w:rsid w:val="00843D97"/>
    <w:rsid w:val="00844345"/>
    <w:rsid w:val="008444CD"/>
    <w:rsid w:val="0084455D"/>
    <w:rsid w:val="00844626"/>
    <w:rsid w:val="00844996"/>
    <w:rsid w:val="008449CF"/>
    <w:rsid w:val="00844C3E"/>
    <w:rsid w:val="00844F03"/>
    <w:rsid w:val="00845323"/>
    <w:rsid w:val="00845439"/>
    <w:rsid w:val="00845549"/>
    <w:rsid w:val="00845762"/>
    <w:rsid w:val="00845E20"/>
    <w:rsid w:val="00845E30"/>
    <w:rsid w:val="00845E9B"/>
    <w:rsid w:val="00845EBD"/>
    <w:rsid w:val="00845F10"/>
    <w:rsid w:val="00845F87"/>
    <w:rsid w:val="008460BD"/>
    <w:rsid w:val="008461E2"/>
    <w:rsid w:val="0084628A"/>
    <w:rsid w:val="00846506"/>
    <w:rsid w:val="0084664D"/>
    <w:rsid w:val="00846694"/>
    <w:rsid w:val="00846A87"/>
    <w:rsid w:val="00846BF6"/>
    <w:rsid w:val="00846CDD"/>
    <w:rsid w:val="00846F03"/>
    <w:rsid w:val="00847099"/>
    <w:rsid w:val="008470BF"/>
    <w:rsid w:val="00847107"/>
    <w:rsid w:val="00847391"/>
    <w:rsid w:val="0084743F"/>
    <w:rsid w:val="00847749"/>
    <w:rsid w:val="00847836"/>
    <w:rsid w:val="00847BFF"/>
    <w:rsid w:val="00847CD3"/>
    <w:rsid w:val="00847F46"/>
    <w:rsid w:val="008504A2"/>
    <w:rsid w:val="008504B7"/>
    <w:rsid w:val="00850545"/>
    <w:rsid w:val="0085065E"/>
    <w:rsid w:val="00850787"/>
    <w:rsid w:val="0085088A"/>
    <w:rsid w:val="00850AA2"/>
    <w:rsid w:val="00850EA1"/>
    <w:rsid w:val="008511BD"/>
    <w:rsid w:val="008514F3"/>
    <w:rsid w:val="00851702"/>
    <w:rsid w:val="00851A71"/>
    <w:rsid w:val="00851D3F"/>
    <w:rsid w:val="00851D59"/>
    <w:rsid w:val="00851EF5"/>
    <w:rsid w:val="00852010"/>
    <w:rsid w:val="00852525"/>
    <w:rsid w:val="008526A9"/>
    <w:rsid w:val="008527BA"/>
    <w:rsid w:val="008528AA"/>
    <w:rsid w:val="0085295B"/>
    <w:rsid w:val="00852AF8"/>
    <w:rsid w:val="00852BFA"/>
    <w:rsid w:val="00852C9D"/>
    <w:rsid w:val="00852D45"/>
    <w:rsid w:val="00852FA8"/>
    <w:rsid w:val="0085305D"/>
    <w:rsid w:val="0085322A"/>
    <w:rsid w:val="008533E0"/>
    <w:rsid w:val="008535DB"/>
    <w:rsid w:val="00853604"/>
    <w:rsid w:val="0085363C"/>
    <w:rsid w:val="008539EC"/>
    <w:rsid w:val="00853A85"/>
    <w:rsid w:val="00853ACB"/>
    <w:rsid w:val="00853AE0"/>
    <w:rsid w:val="00853DAA"/>
    <w:rsid w:val="00853E93"/>
    <w:rsid w:val="00853FA4"/>
    <w:rsid w:val="00854161"/>
    <w:rsid w:val="00854354"/>
    <w:rsid w:val="00854455"/>
    <w:rsid w:val="008545FC"/>
    <w:rsid w:val="00854682"/>
    <w:rsid w:val="008546AC"/>
    <w:rsid w:val="008547C2"/>
    <w:rsid w:val="00854882"/>
    <w:rsid w:val="00854B67"/>
    <w:rsid w:val="00854C97"/>
    <w:rsid w:val="00854E80"/>
    <w:rsid w:val="00854F15"/>
    <w:rsid w:val="00855182"/>
    <w:rsid w:val="008551E5"/>
    <w:rsid w:val="0085533D"/>
    <w:rsid w:val="0085537D"/>
    <w:rsid w:val="00855427"/>
    <w:rsid w:val="0085568B"/>
    <w:rsid w:val="0085569C"/>
    <w:rsid w:val="00855935"/>
    <w:rsid w:val="00855978"/>
    <w:rsid w:val="00855A92"/>
    <w:rsid w:val="00855B09"/>
    <w:rsid w:val="00855CBB"/>
    <w:rsid w:val="00855CE2"/>
    <w:rsid w:val="00855E79"/>
    <w:rsid w:val="00855F38"/>
    <w:rsid w:val="00856022"/>
    <w:rsid w:val="00856164"/>
    <w:rsid w:val="0085643B"/>
    <w:rsid w:val="008564E5"/>
    <w:rsid w:val="0085663D"/>
    <w:rsid w:val="008569F6"/>
    <w:rsid w:val="00856CE8"/>
    <w:rsid w:val="00856DA9"/>
    <w:rsid w:val="00856DAC"/>
    <w:rsid w:val="00856EF0"/>
    <w:rsid w:val="00856FF2"/>
    <w:rsid w:val="0085721B"/>
    <w:rsid w:val="008572E9"/>
    <w:rsid w:val="008574D6"/>
    <w:rsid w:val="0085769B"/>
    <w:rsid w:val="00857812"/>
    <w:rsid w:val="008578AB"/>
    <w:rsid w:val="008578E1"/>
    <w:rsid w:val="00857971"/>
    <w:rsid w:val="00857B0D"/>
    <w:rsid w:val="00857B47"/>
    <w:rsid w:val="00857CCD"/>
    <w:rsid w:val="00857D80"/>
    <w:rsid w:val="00857DC1"/>
    <w:rsid w:val="008601AD"/>
    <w:rsid w:val="008601B8"/>
    <w:rsid w:val="00860393"/>
    <w:rsid w:val="00860502"/>
    <w:rsid w:val="0086064D"/>
    <w:rsid w:val="008606AA"/>
    <w:rsid w:val="008606B1"/>
    <w:rsid w:val="008607F0"/>
    <w:rsid w:val="0086095E"/>
    <w:rsid w:val="00860974"/>
    <w:rsid w:val="00860A0E"/>
    <w:rsid w:val="00860A2F"/>
    <w:rsid w:val="00860BF1"/>
    <w:rsid w:val="00860D0C"/>
    <w:rsid w:val="00860DE5"/>
    <w:rsid w:val="00860F8F"/>
    <w:rsid w:val="0086115F"/>
    <w:rsid w:val="0086126F"/>
    <w:rsid w:val="0086129D"/>
    <w:rsid w:val="00861320"/>
    <w:rsid w:val="008614CA"/>
    <w:rsid w:val="008615C6"/>
    <w:rsid w:val="00861848"/>
    <w:rsid w:val="00861ADE"/>
    <w:rsid w:val="00861B48"/>
    <w:rsid w:val="00861E55"/>
    <w:rsid w:val="00861E8D"/>
    <w:rsid w:val="008620A9"/>
    <w:rsid w:val="00862106"/>
    <w:rsid w:val="0086218D"/>
    <w:rsid w:val="008621A4"/>
    <w:rsid w:val="00862213"/>
    <w:rsid w:val="0086273E"/>
    <w:rsid w:val="008629F7"/>
    <w:rsid w:val="00862A41"/>
    <w:rsid w:val="00862A8A"/>
    <w:rsid w:val="00862BA3"/>
    <w:rsid w:val="00862C59"/>
    <w:rsid w:val="00862F8A"/>
    <w:rsid w:val="00862FA9"/>
    <w:rsid w:val="00863030"/>
    <w:rsid w:val="0086325A"/>
    <w:rsid w:val="008632DA"/>
    <w:rsid w:val="00863457"/>
    <w:rsid w:val="008634D8"/>
    <w:rsid w:val="00863516"/>
    <w:rsid w:val="008635F2"/>
    <w:rsid w:val="00863641"/>
    <w:rsid w:val="008637A5"/>
    <w:rsid w:val="00863D68"/>
    <w:rsid w:val="00863D6D"/>
    <w:rsid w:val="00863DAF"/>
    <w:rsid w:val="00863E0F"/>
    <w:rsid w:val="00863E96"/>
    <w:rsid w:val="00863EE8"/>
    <w:rsid w:val="0086462F"/>
    <w:rsid w:val="00864695"/>
    <w:rsid w:val="008646D5"/>
    <w:rsid w:val="0086474B"/>
    <w:rsid w:val="00864892"/>
    <w:rsid w:val="008648E7"/>
    <w:rsid w:val="00864AF5"/>
    <w:rsid w:val="00864BBC"/>
    <w:rsid w:val="00864DA1"/>
    <w:rsid w:val="00865131"/>
    <w:rsid w:val="00865252"/>
    <w:rsid w:val="00865354"/>
    <w:rsid w:val="00865379"/>
    <w:rsid w:val="008655D5"/>
    <w:rsid w:val="008659BC"/>
    <w:rsid w:val="00865C3F"/>
    <w:rsid w:val="00865F34"/>
    <w:rsid w:val="0086608A"/>
    <w:rsid w:val="0086636C"/>
    <w:rsid w:val="008664AC"/>
    <w:rsid w:val="008666D0"/>
    <w:rsid w:val="00866720"/>
    <w:rsid w:val="0086678C"/>
    <w:rsid w:val="008668C5"/>
    <w:rsid w:val="008669EC"/>
    <w:rsid w:val="00866BD0"/>
    <w:rsid w:val="00866D33"/>
    <w:rsid w:val="00866EA0"/>
    <w:rsid w:val="0086706F"/>
    <w:rsid w:val="008670D2"/>
    <w:rsid w:val="008672BC"/>
    <w:rsid w:val="0086739F"/>
    <w:rsid w:val="008673E0"/>
    <w:rsid w:val="008673E1"/>
    <w:rsid w:val="00867903"/>
    <w:rsid w:val="00867AB2"/>
    <w:rsid w:val="00867B3E"/>
    <w:rsid w:val="00867CBA"/>
    <w:rsid w:val="00867FA3"/>
    <w:rsid w:val="00870154"/>
    <w:rsid w:val="008703A9"/>
    <w:rsid w:val="008703CD"/>
    <w:rsid w:val="008706E9"/>
    <w:rsid w:val="008707C2"/>
    <w:rsid w:val="00870846"/>
    <w:rsid w:val="00870967"/>
    <w:rsid w:val="008709AE"/>
    <w:rsid w:val="00870AF4"/>
    <w:rsid w:val="00870D2F"/>
    <w:rsid w:val="00870EDF"/>
    <w:rsid w:val="0087101E"/>
    <w:rsid w:val="008710AE"/>
    <w:rsid w:val="008710E8"/>
    <w:rsid w:val="008712DE"/>
    <w:rsid w:val="008713FE"/>
    <w:rsid w:val="00871623"/>
    <w:rsid w:val="00871676"/>
    <w:rsid w:val="008716BE"/>
    <w:rsid w:val="008716DE"/>
    <w:rsid w:val="00871757"/>
    <w:rsid w:val="008719F2"/>
    <w:rsid w:val="00871BD6"/>
    <w:rsid w:val="00871C56"/>
    <w:rsid w:val="00871FDE"/>
    <w:rsid w:val="0087218F"/>
    <w:rsid w:val="00872311"/>
    <w:rsid w:val="00872378"/>
    <w:rsid w:val="008725A8"/>
    <w:rsid w:val="0087289C"/>
    <w:rsid w:val="008729E9"/>
    <w:rsid w:val="00872AD3"/>
    <w:rsid w:val="00872BB3"/>
    <w:rsid w:val="00872C2E"/>
    <w:rsid w:val="00872C54"/>
    <w:rsid w:val="00872C83"/>
    <w:rsid w:val="00872F6A"/>
    <w:rsid w:val="00872F83"/>
    <w:rsid w:val="00873190"/>
    <w:rsid w:val="00873297"/>
    <w:rsid w:val="00873400"/>
    <w:rsid w:val="00873418"/>
    <w:rsid w:val="0087342C"/>
    <w:rsid w:val="008734F9"/>
    <w:rsid w:val="00873520"/>
    <w:rsid w:val="008737CB"/>
    <w:rsid w:val="008738BD"/>
    <w:rsid w:val="008738FB"/>
    <w:rsid w:val="00873C80"/>
    <w:rsid w:val="00873D1C"/>
    <w:rsid w:val="00873EBC"/>
    <w:rsid w:val="008740EF"/>
    <w:rsid w:val="00874113"/>
    <w:rsid w:val="00874567"/>
    <w:rsid w:val="00874594"/>
    <w:rsid w:val="0087484E"/>
    <w:rsid w:val="0087486F"/>
    <w:rsid w:val="00874B46"/>
    <w:rsid w:val="00874CB4"/>
    <w:rsid w:val="00874D97"/>
    <w:rsid w:val="00874E38"/>
    <w:rsid w:val="008750E9"/>
    <w:rsid w:val="008752E7"/>
    <w:rsid w:val="00875383"/>
    <w:rsid w:val="0087552E"/>
    <w:rsid w:val="00875538"/>
    <w:rsid w:val="0087574C"/>
    <w:rsid w:val="00875875"/>
    <w:rsid w:val="00875C0A"/>
    <w:rsid w:val="00875FF0"/>
    <w:rsid w:val="00876164"/>
    <w:rsid w:val="00876256"/>
    <w:rsid w:val="00876516"/>
    <w:rsid w:val="00876543"/>
    <w:rsid w:val="008766D3"/>
    <w:rsid w:val="00876890"/>
    <w:rsid w:val="00876891"/>
    <w:rsid w:val="00876B6F"/>
    <w:rsid w:val="00876BC4"/>
    <w:rsid w:val="00876D3B"/>
    <w:rsid w:val="00876DEF"/>
    <w:rsid w:val="00876ECC"/>
    <w:rsid w:val="00876F39"/>
    <w:rsid w:val="00876FA2"/>
    <w:rsid w:val="00877056"/>
    <w:rsid w:val="00877148"/>
    <w:rsid w:val="008771C9"/>
    <w:rsid w:val="00877283"/>
    <w:rsid w:val="008773CA"/>
    <w:rsid w:val="008775F2"/>
    <w:rsid w:val="00877635"/>
    <w:rsid w:val="00877658"/>
    <w:rsid w:val="00877915"/>
    <w:rsid w:val="008779E2"/>
    <w:rsid w:val="00877A12"/>
    <w:rsid w:val="00877D25"/>
    <w:rsid w:val="00877D27"/>
    <w:rsid w:val="00877DEE"/>
    <w:rsid w:val="008806C2"/>
    <w:rsid w:val="008806D6"/>
    <w:rsid w:val="008806EC"/>
    <w:rsid w:val="00880BA2"/>
    <w:rsid w:val="00880BBD"/>
    <w:rsid w:val="00880C67"/>
    <w:rsid w:val="00880CB5"/>
    <w:rsid w:val="00880D98"/>
    <w:rsid w:val="00880FE7"/>
    <w:rsid w:val="008810BC"/>
    <w:rsid w:val="00881581"/>
    <w:rsid w:val="00881607"/>
    <w:rsid w:val="00881839"/>
    <w:rsid w:val="00881B27"/>
    <w:rsid w:val="00881D0E"/>
    <w:rsid w:val="00881E11"/>
    <w:rsid w:val="00881FD5"/>
    <w:rsid w:val="008821FB"/>
    <w:rsid w:val="008822D0"/>
    <w:rsid w:val="008822F9"/>
    <w:rsid w:val="008825D2"/>
    <w:rsid w:val="0088272F"/>
    <w:rsid w:val="00882A6C"/>
    <w:rsid w:val="00882C37"/>
    <w:rsid w:val="0088301A"/>
    <w:rsid w:val="00883150"/>
    <w:rsid w:val="00883260"/>
    <w:rsid w:val="008832A6"/>
    <w:rsid w:val="008832E2"/>
    <w:rsid w:val="00883486"/>
    <w:rsid w:val="008835DF"/>
    <w:rsid w:val="008838FE"/>
    <w:rsid w:val="00883AF5"/>
    <w:rsid w:val="00883C34"/>
    <w:rsid w:val="00883EFE"/>
    <w:rsid w:val="008841EF"/>
    <w:rsid w:val="00884437"/>
    <w:rsid w:val="00884457"/>
    <w:rsid w:val="00884567"/>
    <w:rsid w:val="00884697"/>
    <w:rsid w:val="008847D2"/>
    <w:rsid w:val="0088490E"/>
    <w:rsid w:val="00884976"/>
    <w:rsid w:val="00884AE3"/>
    <w:rsid w:val="00884BC6"/>
    <w:rsid w:val="00884C28"/>
    <w:rsid w:val="00884CAF"/>
    <w:rsid w:val="00884E88"/>
    <w:rsid w:val="00884EA9"/>
    <w:rsid w:val="00884F36"/>
    <w:rsid w:val="00884F42"/>
    <w:rsid w:val="0088508C"/>
    <w:rsid w:val="00885142"/>
    <w:rsid w:val="008851BB"/>
    <w:rsid w:val="00885306"/>
    <w:rsid w:val="00885348"/>
    <w:rsid w:val="008855C2"/>
    <w:rsid w:val="008856AF"/>
    <w:rsid w:val="0088574A"/>
    <w:rsid w:val="0088578C"/>
    <w:rsid w:val="00885A4D"/>
    <w:rsid w:val="00885AA6"/>
    <w:rsid w:val="00885CBF"/>
    <w:rsid w:val="00885DB7"/>
    <w:rsid w:val="00885E0A"/>
    <w:rsid w:val="00885E2D"/>
    <w:rsid w:val="00885E42"/>
    <w:rsid w:val="00885E55"/>
    <w:rsid w:val="00885E58"/>
    <w:rsid w:val="00885E5F"/>
    <w:rsid w:val="008860F2"/>
    <w:rsid w:val="008862A9"/>
    <w:rsid w:val="008862ED"/>
    <w:rsid w:val="008864A2"/>
    <w:rsid w:val="008864DB"/>
    <w:rsid w:val="0088657C"/>
    <w:rsid w:val="008866A7"/>
    <w:rsid w:val="008868A4"/>
    <w:rsid w:val="00886F2E"/>
    <w:rsid w:val="00886F5D"/>
    <w:rsid w:val="008870E9"/>
    <w:rsid w:val="00887202"/>
    <w:rsid w:val="008872BA"/>
    <w:rsid w:val="0088755F"/>
    <w:rsid w:val="008875A6"/>
    <w:rsid w:val="00887BBA"/>
    <w:rsid w:val="00887BED"/>
    <w:rsid w:val="00887FEC"/>
    <w:rsid w:val="00887FF9"/>
    <w:rsid w:val="008902C8"/>
    <w:rsid w:val="0089035F"/>
    <w:rsid w:val="008905B6"/>
    <w:rsid w:val="008906F3"/>
    <w:rsid w:val="00890743"/>
    <w:rsid w:val="00890898"/>
    <w:rsid w:val="00890AA6"/>
    <w:rsid w:val="00890C68"/>
    <w:rsid w:val="00890F58"/>
    <w:rsid w:val="0089101D"/>
    <w:rsid w:val="00891206"/>
    <w:rsid w:val="00891359"/>
    <w:rsid w:val="00891425"/>
    <w:rsid w:val="00891467"/>
    <w:rsid w:val="0089155A"/>
    <w:rsid w:val="00891F1F"/>
    <w:rsid w:val="00891F59"/>
    <w:rsid w:val="00891FE2"/>
    <w:rsid w:val="0089211C"/>
    <w:rsid w:val="00892151"/>
    <w:rsid w:val="00892227"/>
    <w:rsid w:val="008923AD"/>
    <w:rsid w:val="00892559"/>
    <w:rsid w:val="008925E7"/>
    <w:rsid w:val="00892856"/>
    <w:rsid w:val="00892894"/>
    <w:rsid w:val="008928DE"/>
    <w:rsid w:val="00892C5D"/>
    <w:rsid w:val="00892CF7"/>
    <w:rsid w:val="00892DC4"/>
    <w:rsid w:val="00892EBB"/>
    <w:rsid w:val="00893044"/>
    <w:rsid w:val="008930F4"/>
    <w:rsid w:val="008931D6"/>
    <w:rsid w:val="00893270"/>
    <w:rsid w:val="008934E2"/>
    <w:rsid w:val="008934F4"/>
    <w:rsid w:val="0089356E"/>
    <w:rsid w:val="0089360A"/>
    <w:rsid w:val="0089361D"/>
    <w:rsid w:val="00893C1E"/>
    <w:rsid w:val="00893F1F"/>
    <w:rsid w:val="00893FAC"/>
    <w:rsid w:val="00894076"/>
    <w:rsid w:val="0089411C"/>
    <w:rsid w:val="0089420F"/>
    <w:rsid w:val="00894516"/>
    <w:rsid w:val="0089472E"/>
    <w:rsid w:val="00894822"/>
    <w:rsid w:val="00894A1B"/>
    <w:rsid w:val="00894D48"/>
    <w:rsid w:val="00894E61"/>
    <w:rsid w:val="00894F1F"/>
    <w:rsid w:val="008950DA"/>
    <w:rsid w:val="00895102"/>
    <w:rsid w:val="008951D2"/>
    <w:rsid w:val="008952DA"/>
    <w:rsid w:val="008954F7"/>
    <w:rsid w:val="00895624"/>
    <w:rsid w:val="008956CC"/>
    <w:rsid w:val="00895713"/>
    <w:rsid w:val="00895723"/>
    <w:rsid w:val="00895A90"/>
    <w:rsid w:val="00895B33"/>
    <w:rsid w:val="00895B8C"/>
    <w:rsid w:val="00895C17"/>
    <w:rsid w:val="00895CEB"/>
    <w:rsid w:val="00895D6D"/>
    <w:rsid w:val="00895D79"/>
    <w:rsid w:val="00895E5A"/>
    <w:rsid w:val="0089614D"/>
    <w:rsid w:val="008961A2"/>
    <w:rsid w:val="00896361"/>
    <w:rsid w:val="008963E8"/>
    <w:rsid w:val="00896465"/>
    <w:rsid w:val="00896590"/>
    <w:rsid w:val="00896837"/>
    <w:rsid w:val="00896A4A"/>
    <w:rsid w:val="00896A99"/>
    <w:rsid w:val="00896B72"/>
    <w:rsid w:val="00896D64"/>
    <w:rsid w:val="00896DE7"/>
    <w:rsid w:val="00896E93"/>
    <w:rsid w:val="00896ED9"/>
    <w:rsid w:val="008971AD"/>
    <w:rsid w:val="00897459"/>
    <w:rsid w:val="008974CA"/>
    <w:rsid w:val="00897532"/>
    <w:rsid w:val="00897822"/>
    <w:rsid w:val="00897949"/>
    <w:rsid w:val="00897C26"/>
    <w:rsid w:val="00897CCB"/>
    <w:rsid w:val="00897DAB"/>
    <w:rsid w:val="00897EFC"/>
    <w:rsid w:val="008A03A8"/>
    <w:rsid w:val="008A0955"/>
    <w:rsid w:val="008A0A0A"/>
    <w:rsid w:val="008A0D1E"/>
    <w:rsid w:val="008A0D84"/>
    <w:rsid w:val="008A0FC0"/>
    <w:rsid w:val="008A0FD5"/>
    <w:rsid w:val="008A102A"/>
    <w:rsid w:val="008A1145"/>
    <w:rsid w:val="008A1216"/>
    <w:rsid w:val="008A143E"/>
    <w:rsid w:val="008A1689"/>
    <w:rsid w:val="008A16B1"/>
    <w:rsid w:val="008A177E"/>
    <w:rsid w:val="008A182A"/>
    <w:rsid w:val="008A1917"/>
    <w:rsid w:val="008A1A37"/>
    <w:rsid w:val="008A1ADA"/>
    <w:rsid w:val="008A209D"/>
    <w:rsid w:val="008A20EE"/>
    <w:rsid w:val="008A2126"/>
    <w:rsid w:val="008A21BC"/>
    <w:rsid w:val="008A229A"/>
    <w:rsid w:val="008A2302"/>
    <w:rsid w:val="008A237E"/>
    <w:rsid w:val="008A238C"/>
    <w:rsid w:val="008A23E2"/>
    <w:rsid w:val="008A27D0"/>
    <w:rsid w:val="008A27EC"/>
    <w:rsid w:val="008A286E"/>
    <w:rsid w:val="008A28B9"/>
    <w:rsid w:val="008A290F"/>
    <w:rsid w:val="008A2A1B"/>
    <w:rsid w:val="008A2AC9"/>
    <w:rsid w:val="008A2BC7"/>
    <w:rsid w:val="008A2C31"/>
    <w:rsid w:val="008A2D06"/>
    <w:rsid w:val="008A2D3E"/>
    <w:rsid w:val="008A2DFD"/>
    <w:rsid w:val="008A2E44"/>
    <w:rsid w:val="008A2E49"/>
    <w:rsid w:val="008A2F4D"/>
    <w:rsid w:val="008A3014"/>
    <w:rsid w:val="008A3424"/>
    <w:rsid w:val="008A3C41"/>
    <w:rsid w:val="008A3CDA"/>
    <w:rsid w:val="008A3E1F"/>
    <w:rsid w:val="008A3F84"/>
    <w:rsid w:val="008A3FE7"/>
    <w:rsid w:val="008A40DB"/>
    <w:rsid w:val="008A41AF"/>
    <w:rsid w:val="008A4226"/>
    <w:rsid w:val="008A4261"/>
    <w:rsid w:val="008A4363"/>
    <w:rsid w:val="008A43EA"/>
    <w:rsid w:val="008A4447"/>
    <w:rsid w:val="008A44B3"/>
    <w:rsid w:val="008A4CE7"/>
    <w:rsid w:val="008A4D27"/>
    <w:rsid w:val="008A51F9"/>
    <w:rsid w:val="008A5313"/>
    <w:rsid w:val="008A5378"/>
    <w:rsid w:val="008A547A"/>
    <w:rsid w:val="008A5DF2"/>
    <w:rsid w:val="008A6118"/>
    <w:rsid w:val="008A660D"/>
    <w:rsid w:val="008A66AF"/>
    <w:rsid w:val="008A6852"/>
    <w:rsid w:val="008A6C7A"/>
    <w:rsid w:val="008A6CC0"/>
    <w:rsid w:val="008A6DD6"/>
    <w:rsid w:val="008A6F32"/>
    <w:rsid w:val="008A701D"/>
    <w:rsid w:val="008A720F"/>
    <w:rsid w:val="008A7408"/>
    <w:rsid w:val="008A740E"/>
    <w:rsid w:val="008A74D7"/>
    <w:rsid w:val="008A78E4"/>
    <w:rsid w:val="008A7B1B"/>
    <w:rsid w:val="008A7ECD"/>
    <w:rsid w:val="008B03EC"/>
    <w:rsid w:val="008B054E"/>
    <w:rsid w:val="008B05B9"/>
    <w:rsid w:val="008B08D2"/>
    <w:rsid w:val="008B0A7B"/>
    <w:rsid w:val="008B0B9C"/>
    <w:rsid w:val="008B0C3C"/>
    <w:rsid w:val="008B0C8C"/>
    <w:rsid w:val="008B0DC1"/>
    <w:rsid w:val="008B0E56"/>
    <w:rsid w:val="008B0EAA"/>
    <w:rsid w:val="008B0F80"/>
    <w:rsid w:val="008B0FB2"/>
    <w:rsid w:val="008B10F1"/>
    <w:rsid w:val="008B1298"/>
    <w:rsid w:val="008B15C8"/>
    <w:rsid w:val="008B1694"/>
    <w:rsid w:val="008B16F7"/>
    <w:rsid w:val="008B19C0"/>
    <w:rsid w:val="008B1A5E"/>
    <w:rsid w:val="008B1B4A"/>
    <w:rsid w:val="008B1BC7"/>
    <w:rsid w:val="008B1DCD"/>
    <w:rsid w:val="008B20A8"/>
    <w:rsid w:val="008B2197"/>
    <w:rsid w:val="008B232D"/>
    <w:rsid w:val="008B2335"/>
    <w:rsid w:val="008B243F"/>
    <w:rsid w:val="008B24BC"/>
    <w:rsid w:val="008B255D"/>
    <w:rsid w:val="008B2762"/>
    <w:rsid w:val="008B292A"/>
    <w:rsid w:val="008B293B"/>
    <w:rsid w:val="008B2A09"/>
    <w:rsid w:val="008B2A8D"/>
    <w:rsid w:val="008B2B27"/>
    <w:rsid w:val="008B2B3E"/>
    <w:rsid w:val="008B2D2A"/>
    <w:rsid w:val="008B2D53"/>
    <w:rsid w:val="008B2D73"/>
    <w:rsid w:val="008B2E21"/>
    <w:rsid w:val="008B31FC"/>
    <w:rsid w:val="008B367B"/>
    <w:rsid w:val="008B379C"/>
    <w:rsid w:val="008B38F6"/>
    <w:rsid w:val="008B395E"/>
    <w:rsid w:val="008B3A33"/>
    <w:rsid w:val="008B3F70"/>
    <w:rsid w:val="008B4261"/>
    <w:rsid w:val="008B451B"/>
    <w:rsid w:val="008B4641"/>
    <w:rsid w:val="008B46DC"/>
    <w:rsid w:val="008B474F"/>
    <w:rsid w:val="008B492F"/>
    <w:rsid w:val="008B49D0"/>
    <w:rsid w:val="008B4A03"/>
    <w:rsid w:val="008B4D77"/>
    <w:rsid w:val="008B5360"/>
    <w:rsid w:val="008B55A9"/>
    <w:rsid w:val="008B585E"/>
    <w:rsid w:val="008B58AB"/>
    <w:rsid w:val="008B5A21"/>
    <w:rsid w:val="008B5A47"/>
    <w:rsid w:val="008B5BEF"/>
    <w:rsid w:val="008B5C21"/>
    <w:rsid w:val="008B5C65"/>
    <w:rsid w:val="008B5C81"/>
    <w:rsid w:val="008B5CD6"/>
    <w:rsid w:val="008B5CE7"/>
    <w:rsid w:val="008B5D82"/>
    <w:rsid w:val="008B5E39"/>
    <w:rsid w:val="008B6546"/>
    <w:rsid w:val="008B666D"/>
    <w:rsid w:val="008B67E6"/>
    <w:rsid w:val="008B67F8"/>
    <w:rsid w:val="008B6895"/>
    <w:rsid w:val="008B69F4"/>
    <w:rsid w:val="008B6D5F"/>
    <w:rsid w:val="008B6E5E"/>
    <w:rsid w:val="008B6F91"/>
    <w:rsid w:val="008B70D7"/>
    <w:rsid w:val="008B72EA"/>
    <w:rsid w:val="008B7364"/>
    <w:rsid w:val="008B73B4"/>
    <w:rsid w:val="008B751A"/>
    <w:rsid w:val="008B76F7"/>
    <w:rsid w:val="008B7735"/>
    <w:rsid w:val="008B77A7"/>
    <w:rsid w:val="008B7B8B"/>
    <w:rsid w:val="008B7CE5"/>
    <w:rsid w:val="008B7D94"/>
    <w:rsid w:val="008C01D9"/>
    <w:rsid w:val="008C0320"/>
    <w:rsid w:val="008C03BB"/>
    <w:rsid w:val="008C04F0"/>
    <w:rsid w:val="008C0521"/>
    <w:rsid w:val="008C05DD"/>
    <w:rsid w:val="008C07AA"/>
    <w:rsid w:val="008C0949"/>
    <w:rsid w:val="008C0B1C"/>
    <w:rsid w:val="008C0C55"/>
    <w:rsid w:val="008C1392"/>
    <w:rsid w:val="008C13F3"/>
    <w:rsid w:val="008C1460"/>
    <w:rsid w:val="008C1625"/>
    <w:rsid w:val="008C1883"/>
    <w:rsid w:val="008C1AE4"/>
    <w:rsid w:val="008C1BED"/>
    <w:rsid w:val="008C1F76"/>
    <w:rsid w:val="008C1FF2"/>
    <w:rsid w:val="008C2002"/>
    <w:rsid w:val="008C21C0"/>
    <w:rsid w:val="008C21D0"/>
    <w:rsid w:val="008C2333"/>
    <w:rsid w:val="008C2389"/>
    <w:rsid w:val="008C2527"/>
    <w:rsid w:val="008C2673"/>
    <w:rsid w:val="008C2750"/>
    <w:rsid w:val="008C27A7"/>
    <w:rsid w:val="008C28F5"/>
    <w:rsid w:val="008C29EC"/>
    <w:rsid w:val="008C2A37"/>
    <w:rsid w:val="008C2AA2"/>
    <w:rsid w:val="008C2C8B"/>
    <w:rsid w:val="008C2F09"/>
    <w:rsid w:val="008C2F2C"/>
    <w:rsid w:val="008C349D"/>
    <w:rsid w:val="008C36EE"/>
    <w:rsid w:val="008C371E"/>
    <w:rsid w:val="008C3725"/>
    <w:rsid w:val="008C387A"/>
    <w:rsid w:val="008C394C"/>
    <w:rsid w:val="008C3C23"/>
    <w:rsid w:val="008C3C75"/>
    <w:rsid w:val="008C4091"/>
    <w:rsid w:val="008C416D"/>
    <w:rsid w:val="008C41BE"/>
    <w:rsid w:val="008C4225"/>
    <w:rsid w:val="008C4462"/>
    <w:rsid w:val="008C4505"/>
    <w:rsid w:val="008C459A"/>
    <w:rsid w:val="008C46E4"/>
    <w:rsid w:val="008C4BEF"/>
    <w:rsid w:val="008C4C0F"/>
    <w:rsid w:val="008C4DB7"/>
    <w:rsid w:val="008C4E2E"/>
    <w:rsid w:val="008C4E77"/>
    <w:rsid w:val="008C52BF"/>
    <w:rsid w:val="008C52C6"/>
    <w:rsid w:val="008C538B"/>
    <w:rsid w:val="008C561B"/>
    <w:rsid w:val="008C592E"/>
    <w:rsid w:val="008C59BD"/>
    <w:rsid w:val="008C5ADD"/>
    <w:rsid w:val="008C5E0D"/>
    <w:rsid w:val="008C5EF2"/>
    <w:rsid w:val="008C61C9"/>
    <w:rsid w:val="008C61E3"/>
    <w:rsid w:val="008C621F"/>
    <w:rsid w:val="008C6285"/>
    <w:rsid w:val="008C678A"/>
    <w:rsid w:val="008C684E"/>
    <w:rsid w:val="008C6878"/>
    <w:rsid w:val="008C69A6"/>
    <w:rsid w:val="008C6A48"/>
    <w:rsid w:val="008C6BC6"/>
    <w:rsid w:val="008C6C6C"/>
    <w:rsid w:val="008C6DE1"/>
    <w:rsid w:val="008C6E5F"/>
    <w:rsid w:val="008C6F44"/>
    <w:rsid w:val="008C70C6"/>
    <w:rsid w:val="008C77D1"/>
    <w:rsid w:val="008C78D9"/>
    <w:rsid w:val="008C7A79"/>
    <w:rsid w:val="008C7F4B"/>
    <w:rsid w:val="008D0072"/>
    <w:rsid w:val="008D007B"/>
    <w:rsid w:val="008D008D"/>
    <w:rsid w:val="008D019B"/>
    <w:rsid w:val="008D0518"/>
    <w:rsid w:val="008D06BE"/>
    <w:rsid w:val="008D07DA"/>
    <w:rsid w:val="008D0AA6"/>
    <w:rsid w:val="008D0E80"/>
    <w:rsid w:val="008D0FBA"/>
    <w:rsid w:val="008D10DE"/>
    <w:rsid w:val="008D1157"/>
    <w:rsid w:val="008D1315"/>
    <w:rsid w:val="008D142E"/>
    <w:rsid w:val="008D167D"/>
    <w:rsid w:val="008D18C7"/>
    <w:rsid w:val="008D1D03"/>
    <w:rsid w:val="008D1D8A"/>
    <w:rsid w:val="008D1F82"/>
    <w:rsid w:val="008D2148"/>
    <w:rsid w:val="008D2326"/>
    <w:rsid w:val="008D244A"/>
    <w:rsid w:val="008D24C2"/>
    <w:rsid w:val="008D2552"/>
    <w:rsid w:val="008D26A2"/>
    <w:rsid w:val="008D292C"/>
    <w:rsid w:val="008D2931"/>
    <w:rsid w:val="008D2DBA"/>
    <w:rsid w:val="008D2E81"/>
    <w:rsid w:val="008D3037"/>
    <w:rsid w:val="008D3149"/>
    <w:rsid w:val="008D315B"/>
    <w:rsid w:val="008D320B"/>
    <w:rsid w:val="008D327F"/>
    <w:rsid w:val="008D33D3"/>
    <w:rsid w:val="008D3606"/>
    <w:rsid w:val="008D36B1"/>
    <w:rsid w:val="008D3706"/>
    <w:rsid w:val="008D38A0"/>
    <w:rsid w:val="008D39B7"/>
    <w:rsid w:val="008D3E13"/>
    <w:rsid w:val="008D3FDD"/>
    <w:rsid w:val="008D40B0"/>
    <w:rsid w:val="008D434D"/>
    <w:rsid w:val="008D4466"/>
    <w:rsid w:val="008D4807"/>
    <w:rsid w:val="008D4924"/>
    <w:rsid w:val="008D4B7D"/>
    <w:rsid w:val="008D4BAD"/>
    <w:rsid w:val="008D4C64"/>
    <w:rsid w:val="008D4DED"/>
    <w:rsid w:val="008D4E9E"/>
    <w:rsid w:val="008D4F6A"/>
    <w:rsid w:val="008D5242"/>
    <w:rsid w:val="008D5311"/>
    <w:rsid w:val="008D551C"/>
    <w:rsid w:val="008D57FB"/>
    <w:rsid w:val="008D5809"/>
    <w:rsid w:val="008D5959"/>
    <w:rsid w:val="008D598E"/>
    <w:rsid w:val="008D5AD8"/>
    <w:rsid w:val="008D5BBC"/>
    <w:rsid w:val="008D5FFF"/>
    <w:rsid w:val="008D6058"/>
    <w:rsid w:val="008D60A1"/>
    <w:rsid w:val="008D60B0"/>
    <w:rsid w:val="008D62BE"/>
    <w:rsid w:val="008D6364"/>
    <w:rsid w:val="008D63E8"/>
    <w:rsid w:val="008D644D"/>
    <w:rsid w:val="008D6759"/>
    <w:rsid w:val="008D6794"/>
    <w:rsid w:val="008D6889"/>
    <w:rsid w:val="008D6904"/>
    <w:rsid w:val="008D6B9A"/>
    <w:rsid w:val="008D7414"/>
    <w:rsid w:val="008D74FA"/>
    <w:rsid w:val="008D75D7"/>
    <w:rsid w:val="008D7924"/>
    <w:rsid w:val="008D7935"/>
    <w:rsid w:val="008D7994"/>
    <w:rsid w:val="008D7AB8"/>
    <w:rsid w:val="008D7D4B"/>
    <w:rsid w:val="008E00E8"/>
    <w:rsid w:val="008E01CC"/>
    <w:rsid w:val="008E038B"/>
    <w:rsid w:val="008E03BD"/>
    <w:rsid w:val="008E03D6"/>
    <w:rsid w:val="008E0402"/>
    <w:rsid w:val="008E073A"/>
    <w:rsid w:val="008E09B0"/>
    <w:rsid w:val="008E0A14"/>
    <w:rsid w:val="008E0E32"/>
    <w:rsid w:val="008E11DD"/>
    <w:rsid w:val="008E1213"/>
    <w:rsid w:val="008E1345"/>
    <w:rsid w:val="008E148E"/>
    <w:rsid w:val="008E15EE"/>
    <w:rsid w:val="008E1DC3"/>
    <w:rsid w:val="008E1E2D"/>
    <w:rsid w:val="008E1E6C"/>
    <w:rsid w:val="008E1ED6"/>
    <w:rsid w:val="008E1F60"/>
    <w:rsid w:val="008E1F93"/>
    <w:rsid w:val="008E1FBA"/>
    <w:rsid w:val="008E1FC1"/>
    <w:rsid w:val="008E209D"/>
    <w:rsid w:val="008E22C6"/>
    <w:rsid w:val="008E232B"/>
    <w:rsid w:val="008E2501"/>
    <w:rsid w:val="008E261C"/>
    <w:rsid w:val="008E276B"/>
    <w:rsid w:val="008E279A"/>
    <w:rsid w:val="008E2952"/>
    <w:rsid w:val="008E2962"/>
    <w:rsid w:val="008E2BBC"/>
    <w:rsid w:val="008E2BD7"/>
    <w:rsid w:val="008E3032"/>
    <w:rsid w:val="008E3198"/>
    <w:rsid w:val="008E3382"/>
    <w:rsid w:val="008E33BF"/>
    <w:rsid w:val="008E344F"/>
    <w:rsid w:val="008E3542"/>
    <w:rsid w:val="008E3582"/>
    <w:rsid w:val="008E39F5"/>
    <w:rsid w:val="008E3C1A"/>
    <w:rsid w:val="008E3D61"/>
    <w:rsid w:val="008E3E5D"/>
    <w:rsid w:val="008E3F58"/>
    <w:rsid w:val="008E4058"/>
    <w:rsid w:val="008E40E9"/>
    <w:rsid w:val="008E412A"/>
    <w:rsid w:val="008E4356"/>
    <w:rsid w:val="008E43F9"/>
    <w:rsid w:val="008E4468"/>
    <w:rsid w:val="008E448D"/>
    <w:rsid w:val="008E466E"/>
    <w:rsid w:val="008E4691"/>
    <w:rsid w:val="008E484A"/>
    <w:rsid w:val="008E4894"/>
    <w:rsid w:val="008E4B67"/>
    <w:rsid w:val="008E4C90"/>
    <w:rsid w:val="008E4CBC"/>
    <w:rsid w:val="008E4FE6"/>
    <w:rsid w:val="008E52D1"/>
    <w:rsid w:val="008E5351"/>
    <w:rsid w:val="008E5358"/>
    <w:rsid w:val="008E5561"/>
    <w:rsid w:val="008E557D"/>
    <w:rsid w:val="008E5618"/>
    <w:rsid w:val="008E57ED"/>
    <w:rsid w:val="008E5850"/>
    <w:rsid w:val="008E5E9A"/>
    <w:rsid w:val="008E617F"/>
    <w:rsid w:val="008E61CE"/>
    <w:rsid w:val="008E622D"/>
    <w:rsid w:val="008E6449"/>
    <w:rsid w:val="008E6720"/>
    <w:rsid w:val="008E69B4"/>
    <w:rsid w:val="008E6B52"/>
    <w:rsid w:val="008E6D00"/>
    <w:rsid w:val="008E6D06"/>
    <w:rsid w:val="008E6E0F"/>
    <w:rsid w:val="008E7168"/>
    <w:rsid w:val="008E72C9"/>
    <w:rsid w:val="008E734C"/>
    <w:rsid w:val="008E7551"/>
    <w:rsid w:val="008E76EA"/>
    <w:rsid w:val="008E770B"/>
    <w:rsid w:val="008E7770"/>
    <w:rsid w:val="008E77CA"/>
    <w:rsid w:val="008E7891"/>
    <w:rsid w:val="008E7979"/>
    <w:rsid w:val="008E7B98"/>
    <w:rsid w:val="008E7DAD"/>
    <w:rsid w:val="008F0059"/>
    <w:rsid w:val="008F0133"/>
    <w:rsid w:val="008F0358"/>
    <w:rsid w:val="008F044A"/>
    <w:rsid w:val="008F070E"/>
    <w:rsid w:val="008F071F"/>
    <w:rsid w:val="008F0780"/>
    <w:rsid w:val="008F07A2"/>
    <w:rsid w:val="008F09A8"/>
    <w:rsid w:val="008F09E1"/>
    <w:rsid w:val="008F0B59"/>
    <w:rsid w:val="008F0CDD"/>
    <w:rsid w:val="008F0ED8"/>
    <w:rsid w:val="008F0FAD"/>
    <w:rsid w:val="008F104F"/>
    <w:rsid w:val="008F1176"/>
    <w:rsid w:val="008F137D"/>
    <w:rsid w:val="008F1455"/>
    <w:rsid w:val="008F14D0"/>
    <w:rsid w:val="008F153D"/>
    <w:rsid w:val="008F1828"/>
    <w:rsid w:val="008F184B"/>
    <w:rsid w:val="008F197F"/>
    <w:rsid w:val="008F1982"/>
    <w:rsid w:val="008F19D8"/>
    <w:rsid w:val="008F1B42"/>
    <w:rsid w:val="008F1B96"/>
    <w:rsid w:val="008F1EB6"/>
    <w:rsid w:val="008F1F43"/>
    <w:rsid w:val="008F2062"/>
    <w:rsid w:val="008F219B"/>
    <w:rsid w:val="008F21DC"/>
    <w:rsid w:val="008F2378"/>
    <w:rsid w:val="008F2387"/>
    <w:rsid w:val="008F2439"/>
    <w:rsid w:val="008F2459"/>
    <w:rsid w:val="008F24F2"/>
    <w:rsid w:val="008F2653"/>
    <w:rsid w:val="008F279A"/>
    <w:rsid w:val="008F2818"/>
    <w:rsid w:val="008F281E"/>
    <w:rsid w:val="008F2875"/>
    <w:rsid w:val="008F288E"/>
    <w:rsid w:val="008F2C46"/>
    <w:rsid w:val="008F2C93"/>
    <w:rsid w:val="008F2D0D"/>
    <w:rsid w:val="008F3143"/>
    <w:rsid w:val="008F328A"/>
    <w:rsid w:val="008F34B8"/>
    <w:rsid w:val="008F35F7"/>
    <w:rsid w:val="008F367E"/>
    <w:rsid w:val="008F3702"/>
    <w:rsid w:val="008F387F"/>
    <w:rsid w:val="008F3C94"/>
    <w:rsid w:val="008F3F48"/>
    <w:rsid w:val="008F3FD0"/>
    <w:rsid w:val="008F402D"/>
    <w:rsid w:val="008F411A"/>
    <w:rsid w:val="008F45E6"/>
    <w:rsid w:val="008F4620"/>
    <w:rsid w:val="008F472C"/>
    <w:rsid w:val="008F4AAD"/>
    <w:rsid w:val="008F4B95"/>
    <w:rsid w:val="008F4D2B"/>
    <w:rsid w:val="008F4E5D"/>
    <w:rsid w:val="008F5120"/>
    <w:rsid w:val="008F54A6"/>
    <w:rsid w:val="008F55B5"/>
    <w:rsid w:val="008F5674"/>
    <w:rsid w:val="008F56BC"/>
    <w:rsid w:val="008F5951"/>
    <w:rsid w:val="008F59F8"/>
    <w:rsid w:val="008F5BD6"/>
    <w:rsid w:val="008F5CA8"/>
    <w:rsid w:val="008F5D72"/>
    <w:rsid w:val="008F60C2"/>
    <w:rsid w:val="008F644E"/>
    <w:rsid w:val="008F65E1"/>
    <w:rsid w:val="008F66FC"/>
    <w:rsid w:val="008F6713"/>
    <w:rsid w:val="008F672B"/>
    <w:rsid w:val="008F6A81"/>
    <w:rsid w:val="008F6CA7"/>
    <w:rsid w:val="008F7180"/>
    <w:rsid w:val="008F71FF"/>
    <w:rsid w:val="008F7324"/>
    <w:rsid w:val="008F734C"/>
    <w:rsid w:val="008F73F3"/>
    <w:rsid w:val="008F7523"/>
    <w:rsid w:val="008F7556"/>
    <w:rsid w:val="008F7700"/>
    <w:rsid w:val="008F78B7"/>
    <w:rsid w:val="008F7BC2"/>
    <w:rsid w:val="008F7BFD"/>
    <w:rsid w:val="008F7CD7"/>
    <w:rsid w:val="008F7FCC"/>
    <w:rsid w:val="0090039A"/>
    <w:rsid w:val="00900450"/>
    <w:rsid w:val="009007E6"/>
    <w:rsid w:val="00900928"/>
    <w:rsid w:val="009009EF"/>
    <w:rsid w:val="00900BDB"/>
    <w:rsid w:val="00900DF6"/>
    <w:rsid w:val="00900E0B"/>
    <w:rsid w:val="00900E9B"/>
    <w:rsid w:val="00900FC2"/>
    <w:rsid w:val="009011E6"/>
    <w:rsid w:val="00901284"/>
    <w:rsid w:val="00901731"/>
    <w:rsid w:val="00901BBB"/>
    <w:rsid w:val="00901C46"/>
    <w:rsid w:val="00901D0E"/>
    <w:rsid w:val="00902232"/>
    <w:rsid w:val="0090229B"/>
    <w:rsid w:val="0090256B"/>
    <w:rsid w:val="0090256C"/>
    <w:rsid w:val="009025FD"/>
    <w:rsid w:val="00902791"/>
    <w:rsid w:val="009028E9"/>
    <w:rsid w:val="009029E8"/>
    <w:rsid w:val="00902A9C"/>
    <w:rsid w:val="00902D59"/>
    <w:rsid w:val="00902F37"/>
    <w:rsid w:val="00903001"/>
    <w:rsid w:val="009032BF"/>
    <w:rsid w:val="00903AD9"/>
    <w:rsid w:val="00903B32"/>
    <w:rsid w:val="00903C74"/>
    <w:rsid w:val="00903CBB"/>
    <w:rsid w:val="009041C8"/>
    <w:rsid w:val="009044CD"/>
    <w:rsid w:val="009047C9"/>
    <w:rsid w:val="0090488C"/>
    <w:rsid w:val="00904949"/>
    <w:rsid w:val="009049B0"/>
    <w:rsid w:val="00904A1D"/>
    <w:rsid w:val="00904ADA"/>
    <w:rsid w:val="00904BE6"/>
    <w:rsid w:val="00904DEB"/>
    <w:rsid w:val="00905403"/>
    <w:rsid w:val="00905409"/>
    <w:rsid w:val="0090556B"/>
    <w:rsid w:val="0090561B"/>
    <w:rsid w:val="00905685"/>
    <w:rsid w:val="00905715"/>
    <w:rsid w:val="0090576F"/>
    <w:rsid w:val="00905DD8"/>
    <w:rsid w:val="00905EF1"/>
    <w:rsid w:val="00906058"/>
    <w:rsid w:val="00906180"/>
    <w:rsid w:val="0090652F"/>
    <w:rsid w:val="009065DF"/>
    <w:rsid w:val="0090699F"/>
    <w:rsid w:val="009069C1"/>
    <w:rsid w:val="009069E5"/>
    <w:rsid w:val="00906C0A"/>
    <w:rsid w:val="00906D60"/>
    <w:rsid w:val="00906E91"/>
    <w:rsid w:val="00906F14"/>
    <w:rsid w:val="009071E0"/>
    <w:rsid w:val="0090722C"/>
    <w:rsid w:val="009073AC"/>
    <w:rsid w:val="009073F0"/>
    <w:rsid w:val="009074F0"/>
    <w:rsid w:val="00907656"/>
    <w:rsid w:val="0090770C"/>
    <w:rsid w:val="00907787"/>
    <w:rsid w:val="009078EC"/>
    <w:rsid w:val="0090795F"/>
    <w:rsid w:val="009079A9"/>
    <w:rsid w:val="009079E5"/>
    <w:rsid w:val="00907A9C"/>
    <w:rsid w:val="00907B0C"/>
    <w:rsid w:val="00907D00"/>
    <w:rsid w:val="009100F8"/>
    <w:rsid w:val="00910125"/>
    <w:rsid w:val="009101A8"/>
    <w:rsid w:val="009101C9"/>
    <w:rsid w:val="009101E4"/>
    <w:rsid w:val="009102C2"/>
    <w:rsid w:val="00910411"/>
    <w:rsid w:val="00910608"/>
    <w:rsid w:val="009107D6"/>
    <w:rsid w:val="00910801"/>
    <w:rsid w:val="00910930"/>
    <w:rsid w:val="0091097A"/>
    <w:rsid w:val="009109B4"/>
    <w:rsid w:val="00910A67"/>
    <w:rsid w:val="00910D09"/>
    <w:rsid w:val="00910E34"/>
    <w:rsid w:val="00910F38"/>
    <w:rsid w:val="009112DF"/>
    <w:rsid w:val="00911337"/>
    <w:rsid w:val="00911366"/>
    <w:rsid w:val="0091146D"/>
    <w:rsid w:val="00911537"/>
    <w:rsid w:val="00911699"/>
    <w:rsid w:val="00911846"/>
    <w:rsid w:val="009118D5"/>
    <w:rsid w:val="00911AF2"/>
    <w:rsid w:val="00911C5F"/>
    <w:rsid w:val="00911D49"/>
    <w:rsid w:val="00911E4A"/>
    <w:rsid w:val="00911EC9"/>
    <w:rsid w:val="00911FF2"/>
    <w:rsid w:val="009120FF"/>
    <w:rsid w:val="0091218F"/>
    <w:rsid w:val="009121C9"/>
    <w:rsid w:val="00912219"/>
    <w:rsid w:val="00912611"/>
    <w:rsid w:val="00912751"/>
    <w:rsid w:val="009127D2"/>
    <w:rsid w:val="009128F9"/>
    <w:rsid w:val="00912C0E"/>
    <w:rsid w:val="00912D15"/>
    <w:rsid w:val="00912EE2"/>
    <w:rsid w:val="00912F71"/>
    <w:rsid w:val="0091331E"/>
    <w:rsid w:val="009134E9"/>
    <w:rsid w:val="009137DF"/>
    <w:rsid w:val="00913908"/>
    <w:rsid w:val="00913A91"/>
    <w:rsid w:val="00913BAD"/>
    <w:rsid w:val="00913D81"/>
    <w:rsid w:val="00913E7F"/>
    <w:rsid w:val="00914264"/>
    <w:rsid w:val="0091483A"/>
    <w:rsid w:val="00914AAD"/>
    <w:rsid w:val="00914AD0"/>
    <w:rsid w:val="00914BBE"/>
    <w:rsid w:val="00914EB7"/>
    <w:rsid w:val="00914F78"/>
    <w:rsid w:val="00915199"/>
    <w:rsid w:val="009151D6"/>
    <w:rsid w:val="009152CB"/>
    <w:rsid w:val="00915364"/>
    <w:rsid w:val="00915568"/>
    <w:rsid w:val="00915591"/>
    <w:rsid w:val="00915626"/>
    <w:rsid w:val="00915704"/>
    <w:rsid w:val="00915AE7"/>
    <w:rsid w:val="00915B09"/>
    <w:rsid w:val="00915C2E"/>
    <w:rsid w:val="00915D40"/>
    <w:rsid w:val="00915DB1"/>
    <w:rsid w:val="00915E4C"/>
    <w:rsid w:val="0091617E"/>
    <w:rsid w:val="00916442"/>
    <w:rsid w:val="00916456"/>
    <w:rsid w:val="009165C0"/>
    <w:rsid w:val="009167BB"/>
    <w:rsid w:val="009167EF"/>
    <w:rsid w:val="009169D1"/>
    <w:rsid w:val="00916B48"/>
    <w:rsid w:val="00916EBF"/>
    <w:rsid w:val="00916F1A"/>
    <w:rsid w:val="009170DF"/>
    <w:rsid w:val="00917121"/>
    <w:rsid w:val="009171A9"/>
    <w:rsid w:val="0091729C"/>
    <w:rsid w:val="009173A1"/>
    <w:rsid w:val="009173BF"/>
    <w:rsid w:val="00917469"/>
    <w:rsid w:val="00917866"/>
    <w:rsid w:val="009179AC"/>
    <w:rsid w:val="00917EBB"/>
    <w:rsid w:val="00920188"/>
    <w:rsid w:val="009205AB"/>
    <w:rsid w:val="00920711"/>
    <w:rsid w:val="00920965"/>
    <w:rsid w:val="009209D1"/>
    <w:rsid w:val="009210F3"/>
    <w:rsid w:val="009212B0"/>
    <w:rsid w:val="00921352"/>
    <w:rsid w:val="0092142D"/>
    <w:rsid w:val="009215A5"/>
    <w:rsid w:val="00921A17"/>
    <w:rsid w:val="00921EA1"/>
    <w:rsid w:val="00921FBB"/>
    <w:rsid w:val="0092217C"/>
    <w:rsid w:val="009221D5"/>
    <w:rsid w:val="0092222B"/>
    <w:rsid w:val="009223AA"/>
    <w:rsid w:val="00922769"/>
    <w:rsid w:val="00922B27"/>
    <w:rsid w:val="00922CD1"/>
    <w:rsid w:val="00922CDF"/>
    <w:rsid w:val="00922E2E"/>
    <w:rsid w:val="00922EB0"/>
    <w:rsid w:val="00922F6D"/>
    <w:rsid w:val="009232CE"/>
    <w:rsid w:val="009233A4"/>
    <w:rsid w:val="009233D9"/>
    <w:rsid w:val="00923414"/>
    <w:rsid w:val="0092359B"/>
    <w:rsid w:val="00923643"/>
    <w:rsid w:val="00923934"/>
    <w:rsid w:val="00923C52"/>
    <w:rsid w:val="00923C57"/>
    <w:rsid w:val="00923CD3"/>
    <w:rsid w:val="00923DAC"/>
    <w:rsid w:val="00923FCD"/>
    <w:rsid w:val="00924016"/>
    <w:rsid w:val="00924365"/>
    <w:rsid w:val="00924524"/>
    <w:rsid w:val="00924C84"/>
    <w:rsid w:val="00924CCF"/>
    <w:rsid w:val="00924E01"/>
    <w:rsid w:val="00925039"/>
    <w:rsid w:val="0092519B"/>
    <w:rsid w:val="0092541A"/>
    <w:rsid w:val="009256B4"/>
    <w:rsid w:val="009257B6"/>
    <w:rsid w:val="009258D3"/>
    <w:rsid w:val="00925AFC"/>
    <w:rsid w:val="00925AFE"/>
    <w:rsid w:val="00925F26"/>
    <w:rsid w:val="0092639D"/>
    <w:rsid w:val="0092641B"/>
    <w:rsid w:val="00926676"/>
    <w:rsid w:val="00926696"/>
    <w:rsid w:val="009268A1"/>
    <w:rsid w:val="00926AAD"/>
    <w:rsid w:val="00926C06"/>
    <w:rsid w:val="00926C77"/>
    <w:rsid w:val="00926E4A"/>
    <w:rsid w:val="0092703C"/>
    <w:rsid w:val="009270E4"/>
    <w:rsid w:val="00927136"/>
    <w:rsid w:val="00927170"/>
    <w:rsid w:val="009272F6"/>
    <w:rsid w:val="009273BF"/>
    <w:rsid w:val="00927472"/>
    <w:rsid w:val="00927664"/>
    <w:rsid w:val="009278CC"/>
    <w:rsid w:val="00927A26"/>
    <w:rsid w:val="0093005E"/>
    <w:rsid w:val="00930065"/>
    <w:rsid w:val="00930138"/>
    <w:rsid w:val="00930177"/>
    <w:rsid w:val="00930198"/>
    <w:rsid w:val="00930329"/>
    <w:rsid w:val="009304D5"/>
    <w:rsid w:val="009304F8"/>
    <w:rsid w:val="0093050F"/>
    <w:rsid w:val="009305A1"/>
    <w:rsid w:val="009306E2"/>
    <w:rsid w:val="00930B00"/>
    <w:rsid w:val="00930C02"/>
    <w:rsid w:val="00930FC3"/>
    <w:rsid w:val="00931018"/>
    <w:rsid w:val="009310D7"/>
    <w:rsid w:val="009310E9"/>
    <w:rsid w:val="00931104"/>
    <w:rsid w:val="0093129A"/>
    <w:rsid w:val="0093132F"/>
    <w:rsid w:val="00931587"/>
    <w:rsid w:val="0093184A"/>
    <w:rsid w:val="00931A70"/>
    <w:rsid w:val="00931B64"/>
    <w:rsid w:val="00931C8F"/>
    <w:rsid w:val="00931F88"/>
    <w:rsid w:val="009322B8"/>
    <w:rsid w:val="009324F8"/>
    <w:rsid w:val="00932826"/>
    <w:rsid w:val="0093286F"/>
    <w:rsid w:val="00932913"/>
    <w:rsid w:val="009329B9"/>
    <w:rsid w:val="00933275"/>
    <w:rsid w:val="009335CF"/>
    <w:rsid w:val="00933828"/>
    <w:rsid w:val="00933FDD"/>
    <w:rsid w:val="0093406C"/>
    <w:rsid w:val="0093430B"/>
    <w:rsid w:val="00934331"/>
    <w:rsid w:val="00934475"/>
    <w:rsid w:val="0093447E"/>
    <w:rsid w:val="00934734"/>
    <w:rsid w:val="00934A3B"/>
    <w:rsid w:val="00934B1C"/>
    <w:rsid w:val="00934B7A"/>
    <w:rsid w:val="00934F13"/>
    <w:rsid w:val="00935321"/>
    <w:rsid w:val="00935405"/>
    <w:rsid w:val="00935B89"/>
    <w:rsid w:val="00935D1B"/>
    <w:rsid w:val="00935E05"/>
    <w:rsid w:val="00935E41"/>
    <w:rsid w:val="00936088"/>
    <w:rsid w:val="00936182"/>
    <w:rsid w:val="00936189"/>
    <w:rsid w:val="00936299"/>
    <w:rsid w:val="009362DA"/>
    <w:rsid w:val="009364D1"/>
    <w:rsid w:val="009367DE"/>
    <w:rsid w:val="00936808"/>
    <w:rsid w:val="00936AE5"/>
    <w:rsid w:val="00936BDB"/>
    <w:rsid w:val="00936C6A"/>
    <w:rsid w:val="00936CA8"/>
    <w:rsid w:val="00936E21"/>
    <w:rsid w:val="00937004"/>
    <w:rsid w:val="00937141"/>
    <w:rsid w:val="00937206"/>
    <w:rsid w:val="00937346"/>
    <w:rsid w:val="00937505"/>
    <w:rsid w:val="0093759A"/>
    <w:rsid w:val="0093767C"/>
    <w:rsid w:val="0093772D"/>
    <w:rsid w:val="00937775"/>
    <w:rsid w:val="0093791C"/>
    <w:rsid w:val="00937AF9"/>
    <w:rsid w:val="00937DBF"/>
    <w:rsid w:val="00937E84"/>
    <w:rsid w:val="00937EC4"/>
    <w:rsid w:val="00937F8A"/>
    <w:rsid w:val="009400FC"/>
    <w:rsid w:val="00940161"/>
    <w:rsid w:val="00940189"/>
    <w:rsid w:val="00940433"/>
    <w:rsid w:val="009407E0"/>
    <w:rsid w:val="00940BF6"/>
    <w:rsid w:val="00940DD4"/>
    <w:rsid w:val="00940F8E"/>
    <w:rsid w:val="00940FBC"/>
    <w:rsid w:val="0094130D"/>
    <w:rsid w:val="0094135E"/>
    <w:rsid w:val="009417B8"/>
    <w:rsid w:val="00941A00"/>
    <w:rsid w:val="00941BE5"/>
    <w:rsid w:val="00941D47"/>
    <w:rsid w:val="00941F49"/>
    <w:rsid w:val="00941FE6"/>
    <w:rsid w:val="009420CC"/>
    <w:rsid w:val="009421FD"/>
    <w:rsid w:val="009422D8"/>
    <w:rsid w:val="00942419"/>
    <w:rsid w:val="009428DE"/>
    <w:rsid w:val="0094297F"/>
    <w:rsid w:val="009429DC"/>
    <w:rsid w:val="00942D0B"/>
    <w:rsid w:val="00942E28"/>
    <w:rsid w:val="009431C1"/>
    <w:rsid w:val="00943387"/>
    <w:rsid w:val="009433E9"/>
    <w:rsid w:val="009434C2"/>
    <w:rsid w:val="0094359C"/>
    <w:rsid w:val="00943608"/>
    <w:rsid w:val="0094395E"/>
    <w:rsid w:val="009439E1"/>
    <w:rsid w:val="00943A4E"/>
    <w:rsid w:val="00943AEC"/>
    <w:rsid w:val="00943E23"/>
    <w:rsid w:val="00943F8B"/>
    <w:rsid w:val="00944040"/>
    <w:rsid w:val="0094426C"/>
    <w:rsid w:val="0094440B"/>
    <w:rsid w:val="00944477"/>
    <w:rsid w:val="009444BA"/>
    <w:rsid w:val="00944685"/>
    <w:rsid w:val="00944A9B"/>
    <w:rsid w:val="00944A9F"/>
    <w:rsid w:val="00944AC8"/>
    <w:rsid w:val="00944C0A"/>
    <w:rsid w:val="00944D01"/>
    <w:rsid w:val="00944D7C"/>
    <w:rsid w:val="00944E1C"/>
    <w:rsid w:val="00944E27"/>
    <w:rsid w:val="00944F71"/>
    <w:rsid w:val="00944F76"/>
    <w:rsid w:val="00944F7A"/>
    <w:rsid w:val="0094550E"/>
    <w:rsid w:val="00945BA2"/>
    <w:rsid w:val="00945C99"/>
    <w:rsid w:val="00945E1C"/>
    <w:rsid w:val="00945FE2"/>
    <w:rsid w:val="009464B5"/>
    <w:rsid w:val="00946524"/>
    <w:rsid w:val="00946698"/>
    <w:rsid w:val="0094677D"/>
    <w:rsid w:val="00947413"/>
    <w:rsid w:val="0094752C"/>
    <w:rsid w:val="00947589"/>
    <w:rsid w:val="00947671"/>
    <w:rsid w:val="00947777"/>
    <w:rsid w:val="00947802"/>
    <w:rsid w:val="009479CA"/>
    <w:rsid w:val="00947B9B"/>
    <w:rsid w:val="00947ECE"/>
    <w:rsid w:val="00947F7B"/>
    <w:rsid w:val="00950011"/>
    <w:rsid w:val="00950099"/>
    <w:rsid w:val="009500A4"/>
    <w:rsid w:val="009500D6"/>
    <w:rsid w:val="0095049E"/>
    <w:rsid w:val="009505F6"/>
    <w:rsid w:val="0095065D"/>
    <w:rsid w:val="00950927"/>
    <w:rsid w:val="0095093A"/>
    <w:rsid w:val="00950D26"/>
    <w:rsid w:val="00951132"/>
    <w:rsid w:val="0095119B"/>
    <w:rsid w:val="00951236"/>
    <w:rsid w:val="00951284"/>
    <w:rsid w:val="009512A0"/>
    <w:rsid w:val="009514DB"/>
    <w:rsid w:val="0095155B"/>
    <w:rsid w:val="00951567"/>
    <w:rsid w:val="0095188F"/>
    <w:rsid w:val="00951940"/>
    <w:rsid w:val="00951963"/>
    <w:rsid w:val="00951A39"/>
    <w:rsid w:val="00951CBF"/>
    <w:rsid w:val="00951DCA"/>
    <w:rsid w:val="00951E8B"/>
    <w:rsid w:val="00952085"/>
    <w:rsid w:val="00952114"/>
    <w:rsid w:val="0095212E"/>
    <w:rsid w:val="00952226"/>
    <w:rsid w:val="00952250"/>
    <w:rsid w:val="009522E2"/>
    <w:rsid w:val="00952310"/>
    <w:rsid w:val="00952341"/>
    <w:rsid w:val="009525E0"/>
    <w:rsid w:val="00952853"/>
    <w:rsid w:val="00952A1D"/>
    <w:rsid w:val="00952A39"/>
    <w:rsid w:val="00952B76"/>
    <w:rsid w:val="00952CBD"/>
    <w:rsid w:val="00952DD4"/>
    <w:rsid w:val="00952F64"/>
    <w:rsid w:val="0095303A"/>
    <w:rsid w:val="00953090"/>
    <w:rsid w:val="009532E0"/>
    <w:rsid w:val="00953340"/>
    <w:rsid w:val="009534A5"/>
    <w:rsid w:val="00953589"/>
    <w:rsid w:val="009536E4"/>
    <w:rsid w:val="00953791"/>
    <w:rsid w:val="00953807"/>
    <w:rsid w:val="00953A55"/>
    <w:rsid w:val="00953B36"/>
    <w:rsid w:val="00953D31"/>
    <w:rsid w:val="00953F4E"/>
    <w:rsid w:val="0095403A"/>
    <w:rsid w:val="009541C9"/>
    <w:rsid w:val="009542EB"/>
    <w:rsid w:val="009543F5"/>
    <w:rsid w:val="009545C4"/>
    <w:rsid w:val="009548C5"/>
    <w:rsid w:val="00954B64"/>
    <w:rsid w:val="00954F5D"/>
    <w:rsid w:val="00955070"/>
    <w:rsid w:val="0095514C"/>
    <w:rsid w:val="009553B2"/>
    <w:rsid w:val="009554DB"/>
    <w:rsid w:val="00955740"/>
    <w:rsid w:val="00955825"/>
    <w:rsid w:val="00955A12"/>
    <w:rsid w:val="00955C77"/>
    <w:rsid w:val="00955D46"/>
    <w:rsid w:val="009564F8"/>
    <w:rsid w:val="009567BF"/>
    <w:rsid w:val="009568D5"/>
    <w:rsid w:val="00956B21"/>
    <w:rsid w:val="00956D8D"/>
    <w:rsid w:val="00956DE6"/>
    <w:rsid w:val="00957136"/>
    <w:rsid w:val="0095787C"/>
    <w:rsid w:val="009578DA"/>
    <w:rsid w:val="00957983"/>
    <w:rsid w:val="00957AF5"/>
    <w:rsid w:val="00957D11"/>
    <w:rsid w:val="00957D87"/>
    <w:rsid w:val="00957E51"/>
    <w:rsid w:val="00957E7A"/>
    <w:rsid w:val="00960004"/>
    <w:rsid w:val="00960115"/>
    <w:rsid w:val="00960585"/>
    <w:rsid w:val="00960695"/>
    <w:rsid w:val="00960B19"/>
    <w:rsid w:val="00960B7B"/>
    <w:rsid w:val="00960EE8"/>
    <w:rsid w:val="00961091"/>
    <w:rsid w:val="0096117C"/>
    <w:rsid w:val="00961473"/>
    <w:rsid w:val="00961782"/>
    <w:rsid w:val="009617C8"/>
    <w:rsid w:val="0096185E"/>
    <w:rsid w:val="0096192A"/>
    <w:rsid w:val="00961A9E"/>
    <w:rsid w:val="00961B83"/>
    <w:rsid w:val="00961BDA"/>
    <w:rsid w:val="00961F06"/>
    <w:rsid w:val="00961F65"/>
    <w:rsid w:val="00961F89"/>
    <w:rsid w:val="00962126"/>
    <w:rsid w:val="00962358"/>
    <w:rsid w:val="00962531"/>
    <w:rsid w:val="00962693"/>
    <w:rsid w:val="009627D8"/>
    <w:rsid w:val="00962893"/>
    <w:rsid w:val="009628E4"/>
    <w:rsid w:val="00962977"/>
    <w:rsid w:val="009629D0"/>
    <w:rsid w:val="00962B79"/>
    <w:rsid w:val="00962F27"/>
    <w:rsid w:val="0096336C"/>
    <w:rsid w:val="009633F0"/>
    <w:rsid w:val="0096347C"/>
    <w:rsid w:val="00963557"/>
    <w:rsid w:val="0096365E"/>
    <w:rsid w:val="0096375E"/>
    <w:rsid w:val="00963838"/>
    <w:rsid w:val="00963874"/>
    <w:rsid w:val="009638E1"/>
    <w:rsid w:val="00963B7F"/>
    <w:rsid w:val="00963E43"/>
    <w:rsid w:val="0096429D"/>
    <w:rsid w:val="009642B4"/>
    <w:rsid w:val="00964512"/>
    <w:rsid w:val="0096473D"/>
    <w:rsid w:val="0096485D"/>
    <w:rsid w:val="0096489F"/>
    <w:rsid w:val="009648EE"/>
    <w:rsid w:val="00964930"/>
    <w:rsid w:val="009649D7"/>
    <w:rsid w:val="00964F25"/>
    <w:rsid w:val="00964FC2"/>
    <w:rsid w:val="009650F5"/>
    <w:rsid w:val="009651BB"/>
    <w:rsid w:val="00965220"/>
    <w:rsid w:val="009654CC"/>
    <w:rsid w:val="00965519"/>
    <w:rsid w:val="0096565F"/>
    <w:rsid w:val="00965765"/>
    <w:rsid w:val="00965777"/>
    <w:rsid w:val="00965782"/>
    <w:rsid w:val="00965BE2"/>
    <w:rsid w:val="00965CE7"/>
    <w:rsid w:val="00965F19"/>
    <w:rsid w:val="0096620B"/>
    <w:rsid w:val="009662CC"/>
    <w:rsid w:val="009662F0"/>
    <w:rsid w:val="009663C3"/>
    <w:rsid w:val="0096647B"/>
    <w:rsid w:val="009666A1"/>
    <w:rsid w:val="00966714"/>
    <w:rsid w:val="009667F1"/>
    <w:rsid w:val="009668D3"/>
    <w:rsid w:val="00966ACB"/>
    <w:rsid w:val="00966AFD"/>
    <w:rsid w:val="00966B40"/>
    <w:rsid w:val="00966B79"/>
    <w:rsid w:val="00966D20"/>
    <w:rsid w:val="009670FB"/>
    <w:rsid w:val="0096731D"/>
    <w:rsid w:val="00967323"/>
    <w:rsid w:val="009673BD"/>
    <w:rsid w:val="00967476"/>
    <w:rsid w:val="00967CB3"/>
    <w:rsid w:val="00967CBF"/>
    <w:rsid w:val="00967E9F"/>
    <w:rsid w:val="00967EE9"/>
    <w:rsid w:val="00970170"/>
    <w:rsid w:val="00970687"/>
    <w:rsid w:val="009706ED"/>
    <w:rsid w:val="00970732"/>
    <w:rsid w:val="00970744"/>
    <w:rsid w:val="00970B0A"/>
    <w:rsid w:val="00970C0E"/>
    <w:rsid w:val="00970DCE"/>
    <w:rsid w:val="00970F1A"/>
    <w:rsid w:val="00970F81"/>
    <w:rsid w:val="009710AB"/>
    <w:rsid w:val="00971128"/>
    <w:rsid w:val="0097116F"/>
    <w:rsid w:val="009711D8"/>
    <w:rsid w:val="00971460"/>
    <w:rsid w:val="00971A6B"/>
    <w:rsid w:val="00971B82"/>
    <w:rsid w:val="0097220F"/>
    <w:rsid w:val="0097238A"/>
    <w:rsid w:val="00972512"/>
    <w:rsid w:val="009725C6"/>
    <w:rsid w:val="00972683"/>
    <w:rsid w:val="00972866"/>
    <w:rsid w:val="00972892"/>
    <w:rsid w:val="00972BBE"/>
    <w:rsid w:val="00972C4E"/>
    <w:rsid w:val="00972E2D"/>
    <w:rsid w:val="0097322D"/>
    <w:rsid w:val="00973824"/>
    <w:rsid w:val="00973895"/>
    <w:rsid w:val="009738F7"/>
    <w:rsid w:val="00973910"/>
    <w:rsid w:val="0097396F"/>
    <w:rsid w:val="00973A32"/>
    <w:rsid w:val="00973C72"/>
    <w:rsid w:val="00973ECF"/>
    <w:rsid w:val="00973F32"/>
    <w:rsid w:val="00973F72"/>
    <w:rsid w:val="0097414E"/>
    <w:rsid w:val="00974A99"/>
    <w:rsid w:val="00974AC7"/>
    <w:rsid w:val="00974B78"/>
    <w:rsid w:val="00974B93"/>
    <w:rsid w:val="00974DC2"/>
    <w:rsid w:val="00974E53"/>
    <w:rsid w:val="00974F1E"/>
    <w:rsid w:val="0097505F"/>
    <w:rsid w:val="00975475"/>
    <w:rsid w:val="0097572A"/>
    <w:rsid w:val="0097576D"/>
    <w:rsid w:val="009757F7"/>
    <w:rsid w:val="0097589D"/>
    <w:rsid w:val="009758D5"/>
    <w:rsid w:val="00975A0B"/>
    <w:rsid w:val="00975B61"/>
    <w:rsid w:val="00975B80"/>
    <w:rsid w:val="00975BD2"/>
    <w:rsid w:val="00975E95"/>
    <w:rsid w:val="00975EC4"/>
    <w:rsid w:val="009764FA"/>
    <w:rsid w:val="00976920"/>
    <w:rsid w:val="00976B6F"/>
    <w:rsid w:val="00976E32"/>
    <w:rsid w:val="00977099"/>
    <w:rsid w:val="0097710D"/>
    <w:rsid w:val="00977166"/>
    <w:rsid w:val="009779BE"/>
    <w:rsid w:val="00977B66"/>
    <w:rsid w:val="00977C5B"/>
    <w:rsid w:val="00977C78"/>
    <w:rsid w:val="00977C97"/>
    <w:rsid w:val="00977D0C"/>
    <w:rsid w:val="0098027B"/>
    <w:rsid w:val="009805E4"/>
    <w:rsid w:val="009807F8"/>
    <w:rsid w:val="00980939"/>
    <w:rsid w:val="00980B08"/>
    <w:rsid w:val="00980C9F"/>
    <w:rsid w:val="00980D55"/>
    <w:rsid w:val="00981119"/>
    <w:rsid w:val="00981312"/>
    <w:rsid w:val="009813A7"/>
    <w:rsid w:val="00981B9E"/>
    <w:rsid w:val="00981C59"/>
    <w:rsid w:val="00981D60"/>
    <w:rsid w:val="00981E80"/>
    <w:rsid w:val="0098206B"/>
    <w:rsid w:val="00982152"/>
    <w:rsid w:val="009821C5"/>
    <w:rsid w:val="00982220"/>
    <w:rsid w:val="0098224E"/>
    <w:rsid w:val="00982385"/>
    <w:rsid w:val="0098240A"/>
    <w:rsid w:val="0098247F"/>
    <w:rsid w:val="00982532"/>
    <w:rsid w:val="009825DA"/>
    <w:rsid w:val="009827C0"/>
    <w:rsid w:val="0098298C"/>
    <w:rsid w:val="00982997"/>
    <w:rsid w:val="00982A1C"/>
    <w:rsid w:val="00982B40"/>
    <w:rsid w:val="00983295"/>
    <w:rsid w:val="00983301"/>
    <w:rsid w:val="00983438"/>
    <w:rsid w:val="00983464"/>
    <w:rsid w:val="0098363A"/>
    <w:rsid w:val="0098363C"/>
    <w:rsid w:val="00983865"/>
    <w:rsid w:val="00983ACE"/>
    <w:rsid w:val="00983BE9"/>
    <w:rsid w:val="00983D73"/>
    <w:rsid w:val="00983DB7"/>
    <w:rsid w:val="00983E9E"/>
    <w:rsid w:val="00984226"/>
    <w:rsid w:val="00984281"/>
    <w:rsid w:val="009842D4"/>
    <w:rsid w:val="00984385"/>
    <w:rsid w:val="00984464"/>
    <w:rsid w:val="009846F3"/>
    <w:rsid w:val="00984BB3"/>
    <w:rsid w:val="00984D44"/>
    <w:rsid w:val="00984EDD"/>
    <w:rsid w:val="00984F44"/>
    <w:rsid w:val="0098564E"/>
    <w:rsid w:val="009856A4"/>
    <w:rsid w:val="0098586A"/>
    <w:rsid w:val="00985879"/>
    <w:rsid w:val="009859C7"/>
    <w:rsid w:val="00985A01"/>
    <w:rsid w:val="00985B7D"/>
    <w:rsid w:val="00985F20"/>
    <w:rsid w:val="0098600A"/>
    <w:rsid w:val="009861ED"/>
    <w:rsid w:val="009862EC"/>
    <w:rsid w:val="0098635B"/>
    <w:rsid w:val="009868C5"/>
    <w:rsid w:val="009869D7"/>
    <w:rsid w:val="00986B57"/>
    <w:rsid w:val="00987038"/>
    <w:rsid w:val="009870E1"/>
    <w:rsid w:val="0098719E"/>
    <w:rsid w:val="00987209"/>
    <w:rsid w:val="0098746E"/>
    <w:rsid w:val="00987510"/>
    <w:rsid w:val="0098753A"/>
    <w:rsid w:val="0098767E"/>
    <w:rsid w:val="009878CE"/>
    <w:rsid w:val="00987C1E"/>
    <w:rsid w:val="009902BB"/>
    <w:rsid w:val="009905CD"/>
    <w:rsid w:val="00990BAF"/>
    <w:rsid w:val="00990C5C"/>
    <w:rsid w:val="00990FCD"/>
    <w:rsid w:val="009911CD"/>
    <w:rsid w:val="00991273"/>
    <w:rsid w:val="00991285"/>
    <w:rsid w:val="00991325"/>
    <w:rsid w:val="009913EB"/>
    <w:rsid w:val="0099147F"/>
    <w:rsid w:val="009918CC"/>
    <w:rsid w:val="00991B42"/>
    <w:rsid w:val="00991CC4"/>
    <w:rsid w:val="00991CF8"/>
    <w:rsid w:val="00991E7B"/>
    <w:rsid w:val="00991F88"/>
    <w:rsid w:val="00992002"/>
    <w:rsid w:val="009920A2"/>
    <w:rsid w:val="0099272D"/>
    <w:rsid w:val="009928A5"/>
    <w:rsid w:val="009929AC"/>
    <w:rsid w:val="00992B77"/>
    <w:rsid w:val="00992CCC"/>
    <w:rsid w:val="00992D34"/>
    <w:rsid w:val="00993926"/>
    <w:rsid w:val="00993A2E"/>
    <w:rsid w:val="00993A4B"/>
    <w:rsid w:val="00993CB4"/>
    <w:rsid w:val="00993E3A"/>
    <w:rsid w:val="00994305"/>
    <w:rsid w:val="0099434E"/>
    <w:rsid w:val="0099461E"/>
    <w:rsid w:val="00994816"/>
    <w:rsid w:val="00994D8D"/>
    <w:rsid w:val="009952BA"/>
    <w:rsid w:val="00995411"/>
    <w:rsid w:val="00995488"/>
    <w:rsid w:val="0099557F"/>
    <w:rsid w:val="00995816"/>
    <w:rsid w:val="00995954"/>
    <w:rsid w:val="00995975"/>
    <w:rsid w:val="009959B4"/>
    <w:rsid w:val="00995E31"/>
    <w:rsid w:val="00996305"/>
    <w:rsid w:val="00996403"/>
    <w:rsid w:val="0099654F"/>
    <w:rsid w:val="00996561"/>
    <w:rsid w:val="0099674B"/>
    <w:rsid w:val="00996755"/>
    <w:rsid w:val="00996887"/>
    <w:rsid w:val="00996924"/>
    <w:rsid w:val="0099697E"/>
    <w:rsid w:val="00996B31"/>
    <w:rsid w:val="00996C19"/>
    <w:rsid w:val="00996DEF"/>
    <w:rsid w:val="00996F6D"/>
    <w:rsid w:val="00997028"/>
    <w:rsid w:val="00997299"/>
    <w:rsid w:val="009973D7"/>
    <w:rsid w:val="0099757D"/>
    <w:rsid w:val="0099777F"/>
    <w:rsid w:val="00997A7B"/>
    <w:rsid w:val="00997B60"/>
    <w:rsid w:val="00997CB3"/>
    <w:rsid w:val="00997D73"/>
    <w:rsid w:val="00997E0C"/>
    <w:rsid w:val="009A021B"/>
    <w:rsid w:val="009A023A"/>
    <w:rsid w:val="009A0590"/>
    <w:rsid w:val="009A05C3"/>
    <w:rsid w:val="009A06A1"/>
    <w:rsid w:val="009A0731"/>
    <w:rsid w:val="009A0753"/>
    <w:rsid w:val="009A0ADC"/>
    <w:rsid w:val="009A0B36"/>
    <w:rsid w:val="009A0E1E"/>
    <w:rsid w:val="009A0FA2"/>
    <w:rsid w:val="009A0FD8"/>
    <w:rsid w:val="009A10B4"/>
    <w:rsid w:val="009A1188"/>
    <w:rsid w:val="009A131B"/>
    <w:rsid w:val="009A154F"/>
    <w:rsid w:val="009A159E"/>
    <w:rsid w:val="009A173B"/>
    <w:rsid w:val="009A1769"/>
    <w:rsid w:val="009A17E9"/>
    <w:rsid w:val="009A18DD"/>
    <w:rsid w:val="009A1A0F"/>
    <w:rsid w:val="009A1C02"/>
    <w:rsid w:val="009A1C6F"/>
    <w:rsid w:val="009A1CF6"/>
    <w:rsid w:val="009A1E8E"/>
    <w:rsid w:val="009A207C"/>
    <w:rsid w:val="009A2409"/>
    <w:rsid w:val="009A24D7"/>
    <w:rsid w:val="009A2531"/>
    <w:rsid w:val="009A267F"/>
    <w:rsid w:val="009A26AD"/>
    <w:rsid w:val="009A26D5"/>
    <w:rsid w:val="009A2723"/>
    <w:rsid w:val="009A298B"/>
    <w:rsid w:val="009A2A6C"/>
    <w:rsid w:val="009A2A8B"/>
    <w:rsid w:val="009A2D59"/>
    <w:rsid w:val="009A2DCD"/>
    <w:rsid w:val="009A30B8"/>
    <w:rsid w:val="009A3146"/>
    <w:rsid w:val="009A32A5"/>
    <w:rsid w:val="009A32C1"/>
    <w:rsid w:val="009A33AE"/>
    <w:rsid w:val="009A33CE"/>
    <w:rsid w:val="009A33D8"/>
    <w:rsid w:val="009A3406"/>
    <w:rsid w:val="009A3452"/>
    <w:rsid w:val="009A3792"/>
    <w:rsid w:val="009A3A97"/>
    <w:rsid w:val="009A3B3A"/>
    <w:rsid w:val="009A3B81"/>
    <w:rsid w:val="009A3B8B"/>
    <w:rsid w:val="009A3C40"/>
    <w:rsid w:val="009A3D9F"/>
    <w:rsid w:val="009A3F56"/>
    <w:rsid w:val="009A3FB5"/>
    <w:rsid w:val="009A4530"/>
    <w:rsid w:val="009A4745"/>
    <w:rsid w:val="009A486B"/>
    <w:rsid w:val="009A4920"/>
    <w:rsid w:val="009A4A05"/>
    <w:rsid w:val="009A4C37"/>
    <w:rsid w:val="009A4CBD"/>
    <w:rsid w:val="009A4CED"/>
    <w:rsid w:val="009A4D72"/>
    <w:rsid w:val="009A533D"/>
    <w:rsid w:val="009A53B7"/>
    <w:rsid w:val="009A56E9"/>
    <w:rsid w:val="009A57EA"/>
    <w:rsid w:val="009A5838"/>
    <w:rsid w:val="009A594B"/>
    <w:rsid w:val="009A5CA5"/>
    <w:rsid w:val="009A5F50"/>
    <w:rsid w:val="009A60AA"/>
    <w:rsid w:val="009A6199"/>
    <w:rsid w:val="009A6467"/>
    <w:rsid w:val="009A6528"/>
    <w:rsid w:val="009A6758"/>
    <w:rsid w:val="009A6828"/>
    <w:rsid w:val="009A698B"/>
    <w:rsid w:val="009A69A6"/>
    <w:rsid w:val="009A6C02"/>
    <w:rsid w:val="009A6E9E"/>
    <w:rsid w:val="009A70AB"/>
    <w:rsid w:val="009A71CC"/>
    <w:rsid w:val="009A722B"/>
    <w:rsid w:val="009A735D"/>
    <w:rsid w:val="009A75D9"/>
    <w:rsid w:val="009A770A"/>
    <w:rsid w:val="009A780C"/>
    <w:rsid w:val="009A7830"/>
    <w:rsid w:val="009A7872"/>
    <w:rsid w:val="009A7B5F"/>
    <w:rsid w:val="009A7BD5"/>
    <w:rsid w:val="009A7D38"/>
    <w:rsid w:val="009A7D40"/>
    <w:rsid w:val="009A7E95"/>
    <w:rsid w:val="009A7EF8"/>
    <w:rsid w:val="009A7F00"/>
    <w:rsid w:val="009A7F97"/>
    <w:rsid w:val="009A7FF4"/>
    <w:rsid w:val="009B0136"/>
    <w:rsid w:val="009B0196"/>
    <w:rsid w:val="009B0351"/>
    <w:rsid w:val="009B0457"/>
    <w:rsid w:val="009B054C"/>
    <w:rsid w:val="009B05FB"/>
    <w:rsid w:val="009B069F"/>
    <w:rsid w:val="009B07E0"/>
    <w:rsid w:val="009B08A5"/>
    <w:rsid w:val="009B0904"/>
    <w:rsid w:val="009B0A00"/>
    <w:rsid w:val="009B0BEB"/>
    <w:rsid w:val="009B0C5E"/>
    <w:rsid w:val="009B0C7C"/>
    <w:rsid w:val="009B0F54"/>
    <w:rsid w:val="009B13CF"/>
    <w:rsid w:val="009B164B"/>
    <w:rsid w:val="009B18A9"/>
    <w:rsid w:val="009B196F"/>
    <w:rsid w:val="009B1FCD"/>
    <w:rsid w:val="009B202A"/>
    <w:rsid w:val="009B2156"/>
    <w:rsid w:val="009B224A"/>
    <w:rsid w:val="009B2280"/>
    <w:rsid w:val="009B230D"/>
    <w:rsid w:val="009B2897"/>
    <w:rsid w:val="009B2A02"/>
    <w:rsid w:val="009B2A39"/>
    <w:rsid w:val="009B2AF3"/>
    <w:rsid w:val="009B2C78"/>
    <w:rsid w:val="009B2C9E"/>
    <w:rsid w:val="009B2CEA"/>
    <w:rsid w:val="009B2E93"/>
    <w:rsid w:val="009B2FE9"/>
    <w:rsid w:val="009B30AC"/>
    <w:rsid w:val="009B3427"/>
    <w:rsid w:val="009B34BF"/>
    <w:rsid w:val="009B3662"/>
    <w:rsid w:val="009B3F1B"/>
    <w:rsid w:val="009B3F1F"/>
    <w:rsid w:val="009B4046"/>
    <w:rsid w:val="009B41AE"/>
    <w:rsid w:val="009B4212"/>
    <w:rsid w:val="009B430C"/>
    <w:rsid w:val="009B44A9"/>
    <w:rsid w:val="009B451C"/>
    <w:rsid w:val="009B45C5"/>
    <w:rsid w:val="009B498A"/>
    <w:rsid w:val="009B4A14"/>
    <w:rsid w:val="009B4FE7"/>
    <w:rsid w:val="009B50AA"/>
    <w:rsid w:val="009B511C"/>
    <w:rsid w:val="009B534A"/>
    <w:rsid w:val="009B55CD"/>
    <w:rsid w:val="009B5646"/>
    <w:rsid w:val="009B586C"/>
    <w:rsid w:val="009B5C16"/>
    <w:rsid w:val="009B5E73"/>
    <w:rsid w:val="009B5F16"/>
    <w:rsid w:val="009B6131"/>
    <w:rsid w:val="009B6156"/>
    <w:rsid w:val="009B6271"/>
    <w:rsid w:val="009B6307"/>
    <w:rsid w:val="009B632B"/>
    <w:rsid w:val="009B64E8"/>
    <w:rsid w:val="009B6557"/>
    <w:rsid w:val="009B65A7"/>
    <w:rsid w:val="009B6BD6"/>
    <w:rsid w:val="009B6C76"/>
    <w:rsid w:val="009B6D12"/>
    <w:rsid w:val="009B6EA6"/>
    <w:rsid w:val="009B6F96"/>
    <w:rsid w:val="009B6FA5"/>
    <w:rsid w:val="009B700D"/>
    <w:rsid w:val="009B745A"/>
    <w:rsid w:val="009B752B"/>
    <w:rsid w:val="009B7715"/>
    <w:rsid w:val="009B7794"/>
    <w:rsid w:val="009B7845"/>
    <w:rsid w:val="009B7873"/>
    <w:rsid w:val="009B7A89"/>
    <w:rsid w:val="009B7E1E"/>
    <w:rsid w:val="009C009A"/>
    <w:rsid w:val="009C018E"/>
    <w:rsid w:val="009C0406"/>
    <w:rsid w:val="009C0452"/>
    <w:rsid w:val="009C0773"/>
    <w:rsid w:val="009C0ABE"/>
    <w:rsid w:val="009C0B91"/>
    <w:rsid w:val="009C0C25"/>
    <w:rsid w:val="009C0C30"/>
    <w:rsid w:val="009C11FC"/>
    <w:rsid w:val="009C12A2"/>
    <w:rsid w:val="009C13F8"/>
    <w:rsid w:val="009C1538"/>
    <w:rsid w:val="009C170B"/>
    <w:rsid w:val="009C19D9"/>
    <w:rsid w:val="009C1A16"/>
    <w:rsid w:val="009C1A2D"/>
    <w:rsid w:val="009C1B77"/>
    <w:rsid w:val="009C1BEB"/>
    <w:rsid w:val="009C1BF5"/>
    <w:rsid w:val="009C1DE5"/>
    <w:rsid w:val="009C2027"/>
    <w:rsid w:val="009C204B"/>
    <w:rsid w:val="009C23E4"/>
    <w:rsid w:val="009C24EE"/>
    <w:rsid w:val="009C2537"/>
    <w:rsid w:val="009C2580"/>
    <w:rsid w:val="009C2657"/>
    <w:rsid w:val="009C2797"/>
    <w:rsid w:val="009C27F6"/>
    <w:rsid w:val="009C28CE"/>
    <w:rsid w:val="009C28FD"/>
    <w:rsid w:val="009C2A5B"/>
    <w:rsid w:val="009C2B86"/>
    <w:rsid w:val="009C2D32"/>
    <w:rsid w:val="009C3042"/>
    <w:rsid w:val="009C312B"/>
    <w:rsid w:val="009C3140"/>
    <w:rsid w:val="009C31DB"/>
    <w:rsid w:val="009C329C"/>
    <w:rsid w:val="009C33FA"/>
    <w:rsid w:val="009C3495"/>
    <w:rsid w:val="009C3668"/>
    <w:rsid w:val="009C37AC"/>
    <w:rsid w:val="009C3859"/>
    <w:rsid w:val="009C397E"/>
    <w:rsid w:val="009C3980"/>
    <w:rsid w:val="009C39A6"/>
    <w:rsid w:val="009C39E7"/>
    <w:rsid w:val="009C3A8F"/>
    <w:rsid w:val="009C3EB9"/>
    <w:rsid w:val="009C4085"/>
    <w:rsid w:val="009C4227"/>
    <w:rsid w:val="009C4426"/>
    <w:rsid w:val="009C4473"/>
    <w:rsid w:val="009C450F"/>
    <w:rsid w:val="009C47BF"/>
    <w:rsid w:val="009C4994"/>
    <w:rsid w:val="009C49CF"/>
    <w:rsid w:val="009C4D49"/>
    <w:rsid w:val="009C4F12"/>
    <w:rsid w:val="009C4FAE"/>
    <w:rsid w:val="009C4FFE"/>
    <w:rsid w:val="009C51DF"/>
    <w:rsid w:val="009C538C"/>
    <w:rsid w:val="009C54CE"/>
    <w:rsid w:val="009C5511"/>
    <w:rsid w:val="009C56D1"/>
    <w:rsid w:val="009C5987"/>
    <w:rsid w:val="009C59C6"/>
    <w:rsid w:val="009C5AC4"/>
    <w:rsid w:val="009C5CA2"/>
    <w:rsid w:val="009C5CDF"/>
    <w:rsid w:val="009C5D8A"/>
    <w:rsid w:val="009C5DFD"/>
    <w:rsid w:val="009C61EF"/>
    <w:rsid w:val="009C61F0"/>
    <w:rsid w:val="009C6364"/>
    <w:rsid w:val="009C63AB"/>
    <w:rsid w:val="009C63F7"/>
    <w:rsid w:val="009C6402"/>
    <w:rsid w:val="009C6855"/>
    <w:rsid w:val="009C6888"/>
    <w:rsid w:val="009C7093"/>
    <w:rsid w:val="009C70B5"/>
    <w:rsid w:val="009C70FD"/>
    <w:rsid w:val="009C72E1"/>
    <w:rsid w:val="009C771C"/>
    <w:rsid w:val="009C7732"/>
    <w:rsid w:val="009C7F59"/>
    <w:rsid w:val="009C7FA4"/>
    <w:rsid w:val="009D03DC"/>
    <w:rsid w:val="009D03F5"/>
    <w:rsid w:val="009D0490"/>
    <w:rsid w:val="009D06C2"/>
    <w:rsid w:val="009D06DE"/>
    <w:rsid w:val="009D07F9"/>
    <w:rsid w:val="009D09C5"/>
    <w:rsid w:val="009D09E8"/>
    <w:rsid w:val="009D0E39"/>
    <w:rsid w:val="009D12C0"/>
    <w:rsid w:val="009D132C"/>
    <w:rsid w:val="009D15D7"/>
    <w:rsid w:val="009D16A3"/>
    <w:rsid w:val="009D16AA"/>
    <w:rsid w:val="009D1789"/>
    <w:rsid w:val="009D1875"/>
    <w:rsid w:val="009D188A"/>
    <w:rsid w:val="009D1A97"/>
    <w:rsid w:val="009D1B67"/>
    <w:rsid w:val="009D1E7F"/>
    <w:rsid w:val="009D2140"/>
    <w:rsid w:val="009D219E"/>
    <w:rsid w:val="009D21D8"/>
    <w:rsid w:val="009D2250"/>
    <w:rsid w:val="009D232E"/>
    <w:rsid w:val="009D2335"/>
    <w:rsid w:val="009D243A"/>
    <w:rsid w:val="009D24B6"/>
    <w:rsid w:val="009D2621"/>
    <w:rsid w:val="009D26BE"/>
    <w:rsid w:val="009D286A"/>
    <w:rsid w:val="009D2900"/>
    <w:rsid w:val="009D2993"/>
    <w:rsid w:val="009D2A4D"/>
    <w:rsid w:val="009D2A6E"/>
    <w:rsid w:val="009D2AFB"/>
    <w:rsid w:val="009D2CA7"/>
    <w:rsid w:val="009D2D73"/>
    <w:rsid w:val="009D2D7A"/>
    <w:rsid w:val="009D2F49"/>
    <w:rsid w:val="009D3111"/>
    <w:rsid w:val="009D32F9"/>
    <w:rsid w:val="009D333C"/>
    <w:rsid w:val="009D3422"/>
    <w:rsid w:val="009D3598"/>
    <w:rsid w:val="009D38B8"/>
    <w:rsid w:val="009D3979"/>
    <w:rsid w:val="009D3A5A"/>
    <w:rsid w:val="009D3E31"/>
    <w:rsid w:val="009D3F09"/>
    <w:rsid w:val="009D3F70"/>
    <w:rsid w:val="009D4063"/>
    <w:rsid w:val="009D414C"/>
    <w:rsid w:val="009D4268"/>
    <w:rsid w:val="009D43C8"/>
    <w:rsid w:val="009D45B5"/>
    <w:rsid w:val="009D46CC"/>
    <w:rsid w:val="009D48E9"/>
    <w:rsid w:val="009D50ED"/>
    <w:rsid w:val="009D513C"/>
    <w:rsid w:val="009D527C"/>
    <w:rsid w:val="009D5376"/>
    <w:rsid w:val="009D5389"/>
    <w:rsid w:val="009D54AA"/>
    <w:rsid w:val="009D54B9"/>
    <w:rsid w:val="009D55FE"/>
    <w:rsid w:val="009D56B9"/>
    <w:rsid w:val="009D5854"/>
    <w:rsid w:val="009D58E9"/>
    <w:rsid w:val="009D5B4C"/>
    <w:rsid w:val="009D5B9F"/>
    <w:rsid w:val="009D5C46"/>
    <w:rsid w:val="009D60E5"/>
    <w:rsid w:val="009D6104"/>
    <w:rsid w:val="009D62D5"/>
    <w:rsid w:val="009D64E0"/>
    <w:rsid w:val="009D65D3"/>
    <w:rsid w:val="009D6656"/>
    <w:rsid w:val="009D66B6"/>
    <w:rsid w:val="009D67C5"/>
    <w:rsid w:val="009D67F6"/>
    <w:rsid w:val="009D6A4A"/>
    <w:rsid w:val="009D6B88"/>
    <w:rsid w:val="009D6D2B"/>
    <w:rsid w:val="009D7205"/>
    <w:rsid w:val="009D72E4"/>
    <w:rsid w:val="009D759F"/>
    <w:rsid w:val="009D7727"/>
    <w:rsid w:val="009D7859"/>
    <w:rsid w:val="009D797E"/>
    <w:rsid w:val="009D7CF3"/>
    <w:rsid w:val="009D7D69"/>
    <w:rsid w:val="009D7F03"/>
    <w:rsid w:val="009D7F44"/>
    <w:rsid w:val="009E0386"/>
    <w:rsid w:val="009E0405"/>
    <w:rsid w:val="009E045C"/>
    <w:rsid w:val="009E04F5"/>
    <w:rsid w:val="009E0780"/>
    <w:rsid w:val="009E07CB"/>
    <w:rsid w:val="009E0A6A"/>
    <w:rsid w:val="009E0D90"/>
    <w:rsid w:val="009E0DA4"/>
    <w:rsid w:val="009E10F2"/>
    <w:rsid w:val="009E12F3"/>
    <w:rsid w:val="009E142B"/>
    <w:rsid w:val="009E156C"/>
    <w:rsid w:val="009E1847"/>
    <w:rsid w:val="009E19E6"/>
    <w:rsid w:val="009E1C5A"/>
    <w:rsid w:val="009E1D03"/>
    <w:rsid w:val="009E1D52"/>
    <w:rsid w:val="009E1DF7"/>
    <w:rsid w:val="009E1EAE"/>
    <w:rsid w:val="009E1F2D"/>
    <w:rsid w:val="009E2026"/>
    <w:rsid w:val="009E203A"/>
    <w:rsid w:val="009E20C4"/>
    <w:rsid w:val="009E2339"/>
    <w:rsid w:val="009E23C3"/>
    <w:rsid w:val="009E26D6"/>
    <w:rsid w:val="009E27F9"/>
    <w:rsid w:val="009E2CC1"/>
    <w:rsid w:val="009E2CE1"/>
    <w:rsid w:val="009E2DCD"/>
    <w:rsid w:val="009E2DEA"/>
    <w:rsid w:val="009E2EC1"/>
    <w:rsid w:val="009E328B"/>
    <w:rsid w:val="009E37A6"/>
    <w:rsid w:val="009E37F3"/>
    <w:rsid w:val="009E399E"/>
    <w:rsid w:val="009E3A09"/>
    <w:rsid w:val="009E3D3C"/>
    <w:rsid w:val="009E41E9"/>
    <w:rsid w:val="009E421D"/>
    <w:rsid w:val="009E43C5"/>
    <w:rsid w:val="009E4434"/>
    <w:rsid w:val="009E448C"/>
    <w:rsid w:val="009E4496"/>
    <w:rsid w:val="009E4657"/>
    <w:rsid w:val="009E480F"/>
    <w:rsid w:val="009E4925"/>
    <w:rsid w:val="009E4929"/>
    <w:rsid w:val="009E4A18"/>
    <w:rsid w:val="009E4A19"/>
    <w:rsid w:val="009E4BF9"/>
    <w:rsid w:val="009E4E2D"/>
    <w:rsid w:val="009E4F74"/>
    <w:rsid w:val="009E517C"/>
    <w:rsid w:val="009E53C8"/>
    <w:rsid w:val="009E54C4"/>
    <w:rsid w:val="009E561B"/>
    <w:rsid w:val="009E5687"/>
    <w:rsid w:val="009E5800"/>
    <w:rsid w:val="009E5969"/>
    <w:rsid w:val="009E5BB0"/>
    <w:rsid w:val="009E5DF0"/>
    <w:rsid w:val="009E5E3B"/>
    <w:rsid w:val="009E6011"/>
    <w:rsid w:val="009E61D0"/>
    <w:rsid w:val="009E63AD"/>
    <w:rsid w:val="009E645F"/>
    <w:rsid w:val="009E64E9"/>
    <w:rsid w:val="009E66B4"/>
    <w:rsid w:val="009E66FB"/>
    <w:rsid w:val="009E6A99"/>
    <w:rsid w:val="009E6C18"/>
    <w:rsid w:val="009E6C41"/>
    <w:rsid w:val="009E6C9B"/>
    <w:rsid w:val="009E6EA8"/>
    <w:rsid w:val="009E710A"/>
    <w:rsid w:val="009E7189"/>
    <w:rsid w:val="009E7312"/>
    <w:rsid w:val="009E73B2"/>
    <w:rsid w:val="009E75F3"/>
    <w:rsid w:val="009E77BE"/>
    <w:rsid w:val="009E77CE"/>
    <w:rsid w:val="009F0078"/>
    <w:rsid w:val="009F00FD"/>
    <w:rsid w:val="009F0355"/>
    <w:rsid w:val="009F0472"/>
    <w:rsid w:val="009F05F3"/>
    <w:rsid w:val="009F0757"/>
    <w:rsid w:val="009F0781"/>
    <w:rsid w:val="009F07C6"/>
    <w:rsid w:val="009F088E"/>
    <w:rsid w:val="009F08EA"/>
    <w:rsid w:val="009F097F"/>
    <w:rsid w:val="009F09AE"/>
    <w:rsid w:val="009F0A89"/>
    <w:rsid w:val="009F0B19"/>
    <w:rsid w:val="009F0C11"/>
    <w:rsid w:val="009F0D61"/>
    <w:rsid w:val="009F0E98"/>
    <w:rsid w:val="009F10C7"/>
    <w:rsid w:val="009F131F"/>
    <w:rsid w:val="009F13C3"/>
    <w:rsid w:val="009F1533"/>
    <w:rsid w:val="009F177F"/>
    <w:rsid w:val="009F1923"/>
    <w:rsid w:val="009F195B"/>
    <w:rsid w:val="009F1971"/>
    <w:rsid w:val="009F1C22"/>
    <w:rsid w:val="009F1EED"/>
    <w:rsid w:val="009F1F29"/>
    <w:rsid w:val="009F1F36"/>
    <w:rsid w:val="009F202A"/>
    <w:rsid w:val="009F21AE"/>
    <w:rsid w:val="009F2384"/>
    <w:rsid w:val="009F23C7"/>
    <w:rsid w:val="009F27EF"/>
    <w:rsid w:val="009F291E"/>
    <w:rsid w:val="009F2B9D"/>
    <w:rsid w:val="009F2BC3"/>
    <w:rsid w:val="009F2C7A"/>
    <w:rsid w:val="009F2E53"/>
    <w:rsid w:val="009F2E6D"/>
    <w:rsid w:val="009F2F0F"/>
    <w:rsid w:val="009F2FA9"/>
    <w:rsid w:val="009F30C3"/>
    <w:rsid w:val="009F3135"/>
    <w:rsid w:val="009F31C4"/>
    <w:rsid w:val="009F3251"/>
    <w:rsid w:val="009F33D5"/>
    <w:rsid w:val="009F33ED"/>
    <w:rsid w:val="009F34CC"/>
    <w:rsid w:val="009F36CE"/>
    <w:rsid w:val="009F3848"/>
    <w:rsid w:val="009F3CDD"/>
    <w:rsid w:val="009F3D36"/>
    <w:rsid w:val="009F3D3C"/>
    <w:rsid w:val="009F3F8D"/>
    <w:rsid w:val="009F3FA1"/>
    <w:rsid w:val="009F412E"/>
    <w:rsid w:val="009F44AE"/>
    <w:rsid w:val="009F46A7"/>
    <w:rsid w:val="009F46F8"/>
    <w:rsid w:val="009F47E9"/>
    <w:rsid w:val="009F4AB0"/>
    <w:rsid w:val="009F4AD3"/>
    <w:rsid w:val="009F4B7B"/>
    <w:rsid w:val="009F4C6C"/>
    <w:rsid w:val="009F4E3F"/>
    <w:rsid w:val="009F5000"/>
    <w:rsid w:val="009F5171"/>
    <w:rsid w:val="009F5208"/>
    <w:rsid w:val="009F5288"/>
    <w:rsid w:val="009F52F1"/>
    <w:rsid w:val="009F5303"/>
    <w:rsid w:val="009F5338"/>
    <w:rsid w:val="009F5524"/>
    <w:rsid w:val="009F55C4"/>
    <w:rsid w:val="009F608D"/>
    <w:rsid w:val="009F60E1"/>
    <w:rsid w:val="009F63C9"/>
    <w:rsid w:val="009F66DA"/>
    <w:rsid w:val="009F670A"/>
    <w:rsid w:val="009F6763"/>
    <w:rsid w:val="009F67B7"/>
    <w:rsid w:val="009F6958"/>
    <w:rsid w:val="009F6BF2"/>
    <w:rsid w:val="009F6C76"/>
    <w:rsid w:val="009F6D72"/>
    <w:rsid w:val="009F6F42"/>
    <w:rsid w:val="009F6FF6"/>
    <w:rsid w:val="009F70EE"/>
    <w:rsid w:val="009F7142"/>
    <w:rsid w:val="009F74E5"/>
    <w:rsid w:val="009F752B"/>
    <w:rsid w:val="009F75A1"/>
    <w:rsid w:val="009F7807"/>
    <w:rsid w:val="009F786F"/>
    <w:rsid w:val="009F79C7"/>
    <w:rsid w:val="009F7C66"/>
    <w:rsid w:val="009F7CBB"/>
    <w:rsid w:val="009F7CF9"/>
    <w:rsid w:val="009F7E41"/>
    <w:rsid w:val="009F7F3F"/>
    <w:rsid w:val="009F7FFB"/>
    <w:rsid w:val="00A00005"/>
    <w:rsid w:val="00A003E0"/>
    <w:rsid w:val="00A0062C"/>
    <w:rsid w:val="00A00686"/>
    <w:rsid w:val="00A006E5"/>
    <w:rsid w:val="00A009C5"/>
    <w:rsid w:val="00A00AA1"/>
    <w:rsid w:val="00A00BB8"/>
    <w:rsid w:val="00A00F65"/>
    <w:rsid w:val="00A01035"/>
    <w:rsid w:val="00A01053"/>
    <w:rsid w:val="00A010F9"/>
    <w:rsid w:val="00A01145"/>
    <w:rsid w:val="00A0126E"/>
    <w:rsid w:val="00A015E2"/>
    <w:rsid w:val="00A01A3C"/>
    <w:rsid w:val="00A01A67"/>
    <w:rsid w:val="00A01EDB"/>
    <w:rsid w:val="00A01F3D"/>
    <w:rsid w:val="00A01F6A"/>
    <w:rsid w:val="00A023A1"/>
    <w:rsid w:val="00A024CD"/>
    <w:rsid w:val="00A02616"/>
    <w:rsid w:val="00A02779"/>
    <w:rsid w:val="00A027DB"/>
    <w:rsid w:val="00A0295E"/>
    <w:rsid w:val="00A029F0"/>
    <w:rsid w:val="00A02F47"/>
    <w:rsid w:val="00A0327A"/>
    <w:rsid w:val="00A034DA"/>
    <w:rsid w:val="00A03915"/>
    <w:rsid w:val="00A03A07"/>
    <w:rsid w:val="00A03E68"/>
    <w:rsid w:val="00A03E8A"/>
    <w:rsid w:val="00A03F24"/>
    <w:rsid w:val="00A03F57"/>
    <w:rsid w:val="00A0404E"/>
    <w:rsid w:val="00A0407B"/>
    <w:rsid w:val="00A041B1"/>
    <w:rsid w:val="00A04244"/>
    <w:rsid w:val="00A04475"/>
    <w:rsid w:val="00A0453C"/>
    <w:rsid w:val="00A047B4"/>
    <w:rsid w:val="00A047B8"/>
    <w:rsid w:val="00A04D94"/>
    <w:rsid w:val="00A051BC"/>
    <w:rsid w:val="00A0541C"/>
    <w:rsid w:val="00A0554B"/>
    <w:rsid w:val="00A056D4"/>
    <w:rsid w:val="00A059B2"/>
    <w:rsid w:val="00A05C3B"/>
    <w:rsid w:val="00A05C4A"/>
    <w:rsid w:val="00A05E24"/>
    <w:rsid w:val="00A06289"/>
    <w:rsid w:val="00A0631C"/>
    <w:rsid w:val="00A06624"/>
    <w:rsid w:val="00A066FF"/>
    <w:rsid w:val="00A06A0E"/>
    <w:rsid w:val="00A06A16"/>
    <w:rsid w:val="00A06B58"/>
    <w:rsid w:val="00A06B68"/>
    <w:rsid w:val="00A06DD1"/>
    <w:rsid w:val="00A06E9B"/>
    <w:rsid w:val="00A0721C"/>
    <w:rsid w:val="00A073AF"/>
    <w:rsid w:val="00A07758"/>
    <w:rsid w:val="00A07816"/>
    <w:rsid w:val="00A07986"/>
    <w:rsid w:val="00A07B2D"/>
    <w:rsid w:val="00A10488"/>
    <w:rsid w:val="00A10855"/>
    <w:rsid w:val="00A10A24"/>
    <w:rsid w:val="00A10A7D"/>
    <w:rsid w:val="00A10BC8"/>
    <w:rsid w:val="00A10C19"/>
    <w:rsid w:val="00A10C29"/>
    <w:rsid w:val="00A10D10"/>
    <w:rsid w:val="00A10DB2"/>
    <w:rsid w:val="00A10DC2"/>
    <w:rsid w:val="00A10F0F"/>
    <w:rsid w:val="00A10FC9"/>
    <w:rsid w:val="00A10FF7"/>
    <w:rsid w:val="00A111D9"/>
    <w:rsid w:val="00A113AB"/>
    <w:rsid w:val="00A11898"/>
    <w:rsid w:val="00A11B1C"/>
    <w:rsid w:val="00A11C24"/>
    <w:rsid w:val="00A11D60"/>
    <w:rsid w:val="00A11EAD"/>
    <w:rsid w:val="00A11EDA"/>
    <w:rsid w:val="00A11EE7"/>
    <w:rsid w:val="00A11F7B"/>
    <w:rsid w:val="00A120B2"/>
    <w:rsid w:val="00A12419"/>
    <w:rsid w:val="00A12479"/>
    <w:rsid w:val="00A124F4"/>
    <w:rsid w:val="00A12A77"/>
    <w:rsid w:val="00A12C94"/>
    <w:rsid w:val="00A12CA9"/>
    <w:rsid w:val="00A12CFD"/>
    <w:rsid w:val="00A12D9B"/>
    <w:rsid w:val="00A12DF4"/>
    <w:rsid w:val="00A12E92"/>
    <w:rsid w:val="00A12F07"/>
    <w:rsid w:val="00A13659"/>
    <w:rsid w:val="00A136F0"/>
    <w:rsid w:val="00A136F6"/>
    <w:rsid w:val="00A13947"/>
    <w:rsid w:val="00A139A8"/>
    <w:rsid w:val="00A13DE8"/>
    <w:rsid w:val="00A13FAE"/>
    <w:rsid w:val="00A1428A"/>
    <w:rsid w:val="00A142D1"/>
    <w:rsid w:val="00A14353"/>
    <w:rsid w:val="00A143CD"/>
    <w:rsid w:val="00A1449F"/>
    <w:rsid w:val="00A146E7"/>
    <w:rsid w:val="00A1473D"/>
    <w:rsid w:val="00A147D7"/>
    <w:rsid w:val="00A1496C"/>
    <w:rsid w:val="00A149DD"/>
    <w:rsid w:val="00A14B08"/>
    <w:rsid w:val="00A14B15"/>
    <w:rsid w:val="00A14CAB"/>
    <w:rsid w:val="00A14F5A"/>
    <w:rsid w:val="00A1510D"/>
    <w:rsid w:val="00A15120"/>
    <w:rsid w:val="00A152A9"/>
    <w:rsid w:val="00A155B8"/>
    <w:rsid w:val="00A15721"/>
    <w:rsid w:val="00A15764"/>
    <w:rsid w:val="00A1583F"/>
    <w:rsid w:val="00A15C8B"/>
    <w:rsid w:val="00A15F5F"/>
    <w:rsid w:val="00A15FD4"/>
    <w:rsid w:val="00A16064"/>
    <w:rsid w:val="00A160D7"/>
    <w:rsid w:val="00A16158"/>
    <w:rsid w:val="00A16161"/>
    <w:rsid w:val="00A16172"/>
    <w:rsid w:val="00A16340"/>
    <w:rsid w:val="00A1670A"/>
    <w:rsid w:val="00A16777"/>
    <w:rsid w:val="00A16BF0"/>
    <w:rsid w:val="00A16D35"/>
    <w:rsid w:val="00A16DBB"/>
    <w:rsid w:val="00A16ED3"/>
    <w:rsid w:val="00A17204"/>
    <w:rsid w:val="00A17228"/>
    <w:rsid w:val="00A1722E"/>
    <w:rsid w:val="00A172DF"/>
    <w:rsid w:val="00A17447"/>
    <w:rsid w:val="00A17650"/>
    <w:rsid w:val="00A1779F"/>
    <w:rsid w:val="00A177D1"/>
    <w:rsid w:val="00A17814"/>
    <w:rsid w:val="00A17DF4"/>
    <w:rsid w:val="00A201E1"/>
    <w:rsid w:val="00A2020D"/>
    <w:rsid w:val="00A2030C"/>
    <w:rsid w:val="00A2038D"/>
    <w:rsid w:val="00A203C8"/>
    <w:rsid w:val="00A20457"/>
    <w:rsid w:val="00A2079C"/>
    <w:rsid w:val="00A209E7"/>
    <w:rsid w:val="00A20A65"/>
    <w:rsid w:val="00A20BAD"/>
    <w:rsid w:val="00A20CDB"/>
    <w:rsid w:val="00A20E48"/>
    <w:rsid w:val="00A2114D"/>
    <w:rsid w:val="00A21378"/>
    <w:rsid w:val="00A2142D"/>
    <w:rsid w:val="00A21439"/>
    <w:rsid w:val="00A21531"/>
    <w:rsid w:val="00A21551"/>
    <w:rsid w:val="00A2167B"/>
    <w:rsid w:val="00A217BE"/>
    <w:rsid w:val="00A21D4E"/>
    <w:rsid w:val="00A22093"/>
    <w:rsid w:val="00A220A5"/>
    <w:rsid w:val="00A22311"/>
    <w:rsid w:val="00A22430"/>
    <w:rsid w:val="00A2278D"/>
    <w:rsid w:val="00A227D9"/>
    <w:rsid w:val="00A229A9"/>
    <w:rsid w:val="00A229AA"/>
    <w:rsid w:val="00A22EB9"/>
    <w:rsid w:val="00A231B7"/>
    <w:rsid w:val="00A237CC"/>
    <w:rsid w:val="00A23852"/>
    <w:rsid w:val="00A23A46"/>
    <w:rsid w:val="00A23AA5"/>
    <w:rsid w:val="00A23AAC"/>
    <w:rsid w:val="00A23BC5"/>
    <w:rsid w:val="00A23CC9"/>
    <w:rsid w:val="00A23CDB"/>
    <w:rsid w:val="00A23D54"/>
    <w:rsid w:val="00A23E2C"/>
    <w:rsid w:val="00A240FF"/>
    <w:rsid w:val="00A242E0"/>
    <w:rsid w:val="00A246DB"/>
    <w:rsid w:val="00A24702"/>
    <w:rsid w:val="00A24762"/>
    <w:rsid w:val="00A2476B"/>
    <w:rsid w:val="00A2478D"/>
    <w:rsid w:val="00A24B40"/>
    <w:rsid w:val="00A24CAF"/>
    <w:rsid w:val="00A24D9C"/>
    <w:rsid w:val="00A250A1"/>
    <w:rsid w:val="00A25354"/>
    <w:rsid w:val="00A256BB"/>
    <w:rsid w:val="00A2589B"/>
    <w:rsid w:val="00A25969"/>
    <w:rsid w:val="00A25AB4"/>
    <w:rsid w:val="00A25EBF"/>
    <w:rsid w:val="00A25F1A"/>
    <w:rsid w:val="00A2627A"/>
    <w:rsid w:val="00A26450"/>
    <w:rsid w:val="00A2662A"/>
    <w:rsid w:val="00A267EB"/>
    <w:rsid w:val="00A26950"/>
    <w:rsid w:val="00A26D95"/>
    <w:rsid w:val="00A26DC3"/>
    <w:rsid w:val="00A26DD5"/>
    <w:rsid w:val="00A26E41"/>
    <w:rsid w:val="00A26EE5"/>
    <w:rsid w:val="00A27020"/>
    <w:rsid w:val="00A27058"/>
    <w:rsid w:val="00A270E2"/>
    <w:rsid w:val="00A2716E"/>
    <w:rsid w:val="00A27316"/>
    <w:rsid w:val="00A27343"/>
    <w:rsid w:val="00A2797B"/>
    <w:rsid w:val="00A279A0"/>
    <w:rsid w:val="00A279B1"/>
    <w:rsid w:val="00A27A65"/>
    <w:rsid w:val="00A30305"/>
    <w:rsid w:val="00A304C2"/>
    <w:rsid w:val="00A3087F"/>
    <w:rsid w:val="00A3088B"/>
    <w:rsid w:val="00A308B0"/>
    <w:rsid w:val="00A3099A"/>
    <w:rsid w:val="00A30A05"/>
    <w:rsid w:val="00A30A8A"/>
    <w:rsid w:val="00A30BE0"/>
    <w:rsid w:val="00A30F3F"/>
    <w:rsid w:val="00A30F8E"/>
    <w:rsid w:val="00A30FE0"/>
    <w:rsid w:val="00A31032"/>
    <w:rsid w:val="00A3117A"/>
    <w:rsid w:val="00A31192"/>
    <w:rsid w:val="00A312F7"/>
    <w:rsid w:val="00A31387"/>
    <w:rsid w:val="00A313E6"/>
    <w:rsid w:val="00A31413"/>
    <w:rsid w:val="00A31689"/>
    <w:rsid w:val="00A3174E"/>
    <w:rsid w:val="00A317B9"/>
    <w:rsid w:val="00A31842"/>
    <w:rsid w:val="00A318E1"/>
    <w:rsid w:val="00A31B92"/>
    <w:rsid w:val="00A31CAB"/>
    <w:rsid w:val="00A31D4D"/>
    <w:rsid w:val="00A32063"/>
    <w:rsid w:val="00A324EE"/>
    <w:rsid w:val="00A3251B"/>
    <w:rsid w:val="00A325C3"/>
    <w:rsid w:val="00A32685"/>
    <w:rsid w:val="00A32928"/>
    <w:rsid w:val="00A329AE"/>
    <w:rsid w:val="00A32CD1"/>
    <w:rsid w:val="00A32E78"/>
    <w:rsid w:val="00A32F9C"/>
    <w:rsid w:val="00A3304C"/>
    <w:rsid w:val="00A33098"/>
    <w:rsid w:val="00A330BC"/>
    <w:rsid w:val="00A33303"/>
    <w:rsid w:val="00A3330B"/>
    <w:rsid w:val="00A333B6"/>
    <w:rsid w:val="00A3346B"/>
    <w:rsid w:val="00A3374B"/>
    <w:rsid w:val="00A33CDF"/>
    <w:rsid w:val="00A33D19"/>
    <w:rsid w:val="00A33D7F"/>
    <w:rsid w:val="00A3420F"/>
    <w:rsid w:val="00A3431C"/>
    <w:rsid w:val="00A343C8"/>
    <w:rsid w:val="00A347C4"/>
    <w:rsid w:val="00A3481F"/>
    <w:rsid w:val="00A34D17"/>
    <w:rsid w:val="00A34FB0"/>
    <w:rsid w:val="00A35068"/>
    <w:rsid w:val="00A35103"/>
    <w:rsid w:val="00A351A9"/>
    <w:rsid w:val="00A35349"/>
    <w:rsid w:val="00A35604"/>
    <w:rsid w:val="00A35651"/>
    <w:rsid w:val="00A356FD"/>
    <w:rsid w:val="00A35778"/>
    <w:rsid w:val="00A3577C"/>
    <w:rsid w:val="00A357E4"/>
    <w:rsid w:val="00A35807"/>
    <w:rsid w:val="00A358D9"/>
    <w:rsid w:val="00A35A4B"/>
    <w:rsid w:val="00A35EA2"/>
    <w:rsid w:val="00A35EED"/>
    <w:rsid w:val="00A36040"/>
    <w:rsid w:val="00A36145"/>
    <w:rsid w:val="00A361C6"/>
    <w:rsid w:val="00A36368"/>
    <w:rsid w:val="00A363F5"/>
    <w:rsid w:val="00A36408"/>
    <w:rsid w:val="00A36B3A"/>
    <w:rsid w:val="00A36D38"/>
    <w:rsid w:val="00A36D89"/>
    <w:rsid w:val="00A36DB6"/>
    <w:rsid w:val="00A36FF0"/>
    <w:rsid w:val="00A37067"/>
    <w:rsid w:val="00A370CB"/>
    <w:rsid w:val="00A3714F"/>
    <w:rsid w:val="00A37298"/>
    <w:rsid w:val="00A37374"/>
    <w:rsid w:val="00A37401"/>
    <w:rsid w:val="00A374D5"/>
    <w:rsid w:val="00A375D8"/>
    <w:rsid w:val="00A3764D"/>
    <w:rsid w:val="00A3769D"/>
    <w:rsid w:val="00A3781C"/>
    <w:rsid w:val="00A37AE2"/>
    <w:rsid w:val="00A37F9A"/>
    <w:rsid w:val="00A4044C"/>
    <w:rsid w:val="00A40534"/>
    <w:rsid w:val="00A40B67"/>
    <w:rsid w:val="00A40D0D"/>
    <w:rsid w:val="00A40F19"/>
    <w:rsid w:val="00A410D4"/>
    <w:rsid w:val="00A411C7"/>
    <w:rsid w:val="00A4150D"/>
    <w:rsid w:val="00A41737"/>
    <w:rsid w:val="00A41822"/>
    <w:rsid w:val="00A41D35"/>
    <w:rsid w:val="00A41D84"/>
    <w:rsid w:val="00A41E23"/>
    <w:rsid w:val="00A41E9A"/>
    <w:rsid w:val="00A42169"/>
    <w:rsid w:val="00A4223B"/>
    <w:rsid w:val="00A4230F"/>
    <w:rsid w:val="00A42838"/>
    <w:rsid w:val="00A42C24"/>
    <w:rsid w:val="00A42C4A"/>
    <w:rsid w:val="00A42D36"/>
    <w:rsid w:val="00A42E04"/>
    <w:rsid w:val="00A42F6A"/>
    <w:rsid w:val="00A43327"/>
    <w:rsid w:val="00A43460"/>
    <w:rsid w:val="00A435BF"/>
    <w:rsid w:val="00A4368B"/>
    <w:rsid w:val="00A436DA"/>
    <w:rsid w:val="00A43775"/>
    <w:rsid w:val="00A43884"/>
    <w:rsid w:val="00A43D8E"/>
    <w:rsid w:val="00A4414F"/>
    <w:rsid w:val="00A44183"/>
    <w:rsid w:val="00A44536"/>
    <w:rsid w:val="00A4475A"/>
    <w:rsid w:val="00A44999"/>
    <w:rsid w:val="00A44AA2"/>
    <w:rsid w:val="00A44AE5"/>
    <w:rsid w:val="00A44AFE"/>
    <w:rsid w:val="00A44DD5"/>
    <w:rsid w:val="00A45044"/>
    <w:rsid w:val="00A450B9"/>
    <w:rsid w:val="00A45193"/>
    <w:rsid w:val="00A451B9"/>
    <w:rsid w:val="00A452F4"/>
    <w:rsid w:val="00A453B1"/>
    <w:rsid w:val="00A4568A"/>
    <w:rsid w:val="00A45772"/>
    <w:rsid w:val="00A457B2"/>
    <w:rsid w:val="00A459BF"/>
    <w:rsid w:val="00A45CC5"/>
    <w:rsid w:val="00A460C7"/>
    <w:rsid w:val="00A461DE"/>
    <w:rsid w:val="00A46319"/>
    <w:rsid w:val="00A4634F"/>
    <w:rsid w:val="00A463F6"/>
    <w:rsid w:val="00A46685"/>
    <w:rsid w:val="00A466CD"/>
    <w:rsid w:val="00A467B0"/>
    <w:rsid w:val="00A46876"/>
    <w:rsid w:val="00A46B1D"/>
    <w:rsid w:val="00A46B73"/>
    <w:rsid w:val="00A46E16"/>
    <w:rsid w:val="00A46F76"/>
    <w:rsid w:val="00A47041"/>
    <w:rsid w:val="00A471BD"/>
    <w:rsid w:val="00A472CB"/>
    <w:rsid w:val="00A473EE"/>
    <w:rsid w:val="00A47481"/>
    <w:rsid w:val="00A474F4"/>
    <w:rsid w:val="00A4750F"/>
    <w:rsid w:val="00A4773E"/>
    <w:rsid w:val="00A4783A"/>
    <w:rsid w:val="00A47B3C"/>
    <w:rsid w:val="00A47F9A"/>
    <w:rsid w:val="00A5019D"/>
    <w:rsid w:val="00A50206"/>
    <w:rsid w:val="00A50276"/>
    <w:rsid w:val="00A502E9"/>
    <w:rsid w:val="00A504EB"/>
    <w:rsid w:val="00A506C6"/>
    <w:rsid w:val="00A50733"/>
    <w:rsid w:val="00A50766"/>
    <w:rsid w:val="00A50832"/>
    <w:rsid w:val="00A50992"/>
    <w:rsid w:val="00A50B49"/>
    <w:rsid w:val="00A50D09"/>
    <w:rsid w:val="00A50D7C"/>
    <w:rsid w:val="00A5139C"/>
    <w:rsid w:val="00A514D4"/>
    <w:rsid w:val="00A518B7"/>
    <w:rsid w:val="00A51E16"/>
    <w:rsid w:val="00A51E94"/>
    <w:rsid w:val="00A51F2B"/>
    <w:rsid w:val="00A5201D"/>
    <w:rsid w:val="00A5202B"/>
    <w:rsid w:val="00A52197"/>
    <w:rsid w:val="00A521AE"/>
    <w:rsid w:val="00A522D8"/>
    <w:rsid w:val="00A5240A"/>
    <w:rsid w:val="00A52424"/>
    <w:rsid w:val="00A5243C"/>
    <w:rsid w:val="00A52527"/>
    <w:rsid w:val="00A525A2"/>
    <w:rsid w:val="00A52669"/>
    <w:rsid w:val="00A52698"/>
    <w:rsid w:val="00A52722"/>
    <w:rsid w:val="00A527AC"/>
    <w:rsid w:val="00A528C8"/>
    <w:rsid w:val="00A52AB3"/>
    <w:rsid w:val="00A52C29"/>
    <w:rsid w:val="00A52CCD"/>
    <w:rsid w:val="00A52E73"/>
    <w:rsid w:val="00A52F1C"/>
    <w:rsid w:val="00A53000"/>
    <w:rsid w:val="00A532FE"/>
    <w:rsid w:val="00A5333F"/>
    <w:rsid w:val="00A53475"/>
    <w:rsid w:val="00A534C5"/>
    <w:rsid w:val="00A534F3"/>
    <w:rsid w:val="00A5351C"/>
    <w:rsid w:val="00A535F9"/>
    <w:rsid w:val="00A53618"/>
    <w:rsid w:val="00A53725"/>
    <w:rsid w:val="00A5388E"/>
    <w:rsid w:val="00A53AB9"/>
    <w:rsid w:val="00A53B06"/>
    <w:rsid w:val="00A53B87"/>
    <w:rsid w:val="00A53BE4"/>
    <w:rsid w:val="00A53E69"/>
    <w:rsid w:val="00A53F5B"/>
    <w:rsid w:val="00A53F88"/>
    <w:rsid w:val="00A53FC5"/>
    <w:rsid w:val="00A53FC8"/>
    <w:rsid w:val="00A5408A"/>
    <w:rsid w:val="00A540A4"/>
    <w:rsid w:val="00A542BE"/>
    <w:rsid w:val="00A543CF"/>
    <w:rsid w:val="00A543EC"/>
    <w:rsid w:val="00A5443E"/>
    <w:rsid w:val="00A5444D"/>
    <w:rsid w:val="00A545DE"/>
    <w:rsid w:val="00A545FC"/>
    <w:rsid w:val="00A545FF"/>
    <w:rsid w:val="00A546A9"/>
    <w:rsid w:val="00A546F0"/>
    <w:rsid w:val="00A54766"/>
    <w:rsid w:val="00A548E8"/>
    <w:rsid w:val="00A54951"/>
    <w:rsid w:val="00A54AFE"/>
    <w:rsid w:val="00A54B47"/>
    <w:rsid w:val="00A55154"/>
    <w:rsid w:val="00A556A0"/>
    <w:rsid w:val="00A5570B"/>
    <w:rsid w:val="00A55758"/>
    <w:rsid w:val="00A558B2"/>
    <w:rsid w:val="00A55A52"/>
    <w:rsid w:val="00A55BE7"/>
    <w:rsid w:val="00A55CAC"/>
    <w:rsid w:val="00A56057"/>
    <w:rsid w:val="00A56081"/>
    <w:rsid w:val="00A56347"/>
    <w:rsid w:val="00A56430"/>
    <w:rsid w:val="00A564CA"/>
    <w:rsid w:val="00A5654D"/>
    <w:rsid w:val="00A56563"/>
    <w:rsid w:val="00A56834"/>
    <w:rsid w:val="00A56A5B"/>
    <w:rsid w:val="00A56F04"/>
    <w:rsid w:val="00A570FA"/>
    <w:rsid w:val="00A57576"/>
    <w:rsid w:val="00A57855"/>
    <w:rsid w:val="00A57892"/>
    <w:rsid w:val="00A57B65"/>
    <w:rsid w:val="00A57D4D"/>
    <w:rsid w:val="00A57D8C"/>
    <w:rsid w:val="00A57FFD"/>
    <w:rsid w:val="00A60277"/>
    <w:rsid w:val="00A606BA"/>
    <w:rsid w:val="00A607D6"/>
    <w:rsid w:val="00A61223"/>
    <w:rsid w:val="00A613A9"/>
    <w:rsid w:val="00A61437"/>
    <w:rsid w:val="00A6154B"/>
    <w:rsid w:val="00A615F7"/>
    <w:rsid w:val="00A6163D"/>
    <w:rsid w:val="00A61B11"/>
    <w:rsid w:val="00A61C92"/>
    <w:rsid w:val="00A61CD1"/>
    <w:rsid w:val="00A61D47"/>
    <w:rsid w:val="00A61EC3"/>
    <w:rsid w:val="00A61EC4"/>
    <w:rsid w:val="00A62049"/>
    <w:rsid w:val="00A621FF"/>
    <w:rsid w:val="00A62744"/>
    <w:rsid w:val="00A62942"/>
    <w:rsid w:val="00A62D93"/>
    <w:rsid w:val="00A62FEF"/>
    <w:rsid w:val="00A63128"/>
    <w:rsid w:val="00A633B6"/>
    <w:rsid w:val="00A636F0"/>
    <w:rsid w:val="00A638B9"/>
    <w:rsid w:val="00A63CB8"/>
    <w:rsid w:val="00A63D00"/>
    <w:rsid w:val="00A63D8E"/>
    <w:rsid w:val="00A63E4E"/>
    <w:rsid w:val="00A63F31"/>
    <w:rsid w:val="00A64979"/>
    <w:rsid w:val="00A64B7B"/>
    <w:rsid w:val="00A64C1C"/>
    <w:rsid w:val="00A64C89"/>
    <w:rsid w:val="00A64D11"/>
    <w:rsid w:val="00A650D7"/>
    <w:rsid w:val="00A651E7"/>
    <w:rsid w:val="00A6548C"/>
    <w:rsid w:val="00A654F3"/>
    <w:rsid w:val="00A655BE"/>
    <w:rsid w:val="00A6563B"/>
    <w:rsid w:val="00A65720"/>
    <w:rsid w:val="00A6582C"/>
    <w:rsid w:val="00A658D1"/>
    <w:rsid w:val="00A65991"/>
    <w:rsid w:val="00A65A84"/>
    <w:rsid w:val="00A65DBF"/>
    <w:rsid w:val="00A65DCD"/>
    <w:rsid w:val="00A66152"/>
    <w:rsid w:val="00A661F0"/>
    <w:rsid w:val="00A6627D"/>
    <w:rsid w:val="00A6646D"/>
    <w:rsid w:val="00A6654B"/>
    <w:rsid w:val="00A666FC"/>
    <w:rsid w:val="00A666FE"/>
    <w:rsid w:val="00A668D3"/>
    <w:rsid w:val="00A66B8A"/>
    <w:rsid w:val="00A66BB8"/>
    <w:rsid w:val="00A66C2E"/>
    <w:rsid w:val="00A671DC"/>
    <w:rsid w:val="00A67344"/>
    <w:rsid w:val="00A67460"/>
    <w:rsid w:val="00A67783"/>
    <w:rsid w:val="00A67801"/>
    <w:rsid w:val="00A6799D"/>
    <w:rsid w:val="00A679AE"/>
    <w:rsid w:val="00A67C0B"/>
    <w:rsid w:val="00A67D27"/>
    <w:rsid w:val="00A67DAB"/>
    <w:rsid w:val="00A67E1B"/>
    <w:rsid w:val="00A67F0B"/>
    <w:rsid w:val="00A7003C"/>
    <w:rsid w:val="00A70227"/>
    <w:rsid w:val="00A70295"/>
    <w:rsid w:val="00A705CB"/>
    <w:rsid w:val="00A705FD"/>
    <w:rsid w:val="00A70A73"/>
    <w:rsid w:val="00A70C29"/>
    <w:rsid w:val="00A70DDC"/>
    <w:rsid w:val="00A713B7"/>
    <w:rsid w:val="00A7140D"/>
    <w:rsid w:val="00A716D9"/>
    <w:rsid w:val="00A719A8"/>
    <w:rsid w:val="00A71ABB"/>
    <w:rsid w:val="00A71D74"/>
    <w:rsid w:val="00A71FB3"/>
    <w:rsid w:val="00A7259E"/>
    <w:rsid w:val="00A726A1"/>
    <w:rsid w:val="00A72802"/>
    <w:rsid w:val="00A72919"/>
    <w:rsid w:val="00A729A6"/>
    <w:rsid w:val="00A72A3D"/>
    <w:rsid w:val="00A72AC2"/>
    <w:rsid w:val="00A72EF8"/>
    <w:rsid w:val="00A732F8"/>
    <w:rsid w:val="00A733F6"/>
    <w:rsid w:val="00A734C3"/>
    <w:rsid w:val="00A73554"/>
    <w:rsid w:val="00A735EE"/>
    <w:rsid w:val="00A739E7"/>
    <w:rsid w:val="00A739FC"/>
    <w:rsid w:val="00A73A61"/>
    <w:rsid w:val="00A73A69"/>
    <w:rsid w:val="00A73A7A"/>
    <w:rsid w:val="00A73D27"/>
    <w:rsid w:val="00A73D42"/>
    <w:rsid w:val="00A73D6C"/>
    <w:rsid w:val="00A73E47"/>
    <w:rsid w:val="00A73E6C"/>
    <w:rsid w:val="00A73F17"/>
    <w:rsid w:val="00A7403F"/>
    <w:rsid w:val="00A74095"/>
    <w:rsid w:val="00A741CC"/>
    <w:rsid w:val="00A741E1"/>
    <w:rsid w:val="00A7420D"/>
    <w:rsid w:val="00A74461"/>
    <w:rsid w:val="00A744E9"/>
    <w:rsid w:val="00A7485E"/>
    <w:rsid w:val="00A74936"/>
    <w:rsid w:val="00A74A24"/>
    <w:rsid w:val="00A74BC5"/>
    <w:rsid w:val="00A750A3"/>
    <w:rsid w:val="00A75111"/>
    <w:rsid w:val="00A75509"/>
    <w:rsid w:val="00A75526"/>
    <w:rsid w:val="00A75647"/>
    <w:rsid w:val="00A756BB"/>
    <w:rsid w:val="00A75D38"/>
    <w:rsid w:val="00A75DE6"/>
    <w:rsid w:val="00A762AC"/>
    <w:rsid w:val="00A7630B"/>
    <w:rsid w:val="00A76536"/>
    <w:rsid w:val="00A766A8"/>
    <w:rsid w:val="00A76C05"/>
    <w:rsid w:val="00A76D41"/>
    <w:rsid w:val="00A76D84"/>
    <w:rsid w:val="00A76DC3"/>
    <w:rsid w:val="00A77068"/>
    <w:rsid w:val="00A77079"/>
    <w:rsid w:val="00A7712C"/>
    <w:rsid w:val="00A77149"/>
    <w:rsid w:val="00A771FE"/>
    <w:rsid w:val="00A77409"/>
    <w:rsid w:val="00A7741C"/>
    <w:rsid w:val="00A77548"/>
    <w:rsid w:val="00A775F1"/>
    <w:rsid w:val="00A7761C"/>
    <w:rsid w:val="00A7761D"/>
    <w:rsid w:val="00A776DE"/>
    <w:rsid w:val="00A7782B"/>
    <w:rsid w:val="00A77A10"/>
    <w:rsid w:val="00A77B44"/>
    <w:rsid w:val="00A77CEE"/>
    <w:rsid w:val="00A77E10"/>
    <w:rsid w:val="00A80394"/>
    <w:rsid w:val="00A80490"/>
    <w:rsid w:val="00A80509"/>
    <w:rsid w:val="00A80639"/>
    <w:rsid w:val="00A806CB"/>
    <w:rsid w:val="00A80787"/>
    <w:rsid w:val="00A80B12"/>
    <w:rsid w:val="00A80B6A"/>
    <w:rsid w:val="00A80DD3"/>
    <w:rsid w:val="00A80FBE"/>
    <w:rsid w:val="00A81100"/>
    <w:rsid w:val="00A81217"/>
    <w:rsid w:val="00A81353"/>
    <w:rsid w:val="00A81538"/>
    <w:rsid w:val="00A817EB"/>
    <w:rsid w:val="00A818BD"/>
    <w:rsid w:val="00A81995"/>
    <w:rsid w:val="00A81B73"/>
    <w:rsid w:val="00A81D95"/>
    <w:rsid w:val="00A821C8"/>
    <w:rsid w:val="00A82299"/>
    <w:rsid w:val="00A82393"/>
    <w:rsid w:val="00A82458"/>
    <w:rsid w:val="00A8252B"/>
    <w:rsid w:val="00A825BD"/>
    <w:rsid w:val="00A827C5"/>
    <w:rsid w:val="00A82834"/>
    <w:rsid w:val="00A829D4"/>
    <w:rsid w:val="00A82C02"/>
    <w:rsid w:val="00A82CA3"/>
    <w:rsid w:val="00A82D14"/>
    <w:rsid w:val="00A82E45"/>
    <w:rsid w:val="00A82E64"/>
    <w:rsid w:val="00A8305C"/>
    <w:rsid w:val="00A8348E"/>
    <w:rsid w:val="00A835D4"/>
    <w:rsid w:val="00A8360E"/>
    <w:rsid w:val="00A836ED"/>
    <w:rsid w:val="00A83A11"/>
    <w:rsid w:val="00A83B2D"/>
    <w:rsid w:val="00A83E33"/>
    <w:rsid w:val="00A8412D"/>
    <w:rsid w:val="00A841F4"/>
    <w:rsid w:val="00A844B1"/>
    <w:rsid w:val="00A84C6C"/>
    <w:rsid w:val="00A84E3C"/>
    <w:rsid w:val="00A84FB5"/>
    <w:rsid w:val="00A84FB8"/>
    <w:rsid w:val="00A85159"/>
    <w:rsid w:val="00A852DD"/>
    <w:rsid w:val="00A8530D"/>
    <w:rsid w:val="00A853A4"/>
    <w:rsid w:val="00A85420"/>
    <w:rsid w:val="00A856D7"/>
    <w:rsid w:val="00A856E7"/>
    <w:rsid w:val="00A85A72"/>
    <w:rsid w:val="00A85AEF"/>
    <w:rsid w:val="00A85F81"/>
    <w:rsid w:val="00A860C0"/>
    <w:rsid w:val="00A86186"/>
    <w:rsid w:val="00A863C8"/>
    <w:rsid w:val="00A864FE"/>
    <w:rsid w:val="00A865CF"/>
    <w:rsid w:val="00A86722"/>
    <w:rsid w:val="00A867AC"/>
    <w:rsid w:val="00A86934"/>
    <w:rsid w:val="00A86BCC"/>
    <w:rsid w:val="00A86C1B"/>
    <w:rsid w:val="00A86D4C"/>
    <w:rsid w:val="00A87014"/>
    <w:rsid w:val="00A872E1"/>
    <w:rsid w:val="00A873BD"/>
    <w:rsid w:val="00A877F8"/>
    <w:rsid w:val="00A8784D"/>
    <w:rsid w:val="00A87965"/>
    <w:rsid w:val="00A87B48"/>
    <w:rsid w:val="00A87D01"/>
    <w:rsid w:val="00A87D44"/>
    <w:rsid w:val="00A87D46"/>
    <w:rsid w:val="00A87E78"/>
    <w:rsid w:val="00A87FA0"/>
    <w:rsid w:val="00A9018B"/>
    <w:rsid w:val="00A90552"/>
    <w:rsid w:val="00A90604"/>
    <w:rsid w:val="00A90771"/>
    <w:rsid w:val="00A90823"/>
    <w:rsid w:val="00A90939"/>
    <w:rsid w:val="00A90A13"/>
    <w:rsid w:val="00A90A42"/>
    <w:rsid w:val="00A90B50"/>
    <w:rsid w:val="00A90CA4"/>
    <w:rsid w:val="00A90D12"/>
    <w:rsid w:val="00A91061"/>
    <w:rsid w:val="00A9107A"/>
    <w:rsid w:val="00A910E3"/>
    <w:rsid w:val="00A91363"/>
    <w:rsid w:val="00A913D8"/>
    <w:rsid w:val="00A9155D"/>
    <w:rsid w:val="00A9162A"/>
    <w:rsid w:val="00A9171C"/>
    <w:rsid w:val="00A91801"/>
    <w:rsid w:val="00A91DAC"/>
    <w:rsid w:val="00A9206A"/>
    <w:rsid w:val="00A920E9"/>
    <w:rsid w:val="00A9218D"/>
    <w:rsid w:val="00A921AF"/>
    <w:rsid w:val="00A92347"/>
    <w:rsid w:val="00A923C1"/>
    <w:rsid w:val="00A92605"/>
    <w:rsid w:val="00A92686"/>
    <w:rsid w:val="00A9275F"/>
    <w:rsid w:val="00A92852"/>
    <w:rsid w:val="00A92A5F"/>
    <w:rsid w:val="00A92BEC"/>
    <w:rsid w:val="00A92EA7"/>
    <w:rsid w:val="00A92FC2"/>
    <w:rsid w:val="00A93026"/>
    <w:rsid w:val="00A931AA"/>
    <w:rsid w:val="00A93286"/>
    <w:rsid w:val="00A93713"/>
    <w:rsid w:val="00A938C1"/>
    <w:rsid w:val="00A93B63"/>
    <w:rsid w:val="00A93C56"/>
    <w:rsid w:val="00A93C94"/>
    <w:rsid w:val="00A93D4C"/>
    <w:rsid w:val="00A93E54"/>
    <w:rsid w:val="00A93F78"/>
    <w:rsid w:val="00A9402A"/>
    <w:rsid w:val="00A94600"/>
    <w:rsid w:val="00A946FF"/>
    <w:rsid w:val="00A9476E"/>
    <w:rsid w:val="00A947B5"/>
    <w:rsid w:val="00A94C01"/>
    <w:rsid w:val="00A94CDE"/>
    <w:rsid w:val="00A95187"/>
    <w:rsid w:val="00A95449"/>
    <w:rsid w:val="00A954A2"/>
    <w:rsid w:val="00A954BA"/>
    <w:rsid w:val="00A955D8"/>
    <w:rsid w:val="00A957A6"/>
    <w:rsid w:val="00A9595A"/>
    <w:rsid w:val="00A959DE"/>
    <w:rsid w:val="00A95A3D"/>
    <w:rsid w:val="00A95A8E"/>
    <w:rsid w:val="00A96380"/>
    <w:rsid w:val="00A96521"/>
    <w:rsid w:val="00A966BF"/>
    <w:rsid w:val="00A9690C"/>
    <w:rsid w:val="00A96BBF"/>
    <w:rsid w:val="00A96BEB"/>
    <w:rsid w:val="00A96C48"/>
    <w:rsid w:val="00A96E32"/>
    <w:rsid w:val="00A96F14"/>
    <w:rsid w:val="00A96F4F"/>
    <w:rsid w:val="00A9715C"/>
    <w:rsid w:val="00A975B8"/>
    <w:rsid w:val="00A977E0"/>
    <w:rsid w:val="00A97911"/>
    <w:rsid w:val="00A97CAC"/>
    <w:rsid w:val="00AA0068"/>
    <w:rsid w:val="00AA0081"/>
    <w:rsid w:val="00AA0247"/>
    <w:rsid w:val="00AA0410"/>
    <w:rsid w:val="00AA0422"/>
    <w:rsid w:val="00AA0810"/>
    <w:rsid w:val="00AA08C4"/>
    <w:rsid w:val="00AA0AB3"/>
    <w:rsid w:val="00AA0CA6"/>
    <w:rsid w:val="00AA0E02"/>
    <w:rsid w:val="00AA0E5E"/>
    <w:rsid w:val="00AA0F0C"/>
    <w:rsid w:val="00AA0FA0"/>
    <w:rsid w:val="00AA0FA9"/>
    <w:rsid w:val="00AA1095"/>
    <w:rsid w:val="00AA15BE"/>
    <w:rsid w:val="00AA183C"/>
    <w:rsid w:val="00AA199B"/>
    <w:rsid w:val="00AA201E"/>
    <w:rsid w:val="00AA2133"/>
    <w:rsid w:val="00AA2331"/>
    <w:rsid w:val="00AA2433"/>
    <w:rsid w:val="00AA2669"/>
    <w:rsid w:val="00AA26C0"/>
    <w:rsid w:val="00AA2752"/>
    <w:rsid w:val="00AA28BA"/>
    <w:rsid w:val="00AA2A16"/>
    <w:rsid w:val="00AA2A98"/>
    <w:rsid w:val="00AA2DFB"/>
    <w:rsid w:val="00AA2E3C"/>
    <w:rsid w:val="00AA2FEA"/>
    <w:rsid w:val="00AA3023"/>
    <w:rsid w:val="00AA307A"/>
    <w:rsid w:val="00AA3091"/>
    <w:rsid w:val="00AA3292"/>
    <w:rsid w:val="00AA3435"/>
    <w:rsid w:val="00AA3496"/>
    <w:rsid w:val="00AA3557"/>
    <w:rsid w:val="00AA359C"/>
    <w:rsid w:val="00AA368E"/>
    <w:rsid w:val="00AA371D"/>
    <w:rsid w:val="00AA3752"/>
    <w:rsid w:val="00AA384B"/>
    <w:rsid w:val="00AA3950"/>
    <w:rsid w:val="00AA39F7"/>
    <w:rsid w:val="00AA3AC0"/>
    <w:rsid w:val="00AA3B0C"/>
    <w:rsid w:val="00AA3B94"/>
    <w:rsid w:val="00AA3CBB"/>
    <w:rsid w:val="00AA3DD7"/>
    <w:rsid w:val="00AA438B"/>
    <w:rsid w:val="00AA45D3"/>
    <w:rsid w:val="00AA45DB"/>
    <w:rsid w:val="00AA4957"/>
    <w:rsid w:val="00AA4999"/>
    <w:rsid w:val="00AA4A52"/>
    <w:rsid w:val="00AA4A86"/>
    <w:rsid w:val="00AA4A9C"/>
    <w:rsid w:val="00AA4AE3"/>
    <w:rsid w:val="00AA4B38"/>
    <w:rsid w:val="00AA4BC3"/>
    <w:rsid w:val="00AA4CA7"/>
    <w:rsid w:val="00AA4DB4"/>
    <w:rsid w:val="00AA4EA5"/>
    <w:rsid w:val="00AA4FB5"/>
    <w:rsid w:val="00AA50F1"/>
    <w:rsid w:val="00AA540F"/>
    <w:rsid w:val="00AA5AE3"/>
    <w:rsid w:val="00AA62C4"/>
    <w:rsid w:val="00AA6336"/>
    <w:rsid w:val="00AA635B"/>
    <w:rsid w:val="00AA6A1F"/>
    <w:rsid w:val="00AA6A91"/>
    <w:rsid w:val="00AA6AC8"/>
    <w:rsid w:val="00AA6B44"/>
    <w:rsid w:val="00AA6D88"/>
    <w:rsid w:val="00AA6EE4"/>
    <w:rsid w:val="00AA6F62"/>
    <w:rsid w:val="00AA6F8D"/>
    <w:rsid w:val="00AA6FF2"/>
    <w:rsid w:val="00AA710A"/>
    <w:rsid w:val="00AA717D"/>
    <w:rsid w:val="00AA71F2"/>
    <w:rsid w:val="00AA7431"/>
    <w:rsid w:val="00AA74A0"/>
    <w:rsid w:val="00AA75F0"/>
    <w:rsid w:val="00AA77DC"/>
    <w:rsid w:val="00AA77ED"/>
    <w:rsid w:val="00AA78F5"/>
    <w:rsid w:val="00AA7A8A"/>
    <w:rsid w:val="00AA7BE1"/>
    <w:rsid w:val="00AA7EE6"/>
    <w:rsid w:val="00AA7FED"/>
    <w:rsid w:val="00AB011E"/>
    <w:rsid w:val="00AB025F"/>
    <w:rsid w:val="00AB0811"/>
    <w:rsid w:val="00AB0DC1"/>
    <w:rsid w:val="00AB0E93"/>
    <w:rsid w:val="00AB0F6C"/>
    <w:rsid w:val="00AB1565"/>
    <w:rsid w:val="00AB19D2"/>
    <w:rsid w:val="00AB1B00"/>
    <w:rsid w:val="00AB1C0E"/>
    <w:rsid w:val="00AB1CE8"/>
    <w:rsid w:val="00AB1E17"/>
    <w:rsid w:val="00AB20E3"/>
    <w:rsid w:val="00AB2151"/>
    <w:rsid w:val="00AB21F7"/>
    <w:rsid w:val="00AB22A2"/>
    <w:rsid w:val="00AB23F0"/>
    <w:rsid w:val="00AB25BF"/>
    <w:rsid w:val="00AB25F5"/>
    <w:rsid w:val="00AB2612"/>
    <w:rsid w:val="00AB2638"/>
    <w:rsid w:val="00AB264E"/>
    <w:rsid w:val="00AB26A9"/>
    <w:rsid w:val="00AB26BB"/>
    <w:rsid w:val="00AB2869"/>
    <w:rsid w:val="00AB2AA9"/>
    <w:rsid w:val="00AB2B27"/>
    <w:rsid w:val="00AB2B54"/>
    <w:rsid w:val="00AB2BB7"/>
    <w:rsid w:val="00AB2D81"/>
    <w:rsid w:val="00AB33AD"/>
    <w:rsid w:val="00AB3442"/>
    <w:rsid w:val="00AB349C"/>
    <w:rsid w:val="00AB358F"/>
    <w:rsid w:val="00AB35DA"/>
    <w:rsid w:val="00AB3603"/>
    <w:rsid w:val="00AB384F"/>
    <w:rsid w:val="00AB39A5"/>
    <w:rsid w:val="00AB3AA5"/>
    <w:rsid w:val="00AB3CD1"/>
    <w:rsid w:val="00AB3D9B"/>
    <w:rsid w:val="00AB3DAF"/>
    <w:rsid w:val="00AB3DF3"/>
    <w:rsid w:val="00AB3ED0"/>
    <w:rsid w:val="00AB4279"/>
    <w:rsid w:val="00AB42E0"/>
    <w:rsid w:val="00AB4534"/>
    <w:rsid w:val="00AB46EC"/>
    <w:rsid w:val="00AB46FC"/>
    <w:rsid w:val="00AB4818"/>
    <w:rsid w:val="00AB483D"/>
    <w:rsid w:val="00AB48DA"/>
    <w:rsid w:val="00AB4C81"/>
    <w:rsid w:val="00AB4CB3"/>
    <w:rsid w:val="00AB4D1F"/>
    <w:rsid w:val="00AB4D28"/>
    <w:rsid w:val="00AB4D37"/>
    <w:rsid w:val="00AB4E95"/>
    <w:rsid w:val="00AB4ECF"/>
    <w:rsid w:val="00AB4EEF"/>
    <w:rsid w:val="00AB4F56"/>
    <w:rsid w:val="00AB500A"/>
    <w:rsid w:val="00AB500F"/>
    <w:rsid w:val="00AB50E0"/>
    <w:rsid w:val="00AB513E"/>
    <w:rsid w:val="00AB51B9"/>
    <w:rsid w:val="00AB56AC"/>
    <w:rsid w:val="00AB574A"/>
    <w:rsid w:val="00AB579D"/>
    <w:rsid w:val="00AB5844"/>
    <w:rsid w:val="00AB5860"/>
    <w:rsid w:val="00AB5883"/>
    <w:rsid w:val="00AB58F2"/>
    <w:rsid w:val="00AB58FA"/>
    <w:rsid w:val="00AB5A11"/>
    <w:rsid w:val="00AB5A3B"/>
    <w:rsid w:val="00AB5B42"/>
    <w:rsid w:val="00AB5FD2"/>
    <w:rsid w:val="00AB61B8"/>
    <w:rsid w:val="00AB628D"/>
    <w:rsid w:val="00AB62C8"/>
    <w:rsid w:val="00AB6324"/>
    <w:rsid w:val="00AB6404"/>
    <w:rsid w:val="00AB654C"/>
    <w:rsid w:val="00AB6637"/>
    <w:rsid w:val="00AB6927"/>
    <w:rsid w:val="00AB6A8A"/>
    <w:rsid w:val="00AB6B13"/>
    <w:rsid w:val="00AB6B53"/>
    <w:rsid w:val="00AB6B91"/>
    <w:rsid w:val="00AB6C92"/>
    <w:rsid w:val="00AB70E3"/>
    <w:rsid w:val="00AB73B9"/>
    <w:rsid w:val="00AB7502"/>
    <w:rsid w:val="00AB79CB"/>
    <w:rsid w:val="00AB7A18"/>
    <w:rsid w:val="00AB7A1C"/>
    <w:rsid w:val="00AB7AC3"/>
    <w:rsid w:val="00AB7BF0"/>
    <w:rsid w:val="00AB7D55"/>
    <w:rsid w:val="00AB7DC2"/>
    <w:rsid w:val="00AB7F7E"/>
    <w:rsid w:val="00AB7F7F"/>
    <w:rsid w:val="00AC00BE"/>
    <w:rsid w:val="00AC02C7"/>
    <w:rsid w:val="00AC049F"/>
    <w:rsid w:val="00AC04BA"/>
    <w:rsid w:val="00AC04CC"/>
    <w:rsid w:val="00AC0851"/>
    <w:rsid w:val="00AC0942"/>
    <w:rsid w:val="00AC09D8"/>
    <w:rsid w:val="00AC09E6"/>
    <w:rsid w:val="00AC0AD0"/>
    <w:rsid w:val="00AC0B38"/>
    <w:rsid w:val="00AC0EAE"/>
    <w:rsid w:val="00AC0F0C"/>
    <w:rsid w:val="00AC0FC5"/>
    <w:rsid w:val="00AC1551"/>
    <w:rsid w:val="00AC175E"/>
    <w:rsid w:val="00AC1B05"/>
    <w:rsid w:val="00AC2041"/>
    <w:rsid w:val="00AC2231"/>
    <w:rsid w:val="00AC22C8"/>
    <w:rsid w:val="00AC2485"/>
    <w:rsid w:val="00AC2517"/>
    <w:rsid w:val="00AC25BC"/>
    <w:rsid w:val="00AC2803"/>
    <w:rsid w:val="00AC297D"/>
    <w:rsid w:val="00AC2A86"/>
    <w:rsid w:val="00AC2E88"/>
    <w:rsid w:val="00AC320A"/>
    <w:rsid w:val="00AC324A"/>
    <w:rsid w:val="00AC356B"/>
    <w:rsid w:val="00AC375B"/>
    <w:rsid w:val="00AC3BF3"/>
    <w:rsid w:val="00AC3C2E"/>
    <w:rsid w:val="00AC3C3A"/>
    <w:rsid w:val="00AC3CB4"/>
    <w:rsid w:val="00AC3CFB"/>
    <w:rsid w:val="00AC4170"/>
    <w:rsid w:val="00AC4234"/>
    <w:rsid w:val="00AC42E4"/>
    <w:rsid w:val="00AC452D"/>
    <w:rsid w:val="00AC4541"/>
    <w:rsid w:val="00AC4658"/>
    <w:rsid w:val="00AC4A0B"/>
    <w:rsid w:val="00AC4A0D"/>
    <w:rsid w:val="00AC4AE1"/>
    <w:rsid w:val="00AC4AFC"/>
    <w:rsid w:val="00AC4C79"/>
    <w:rsid w:val="00AC4F61"/>
    <w:rsid w:val="00AC4FE0"/>
    <w:rsid w:val="00AC505C"/>
    <w:rsid w:val="00AC51F0"/>
    <w:rsid w:val="00AC523A"/>
    <w:rsid w:val="00AC53E2"/>
    <w:rsid w:val="00AC5522"/>
    <w:rsid w:val="00AC55DE"/>
    <w:rsid w:val="00AC5673"/>
    <w:rsid w:val="00AC5769"/>
    <w:rsid w:val="00AC5843"/>
    <w:rsid w:val="00AC5995"/>
    <w:rsid w:val="00AC5A44"/>
    <w:rsid w:val="00AC5CCE"/>
    <w:rsid w:val="00AC5CE4"/>
    <w:rsid w:val="00AC61EC"/>
    <w:rsid w:val="00AC63B6"/>
    <w:rsid w:val="00AC6443"/>
    <w:rsid w:val="00AC6510"/>
    <w:rsid w:val="00AC655B"/>
    <w:rsid w:val="00AC65C9"/>
    <w:rsid w:val="00AC6910"/>
    <w:rsid w:val="00AC6941"/>
    <w:rsid w:val="00AC6A93"/>
    <w:rsid w:val="00AC6D94"/>
    <w:rsid w:val="00AC6DD5"/>
    <w:rsid w:val="00AC6ED8"/>
    <w:rsid w:val="00AC6EE4"/>
    <w:rsid w:val="00AC6F45"/>
    <w:rsid w:val="00AC70E6"/>
    <w:rsid w:val="00AC74EA"/>
    <w:rsid w:val="00AC7685"/>
    <w:rsid w:val="00AC77AA"/>
    <w:rsid w:val="00AC77FB"/>
    <w:rsid w:val="00AC7A5C"/>
    <w:rsid w:val="00AD014C"/>
    <w:rsid w:val="00AD0219"/>
    <w:rsid w:val="00AD05A9"/>
    <w:rsid w:val="00AD05C0"/>
    <w:rsid w:val="00AD074C"/>
    <w:rsid w:val="00AD07BC"/>
    <w:rsid w:val="00AD0AF6"/>
    <w:rsid w:val="00AD0C61"/>
    <w:rsid w:val="00AD0CE7"/>
    <w:rsid w:val="00AD0D36"/>
    <w:rsid w:val="00AD0D99"/>
    <w:rsid w:val="00AD0F99"/>
    <w:rsid w:val="00AD1030"/>
    <w:rsid w:val="00AD11EA"/>
    <w:rsid w:val="00AD120E"/>
    <w:rsid w:val="00AD12C6"/>
    <w:rsid w:val="00AD13CC"/>
    <w:rsid w:val="00AD1614"/>
    <w:rsid w:val="00AD174E"/>
    <w:rsid w:val="00AD1848"/>
    <w:rsid w:val="00AD1A03"/>
    <w:rsid w:val="00AD1A1A"/>
    <w:rsid w:val="00AD1AD8"/>
    <w:rsid w:val="00AD1C4C"/>
    <w:rsid w:val="00AD1C66"/>
    <w:rsid w:val="00AD1D06"/>
    <w:rsid w:val="00AD1D8B"/>
    <w:rsid w:val="00AD1E6F"/>
    <w:rsid w:val="00AD1E7C"/>
    <w:rsid w:val="00AD1F07"/>
    <w:rsid w:val="00AD203C"/>
    <w:rsid w:val="00AD22D8"/>
    <w:rsid w:val="00AD22E0"/>
    <w:rsid w:val="00AD283C"/>
    <w:rsid w:val="00AD299A"/>
    <w:rsid w:val="00AD2D0A"/>
    <w:rsid w:val="00AD2D43"/>
    <w:rsid w:val="00AD2E7D"/>
    <w:rsid w:val="00AD3173"/>
    <w:rsid w:val="00AD3581"/>
    <w:rsid w:val="00AD390A"/>
    <w:rsid w:val="00AD3AA3"/>
    <w:rsid w:val="00AD3FD3"/>
    <w:rsid w:val="00AD4184"/>
    <w:rsid w:val="00AD445D"/>
    <w:rsid w:val="00AD44C3"/>
    <w:rsid w:val="00AD45F0"/>
    <w:rsid w:val="00AD478B"/>
    <w:rsid w:val="00AD490C"/>
    <w:rsid w:val="00AD4A0C"/>
    <w:rsid w:val="00AD4AEB"/>
    <w:rsid w:val="00AD4C24"/>
    <w:rsid w:val="00AD4CDC"/>
    <w:rsid w:val="00AD4D26"/>
    <w:rsid w:val="00AD4DCD"/>
    <w:rsid w:val="00AD4EA2"/>
    <w:rsid w:val="00AD4ED4"/>
    <w:rsid w:val="00AD52CB"/>
    <w:rsid w:val="00AD53A0"/>
    <w:rsid w:val="00AD53B2"/>
    <w:rsid w:val="00AD544A"/>
    <w:rsid w:val="00AD553D"/>
    <w:rsid w:val="00AD559B"/>
    <w:rsid w:val="00AD573E"/>
    <w:rsid w:val="00AD5798"/>
    <w:rsid w:val="00AD5851"/>
    <w:rsid w:val="00AD59D5"/>
    <w:rsid w:val="00AD5D95"/>
    <w:rsid w:val="00AD5DBB"/>
    <w:rsid w:val="00AD5F7D"/>
    <w:rsid w:val="00AD603F"/>
    <w:rsid w:val="00AD606C"/>
    <w:rsid w:val="00AD60AC"/>
    <w:rsid w:val="00AD62F9"/>
    <w:rsid w:val="00AD6607"/>
    <w:rsid w:val="00AD667B"/>
    <w:rsid w:val="00AD669E"/>
    <w:rsid w:val="00AD66B2"/>
    <w:rsid w:val="00AD6887"/>
    <w:rsid w:val="00AD6FE2"/>
    <w:rsid w:val="00AD7061"/>
    <w:rsid w:val="00AD7120"/>
    <w:rsid w:val="00AD7122"/>
    <w:rsid w:val="00AD725C"/>
    <w:rsid w:val="00AD7389"/>
    <w:rsid w:val="00AD74F7"/>
    <w:rsid w:val="00AD7620"/>
    <w:rsid w:val="00AD7813"/>
    <w:rsid w:val="00AD7B0C"/>
    <w:rsid w:val="00AD7BF8"/>
    <w:rsid w:val="00AD7E27"/>
    <w:rsid w:val="00AD7F41"/>
    <w:rsid w:val="00AE0231"/>
    <w:rsid w:val="00AE02D2"/>
    <w:rsid w:val="00AE033A"/>
    <w:rsid w:val="00AE0354"/>
    <w:rsid w:val="00AE06AB"/>
    <w:rsid w:val="00AE07E3"/>
    <w:rsid w:val="00AE0831"/>
    <w:rsid w:val="00AE08C3"/>
    <w:rsid w:val="00AE08D7"/>
    <w:rsid w:val="00AE098D"/>
    <w:rsid w:val="00AE09D0"/>
    <w:rsid w:val="00AE0F02"/>
    <w:rsid w:val="00AE100F"/>
    <w:rsid w:val="00AE11C6"/>
    <w:rsid w:val="00AE125A"/>
    <w:rsid w:val="00AE14BC"/>
    <w:rsid w:val="00AE16E8"/>
    <w:rsid w:val="00AE16EF"/>
    <w:rsid w:val="00AE16F4"/>
    <w:rsid w:val="00AE177A"/>
    <w:rsid w:val="00AE199B"/>
    <w:rsid w:val="00AE1B1F"/>
    <w:rsid w:val="00AE1E0D"/>
    <w:rsid w:val="00AE1F8D"/>
    <w:rsid w:val="00AE2256"/>
    <w:rsid w:val="00AE2591"/>
    <w:rsid w:val="00AE2795"/>
    <w:rsid w:val="00AE2800"/>
    <w:rsid w:val="00AE28D5"/>
    <w:rsid w:val="00AE2A32"/>
    <w:rsid w:val="00AE2C87"/>
    <w:rsid w:val="00AE2CFA"/>
    <w:rsid w:val="00AE2F65"/>
    <w:rsid w:val="00AE3091"/>
    <w:rsid w:val="00AE3117"/>
    <w:rsid w:val="00AE312D"/>
    <w:rsid w:val="00AE3180"/>
    <w:rsid w:val="00AE351D"/>
    <w:rsid w:val="00AE36A5"/>
    <w:rsid w:val="00AE387F"/>
    <w:rsid w:val="00AE39C9"/>
    <w:rsid w:val="00AE3B65"/>
    <w:rsid w:val="00AE3CA7"/>
    <w:rsid w:val="00AE3FF8"/>
    <w:rsid w:val="00AE4060"/>
    <w:rsid w:val="00AE41FB"/>
    <w:rsid w:val="00AE4321"/>
    <w:rsid w:val="00AE450C"/>
    <w:rsid w:val="00AE47F4"/>
    <w:rsid w:val="00AE4B71"/>
    <w:rsid w:val="00AE4DD5"/>
    <w:rsid w:val="00AE5211"/>
    <w:rsid w:val="00AE54B1"/>
    <w:rsid w:val="00AE5555"/>
    <w:rsid w:val="00AE5692"/>
    <w:rsid w:val="00AE582B"/>
    <w:rsid w:val="00AE58B2"/>
    <w:rsid w:val="00AE59F6"/>
    <w:rsid w:val="00AE5A62"/>
    <w:rsid w:val="00AE5A65"/>
    <w:rsid w:val="00AE5BCD"/>
    <w:rsid w:val="00AE5C2C"/>
    <w:rsid w:val="00AE5E06"/>
    <w:rsid w:val="00AE5FDB"/>
    <w:rsid w:val="00AE60B1"/>
    <w:rsid w:val="00AE6456"/>
    <w:rsid w:val="00AE64CF"/>
    <w:rsid w:val="00AE6566"/>
    <w:rsid w:val="00AE657D"/>
    <w:rsid w:val="00AE658A"/>
    <w:rsid w:val="00AE65DA"/>
    <w:rsid w:val="00AE6C9A"/>
    <w:rsid w:val="00AE6F1A"/>
    <w:rsid w:val="00AE6F31"/>
    <w:rsid w:val="00AE7104"/>
    <w:rsid w:val="00AE713F"/>
    <w:rsid w:val="00AE7679"/>
    <w:rsid w:val="00AE77AD"/>
    <w:rsid w:val="00AE7908"/>
    <w:rsid w:val="00AE79BE"/>
    <w:rsid w:val="00AE7A6F"/>
    <w:rsid w:val="00AE7A80"/>
    <w:rsid w:val="00AE7C40"/>
    <w:rsid w:val="00AE7D5A"/>
    <w:rsid w:val="00AE7DDB"/>
    <w:rsid w:val="00AF0260"/>
    <w:rsid w:val="00AF07AD"/>
    <w:rsid w:val="00AF0A5D"/>
    <w:rsid w:val="00AF0A67"/>
    <w:rsid w:val="00AF0BF5"/>
    <w:rsid w:val="00AF0C52"/>
    <w:rsid w:val="00AF0C6A"/>
    <w:rsid w:val="00AF0DA3"/>
    <w:rsid w:val="00AF0E25"/>
    <w:rsid w:val="00AF0EFE"/>
    <w:rsid w:val="00AF122C"/>
    <w:rsid w:val="00AF128D"/>
    <w:rsid w:val="00AF15CD"/>
    <w:rsid w:val="00AF16B6"/>
    <w:rsid w:val="00AF177A"/>
    <w:rsid w:val="00AF186B"/>
    <w:rsid w:val="00AF18C7"/>
    <w:rsid w:val="00AF18E0"/>
    <w:rsid w:val="00AF1981"/>
    <w:rsid w:val="00AF1AF3"/>
    <w:rsid w:val="00AF1CAF"/>
    <w:rsid w:val="00AF1D0F"/>
    <w:rsid w:val="00AF1D53"/>
    <w:rsid w:val="00AF1D64"/>
    <w:rsid w:val="00AF1E97"/>
    <w:rsid w:val="00AF2396"/>
    <w:rsid w:val="00AF2423"/>
    <w:rsid w:val="00AF249E"/>
    <w:rsid w:val="00AF256D"/>
    <w:rsid w:val="00AF25D7"/>
    <w:rsid w:val="00AF26CC"/>
    <w:rsid w:val="00AF272C"/>
    <w:rsid w:val="00AF2767"/>
    <w:rsid w:val="00AF2861"/>
    <w:rsid w:val="00AF2A31"/>
    <w:rsid w:val="00AF2B71"/>
    <w:rsid w:val="00AF2E8C"/>
    <w:rsid w:val="00AF2F89"/>
    <w:rsid w:val="00AF301F"/>
    <w:rsid w:val="00AF3113"/>
    <w:rsid w:val="00AF3193"/>
    <w:rsid w:val="00AF3259"/>
    <w:rsid w:val="00AF3633"/>
    <w:rsid w:val="00AF367B"/>
    <w:rsid w:val="00AF3805"/>
    <w:rsid w:val="00AF3AB3"/>
    <w:rsid w:val="00AF3C3C"/>
    <w:rsid w:val="00AF3C7A"/>
    <w:rsid w:val="00AF3C88"/>
    <w:rsid w:val="00AF3CA6"/>
    <w:rsid w:val="00AF3CF6"/>
    <w:rsid w:val="00AF3D0F"/>
    <w:rsid w:val="00AF3EDA"/>
    <w:rsid w:val="00AF4182"/>
    <w:rsid w:val="00AF4205"/>
    <w:rsid w:val="00AF4371"/>
    <w:rsid w:val="00AF43A7"/>
    <w:rsid w:val="00AF4418"/>
    <w:rsid w:val="00AF4498"/>
    <w:rsid w:val="00AF48FE"/>
    <w:rsid w:val="00AF49ED"/>
    <w:rsid w:val="00AF504D"/>
    <w:rsid w:val="00AF5120"/>
    <w:rsid w:val="00AF52D7"/>
    <w:rsid w:val="00AF543F"/>
    <w:rsid w:val="00AF565D"/>
    <w:rsid w:val="00AF56AF"/>
    <w:rsid w:val="00AF5808"/>
    <w:rsid w:val="00AF5979"/>
    <w:rsid w:val="00AF5E18"/>
    <w:rsid w:val="00AF602F"/>
    <w:rsid w:val="00AF60CA"/>
    <w:rsid w:val="00AF64C5"/>
    <w:rsid w:val="00AF6590"/>
    <w:rsid w:val="00AF6835"/>
    <w:rsid w:val="00AF696E"/>
    <w:rsid w:val="00AF6A58"/>
    <w:rsid w:val="00AF6C83"/>
    <w:rsid w:val="00AF6CD0"/>
    <w:rsid w:val="00AF6E09"/>
    <w:rsid w:val="00AF6FBE"/>
    <w:rsid w:val="00AF7174"/>
    <w:rsid w:val="00AF730F"/>
    <w:rsid w:val="00AF7440"/>
    <w:rsid w:val="00AF775A"/>
    <w:rsid w:val="00AF7AAA"/>
    <w:rsid w:val="00AF7AC3"/>
    <w:rsid w:val="00AF7C54"/>
    <w:rsid w:val="00AF7D14"/>
    <w:rsid w:val="00AF7F1A"/>
    <w:rsid w:val="00B002FD"/>
    <w:rsid w:val="00B00328"/>
    <w:rsid w:val="00B00480"/>
    <w:rsid w:val="00B00533"/>
    <w:rsid w:val="00B0055C"/>
    <w:rsid w:val="00B00611"/>
    <w:rsid w:val="00B00667"/>
    <w:rsid w:val="00B00CAB"/>
    <w:rsid w:val="00B00CDB"/>
    <w:rsid w:val="00B01014"/>
    <w:rsid w:val="00B0152D"/>
    <w:rsid w:val="00B01561"/>
    <w:rsid w:val="00B017BD"/>
    <w:rsid w:val="00B017BF"/>
    <w:rsid w:val="00B01801"/>
    <w:rsid w:val="00B01B62"/>
    <w:rsid w:val="00B01D48"/>
    <w:rsid w:val="00B01D89"/>
    <w:rsid w:val="00B020EF"/>
    <w:rsid w:val="00B02195"/>
    <w:rsid w:val="00B0220A"/>
    <w:rsid w:val="00B0247C"/>
    <w:rsid w:val="00B02528"/>
    <w:rsid w:val="00B02650"/>
    <w:rsid w:val="00B02C13"/>
    <w:rsid w:val="00B02F04"/>
    <w:rsid w:val="00B02FCC"/>
    <w:rsid w:val="00B0303E"/>
    <w:rsid w:val="00B0332C"/>
    <w:rsid w:val="00B0340B"/>
    <w:rsid w:val="00B034BD"/>
    <w:rsid w:val="00B036AE"/>
    <w:rsid w:val="00B036CE"/>
    <w:rsid w:val="00B037B8"/>
    <w:rsid w:val="00B03819"/>
    <w:rsid w:val="00B039B9"/>
    <w:rsid w:val="00B03A8E"/>
    <w:rsid w:val="00B03AD9"/>
    <w:rsid w:val="00B03F0B"/>
    <w:rsid w:val="00B040D1"/>
    <w:rsid w:val="00B0441E"/>
    <w:rsid w:val="00B04429"/>
    <w:rsid w:val="00B04437"/>
    <w:rsid w:val="00B04860"/>
    <w:rsid w:val="00B0491A"/>
    <w:rsid w:val="00B0494F"/>
    <w:rsid w:val="00B04A53"/>
    <w:rsid w:val="00B04BF2"/>
    <w:rsid w:val="00B04C0B"/>
    <w:rsid w:val="00B04CC8"/>
    <w:rsid w:val="00B04E56"/>
    <w:rsid w:val="00B04EBD"/>
    <w:rsid w:val="00B04ED9"/>
    <w:rsid w:val="00B04F9C"/>
    <w:rsid w:val="00B04FAD"/>
    <w:rsid w:val="00B050AD"/>
    <w:rsid w:val="00B05325"/>
    <w:rsid w:val="00B053C7"/>
    <w:rsid w:val="00B05418"/>
    <w:rsid w:val="00B0581E"/>
    <w:rsid w:val="00B05922"/>
    <w:rsid w:val="00B05C27"/>
    <w:rsid w:val="00B05D9D"/>
    <w:rsid w:val="00B05E7C"/>
    <w:rsid w:val="00B060AC"/>
    <w:rsid w:val="00B060EB"/>
    <w:rsid w:val="00B061E6"/>
    <w:rsid w:val="00B06263"/>
    <w:rsid w:val="00B06272"/>
    <w:rsid w:val="00B0629F"/>
    <w:rsid w:val="00B06372"/>
    <w:rsid w:val="00B063FA"/>
    <w:rsid w:val="00B064BA"/>
    <w:rsid w:val="00B064BB"/>
    <w:rsid w:val="00B064E7"/>
    <w:rsid w:val="00B0680B"/>
    <w:rsid w:val="00B06930"/>
    <w:rsid w:val="00B069EF"/>
    <w:rsid w:val="00B06A0C"/>
    <w:rsid w:val="00B06C90"/>
    <w:rsid w:val="00B06CB1"/>
    <w:rsid w:val="00B06E53"/>
    <w:rsid w:val="00B07297"/>
    <w:rsid w:val="00B076C9"/>
    <w:rsid w:val="00B07725"/>
    <w:rsid w:val="00B0794F"/>
    <w:rsid w:val="00B079D7"/>
    <w:rsid w:val="00B07ACF"/>
    <w:rsid w:val="00B07DEA"/>
    <w:rsid w:val="00B07FAA"/>
    <w:rsid w:val="00B07FCF"/>
    <w:rsid w:val="00B10021"/>
    <w:rsid w:val="00B101D1"/>
    <w:rsid w:val="00B102BF"/>
    <w:rsid w:val="00B102FA"/>
    <w:rsid w:val="00B10408"/>
    <w:rsid w:val="00B105B2"/>
    <w:rsid w:val="00B10955"/>
    <w:rsid w:val="00B10A26"/>
    <w:rsid w:val="00B10D51"/>
    <w:rsid w:val="00B10E25"/>
    <w:rsid w:val="00B10E37"/>
    <w:rsid w:val="00B10EB7"/>
    <w:rsid w:val="00B10F33"/>
    <w:rsid w:val="00B10F4D"/>
    <w:rsid w:val="00B10FC4"/>
    <w:rsid w:val="00B10FCF"/>
    <w:rsid w:val="00B1122C"/>
    <w:rsid w:val="00B11251"/>
    <w:rsid w:val="00B1125B"/>
    <w:rsid w:val="00B11555"/>
    <w:rsid w:val="00B116A2"/>
    <w:rsid w:val="00B118DE"/>
    <w:rsid w:val="00B1199B"/>
    <w:rsid w:val="00B11A0C"/>
    <w:rsid w:val="00B11AB0"/>
    <w:rsid w:val="00B11B29"/>
    <w:rsid w:val="00B11C5D"/>
    <w:rsid w:val="00B11E73"/>
    <w:rsid w:val="00B1203B"/>
    <w:rsid w:val="00B1217A"/>
    <w:rsid w:val="00B12267"/>
    <w:rsid w:val="00B12271"/>
    <w:rsid w:val="00B12319"/>
    <w:rsid w:val="00B123CB"/>
    <w:rsid w:val="00B123CE"/>
    <w:rsid w:val="00B12583"/>
    <w:rsid w:val="00B125FF"/>
    <w:rsid w:val="00B1275D"/>
    <w:rsid w:val="00B127E2"/>
    <w:rsid w:val="00B129AA"/>
    <w:rsid w:val="00B12C4D"/>
    <w:rsid w:val="00B12EAD"/>
    <w:rsid w:val="00B12F19"/>
    <w:rsid w:val="00B13078"/>
    <w:rsid w:val="00B131EC"/>
    <w:rsid w:val="00B13254"/>
    <w:rsid w:val="00B133A6"/>
    <w:rsid w:val="00B13A52"/>
    <w:rsid w:val="00B13D58"/>
    <w:rsid w:val="00B13E4B"/>
    <w:rsid w:val="00B13FEF"/>
    <w:rsid w:val="00B141B6"/>
    <w:rsid w:val="00B14465"/>
    <w:rsid w:val="00B146E2"/>
    <w:rsid w:val="00B1486D"/>
    <w:rsid w:val="00B14A3E"/>
    <w:rsid w:val="00B14A87"/>
    <w:rsid w:val="00B14B0A"/>
    <w:rsid w:val="00B14B1F"/>
    <w:rsid w:val="00B14BC6"/>
    <w:rsid w:val="00B14BFC"/>
    <w:rsid w:val="00B14C66"/>
    <w:rsid w:val="00B14D44"/>
    <w:rsid w:val="00B14F3A"/>
    <w:rsid w:val="00B15008"/>
    <w:rsid w:val="00B152DA"/>
    <w:rsid w:val="00B1541E"/>
    <w:rsid w:val="00B154C8"/>
    <w:rsid w:val="00B15512"/>
    <w:rsid w:val="00B159EE"/>
    <w:rsid w:val="00B15B1E"/>
    <w:rsid w:val="00B15D98"/>
    <w:rsid w:val="00B1627F"/>
    <w:rsid w:val="00B1635C"/>
    <w:rsid w:val="00B16635"/>
    <w:rsid w:val="00B16717"/>
    <w:rsid w:val="00B16753"/>
    <w:rsid w:val="00B168EB"/>
    <w:rsid w:val="00B16A4A"/>
    <w:rsid w:val="00B16ABE"/>
    <w:rsid w:val="00B16AE4"/>
    <w:rsid w:val="00B16C3A"/>
    <w:rsid w:val="00B16CF3"/>
    <w:rsid w:val="00B16D69"/>
    <w:rsid w:val="00B17026"/>
    <w:rsid w:val="00B171D9"/>
    <w:rsid w:val="00B172A9"/>
    <w:rsid w:val="00B17526"/>
    <w:rsid w:val="00B179F9"/>
    <w:rsid w:val="00B17A28"/>
    <w:rsid w:val="00B17A65"/>
    <w:rsid w:val="00B17D23"/>
    <w:rsid w:val="00B17E33"/>
    <w:rsid w:val="00B17F7E"/>
    <w:rsid w:val="00B20078"/>
    <w:rsid w:val="00B200B2"/>
    <w:rsid w:val="00B20575"/>
    <w:rsid w:val="00B20706"/>
    <w:rsid w:val="00B2077B"/>
    <w:rsid w:val="00B20781"/>
    <w:rsid w:val="00B20AF9"/>
    <w:rsid w:val="00B20F35"/>
    <w:rsid w:val="00B21013"/>
    <w:rsid w:val="00B2101B"/>
    <w:rsid w:val="00B21118"/>
    <w:rsid w:val="00B211BF"/>
    <w:rsid w:val="00B2143C"/>
    <w:rsid w:val="00B21642"/>
    <w:rsid w:val="00B21810"/>
    <w:rsid w:val="00B21950"/>
    <w:rsid w:val="00B21D31"/>
    <w:rsid w:val="00B21D41"/>
    <w:rsid w:val="00B21D43"/>
    <w:rsid w:val="00B21EF4"/>
    <w:rsid w:val="00B221C6"/>
    <w:rsid w:val="00B22434"/>
    <w:rsid w:val="00B22518"/>
    <w:rsid w:val="00B225AA"/>
    <w:rsid w:val="00B2282A"/>
    <w:rsid w:val="00B22A5D"/>
    <w:rsid w:val="00B22B2C"/>
    <w:rsid w:val="00B22C05"/>
    <w:rsid w:val="00B2309F"/>
    <w:rsid w:val="00B232AF"/>
    <w:rsid w:val="00B2351A"/>
    <w:rsid w:val="00B236EF"/>
    <w:rsid w:val="00B23811"/>
    <w:rsid w:val="00B238D6"/>
    <w:rsid w:val="00B23EF5"/>
    <w:rsid w:val="00B24206"/>
    <w:rsid w:val="00B24468"/>
    <w:rsid w:val="00B246CE"/>
    <w:rsid w:val="00B247D6"/>
    <w:rsid w:val="00B248B1"/>
    <w:rsid w:val="00B2499C"/>
    <w:rsid w:val="00B24B21"/>
    <w:rsid w:val="00B24C35"/>
    <w:rsid w:val="00B24EC2"/>
    <w:rsid w:val="00B250FC"/>
    <w:rsid w:val="00B25214"/>
    <w:rsid w:val="00B25329"/>
    <w:rsid w:val="00B25463"/>
    <w:rsid w:val="00B256C6"/>
    <w:rsid w:val="00B25C9F"/>
    <w:rsid w:val="00B25E43"/>
    <w:rsid w:val="00B25EAB"/>
    <w:rsid w:val="00B26056"/>
    <w:rsid w:val="00B2640B"/>
    <w:rsid w:val="00B26871"/>
    <w:rsid w:val="00B26A21"/>
    <w:rsid w:val="00B26B46"/>
    <w:rsid w:val="00B26BDE"/>
    <w:rsid w:val="00B26D64"/>
    <w:rsid w:val="00B27000"/>
    <w:rsid w:val="00B27015"/>
    <w:rsid w:val="00B2701D"/>
    <w:rsid w:val="00B27055"/>
    <w:rsid w:val="00B2708C"/>
    <w:rsid w:val="00B270C4"/>
    <w:rsid w:val="00B27440"/>
    <w:rsid w:val="00B274C5"/>
    <w:rsid w:val="00B27564"/>
    <w:rsid w:val="00B27757"/>
    <w:rsid w:val="00B27848"/>
    <w:rsid w:val="00B279AF"/>
    <w:rsid w:val="00B27ABB"/>
    <w:rsid w:val="00B27B43"/>
    <w:rsid w:val="00B27B52"/>
    <w:rsid w:val="00B27CF8"/>
    <w:rsid w:val="00B27FA1"/>
    <w:rsid w:val="00B30015"/>
    <w:rsid w:val="00B30043"/>
    <w:rsid w:val="00B3033F"/>
    <w:rsid w:val="00B30380"/>
    <w:rsid w:val="00B307BE"/>
    <w:rsid w:val="00B30899"/>
    <w:rsid w:val="00B30ABF"/>
    <w:rsid w:val="00B30D07"/>
    <w:rsid w:val="00B30DE6"/>
    <w:rsid w:val="00B30E2A"/>
    <w:rsid w:val="00B30E4D"/>
    <w:rsid w:val="00B30FD6"/>
    <w:rsid w:val="00B3112F"/>
    <w:rsid w:val="00B31502"/>
    <w:rsid w:val="00B31552"/>
    <w:rsid w:val="00B3158E"/>
    <w:rsid w:val="00B31617"/>
    <w:rsid w:val="00B3177E"/>
    <w:rsid w:val="00B317D8"/>
    <w:rsid w:val="00B31A5A"/>
    <w:rsid w:val="00B31C23"/>
    <w:rsid w:val="00B31EF3"/>
    <w:rsid w:val="00B31F72"/>
    <w:rsid w:val="00B31FDA"/>
    <w:rsid w:val="00B320CB"/>
    <w:rsid w:val="00B32181"/>
    <w:rsid w:val="00B3234D"/>
    <w:rsid w:val="00B323ED"/>
    <w:rsid w:val="00B32581"/>
    <w:rsid w:val="00B326A0"/>
    <w:rsid w:val="00B326C9"/>
    <w:rsid w:val="00B32775"/>
    <w:rsid w:val="00B32818"/>
    <w:rsid w:val="00B32990"/>
    <w:rsid w:val="00B32A81"/>
    <w:rsid w:val="00B32B3D"/>
    <w:rsid w:val="00B32C69"/>
    <w:rsid w:val="00B330FF"/>
    <w:rsid w:val="00B33152"/>
    <w:rsid w:val="00B334E9"/>
    <w:rsid w:val="00B33676"/>
    <w:rsid w:val="00B3374B"/>
    <w:rsid w:val="00B33961"/>
    <w:rsid w:val="00B339B9"/>
    <w:rsid w:val="00B33D01"/>
    <w:rsid w:val="00B33DB2"/>
    <w:rsid w:val="00B340CE"/>
    <w:rsid w:val="00B34151"/>
    <w:rsid w:val="00B343AD"/>
    <w:rsid w:val="00B344D4"/>
    <w:rsid w:val="00B3466B"/>
    <w:rsid w:val="00B346F1"/>
    <w:rsid w:val="00B349BE"/>
    <w:rsid w:val="00B349EB"/>
    <w:rsid w:val="00B34AE5"/>
    <w:rsid w:val="00B34BEC"/>
    <w:rsid w:val="00B34E7E"/>
    <w:rsid w:val="00B35099"/>
    <w:rsid w:val="00B3515B"/>
    <w:rsid w:val="00B35180"/>
    <w:rsid w:val="00B35196"/>
    <w:rsid w:val="00B351CA"/>
    <w:rsid w:val="00B3528D"/>
    <w:rsid w:val="00B352EF"/>
    <w:rsid w:val="00B35344"/>
    <w:rsid w:val="00B353E2"/>
    <w:rsid w:val="00B3545F"/>
    <w:rsid w:val="00B356BA"/>
    <w:rsid w:val="00B358F2"/>
    <w:rsid w:val="00B36029"/>
    <w:rsid w:val="00B36366"/>
    <w:rsid w:val="00B36652"/>
    <w:rsid w:val="00B367F5"/>
    <w:rsid w:val="00B368E1"/>
    <w:rsid w:val="00B36A62"/>
    <w:rsid w:val="00B36A9B"/>
    <w:rsid w:val="00B36AD2"/>
    <w:rsid w:val="00B36D00"/>
    <w:rsid w:val="00B36D6B"/>
    <w:rsid w:val="00B37073"/>
    <w:rsid w:val="00B370C1"/>
    <w:rsid w:val="00B370CA"/>
    <w:rsid w:val="00B37292"/>
    <w:rsid w:val="00B37550"/>
    <w:rsid w:val="00B37674"/>
    <w:rsid w:val="00B3769C"/>
    <w:rsid w:val="00B376AF"/>
    <w:rsid w:val="00B377A6"/>
    <w:rsid w:val="00B3791D"/>
    <w:rsid w:val="00B37A00"/>
    <w:rsid w:val="00B37EF9"/>
    <w:rsid w:val="00B406F2"/>
    <w:rsid w:val="00B4089C"/>
    <w:rsid w:val="00B40AE8"/>
    <w:rsid w:val="00B40B45"/>
    <w:rsid w:val="00B40BDF"/>
    <w:rsid w:val="00B40C63"/>
    <w:rsid w:val="00B40CBF"/>
    <w:rsid w:val="00B40DCF"/>
    <w:rsid w:val="00B41097"/>
    <w:rsid w:val="00B4124D"/>
    <w:rsid w:val="00B41307"/>
    <w:rsid w:val="00B41650"/>
    <w:rsid w:val="00B41693"/>
    <w:rsid w:val="00B418A3"/>
    <w:rsid w:val="00B4191B"/>
    <w:rsid w:val="00B41997"/>
    <w:rsid w:val="00B41A55"/>
    <w:rsid w:val="00B41AA1"/>
    <w:rsid w:val="00B41D20"/>
    <w:rsid w:val="00B41EA0"/>
    <w:rsid w:val="00B4204C"/>
    <w:rsid w:val="00B420E7"/>
    <w:rsid w:val="00B421F6"/>
    <w:rsid w:val="00B422F7"/>
    <w:rsid w:val="00B424A0"/>
    <w:rsid w:val="00B42597"/>
    <w:rsid w:val="00B426C4"/>
    <w:rsid w:val="00B42816"/>
    <w:rsid w:val="00B42936"/>
    <w:rsid w:val="00B42ACE"/>
    <w:rsid w:val="00B42B06"/>
    <w:rsid w:val="00B42B4F"/>
    <w:rsid w:val="00B42B8A"/>
    <w:rsid w:val="00B42E95"/>
    <w:rsid w:val="00B42EAF"/>
    <w:rsid w:val="00B4301D"/>
    <w:rsid w:val="00B43432"/>
    <w:rsid w:val="00B43873"/>
    <w:rsid w:val="00B43A8B"/>
    <w:rsid w:val="00B43B13"/>
    <w:rsid w:val="00B43B84"/>
    <w:rsid w:val="00B43C3B"/>
    <w:rsid w:val="00B43D77"/>
    <w:rsid w:val="00B43E90"/>
    <w:rsid w:val="00B440AC"/>
    <w:rsid w:val="00B4415D"/>
    <w:rsid w:val="00B4417A"/>
    <w:rsid w:val="00B44386"/>
    <w:rsid w:val="00B4459E"/>
    <w:rsid w:val="00B445DD"/>
    <w:rsid w:val="00B44690"/>
    <w:rsid w:val="00B44708"/>
    <w:rsid w:val="00B447F4"/>
    <w:rsid w:val="00B448B1"/>
    <w:rsid w:val="00B448E8"/>
    <w:rsid w:val="00B4492D"/>
    <w:rsid w:val="00B44B43"/>
    <w:rsid w:val="00B44BD1"/>
    <w:rsid w:val="00B44D56"/>
    <w:rsid w:val="00B44D96"/>
    <w:rsid w:val="00B44FBF"/>
    <w:rsid w:val="00B45030"/>
    <w:rsid w:val="00B450EE"/>
    <w:rsid w:val="00B450F1"/>
    <w:rsid w:val="00B452A1"/>
    <w:rsid w:val="00B452ED"/>
    <w:rsid w:val="00B45321"/>
    <w:rsid w:val="00B453BF"/>
    <w:rsid w:val="00B45440"/>
    <w:rsid w:val="00B45657"/>
    <w:rsid w:val="00B456BD"/>
    <w:rsid w:val="00B456FC"/>
    <w:rsid w:val="00B45719"/>
    <w:rsid w:val="00B45AE8"/>
    <w:rsid w:val="00B45B35"/>
    <w:rsid w:val="00B45B52"/>
    <w:rsid w:val="00B45B59"/>
    <w:rsid w:val="00B45C42"/>
    <w:rsid w:val="00B45D4F"/>
    <w:rsid w:val="00B45D8C"/>
    <w:rsid w:val="00B45E08"/>
    <w:rsid w:val="00B45E47"/>
    <w:rsid w:val="00B45FCD"/>
    <w:rsid w:val="00B466B5"/>
    <w:rsid w:val="00B467BE"/>
    <w:rsid w:val="00B4686B"/>
    <w:rsid w:val="00B46891"/>
    <w:rsid w:val="00B46920"/>
    <w:rsid w:val="00B469DB"/>
    <w:rsid w:val="00B46BB6"/>
    <w:rsid w:val="00B46F2B"/>
    <w:rsid w:val="00B47277"/>
    <w:rsid w:val="00B47281"/>
    <w:rsid w:val="00B4730C"/>
    <w:rsid w:val="00B47392"/>
    <w:rsid w:val="00B474A8"/>
    <w:rsid w:val="00B47586"/>
    <w:rsid w:val="00B47743"/>
    <w:rsid w:val="00B478B8"/>
    <w:rsid w:val="00B478FD"/>
    <w:rsid w:val="00B47C62"/>
    <w:rsid w:val="00B47D4D"/>
    <w:rsid w:val="00B47F2E"/>
    <w:rsid w:val="00B47FD4"/>
    <w:rsid w:val="00B50008"/>
    <w:rsid w:val="00B500B7"/>
    <w:rsid w:val="00B50240"/>
    <w:rsid w:val="00B502BD"/>
    <w:rsid w:val="00B50306"/>
    <w:rsid w:val="00B50467"/>
    <w:rsid w:val="00B504C2"/>
    <w:rsid w:val="00B507FE"/>
    <w:rsid w:val="00B509A9"/>
    <w:rsid w:val="00B50ACC"/>
    <w:rsid w:val="00B50D2D"/>
    <w:rsid w:val="00B50D36"/>
    <w:rsid w:val="00B50FDD"/>
    <w:rsid w:val="00B5100F"/>
    <w:rsid w:val="00B51093"/>
    <w:rsid w:val="00B51210"/>
    <w:rsid w:val="00B513A8"/>
    <w:rsid w:val="00B51554"/>
    <w:rsid w:val="00B51A00"/>
    <w:rsid w:val="00B51AC9"/>
    <w:rsid w:val="00B51B4B"/>
    <w:rsid w:val="00B51C42"/>
    <w:rsid w:val="00B51C43"/>
    <w:rsid w:val="00B51C90"/>
    <w:rsid w:val="00B51DF1"/>
    <w:rsid w:val="00B51EE1"/>
    <w:rsid w:val="00B52234"/>
    <w:rsid w:val="00B52374"/>
    <w:rsid w:val="00B5254C"/>
    <w:rsid w:val="00B527EB"/>
    <w:rsid w:val="00B52A09"/>
    <w:rsid w:val="00B52A39"/>
    <w:rsid w:val="00B52AB9"/>
    <w:rsid w:val="00B52C17"/>
    <w:rsid w:val="00B52E79"/>
    <w:rsid w:val="00B52F74"/>
    <w:rsid w:val="00B53155"/>
    <w:rsid w:val="00B531A3"/>
    <w:rsid w:val="00B531AC"/>
    <w:rsid w:val="00B53311"/>
    <w:rsid w:val="00B5357C"/>
    <w:rsid w:val="00B5361A"/>
    <w:rsid w:val="00B53762"/>
    <w:rsid w:val="00B5379B"/>
    <w:rsid w:val="00B537F2"/>
    <w:rsid w:val="00B53A2C"/>
    <w:rsid w:val="00B53D69"/>
    <w:rsid w:val="00B53F6D"/>
    <w:rsid w:val="00B54246"/>
    <w:rsid w:val="00B54264"/>
    <w:rsid w:val="00B54285"/>
    <w:rsid w:val="00B543C5"/>
    <w:rsid w:val="00B5455F"/>
    <w:rsid w:val="00B54582"/>
    <w:rsid w:val="00B5467D"/>
    <w:rsid w:val="00B54951"/>
    <w:rsid w:val="00B54B43"/>
    <w:rsid w:val="00B54E28"/>
    <w:rsid w:val="00B55018"/>
    <w:rsid w:val="00B5515C"/>
    <w:rsid w:val="00B5518C"/>
    <w:rsid w:val="00B5519A"/>
    <w:rsid w:val="00B555E6"/>
    <w:rsid w:val="00B5561C"/>
    <w:rsid w:val="00B5568D"/>
    <w:rsid w:val="00B556D7"/>
    <w:rsid w:val="00B55846"/>
    <w:rsid w:val="00B558AA"/>
    <w:rsid w:val="00B55AA5"/>
    <w:rsid w:val="00B55AF5"/>
    <w:rsid w:val="00B55BAA"/>
    <w:rsid w:val="00B55D25"/>
    <w:rsid w:val="00B55D77"/>
    <w:rsid w:val="00B55F2F"/>
    <w:rsid w:val="00B55F65"/>
    <w:rsid w:val="00B56579"/>
    <w:rsid w:val="00B565B5"/>
    <w:rsid w:val="00B5698A"/>
    <w:rsid w:val="00B56A52"/>
    <w:rsid w:val="00B56AB6"/>
    <w:rsid w:val="00B56B67"/>
    <w:rsid w:val="00B56BDD"/>
    <w:rsid w:val="00B56F3D"/>
    <w:rsid w:val="00B56FB2"/>
    <w:rsid w:val="00B57056"/>
    <w:rsid w:val="00B5710A"/>
    <w:rsid w:val="00B57276"/>
    <w:rsid w:val="00B574B5"/>
    <w:rsid w:val="00B57CE0"/>
    <w:rsid w:val="00B57F3D"/>
    <w:rsid w:val="00B57F72"/>
    <w:rsid w:val="00B6005C"/>
    <w:rsid w:val="00B600C7"/>
    <w:rsid w:val="00B600CB"/>
    <w:rsid w:val="00B6035E"/>
    <w:rsid w:val="00B607DF"/>
    <w:rsid w:val="00B6090D"/>
    <w:rsid w:val="00B609C6"/>
    <w:rsid w:val="00B6108F"/>
    <w:rsid w:val="00B610E1"/>
    <w:rsid w:val="00B6125D"/>
    <w:rsid w:val="00B61425"/>
    <w:rsid w:val="00B614FA"/>
    <w:rsid w:val="00B61710"/>
    <w:rsid w:val="00B61756"/>
    <w:rsid w:val="00B61844"/>
    <w:rsid w:val="00B6193F"/>
    <w:rsid w:val="00B61BFC"/>
    <w:rsid w:val="00B61D55"/>
    <w:rsid w:val="00B61EAF"/>
    <w:rsid w:val="00B62153"/>
    <w:rsid w:val="00B62385"/>
    <w:rsid w:val="00B6253B"/>
    <w:rsid w:val="00B628DB"/>
    <w:rsid w:val="00B62A93"/>
    <w:rsid w:val="00B62AC9"/>
    <w:rsid w:val="00B62B40"/>
    <w:rsid w:val="00B62B62"/>
    <w:rsid w:val="00B62C0D"/>
    <w:rsid w:val="00B62D1D"/>
    <w:rsid w:val="00B62F5D"/>
    <w:rsid w:val="00B62FF2"/>
    <w:rsid w:val="00B6306C"/>
    <w:rsid w:val="00B6310C"/>
    <w:rsid w:val="00B635CB"/>
    <w:rsid w:val="00B6362A"/>
    <w:rsid w:val="00B6369D"/>
    <w:rsid w:val="00B637A5"/>
    <w:rsid w:val="00B63856"/>
    <w:rsid w:val="00B63ABB"/>
    <w:rsid w:val="00B63D83"/>
    <w:rsid w:val="00B640AB"/>
    <w:rsid w:val="00B64480"/>
    <w:rsid w:val="00B644F6"/>
    <w:rsid w:val="00B6450C"/>
    <w:rsid w:val="00B645C3"/>
    <w:rsid w:val="00B64696"/>
    <w:rsid w:val="00B648A3"/>
    <w:rsid w:val="00B64AA5"/>
    <w:rsid w:val="00B64C3F"/>
    <w:rsid w:val="00B64E22"/>
    <w:rsid w:val="00B64E4F"/>
    <w:rsid w:val="00B64F8D"/>
    <w:rsid w:val="00B64F95"/>
    <w:rsid w:val="00B64F9B"/>
    <w:rsid w:val="00B65120"/>
    <w:rsid w:val="00B651EA"/>
    <w:rsid w:val="00B65379"/>
    <w:rsid w:val="00B656EB"/>
    <w:rsid w:val="00B65706"/>
    <w:rsid w:val="00B6585D"/>
    <w:rsid w:val="00B65ABA"/>
    <w:rsid w:val="00B65DDA"/>
    <w:rsid w:val="00B65F6A"/>
    <w:rsid w:val="00B65FAC"/>
    <w:rsid w:val="00B661A4"/>
    <w:rsid w:val="00B664AC"/>
    <w:rsid w:val="00B664EF"/>
    <w:rsid w:val="00B66649"/>
    <w:rsid w:val="00B66784"/>
    <w:rsid w:val="00B66867"/>
    <w:rsid w:val="00B66978"/>
    <w:rsid w:val="00B66A9E"/>
    <w:rsid w:val="00B66C2E"/>
    <w:rsid w:val="00B66CA2"/>
    <w:rsid w:val="00B670D0"/>
    <w:rsid w:val="00B670E4"/>
    <w:rsid w:val="00B67126"/>
    <w:rsid w:val="00B673C4"/>
    <w:rsid w:val="00B6748C"/>
    <w:rsid w:val="00B674E5"/>
    <w:rsid w:val="00B67620"/>
    <w:rsid w:val="00B67674"/>
    <w:rsid w:val="00B6784F"/>
    <w:rsid w:val="00B67BB3"/>
    <w:rsid w:val="00B67FC0"/>
    <w:rsid w:val="00B700C4"/>
    <w:rsid w:val="00B70134"/>
    <w:rsid w:val="00B7022D"/>
    <w:rsid w:val="00B7025B"/>
    <w:rsid w:val="00B70436"/>
    <w:rsid w:val="00B704F0"/>
    <w:rsid w:val="00B70971"/>
    <w:rsid w:val="00B709ED"/>
    <w:rsid w:val="00B70A0A"/>
    <w:rsid w:val="00B70A1C"/>
    <w:rsid w:val="00B70ADE"/>
    <w:rsid w:val="00B70EB2"/>
    <w:rsid w:val="00B70EBF"/>
    <w:rsid w:val="00B70FC6"/>
    <w:rsid w:val="00B70FE2"/>
    <w:rsid w:val="00B7137B"/>
    <w:rsid w:val="00B7144B"/>
    <w:rsid w:val="00B71AEE"/>
    <w:rsid w:val="00B71BF4"/>
    <w:rsid w:val="00B71DD9"/>
    <w:rsid w:val="00B71E55"/>
    <w:rsid w:val="00B71FCA"/>
    <w:rsid w:val="00B72076"/>
    <w:rsid w:val="00B721D9"/>
    <w:rsid w:val="00B72364"/>
    <w:rsid w:val="00B723E1"/>
    <w:rsid w:val="00B7256E"/>
    <w:rsid w:val="00B72663"/>
    <w:rsid w:val="00B7294B"/>
    <w:rsid w:val="00B72980"/>
    <w:rsid w:val="00B72BF0"/>
    <w:rsid w:val="00B72FE6"/>
    <w:rsid w:val="00B7302E"/>
    <w:rsid w:val="00B73033"/>
    <w:rsid w:val="00B7327D"/>
    <w:rsid w:val="00B73553"/>
    <w:rsid w:val="00B736B7"/>
    <w:rsid w:val="00B73787"/>
    <w:rsid w:val="00B738C1"/>
    <w:rsid w:val="00B73908"/>
    <w:rsid w:val="00B73AD8"/>
    <w:rsid w:val="00B73AEB"/>
    <w:rsid w:val="00B73C3A"/>
    <w:rsid w:val="00B73DD2"/>
    <w:rsid w:val="00B73FE1"/>
    <w:rsid w:val="00B73FF6"/>
    <w:rsid w:val="00B74021"/>
    <w:rsid w:val="00B7453A"/>
    <w:rsid w:val="00B74589"/>
    <w:rsid w:val="00B74747"/>
    <w:rsid w:val="00B749FB"/>
    <w:rsid w:val="00B74C20"/>
    <w:rsid w:val="00B74CAE"/>
    <w:rsid w:val="00B74D6E"/>
    <w:rsid w:val="00B74DC8"/>
    <w:rsid w:val="00B75676"/>
    <w:rsid w:val="00B75A56"/>
    <w:rsid w:val="00B75B47"/>
    <w:rsid w:val="00B75B49"/>
    <w:rsid w:val="00B75B92"/>
    <w:rsid w:val="00B75CF1"/>
    <w:rsid w:val="00B75F56"/>
    <w:rsid w:val="00B75FFE"/>
    <w:rsid w:val="00B7606C"/>
    <w:rsid w:val="00B761B6"/>
    <w:rsid w:val="00B76300"/>
    <w:rsid w:val="00B7633B"/>
    <w:rsid w:val="00B76518"/>
    <w:rsid w:val="00B76538"/>
    <w:rsid w:val="00B767DF"/>
    <w:rsid w:val="00B767F1"/>
    <w:rsid w:val="00B76808"/>
    <w:rsid w:val="00B76838"/>
    <w:rsid w:val="00B76A00"/>
    <w:rsid w:val="00B76A7C"/>
    <w:rsid w:val="00B76CCB"/>
    <w:rsid w:val="00B76FD2"/>
    <w:rsid w:val="00B771B5"/>
    <w:rsid w:val="00B7723E"/>
    <w:rsid w:val="00B773C1"/>
    <w:rsid w:val="00B7744A"/>
    <w:rsid w:val="00B77757"/>
    <w:rsid w:val="00B777EE"/>
    <w:rsid w:val="00B77824"/>
    <w:rsid w:val="00B7794F"/>
    <w:rsid w:val="00B77A1A"/>
    <w:rsid w:val="00B77A96"/>
    <w:rsid w:val="00B77B28"/>
    <w:rsid w:val="00B77C18"/>
    <w:rsid w:val="00B77E48"/>
    <w:rsid w:val="00B77F27"/>
    <w:rsid w:val="00B804BD"/>
    <w:rsid w:val="00B8071F"/>
    <w:rsid w:val="00B80745"/>
    <w:rsid w:val="00B80783"/>
    <w:rsid w:val="00B808C1"/>
    <w:rsid w:val="00B80B4E"/>
    <w:rsid w:val="00B80E85"/>
    <w:rsid w:val="00B80EA4"/>
    <w:rsid w:val="00B80F99"/>
    <w:rsid w:val="00B80FD8"/>
    <w:rsid w:val="00B81331"/>
    <w:rsid w:val="00B81436"/>
    <w:rsid w:val="00B8147E"/>
    <w:rsid w:val="00B8162C"/>
    <w:rsid w:val="00B818ED"/>
    <w:rsid w:val="00B81B26"/>
    <w:rsid w:val="00B81B99"/>
    <w:rsid w:val="00B81BD7"/>
    <w:rsid w:val="00B81CC2"/>
    <w:rsid w:val="00B8208D"/>
    <w:rsid w:val="00B82263"/>
    <w:rsid w:val="00B8235E"/>
    <w:rsid w:val="00B823A0"/>
    <w:rsid w:val="00B824F7"/>
    <w:rsid w:val="00B8269F"/>
    <w:rsid w:val="00B826D0"/>
    <w:rsid w:val="00B82823"/>
    <w:rsid w:val="00B82A97"/>
    <w:rsid w:val="00B82B89"/>
    <w:rsid w:val="00B82DAC"/>
    <w:rsid w:val="00B82F23"/>
    <w:rsid w:val="00B8304C"/>
    <w:rsid w:val="00B8335F"/>
    <w:rsid w:val="00B8345E"/>
    <w:rsid w:val="00B834CC"/>
    <w:rsid w:val="00B835C4"/>
    <w:rsid w:val="00B83688"/>
    <w:rsid w:val="00B8369C"/>
    <w:rsid w:val="00B83782"/>
    <w:rsid w:val="00B83B56"/>
    <w:rsid w:val="00B83D8D"/>
    <w:rsid w:val="00B83E8E"/>
    <w:rsid w:val="00B83EE3"/>
    <w:rsid w:val="00B84188"/>
    <w:rsid w:val="00B8423E"/>
    <w:rsid w:val="00B845F2"/>
    <w:rsid w:val="00B84702"/>
    <w:rsid w:val="00B84AF0"/>
    <w:rsid w:val="00B84C8C"/>
    <w:rsid w:val="00B84D07"/>
    <w:rsid w:val="00B84FB0"/>
    <w:rsid w:val="00B850E2"/>
    <w:rsid w:val="00B851CB"/>
    <w:rsid w:val="00B8524B"/>
    <w:rsid w:val="00B8529B"/>
    <w:rsid w:val="00B85540"/>
    <w:rsid w:val="00B855A4"/>
    <w:rsid w:val="00B856DF"/>
    <w:rsid w:val="00B85791"/>
    <w:rsid w:val="00B85B71"/>
    <w:rsid w:val="00B85C3B"/>
    <w:rsid w:val="00B85D33"/>
    <w:rsid w:val="00B85EE0"/>
    <w:rsid w:val="00B85F9F"/>
    <w:rsid w:val="00B8604C"/>
    <w:rsid w:val="00B86081"/>
    <w:rsid w:val="00B861A7"/>
    <w:rsid w:val="00B862DC"/>
    <w:rsid w:val="00B8648B"/>
    <w:rsid w:val="00B86531"/>
    <w:rsid w:val="00B86974"/>
    <w:rsid w:val="00B8699D"/>
    <w:rsid w:val="00B869B0"/>
    <w:rsid w:val="00B86B03"/>
    <w:rsid w:val="00B86BF2"/>
    <w:rsid w:val="00B86C7C"/>
    <w:rsid w:val="00B8713A"/>
    <w:rsid w:val="00B871CD"/>
    <w:rsid w:val="00B872C3"/>
    <w:rsid w:val="00B87330"/>
    <w:rsid w:val="00B8744D"/>
    <w:rsid w:val="00B874D9"/>
    <w:rsid w:val="00B877CF"/>
    <w:rsid w:val="00B878CD"/>
    <w:rsid w:val="00B879D8"/>
    <w:rsid w:val="00B87D5A"/>
    <w:rsid w:val="00B87DD9"/>
    <w:rsid w:val="00B87E2B"/>
    <w:rsid w:val="00B90179"/>
    <w:rsid w:val="00B90313"/>
    <w:rsid w:val="00B906A3"/>
    <w:rsid w:val="00B906AB"/>
    <w:rsid w:val="00B907BD"/>
    <w:rsid w:val="00B908AA"/>
    <w:rsid w:val="00B90955"/>
    <w:rsid w:val="00B90CB1"/>
    <w:rsid w:val="00B90D96"/>
    <w:rsid w:val="00B90DE1"/>
    <w:rsid w:val="00B90E69"/>
    <w:rsid w:val="00B90FB7"/>
    <w:rsid w:val="00B9111E"/>
    <w:rsid w:val="00B9119C"/>
    <w:rsid w:val="00B91238"/>
    <w:rsid w:val="00B912AB"/>
    <w:rsid w:val="00B912FE"/>
    <w:rsid w:val="00B91529"/>
    <w:rsid w:val="00B91551"/>
    <w:rsid w:val="00B9178C"/>
    <w:rsid w:val="00B917C5"/>
    <w:rsid w:val="00B917F6"/>
    <w:rsid w:val="00B9189A"/>
    <w:rsid w:val="00B918AD"/>
    <w:rsid w:val="00B91978"/>
    <w:rsid w:val="00B91B1A"/>
    <w:rsid w:val="00B91F96"/>
    <w:rsid w:val="00B9207C"/>
    <w:rsid w:val="00B920E2"/>
    <w:rsid w:val="00B92124"/>
    <w:rsid w:val="00B9226B"/>
    <w:rsid w:val="00B9254C"/>
    <w:rsid w:val="00B928A7"/>
    <w:rsid w:val="00B93131"/>
    <w:rsid w:val="00B9314E"/>
    <w:rsid w:val="00B93258"/>
    <w:rsid w:val="00B9346E"/>
    <w:rsid w:val="00B93723"/>
    <w:rsid w:val="00B9373D"/>
    <w:rsid w:val="00B93958"/>
    <w:rsid w:val="00B93DBC"/>
    <w:rsid w:val="00B93E8D"/>
    <w:rsid w:val="00B93EC7"/>
    <w:rsid w:val="00B93F6B"/>
    <w:rsid w:val="00B940B7"/>
    <w:rsid w:val="00B940F1"/>
    <w:rsid w:val="00B9432E"/>
    <w:rsid w:val="00B9435F"/>
    <w:rsid w:val="00B945AE"/>
    <w:rsid w:val="00B945CA"/>
    <w:rsid w:val="00B94802"/>
    <w:rsid w:val="00B948F8"/>
    <w:rsid w:val="00B94920"/>
    <w:rsid w:val="00B94ADD"/>
    <w:rsid w:val="00B94E54"/>
    <w:rsid w:val="00B94E7F"/>
    <w:rsid w:val="00B94EAC"/>
    <w:rsid w:val="00B94EDD"/>
    <w:rsid w:val="00B950D3"/>
    <w:rsid w:val="00B95284"/>
    <w:rsid w:val="00B95295"/>
    <w:rsid w:val="00B95B85"/>
    <w:rsid w:val="00B95D15"/>
    <w:rsid w:val="00B95DC3"/>
    <w:rsid w:val="00B95EFD"/>
    <w:rsid w:val="00B96050"/>
    <w:rsid w:val="00B964AD"/>
    <w:rsid w:val="00B96545"/>
    <w:rsid w:val="00B965A2"/>
    <w:rsid w:val="00B96698"/>
    <w:rsid w:val="00B968D8"/>
    <w:rsid w:val="00B968ED"/>
    <w:rsid w:val="00B96954"/>
    <w:rsid w:val="00B96AE9"/>
    <w:rsid w:val="00B96B6B"/>
    <w:rsid w:val="00B96E75"/>
    <w:rsid w:val="00B97276"/>
    <w:rsid w:val="00B972BC"/>
    <w:rsid w:val="00B9734A"/>
    <w:rsid w:val="00B975FC"/>
    <w:rsid w:val="00B977DF"/>
    <w:rsid w:val="00B97AEE"/>
    <w:rsid w:val="00B97B3A"/>
    <w:rsid w:val="00B97F7D"/>
    <w:rsid w:val="00BA0311"/>
    <w:rsid w:val="00BA0317"/>
    <w:rsid w:val="00BA045C"/>
    <w:rsid w:val="00BA0B03"/>
    <w:rsid w:val="00BA0D26"/>
    <w:rsid w:val="00BA0DFA"/>
    <w:rsid w:val="00BA0E13"/>
    <w:rsid w:val="00BA0E66"/>
    <w:rsid w:val="00BA0FD3"/>
    <w:rsid w:val="00BA1158"/>
    <w:rsid w:val="00BA11FB"/>
    <w:rsid w:val="00BA123C"/>
    <w:rsid w:val="00BA12DA"/>
    <w:rsid w:val="00BA13A0"/>
    <w:rsid w:val="00BA147D"/>
    <w:rsid w:val="00BA15A8"/>
    <w:rsid w:val="00BA1662"/>
    <w:rsid w:val="00BA17B4"/>
    <w:rsid w:val="00BA1818"/>
    <w:rsid w:val="00BA1ADD"/>
    <w:rsid w:val="00BA1C73"/>
    <w:rsid w:val="00BA1D21"/>
    <w:rsid w:val="00BA1ED8"/>
    <w:rsid w:val="00BA1FF2"/>
    <w:rsid w:val="00BA2298"/>
    <w:rsid w:val="00BA23C5"/>
    <w:rsid w:val="00BA25F9"/>
    <w:rsid w:val="00BA262C"/>
    <w:rsid w:val="00BA2756"/>
    <w:rsid w:val="00BA2CF4"/>
    <w:rsid w:val="00BA2DBD"/>
    <w:rsid w:val="00BA2EFF"/>
    <w:rsid w:val="00BA2F71"/>
    <w:rsid w:val="00BA326E"/>
    <w:rsid w:val="00BA33B6"/>
    <w:rsid w:val="00BA3533"/>
    <w:rsid w:val="00BA3653"/>
    <w:rsid w:val="00BA3661"/>
    <w:rsid w:val="00BA3694"/>
    <w:rsid w:val="00BA3769"/>
    <w:rsid w:val="00BA391D"/>
    <w:rsid w:val="00BA397B"/>
    <w:rsid w:val="00BA39DA"/>
    <w:rsid w:val="00BA39F3"/>
    <w:rsid w:val="00BA3A7D"/>
    <w:rsid w:val="00BA3B7A"/>
    <w:rsid w:val="00BA3C89"/>
    <w:rsid w:val="00BA3F04"/>
    <w:rsid w:val="00BA402B"/>
    <w:rsid w:val="00BA41CA"/>
    <w:rsid w:val="00BA4248"/>
    <w:rsid w:val="00BA4325"/>
    <w:rsid w:val="00BA4405"/>
    <w:rsid w:val="00BA47F1"/>
    <w:rsid w:val="00BA4804"/>
    <w:rsid w:val="00BA4DE3"/>
    <w:rsid w:val="00BA4F5C"/>
    <w:rsid w:val="00BA4FA4"/>
    <w:rsid w:val="00BA525D"/>
    <w:rsid w:val="00BA5273"/>
    <w:rsid w:val="00BA5466"/>
    <w:rsid w:val="00BA5528"/>
    <w:rsid w:val="00BA588E"/>
    <w:rsid w:val="00BA5B2E"/>
    <w:rsid w:val="00BA5B64"/>
    <w:rsid w:val="00BA5BD2"/>
    <w:rsid w:val="00BA5CF3"/>
    <w:rsid w:val="00BA655A"/>
    <w:rsid w:val="00BA6756"/>
    <w:rsid w:val="00BA6991"/>
    <w:rsid w:val="00BA6A48"/>
    <w:rsid w:val="00BA6BD9"/>
    <w:rsid w:val="00BA6F55"/>
    <w:rsid w:val="00BA70A1"/>
    <w:rsid w:val="00BA70BB"/>
    <w:rsid w:val="00BA7121"/>
    <w:rsid w:val="00BA77D4"/>
    <w:rsid w:val="00BA7908"/>
    <w:rsid w:val="00BA7946"/>
    <w:rsid w:val="00BA7AFB"/>
    <w:rsid w:val="00BA7B40"/>
    <w:rsid w:val="00BA7C0F"/>
    <w:rsid w:val="00BA7DB0"/>
    <w:rsid w:val="00BA7E1E"/>
    <w:rsid w:val="00BB0075"/>
    <w:rsid w:val="00BB0259"/>
    <w:rsid w:val="00BB0303"/>
    <w:rsid w:val="00BB0525"/>
    <w:rsid w:val="00BB052A"/>
    <w:rsid w:val="00BB05E6"/>
    <w:rsid w:val="00BB0845"/>
    <w:rsid w:val="00BB08DB"/>
    <w:rsid w:val="00BB09A3"/>
    <w:rsid w:val="00BB0BC0"/>
    <w:rsid w:val="00BB0BE9"/>
    <w:rsid w:val="00BB0D69"/>
    <w:rsid w:val="00BB0DA1"/>
    <w:rsid w:val="00BB0E7F"/>
    <w:rsid w:val="00BB1040"/>
    <w:rsid w:val="00BB1391"/>
    <w:rsid w:val="00BB13D0"/>
    <w:rsid w:val="00BB1482"/>
    <w:rsid w:val="00BB1573"/>
    <w:rsid w:val="00BB1707"/>
    <w:rsid w:val="00BB17D4"/>
    <w:rsid w:val="00BB1972"/>
    <w:rsid w:val="00BB1A52"/>
    <w:rsid w:val="00BB1CC3"/>
    <w:rsid w:val="00BB1F35"/>
    <w:rsid w:val="00BB2090"/>
    <w:rsid w:val="00BB2189"/>
    <w:rsid w:val="00BB259F"/>
    <w:rsid w:val="00BB25E1"/>
    <w:rsid w:val="00BB2665"/>
    <w:rsid w:val="00BB2A9E"/>
    <w:rsid w:val="00BB2B8C"/>
    <w:rsid w:val="00BB2CA0"/>
    <w:rsid w:val="00BB2D2B"/>
    <w:rsid w:val="00BB2F29"/>
    <w:rsid w:val="00BB2F87"/>
    <w:rsid w:val="00BB2FBA"/>
    <w:rsid w:val="00BB31ED"/>
    <w:rsid w:val="00BB32E1"/>
    <w:rsid w:val="00BB32E6"/>
    <w:rsid w:val="00BB3738"/>
    <w:rsid w:val="00BB3B28"/>
    <w:rsid w:val="00BB3B70"/>
    <w:rsid w:val="00BB3CA0"/>
    <w:rsid w:val="00BB43B0"/>
    <w:rsid w:val="00BB43EB"/>
    <w:rsid w:val="00BB44ED"/>
    <w:rsid w:val="00BB4550"/>
    <w:rsid w:val="00BB45A9"/>
    <w:rsid w:val="00BB4601"/>
    <w:rsid w:val="00BB4742"/>
    <w:rsid w:val="00BB47C9"/>
    <w:rsid w:val="00BB49BA"/>
    <w:rsid w:val="00BB4AD6"/>
    <w:rsid w:val="00BB4C05"/>
    <w:rsid w:val="00BB4D8B"/>
    <w:rsid w:val="00BB52B6"/>
    <w:rsid w:val="00BB5375"/>
    <w:rsid w:val="00BB554D"/>
    <w:rsid w:val="00BB55E8"/>
    <w:rsid w:val="00BB56E1"/>
    <w:rsid w:val="00BB5B47"/>
    <w:rsid w:val="00BB5B8B"/>
    <w:rsid w:val="00BB5C14"/>
    <w:rsid w:val="00BB5C61"/>
    <w:rsid w:val="00BB5DC4"/>
    <w:rsid w:val="00BB5E05"/>
    <w:rsid w:val="00BB5EED"/>
    <w:rsid w:val="00BB60F3"/>
    <w:rsid w:val="00BB61EB"/>
    <w:rsid w:val="00BB6303"/>
    <w:rsid w:val="00BB655C"/>
    <w:rsid w:val="00BB657A"/>
    <w:rsid w:val="00BB6582"/>
    <w:rsid w:val="00BB6612"/>
    <w:rsid w:val="00BB6818"/>
    <w:rsid w:val="00BB696F"/>
    <w:rsid w:val="00BB6C71"/>
    <w:rsid w:val="00BB6C80"/>
    <w:rsid w:val="00BB6D27"/>
    <w:rsid w:val="00BB6E72"/>
    <w:rsid w:val="00BB6F6C"/>
    <w:rsid w:val="00BB7066"/>
    <w:rsid w:val="00BB719B"/>
    <w:rsid w:val="00BB779B"/>
    <w:rsid w:val="00BB77A0"/>
    <w:rsid w:val="00BB7815"/>
    <w:rsid w:val="00BB7895"/>
    <w:rsid w:val="00BB79AD"/>
    <w:rsid w:val="00BB7A07"/>
    <w:rsid w:val="00BB7AD7"/>
    <w:rsid w:val="00BB7D7F"/>
    <w:rsid w:val="00BB7FC5"/>
    <w:rsid w:val="00BC01EF"/>
    <w:rsid w:val="00BC07D8"/>
    <w:rsid w:val="00BC0975"/>
    <w:rsid w:val="00BC0A2E"/>
    <w:rsid w:val="00BC0B17"/>
    <w:rsid w:val="00BC0B6A"/>
    <w:rsid w:val="00BC10E3"/>
    <w:rsid w:val="00BC12D8"/>
    <w:rsid w:val="00BC13DF"/>
    <w:rsid w:val="00BC1490"/>
    <w:rsid w:val="00BC1564"/>
    <w:rsid w:val="00BC160C"/>
    <w:rsid w:val="00BC1734"/>
    <w:rsid w:val="00BC1821"/>
    <w:rsid w:val="00BC1837"/>
    <w:rsid w:val="00BC198B"/>
    <w:rsid w:val="00BC1ADF"/>
    <w:rsid w:val="00BC1B01"/>
    <w:rsid w:val="00BC1CB4"/>
    <w:rsid w:val="00BC22C9"/>
    <w:rsid w:val="00BC2347"/>
    <w:rsid w:val="00BC2366"/>
    <w:rsid w:val="00BC244B"/>
    <w:rsid w:val="00BC2665"/>
    <w:rsid w:val="00BC2848"/>
    <w:rsid w:val="00BC28C9"/>
    <w:rsid w:val="00BC293D"/>
    <w:rsid w:val="00BC2A31"/>
    <w:rsid w:val="00BC2B47"/>
    <w:rsid w:val="00BC2C30"/>
    <w:rsid w:val="00BC2D04"/>
    <w:rsid w:val="00BC2DC4"/>
    <w:rsid w:val="00BC339F"/>
    <w:rsid w:val="00BC33AE"/>
    <w:rsid w:val="00BC3481"/>
    <w:rsid w:val="00BC3530"/>
    <w:rsid w:val="00BC37AA"/>
    <w:rsid w:val="00BC38A2"/>
    <w:rsid w:val="00BC3A6C"/>
    <w:rsid w:val="00BC3DD1"/>
    <w:rsid w:val="00BC3E2F"/>
    <w:rsid w:val="00BC3F5B"/>
    <w:rsid w:val="00BC3FB3"/>
    <w:rsid w:val="00BC4347"/>
    <w:rsid w:val="00BC44B8"/>
    <w:rsid w:val="00BC4651"/>
    <w:rsid w:val="00BC47BA"/>
    <w:rsid w:val="00BC4830"/>
    <w:rsid w:val="00BC48A6"/>
    <w:rsid w:val="00BC4951"/>
    <w:rsid w:val="00BC4A6F"/>
    <w:rsid w:val="00BC4AF1"/>
    <w:rsid w:val="00BC4BFB"/>
    <w:rsid w:val="00BC4DA5"/>
    <w:rsid w:val="00BC51F9"/>
    <w:rsid w:val="00BC52DC"/>
    <w:rsid w:val="00BC53B0"/>
    <w:rsid w:val="00BC544E"/>
    <w:rsid w:val="00BC56A8"/>
    <w:rsid w:val="00BC5745"/>
    <w:rsid w:val="00BC5F4E"/>
    <w:rsid w:val="00BC5FB7"/>
    <w:rsid w:val="00BC6008"/>
    <w:rsid w:val="00BC609C"/>
    <w:rsid w:val="00BC621B"/>
    <w:rsid w:val="00BC635C"/>
    <w:rsid w:val="00BC6454"/>
    <w:rsid w:val="00BC6565"/>
    <w:rsid w:val="00BC6813"/>
    <w:rsid w:val="00BC68BC"/>
    <w:rsid w:val="00BC6E28"/>
    <w:rsid w:val="00BC6E43"/>
    <w:rsid w:val="00BC7241"/>
    <w:rsid w:val="00BC72EB"/>
    <w:rsid w:val="00BC73FC"/>
    <w:rsid w:val="00BC77CF"/>
    <w:rsid w:val="00BC78A6"/>
    <w:rsid w:val="00BC79EE"/>
    <w:rsid w:val="00BC7B09"/>
    <w:rsid w:val="00BC7C25"/>
    <w:rsid w:val="00BC7DAD"/>
    <w:rsid w:val="00BD017E"/>
    <w:rsid w:val="00BD021F"/>
    <w:rsid w:val="00BD023D"/>
    <w:rsid w:val="00BD02D3"/>
    <w:rsid w:val="00BD04AF"/>
    <w:rsid w:val="00BD0624"/>
    <w:rsid w:val="00BD06B0"/>
    <w:rsid w:val="00BD0808"/>
    <w:rsid w:val="00BD08EE"/>
    <w:rsid w:val="00BD08F9"/>
    <w:rsid w:val="00BD0CF8"/>
    <w:rsid w:val="00BD0E8A"/>
    <w:rsid w:val="00BD0F3C"/>
    <w:rsid w:val="00BD0FAA"/>
    <w:rsid w:val="00BD1060"/>
    <w:rsid w:val="00BD11A5"/>
    <w:rsid w:val="00BD11F7"/>
    <w:rsid w:val="00BD1286"/>
    <w:rsid w:val="00BD1397"/>
    <w:rsid w:val="00BD144B"/>
    <w:rsid w:val="00BD14C7"/>
    <w:rsid w:val="00BD15E9"/>
    <w:rsid w:val="00BD16A1"/>
    <w:rsid w:val="00BD1741"/>
    <w:rsid w:val="00BD179E"/>
    <w:rsid w:val="00BD1A15"/>
    <w:rsid w:val="00BD1AE9"/>
    <w:rsid w:val="00BD1B00"/>
    <w:rsid w:val="00BD1BF3"/>
    <w:rsid w:val="00BD1C3C"/>
    <w:rsid w:val="00BD20EA"/>
    <w:rsid w:val="00BD2338"/>
    <w:rsid w:val="00BD2694"/>
    <w:rsid w:val="00BD27B4"/>
    <w:rsid w:val="00BD29B8"/>
    <w:rsid w:val="00BD2A0A"/>
    <w:rsid w:val="00BD2DBD"/>
    <w:rsid w:val="00BD2E64"/>
    <w:rsid w:val="00BD2ED2"/>
    <w:rsid w:val="00BD3063"/>
    <w:rsid w:val="00BD3166"/>
    <w:rsid w:val="00BD3320"/>
    <w:rsid w:val="00BD34FF"/>
    <w:rsid w:val="00BD3542"/>
    <w:rsid w:val="00BD35C8"/>
    <w:rsid w:val="00BD35DA"/>
    <w:rsid w:val="00BD36AA"/>
    <w:rsid w:val="00BD371A"/>
    <w:rsid w:val="00BD3853"/>
    <w:rsid w:val="00BD3AB3"/>
    <w:rsid w:val="00BD3B1B"/>
    <w:rsid w:val="00BD3D0B"/>
    <w:rsid w:val="00BD414B"/>
    <w:rsid w:val="00BD4A13"/>
    <w:rsid w:val="00BD4EDF"/>
    <w:rsid w:val="00BD5108"/>
    <w:rsid w:val="00BD5186"/>
    <w:rsid w:val="00BD52CB"/>
    <w:rsid w:val="00BD5543"/>
    <w:rsid w:val="00BD5547"/>
    <w:rsid w:val="00BD58ED"/>
    <w:rsid w:val="00BD5B49"/>
    <w:rsid w:val="00BD5CCB"/>
    <w:rsid w:val="00BD5CF4"/>
    <w:rsid w:val="00BD61CD"/>
    <w:rsid w:val="00BD62B9"/>
    <w:rsid w:val="00BD647A"/>
    <w:rsid w:val="00BD6531"/>
    <w:rsid w:val="00BD65FA"/>
    <w:rsid w:val="00BD6BB6"/>
    <w:rsid w:val="00BD6CD1"/>
    <w:rsid w:val="00BD6DFC"/>
    <w:rsid w:val="00BD6FF1"/>
    <w:rsid w:val="00BD707D"/>
    <w:rsid w:val="00BD7398"/>
    <w:rsid w:val="00BD7460"/>
    <w:rsid w:val="00BD749F"/>
    <w:rsid w:val="00BD76A8"/>
    <w:rsid w:val="00BD7783"/>
    <w:rsid w:val="00BD785A"/>
    <w:rsid w:val="00BD7BBA"/>
    <w:rsid w:val="00BD7D18"/>
    <w:rsid w:val="00BD7E7F"/>
    <w:rsid w:val="00BE00D9"/>
    <w:rsid w:val="00BE0197"/>
    <w:rsid w:val="00BE05A5"/>
    <w:rsid w:val="00BE05EB"/>
    <w:rsid w:val="00BE06D4"/>
    <w:rsid w:val="00BE0844"/>
    <w:rsid w:val="00BE096E"/>
    <w:rsid w:val="00BE0A4C"/>
    <w:rsid w:val="00BE0CC7"/>
    <w:rsid w:val="00BE1401"/>
    <w:rsid w:val="00BE149A"/>
    <w:rsid w:val="00BE16E9"/>
    <w:rsid w:val="00BE1724"/>
    <w:rsid w:val="00BE1CB7"/>
    <w:rsid w:val="00BE1FC9"/>
    <w:rsid w:val="00BE21F5"/>
    <w:rsid w:val="00BE2A32"/>
    <w:rsid w:val="00BE2A36"/>
    <w:rsid w:val="00BE2AC1"/>
    <w:rsid w:val="00BE2D10"/>
    <w:rsid w:val="00BE2ECF"/>
    <w:rsid w:val="00BE2ED3"/>
    <w:rsid w:val="00BE3176"/>
    <w:rsid w:val="00BE32AE"/>
    <w:rsid w:val="00BE348A"/>
    <w:rsid w:val="00BE36BF"/>
    <w:rsid w:val="00BE3CEA"/>
    <w:rsid w:val="00BE3FA0"/>
    <w:rsid w:val="00BE3FF6"/>
    <w:rsid w:val="00BE416F"/>
    <w:rsid w:val="00BE438B"/>
    <w:rsid w:val="00BE43DB"/>
    <w:rsid w:val="00BE45C8"/>
    <w:rsid w:val="00BE4AB8"/>
    <w:rsid w:val="00BE4EB2"/>
    <w:rsid w:val="00BE4F14"/>
    <w:rsid w:val="00BE5173"/>
    <w:rsid w:val="00BE539D"/>
    <w:rsid w:val="00BE5492"/>
    <w:rsid w:val="00BE552B"/>
    <w:rsid w:val="00BE560A"/>
    <w:rsid w:val="00BE58B8"/>
    <w:rsid w:val="00BE5B05"/>
    <w:rsid w:val="00BE5BDE"/>
    <w:rsid w:val="00BE5C0C"/>
    <w:rsid w:val="00BE5C37"/>
    <w:rsid w:val="00BE60A2"/>
    <w:rsid w:val="00BE62EC"/>
    <w:rsid w:val="00BE64DD"/>
    <w:rsid w:val="00BE6918"/>
    <w:rsid w:val="00BE6AFF"/>
    <w:rsid w:val="00BE6E9C"/>
    <w:rsid w:val="00BE6EE7"/>
    <w:rsid w:val="00BE6F0E"/>
    <w:rsid w:val="00BE6F8D"/>
    <w:rsid w:val="00BE7546"/>
    <w:rsid w:val="00BE769B"/>
    <w:rsid w:val="00BE7A75"/>
    <w:rsid w:val="00BE7C03"/>
    <w:rsid w:val="00BE7C8E"/>
    <w:rsid w:val="00BE7D6D"/>
    <w:rsid w:val="00BE7F62"/>
    <w:rsid w:val="00BE7F6B"/>
    <w:rsid w:val="00BF005D"/>
    <w:rsid w:val="00BF0074"/>
    <w:rsid w:val="00BF0176"/>
    <w:rsid w:val="00BF0334"/>
    <w:rsid w:val="00BF0AA2"/>
    <w:rsid w:val="00BF0C11"/>
    <w:rsid w:val="00BF0CC3"/>
    <w:rsid w:val="00BF0D9E"/>
    <w:rsid w:val="00BF0ED3"/>
    <w:rsid w:val="00BF0FF2"/>
    <w:rsid w:val="00BF101F"/>
    <w:rsid w:val="00BF11FC"/>
    <w:rsid w:val="00BF13E2"/>
    <w:rsid w:val="00BF1672"/>
    <w:rsid w:val="00BF17E0"/>
    <w:rsid w:val="00BF190A"/>
    <w:rsid w:val="00BF1C00"/>
    <w:rsid w:val="00BF1DA5"/>
    <w:rsid w:val="00BF1F72"/>
    <w:rsid w:val="00BF2289"/>
    <w:rsid w:val="00BF23B7"/>
    <w:rsid w:val="00BF23D8"/>
    <w:rsid w:val="00BF27AD"/>
    <w:rsid w:val="00BF287D"/>
    <w:rsid w:val="00BF2B10"/>
    <w:rsid w:val="00BF2E0A"/>
    <w:rsid w:val="00BF31E6"/>
    <w:rsid w:val="00BF31EB"/>
    <w:rsid w:val="00BF32A7"/>
    <w:rsid w:val="00BF34D1"/>
    <w:rsid w:val="00BF35BC"/>
    <w:rsid w:val="00BF38FE"/>
    <w:rsid w:val="00BF3A4D"/>
    <w:rsid w:val="00BF3AE7"/>
    <w:rsid w:val="00BF3C28"/>
    <w:rsid w:val="00BF3CC8"/>
    <w:rsid w:val="00BF3D49"/>
    <w:rsid w:val="00BF3E5F"/>
    <w:rsid w:val="00BF441D"/>
    <w:rsid w:val="00BF454B"/>
    <w:rsid w:val="00BF4B63"/>
    <w:rsid w:val="00BF4BF8"/>
    <w:rsid w:val="00BF4C32"/>
    <w:rsid w:val="00BF4C33"/>
    <w:rsid w:val="00BF502E"/>
    <w:rsid w:val="00BF5111"/>
    <w:rsid w:val="00BF5152"/>
    <w:rsid w:val="00BF53CA"/>
    <w:rsid w:val="00BF551A"/>
    <w:rsid w:val="00BF55BC"/>
    <w:rsid w:val="00BF5776"/>
    <w:rsid w:val="00BF5878"/>
    <w:rsid w:val="00BF58EE"/>
    <w:rsid w:val="00BF5A01"/>
    <w:rsid w:val="00BF5A89"/>
    <w:rsid w:val="00BF5AB4"/>
    <w:rsid w:val="00BF5B34"/>
    <w:rsid w:val="00BF5BD5"/>
    <w:rsid w:val="00BF5C1F"/>
    <w:rsid w:val="00BF5C21"/>
    <w:rsid w:val="00BF5DA9"/>
    <w:rsid w:val="00BF5ED4"/>
    <w:rsid w:val="00BF5ED7"/>
    <w:rsid w:val="00BF5F4A"/>
    <w:rsid w:val="00BF615A"/>
    <w:rsid w:val="00BF635E"/>
    <w:rsid w:val="00BF642C"/>
    <w:rsid w:val="00BF6D22"/>
    <w:rsid w:val="00BF6E05"/>
    <w:rsid w:val="00BF734E"/>
    <w:rsid w:val="00BF7380"/>
    <w:rsid w:val="00BF73AA"/>
    <w:rsid w:val="00BF73E6"/>
    <w:rsid w:val="00BF768E"/>
    <w:rsid w:val="00BF791A"/>
    <w:rsid w:val="00BF7B65"/>
    <w:rsid w:val="00BF7D8D"/>
    <w:rsid w:val="00BF7EEF"/>
    <w:rsid w:val="00C000F0"/>
    <w:rsid w:val="00C004F0"/>
    <w:rsid w:val="00C00699"/>
    <w:rsid w:val="00C0079D"/>
    <w:rsid w:val="00C008C8"/>
    <w:rsid w:val="00C009DC"/>
    <w:rsid w:val="00C00A80"/>
    <w:rsid w:val="00C00B8C"/>
    <w:rsid w:val="00C00ECC"/>
    <w:rsid w:val="00C00ED2"/>
    <w:rsid w:val="00C0122F"/>
    <w:rsid w:val="00C012AB"/>
    <w:rsid w:val="00C0141C"/>
    <w:rsid w:val="00C016BE"/>
    <w:rsid w:val="00C01720"/>
    <w:rsid w:val="00C01889"/>
    <w:rsid w:val="00C01985"/>
    <w:rsid w:val="00C01A1E"/>
    <w:rsid w:val="00C01B44"/>
    <w:rsid w:val="00C01D89"/>
    <w:rsid w:val="00C01E43"/>
    <w:rsid w:val="00C01FFB"/>
    <w:rsid w:val="00C0219B"/>
    <w:rsid w:val="00C021AB"/>
    <w:rsid w:val="00C02204"/>
    <w:rsid w:val="00C02362"/>
    <w:rsid w:val="00C02476"/>
    <w:rsid w:val="00C024D4"/>
    <w:rsid w:val="00C025C9"/>
    <w:rsid w:val="00C0260C"/>
    <w:rsid w:val="00C02623"/>
    <w:rsid w:val="00C027F5"/>
    <w:rsid w:val="00C02881"/>
    <w:rsid w:val="00C0296E"/>
    <w:rsid w:val="00C02983"/>
    <w:rsid w:val="00C029FD"/>
    <w:rsid w:val="00C02B5B"/>
    <w:rsid w:val="00C02B73"/>
    <w:rsid w:val="00C02BA3"/>
    <w:rsid w:val="00C02DF8"/>
    <w:rsid w:val="00C02E25"/>
    <w:rsid w:val="00C02FAD"/>
    <w:rsid w:val="00C02FF0"/>
    <w:rsid w:val="00C03042"/>
    <w:rsid w:val="00C03608"/>
    <w:rsid w:val="00C03A84"/>
    <w:rsid w:val="00C03B41"/>
    <w:rsid w:val="00C03B46"/>
    <w:rsid w:val="00C03BFC"/>
    <w:rsid w:val="00C03CF1"/>
    <w:rsid w:val="00C03D6F"/>
    <w:rsid w:val="00C0412B"/>
    <w:rsid w:val="00C04342"/>
    <w:rsid w:val="00C043A3"/>
    <w:rsid w:val="00C045EC"/>
    <w:rsid w:val="00C046E1"/>
    <w:rsid w:val="00C049BB"/>
    <w:rsid w:val="00C04A75"/>
    <w:rsid w:val="00C04A87"/>
    <w:rsid w:val="00C04CEC"/>
    <w:rsid w:val="00C04E55"/>
    <w:rsid w:val="00C05119"/>
    <w:rsid w:val="00C05699"/>
    <w:rsid w:val="00C056B7"/>
    <w:rsid w:val="00C05D78"/>
    <w:rsid w:val="00C05F40"/>
    <w:rsid w:val="00C06217"/>
    <w:rsid w:val="00C0631C"/>
    <w:rsid w:val="00C063CB"/>
    <w:rsid w:val="00C0645C"/>
    <w:rsid w:val="00C06701"/>
    <w:rsid w:val="00C068ED"/>
    <w:rsid w:val="00C06939"/>
    <w:rsid w:val="00C069B2"/>
    <w:rsid w:val="00C06C56"/>
    <w:rsid w:val="00C06E81"/>
    <w:rsid w:val="00C07119"/>
    <w:rsid w:val="00C071CB"/>
    <w:rsid w:val="00C0724D"/>
    <w:rsid w:val="00C072C9"/>
    <w:rsid w:val="00C079EC"/>
    <w:rsid w:val="00C07AE7"/>
    <w:rsid w:val="00C07B26"/>
    <w:rsid w:val="00C07DFD"/>
    <w:rsid w:val="00C07E23"/>
    <w:rsid w:val="00C10078"/>
    <w:rsid w:val="00C10154"/>
    <w:rsid w:val="00C104F9"/>
    <w:rsid w:val="00C10514"/>
    <w:rsid w:val="00C105C0"/>
    <w:rsid w:val="00C10774"/>
    <w:rsid w:val="00C107E1"/>
    <w:rsid w:val="00C1087B"/>
    <w:rsid w:val="00C10903"/>
    <w:rsid w:val="00C10944"/>
    <w:rsid w:val="00C10B84"/>
    <w:rsid w:val="00C10D14"/>
    <w:rsid w:val="00C10E2E"/>
    <w:rsid w:val="00C10F55"/>
    <w:rsid w:val="00C112F1"/>
    <w:rsid w:val="00C115B5"/>
    <w:rsid w:val="00C11740"/>
    <w:rsid w:val="00C11790"/>
    <w:rsid w:val="00C11A24"/>
    <w:rsid w:val="00C11AF3"/>
    <w:rsid w:val="00C11E7C"/>
    <w:rsid w:val="00C12309"/>
    <w:rsid w:val="00C123EB"/>
    <w:rsid w:val="00C1243F"/>
    <w:rsid w:val="00C12445"/>
    <w:rsid w:val="00C12463"/>
    <w:rsid w:val="00C124B6"/>
    <w:rsid w:val="00C12810"/>
    <w:rsid w:val="00C128EA"/>
    <w:rsid w:val="00C129B7"/>
    <w:rsid w:val="00C12AC9"/>
    <w:rsid w:val="00C12D20"/>
    <w:rsid w:val="00C12E72"/>
    <w:rsid w:val="00C13304"/>
    <w:rsid w:val="00C1337C"/>
    <w:rsid w:val="00C13403"/>
    <w:rsid w:val="00C138D0"/>
    <w:rsid w:val="00C13A46"/>
    <w:rsid w:val="00C13BBF"/>
    <w:rsid w:val="00C14461"/>
    <w:rsid w:val="00C1453F"/>
    <w:rsid w:val="00C146EF"/>
    <w:rsid w:val="00C1484C"/>
    <w:rsid w:val="00C1489C"/>
    <w:rsid w:val="00C149C1"/>
    <w:rsid w:val="00C149EB"/>
    <w:rsid w:val="00C14BCC"/>
    <w:rsid w:val="00C14E2D"/>
    <w:rsid w:val="00C156B6"/>
    <w:rsid w:val="00C1580A"/>
    <w:rsid w:val="00C1580D"/>
    <w:rsid w:val="00C1587B"/>
    <w:rsid w:val="00C159CC"/>
    <w:rsid w:val="00C15ABC"/>
    <w:rsid w:val="00C15B80"/>
    <w:rsid w:val="00C15D3A"/>
    <w:rsid w:val="00C16107"/>
    <w:rsid w:val="00C1619E"/>
    <w:rsid w:val="00C16447"/>
    <w:rsid w:val="00C167FA"/>
    <w:rsid w:val="00C16F51"/>
    <w:rsid w:val="00C16F78"/>
    <w:rsid w:val="00C17080"/>
    <w:rsid w:val="00C170A5"/>
    <w:rsid w:val="00C17E61"/>
    <w:rsid w:val="00C17FFB"/>
    <w:rsid w:val="00C2032E"/>
    <w:rsid w:val="00C204D0"/>
    <w:rsid w:val="00C205EC"/>
    <w:rsid w:val="00C2067D"/>
    <w:rsid w:val="00C206B4"/>
    <w:rsid w:val="00C206FB"/>
    <w:rsid w:val="00C2091E"/>
    <w:rsid w:val="00C20ED5"/>
    <w:rsid w:val="00C2108A"/>
    <w:rsid w:val="00C210C9"/>
    <w:rsid w:val="00C2123C"/>
    <w:rsid w:val="00C21314"/>
    <w:rsid w:val="00C2147A"/>
    <w:rsid w:val="00C21504"/>
    <w:rsid w:val="00C21506"/>
    <w:rsid w:val="00C21531"/>
    <w:rsid w:val="00C215B8"/>
    <w:rsid w:val="00C2167D"/>
    <w:rsid w:val="00C21876"/>
    <w:rsid w:val="00C21898"/>
    <w:rsid w:val="00C21A3A"/>
    <w:rsid w:val="00C21BB7"/>
    <w:rsid w:val="00C21C7C"/>
    <w:rsid w:val="00C21FF7"/>
    <w:rsid w:val="00C222F3"/>
    <w:rsid w:val="00C227A6"/>
    <w:rsid w:val="00C22A2E"/>
    <w:rsid w:val="00C22C3D"/>
    <w:rsid w:val="00C22C49"/>
    <w:rsid w:val="00C22C58"/>
    <w:rsid w:val="00C22D45"/>
    <w:rsid w:val="00C22D74"/>
    <w:rsid w:val="00C22D91"/>
    <w:rsid w:val="00C22E92"/>
    <w:rsid w:val="00C23012"/>
    <w:rsid w:val="00C23145"/>
    <w:rsid w:val="00C232F0"/>
    <w:rsid w:val="00C23320"/>
    <w:rsid w:val="00C2372E"/>
    <w:rsid w:val="00C237B9"/>
    <w:rsid w:val="00C237C2"/>
    <w:rsid w:val="00C23A17"/>
    <w:rsid w:val="00C23B3F"/>
    <w:rsid w:val="00C241AC"/>
    <w:rsid w:val="00C24209"/>
    <w:rsid w:val="00C24242"/>
    <w:rsid w:val="00C2439C"/>
    <w:rsid w:val="00C2450B"/>
    <w:rsid w:val="00C246F1"/>
    <w:rsid w:val="00C24787"/>
    <w:rsid w:val="00C24A18"/>
    <w:rsid w:val="00C24B62"/>
    <w:rsid w:val="00C24BE9"/>
    <w:rsid w:val="00C24ECE"/>
    <w:rsid w:val="00C24ED8"/>
    <w:rsid w:val="00C2508F"/>
    <w:rsid w:val="00C25128"/>
    <w:rsid w:val="00C2527E"/>
    <w:rsid w:val="00C258A7"/>
    <w:rsid w:val="00C259D8"/>
    <w:rsid w:val="00C25AA4"/>
    <w:rsid w:val="00C25CC0"/>
    <w:rsid w:val="00C25DA3"/>
    <w:rsid w:val="00C25DAD"/>
    <w:rsid w:val="00C2605C"/>
    <w:rsid w:val="00C2612E"/>
    <w:rsid w:val="00C26195"/>
    <w:rsid w:val="00C26734"/>
    <w:rsid w:val="00C26CB9"/>
    <w:rsid w:val="00C26E2B"/>
    <w:rsid w:val="00C2711E"/>
    <w:rsid w:val="00C27235"/>
    <w:rsid w:val="00C27293"/>
    <w:rsid w:val="00C272BC"/>
    <w:rsid w:val="00C2743E"/>
    <w:rsid w:val="00C2754E"/>
    <w:rsid w:val="00C275BE"/>
    <w:rsid w:val="00C2767D"/>
    <w:rsid w:val="00C279C3"/>
    <w:rsid w:val="00C27EBB"/>
    <w:rsid w:val="00C27FA8"/>
    <w:rsid w:val="00C30065"/>
    <w:rsid w:val="00C300A8"/>
    <w:rsid w:val="00C301DE"/>
    <w:rsid w:val="00C30968"/>
    <w:rsid w:val="00C30AFE"/>
    <w:rsid w:val="00C30CB7"/>
    <w:rsid w:val="00C30CF9"/>
    <w:rsid w:val="00C30D4A"/>
    <w:rsid w:val="00C3105B"/>
    <w:rsid w:val="00C31165"/>
    <w:rsid w:val="00C31326"/>
    <w:rsid w:val="00C31362"/>
    <w:rsid w:val="00C31639"/>
    <w:rsid w:val="00C31680"/>
    <w:rsid w:val="00C31882"/>
    <w:rsid w:val="00C31A1F"/>
    <w:rsid w:val="00C31A83"/>
    <w:rsid w:val="00C31BAD"/>
    <w:rsid w:val="00C3237A"/>
    <w:rsid w:val="00C32414"/>
    <w:rsid w:val="00C32455"/>
    <w:rsid w:val="00C3246B"/>
    <w:rsid w:val="00C3248E"/>
    <w:rsid w:val="00C32635"/>
    <w:rsid w:val="00C32AA6"/>
    <w:rsid w:val="00C32C3F"/>
    <w:rsid w:val="00C32CB9"/>
    <w:rsid w:val="00C33016"/>
    <w:rsid w:val="00C33487"/>
    <w:rsid w:val="00C334AA"/>
    <w:rsid w:val="00C33517"/>
    <w:rsid w:val="00C33544"/>
    <w:rsid w:val="00C33799"/>
    <w:rsid w:val="00C338E0"/>
    <w:rsid w:val="00C33B3A"/>
    <w:rsid w:val="00C3440E"/>
    <w:rsid w:val="00C3441C"/>
    <w:rsid w:val="00C34496"/>
    <w:rsid w:val="00C345EF"/>
    <w:rsid w:val="00C346A3"/>
    <w:rsid w:val="00C346DF"/>
    <w:rsid w:val="00C3482B"/>
    <w:rsid w:val="00C3485E"/>
    <w:rsid w:val="00C3486C"/>
    <w:rsid w:val="00C34AE5"/>
    <w:rsid w:val="00C34B28"/>
    <w:rsid w:val="00C34D2F"/>
    <w:rsid w:val="00C34D68"/>
    <w:rsid w:val="00C34EF5"/>
    <w:rsid w:val="00C34FB8"/>
    <w:rsid w:val="00C3506B"/>
    <w:rsid w:val="00C350B0"/>
    <w:rsid w:val="00C350CE"/>
    <w:rsid w:val="00C355DD"/>
    <w:rsid w:val="00C35673"/>
    <w:rsid w:val="00C3567F"/>
    <w:rsid w:val="00C357AC"/>
    <w:rsid w:val="00C35920"/>
    <w:rsid w:val="00C35BD2"/>
    <w:rsid w:val="00C35C77"/>
    <w:rsid w:val="00C35CA7"/>
    <w:rsid w:val="00C35F37"/>
    <w:rsid w:val="00C35F5B"/>
    <w:rsid w:val="00C36010"/>
    <w:rsid w:val="00C3615D"/>
    <w:rsid w:val="00C363B4"/>
    <w:rsid w:val="00C36436"/>
    <w:rsid w:val="00C36449"/>
    <w:rsid w:val="00C36609"/>
    <w:rsid w:val="00C36642"/>
    <w:rsid w:val="00C36660"/>
    <w:rsid w:val="00C36888"/>
    <w:rsid w:val="00C368D6"/>
    <w:rsid w:val="00C3698E"/>
    <w:rsid w:val="00C369FA"/>
    <w:rsid w:val="00C36C75"/>
    <w:rsid w:val="00C36F2E"/>
    <w:rsid w:val="00C36FBD"/>
    <w:rsid w:val="00C37098"/>
    <w:rsid w:val="00C3730B"/>
    <w:rsid w:val="00C373EB"/>
    <w:rsid w:val="00C37404"/>
    <w:rsid w:val="00C37806"/>
    <w:rsid w:val="00C3780D"/>
    <w:rsid w:val="00C37AAA"/>
    <w:rsid w:val="00C37B88"/>
    <w:rsid w:val="00C37F8D"/>
    <w:rsid w:val="00C40165"/>
    <w:rsid w:val="00C4018F"/>
    <w:rsid w:val="00C40213"/>
    <w:rsid w:val="00C407CB"/>
    <w:rsid w:val="00C40A81"/>
    <w:rsid w:val="00C40A82"/>
    <w:rsid w:val="00C40E55"/>
    <w:rsid w:val="00C40E61"/>
    <w:rsid w:val="00C40FA4"/>
    <w:rsid w:val="00C40FC9"/>
    <w:rsid w:val="00C41141"/>
    <w:rsid w:val="00C41279"/>
    <w:rsid w:val="00C41579"/>
    <w:rsid w:val="00C4184A"/>
    <w:rsid w:val="00C41B7C"/>
    <w:rsid w:val="00C41C5C"/>
    <w:rsid w:val="00C41CB7"/>
    <w:rsid w:val="00C41D1B"/>
    <w:rsid w:val="00C41E9D"/>
    <w:rsid w:val="00C41F0B"/>
    <w:rsid w:val="00C41F49"/>
    <w:rsid w:val="00C42081"/>
    <w:rsid w:val="00C420DB"/>
    <w:rsid w:val="00C42586"/>
    <w:rsid w:val="00C425A8"/>
    <w:rsid w:val="00C42756"/>
    <w:rsid w:val="00C4289E"/>
    <w:rsid w:val="00C4294B"/>
    <w:rsid w:val="00C429AA"/>
    <w:rsid w:val="00C42B21"/>
    <w:rsid w:val="00C42C00"/>
    <w:rsid w:val="00C42F7D"/>
    <w:rsid w:val="00C42FD7"/>
    <w:rsid w:val="00C432E7"/>
    <w:rsid w:val="00C435BD"/>
    <w:rsid w:val="00C43656"/>
    <w:rsid w:val="00C4382A"/>
    <w:rsid w:val="00C43C1B"/>
    <w:rsid w:val="00C43C7E"/>
    <w:rsid w:val="00C43DF6"/>
    <w:rsid w:val="00C4415B"/>
    <w:rsid w:val="00C442DC"/>
    <w:rsid w:val="00C444D2"/>
    <w:rsid w:val="00C4455E"/>
    <w:rsid w:val="00C4470E"/>
    <w:rsid w:val="00C44979"/>
    <w:rsid w:val="00C449DA"/>
    <w:rsid w:val="00C44AE1"/>
    <w:rsid w:val="00C44D76"/>
    <w:rsid w:val="00C44FD0"/>
    <w:rsid w:val="00C450C0"/>
    <w:rsid w:val="00C451E7"/>
    <w:rsid w:val="00C454BC"/>
    <w:rsid w:val="00C45872"/>
    <w:rsid w:val="00C458FB"/>
    <w:rsid w:val="00C45982"/>
    <w:rsid w:val="00C459D9"/>
    <w:rsid w:val="00C45B56"/>
    <w:rsid w:val="00C45D3A"/>
    <w:rsid w:val="00C45F18"/>
    <w:rsid w:val="00C45F52"/>
    <w:rsid w:val="00C4604D"/>
    <w:rsid w:val="00C46170"/>
    <w:rsid w:val="00C46468"/>
    <w:rsid w:val="00C465B7"/>
    <w:rsid w:val="00C46951"/>
    <w:rsid w:val="00C46A0D"/>
    <w:rsid w:val="00C46A37"/>
    <w:rsid w:val="00C46D1C"/>
    <w:rsid w:val="00C47029"/>
    <w:rsid w:val="00C47472"/>
    <w:rsid w:val="00C47585"/>
    <w:rsid w:val="00C4758C"/>
    <w:rsid w:val="00C47630"/>
    <w:rsid w:val="00C47673"/>
    <w:rsid w:val="00C4778F"/>
    <w:rsid w:val="00C47804"/>
    <w:rsid w:val="00C47A82"/>
    <w:rsid w:val="00C47D0B"/>
    <w:rsid w:val="00C47E20"/>
    <w:rsid w:val="00C47E57"/>
    <w:rsid w:val="00C47E98"/>
    <w:rsid w:val="00C502DE"/>
    <w:rsid w:val="00C50573"/>
    <w:rsid w:val="00C50609"/>
    <w:rsid w:val="00C50645"/>
    <w:rsid w:val="00C50671"/>
    <w:rsid w:val="00C509AF"/>
    <w:rsid w:val="00C50A41"/>
    <w:rsid w:val="00C50C0F"/>
    <w:rsid w:val="00C50E8F"/>
    <w:rsid w:val="00C50FE1"/>
    <w:rsid w:val="00C5130C"/>
    <w:rsid w:val="00C5133C"/>
    <w:rsid w:val="00C51543"/>
    <w:rsid w:val="00C51684"/>
    <w:rsid w:val="00C517B9"/>
    <w:rsid w:val="00C51816"/>
    <w:rsid w:val="00C5193D"/>
    <w:rsid w:val="00C51B0B"/>
    <w:rsid w:val="00C51B74"/>
    <w:rsid w:val="00C5206B"/>
    <w:rsid w:val="00C52192"/>
    <w:rsid w:val="00C522F8"/>
    <w:rsid w:val="00C523BC"/>
    <w:rsid w:val="00C524E2"/>
    <w:rsid w:val="00C527BF"/>
    <w:rsid w:val="00C52879"/>
    <w:rsid w:val="00C52954"/>
    <w:rsid w:val="00C52C60"/>
    <w:rsid w:val="00C52D3B"/>
    <w:rsid w:val="00C52DDE"/>
    <w:rsid w:val="00C53133"/>
    <w:rsid w:val="00C5324C"/>
    <w:rsid w:val="00C5327E"/>
    <w:rsid w:val="00C53379"/>
    <w:rsid w:val="00C535AD"/>
    <w:rsid w:val="00C535E9"/>
    <w:rsid w:val="00C536DF"/>
    <w:rsid w:val="00C5389A"/>
    <w:rsid w:val="00C53AB2"/>
    <w:rsid w:val="00C53AB9"/>
    <w:rsid w:val="00C53B60"/>
    <w:rsid w:val="00C53BF2"/>
    <w:rsid w:val="00C53D76"/>
    <w:rsid w:val="00C53F14"/>
    <w:rsid w:val="00C540C0"/>
    <w:rsid w:val="00C54217"/>
    <w:rsid w:val="00C54312"/>
    <w:rsid w:val="00C5440A"/>
    <w:rsid w:val="00C54954"/>
    <w:rsid w:val="00C54B32"/>
    <w:rsid w:val="00C54CC7"/>
    <w:rsid w:val="00C55168"/>
    <w:rsid w:val="00C5533C"/>
    <w:rsid w:val="00C553CE"/>
    <w:rsid w:val="00C55DB6"/>
    <w:rsid w:val="00C55E92"/>
    <w:rsid w:val="00C55F5D"/>
    <w:rsid w:val="00C55FE1"/>
    <w:rsid w:val="00C56010"/>
    <w:rsid w:val="00C5632E"/>
    <w:rsid w:val="00C564C2"/>
    <w:rsid w:val="00C56618"/>
    <w:rsid w:val="00C567C0"/>
    <w:rsid w:val="00C568CD"/>
    <w:rsid w:val="00C56A02"/>
    <w:rsid w:val="00C56A5D"/>
    <w:rsid w:val="00C56AB1"/>
    <w:rsid w:val="00C56AFE"/>
    <w:rsid w:val="00C56BC8"/>
    <w:rsid w:val="00C57010"/>
    <w:rsid w:val="00C573BE"/>
    <w:rsid w:val="00C573DF"/>
    <w:rsid w:val="00C574E1"/>
    <w:rsid w:val="00C574F6"/>
    <w:rsid w:val="00C575AE"/>
    <w:rsid w:val="00C57619"/>
    <w:rsid w:val="00C577C3"/>
    <w:rsid w:val="00C57852"/>
    <w:rsid w:val="00C578AB"/>
    <w:rsid w:val="00C578F4"/>
    <w:rsid w:val="00C57A45"/>
    <w:rsid w:val="00C57CB8"/>
    <w:rsid w:val="00C57D38"/>
    <w:rsid w:val="00C57E15"/>
    <w:rsid w:val="00C6027D"/>
    <w:rsid w:val="00C60436"/>
    <w:rsid w:val="00C60503"/>
    <w:rsid w:val="00C6086A"/>
    <w:rsid w:val="00C608A4"/>
    <w:rsid w:val="00C60A42"/>
    <w:rsid w:val="00C60B15"/>
    <w:rsid w:val="00C60D1A"/>
    <w:rsid w:val="00C60D81"/>
    <w:rsid w:val="00C60DDF"/>
    <w:rsid w:val="00C60E1B"/>
    <w:rsid w:val="00C60F99"/>
    <w:rsid w:val="00C60FFE"/>
    <w:rsid w:val="00C612B7"/>
    <w:rsid w:val="00C61476"/>
    <w:rsid w:val="00C61688"/>
    <w:rsid w:val="00C61D1D"/>
    <w:rsid w:val="00C61E6D"/>
    <w:rsid w:val="00C61FFB"/>
    <w:rsid w:val="00C6202E"/>
    <w:rsid w:val="00C620B7"/>
    <w:rsid w:val="00C621FA"/>
    <w:rsid w:val="00C62334"/>
    <w:rsid w:val="00C623FD"/>
    <w:rsid w:val="00C625A4"/>
    <w:rsid w:val="00C625C8"/>
    <w:rsid w:val="00C626E0"/>
    <w:rsid w:val="00C627C7"/>
    <w:rsid w:val="00C62800"/>
    <w:rsid w:val="00C62BA5"/>
    <w:rsid w:val="00C63095"/>
    <w:rsid w:val="00C6317A"/>
    <w:rsid w:val="00C6322D"/>
    <w:rsid w:val="00C63462"/>
    <w:rsid w:val="00C63505"/>
    <w:rsid w:val="00C635DE"/>
    <w:rsid w:val="00C636FE"/>
    <w:rsid w:val="00C6384C"/>
    <w:rsid w:val="00C63853"/>
    <w:rsid w:val="00C639FD"/>
    <w:rsid w:val="00C63B87"/>
    <w:rsid w:val="00C63CEF"/>
    <w:rsid w:val="00C63E62"/>
    <w:rsid w:val="00C63EC2"/>
    <w:rsid w:val="00C63F4B"/>
    <w:rsid w:val="00C64296"/>
    <w:rsid w:val="00C646C8"/>
    <w:rsid w:val="00C648DD"/>
    <w:rsid w:val="00C64930"/>
    <w:rsid w:val="00C64A72"/>
    <w:rsid w:val="00C64AB8"/>
    <w:rsid w:val="00C64D4B"/>
    <w:rsid w:val="00C64E22"/>
    <w:rsid w:val="00C64F45"/>
    <w:rsid w:val="00C65011"/>
    <w:rsid w:val="00C655A4"/>
    <w:rsid w:val="00C655C6"/>
    <w:rsid w:val="00C655CD"/>
    <w:rsid w:val="00C655D4"/>
    <w:rsid w:val="00C6561A"/>
    <w:rsid w:val="00C65644"/>
    <w:rsid w:val="00C65A84"/>
    <w:rsid w:val="00C65BB0"/>
    <w:rsid w:val="00C65BD2"/>
    <w:rsid w:val="00C65D10"/>
    <w:rsid w:val="00C65D8B"/>
    <w:rsid w:val="00C65E1E"/>
    <w:rsid w:val="00C65EDF"/>
    <w:rsid w:val="00C65FD8"/>
    <w:rsid w:val="00C65FF6"/>
    <w:rsid w:val="00C663D1"/>
    <w:rsid w:val="00C663F2"/>
    <w:rsid w:val="00C664BA"/>
    <w:rsid w:val="00C665AD"/>
    <w:rsid w:val="00C66673"/>
    <w:rsid w:val="00C6685E"/>
    <w:rsid w:val="00C668CF"/>
    <w:rsid w:val="00C66906"/>
    <w:rsid w:val="00C66A73"/>
    <w:rsid w:val="00C66A90"/>
    <w:rsid w:val="00C66BA0"/>
    <w:rsid w:val="00C66DBF"/>
    <w:rsid w:val="00C66EFF"/>
    <w:rsid w:val="00C66F0D"/>
    <w:rsid w:val="00C6705A"/>
    <w:rsid w:val="00C67081"/>
    <w:rsid w:val="00C670BE"/>
    <w:rsid w:val="00C67111"/>
    <w:rsid w:val="00C6712A"/>
    <w:rsid w:val="00C6739C"/>
    <w:rsid w:val="00C675E9"/>
    <w:rsid w:val="00C6763F"/>
    <w:rsid w:val="00C67D0B"/>
    <w:rsid w:val="00C67F97"/>
    <w:rsid w:val="00C67FE9"/>
    <w:rsid w:val="00C700F6"/>
    <w:rsid w:val="00C70126"/>
    <w:rsid w:val="00C70344"/>
    <w:rsid w:val="00C70349"/>
    <w:rsid w:val="00C70474"/>
    <w:rsid w:val="00C7095C"/>
    <w:rsid w:val="00C70CCB"/>
    <w:rsid w:val="00C70DD1"/>
    <w:rsid w:val="00C70E2E"/>
    <w:rsid w:val="00C711F4"/>
    <w:rsid w:val="00C7127F"/>
    <w:rsid w:val="00C71401"/>
    <w:rsid w:val="00C71437"/>
    <w:rsid w:val="00C71579"/>
    <w:rsid w:val="00C7170D"/>
    <w:rsid w:val="00C71797"/>
    <w:rsid w:val="00C718BA"/>
    <w:rsid w:val="00C71996"/>
    <w:rsid w:val="00C71B80"/>
    <w:rsid w:val="00C71CCF"/>
    <w:rsid w:val="00C71E3F"/>
    <w:rsid w:val="00C71FD8"/>
    <w:rsid w:val="00C720EC"/>
    <w:rsid w:val="00C7216C"/>
    <w:rsid w:val="00C7233B"/>
    <w:rsid w:val="00C725B0"/>
    <w:rsid w:val="00C727E0"/>
    <w:rsid w:val="00C727F2"/>
    <w:rsid w:val="00C72806"/>
    <w:rsid w:val="00C728A5"/>
    <w:rsid w:val="00C729BE"/>
    <w:rsid w:val="00C72C27"/>
    <w:rsid w:val="00C72D78"/>
    <w:rsid w:val="00C72DD6"/>
    <w:rsid w:val="00C730EA"/>
    <w:rsid w:val="00C7313A"/>
    <w:rsid w:val="00C7315B"/>
    <w:rsid w:val="00C732DC"/>
    <w:rsid w:val="00C73303"/>
    <w:rsid w:val="00C733C5"/>
    <w:rsid w:val="00C73417"/>
    <w:rsid w:val="00C73467"/>
    <w:rsid w:val="00C734BD"/>
    <w:rsid w:val="00C734C2"/>
    <w:rsid w:val="00C734F4"/>
    <w:rsid w:val="00C73A10"/>
    <w:rsid w:val="00C73A43"/>
    <w:rsid w:val="00C73A98"/>
    <w:rsid w:val="00C73B42"/>
    <w:rsid w:val="00C73BEC"/>
    <w:rsid w:val="00C73C4B"/>
    <w:rsid w:val="00C73D5C"/>
    <w:rsid w:val="00C73E9B"/>
    <w:rsid w:val="00C74094"/>
    <w:rsid w:val="00C740E5"/>
    <w:rsid w:val="00C741AE"/>
    <w:rsid w:val="00C74247"/>
    <w:rsid w:val="00C742AE"/>
    <w:rsid w:val="00C74353"/>
    <w:rsid w:val="00C743AD"/>
    <w:rsid w:val="00C743AE"/>
    <w:rsid w:val="00C743BB"/>
    <w:rsid w:val="00C743DE"/>
    <w:rsid w:val="00C7452C"/>
    <w:rsid w:val="00C7461B"/>
    <w:rsid w:val="00C746E3"/>
    <w:rsid w:val="00C74701"/>
    <w:rsid w:val="00C7492D"/>
    <w:rsid w:val="00C74A4B"/>
    <w:rsid w:val="00C74D90"/>
    <w:rsid w:val="00C74E83"/>
    <w:rsid w:val="00C74FDB"/>
    <w:rsid w:val="00C75062"/>
    <w:rsid w:val="00C750DE"/>
    <w:rsid w:val="00C750F3"/>
    <w:rsid w:val="00C755D4"/>
    <w:rsid w:val="00C75804"/>
    <w:rsid w:val="00C7586F"/>
    <w:rsid w:val="00C75C16"/>
    <w:rsid w:val="00C7617C"/>
    <w:rsid w:val="00C761F1"/>
    <w:rsid w:val="00C76214"/>
    <w:rsid w:val="00C76279"/>
    <w:rsid w:val="00C762D8"/>
    <w:rsid w:val="00C7644E"/>
    <w:rsid w:val="00C76791"/>
    <w:rsid w:val="00C76792"/>
    <w:rsid w:val="00C76866"/>
    <w:rsid w:val="00C76B09"/>
    <w:rsid w:val="00C76C28"/>
    <w:rsid w:val="00C77030"/>
    <w:rsid w:val="00C77091"/>
    <w:rsid w:val="00C772D2"/>
    <w:rsid w:val="00C77852"/>
    <w:rsid w:val="00C778CB"/>
    <w:rsid w:val="00C77953"/>
    <w:rsid w:val="00C77C2D"/>
    <w:rsid w:val="00C77CA1"/>
    <w:rsid w:val="00C77D6C"/>
    <w:rsid w:val="00C77F16"/>
    <w:rsid w:val="00C77FC6"/>
    <w:rsid w:val="00C8003B"/>
    <w:rsid w:val="00C802B3"/>
    <w:rsid w:val="00C803A8"/>
    <w:rsid w:val="00C80411"/>
    <w:rsid w:val="00C80570"/>
    <w:rsid w:val="00C80631"/>
    <w:rsid w:val="00C806FF"/>
    <w:rsid w:val="00C8086A"/>
    <w:rsid w:val="00C808BB"/>
    <w:rsid w:val="00C808D9"/>
    <w:rsid w:val="00C809D8"/>
    <w:rsid w:val="00C80AD3"/>
    <w:rsid w:val="00C80B13"/>
    <w:rsid w:val="00C80C24"/>
    <w:rsid w:val="00C80C30"/>
    <w:rsid w:val="00C80CD4"/>
    <w:rsid w:val="00C80CEA"/>
    <w:rsid w:val="00C80D5C"/>
    <w:rsid w:val="00C80D80"/>
    <w:rsid w:val="00C810FD"/>
    <w:rsid w:val="00C811CB"/>
    <w:rsid w:val="00C81205"/>
    <w:rsid w:val="00C8123A"/>
    <w:rsid w:val="00C81489"/>
    <w:rsid w:val="00C81552"/>
    <w:rsid w:val="00C815BB"/>
    <w:rsid w:val="00C8164F"/>
    <w:rsid w:val="00C81B44"/>
    <w:rsid w:val="00C81D26"/>
    <w:rsid w:val="00C81E0C"/>
    <w:rsid w:val="00C81F89"/>
    <w:rsid w:val="00C8205E"/>
    <w:rsid w:val="00C822ED"/>
    <w:rsid w:val="00C82365"/>
    <w:rsid w:val="00C823C4"/>
    <w:rsid w:val="00C825F8"/>
    <w:rsid w:val="00C827A5"/>
    <w:rsid w:val="00C829EE"/>
    <w:rsid w:val="00C82AB6"/>
    <w:rsid w:val="00C82B7C"/>
    <w:rsid w:val="00C82CFD"/>
    <w:rsid w:val="00C82ECD"/>
    <w:rsid w:val="00C82F74"/>
    <w:rsid w:val="00C83608"/>
    <w:rsid w:val="00C83944"/>
    <w:rsid w:val="00C83ADE"/>
    <w:rsid w:val="00C83B50"/>
    <w:rsid w:val="00C83B8D"/>
    <w:rsid w:val="00C83F40"/>
    <w:rsid w:val="00C84042"/>
    <w:rsid w:val="00C84194"/>
    <w:rsid w:val="00C842C4"/>
    <w:rsid w:val="00C8441A"/>
    <w:rsid w:val="00C84471"/>
    <w:rsid w:val="00C844E5"/>
    <w:rsid w:val="00C84636"/>
    <w:rsid w:val="00C847AA"/>
    <w:rsid w:val="00C847CD"/>
    <w:rsid w:val="00C848C7"/>
    <w:rsid w:val="00C84AAD"/>
    <w:rsid w:val="00C84BFD"/>
    <w:rsid w:val="00C84CD9"/>
    <w:rsid w:val="00C84DAF"/>
    <w:rsid w:val="00C84E61"/>
    <w:rsid w:val="00C85000"/>
    <w:rsid w:val="00C850F7"/>
    <w:rsid w:val="00C854E7"/>
    <w:rsid w:val="00C85580"/>
    <w:rsid w:val="00C857B3"/>
    <w:rsid w:val="00C859D4"/>
    <w:rsid w:val="00C85A2E"/>
    <w:rsid w:val="00C85AB1"/>
    <w:rsid w:val="00C85C8D"/>
    <w:rsid w:val="00C85DA1"/>
    <w:rsid w:val="00C85E2B"/>
    <w:rsid w:val="00C86021"/>
    <w:rsid w:val="00C8623A"/>
    <w:rsid w:val="00C86640"/>
    <w:rsid w:val="00C8666A"/>
    <w:rsid w:val="00C8666E"/>
    <w:rsid w:val="00C866EA"/>
    <w:rsid w:val="00C86806"/>
    <w:rsid w:val="00C86A46"/>
    <w:rsid w:val="00C86A9A"/>
    <w:rsid w:val="00C86BA4"/>
    <w:rsid w:val="00C86D8C"/>
    <w:rsid w:val="00C874D7"/>
    <w:rsid w:val="00C875FB"/>
    <w:rsid w:val="00C877C5"/>
    <w:rsid w:val="00C87AF8"/>
    <w:rsid w:val="00C87BC6"/>
    <w:rsid w:val="00C87E5E"/>
    <w:rsid w:val="00C87F8F"/>
    <w:rsid w:val="00C87FDC"/>
    <w:rsid w:val="00C90016"/>
    <w:rsid w:val="00C901FC"/>
    <w:rsid w:val="00C90369"/>
    <w:rsid w:val="00C9050D"/>
    <w:rsid w:val="00C90684"/>
    <w:rsid w:val="00C90742"/>
    <w:rsid w:val="00C90990"/>
    <w:rsid w:val="00C90B5B"/>
    <w:rsid w:val="00C90C1C"/>
    <w:rsid w:val="00C90DA2"/>
    <w:rsid w:val="00C90EE0"/>
    <w:rsid w:val="00C91044"/>
    <w:rsid w:val="00C91151"/>
    <w:rsid w:val="00C91228"/>
    <w:rsid w:val="00C9143C"/>
    <w:rsid w:val="00C9143D"/>
    <w:rsid w:val="00C914D2"/>
    <w:rsid w:val="00C9165B"/>
    <w:rsid w:val="00C916F2"/>
    <w:rsid w:val="00C91729"/>
    <w:rsid w:val="00C91741"/>
    <w:rsid w:val="00C917B4"/>
    <w:rsid w:val="00C91B7E"/>
    <w:rsid w:val="00C91D19"/>
    <w:rsid w:val="00C91D3D"/>
    <w:rsid w:val="00C91D58"/>
    <w:rsid w:val="00C91EA6"/>
    <w:rsid w:val="00C92076"/>
    <w:rsid w:val="00C92105"/>
    <w:rsid w:val="00C92193"/>
    <w:rsid w:val="00C92364"/>
    <w:rsid w:val="00C92381"/>
    <w:rsid w:val="00C92578"/>
    <w:rsid w:val="00C92642"/>
    <w:rsid w:val="00C92670"/>
    <w:rsid w:val="00C927A1"/>
    <w:rsid w:val="00C92F12"/>
    <w:rsid w:val="00C93141"/>
    <w:rsid w:val="00C9335A"/>
    <w:rsid w:val="00C9357C"/>
    <w:rsid w:val="00C93584"/>
    <w:rsid w:val="00C935B1"/>
    <w:rsid w:val="00C938CB"/>
    <w:rsid w:val="00C93BB1"/>
    <w:rsid w:val="00C93D40"/>
    <w:rsid w:val="00C93E18"/>
    <w:rsid w:val="00C93F4F"/>
    <w:rsid w:val="00C94202"/>
    <w:rsid w:val="00C942D2"/>
    <w:rsid w:val="00C946BB"/>
    <w:rsid w:val="00C94712"/>
    <w:rsid w:val="00C948CF"/>
    <w:rsid w:val="00C94BCB"/>
    <w:rsid w:val="00C95327"/>
    <w:rsid w:val="00C95479"/>
    <w:rsid w:val="00C9565B"/>
    <w:rsid w:val="00C9573B"/>
    <w:rsid w:val="00C95D0F"/>
    <w:rsid w:val="00C965F6"/>
    <w:rsid w:val="00C968C9"/>
    <w:rsid w:val="00C96971"/>
    <w:rsid w:val="00C96C8E"/>
    <w:rsid w:val="00C96C9C"/>
    <w:rsid w:val="00C96D74"/>
    <w:rsid w:val="00C96E0F"/>
    <w:rsid w:val="00C96F25"/>
    <w:rsid w:val="00C97116"/>
    <w:rsid w:val="00C9720E"/>
    <w:rsid w:val="00C97360"/>
    <w:rsid w:val="00C973BC"/>
    <w:rsid w:val="00C9743C"/>
    <w:rsid w:val="00C9775D"/>
    <w:rsid w:val="00C97956"/>
    <w:rsid w:val="00C97A41"/>
    <w:rsid w:val="00C97B99"/>
    <w:rsid w:val="00C97C92"/>
    <w:rsid w:val="00C97EA0"/>
    <w:rsid w:val="00CA00ED"/>
    <w:rsid w:val="00CA02AB"/>
    <w:rsid w:val="00CA030A"/>
    <w:rsid w:val="00CA0398"/>
    <w:rsid w:val="00CA0476"/>
    <w:rsid w:val="00CA04F9"/>
    <w:rsid w:val="00CA0543"/>
    <w:rsid w:val="00CA055A"/>
    <w:rsid w:val="00CA067D"/>
    <w:rsid w:val="00CA06CF"/>
    <w:rsid w:val="00CA06D0"/>
    <w:rsid w:val="00CA0763"/>
    <w:rsid w:val="00CA085B"/>
    <w:rsid w:val="00CA0866"/>
    <w:rsid w:val="00CA0939"/>
    <w:rsid w:val="00CA0B25"/>
    <w:rsid w:val="00CA0C5D"/>
    <w:rsid w:val="00CA0E40"/>
    <w:rsid w:val="00CA1390"/>
    <w:rsid w:val="00CA14C9"/>
    <w:rsid w:val="00CA1519"/>
    <w:rsid w:val="00CA16A6"/>
    <w:rsid w:val="00CA17BB"/>
    <w:rsid w:val="00CA17C5"/>
    <w:rsid w:val="00CA1D5B"/>
    <w:rsid w:val="00CA1E6E"/>
    <w:rsid w:val="00CA205E"/>
    <w:rsid w:val="00CA21E3"/>
    <w:rsid w:val="00CA2289"/>
    <w:rsid w:val="00CA2346"/>
    <w:rsid w:val="00CA2425"/>
    <w:rsid w:val="00CA242A"/>
    <w:rsid w:val="00CA2449"/>
    <w:rsid w:val="00CA2622"/>
    <w:rsid w:val="00CA2670"/>
    <w:rsid w:val="00CA29A3"/>
    <w:rsid w:val="00CA2B05"/>
    <w:rsid w:val="00CA2B94"/>
    <w:rsid w:val="00CA2C78"/>
    <w:rsid w:val="00CA2FB0"/>
    <w:rsid w:val="00CA2FFF"/>
    <w:rsid w:val="00CA31AB"/>
    <w:rsid w:val="00CA31D6"/>
    <w:rsid w:val="00CA34BB"/>
    <w:rsid w:val="00CA39C6"/>
    <w:rsid w:val="00CA3ACF"/>
    <w:rsid w:val="00CA3ADD"/>
    <w:rsid w:val="00CA3B97"/>
    <w:rsid w:val="00CA3BED"/>
    <w:rsid w:val="00CA3D36"/>
    <w:rsid w:val="00CA3D61"/>
    <w:rsid w:val="00CA3E3E"/>
    <w:rsid w:val="00CA41CA"/>
    <w:rsid w:val="00CA43B5"/>
    <w:rsid w:val="00CA46BD"/>
    <w:rsid w:val="00CA4901"/>
    <w:rsid w:val="00CA4916"/>
    <w:rsid w:val="00CA49B0"/>
    <w:rsid w:val="00CA4B27"/>
    <w:rsid w:val="00CA4C07"/>
    <w:rsid w:val="00CA4C6A"/>
    <w:rsid w:val="00CA50B9"/>
    <w:rsid w:val="00CA5129"/>
    <w:rsid w:val="00CA518E"/>
    <w:rsid w:val="00CA5397"/>
    <w:rsid w:val="00CA53C1"/>
    <w:rsid w:val="00CA5549"/>
    <w:rsid w:val="00CA564F"/>
    <w:rsid w:val="00CA5654"/>
    <w:rsid w:val="00CA578A"/>
    <w:rsid w:val="00CA5842"/>
    <w:rsid w:val="00CA58F6"/>
    <w:rsid w:val="00CA5B9F"/>
    <w:rsid w:val="00CA5CC6"/>
    <w:rsid w:val="00CA629A"/>
    <w:rsid w:val="00CA68C1"/>
    <w:rsid w:val="00CA6CBC"/>
    <w:rsid w:val="00CA6DF3"/>
    <w:rsid w:val="00CA7130"/>
    <w:rsid w:val="00CA7131"/>
    <w:rsid w:val="00CA7610"/>
    <w:rsid w:val="00CA766D"/>
    <w:rsid w:val="00CA76E8"/>
    <w:rsid w:val="00CA77C4"/>
    <w:rsid w:val="00CA7879"/>
    <w:rsid w:val="00CA78A7"/>
    <w:rsid w:val="00CA7D55"/>
    <w:rsid w:val="00CA7E3D"/>
    <w:rsid w:val="00CB02E3"/>
    <w:rsid w:val="00CB0481"/>
    <w:rsid w:val="00CB05FA"/>
    <w:rsid w:val="00CB061C"/>
    <w:rsid w:val="00CB13F7"/>
    <w:rsid w:val="00CB142B"/>
    <w:rsid w:val="00CB1537"/>
    <w:rsid w:val="00CB1585"/>
    <w:rsid w:val="00CB15D3"/>
    <w:rsid w:val="00CB15D8"/>
    <w:rsid w:val="00CB1653"/>
    <w:rsid w:val="00CB1789"/>
    <w:rsid w:val="00CB186A"/>
    <w:rsid w:val="00CB1891"/>
    <w:rsid w:val="00CB18E5"/>
    <w:rsid w:val="00CB194B"/>
    <w:rsid w:val="00CB1A8D"/>
    <w:rsid w:val="00CB1B98"/>
    <w:rsid w:val="00CB22F8"/>
    <w:rsid w:val="00CB2584"/>
    <w:rsid w:val="00CB2C64"/>
    <w:rsid w:val="00CB2CC0"/>
    <w:rsid w:val="00CB2EDB"/>
    <w:rsid w:val="00CB2FF5"/>
    <w:rsid w:val="00CB301A"/>
    <w:rsid w:val="00CB362F"/>
    <w:rsid w:val="00CB3A15"/>
    <w:rsid w:val="00CB3A8C"/>
    <w:rsid w:val="00CB3B39"/>
    <w:rsid w:val="00CB3B72"/>
    <w:rsid w:val="00CB3C9F"/>
    <w:rsid w:val="00CB3DC4"/>
    <w:rsid w:val="00CB3F6F"/>
    <w:rsid w:val="00CB40F9"/>
    <w:rsid w:val="00CB4175"/>
    <w:rsid w:val="00CB438A"/>
    <w:rsid w:val="00CB448D"/>
    <w:rsid w:val="00CB456D"/>
    <w:rsid w:val="00CB45EF"/>
    <w:rsid w:val="00CB4797"/>
    <w:rsid w:val="00CB4936"/>
    <w:rsid w:val="00CB493E"/>
    <w:rsid w:val="00CB4C84"/>
    <w:rsid w:val="00CB4CBC"/>
    <w:rsid w:val="00CB4D13"/>
    <w:rsid w:val="00CB50EB"/>
    <w:rsid w:val="00CB52EC"/>
    <w:rsid w:val="00CB530F"/>
    <w:rsid w:val="00CB5408"/>
    <w:rsid w:val="00CB5619"/>
    <w:rsid w:val="00CB5AFD"/>
    <w:rsid w:val="00CB5DA5"/>
    <w:rsid w:val="00CB60AE"/>
    <w:rsid w:val="00CB6156"/>
    <w:rsid w:val="00CB61C8"/>
    <w:rsid w:val="00CB61D9"/>
    <w:rsid w:val="00CB62A1"/>
    <w:rsid w:val="00CB6325"/>
    <w:rsid w:val="00CB637E"/>
    <w:rsid w:val="00CB6520"/>
    <w:rsid w:val="00CB67ED"/>
    <w:rsid w:val="00CB690E"/>
    <w:rsid w:val="00CB6CD2"/>
    <w:rsid w:val="00CB6D78"/>
    <w:rsid w:val="00CB714A"/>
    <w:rsid w:val="00CB726A"/>
    <w:rsid w:val="00CB7378"/>
    <w:rsid w:val="00CB75D1"/>
    <w:rsid w:val="00CB79FD"/>
    <w:rsid w:val="00CB7B37"/>
    <w:rsid w:val="00CB7BAD"/>
    <w:rsid w:val="00CB7DCE"/>
    <w:rsid w:val="00CB7EC4"/>
    <w:rsid w:val="00CB7F8F"/>
    <w:rsid w:val="00CC0153"/>
    <w:rsid w:val="00CC01D8"/>
    <w:rsid w:val="00CC030A"/>
    <w:rsid w:val="00CC0598"/>
    <w:rsid w:val="00CC082D"/>
    <w:rsid w:val="00CC0888"/>
    <w:rsid w:val="00CC0B6B"/>
    <w:rsid w:val="00CC0F23"/>
    <w:rsid w:val="00CC1068"/>
    <w:rsid w:val="00CC130B"/>
    <w:rsid w:val="00CC137B"/>
    <w:rsid w:val="00CC14AB"/>
    <w:rsid w:val="00CC1550"/>
    <w:rsid w:val="00CC178C"/>
    <w:rsid w:val="00CC19A9"/>
    <w:rsid w:val="00CC1ACD"/>
    <w:rsid w:val="00CC1B2A"/>
    <w:rsid w:val="00CC1B2F"/>
    <w:rsid w:val="00CC1C9B"/>
    <w:rsid w:val="00CC220F"/>
    <w:rsid w:val="00CC2274"/>
    <w:rsid w:val="00CC229C"/>
    <w:rsid w:val="00CC231E"/>
    <w:rsid w:val="00CC2459"/>
    <w:rsid w:val="00CC24FC"/>
    <w:rsid w:val="00CC2558"/>
    <w:rsid w:val="00CC25B7"/>
    <w:rsid w:val="00CC27BE"/>
    <w:rsid w:val="00CC286A"/>
    <w:rsid w:val="00CC29CA"/>
    <w:rsid w:val="00CC2B5F"/>
    <w:rsid w:val="00CC2B9A"/>
    <w:rsid w:val="00CC2BA7"/>
    <w:rsid w:val="00CC2DB4"/>
    <w:rsid w:val="00CC2DE2"/>
    <w:rsid w:val="00CC2DEB"/>
    <w:rsid w:val="00CC2E9A"/>
    <w:rsid w:val="00CC3060"/>
    <w:rsid w:val="00CC3074"/>
    <w:rsid w:val="00CC30D5"/>
    <w:rsid w:val="00CC3399"/>
    <w:rsid w:val="00CC3764"/>
    <w:rsid w:val="00CC37AE"/>
    <w:rsid w:val="00CC37DC"/>
    <w:rsid w:val="00CC37E3"/>
    <w:rsid w:val="00CC3A1B"/>
    <w:rsid w:val="00CC3A98"/>
    <w:rsid w:val="00CC3B17"/>
    <w:rsid w:val="00CC3BB2"/>
    <w:rsid w:val="00CC3DE9"/>
    <w:rsid w:val="00CC3E6D"/>
    <w:rsid w:val="00CC4146"/>
    <w:rsid w:val="00CC416D"/>
    <w:rsid w:val="00CC4209"/>
    <w:rsid w:val="00CC4401"/>
    <w:rsid w:val="00CC4427"/>
    <w:rsid w:val="00CC459D"/>
    <w:rsid w:val="00CC4790"/>
    <w:rsid w:val="00CC4803"/>
    <w:rsid w:val="00CC4A35"/>
    <w:rsid w:val="00CC4BA9"/>
    <w:rsid w:val="00CC4CE2"/>
    <w:rsid w:val="00CC4F28"/>
    <w:rsid w:val="00CC52C0"/>
    <w:rsid w:val="00CC53E6"/>
    <w:rsid w:val="00CC55E9"/>
    <w:rsid w:val="00CC5789"/>
    <w:rsid w:val="00CC5921"/>
    <w:rsid w:val="00CC5981"/>
    <w:rsid w:val="00CC5C1D"/>
    <w:rsid w:val="00CC5E69"/>
    <w:rsid w:val="00CC5E6B"/>
    <w:rsid w:val="00CC5E8A"/>
    <w:rsid w:val="00CC610D"/>
    <w:rsid w:val="00CC613A"/>
    <w:rsid w:val="00CC6422"/>
    <w:rsid w:val="00CC6499"/>
    <w:rsid w:val="00CC6580"/>
    <w:rsid w:val="00CC65C9"/>
    <w:rsid w:val="00CC66D2"/>
    <w:rsid w:val="00CC66DA"/>
    <w:rsid w:val="00CC6CFE"/>
    <w:rsid w:val="00CC6E6E"/>
    <w:rsid w:val="00CC6F20"/>
    <w:rsid w:val="00CC6FEE"/>
    <w:rsid w:val="00CC72EE"/>
    <w:rsid w:val="00CC7391"/>
    <w:rsid w:val="00CC7406"/>
    <w:rsid w:val="00CC7755"/>
    <w:rsid w:val="00CC7A19"/>
    <w:rsid w:val="00CC7A66"/>
    <w:rsid w:val="00CC7AD1"/>
    <w:rsid w:val="00CC7B60"/>
    <w:rsid w:val="00CC7B7C"/>
    <w:rsid w:val="00CC7C20"/>
    <w:rsid w:val="00CC7DB2"/>
    <w:rsid w:val="00CC7E5F"/>
    <w:rsid w:val="00CC7EEE"/>
    <w:rsid w:val="00CD00C3"/>
    <w:rsid w:val="00CD029C"/>
    <w:rsid w:val="00CD0359"/>
    <w:rsid w:val="00CD06C6"/>
    <w:rsid w:val="00CD081F"/>
    <w:rsid w:val="00CD0867"/>
    <w:rsid w:val="00CD08ED"/>
    <w:rsid w:val="00CD0C26"/>
    <w:rsid w:val="00CD0E7F"/>
    <w:rsid w:val="00CD0F99"/>
    <w:rsid w:val="00CD10D6"/>
    <w:rsid w:val="00CD1114"/>
    <w:rsid w:val="00CD120F"/>
    <w:rsid w:val="00CD1216"/>
    <w:rsid w:val="00CD129C"/>
    <w:rsid w:val="00CD15A3"/>
    <w:rsid w:val="00CD1684"/>
    <w:rsid w:val="00CD1832"/>
    <w:rsid w:val="00CD1A46"/>
    <w:rsid w:val="00CD1C1D"/>
    <w:rsid w:val="00CD1D12"/>
    <w:rsid w:val="00CD1E36"/>
    <w:rsid w:val="00CD1E43"/>
    <w:rsid w:val="00CD1F32"/>
    <w:rsid w:val="00CD1F5E"/>
    <w:rsid w:val="00CD201B"/>
    <w:rsid w:val="00CD2131"/>
    <w:rsid w:val="00CD2135"/>
    <w:rsid w:val="00CD21E7"/>
    <w:rsid w:val="00CD257D"/>
    <w:rsid w:val="00CD2829"/>
    <w:rsid w:val="00CD286E"/>
    <w:rsid w:val="00CD29E3"/>
    <w:rsid w:val="00CD2C1F"/>
    <w:rsid w:val="00CD2FB1"/>
    <w:rsid w:val="00CD319C"/>
    <w:rsid w:val="00CD3207"/>
    <w:rsid w:val="00CD33C4"/>
    <w:rsid w:val="00CD33F5"/>
    <w:rsid w:val="00CD344D"/>
    <w:rsid w:val="00CD3726"/>
    <w:rsid w:val="00CD3826"/>
    <w:rsid w:val="00CD382D"/>
    <w:rsid w:val="00CD3DA2"/>
    <w:rsid w:val="00CD3F51"/>
    <w:rsid w:val="00CD405A"/>
    <w:rsid w:val="00CD43C7"/>
    <w:rsid w:val="00CD445D"/>
    <w:rsid w:val="00CD44D1"/>
    <w:rsid w:val="00CD44DD"/>
    <w:rsid w:val="00CD455C"/>
    <w:rsid w:val="00CD4577"/>
    <w:rsid w:val="00CD4961"/>
    <w:rsid w:val="00CD4995"/>
    <w:rsid w:val="00CD49B9"/>
    <w:rsid w:val="00CD4A4F"/>
    <w:rsid w:val="00CD4E31"/>
    <w:rsid w:val="00CD4E42"/>
    <w:rsid w:val="00CD4EC1"/>
    <w:rsid w:val="00CD4F41"/>
    <w:rsid w:val="00CD5053"/>
    <w:rsid w:val="00CD51A2"/>
    <w:rsid w:val="00CD51F7"/>
    <w:rsid w:val="00CD528B"/>
    <w:rsid w:val="00CD5558"/>
    <w:rsid w:val="00CD568D"/>
    <w:rsid w:val="00CD598A"/>
    <w:rsid w:val="00CD5AC6"/>
    <w:rsid w:val="00CD5C8D"/>
    <w:rsid w:val="00CD5FE5"/>
    <w:rsid w:val="00CD61FA"/>
    <w:rsid w:val="00CD6322"/>
    <w:rsid w:val="00CD664E"/>
    <w:rsid w:val="00CD67B8"/>
    <w:rsid w:val="00CD6CA1"/>
    <w:rsid w:val="00CD6F03"/>
    <w:rsid w:val="00CD70AE"/>
    <w:rsid w:val="00CD7280"/>
    <w:rsid w:val="00CD746F"/>
    <w:rsid w:val="00CD74A7"/>
    <w:rsid w:val="00CD79A1"/>
    <w:rsid w:val="00CD7B26"/>
    <w:rsid w:val="00CD7D24"/>
    <w:rsid w:val="00CD7DA1"/>
    <w:rsid w:val="00CE0149"/>
    <w:rsid w:val="00CE02C0"/>
    <w:rsid w:val="00CE02DE"/>
    <w:rsid w:val="00CE0318"/>
    <w:rsid w:val="00CE040D"/>
    <w:rsid w:val="00CE0658"/>
    <w:rsid w:val="00CE0975"/>
    <w:rsid w:val="00CE09DC"/>
    <w:rsid w:val="00CE0A82"/>
    <w:rsid w:val="00CE0AFA"/>
    <w:rsid w:val="00CE0E25"/>
    <w:rsid w:val="00CE1091"/>
    <w:rsid w:val="00CE151C"/>
    <w:rsid w:val="00CE1583"/>
    <w:rsid w:val="00CE1762"/>
    <w:rsid w:val="00CE17CD"/>
    <w:rsid w:val="00CE18EB"/>
    <w:rsid w:val="00CE1910"/>
    <w:rsid w:val="00CE1B25"/>
    <w:rsid w:val="00CE1B3B"/>
    <w:rsid w:val="00CE1C24"/>
    <w:rsid w:val="00CE1EB0"/>
    <w:rsid w:val="00CE217B"/>
    <w:rsid w:val="00CE22A6"/>
    <w:rsid w:val="00CE238B"/>
    <w:rsid w:val="00CE28A5"/>
    <w:rsid w:val="00CE293E"/>
    <w:rsid w:val="00CE2CBC"/>
    <w:rsid w:val="00CE36B1"/>
    <w:rsid w:val="00CE39CB"/>
    <w:rsid w:val="00CE3A8D"/>
    <w:rsid w:val="00CE3B1A"/>
    <w:rsid w:val="00CE3D29"/>
    <w:rsid w:val="00CE3E2D"/>
    <w:rsid w:val="00CE3F45"/>
    <w:rsid w:val="00CE4108"/>
    <w:rsid w:val="00CE44B1"/>
    <w:rsid w:val="00CE4527"/>
    <w:rsid w:val="00CE4617"/>
    <w:rsid w:val="00CE463F"/>
    <w:rsid w:val="00CE4958"/>
    <w:rsid w:val="00CE4ABD"/>
    <w:rsid w:val="00CE4CA9"/>
    <w:rsid w:val="00CE4D1B"/>
    <w:rsid w:val="00CE4D96"/>
    <w:rsid w:val="00CE4FC5"/>
    <w:rsid w:val="00CE5079"/>
    <w:rsid w:val="00CE51BC"/>
    <w:rsid w:val="00CE51E9"/>
    <w:rsid w:val="00CE5253"/>
    <w:rsid w:val="00CE5301"/>
    <w:rsid w:val="00CE530E"/>
    <w:rsid w:val="00CE539E"/>
    <w:rsid w:val="00CE53DE"/>
    <w:rsid w:val="00CE57FF"/>
    <w:rsid w:val="00CE5C80"/>
    <w:rsid w:val="00CE5DEB"/>
    <w:rsid w:val="00CE5E32"/>
    <w:rsid w:val="00CE60B4"/>
    <w:rsid w:val="00CE6186"/>
    <w:rsid w:val="00CE66B3"/>
    <w:rsid w:val="00CE699F"/>
    <w:rsid w:val="00CE6C0A"/>
    <w:rsid w:val="00CE6CFF"/>
    <w:rsid w:val="00CE6D68"/>
    <w:rsid w:val="00CE6DF8"/>
    <w:rsid w:val="00CE6E1C"/>
    <w:rsid w:val="00CE6FBA"/>
    <w:rsid w:val="00CE783A"/>
    <w:rsid w:val="00CE7877"/>
    <w:rsid w:val="00CE7922"/>
    <w:rsid w:val="00CE7A2F"/>
    <w:rsid w:val="00CE7A9D"/>
    <w:rsid w:val="00CE7EE4"/>
    <w:rsid w:val="00CF00D5"/>
    <w:rsid w:val="00CF01A1"/>
    <w:rsid w:val="00CF0249"/>
    <w:rsid w:val="00CF05FE"/>
    <w:rsid w:val="00CF075D"/>
    <w:rsid w:val="00CF07D3"/>
    <w:rsid w:val="00CF0A04"/>
    <w:rsid w:val="00CF0AED"/>
    <w:rsid w:val="00CF0B4F"/>
    <w:rsid w:val="00CF0C1D"/>
    <w:rsid w:val="00CF0C1E"/>
    <w:rsid w:val="00CF123E"/>
    <w:rsid w:val="00CF127B"/>
    <w:rsid w:val="00CF132C"/>
    <w:rsid w:val="00CF182C"/>
    <w:rsid w:val="00CF191C"/>
    <w:rsid w:val="00CF19DE"/>
    <w:rsid w:val="00CF1BE2"/>
    <w:rsid w:val="00CF1C19"/>
    <w:rsid w:val="00CF1E3C"/>
    <w:rsid w:val="00CF1E44"/>
    <w:rsid w:val="00CF2148"/>
    <w:rsid w:val="00CF221A"/>
    <w:rsid w:val="00CF2294"/>
    <w:rsid w:val="00CF23F3"/>
    <w:rsid w:val="00CF2429"/>
    <w:rsid w:val="00CF24E3"/>
    <w:rsid w:val="00CF257E"/>
    <w:rsid w:val="00CF2759"/>
    <w:rsid w:val="00CF2769"/>
    <w:rsid w:val="00CF2920"/>
    <w:rsid w:val="00CF2984"/>
    <w:rsid w:val="00CF29BD"/>
    <w:rsid w:val="00CF29CC"/>
    <w:rsid w:val="00CF2C6D"/>
    <w:rsid w:val="00CF2E60"/>
    <w:rsid w:val="00CF2E79"/>
    <w:rsid w:val="00CF3126"/>
    <w:rsid w:val="00CF34B9"/>
    <w:rsid w:val="00CF34C0"/>
    <w:rsid w:val="00CF3526"/>
    <w:rsid w:val="00CF35F2"/>
    <w:rsid w:val="00CF36E6"/>
    <w:rsid w:val="00CF378C"/>
    <w:rsid w:val="00CF38D8"/>
    <w:rsid w:val="00CF3A7D"/>
    <w:rsid w:val="00CF3AB0"/>
    <w:rsid w:val="00CF3AE7"/>
    <w:rsid w:val="00CF3ECB"/>
    <w:rsid w:val="00CF4077"/>
    <w:rsid w:val="00CF4648"/>
    <w:rsid w:val="00CF4823"/>
    <w:rsid w:val="00CF4935"/>
    <w:rsid w:val="00CF4BD9"/>
    <w:rsid w:val="00CF4BF5"/>
    <w:rsid w:val="00CF4D34"/>
    <w:rsid w:val="00CF4E63"/>
    <w:rsid w:val="00CF4FB3"/>
    <w:rsid w:val="00CF50AE"/>
    <w:rsid w:val="00CF514F"/>
    <w:rsid w:val="00CF516D"/>
    <w:rsid w:val="00CF55C1"/>
    <w:rsid w:val="00CF57B7"/>
    <w:rsid w:val="00CF58E1"/>
    <w:rsid w:val="00CF5A14"/>
    <w:rsid w:val="00CF5BB9"/>
    <w:rsid w:val="00CF5C00"/>
    <w:rsid w:val="00CF5C53"/>
    <w:rsid w:val="00CF5E89"/>
    <w:rsid w:val="00CF5E98"/>
    <w:rsid w:val="00CF5ECE"/>
    <w:rsid w:val="00CF61D3"/>
    <w:rsid w:val="00CF628F"/>
    <w:rsid w:val="00CF6382"/>
    <w:rsid w:val="00CF6408"/>
    <w:rsid w:val="00CF648D"/>
    <w:rsid w:val="00CF64A3"/>
    <w:rsid w:val="00CF65D8"/>
    <w:rsid w:val="00CF66F0"/>
    <w:rsid w:val="00CF6991"/>
    <w:rsid w:val="00CF6A5F"/>
    <w:rsid w:val="00CF6C4B"/>
    <w:rsid w:val="00CF70EE"/>
    <w:rsid w:val="00CF7350"/>
    <w:rsid w:val="00CF7564"/>
    <w:rsid w:val="00CF7584"/>
    <w:rsid w:val="00CF7870"/>
    <w:rsid w:val="00CF7967"/>
    <w:rsid w:val="00CF7A03"/>
    <w:rsid w:val="00CF7A0A"/>
    <w:rsid w:val="00CF7A18"/>
    <w:rsid w:val="00CF7A52"/>
    <w:rsid w:val="00CF7B2C"/>
    <w:rsid w:val="00CF7EBC"/>
    <w:rsid w:val="00CF7EDF"/>
    <w:rsid w:val="00CF7F01"/>
    <w:rsid w:val="00D000B6"/>
    <w:rsid w:val="00D00590"/>
    <w:rsid w:val="00D0078B"/>
    <w:rsid w:val="00D00999"/>
    <w:rsid w:val="00D00B2F"/>
    <w:rsid w:val="00D00B58"/>
    <w:rsid w:val="00D00B5A"/>
    <w:rsid w:val="00D00CF9"/>
    <w:rsid w:val="00D00E18"/>
    <w:rsid w:val="00D01178"/>
    <w:rsid w:val="00D01312"/>
    <w:rsid w:val="00D013EE"/>
    <w:rsid w:val="00D01476"/>
    <w:rsid w:val="00D014C8"/>
    <w:rsid w:val="00D014F8"/>
    <w:rsid w:val="00D01628"/>
    <w:rsid w:val="00D017F8"/>
    <w:rsid w:val="00D01879"/>
    <w:rsid w:val="00D01907"/>
    <w:rsid w:val="00D0197F"/>
    <w:rsid w:val="00D01C39"/>
    <w:rsid w:val="00D01CCC"/>
    <w:rsid w:val="00D01EC7"/>
    <w:rsid w:val="00D02232"/>
    <w:rsid w:val="00D0228E"/>
    <w:rsid w:val="00D022E8"/>
    <w:rsid w:val="00D02396"/>
    <w:rsid w:val="00D0240E"/>
    <w:rsid w:val="00D024A3"/>
    <w:rsid w:val="00D0256E"/>
    <w:rsid w:val="00D0264E"/>
    <w:rsid w:val="00D02777"/>
    <w:rsid w:val="00D027B2"/>
    <w:rsid w:val="00D028AD"/>
    <w:rsid w:val="00D0298E"/>
    <w:rsid w:val="00D02AB1"/>
    <w:rsid w:val="00D02F56"/>
    <w:rsid w:val="00D02FF3"/>
    <w:rsid w:val="00D0307F"/>
    <w:rsid w:val="00D03087"/>
    <w:rsid w:val="00D032F9"/>
    <w:rsid w:val="00D035BB"/>
    <w:rsid w:val="00D036AA"/>
    <w:rsid w:val="00D0371B"/>
    <w:rsid w:val="00D0388C"/>
    <w:rsid w:val="00D039F5"/>
    <w:rsid w:val="00D03C2C"/>
    <w:rsid w:val="00D03C3D"/>
    <w:rsid w:val="00D03CFF"/>
    <w:rsid w:val="00D03E96"/>
    <w:rsid w:val="00D04684"/>
    <w:rsid w:val="00D04A81"/>
    <w:rsid w:val="00D04B29"/>
    <w:rsid w:val="00D04C43"/>
    <w:rsid w:val="00D04CA1"/>
    <w:rsid w:val="00D04CC5"/>
    <w:rsid w:val="00D04D61"/>
    <w:rsid w:val="00D05643"/>
    <w:rsid w:val="00D05A23"/>
    <w:rsid w:val="00D05C8B"/>
    <w:rsid w:val="00D05D4F"/>
    <w:rsid w:val="00D05D62"/>
    <w:rsid w:val="00D061F5"/>
    <w:rsid w:val="00D0634D"/>
    <w:rsid w:val="00D063CB"/>
    <w:rsid w:val="00D0685B"/>
    <w:rsid w:val="00D06A64"/>
    <w:rsid w:val="00D06B06"/>
    <w:rsid w:val="00D06CCF"/>
    <w:rsid w:val="00D07216"/>
    <w:rsid w:val="00D072CE"/>
    <w:rsid w:val="00D074A5"/>
    <w:rsid w:val="00D075A9"/>
    <w:rsid w:val="00D0761F"/>
    <w:rsid w:val="00D0782A"/>
    <w:rsid w:val="00D07970"/>
    <w:rsid w:val="00D07BDD"/>
    <w:rsid w:val="00D07D5D"/>
    <w:rsid w:val="00D07DEB"/>
    <w:rsid w:val="00D101DE"/>
    <w:rsid w:val="00D101E4"/>
    <w:rsid w:val="00D10275"/>
    <w:rsid w:val="00D1050D"/>
    <w:rsid w:val="00D105C8"/>
    <w:rsid w:val="00D10CFD"/>
    <w:rsid w:val="00D10EDC"/>
    <w:rsid w:val="00D10EEA"/>
    <w:rsid w:val="00D110DA"/>
    <w:rsid w:val="00D1111B"/>
    <w:rsid w:val="00D11140"/>
    <w:rsid w:val="00D11293"/>
    <w:rsid w:val="00D112C7"/>
    <w:rsid w:val="00D11327"/>
    <w:rsid w:val="00D11405"/>
    <w:rsid w:val="00D11462"/>
    <w:rsid w:val="00D1181B"/>
    <w:rsid w:val="00D11953"/>
    <w:rsid w:val="00D11AB7"/>
    <w:rsid w:val="00D11B79"/>
    <w:rsid w:val="00D11D0D"/>
    <w:rsid w:val="00D11E5D"/>
    <w:rsid w:val="00D11E8A"/>
    <w:rsid w:val="00D11F6C"/>
    <w:rsid w:val="00D11FE8"/>
    <w:rsid w:val="00D12073"/>
    <w:rsid w:val="00D12088"/>
    <w:rsid w:val="00D120F4"/>
    <w:rsid w:val="00D12345"/>
    <w:rsid w:val="00D12392"/>
    <w:rsid w:val="00D1244D"/>
    <w:rsid w:val="00D12460"/>
    <w:rsid w:val="00D124AC"/>
    <w:rsid w:val="00D12775"/>
    <w:rsid w:val="00D128FB"/>
    <w:rsid w:val="00D12911"/>
    <w:rsid w:val="00D12961"/>
    <w:rsid w:val="00D12A5E"/>
    <w:rsid w:val="00D12DE3"/>
    <w:rsid w:val="00D1316E"/>
    <w:rsid w:val="00D1323E"/>
    <w:rsid w:val="00D1350C"/>
    <w:rsid w:val="00D13680"/>
    <w:rsid w:val="00D1393F"/>
    <w:rsid w:val="00D14077"/>
    <w:rsid w:val="00D14146"/>
    <w:rsid w:val="00D1428F"/>
    <w:rsid w:val="00D143A6"/>
    <w:rsid w:val="00D1447C"/>
    <w:rsid w:val="00D14685"/>
    <w:rsid w:val="00D1487D"/>
    <w:rsid w:val="00D14F43"/>
    <w:rsid w:val="00D14FFA"/>
    <w:rsid w:val="00D15061"/>
    <w:rsid w:val="00D1511B"/>
    <w:rsid w:val="00D1532A"/>
    <w:rsid w:val="00D153AD"/>
    <w:rsid w:val="00D15573"/>
    <w:rsid w:val="00D155B0"/>
    <w:rsid w:val="00D1563A"/>
    <w:rsid w:val="00D1597F"/>
    <w:rsid w:val="00D15B9E"/>
    <w:rsid w:val="00D1601D"/>
    <w:rsid w:val="00D1612D"/>
    <w:rsid w:val="00D1649C"/>
    <w:rsid w:val="00D164DF"/>
    <w:rsid w:val="00D16544"/>
    <w:rsid w:val="00D165A9"/>
    <w:rsid w:val="00D16D86"/>
    <w:rsid w:val="00D16E4A"/>
    <w:rsid w:val="00D16F78"/>
    <w:rsid w:val="00D17084"/>
    <w:rsid w:val="00D17150"/>
    <w:rsid w:val="00D171C6"/>
    <w:rsid w:val="00D173D1"/>
    <w:rsid w:val="00D174D7"/>
    <w:rsid w:val="00D17525"/>
    <w:rsid w:val="00D17655"/>
    <w:rsid w:val="00D1788F"/>
    <w:rsid w:val="00D1789B"/>
    <w:rsid w:val="00D17A08"/>
    <w:rsid w:val="00D17C03"/>
    <w:rsid w:val="00D17C05"/>
    <w:rsid w:val="00D17C1A"/>
    <w:rsid w:val="00D17E00"/>
    <w:rsid w:val="00D17E49"/>
    <w:rsid w:val="00D2000B"/>
    <w:rsid w:val="00D201A7"/>
    <w:rsid w:val="00D2052B"/>
    <w:rsid w:val="00D205E9"/>
    <w:rsid w:val="00D20772"/>
    <w:rsid w:val="00D208C7"/>
    <w:rsid w:val="00D209A6"/>
    <w:rsid w:val="00D209EC"/>
    <w:rsid w:val="00D20A28"/>
    <w:rsid w:val="00D20D7B"/>
    <w:rsid w:val="00D20E4E"/>
    <w:rsid w:val="00D21138"/>
    <w:rsid w:val="00D212D1"/>
    <w:rsid w:val="00D21402"/>
    <w:rsid w:val="00D21415"/>
    <w:rsid w:val="00D2146C"/>
    <w:rsid w:val="00D214C3"/>
    <w:rsid w:val="00D21623"/>
    <w:rsid w:val="00D21640"/>
    <w:rsid w:val="00D217DD"/>
    <w:rsid w:val="00D218DF"/>
    <w:rsid w:val="00D21BC8"/>
    <w:rsid w:val="00D21E68"/>
    <w:rsid w:val="00D21F27"/>
    <w:rsid w:val="00D22139"/>
    <w:rsid w:val="00D22203"/>
    <w:rsid w:val="00D22437"/>
    <w:rsid w:val="00D2244F"/>
    <w:rsid w:val="00D22639"/>
    <w:rsid w:val="00D227B5"/>
    <w:rsid w:val="00D22884"/>
    <w:rsid w:val="00D22B19"/>
    <w:rsid w:val="00D22B4A"/>
    <w:rsid w:val="00D22CB2"/>
    <w:rsid w:val="00D22F03"/>
    <w:rsid w:val="00D2301F"/>
    <w:rsid w:val="00D23156"/>
    <w:rsid w:val="00D231ED"/>
    <w:rsid w:val="00D23583"/>
    <w:rsid w:val="00D2363A"/>
    <w:rsid w:val="00D237C0"/>
    <w:rsid w:val="00D238DA"/>
    <w:rsid w:val="00D23A13"/>
    <w:rsid w:val="00D23AC7"/>
    <w:rsid w:val="00D23BE0"/>
    <w:rsid w:val="00D23DAC"/>
    <w:rsid w:val="00D2400C"/>
    <w:rsid w:val="00D24317"/>
    <w:rsid w:val="00D24359"/>
    <w:rsid w:val="00D2444D"/>
    <w:rsid w:val="00D24937"/>
    <w:rsid w:val="00D24ACA"/>
    <w:rsid w:val="00D24AE9"/>
    <w:rsid w:val="00D24B13"/>
    <w:rsid w:val="00D24C0A"/>
    <w:rsid w:val="00D24CFC"/>
    <w:rsid w:val="00D24D40"/>
    <w:rsid w:val="00D250A4"/>
    <w:rsid w:val="00D2528D"/>
    <w:rsid w:val="00D252FD"/>
    <w:rsid w:val="00D253F6"/>
    <w:rsid w:val="00D254DC"/>
    <w:rsid w:val="00D254E9"/>
    <w:rsid w:val="00D2562D"/>
    <w:rsid w:val="00D25743"/>
    <w:rsid w:val="00D258D9"/>
    <w:rsid w:val="00D25B56"/>
    <w:rsid w:val="00D25C2F"/>
    <w:rsid w:val="00D25C5B"/>
    <w:rsid w:val="00D25F83"/>
    <w:rsid w:val="00D25FCA"/>
    <w:rsid w:val="00D26021"/>
    <w:rsid w:val="00D262A5"/>
    <w:rsid w:val="00D263D9"/>
    <w:rsid w:val="00D26479"/>
    <w:rsid w:val="00D265E0"/>
    <w:rsid w:val="00D26725"/>
    <w:rsid w:val="00D269EB"/>
    <w:rsid w:val="00D26C6E"/>
    <w:rsid w:val="00D26CF3"/>
    <w:rsid w:val="00D270D7"/>
    <w:rsid w:val="00D272E6"/>
    <w:rsid w:val="00D27799"/>
    <w:rsid w:val="00D27DEA"/>
    <w:rsid w:val="00D27E5E"/>
    <w:rsid w:val="00D27E92"/>
    <w:rsid w:val="00D27FBA"/>
    <w:rsid w:val="00D30033"/>
    <w:rsid w:val="00D30050"/>
    <w:rsid w:val="00D3009D"/>
    <w:rsid w:val="00D30206"/>
    <w:rsid w:val="00D302E9"/>
    <w:rsid w:val="00D30419"/>
    <w:rsid w:val="00D306CB"/>
    <w:rsid w:val="00D30716"/>
    <w:rsid w:val="00D30911"/>
    <w:rsid w:val="00D30A3B"/>
    <w:rsid w:val="00D30E88"/>
    <w:rsid w:val="00D30F63"/>
    <w:rsid w:val="00D31074"/>
    <w:rsid w:val="00D31286"/>
    <w:rsid w:val="00D313F2"/>
    <w:rsid w:val="00D31C6F"/>
    <w:rsid w:val="00D31C88"/>
    <w:rsid w:val="00D31DCD"/>
    <w:rsid w:val="00D31F59"/>
    <w:rsid w:val="00D32114"/>
    <w:rsid w:val="00D323AB"/>
    <w:rsid w:val="00D323B5"/>
    <w:rsid w:val="00D32568"/>
    <w:rsid w:val="00D32AA0"/>
    <w:rsid w:val="00D32B92"/>
    <w:rsid w:val="00D32BB7"/>
    <w:rsid w:val="00D32DD7"/>
    <w:rsid w:val="00D32FCA"/>
    <w:rsid w:val="00D331CA"/>
    <w:rsid w:val="00D331E4"/>
    <w:rsid w:val="00D3320A"/>
    <w:rsid w:val="00D33235"/>
    <w:rsid w:val="00D332CD"/>
    <w:rsid w:val="00D3359C"/>
    <w:rsid w:val="00D33653"/>
    <w:rsid w:val="00D33741"/>
    <w:rsid w:val="00D338CC"/>
    <w:rsid w:val="00D33936"/>
    <w:rsid w:val="00D33B44"/>
    <w:rsid w:val="00D33EE1"/>
    <w:rsid w:val="00D33FDF"/>
    <w:rsid w:val="00D34114"/>
    <w:rsid w:val="00D342EC"/>
    <w:rsid w:val="00D34308"/>
    <w:rsid w:val="00D34383"/>
    <w:rsid w:val="00D3456C"/>
    <w:rsid w:val="00D346EB"/>
    <w:rsid w:val="00D347F9"/>
    <w:rsid w:val="00D348A2"/>
    <w:rsid w:val="00D34BCA"/>
    <w:rsid w:val="00D34E7F"/>
    <w:rsid w:val="00D34EC6"/>
    <w:rsid w:val="00D34FFA"/>
    <w:rsid w:val="00D351BA"/>
    <w:rsid w:val="00D35250"/>
    <w:rsid w:val="00D352E3"/>
    <w:rsid w:val="00D353A8"/>
    <w:rsid w:val="00D35558"/>
    <w:rsid w:val="00D3577D"/>
    <w:rsid w:val="00D357C4"/>
    <w:rsid w:val="00D35BDD"/>
    <w:rsid w:val="00D35C89"/>
    <w:rsid w:val="00D35CDE"/>
    <w:rsid w:val="00D35D3B"/>
    <w:rsid w:val="00D36136"/>
    <w:rsid w:val="00D36192"/>
    <w:rsid w:val="00D36240"/>
    <w:rsid w:val="00D36381"/>
    <w:rsid w:val="00D3639D"/>
    <w:rsid w:val="00D368DA"/>
    <w:rsid w:val="00D368DE"/>
    <w:rsid w:val="00D36C0C"/>
    <w:rsid w:val="00D36CCF"/>
    <w:rsid w:val="00D36E54"/>
    <w:rsid w:val="00D37112"/>
    <w:rsid w:val="00D37193"/>
    <w:rsid w:val="00D37213"/>
    <w:rsid w:val="00D3725E"/>
    <w:rsid w:val="00D3736C"/>
    <w:rsid w:val="00D3757E"/>
    <w:rsid w:val="00D3759C"/>
    <w:rsid w:val="00D3770B"/>
    <w:rsid w:val="00D37847"/>
    <w:rsid w:val="00D37A99"/>
    <w:rsid w:val="00D37AD6"/>
    <w:rsid w:val="00D37D3A"/>
    <w:rsid w:val="00D37D43"/>
    <w:rsid w:val="00D37E04"/>
    <w:rsid w:val="00D37F30"/>
    <w:rsid w:val="00D40096"/>
    <w:rsid w:val="00D40135"/>
    <w:rsid w:val="00D401CC"/>
    <w:rsid w:val="00D403C0"/>
    <w:rsid w:val="00D40448"/>
    <w:rsid w:val="00D405CB"/>
    <w:rsid w:val="00D4062B"/>
    <w:rsid w:val="00D406B2"/>
    <w:rsid w:val="00D4070C"/>
    <w:rsid w:val="00D40A3D"/>
    <w:rsid w:val="00D40A59"/>
    <w:rsid w:val="00D40C4F"/>
    <w:rsid w:val="00D40E3B"/>
    <w:rsid w:val="00D40EE3"/>
    <w:rsid w:val="00D40F14"/>
    <w:rsid w:val="00D40FCD"/>
    <w:rsid w:val="00D4113A"/>
    <w:rsid w:val="00D4114A"/>
    <w:rsid w:val="00D4131F"/>
    <w:rsid w:val="00D4132F"/>
    <w:rsid w:val="00D41449"/>
    <w:rsid w:val="00D41608"/>
    <w:rsid w:val="00D41643"/>
    <w:rsid w:val="00D416A2"/>
    <w:rsid w:val="00D417FC"/>
    <w:rsid w:val="00D41C46"/>
    <w:rsid w:val="00D41E7C"/>
    <w:rsid w:val="00D41EC5"/>
    <w:rsid w:val="00D41ED0"/>
    <w:rsid w:val="00D41FDB"/>
    <w:rsid w:val="00D4200A"/>
    <w:rsid w:val="00D42245"/>
    <w:rsid w:val="00D42271"/>
    <w:rsid w:val="00D42362"/>
    <w:rsid w:val="00D4265B"/>
    <w:rsid w:val="00D427BA"/>
    <w:rsid w:val="00D42896"/>
    <w:rsid w:val="00D42C4E"/>
    <w:rsid w:val="00D42DAF"/>
    <w:rsid w:val="00D42F1D"/>
    <w:rsid w:val="00D43053"/>
    <w:rsid w:val="00D43307"/>
    <w:rsid w:val="00D43473"/>
    <w:rsid w:val="00D4379C"/>
    <w:rsid w:val="00D4390D"/>
    <w:rsid w:val="00D43DD1"/>
    <w:rsid w:val="00D43F0F"/>
    <w:rsid w:val="00D44336"/>
    <w:rsid w:val="00D44546"/>
    <w:rsid w:val="00D445A4"/>
    <w:rsid w:val="00D4478F"/>
    <w:rsid w:val="00D447CA"/>
    <w:rsid w:val="00D4493F"/>
    <w:rsid w:val="00D44C5C"/>
    <w:rsid w:val="00D44CFC"/>
    <w:rsid w:val="00D44EE0"/>
    <w:rsid w:val="00D44F95"/>
    <w:rsid w:val="00D44FBD"/>
    <w:rsid w:val="00D44FCC"/>
    <w:rsid w:val="00D4502F"/>
    <w:rsid w:val="00D450CC"/>
    <w:rsid w:val="00D4513A"/>
    <w:rsid w:val="00D45577"/>
    <w:rsid w:val="00D458DE"/>
    <w:rsid w:val="00D45984"/>
    <w:rsid w:val="00D45A52"/>
    <w:rsid w:val="00D45B20"/>
    <w:rsid w:val="00D45D20"/>
    <w:rsid w:val="00D45DA1"/>
    <w:rsid w:val="00D45F28"/>
    <w:rsid w:val="00D45FE0"/>
    <w:rsid w:val="00D4617A"/>
    <w:rsid w:val="00D46337"/>
    <w:rsid w:val="00D46367"/>
    <w:rsid w:val="00D463DA"/>
    <w:rsid w:val="00D466CD"/>
    <w:rsid w:val="00D4673D"/>
    <w:rsid w:val="00D4690B"/>
    <w:rsid w:val="00D46A5E"/>
    <w:rsid w:val="00D46C7D"/>
    <w:rsid w:val="00D4716C"/>
    <w:rsid w:val="00D472A3"/>
    <w:rsid w:val="00D47368"/>
    <w:rsid w:val="00D4736D"/>
    <w:rsid w:val="00D4780F"/>
    <w:rsid w:val="00D4791A"/>
    <w:rsid w:val="00D47985"/>
    <w:rsid w:val="00D47A87"/>
    <w:rsid w:val="00D47A88"/>
    <w:rsid w:val="00D47B44"/>
    <w:rsid w:val="00D47B71"/>
    <w:rsid w:val="00D47BE1"/>
    <w:rsid w:val="00D47CF8"/>
    <w:rsid w:val="00D47F4D"/>
    <w:rsid w:val="00D47F7B"/>
    <w:rsid w:val="00D500C1"/>
    <w:rsid w:val="00D501BF"/>
    <w:rsid w:val="00D501D6"/>
    <w:rsid w:val="00D50279"/>
    <w:rsid w:val="00D5035E"/>
    <w:rsid w:val="00D503B4"/>
    <w:rsid w:val="00D503BE"/>
    <w:rsid w:val="00D503FD"/>
    <w:rsid w:val="00D5058E"/>
    <w:rsid w:val="00D508FB"/>
    <w:rsid w:val="00D50966"/>
    <w:rsid w:val="00D509B0"/>
    <w:rsid w:val="00D50BDF"/>
    <w:rsid w:val="00D50BFC"/>
    <w:rsid w:val="00D50C86"/>
    <w:rsid w:val="00D50CAE"/>
    <w:rsid w:val="00D50F9D"/>
    <w:rsid w:val="00D51362"/>
    <w:rsid w:val="00D51377"/>
    <w:rsid w:val="00D515CA"/>
    <w:rsid w:val="00D51675"/>
    <w:rsid w:val="00D519CA"/>
    <w:rsid w:val="00D51A0B"/>
    <w:rsid w:val="00D51B30"/>
    <w:rsid w:val="00D51B6B"/>
    <w:rsid w:val="00D51E84"/>
    <w:rsid w:val="00D52080"/>
    <w:rsid w:val="00D520EE"/>
    <w:rsid w:val="00D5215E"/>
    <w:rsid w:val="00D5229A"/>
    <w:rsid w:val="00D525BB"/>
    <w:rsid w:val="00D52620"/>
    <w:rsid w:val="00D52878"/>
    <w:rsid w:val="00D52BE6"/>
    <w:rsid w:val="00D52D38"/>
    <w:rsid w:val="00D52E83"/>
    <w:rsid w:val="00D53031"/>
    <w:rsid w:val="00D53052"/>
    <w:rsid w:val="00D53071"/>
    <w:rsid w:val="00D533C8"/>
    <w:rsid w:val="00D53489"/>
    <w:rsid w:val="00D535CC"/>
    <w:rsid w:val="00D53A22"/>
    <w:rsid w:val="00D53C3C"/>
    <w:rsid w:val="00D53C8D"/>
    <w:rsid w:val="00D53E77"/>
    <w:rsid w:val="00D53FD0"/>
    <w:rsid w:val="00D543B0"/>
    <w:rsid w:val="00D5442D"/>
    <w:rsid w:val="00D547F7"/>
    <w:rsid w:val="00D547FA"/>
    <w:rsid w:val="00D54853"/>
    <w:rsid w:val="00D54A75"/>
    <w:rsid w:val="00D54C68"/>
    <w:rsid w:val="00D54F44"/>
    <w:rsid w:val="00D550A2"/>
    <w:rsid w:val="00D550A3"/>
    <w:rsid w:val="00D5522F"/>
    <w:rsid w:val="00D553B8"/>
    <w:rsid w:val="00D554B8"/>
    <w:rsid w:val="00D5579C"/>
    <w:rsid w:val="00D5587D"/>
    <w:rsid w:val="00D558C8"/>
    <w:rsid w:val="00D55D56"/>
    <w:rsid w:val="00D55EB1"/>
    <w:rsid w:val="00D56084"/>
    <w:rsid w:val="00D560C0"/>
    <w:rsid w:val="00D56129"/>
    <w:rsid w:val="00D5621D"/>
    <w:rsid w:val="00D56270"/>
    <w:rsid w:val="00D56545"/>
    <w:rsid w:val="00D5655A"/>
    <w:rsid w:val="00D56767"/>
    <w:rsid w:val="00D569BC"/>
    <w:rsid w:val="00D56BB7"/>
    <w:rsid w:val="00D56CAB"/>
    <w:rsid w:val="00D56D14"/>
    <w:rsid w:val="00D56E86"/>
    <w:rsid w:val="00D56F18"/>
    <w:rsid w:val="00D570DF"/>
    <w:rsid w:val="00D57523"/>
    <w:rsid w:val="00D57733"/>
    <w:rsid w:val="00D5797B"/>
    <w:rsid w:val="00D579F3"/>
    <w:rsid w:val="00D57B9D"/>
    <w:rsid w:val="00D57DAD"/>
    <w:rsid w:val="00D57ECF"/>
    <w:rsid w:val="00D600A3"/>
    <w:rsid w:val="00D60607"/>
    <w:rsid w:val="00D606D7"/>
    <w:rsid w:val="00D607BC"/>
    <w:rsid w:val="00D6084C"/>
    <w:rsid w:val="00D60952"/>
    <w:rsid w:val="00D609D6"/>
    <w:rsid w:val="00D60EE0"/>
    <w:rsid w:val="00D612A2"/>
    <w:rsid w:val="00D6154C"/>
    <w:rsid w:val="00D6159D"/>
    <w:rsid w:val="00D6167A"/>
    <w:rsid w:val="00D6170F"/>
    <w:rsid w:val="00D61767"/>
    <w:rsid w:val="00D61EE8"/>
    <w:rsid w:val="00D61F92"/>
    <w:rsid w:val="00D6219C"/>
    <w:rsid w:val="00D621FF"/>
    <w:rsid w:val="00D62273"/>
    <w:rsid w:val="00D6233E"/>
    <w:rsid w:val="00D623A7"/>
    <w:rsid w:val="00D625ED"/>
    <w:rsid w:val="00D62ADD"/>
    <w:rsid w:val="00D62B26"/>
    <w:rsid w:val="00D62D80"/>
    <w:rsid w:val="00D62EDC"/>
    <w:rsid w:val="00D62FF6"/>
    <w:rsid w:val="00D6348F"/>
    <w:rsid w:val="00D6355D"/>
    <w:rsid w:val="00D635F7"/>
    <w:rsid w:val="00D6376F"/>
    <w:rsid w:val="00D63915"/>
    <w:rsid w:val="00D63AA0"/>
    <w:rsid w:val="00D63C8D"/>
    <w:rsid w:val="00D63CCE"/>
    <w:rsid w:val="00D63E7B"/>
    <w:rsid w:val="00D6415D"/>
    <w:rsid w:val="00D641E1"/>
    <w:rsid w:val="00D643AA"/>
    <w:rsid w:val="00D6458F"/>
    <w:rsid w:val="00D649E0"/>
    <w:rsid w:val="00D64C72"/>
    <w:rsid w:val="00D64DAC"/>
    <w:rsid w:val="00D65053"/>
    <w:rsid w:val="00D65091"/>
    <w:rsid w:val="00D65225"/>
    <w:rsid w:val="00D65494"/>
    <w:rsid w:val="00D6550C"/>
    <w:rsid w:val="00D658B5"/>
    <w:rsid w:val="00D65A4A"/>
    <w:rsid w:val="00D65CB2"/>
    <w:rsid w:val="00D65D1B"/>
    <w:rsid w:val="00D66073"/>
    <w:rsid w:val="00D662FD"/>
    <w:rsid w:val="00D66537"/>
    <w:rsid w:val="00D66595"/>
    <w:rsid w:val="00D667A3"/>
    <w:rsid w:val="00D66873"/>
    <w:rsid w:val="00D668EE"/>
    <w:rsid w:val="00D66A4D"/>
    <w:rsid w:val="00D66C08"/>
    <w:rsid w:val="00D66CE9"/>
    <w:rsid w:val="00D66D39"/>
    <w:rsid w:val="00D66F4D"/>
    <w:rsid w:val="00D66F8D"/>
    <w:rsid w:val="00D66FAA"/>
    <w:rsid w:val="00D66FD9"/>
    <w:rsid w:val="00D670E6"/>
    <w:rsid w:val="00D6710B"/>
    <w:rsid w:val="00D6729E"/>
    <w:rsid w:val="00D675E6"/>
    <w:rsid w:val="00D676F4"/>
    <w:rsid w:val="00D6771F"/>
    <w:rsid w:val="00D67883"/>
    <w:rsid w:val="00D67924"/>
    <w:rsid w:val="00D6797A"/>
    <w:rsid w:val="00D67ACF"/>
    <w:rsid w:val="00D70184"/>
    <w:rsid w:val="00D702C3"/>
    <w:rsid w:val="00D70494"/>
    <w:rsid w:val="00D70552"/>
    <w:rsid w:val="00D70789"/>
    <w:rsid w:val="00D7083E"/>
    <w:rsid w:val="00D70C2A"/>
    <w:rsid w:val="00D70C8A"/>
    <w:rsid w:val="00D70E3D"/>
    <w:rsid w:val="00D70F50"/>
    <w:rsid w:val="00D7126C"/>
    <w:rsid w:val="00D715F1"/>
    <w:rsid w:val="00D716BB"/>
    <w:rsid w:val="00D71884"/>
    <w:rsid w:val="00D71AD5"/>
    <w:rsid w:val="00D71B3B"/>
    <w:rsid w:val="00D71C18"/>
    <w:rsid w:val="00D71CB4"/>
    <w:rsid w:val="00D71EB3"/>
    <w:rsid w:val="00D7206B"/>
    <w:rsid w:val="00D72179"/>
    <w:rsid w:val="00D72258"/>
    <w:rsid w:val="00D7229F"/>
    <w:rsid w:val="00D72506"/>
    <w:rsid w:val="00D72534"/>
    <w:rsid w:val="00D726B9"/>
    <w:rsid w:val="00D727A1"/>
    <w:rsid w:val="00D72B37"/>
    <w:rsid w:val="00D72C8A"/>
    <w:rsid w:val="00D72D9B"/>
    <w:rsid w:val="00D72FB3"/>
    <w:rsid w:val="00D72FF1"/>
    <w:rsid w:val="00D73006"/>
    <w:rsid w:val="00D73159"/>
    <w:rsid w:val="00D73334"/>
    <w:rsid w:val="00D7342F"/>
    <w:rsid w:val="00D7348A"/>
    <w:rsid w:val="00D73508"/>
    <w:rsid w:val="00D736A5"/>
    <w:rsid w:val="00D736B1"/>
    <w:rsid w:val="00D736C0"/>
    <w:rsid w:val="00D738BD"/>
    <w:rsid w:val="00D739C6"/>
    <w:rsid w:val="00D73C91"/>
    <w:rsid w:val="00D73CBB"/>
    <w:rsid w:val="00D73EFF"/>
    <w:rsid w:val="00D74017"/>
    <w:rsid w:val="00D74212"/>
    <w:rsid w:val="00D74458"/>
    <w:rsid w:val="00D744BC"/>
    <w:rsid w:val="00D74808"/>
    <w:rsid w:val="00D74883"/>
    <w:rsid w:val="00D749DD"/>
    <w:rsid w:val="00D74A6B"/>
    <w:rsid w:val="00D74AC2"/>
    <w:rsid w:val="00D74C35"/>
    <w:rsid w:val="00D74EB0"/>
    <w:rsid w:val="00D74F9B"/>
    <w:rsid w:val="00D74F9C"/>
    <w:rsid w:val="00D750A6"/>
    <w:rsid w:val="00D7512C"/>
    <w:rsid w:val="00D751CA"/>
    <w:rsid w:val="00D751F5"/>
    <w:rsid w:val="00D75217"/>
    <w:rsid w:val="00D75871"/>
    <w:rsid w:val="00D7590F"/>
    <w:rsid w:val="00D759D9"/>
    <w:rsid w:val="00D75B69"/>
    <w:rsid w:val="00D75BD3"/>
    <w:rsid w:val="00D75C85"/>
    <w:rsid w:val="00D75CD5"/>
    <w:rsid w:val="00D75E53"/>
    <w:rsid w:val="00D75EDC"/>
    <w:rsid w:val="00D7615C"/>
    <w:rsid w:val="00D761D7"/>
    <w:rsid w:val="00D762FF"/>
    <w:rsid w:val="00D76413"/>
    <w:rsid w:val="00D7657E"/>
    <w:rsid w:val="00D76C4F"/>
    <w:rsid w:val="00D76D5B"/>
    <w:rsid w:val="00D773F6"/>
    <w:rsid w:val="00D774F8"/>
    <w:rsid w:val="00D7755E"/>
    <w:rsid w:val="00D776E7"/>
    <w:rsid w:val="00D77CE1"/>
    <w:rsid w:val="00D77DE5"/>
    <w:rsid w:val="00D77EA1"/>
    <w:rsid w:val="00D77F23"/>
    <w:rsid w:val="00D77FA7"/>
    <w:rsid w:val="00D80129"/>
    <w:rsid w:val="00D801E6"/>
    <w:rsid w:val="00D802A7"/>
    <w:rsid w:val="00D802E9"/>
    <w:rsid w:val="00D80418"/>
    <w:rsid w:val="00D808B6"/>
    <w:rsid w:val="00D80ACC"/>
    <w:rsid w:val="00D80AD4"/>
    <w:rsid w:val="00D80B90"/>
    <w:rsid w:val="00D80C31"/>
    <w:rsid w:val="00D80D23"/>
    <w:rsid w:val="00D80E95"/>
    <w:rsid w:val="00D80F29"/>
    <w:rsid w:val="00D81006"/>
    <w:rsid w:val="00D813CD"/>
    <w:rsid w:val="00D815AD"/>
    <w:rsid w:val="00D815D3"/>
    <w:rsid w:val="00D81816"/>
    <w:rsid w:val="00D819CC"/>
    <w:rsid w:val="00D81E55"/>
    <w:rsid w:val="00D821D6"/>
    <w:rsid w:val="00D821EB"/>
    <w:rsid w:val="00D8243E"/>
    <w:rsid w:val="00D825B4"/>
    <w:rsid w:val="00D826AF"/>
    <w:rsid w:val="00D8288C"/>
    <w:rsid w:val="00D829FC"/>
    <w:rsid w:val="00D82A72"/>
    <w:rsid w:val="00D82C91"/>
    <w:rsid w:val="00D82CA7"/>
    <w:rsid w:val="00D82D3C"/>
    <w:rsid w:val="00D82D5C"/>
    <w:rsid w:val="00D82D89"/>
    <w:rsid w:val="00D82F90"/>
    <w:rsid w:val="00D83061"/>
    <w:rsid w:val="00D832A0"/>
    <w:rsid w:val="00D8348E"/>
    <w:rsid w:val="00D834EB"/>
    <w:rsid w:val="00D8366E"/>
    <w:rsid w:val="00D837CC"/>
    <w:rsid w:val="00D8394C"/>
    <w:rsid w:val="00D83C50"/>
    <w:rsid w:val="00D83DA7"/>
    <w:rsid w:val="00D83EDA"/>
    <w:rsid w:val="00D83FF5"/>
    <w:rsid w:val="00D841DA"/>
    <w:rsid w:val="00D84202"/>
    <w:rsid w:val="00D84287"/>
    <w:rsid w:val="00D84288"/>
    <w:rsid w:val="00D842A9"/>
    <w:rsid w:val="00D8440B"/>
    <w:rsid w:val="00D84540"/>
    <w:rsid w:val="00D84737"/>
    <w:rsid w:val="00D8482D"/>
    <w:rsid w:val="00D848FB"/>
    <w:rsid w:val="00D84A11"/>
    <w:rsid w:val="00D84BB8"/>
    <w:rsid w:val="00D84C5B"/>
    <w:rsid w:val="00D84CF9"/>
    <w:rsid w:val="00D84DFB"/>
    <w:rsid w:val="00D85012"/>
    <w:rsid w:val="00D8502B"/>
    <w:rsid w:val="00D852CD"/>
    <w:rsid w:val="00D85576"/>
    <w:rsid w:val="00D85BA4"/>
    <w:rsid w:val="00D85C0A"/>
    <w:rsid w:val="00D85C4B"/>
    <w:rsid w:val="00D85D4C"/>
    <w:rsid w:val="00D8612F"/>
    <w:rsid w:val="00D862B4"/>
    <w:rsid w:val="00D865A0"/>
    <w:rsid w:val="00D868BF"/>
    <w:rsid w:val="00D868D1"/>
    <w:rsid w:val="00D869AF"/>
    <w:rsid w:val="00D86A07"/>
    <w:rsid w:val="00D86E4B"/>
    <w:rsid w:val="00D86F17"/>
    <w:rsid w:val="00D870C8"/>
    <w:rsid w:val="00D870DF"/>
    <w:rsid w:val="00D871BD"/>
    <w:rsid w:val="00D878E0"/>
    <w:rsid w:val="00D879D4"/>
    <w:rsid w:val="00D87B5B"/>
    <w:rsid w:val="00D87B7E"/>
    <w:rsid w:val="00D87CC5"/>
    <w:rsid w:val="00D87CF9"/>
    <w:rsid w:val="00D87DA9"/>
    <w:rsid w:val="00D87E0E"/>
    <w:rsid w:val="00D87EDE"/>
    <w:rsid w:val="00D87EE2"/>
    <w:rsid w:val="00D87F41"/>
    <w:rsid w:val="00D87F78"/>
    <w:rsid w:val="00D87F8A"/>
    <w:rsid w:val="00D90091"/>
    <w:rsid w:val="00D90192"/>
    <w:rsid w:val="00D901C9"/>
    <w:rsid w:val="00D90548"/>
    <w:rsid w:val="00D909FA"/>
    <w:rsid w:val="00D90A90"/>
    <w:rsid w:val="00D90C5A"/>
    <w:rsid w:val="00D90CC7"/>
    <w:rsid w:val="00D90F63"/>
    <w:rsid w:val="00D91096"/>
    <w:rsid w:val="00D91104"/>
    <w:rsid w:val="00D91318"/>
    <w:rsid w:val="00D914F1"/>
    <w:rsid w:val="00D9155D"/>
    <w:rsid w:val="00D916BF"/>
    <w:rsid w:val="00D9189E"/>
    <w:rsid w:val="00D919A3"/>
    <w:rsid w:val="00D919A8"/>
    <w:rsid w:val="00D91A6D"/>
    <w:rsid w:val="00D91BA5"/>
    <w:rsid w:val="00D91CE6"/>
    <w:rsid w:val="00D91E45"/>
    <w:rsid w:val="00D92139"/>
    <w:rsid w:val="00D92191"/>
    <w:rsid w:val="00D92255"/>
    <w:rsid w:val="00D922C2"/>
    <w:rsid w:val="00D924B6"/>
    <w:rsid w:val="00D92502"/>
    <w:rsid w:val="00D92551"/>
    <w:rsid w:val="00D926C7"/>
    <w:rsid w:val="00D92782"/>
    <w:rsid w:val="00D92B53"/>
    <w:rsid w:val="00D9304C"/>
    <w:rsid w:val="00D9305F"/>
    <w:rsid w:val="00D931F8"/>
    <w:rsid w:val="00D93296"/>
    <w:rsid w:val="00D93683"/>
    <w:rsid w:val="00D939AD"/>
    <w:rsid w:val="00D93CDA"/>
    <w:rsid w:val="00D93D3A"/>
    <w:rsid w:val="00D93E21"/>
    <w:rsid w:val="00D93EA8"/>
    <w:rsid w:val="00D93EB7"/>
    <w:rsid w:val="00D94028"/>
    <w:rsid w:val="00D942CE"/>
    <w:rsid w:val="00D943A6"/>
    <w:rsid w:val="00D946AF"/>
    <w:rsid w:val="00D94CED"/>
    <w:rsid w:val="00D950B3"/>
    <w:rsid w:val="00D950E1"/>
    <w:rsid w:val="00D950EB"/>
    <w:rsid w:val="00D9524D"/>
    <w:rsid w:val="00D952EC"/>
    <w:rsid w:val="00D9541A"/>
    <w:rsid w:val="00D955F2"/>
    <w:rsid w:val="00D9584B"/>
    <w:rsid w:val="00D9589B"/>
    <w:rsid w:val="00D958C8"/>
    <w:rsid w:val="00D95B8A"/>
    <w:rsid w:val="00D96051"/>
    <w:rsid w:val="00D9607D"/>
    <w:rsid w:val="00D96207"/>
    <w:rsid w:val="00D963CC"/>
    <w:rsid w:val="00D963E0"/>
    <w:rsid w:val="00D964D6"/>
    <w:rsid w:val="00D9651A"/>
    <w:rsid w:val="00D96552"/>
    <w:rsid w:val="00D966C2"/>
    <w:rsid w:val="00D967C4"/>
    <w:rsid w:val="00D968EE"/>
    <w:rsid w:val="00D96B07"/>
    <w:rsid w:val="00D96B9F"/>
    <w:rsid w:val="00D96C94"/>
    <w:rsid w:val="00D96DBA"/>
    <w:rsid w:val="00D96E21"/>
    <w:rsid w:val="00D9701E"/>
    <w:rsid w:val="00D971F9"/>
    <w:rsid w:val="00D974C7"/>
    <w:rsid w:val="00D974F5"/>
    <w:rsid w:val="00D975CD"/>
    <w:rsid w:val="00D977B0"/>
    <w:rsid w:val="00D9798F"/>
    <w:rsid w:val="00D97B45"/>
    <w:rsid w:val="00D97B9F"/>
    <w:rsid w:val="00D97E31"/>
    <w:rsid w:val="00D97E6D"/>
    <w:rsid w:val="00D97F82"/>
    <w:rsid w:val="00DA04FF"/>
    <w:rsid w:val="00DA0741"/>
    <w:rsid w:val="00DA07E4"/>
    <w:rsid w:val="00DA08EC"/>
    <w:rsid w:val="00DA09D1"/>
    <w:rsid w:val="00DA0AA3"/>
    <w:rsid w:val="00DA0B3D"/>
    <w:rsid w:val="00DA0D43"/>
    <w:rsid w:val="00DA0F6E"/>
    <w:rsid w:val="00DA0FC4"/>
    <w:rsid w:val="00DA12ED"/>
    <w:rsid w:val="00DA15C1"/>
    <w:rsid w:val="00DA17DE"/>
    <w:rsid w:val="00DA1999"/>
    <w:rsid w:val="00DA19AE"/>
    <w:rsid w:val="00DA1A44"/>
    <w:rsid w:val="00DA1A4C"/>
    <w:rsid w:val="00DA1AA6"/>
    <w:rsid w:val="00DA1D42"/>
    <w:rsid w:val="00DA1ED4"/>
    <w:rsid w:val="00DA23D7"/>
    <w:rsid w:val="00DA2B38"/>
    <w:rsid w:val="00DA2E01"/>
    <w:rsid w:val="00DA3287"/>
    <w:rsid w:val="00DA32BE"/>
    <w:rsid w:val="00DA32C0"/>
    <w:rsid w:val="00DA333E"/>
    <w:rsid w:val="00DA33AD"/>
    <w:rsid w:val="00DA348E"/>
    <w:rsid w:val="00DA36D3"/>
    <w:rsid w:val="00DA39D6"/>
    <w:rsid w:val="00DA3A5E"/>
    <w:rsid w:val="00DA3D40"/>
    <w:rsid w:val="00DA4062"/>
    <w:rsid w:val="00DA432B"/>
    <w:rsid w:val="00DA44AC"/>
    <w:rsid w:val="00DA44C4"/>
    <w:rsid w:val="00DA4772"/>
    <w:rsid w:val="00DA48BB"/>
    <w:rsid w:val="00DA492C"/>
    <w:rsid w:val="00DA4933"/>
    <w:rsid w:val="00DA4988"/>
    <w:rsid w:val="00DA49C4"/>
    <w:rsid w:val="00DA4A9F"/>
    <w:rsid w:val="00DA4C52"/>
    <w:rsid w:val="00DA4E2C"/>
    <w:rsid w:val="00DA4FE9"/>
    <w:rsid w:val="00DA50CD"/>
    <w:rsid w:val="00DA517B"/>
    <w:rsid w:val="00DA525D"/>
    <w:rsid w:val="00DA5296"/>
    <w:rsid w:val="00DA52DA"/>
    <w:rsid w:val="00DA5494"/>
    <w:rsid w:val="00DA551A"/>
    <w:rsid w:val="00DA59F0"/>
    <w:rsid w:val="00DA5A0D"/>
    <w:rsid w:val="00DA5C6F"/>
    <w:rsid w:val="00DA607D"/>
    <w:rsid w:val="00DA60D0"/>
    <w:rsid w:val="00DA6430"/>
    <w:rsid w:val="00DA64B4"/>
    <w:rsid w:val="00DA663A"/>
    <w:rsid w:val="00DA6B42"/>
    <w:rsid w:val="00DA6BE2"/>
    <w:rsid w:val="00DA6C3D"/>
    <w:rsid w:val="00DA6F27"/>
    <w:rsid w:val="00DA7117"/>
    <w:rsid w:val="00DA7311"/>
    <w:rsid w:val="00DA7341"/>
    <w:rsid w:val="00DA7397"/>
    <w:rsid w:val="00DA76B0"/>
    <w:rsid w:val="00DA7A13"/>
    <w:rsid w:val="00DA7BEB"/>
    <w:rsid w:val="00DA7CEA"/>
    <w:rsid w:val="00DA7CEC"/>
    <w:rsid w:val="00DA7E78"/>
    <w:rsid w:val="00DA7EEC"/>
    <w:rsid w:val="00DB0029"/>
    <w:rsid w:val="00DB008F"/>
    <w:rsid w:val="00DB0120"/>
    <w:rsid w:val="00DB014A"/>
    <w:rsid w:val="00DB0262"/>
    <w:rsid w:val="00DB0453"/>
    <w:rsid w:val="00DB0864"/>
    <w:rsid w:val="00DB09A6"/>
    <w:rsid w:val="00DB09EB"/>
    <w:rsid w:val="00DB0DB7"/>
    <w:rsid w:val="00DB0E0A"/>
    <w:rsid w:val="00DB0E6D"/>
    <w:rsid w:val="00DB0FB2"/>
    <w:rsid w:val="00DB121D"/>
    <w:rsid w:val="00DB12F7"/>
    <w:rsid w:val="00DB13C4"/>
    <w:rsid w:val="00DB14D3"/>
    <w:rsid w:val="00DB15D2"/>
    <w:rsid w:val="00DB16E8"/>
    <w:rsid w:val="00DB19DC"/>
    <w:rsid w:val="00DB1AB9"/>
    <w:rsid w:val="00DB1D2D"/>
    <w:rsid w:val="00DB1FC1"/>
    <w:rsid w:val="00DB2227"/>
    <w:rsid w:val="00DB22CB"/>
    <w:rsid w:val="00DB2327"/>
    <w:rsid w:val="00DB273D"/>
    <w:rsid w:val="00DB278F"/>
    <w:rsid w:val="00DB2814"/>
    <w:rsid w:val="00DB28F3"/>
    <w:rsid w:val="00DB2B5B"/>
    <w:rsid w:val="00DB2C73"/>
    <w:rsid w:val="00DB2D10"/>
    <w:rsid w:val="00DB2DDB"/>
    <w:rsid w:val="00DB30FF"/>
    <w:rsid w:val="00DB3123"/>
    <w:rsid w:val="00DB3405"/>
    <w:rsid w:val="00DB3A18"/>
    <w:rsid w:val="00DB3C2C"/>
    <w:rsid w:val="00DB3DF1"/>
    <w:rsid w:val="00DB4006"/>
    <w:rsid w:val="00DB4476"/>
    <w:rsid w:val="00DB44BD"/>
    <w:rsid w:val="00DB454E"/>
    <w:rsid w:val="00DB4B41"/>
    <w:rsid w:val="00DB4B4E"/>
    <w:rsid w:val="00DB5195"/>
    <w:rsid w:val="00DB51C4"/>
    <w:rsid w:val="00DB52C1"/>
    <w:rsid w:val="00DB553A"/>
    <w:rsid w:val="00DB591A"/>
    <w:rsid w:val="00DB5974"/>
    <w:rsid w:val="00DB5A09"/>
    <w:rsid w:val="00DB5AD1"/>
    <w:rsid w:val="00DB5B45"/>
    <w:rsid w:val="00DB5B4F"/>
    <w:rsid w:val="00DB5C36"/>
    <w:rsid w:val="00DB5C46"/>
    <w:rsid w:val="00DB5CBC"/>
    <w:rsid w:val="00DB5D1B"/>
    <w:rsid w:val="00DB5F52"/>
    <w:rsid w:val="00DB66D5"/>
    <w:rsid w:val="00DB6706"/>
    <w:rsid w:val="00DB67EA"/>
    <w:rsid w:val="00DB695B"/>
    <w:rsid w:val="00DB695E"/>
    <w:rsid w:val="00DB6B53"/>
    <w:rsid w:val="00DB6CF9"/>
    <w:rsid w:val="00DB6DBB"/>
    <w:rsid w:val="00DB6F11"/>
    <w:rsid w:val="00DB7038"/>
    <w:rsid w:val="00DB708A"/>
    <w:rsid w:val="00DB7110"/>
    <w:rsid w:val="00DB7292"/>
    <w:rsid w:val="00DB72A7"/>
    <w:rsid w:val="00DB7403"/>
    <w:rsid w:val="00DB7429"/>
    <w:rsid w:val="00DB7437"/>
    <w:rsid w:val="00DB79D3"/>
    <w:rsid w:val="00DB7B4A"/>
    <w:rsid w:val="00DB7CC6"/>
    <w:rsid w:val="00DB7CDC"/>
    <w:rsid w:val="00DB7D8F"/>
    <w:rsid w:val="00DB7DB1"/>
    <w:rsid w:val="00DB7EE0"/>
    <w:rsid w:val="00DB7F9C"/>
    <w:rsid w:val="00DB7FEE"/>
    <w:rsid w:val="00DC0140"/>
    <w:rsid w:val="00DC024D"/>
    <w:rsid w:val="00DC0319"/>
    <w:rsid w:val="00DC03C7"/>
    <w:rsid w:val="00DC0566"/>
    <w:rsid w:val="00DC0580"/>
    <w:rsid w:val="00DC073F"/>
    <w:rsid w:val="00DC0A15"/>
    <w:rsid w:val="00DC0D69"/>
    <w:rsid w:val="00DC0DDE"/>
    <w:rsid w:val="00DC0EAF"/>
    <w:rsid w:val="00DC110B"/>
    <w:rsid w:val="00DC14D1"/>
    <w:rsid w:val="00DC15B0"/>
    <w:rsid w:val="00DC15F5"/>
    <w:rsid w:val="00DC17DB"/>
    <w:rsid w:val="00DC1873"/>
    <w:rsid w:val="00DC19B3"/>
    <w:rsid w:val="00DC1A1A"/>
    <w:rsid w:val="00DC1C94"/>
    <w:rsid w:val="00DC1CEA"/>
    <w:rsid w:val="00DC1D96"/>
    <w:rsid w:val="00DC1E89"/>
    <w:rsid w:val="00DC1E95"/>
    <w:rsid w:val="00DC1FC1"/>
    <w:rsid w:val="00DC235C"/>
    <w:rsid w:val="00DC2386"/>
    <w:rsid w:val="00DC243A"/>
    <w:rsid w:val="00DC2956"/>
    <w:rsid w:val="00DC29F4"/>
    <w:rsid w:val="00DC2D50"/>
    <w:rsid w:val="00DC2E83"/>
    <w:rsid w:val="00DC338F"/>
    <w:rsid w:val="00DC33FC"/>
    <w:rsid w:val="00DC34F5"/>
    <w:rsid w:val="00DC377A"/>
    <w:rsid w:val="00DC3898"/>
    <w:rsid w:val="00DC3D51"/>
    <w:rsid w:val="00DC3FDF"/>
    <w:rsid w:val="00DC4334"/>
    <w:rsid w:val="00DC4505"/>
    <w:rsid w:val="00DC46BC"/>
    <w:rsid w:val="00DC47CE"/>
    <w:rsid w:val="00DC4B4D"/>
    <w:rsid w:val="00DC4BB8"/>
    <w:rsid w:val="00DC4C20"/>
    <w:rsid w:val="00DC4ED1"/>
    <w:rsid w:val="00DC4F9D"/>
    <w:rsid w:val="00DC52B6"/>
    <w:rsid w:val="00DC52DC"/>
    <w:rsid w:val="00DC52FF"/>
    <w:rsid w:val="00DC53CA"/>
    <w:rsid w:val="00DC5601"/>
    <w:rsid w:val="00DC5622"/>
    <w:rsid w:val="00DC5651"/>
    <w:rsid w:val="00DC5674"/>
    <w:rsid w:val="00DC57BD"/>
    <w:rsid w:val="00DC58CB"/>
    <w:rsid w:val="00DC5B87"/>
    <w:rsid w:val="00DC5C55"/>
    <w:rsid w:val="00DC5ECD"/>
    <w:rsid w:val="00DC5FAC"/>
    <w:rsid w:val="00DC608F"/>
    <w:rsid w:val="00DC61C9"/>
    <w:rsid w:val="00DC61F7"/>
    <w:rsid w:val="00DC620C"/>
    <w:rsid w:val="00DC64C3"/>
    <w:rsid w:val="00DC65C9"/>
    <w:rsid w:val="00DC6976"/>
    <w:rsid w:val="00DC697A"/>
    <w:rsid w:val="00DC6B6B"/>
    <w:rsid w:val="00DC6B71"/>
    <w:rsid w:val="00DC6BFC"/>
    <w:rsid w:val="00DC7098"/>
    <w:rsid w:val="00DC71F3"/>
    <w:rsid w:val="00DC75AC"/>
    <w:rsid w:val="00DC75F1"/>
    <w:rsid w:val="00DC765E"/>
    <w:rsid w:val="00DC7705"/>
    <w:rsid w:val="00DC792A"/>
    <w:rsid w:val="00DC7F39"/>
    <w:rsid w:val="00DC7F6D"/>
    <w:rsid w:val="00DD01B1"/>
    <w:rsid w:val="00DD01CB"/>
    <w:rsid w:val="00DD02F5"/>
    <w:rsid w:val="00DD03B1"/>
    <w:rsid w:val="00DD05B0"/>
    <w:rsid w:val="00DD05C7"/>
    <w:rsid w:val="00DD06D0"/>
    <w:rsid w:val="00DD0B58"/>
    <w:rsid w:val="00DD0FE1"/>
    <w:rsid w:val="00DD1370"/>
    <w:rsid w:val="00DD1440"/>
    <w:rsid w:val="00DD17B6"/>
    <w:rsid w:val="00DD194D"/>
    <w:rsid w:val="00DD1B03"/>
    <w:rsid w:val="00DD1B14"/>
    <w:rsid w:val="00DD1C48"/>
    <w:rsid w:val="00DD1DCA"/>
    <w:rsid w:val="00DD1E95"/>
    <w:rsid w:val="00DD206E"/>
    <w:rsid w:val="00DD23D4"/>
    <w:rsid w:val="00DD2517"/>
    <w:rsid w:val="00DD274D"/>
    <w:rsid w:val="00DD2993"/>
    <w:rsid w:val="00DD2C0D"/>
    <w:rsid w:val="00DD2FD6"/>
    <w:rsid w:val="00DD35AC"/>
    <w:rsid w:val="00DD36FE"/>
    <w:rsid w:val="00DD3757"/>
    <w:rsid w:val="00DD3875"/>
    <w:rsid w:val="00DD3BA2"/>
    <w:rsid w:val="00DD3D15"/>
    <w:rsid w:val="00DD3F02"/>
    <w:rsid w:val="00DD3FFA"/>
    <w:rsid w:val="00DD406C"/>
    <w:rsid w:val="00DD41FE"/>
    <w:rsid w:val="00DD420F"/>
    <w:rsid w:val="00DD4329"/>
    <w:rsid w:val="00DD4B32"/>
    <w:rsid w:val="00DD4D42"/>
    <w:rsid w:val="00DD4F7C"/>
    <w:rsid w:val="00DD4FE1"/>
    <w:rsid w:val="00DD50DF"/>
    <w:rsid w:val="00DD5377"/>
    <w:rsid w:val="00DD53AB"/>
    <w:rsid w:val="00DD554F"/>
    <w:rsid w:val="00DD5908"/>
    <w:rsid w:val="00DD5C1E"/>
    <w:rsid w:val="00DD5CB4"/>
    <w:rsid w:val="00DD5F41"/>
    <w:rsid w:val="00DD601D"/>
    <w:rsid w:val="00DD6049"/>
    <w:rsid w:val="00DD6479"/>
    <w:rsid w:val="00DD6875"/>
    <w:rsid w:val="00DD68DA"/>
    <w:rsid w:val="00DD6E24"/>
    <w:rsid w:val="00DD711D"/>
    <w:rsid w:val="00DD736A"/>
    <w:rsid w:val="00DD73C0"/>
    <w:rsid w:val="00DD7421"/>
    <w:rsid w:val="00DD75EC"/>
    <w:rsid w:val="00DD7670"/>
    <w:rsid w:val="00DD76A1"/>
    <w:rsid w:val="00DD76AD"/>
    <w:rsid w:val="00DD770C"/>
    <w:rsid w:val="00DD79E6"/>
    <w:rsid w:val="00DD7F1D"/>
    <w:rsid w:val="00DE0042"/>
    <w:rsid w:val="00DE02C5"/>
    <w:rsid w:val="00DE043E"/>
    <w:rsid w:val="00DE057B"/>
    <w:rsid w:val="00DE07F4"/>
    <w:rsid w:val="00DE099C"/>
    <w:rsid w:val="00DE0C69"/>
    <w:rsid w:val="00DE0D5E"/>
    <w:rsid w:val="00DE0E30"/>
    <w:rsid w:val="00DE0F80"/>
    <w:rsid w:val="00DE157E"/>
    <w:rsid w:val="00DE1685"/>
    <w:rsid w:val="00DE17F5"/>
    <w:rsid w:val="00DE1975"/>
    <w:rsid w:val="00DE1AAE"/>
    <w:rsid w:val="00DE1AE2"/>
    <w:rsid w:val="00DE1C4C"/>
    <w:rsid w:val="00DE1DDC"/>
    <w:rsid w:val="00DE1E10"/>
    <w:rsid w:val="00DE1F32"/>
    <w:rsid w:val="00DE2007"/>
    <w:rsid w:val="00DE2139"/>
    <w:rsid w:val="00DE2249"/>
    <w:rsid w:val="00DE25B2"/>
    <w:rsid w:val="00DE276B"/>
    <w:rsid w:val="00DE295F"/>
    <w:rsid w:val="00DE2990"/>
    <w:rsid w:val="00DE2997"/>
    <w:rsid w:val="00DE29DB"/>
    <w:rsid w:val="00DE2AAC"/>
    <w:rsid w:val="00DE2BB0"/>
    <w:rsid w:val="00DE2CE5"/>
    <w:rsid w:val="00DE2E36"/>
    <w:rsid w:val="00DE2F89"/>
    <w:rsid w:val="00DE3172"/>
    <w:rsid w:val="00DE37DF"/>
    <w:rsid w:val="00DE3957"/>
    <w:rsid w:val="00DE39DF"/>
    <w:rsid w:val="00DE3AAE"/>
    <w:rsid w:val="00DE3AFC"/>
    <w:rsid w:val="00DE3B96"/>
    <w:rsid w:val="00DE3CE2"/>
    <w:rsid w:val="00DE3E19"/>
    <w:rsid w:val="00DE3FC9"/>
    <w:rsid w:val="00DE425D"/>
    <w:rsid w:val="00DE42EE"/>
    <w:rsid w:val="00DE4675"/>
    <w:rsid w:val="00DE4752"/>
    <w:rsid w:val="00DE47C5"/>
    <w:rsid w:val="00DE48E4"/>
    <w:rsid w:val="00DE4A4F"/>
    <w:rsid w:val="00DE4B2E"/>
    <w:rsid w:val="00DE4BFE"/>
    <w:rsid w:val="00DE4D28"/>
    <w:rsid w:val="00DE4E83"/>
    <w:rsid w:val="00DE5024"/>
    <w:rsid w:val="00DE544C"/>
    <w:rsid w:val="00DE575D"/>
    <w:rsid w:val="00DE5F5E"/>
    <w:rsid w:val="00DE60A2"/>
    <w:rsid w:val="00DE6174"/>
    <w:rsid w:val="00DE627D"/>
    <w:rsid w:val="00DE6626"/>
    <w:rsid w:val="00DE6AC1"/>
    <w:rsid w:val="00DE6BBD"/>
    <w:rsid w:val="00DE6C4F"/>
    <w:rsid w:val="00DE6D8B"/>
    <w:rsid w:val="00DE6F0A"/>
    <w:rsid w:val="00DE6F1B"/>
    <w:rsid w:val="00DE6F55"/>
    <w:rsid w:val="00DE73BB"/>
    <w:rsid w:val="00DE7402"/>
    <w:rsid w:val="00DE7461"/>
    <w:rsid w:val="00DE7543"/>
    <w:rsid w:val="00DE7629"/>
    <w:rsid w:val="00DE76CC"/>
    <w:rsid w:val="00DE7713"/>
    <w:rsid w:val="00DE78B0"/>
    <w:rsid w:val="00DE7986"/>
    <w:rsid w:val="00DE7B61"/>
    <w:rsid w:val="00DE7BC6"/>
    <w:rsid w:val="00DE7BDD"/>
    <w:rsid w:val="00DE7C42"/>
    <w:rsid w:val="00DE7D6D"/>
    <w:rsid w:val="00DF005A"/>
    <w:rsid w:val="00DF014E"/>
    <w:rsid w:val="00DF026D"/>
    <w:rsid w:val="00DF057D"/>
    <w:rsid w:val="00DF0B54"/>
    <w:rsid w:val="00DF0CC1"/>
    <w:rsid w:val="00DF0E71"/>
    <w:rsid w:val="00DF0EC6"/>
    <w:rsid w:val="00DF126A"/>
    <w:rsid w:val="00DF15DC"/>
    <w:rsid w:val="00DF168E"/>
    <w:rsid w:val="00DF16E8"/>
    <w:rsid w:val="00DF1940"/>
    <w:rsid w:val="00DF19F3"/>
    <w:rsid w:val="00DF1A6C"/>
    <w:rsid w:val="00DF1A99"/>
    <w:rsid w:val="00DF1AAD"/>
    <w:rsid w:val="00DF1AF4"/>
    <w:rsid w:val="00DF1B13"/>
    <w:rsid w:val="00DF1DA9"/>
    <w:rsid w:val="00DF21A9"/>
    <w:rsid w:val="00DF21B7"/>
    <w:rsid w:val="00DF234D"/>
    <w:rsid w:val="00DF24D6"/>
    <w:rsid w:val="00DF25B3"/>
    <w:rsid w:val="00DF26D7"/>
    <w:rsid w:val="00DF2783"/>
    <w:rsid w:val="00DF2E55"/>
    <w:rsid w:val="00DF3019"/>
    <w:rsid w:val="00DF303E"/>
    <w:rsid w:val="00DF30B4"/>
    <w:rsid w:val="00DF31C0"/>
    <w:rsid w:val="00DF35EB"/>
    <w:rsid w:val="00DF369B"/>
    <w:rsid w:val="00DF38C2"/>
    <w:rsid w:val="00DF3B36"/>
    <w:rsid w:val="00DF3C36"/>
    <w:rsid w:val="00DF3D4C"/>
    <w:rsid w:val="00DF42EB"/>
    <w:rsid w:val="00DF42F7"/>
    <w:rsid w:val="00DF435E"/>
    <w:rsid w:val="00DF44B4"/>
    <w:rsid w:val="00DF44B8"/>
    <w:rsid w:val="00DF4684"/>
    <w:rsid w:val="00DF49FC"/>
    <w:rsid w:val="00DF4AD2"/>
    <w:rsid w:val="00DF4B03"/>
    <w:rsid w:val="00DF512F"/>
    <w:rsid w:val="00DF517F"/>
    <w:rsid w:val="00DF51B4"/>
    <w:rsid w:val="00DF5202"/>
    <w:rsid w:val="00DF5233"/>
    <w:rsid w:val="00DF53ED"/>
    <w:rsid w:val="00DF54DB"/>
    <w:rsid w:val="00DF5572"/>
    <w:rsid w:val="00DF5590"/>
    <w:rsid w:val="00DF5677"/>
    <w:rsid w:val="00DF5730"/>
    <w:rsid w:val="00DF5908"/>
    <w:rsid w:val="00DF5BAC"/>
    <w:rsid w:val="00DF5CE0"/>
    <w:rsid w:val="00DF5FF4"/>
    <w:rsid w:val="00DF61D5"/>
    <w:rsid w:val="00DF6238"/>
    <w:rsid w:val="00DF625C"/>
    <w:rsid w:val="00DF62AD"/>
    <w:rsid w:val="00DF6303"/>
    <w:rsid w:val="00DF641B"/>
    <w:rsid w:val="00DF6421"/>
    <w:rsid w:val="00DF64B4"/>
    <w:rsid w:val="00DF650C"/>
    <w:rsid w:val="00DF65E5"/>
    <w:rsid w:val="00DF6636"/>
    <w:rsid w:val="00DF67FE"/>
    <w:rsid w:val="00DF6A1D"/>
    <w:rsid w:val="00DF6B4F"/>
    <w:rsid w:val="00DF6C3B"/>
    <w:rsid w:val="00DF6F2D"/>
    <w:rsid w:val="00DF718A"/>
    <w:rsid w:val="00DF71AF"/>
    <w:rsid w:val="00DF7242"/>
    <w:rsid w:val="00DF76F5"/>
    <w:rsid w:val="00DF77B1"/>
    <w:rsid w:val="00DF7888"/>
    <w:rsid w:val="00DF78DC"/>
    <w:rsid w:val="00DF7A27"/>
    <w:rsid w:val="00DF7E27"/>
    <w:rsid w:val="00DF7F7F"/>
    <w:rsid w:val="00E000DA"/>
    <w:rsid w:val="00E000FD"/>
    <w:rsid w:val="00E00101"/>
    <w:rsid w:val="00E001D3"/>
    <w:rsid w:val="00E00405"/>
    <w:rsid w:val="00E0059B"/>
    <w:rsid w:val="00E00610"/>
    <w:rsid w:val="00E0066E"/>
    <w:rsid w:val="00E0078D"/>
    <w:rsid w:val="00E00806"/>
    <w:rsid w:val="00E00902"/>
    <w:rsid w:val="00E00E76"/>
    <w:rsid w:val="00E00EE0"/>
    <w:rsid w:val="00E00FB5"/>
    <w:rsid w:val="00E0101E"/>
    <w:rsid w:val="00E01661"/>
    <w:rsid w:val="00E016F4"/>
    <w:rsid w:val="00E01867"/>
    <w:rsid w:val="00E01B25"/>
    <w:rsid w:val="00E01D5F"/>
    <w:rsid w:val="00E01D9F"/>
    <w:rsid w:val="00E01E5B"/>
    <w:rsid w:val="00E0212A"/>
    <w:rsid w:val="00E02241"/>
    <w:rsid w:val="00E02432"/>
    <w:rsid w:val="00E0246D"/>
    <w:rsid w:val="00E024F1"/>
    <w:rsid w:val="00E027B0"/>
    <w:rsid w:val="00E02893"/>
    <w:rsid w:val="00E02A09"/>
    <w:rsid w:val="00E02A2D"/>
    <w:rsid w:val="00E02CF6"/>
    <w:rsid w:val="00E02E0A"/>
    <w:rsid w:val="00E03068"/>
    <w:rsid w:val="00E030B7"/>
    <w:rsid w:val="00E0345B"/>
    <w:rsid w:val="00E0362A"/>
    <w:rsid w:val="00E037AD"/>
    <w:rsid w:val="00E0386A"/>
    <w:rsid w:val="00E03898"/>
    <w:rsid w:val="00E03999"/>
    <w:rsid w:val="00E03ABF"/>
    <w:rsid w:val="00E03B63"/>
    <w:rsid w:val="00E03BBE"/>
    <w:rsid w:val="00E03CB2"/>
    <w:rsid w:val="00E03E22"/>
    <w:rsid w:val="00E03F85"/>
    <w:rsid w:val="00E040C1"/>
    <w:rsid w:val="00E040C5"/>
    <w:rsid w:val="00E0479A"/>
    <w:rsid w:val="00E04956"/>
    <w:rsid w:val="00E04DBD"/>
    <w:rsid w:val="00E05006"/>
    <w:rsid w:val="00E05071"/>
    <w:rsid w:val="00E0530F"/>
    <w:rsid w:val="00E05320"/>
    <w:rsid w:val="00E053B4"/>
    <w:rsid w:val="00E053CF"/>
    <w:rsid w:val="00E0551B"/>
    <w:rsid w:val="00E05573"/>
    <w:rsid w:val="00E05846"/>
    <w:rsid w:val="00E05C37"/>
    <w:rsid w:val="00E05C83"/>
    <w:rsid w:val="00E05CBC"/>
    <w:rsid w:val="00E05DC1"/>
    <w:rsid w:val="00E05DE7"/>
    <w:rsid w:val="00E05EE2"/>
    <w:rsid w:val="00E061C3"/>
    <w:rsid w:val="00E0663F"/>
    <w:rsid w:val="00E0667E"/>
    <w:rsid w:val="00E066AC"/>
    <w:rsid w:val="00E066B4"/>
    <w:rsid w:val="00E06815"/>
    <w:rsid w:val="00E06D54"/>
    <w:rsid w:val="00E06E79"/>
    <w:rsid w:val="00E06EBE"/>
    <w:rsid w:val="00E0704E"/>
    <w:rsid w:val="00E070A6"/>
    <w:rsid w:val="00E07203"/>
    <w:rsid w:val="00E07286"/>
    <w:rsid w:val="00E0739C"/>
    <w:rsid w:val="00E07453"/>
    <w:rsid w:val="00E07520"/>
    <w:rsid w:val="00E07792"/>
    <w:rsid w:val="00E07888"/>
    <w:rsid w:val="00E07A43"/>
    <w:rsid w:val="00E07D04"/>
    <w:rsid w:val="00E1018C"/>
    <w:rsid w:val="00E10370"/>
    <w:rsid w:val="00E103CA"/>
    <w:rsid w:val="00E103D6"/>
    <w:rsid w:val="00E1050E"/>
    <w:rsid w:val="00E1061F"/>
    <w:rsid w:val="00E10620"/>
    <w:rsid w:val="00E10685"/>
    <w:rsid w:val="00E109A2"/>
    <w:rsid w:val="00E10B1D"/>
    <w:rsid w:val="00E10B67"/>
    <w:rsid w:val="00E10CD2"/>
    <w:rsid w:val="00E10F2A"/>
    <w:rsid w:val="00E1109A"/>
    <w:rsid w:val="00E11100"/>
    <w:rsid w:val="00E112AF"/>
    <w:rsid w:val="00E112C7"/>
    <w:rsid w:val="00E114FC"/>
    <w:rsid w:val="00E11542"/>
    <w:rsid w:val="00E11B1F"/>
    <w:rsid w:val="00E1207E"/>
    <w:rsid w:val="00E126B8"/>
    <w:rsid w:val="00E12821"/>
    <w:rsid w:val="00E128F2"/>
    <w:rsid w:val="00E12B17"/>
    <w:rsid w:val="00E12C73"/>
    <w:rsid w:val="00E12F52"/>
    <w:rsid w:val="00E13228"/>
    <w:rsid w:val="00E132BF"/>
    <w:rsid w:val="00E133C6"/>
    <w:rsid w:val="00E1346F"/>
    <w:rsid w:val="00E135B9"/>
    <w:rsid w:val="00E139C5"/>
    <w:rsid w:val="00E13E60"/>
    <w:rsid w:val="00E13E88"/>
    <w:rsid w:val="00E1434A"/>
    <w:rsid w:val="00E14374"/>
    <w:rsid w:val="00E144D5"/>
    <w:rsid w:val="00E1455B"/>
    <w:rsid w:val="00E149F1"/>
    <w:rsid w:val="00E14A73"/>
    <w:rsid w:val="00E14AAA"/>
    <w:rsid w:val="00E14BE3"/>
    <w:rsid w:val="00E14E14"/>
    <w:rsid w:val="00E14EAA"/>
    <w:rsid w:val="00E1506B"/>
    <w:rsid w:val="00E1523A"/>
    <w:rsid w:val="00E152B4"/>
    <w:rsid w:val="00E1564E"/>
    <w:rsid w:val="00E15702"/>
    <w:rsid w:val="00E15A4B"/>
    <w:rsid w:val="00E15B8F"/>
    <w:rsid w:val="00E15DF0"/>
    <w:rsid w:val="00E15EF9"/>
    <w:rsid w:val="00E15FCB"/>
    <w:rsid w:val="00E16046"/>
    <w:rsid w:val="00E162FA"/>
    <w:rsid w:val="00E1637A"/>
    <w:rsid w:val="00E1660C"/>
    <w:rsid w:val="00E166F5"/>
    <w:rsid w:val="00E1694B"/>
    <w:rsid w:val="00E16BFC"/>
    <w:rsid w:val="00E16C72"/>
    <w:rsid w:val="00E16C9E"/>
    <w:rsid w:val="00E16F66"/>
    <w:rsid w:val="00E16F8A"/>
    <w:rsid w:val="00E174A4"/>
    <w:rsid w:val="00E174F9"/>
    <w:rsid w:val="00E174FC"/>
    <w:rsid w:val="00E1773A"/>
    <w:rsid w:val="00E177F8"/>
    <w:rsid w:val="00E1786A"/>
    <w:rsid w:val="00E178AB"/>
    <w:rsid w:val="00E17995"/>
    <w:rsid w:val="00E17D37"/>
    <w:rsid w:val="00E20196"/>
    <w:rsid w:val="00E202D3"/>
    <w:rsid w:val="00E203A2"/>
    <w:rsid w:val="00E2087A"/>
    <w:rsid w:val="00E20971"/>
    <w:rsid w:val="00E20A9B"/>
    <w:rsid w:val="00E20B11"/>
    <w:rsid w:val="00E20B35"/>
    <w:rsid w:val="00E20BAB"/>
    <w:rsid w:val="00E20D34"/>
    <w:rsid w:val="00E20DE2"/>
    <w:rsid w:val="00E20E13"/>
    <w:rsid w:val="00E20E5A"/>
    <w:rsid w:val="00E20E90"/>
    <w:rsid w:val="00E20F73"/>
    <w:rsid w:val="00E21016"/>
    <w:rsid w:val="00E2125F"/>
    <w:rsid w:val="00E21446"/>
    <w:rsid w:val="00E215B2"/>
    <w:rsid w:val="00E2177A"/>
    <w:rsid w:val="00E21985"/>
    <w:rsid w:val="00E21BD7"/>
    <w:rsid w:val="00E21BFC"/>
    <w:rsid w:val="00E21CBA"/>
    <w:rsid w:val="00E220C6"/>
    <w:rsid w:val="00E2232D"/>
    <w:rsid w:val="00E223DD"/>
    <w:rsid w:val="00E2255D"/>
    <w:rsid w:val="00E22760"/>
    <w:rsid w:val="00E22956"/>
    <w:rsid w:val="00E22CE3"/>
    <w:rsid w:val="00E22D25"/>
    <w:rsid w:val="00E22E00"/>
    <w:rsid w:val="00E2319F"/>
    <w:rsid w:val="00E23237"/>
    <w:rsid w:val="00E232B1"/>
    <w:rsid w:val="00E234E4"/>
    <w:rsid w:val="00E239E1"/>
    <w:rsid w:val="00E23C8A"/>
    <w:rsid w:val="00E23FE8"/>
    <w:rsid w:val="00E24080"/>
    <w:rsid w:val="00E240D5"/>
    <w:rsid w:val="00E242E3"/>
    <w:rsid w:val="00E24300"/>
    <w:rsid w:val="00E244B0"/>
    <w:rsid w:val="00E2454A"/>
    <w:rsid w:val="00E248AA"/>
    <w:rsid w:val="00E24D48"/>
    <w:rsid w:val="00E24F46"/>
    <w:rsid w:val="00E24FB0"/>
    <w:rsid w:val="00E24FE6"/>
    <w:rsid w:val="00E25010"/>
    <w:rsid w:val="00E2560E"/>
    <w:rsid w:val="00E2584B"/>
    <w:rsid w:val="00E25B02"/>
    <w:rsid w:val="00E25B95"/>
    <w:rsid w:val="00E25EB0"/>
    <w:rsid w:val="00E25F91"/>
    <w:rsid w:val="00E260B0"/>
    <w:rsid w:val="00E2628B"/>
    <w:rsid w:val="00E26332"/>
    <w:rsid w:val="00E265C3"/>
    <w:rsid w:val="00E2669F"/>
    <w:rsid w:val="00E26A04"/>
    <w:rsid w:val="00E26A48"/>
    <w:rsid w:val="00E26CB7"/>
    <w:rsid w:val="00E26D77"/>
    <w:rsid w:val="00E270E7"/>
    <w:rsid w:val="00E27126"/>
    <w:rsid w:val="00E27249"/>
    <w:rsid w:val="00E27270"/>
    <w:rsid w:val="00E2743E"/>
    <w:rsid w:val="00E275FB"/>
    <w:rsid w:val="00E2791F"/>
    <w:rsid w:val="00E27A3C"/>
    <w:rsid w:val="00E27AD0"/>
    <w:rsid w:val="00E27B3E"/>
    <w:rsid w:val="00E27C59"/>
    <w:rsid w:val="00E27D3F"/>
    <w:rsid w:val="00E27DD0"/>
    <w:rsid w:val="00E27EDD"/>
    <w:rsid w:val="00E27F94"/>
    <w:rsid w:val="00E27FBA"/>
    <w:rsid w:val="00E27FFE"/>
    <w:rsid w:val="00E30142"/>
    <w:rsid w:val="00E301A3"/>
    <w:rsid w:val="00E301B7"/>
    <w:rsid w:val="00E3055E"/>
    <w:rsid w:val="00E30801"/>
    <w:rsid w:val="00E30831"/>
    <w:rsid w:val="00E30912"/>
    <w:rsid w:val="00E30991"/>
    <w:rsid w:val="00E30A45"/>
    <w:rsid w:val="00E30C85"/>
    <w:rsid w:val="00E312DA"/>
    <w:rsid w:val="00E314CC"/>
    <w:rsid w:val="00E314DA"/>
    <w:rsid w:val="00E319F7"/>
    <w:rsid w:val="00E31AB2"/>
    <w:rsid w:val="00E31B27"/>
    <w:rsid w:val="00E31BB5"/>
    <w:rsid w:val="00E31EDD"/>
    <w:rsid w:val="00E31F36"/>
    <w:rsid w:val="00E31F42"/>
    <w:rsid w:val="00E31FA7"/>
    <w:rsid w:val="00E31FE1"/>
    <w:rsid w:val="00E322D0"/>
    <w:rsid w:val="00E3259C"/>
    <w:rsid w:val="00E3263B"/>
    <w:rsid w:val="00E327A6"/>
    <w:rsid w:val="00E32B19"/>
    <w:rsid w:val="00E32C00"/>
    <w:rsid w:val="00E32C3A"/>
    <w:rsid w:val="00E32EAC"/>
    <w:rsid w:val="00E32F5A"/>
    <w:rsid w:val="00E32FA0"/>
    <w:rsid w:val="00E32FEB"/>
    <w:rsid w:val="00E32FF4"/>
    <w:rsid w:val="00E3302A"/>
    <w:rsid w:val="00E33422"/>
    <w:rsid w:val="00E3371D"/>
    <w:rsid w:val="00E33BE5"/>
    <w:rsid w:val="00E33C4A"/>
    <w:rsid w:val="00E33CB1"/>
    <w:rsid w:val="00E33E26"/>
    <w:rsid w:val="00E33EFD"/>
    <w:rsid w:val="00E33F2B"/>
    <w:rsid w:val="00E3404E"/>
    <w:rsid w:val="00E34077"/>
    <w:rsid w:val="00E341DA"/>
    <w:rsid w:val="00E3460F"/>
    <w:rsid w:val="00E3489B"/>
    <w:rsid w:val="00E34AB1"/>
    <w:rsid w:val="00E34F20"/>
    <w:rsid w:val="00E35476"/>
    <w:rsid w:val="00E35580"/>
    <w:rsid w:val="00E3581D"/>
    <w:rsid w:val="00E358C8"/>
    <w:rsid w:val="00E359C7"/>
    <w:rsid w:val="00E359DF"/>
    <w:rsid w:val="00E35C31"/>
    <w:rsid w:val="00E35D13"/>
    <w:rsid w:val="00E35E89"/>
    <w:rsid w:val="00E35F88"/>
    <w:rsid w:val="00E35F97"/>
    <w:rsid w:val="00E3662B"/>
    <w:rsid w:val="00E36676"/>
    <w:rsid w:val="00E366E8"/>
    <w:rsid w:val="00E36738"/>
    <w:rsid w:val="00E36787"/>
    <w:rsid w:val="00E36879"/>
    <w:rsid w:val="00E368EF"/>
    <w:rsid w:val="00E369A1"/>
    <w:rsid w:val="00E36AE0"/>
    <w:rsid w:val="00E36D05"/>
    <w:rsid w:val="00E36D38"/>
    <w:rsid w:val="00E36DFE"/>
    <w:rsid w:val="00E36EA5"/>
    <w:rsid w:val="00E371D6"/>
    <w:rsid w:val="00E37283"/>
    <w:rsid w:val="00E37305"/>
    <w:rsid w:val="00E37698"/>
    <w:rsid w:val="00E376E8"/>
    <w:rsid w:val="00E378F2"/>
    <w:rsid w:val="00E37947"/>
    <w:rsid w:val="00E37AB9"/>
    <w:rsid w:val="00E37CC9"/>
    <w:rsid w:val="00E37DE3"/>
    <w:rsid w:val="00E37E08"/>
    <w:rsid w:val="00E37F4E"/>
    <w:rsid w:val="00E40057"/>
    <w:rsid w:val="00E40132"/>
    <w:rsid w:val="00E401B7"/>
    <w:rsid w:val="00E402B1"/>
    <w:rsid w:val="00E404D0"/>
    <w:rsid w:val="00E4065E"/>
    <w:rsid w:val="00E41080"/>
    <w:rsid w:val="00E410D6"/>
    <w:rsid w:val="00E41282"/>
    <w:rsid w:val="00E41669"/>
    <w:rsid w:val="00E417D5"/>
    <w:rsid w:val="00E418AE"/>
    <w:rsid w:val="00E419CF"/>
    <w:rsid w:val="00E41DD3"/>
    <w:rsid w:val="00E42078"/>
    <w:rsid w:val="00E42114"/>
    <w:rsid w:val="00E423F2"/>
    <w:rsid w:val="00E42492"/>
    <w:rsid w:val="00E42532"/>
    <w:rsid w:val="00E42662"/>
    <w:rsid w:val="00E428AA"/>
    <w:rsid w:val="00E42C6F"/>
    <w:rsid w:val="00E42CAD"/>
    <w:rsid w:val="00E42D08"/>
    <w:rsid w:val="00E42E2F"/>
    <w:rsid w:val="00E43125"/>
    <w:rsid w:val="00E431AE"/>
    <w:rsid w:val="00E43410"/>
    <w:rsid w:val="00E43424"/>
    <w:rsid w:val="00E43463"/>
    <w:rsid w:val="00E43526"/>
    <w:rsid w:val="00E4399E"/>
    <w:rsid w:val="00E439E1"/>
    <w:rsid w:val="00E43D38"/>
    <w:rsid w:val="00E43E1A"/>
    <w:rsid w:val="00E43EAA"/>
    <w:rsid w:val="00E440B9"/>
    <w:rsid w:val="00E4419E"/>
    <w:rsid w:val="00E442DB"/>
    <w:rsid w:val="00E44347"/>
    <w:rsid w:val="00E4450B"/>
    <w:rsid w:val="00E445A4"/>
    <w:rsid w:val="00E44935"/>
    <w:rsid w:val="00E44A1A"/>
    <w:rsid w:val="00E44C13"/>
    <w:rsid w:val="00E44C55"/>
    <w:rsid w:val="00E44DB2"/>
    <w:rsid w:val="00E44F2B"/>
    <w:rsid w:val="00E4509A"/>
    <w:rsid w:val="00E45171"/>
    <w:rsid w:val="00E451CB"/>
    <w:rsid w:val="00E45253"/>
    <w:rsid w:val="00E4527E"/>
    <w:rsid w:val="00E45281"/>
    <w:rsid w:val="00E45295"/>
    <w:rsid w:val="00E456E9"/>
    <w:rsid w:val="00E45796"/>
    <w:rsid w:val="00E45A97"/>
    <w:rsid w:val="00E45C2C"/>
    <w:rsid w:val="00E45D4D"/>
    <w:rsid w:val="00E45D4F"/>
    <w:rsid w:val="00E45D6A"/>
    <w:rsid w:val="00E45D82"/>
    <w:rsid w:val="00E45EF8"/>
    <w:rsid w:val="00E460B7"/>
    <w:rsid w:val="00E46310"/>
    <w:rsid w:val="00E464C2"/>
    <w:rsid w:val="00E4697C"/>
    <w:rsid w:val="00E46A88"/>
    <w:rsid w:val="00E46AF5"/>
    <w:rsid w:val="00E4704D"/>
    <w:rsid w:val="00E470B0"/>
    <w:rsid w:val="00E470BC"/>
    <w:rsid w:val="00E47378"/>
    <w:rsid w:val="00E473D2"/>
    <w:rsid w:val="00E47458"/>
    <w:rsid w:val="00E479E3"/>
    <w:rsid w:val="00E47CA2"/>
    <w:rsid w:val="00E47DE7"/>
    <w:rsid w:val="00E47DF9"/>
    <w:rsid w:val="00E47E69"/>
    <w:rsid w:val="00E47E74"/>
    <w:rsid w:val="00E47F75"/>
    <w:rsid w:val="00E500DE"/>
    <w:rsid w:val="00E500E6"/>
    <w:rsid w:val="00E502A6"/>
    <w:rsid w:val="00E5074A"/>
    <w:rsid w:val="00E507C8"/>
    <w:rsid w:val="00E50848"/>
    <w:rsid w:val="00E50A2A"/>
    <w:rsid w:val="00E50D1B"/>
    <w:rsid w:val="00E50D2D"/>
    <w:rsid w:val="00E50DB6"/>
    <w:rsid w:val="00E50E5C"/>
    <w:rsid w:val="00E50F03"/>
    <w:rsid w:val="00E51042"/>
    <w:rsid w:val="00E51254"/>
    <w:rsid w:val="00E512C3"/>
    <w:rsid w:val="00E512CE"/>
    <w:rsid w:val="00E51424"/>
    <w:rsid w:val="00E51565"/>
    <w:rsid w:val="00E518A6"/>
    <w:rsid w:val="00E518FC"/>
    <w:rsid w:val="00E51C26"/>
    <w:rsid w:val="00E51FC6"/>
    <w:rsid w:val="00E5202B"/>
    <w:rsid w:val="00E52079"/>
    <w:rsid w:val="00E5216D"/>
    <w:rsid w:val="00E524F6"/>
    <w:rsid w:val="00E525F9"/>
    <w:rsid w:val="00E528B8"/>
    <w:rsid w:val="00E528C9"/>
    <w:rsid w:val="00E52947"/>
    <w:rsid w:val="00E5298A"/>
    <w:rsid w:val="00E52996"/>
    <w:rsid w:val="00E52B48"/>
    <w:rsid w:val="00E52BD0"/>
    <w:rsid w:val="00E52D6A"/>
    <w:rsid w:val="00E52E0B"/>
    <w:rsid w:val="00E52FBB"/>
    <w:rsid w:val="00E53163"/>
    <w:rsid w:val="00E533D4"/>
    <w:rsid w:val="00E53711"/>
    <w:rsid w:val="00E53CC2"/>
    <w:rsid w:val="00E53F9B"/>
    <w:rsid w:val="00E53FB8"/>
    <w:rsid w:val="00E53FC4"/>
    <w:rsid w:val="00E5409F"/>
    <w:rsid w:val="00E5417F"/>
    <w:rsid w:val="00E5449B"/>
    <w:rsid w:val="00E54618"/>
    <w:rsid w:val="00E54663"/>
    <w:rsid w:val="00E54832"/>
    <w:rsid w:val="00E54876"/>
    <w:rsid w:val="00E548C8"/>
    <w:rsid w:val="00E54C18"/>
    <w:rsid w:val="00E54D72"/>
    <w:rsid w:val="00E55000"/>
    <w:rsid w:val="00E550EE"/>
    <w:rsid w:val="00E553A3"/>
    <w:rsid w:val="00E554CC"/>
    <w:rsid w:val="00E555B9"/>
    <w:rsid w:val="00E55682"/>
    <w:rsid w:val="00E55978"/>
    <w:rsid w:val="00E55AE3"/>
    <w:rsid w:val="00E55AE9"/>
    <w:rsid w:val="00E55B81"/>
    <w:rsid w:val="00E55CEB"/>
    <w:rsid w:val="00E560B8"/>
    <w:rsid w:val="00E5617B"/>
    <w:rsid w:val="00E5628E"/>
    <w:rsid w:val="00E562D2"/>
    <w:rsid w:val="00E56427"/>
    <w:rsid w:val="00E56509"/>
    <w:rsid w:val="00E56AB6"/>
    <w:rsid w:val="00E56B7A"/>
    <w:rsid w:val="00E56CDF"/>
    <w:rsid w:val="00E56DD0"/>
    <w:rsid w:val="00E57081"/>
    <w:rsid w:val="00E570D5"/>
    <w:rsid w:val="00E5712A"/>
    <w:rsid w:val="00E5720C"/>
    <w:rsid w:val="00E573D9"/>
    <w:rsid w:val="00E5760B"/>
    <w:rsid w:val="00E576E8"/>
    <w:rsid w:val="00E57733"/>
    <w:rsid w:val="00E5787C"/>
    <w:rsid w:val="00E579F5"/>
    <w:rsid w:val="00E579F6"/>
    <w:rsid w:val="00E57A20"/>
    <w:rsid w:val="00E57BD1"/>
    <w:rsid w:val="00E57C23"/>
    <w:rsid w:val="00E57CDF"/>
    <w:rsid w:val="00E57EFC"/>
    <w:rsid w:val="00E60929"/>
    <w:rsid w:val="00E60990"/>
    <w:rsid w:val="00E609B5"/>
    <w:rsid w:val="00E60A8F"/>
    <w:rsid w:val="00E60AD3"/>
    <w:rsid w:val="00E60DC6"/>
    <w:rsid w:val="00E60DDB"/>
    <w:rsid w:val="00E60E27"/>
    <w:rsid w:val="00E6102B"/>
    <w:rsid w:val="00E611EA"/>
    <w:rsid w:val="00E613BE"/>
    <w:rsid w:val="00E6141C"/>
    <w:rsid w:val="00E61612"/>
    <w:rsid w:val="00E619F9"/>
    <w:rsid w:val="00E61C7B"/>
    <w:rsid w:val="00E61E3F"/>
    <w:rsid w:val="00E6226A"/>
    <w:rsid w:val="00E6230E"/>
    <w:rsid w:val="00E6239F"/>
    <w:rsid w:val="00E623B7"/>
    <w:rsid w:val="00E62446"/>
    <w:rsid w:val="00E625B9"/>
    <w:rsid w:val="00E62614"/>
    <w:rsid w:val="00E62624"/>
    <w:rsid w:val="00E626A1"/>
    <w:rsid w:val="00E62996"/>
    <w:rsid w:val="00E62B7D"/>
    <w:rsid w:val="00E630D6"/>
    <w:rsid w:val="00E6351F"/>
    <w:rsid w:val="00E635A3"/>
    <w:rsid w:val="00E63F04"/>
    <w:rsid w:val="00E6422F"/>
    <w:rsid w:val="00E6437A"/>
    <w:rsid w:val="00E64602"/>
    <w:rsid w:val="00E646F9"/>
    <w:rsid w:val="00E647C3"/>
    <w:rsid w:val="00E648B5"/>
    <w:rsid w:val="00E648BC"/>
    <w:rsid w:val="00E64ABC"/>
    <w:rsid w:val="00E64B70"/>
    <w:rsid w:val="00E64CCE"/>
    <w:rsid w:val="00E64D30"/>
    <w:rsid w:val="00E64EDE"/>
    <w:rsid w:val="00E65156"/>
    <w:rsid w:val="00E65407"/>
    <w:rsid w:val="00E65535"/>
    <w:rsid w:val="00E6561D"/>
    <w:rsid w:val="00E65817"/>
    <w:rsid w:val="00E65818"/>
    <w:rsid w:val="00E6583B"/>
    <w:rsid w:val="00E65BFC"/>
    <w:rsid w:val="00E65C37"/>
    <w:rsid w:val="00E65E05"/>
    <w:rsid w:val="00E65F12"/>
    <w:rsid w:val="00E66130"/>
    <w:rsid w:val="00E662A0"/>
    <w:rsid w:val="00E6639F"/>
    <w:rsid w:val="00E663C6"/>
    <w:rsid w:val="00E663D0"/>
    <w:rsid w:val="00E66EAC"/>
    <w:rsid w:val="00E66F35"/>
    <w:rsid w:val="00E67026"/>
    <w:rsid w:val="00E67206"/>
    <w:rsid w:val="00E6746B"/>
    <w:rsid w:val="00E675F5"/>
    <w:rsid w:val="00E6763B"/>
    <w:rsid w:val="00E679F1"/>
    <w:rsid w:val="00E67A76"/>
    <w:rsid w:val="00E67BEE"/>
    <w:rsid w:val="00E67BEF"/>
    <w:rsid w:val="00E67D63"/>
    <w:rsid w:val="00E67EA7"/>
    <w:rsid w:val="00E700EC"/>
    <w:rsid w:val="00E70253"/>
    <w:rsid w:val="00E7048C"/>
    <w:rsid w:val="00E705B4"/>
    <w:rsid w:val="00E70664"/>
    <w:rsid w:val="00E70792"/>
    <w:rsid w:val="00E7092A"/>
    <w:rsid w:val="00E709C4"/>
    <w:rsid w:val="00E70F99"/>
    <w:rsid w:val="00E71798"/>
    <w:rsid w:val="00E717D2"/>
    <w:rsid w:val="00E717D7"/>
    <w:rsid w:val="00E7186D"/>
    <w:rsid w:val="00E7194A"/>
    <w:rsid w:val="00E71A7A"/>
    <w:rsid w:val="00E71BA9"/>
    <w:rsid w:val="00E71C50"/>
    <w:rsid w:val="00E71D77"/>
    <w:rsid w:val="00E720FD"/>
    <w:rsid w:val="00E724CD"/>
    <w:rsid w:val="00E7258F"/>
    <w:rsid w:val="00E726DD"/>
    <w:rsid w:val="00E727DF"/>
    <w:rsid w:val="00E72911"/>
    <w:rsid w:val="00E72B43"/>
    <w:rsid w:val="00E72D5A"/>
    <w:rsid w:val="00E72D81"/>
    <w:rsid w:val="00E72D8E"/>
    <w:rsid w:val="00E73150"/>
    <w:rsid w:val="00E73417"/>
    <w:rsid w:val="00E73486"/>
    <w:rsid w:val="00E7351E"/>
    <w:rsid w:val="00E7355D"/>
    <w:rsid w:val="00E73654"/>
    <w:rsid w:val="00E73779"/>
    <w:rsid w:val="00E737BD"/>
    <w:rsid w:val="00E73AED"/>
    <w:rsid w:val="00E73B9D"/>
    <w:rsid w:val="00E73C6C"/>
    <w:rsid w:val="00E73C8E"/>
    <w:rsid w:val="00E73D3D"/>
    <w:rsid w:val="00E73D66"/>
    <w:rsid w:val="00E73EBE"/>
    <w:rsid w:val="00E74014"/>
    <w:rsid w:val="00E740B2"/>
    <w:rsid w:val="00E742D4"/>
    <w:rsid w:val="00E747E4"/>
    <w:rsid w:val="00E7490A"/>
    <w:rsid w:val="00E74B1B"/>
    <w:rsid w:val="00E74BB5"/>
    <w:rsid w:val="00E74BBC"/>
    <w:rsid w:val="00E74C49"/>
    <w:rsid w:val="00E74D60"/>
    <w:rsid w:val="00E75377"/>
    <w:rsid w:val="00E7547D"/>
    <w:rsid w:val="00E75551"/>
    <w:rsid w:val="00E7569F"/>
    <w:rsid w:val="00E75CA5"/>
    <w:rsid w:val="00E75D7E"/>
    <w:rsid w:val="00E76195"/>
    <w:rsid w:val="00E7628A"/>
    <w:rsid w:val="00E76577"/>
    <w:rsid w:val="00E766B5"/>
    <w:rsid w:val="00E766B7"/>
    <w:rsid w:val="00E7678F"/>
    <w:rsid w:val="00E76959"/>
    <w:rsid w:val="00E76A98"/>
    <w:rsid w:val="00E76B42"/>
    <w:rsid w:val="00E76C11"/>
    <w:rsid w:val="00E76FF4"/>
    <w:rsid w:val="00E7713A"/>
    <w:rsid w:val="00E77235"/>
    <w:rsid w:val="00E77330"/>
    <w:rsid w:val="00E77381"/>
    <w:rsid w:val="00E774C8"/>
    <w:rsid w:val="00E7752A"/>
    <w:rsid w:val="00E77873"/>
    <w:rsid w:val="00E779BC"/>
    <w:rsid w:val="00E779D7"/>
    <w:rsid w:val="00E779FC"/>
    <w:rsid w:val="00E77AFA"/>
    <w:rsid w:val="00E77B61"/>
    <w:rsid w:val="00E80045"/>
    <w:rsid w:val="00E804C8"/>
    <w:rsid w:val="00E805B0"/>
    <w:rsid w:val="00E806DE"/>
    <w:rsid w:val="00E80AF0"/>
    <w:rsid w:val="00E80BB9"/>
    <w:rsid w:val="00E80C0A"/>
    <w:rsid w:val="00E80C3B"/>
    <w:rsid w:val="00E80D31"/>
    <w:rsid w:val="00E80D88"/>
    <w:rsid w:val="00E80DF5"/>
    <w:rsid w:val="00E80E59"/>
    <w:rsid w:val="00E80F96"/>
    <w:rsid w:val="00E8111D"/>
    <w:rsid w:val="00E811A2"/>
    <w:rsid w:val="00E811B7"/>
    <w:rsid w:val="00E8122B"/>
    <w:rsid w:val="00E812AA"/>
    <w:rsid w:val="00E812C9"/>
    <w:rsid w:val="00E81476"/>
    <w:rsid w:val="00E8152E"/>
    <w:rsid w:val="00E815E4"/>
    <w:rsid w:val="00E816DC"/>
    <w:rsid w:val="00E81966"/>
    <w:rsid w:val="00E81EE5"/>
    <w:rsid w:val="00E81F4A"/>
    <w:rsid w:val="00E82280"/>
    <w:rsid w:val="00E82282"/>
    <w:rsid w:val="00E822DE"/>
    <w:rsid w:val="00E82413"/>
    <w:rsid w:val="00E82464"/>
    <w:rsid w:val="00E824B6"/>
    <w:rsid w:val="00E82587"/>
    <w:rsid w:val="00E825D6"/>
    <w:rsid w:val="00E82783"/>
    <w:rsid w:val="00E828C1"/>
    <w:rsid w:val="00E8291E"/>
    <w:rsid w:val="00E82C74"/>
    <w:rsid w:val="00E82D82"/>
    <w:rsid w:val="00E82DDD"/>
    <w:rsid w:val="00E82F61"/>
    <w:rsid w:val="00E82FAF"/>
    <w:rsid w:val="00E83480"/>
    <w:rsid w:val="00E836D4"/>
    <w:rsid w:val="00E83802"/>
    <w:rsid w:val="00E83A38"/>
    <w:rsid w:val="00E83B1F"/>
    <w:rsid w:val="00E83E5E"/>
    <w:rsid w:val="00E83EEC"/>
    <w:rsid w:val="00E83FC8"/>
    <w:rsid w:val="00E84094"/>
    <w:rsid w:val="00E840C5"/>
    <w:rsid w:val="00E8415E"/>
    <w:rsid w:val="00E8423C"/>
    <w:rsid w:val="00E848F1"/>
    <w:rsid w:val="00E84914"/>
    <w:rsid w:val="00E84C44"/>
    <w:rsid w:val="00E84CED"/>
    <w:rsid w:val="00E84D28"/>
    <w:rsid w:val="00E84DCA"/>
    <w:rsid w:val="00E84F07"/>
    <w:rsid w:val="00E84FFE"/>
    <w:rsid w:val="00E852F0"/>
    <w:rsid w:val="00E8535D"/>
    <w:rsid w:val="00E85370"/>
    <w:rsid w:val="00E85376"/>
    <w:rsid w:val="00E856A2"/>
    <w:rsid w:val="00E856A3"/>
    <w:rsid w:val="00E856C5"/>
    <w:rsid w:val="00E856C8"/>
    <w:rsid w:val="00E85855"/>
    <w:rsid w:val="00E85AEE"/>
    <w:rsid w:val="00E860D3"/>
    <w:rsid w:val="00E86109"/>
    <w:rsid w:val="00E86254"/>
    <w:rsid w:val="00E8632D"/>
    <w:rsid w:val="00E8634E"/>
    <w:rsid w:val="00E86369"/>
    <w:rsid w:val="00E8640D"/>
    <w:rsid w:val="00E8652A"/>
    <w:rsid w:val="00E865CF"/>
    <w:rsid w:val="00E86620"/>
    <w:rsid w:val="00E866EA"/>
    <w:rsid w:val="00E86757"/>
    <w:rsid w:val="00E868B3"/>
    <w:rsid w:val="00E869E9"/>
    <w:rsid w:val="00E86D6B"/>
    <w:rsid w:val="00E86DBD"/>
    <w:rsid w:val="00E8700A"/>
    <w:rsid w:val="00E8718F"/>
    <w:rsid w:val="00E87260"/>
    <w:rsid w:val="00E87356"/>
    <w:rsid w:val="00E87404"/>
    <w:rsid w:val="00E876A1"/>
    <w:rsid w:val="00E8791B"/>
    <w:rsid w:val="00E879E3"/>
    <w:rsid w:val="00E87A28"/>
    <w:rsid w:val="00E9007C"/>
    <w:rsid w:val="00E904CF"/>
    <w:rsid w:val="00E90526"/>
    <w:rsid w:val="00E90E37"/>
    <w:rsid w:val="00E914EE"/>
    <w:rsid w:val="00E9159C"/>
    <w:rsid w:val="00E91651"/>
    <w:rsid w:val="00E917D3"/>
    <w:rsid w:val="00E91857"/>
    <w:rsid w:val="00E919AA"/>
    <w:rsid w:val="00E91AE2"/>
    <w:rsid w:val="00E91CAD"/>
    <w:rsid w:val="00E91CB0"/>
    <w:rsid w:val="00E91D6F"/>
    <w:rsid w:val="00E91F34"/>
    <w:rsid w:val="00E92049"/>
    <w:rsid w:val="00E9211A"/>
    <w:rsid w:val="00E92240"/>
    <w:rsid w:val="00E9237E"/>
    <w:rsid w:val="00E92406"/>
    <w:rsid w:val="00E92678"/>
    <w:rsid w:val="00E927B8"/>
    <w:rsid w:val="00E92830"/>
    <w:rsid w:val="00E928BB"/>
    <w:rsid w:val="00E92941"/>
    <w:rsid w:val="00E92C9D"/>
    <w:rsid w:val="00E92CF4"/>
    <w:rsid w:val="00E93301"/>
    <w:rsid w:val="00E933B4"/>
    <w:rsid w:val="00E9345F"/>
    <w:rsid w:val="00E934BD"/>
    <w:rsid w:val="00E9353F"/>
    <w:rsid w:val="00E93B84"/>
    <w:rsid w:val="00E93BB7"/>
    <w:rsid w:val="00E945E5"/>
    <w:rsid w:val="00E946A8"/>
    <w:rsid w:val="00E94874"/>
    <w:rsid w:val="00E94910"/>
    <w:rsid w:val="00E9496B"/>
    <w:rsid w:val="00E94D40"/>
    <w:rsid w:val="00E94D69"/>
    <w:rsid w:val="00E95097"/>
    <w:rsid w:val="00E952EC"/>
    <w:rsid w:val="00E95326"/>
    <w:rsid w:val="00E95358"/>
    <w:rsid w:val="00E953E9"/>
    <w:rsid w:val="00E95965"/>
    <w:rsid w:val="00E9599D"/>
    <w:rsid w:val="00E959CB"/>
    <w:rsid w:val="00E95F49"/>
    <w:rsid w:val="00E95F84"/>
    <w:rsid w:val="00E9602C"/>
    <w:rsid w:val="00E961B9"/>
    <w:rsid w:val="00E96255"/>
    <w:rsid w:val="00E96515"/>
    <w:rsid w:val="00E96778"/>
    <w:rsid w:val="00E969E1"/>
    <w:rsid w:val="00E96C94"/>
    <w:rsid w:val="00E97007"/>
    <w:rsid w:val="00E971D7"/>
    <w:rsid w:val="00E97BCF"/>
    <w:rsid w:val="00E97C55"/>
    <w:rsid w:val="00E97CCB"/>
    <w:rsid w:val="00E97CCD"/>
    <w:rsid w:val="00E97CE5"/>
    <w:rsid w:val="00E97E70"/>
    <w:rsid w:val="00E97F6D"/>
    <w:rsid w:val="00EA0034"/>
    <w:rsid w:val="00EA025C"/>
    <w:rsid w:val="00EA0419"/>
    <w:rsid w:val="00EA045F"/>
    <w:rsid w:val="00EA071A"/>
    <w:rsid w:val="00EA0C4C"/>
    <w:rsid w:val="00EA0C68"/>
    <w:rsid w:val="00EA0DD5"/>
    <w:rsid w:val="00EA1013"/>
    <w:rsid w:val="00EA104B"/>
    <w:rsid w:val="00EA1194"/>
    <w:rsid w:val="00EA174A"/>
    <w:rsid w:val="00EA197C"/>
    <w:rsid w:val="00EA1996"/>
    <w:rsid w:val="00EA1CF5"/>
    <w:rsid w:val="00EA1CFF"/>
    <w:rsid w:val="00EA1DC9"/>
    <w:rsid w:val="00EA1FBB"/>
    <w:rsid w:val="00EA2011"/>
    <w:rsid w:val="00EA206C"/>
    <w:rsid w:val="00EA24AF"/>
    <w:rsid w:val="00EA24C7"/>
    <w:rsid w:val="00EA2681"/>
    <w:rsid w:val="00EA279D"/>
    <w:rsid w:val="00EA27D6"/>
    <w:rsid w:val="00EA29F8"/>
    <w:rsid w:val="00EA2F39"/>
    <w:rsid w:val="00EA3147"/>
    <w:rsid w:val="00EA32BD"/>
    <w:rsid w:val="00EA330B"/>
    <w:rsid w:val="00EA3423"/>
    <w:rsid w:val="00EA3443"/>
    <w:rsid w:val="00EA3445"/>
    <w:rsid w:val="00EA356E"/>
    <w:rsid w:val="00EA3672"/>
    <w:rsid w:val="00EA38D5"/>
    <w:rsid w:val="00EA3B75"/>
    <w:rsid w:val="00EA3CB5"/>
    <w:rsid w:val="00EA3D78"/>
    <w:rsid w:val="00EA4094"/>
    <w:rsid w:val="00EA411D"/>
    <w:rsid w:val="00EA427A"/>
    <w:rsid w:val="00EA42F2"/>
    <w:rsid w:val="00EA433A"/>
    <w:rsid w:val="00EA4357"/>
    <w:rsid w:val="00EA443C"/>
    <w:rsid w:val="00EA45F3"/>
    <w:rsid w:val="00EA4B08"/>
    <w:rsid w:val="00EA50CF"/>
    <w:rsid w:val="00EA52E2"/>
    <w:rsid w:val="00EA539E"/>
    <w:rsid w:val="00EA5761"/>
    <w:rsid w:val="00EA592E"/>
    <w:rsid w:val="00EA59B5"/>
    <w:rsid w:val="00EA5E5E"/>
    <w:rsid w:val="00EA60B1"/>
    <w:rsid w:val="00EA63DF"/>
    <w:rsid w:val="00EA67F2"/>
    <w:rsid w:val="00EA69FB"/>
    <w:rsid w:val="00EA6AD7"/>
    <w:rsid w:val="00EA6B59"/>
    <w:rsid w:val="00EA6BF9"/>
    <w:rsid w:val="00EA6C6E"/>
    <w:rsid w:val="00EA7021"/>
    <w:rsid w:val="00EA7217"/>
    <w:rsid w:val="00EA7252"/>
    <w:rsid w:val="00EA7327"/>
    <w:rsid w:val="00EA7397"/>
    <w:rsid w:val="00EA7422"/>
    <w:rsid w:val="00EA74FA"/>
    <w:rsid w:val="00EA75BF"/>
    <w:rsid w:val="00EA76BA"/>
    <w:rsid w:val="00EA789E"/>
    <w:rsid w:val="00EA797C"/>
    <w:rsid w:val="00EA7D20"/>
    <w:rsid w:val="00EA7D6A"/>
    <w:rsid w:val="00EA7DAD"/>
    <w:rsid w:val="00EB02AA"/>
    <w:rsid w:val="00EB031E"/>
    <w:rsid w:val="00EB0356"/>
    <w:rsid w:val="00EB04DF"/>
    <w:rsid w:val="00EB0664"/>
    <w:rsid w:val="00EB06DC"/>
    <w:rsid w:val="00EB0C83"/>
    <w:rsid w:val="00EB0E84"/>
    <w:rsid w:val="00EB0EE9"/>
    <w:rsid w:val="00EB116E"/>
    <w:rsid w:val="00EB129D"/>
    <w:rsid w:val="00EB137C"/>
    <w:rsid w:val="00EB1462"/>
    <w:rsid w:val="00EB147C"/>
    <w:rsid w:val="00EB15A8"/>
    <w:rsid w:val="00EB1931"/>
    <w:rsid w:val="00EB195E"/>
    <w:rsid w:val="00EB1D62"/>
    <w:rsid w:val="00EB1F10"/>
    <w:rsid w:val="00EB2294"/>
    <w:rsid w:val="00EB23A6"/>
    <w:rsid w:val="00EB249E"/>
    <w:rsid w:val="00EB2902"/>
    <w:rsid w:val="00EB2AB1"/>
    <w:rsid w:val="00EB2AB5"/>
    <w:rsid w:val="00EB2C06"/>
    <w:rsid w:val="00EB2CB2"/>
    <w:rsid w:val="00EB2D1E"/>
    <w:rsid w:val="00EB2D2A"/>
    <w:rsid w:val="00EB2F70"/>
    <w:rsid w:val="00EB2FB4"/>
    <w:rsid w:val="00EB3083"/>
    <w:rsid w:val="00EB32A2"/>
    <w:rsid w:val="00EB3329"/>
    <w:rsid w:val="00EB38A0"/>
    <w:rsid w:val="00EB38D9"/>
    <w:rsid w:val="00EB3989"/>
    <w:rsid w:val="00EB3A71"/>
    <w:rsid w:val="00EB3A8A"/>
    <w:rsid w:val="00EB3CD8"/>
    <w:rsid w:val="00EB3F48"/>
    <w:rsid w:val="00EB4011"/>
    <w:rsid w:val="00EB42FB"/>
    <w:rsid w:val="00EB4330"/>
    <w:rsid w:val="00EB43F9"/>
    <w:rsid w:val="00EB4AF1"/>
    <w:rsid w:val="00EB4C72"/>
    <w:rsid w:val="00EB4D12"/>
    <w:rsid w:val="00EB4F99"/>
    <w:rsid w:val="00EB51FB"/>
    <w:rsid w:val="00EB5219"/>
    <w:rsid w:val="00EB54A6"/>
    <w:rsid w:val="00EB5794"/>
    <w:rsid w:val="00EB58A2"/>
    <w:rsid w:val="00EB5DBA"/>
    <w:rsid w:val="00EB5E93"/>
    <w:rsid w:val="00EB5EA5"/>
    <w:rsid w:val="00EB5FEF"/>
    <w:rsid w:val="00EB6040"/>
    <w:rsid w:val="00EB61AE"/>
    <w:rsid w:val="00EB6241"/>
    <w:rsid w:val="00EB6304"/>
    <w:rsid w:val="00EB642E"/>
    <w:rsid w:val="00EB647D"/>
    <w:rsid w:val="00EB6584"/>
    <w:rsid w:val="00EB664E"/>
    <w:rsid w:val="00EB66B8"/>
    <w:rsid w:val="00EB683E"/>
    <w:rsid w:val="00EB68EA"/>
    <w:rsid w:val="00EB6AD8"/>
    <w:rsid w:val="00EB6F63"/>
    <w:rsid w:val="00EB7052"/>
    <w:rsid w:val="00EB70C6"/>
    <w:rsid w:val="00EB7330"/>
    <w:rsid w:val="00EB7512"/>
    <w:rsid w:val="00EB7804"/>
    <w:rsid w:val="00EB7968"/>
    <w:rsid w:val="00EB7A5C"/>
    <w:rsid w:val="00EB7ABC"/>
    <w:rsid w:val="00EB7B0A"/>
    <w:rsid w:val="00EB7BFE"/>
    <w:rsid w:val="00EB7D24"/>
    <w:rsid w:val="00EB7E1C"/>
    <w:rsid w:val="00EB7F38"/>
    <w:rsid w:val="00EB7F5F"/>
    <w:rsid w:val="00EC016D"/>
    <w:rsid w:val="00EC0185"/>
    <w:rsid w:val="00EC0430"/>
    <w:rsid w:val="00EC0B24"/>
    <w:rsid w:val="00EC0B97"/>
    <w:rsid w:val="00EC0FD7"/>
    <w:rsid w:val="00EC11E7"/>
    <w:rsid w:val="00EC13F8"/>
    <w:rsid w:val="00EC1417"/>
    <w:rsid w:val="00EC1772"/>
    <w:rsid w:val="00EC1869"/>
    <w:rsid w:val="00EC1D52"/>
    <w:rsid w:val="00EC1EE4"/>
    <w:rsid w:val="00EC23BF"/>
    <w:rsid w:val="00EC2400"/>
    <w:rsid w:val="00EC24BB"/>
    <w:rsid w:val="00EC2841"/>
    <w:rsid w:val="00EC2B10"/>
    <w:rsid w:val="00EC2B69"/>
    <w:rsid w:val="00EC2B6C"/>
    <w:rsid w:val="00EC2C02"/>
    <w:rsid w:val="00EC2E0E"/>
    <w:rsid w:val="00EC3235"/>
    <w:rsid w:val="00EC3448"/>
    <w:rsid w:val="00EC35D6"/>
    <w:rsid w:val="00EC36E9"/>
    <w:rsid w:val="00EC3A4E"/>
    <w:rsid w:val="00EC3B71"/>
    <w:rsid w:val="00EC3BFE"/>
    <w:rsid w:val="00EC3CBD"/>
    <w:rsid w:val="00EC3D27"/>
    <w:rsid w:val="00EC3EE5"/>
    <w:rsid w:val="00EC3EEB"/>
    <w:rsid w:val="00EC3FD8"/>
    <w:rsid w:val="00EC400B"/>
    <w:rsid w:val="00EC4123"/>
    <w:rsid w:val="00EC41B5"/>
    <w:rsid w:val="00EC4700"/>
    <w:rsid w:val="00EC4A43"/>
    <w:rsid w:val="00EC4AA5"/>
    <w:rsid w:val="00EC4AC3"/>
    <w:rsid w:val="00EC4E61"/>
    <w:rsid w:val="00EC4F37"/>
    <w:rsid w:val="00EC4FDF"/>
    <w:rsid w:val="00EC5014"/>
    <w:rsid w:val="00EC5211"/>
    <w:rsid w:val="00EC5263"/>
    <w:rsid w:val="00EC52A1"/>
    <w:rsid w:val="00EC53B0"/>
    <w:rsid w:val="00EC5C17"/>
    <w:rsid w:val="00EC5C87"/>
    <w:rsid w:val="00EC5FAD"/>
    <w:rsid w:val="00EC615A"/>
    <w:rsid w:val="00EC64F4"/>
    <w:rsid w:val="00EC69D6"/>
    <w:rsid w:val="00EC6F87"/>
    <w:rsid w:val="00EC722A"/>
    <w:rsid w:val="00EC73B7"/>
    <w:rsid w:val="00EC76AA"/>
    <w:rsid w:val="00EC770F"/>
    <w:rsid w:val="00EC795A"/>
    <w:rsid w:val="00EC7976"/>
    <w:rsid w:val="00EC7A86"/>
    <w:rsid w:val="00EC7C12"/>
    <w:rsid w:val="00EC7CA2"/>
    <w:rsid w:val="00EC7CD2"/>
    <w:rsid w:val="00ED0259"/>
    <w:rsid w:val="00ED0283"/>
    <w:rsid w:val="00ED0412"/>
    <w:rsid w:val="00ED0539"/>
    <w:rsid w:val="00ED058A"/>
    <w:rsid w:val="00ED068D"/>
    <w:rsid w:val="00ED073D"/>
    <w:rsid w:val="00ED07A1"/>
    <w:rsid w:val="00ED07EA"/>
    <w:rsid w:val="00ED0CB8"/>
    <w:rsid w:val="00ED0F34"/>
    <w:rsid w:val="00ED14AE"/>
    <w:rsid w:val="00ED159A"/>
    <w:rsid w:val="00ED16C7"/>
    <w:rsid w:val="00ED1945"/>
    <w:rsid w:val="00ED197C"/>
    <w:rsid w:val="00ED1BB5"/>
    <w:rsid w:val="00ED1DBE"/>
    <w:rsid w:val="00ED1E39"/>
    <w:rsid w:val="00ED233D"/>
    <w:rsid w:val="00ED24E9"/>
    <w:rsid w:val="00ED2668"/>
    <w:rsid w:val="00ED2777"/>
    <w:rsid w:val="00ED27AE"/>
    <w:rsid w:val="00ED2A04"/>
    <w:rsid w:val="00ED2C12"/>
    <w:rsid w:val="00ED2C66"/>
    <w:rsid w:val="00ED3015"/>
    <w:rsid w:val="00ED3043"/>
    <w:rsid w:val="00ED30B2"/>
    <w:rsid w:val="00ED3271"/>
    <w:rsid w:val="00ED3342"/>
    <w:rsid w:val="00ED34FF"/>
    <w:rsid w:val="00ED361E"/>
    <w:rsid w:val="00ED366C"/>
    <w:rsid w:val="00ED3756"/>
    <w:rsid w:val="00ED378C"/>
    <w:rsid w:val="00ED38C4"/>
    <w:rsid w:val="00ED39FE"/>
    <w:rsid w:val="00ED3AEB"/>
    <w:rsid w:val="00ED3BF8"/>
    <w:rsid w:val="00ED3D0E"/>
    <w:rsid w:val="00ED3D52"/>
    <w:rsid w:val="00ED3E27"/>
    <w:rsid w:val="00ED4118"/>
    <w:rsid w:val="00ED4170"/>
    <w:rsid w:val="00ED438F"/>
    <w:rsid w:val="00ED4497"/>
    <w:rsid w:val="00ED4782"/>
    <w:rsid w:val="00ED4797"/>
    <w:rsid w:val="00ED47B5"/>
    <w:rsid w:val="00ED4823"/>
    <w:rsid w:val="00ED488D"/>
    <w:rsid w:val="00ED4A18"/>
    <w:rsid w:val="00ED4AA3"/>
    <w:rsid w:val="00ED4B66"/>
    <w:rsid w:val="00ED53B9"/>
    <w:rsid w:val="00ED5426"/>
    <w:rsid w:val="00ED55C0"/>
    <w:rsid w:val="00ED561F"/>
    <w:rsid w:val="00ED5866"/>
    <w:rsid w:val="00ED58EA"/>
    <w:rsid w:val="00ED59C6"/>
    <w:rsid w:val="00ED5C3F"/>
    <w:rsid w:val="00ED5CF8"/>
    <w:rsid w:val="00ED5D66"/>
    <w:rsid w:val="00ED5E00"/>
    <w:rsid w:val="00ED5FC9"/>
    <w:rsid w:val="00ED62E9"/>
    <w:rsid w:val="00ED63A5"/>
    <w:rsid w:val="00ED65C4"/>
    <w:rsid w:val="00ED6896"/>
    <w:rsid w:val="00ED68DE"/>
    <w:rsid w:val="00ED6AF2"/>
    <w:rsid w:val="00ED6BB9"/>
    <w:rsid w:val="00ED6C07"/>
    <w:rsid w:val="00ED6C9B"/>
    <w:rsid w:val="00ED6C9F"/>
    <w:rsid w:val="00ED71FB"/>
    <w:rsid w:val="00ED73F1"/>
    <w:rsid w:val="00ED73FD"/>
    <w:rsid w:val="00ED7520"/>
    <w:rsid w:val="00ED7543"/>
    <w:rsid w:val="00ED75B5"/>
    <w:rsid w:val="00ED77C9"/>
    <w:rsid w:val="00ED7A05"/>
    <w:rsid w:val="00ED7C6F"/>
    <w:rsid w:val="00ED7D01"/>
    <w:rsid w:val="00ED7ED6"/>
    <w:rsid w:val="00EE023B"/>
    <w:rsid w:val="00EE0286"/>
    <w:rsid w:val="00EE02A7"/>
    <w:rsid w:val="00EE039C"/>
    <w:rsid w:val="00EE049B"/>
    <w:rsid w:val="00EE06F7"/>
    <w:rsid w:val="00EE08F7"/>
    <w:rsid w:val="00EE09EB"/>
    <w:rsid w:val="00EE0DBE"/>
    <w:rsid w:val="00EE0E52"/>
    <w:rsid w:val="00EE0EC7"/>
    <w:rsid w:val="00EE1058"/>
    <w:rsid w:val="00EE10D0"/>
    <w:rsid w:val="00EE1463"/>
    <w:rsid w:val="00EE1517"/>
    <w:rsid w:val="00EE17CD"/>
    <w:rsid w:val="00EE19AF"/>
    <w:rsid w:val="00EE1AD4"/>
    <w:rsid w:val="00EE1C2E"/>
    <w:rsid w:val="00EE1DDF"/>
    <w:rsid w:val="00EE1E31"/>
    <w:rsid w:val="00EE2007"/>
    <w:rsid w:val="00EE203D"/>
    <w:rsid w:val="00EE20ED"/>
    <w:rsid w:val="00EE221F"/>
    <w:rsid w:val="00EE227D"/>
    <w:rsid w:val="00EE2344"/>
    <w:rsid w:val="00EE23D9"/>
    <w:rsid w:val="00EE2BE4"/>
    <w:rsid w:val="00EE2C7D"/>
    <w:rsid w:val="00EE2EA1"/>
    <w:rsid w:val="00EE31E7"/>
    <w:rsid w:val="00EE3355"/>
    <w:rsid w:val="00EE340F"/>
    <w:rsid w:val="00EE37C9"/>
    <w:rsid w:val="00EE3902"/>
    <w:rsid w:val="00EE3A32"/>
    <w:rsid w:val="00EE3B86"/>
    <w:rsid w:val="00EE3C01"/>
    <w:rsid w:val="00EE3CD2"/>
    <w:rsid w:val="00EE3DCA"/>
    <w:rsid w:val="00EE3DF3"/>
    <w:rsid w:val="00EE3EEB"/>
    <w:rsid w:val="00EE3FD6"/>
    <w:rsid w:val="00EE435B"/>
    <w:rsid w:val="00EE43CA"/>
    <w:rsid w:val="00EE43D0"/>
    <w:rsid w:val="00EE4483"/>
    <w:rsid w:val="00EE47D0"/>
    <w:rsid w:val="00EE4864"/>
    <w:rsid w:val="00EE49D7"/>
    <w:rsid w:val="00EE4A02"/>
    <w:rsid w:val="00EE4DB6"/>
    <w:rsid w:val="00EE4FC3"/>
    <w:rsid w:val="00EE53A6"/>
    <w:rsid w:val="00EE552F"/>
    <w:rsid w:val="00EE5582"/>
    <w:rsid w:val="00EE5729"/>
    <w:rsid w:val="00EE578D"/>
    <w:rsid w:val="00EE58E0"/>
    <w:rsid w:val="00EE5DEF"/>
    <w:rsid w:val="00EE5DF8"/>
    <w:rsid w:val="00EE5E38"/>
    <w:rsid w:val="00EE5FE1"/>
    <w:rsid w:val="00EE6149"/>
    <w:rsid w:val="00EE623C"/>
    <w:rsid w:val="00EE636F"/>
    <w:rsid w:val="00EE641A"/>
    <w:rsid w:val="00EE6C03"/>
    <w:rsid w:val="00EE6CAA"/>
    <w:rsid w:val="00EE718F"/>
    <w:rsid w:val="00EE735D"/>
    <w:rsid w:val="00EE742B"/>
    <w:rsid w:val="00EE7519"/>
    <w:rsid w:val="00EE759E"/>
    <w:rsid w:val="00EE784E"/>
    <w:rsid w:val="00EF016A"/>
    <w:rsid w:val="00EF0269"/>
    <w:rsid w:val="00EF0652"/>
    <w:rsid w:val="00EF0704"/>
    <w:rsid w:val="00EF0807"/>
    <w:rsid w:val="00EF0BEA"/>
    <w:rsid w:val="00EF0DC8"/>
    <w:rsid w:val="00EF0F37"/>
    <w:rsid w:val="00EF0F76"/>
    <w:rsid w:val="00EF1043"/>
    <w:rsid w:val="00EF111E"/>
    <w:rsid w:val="00EF11C4"/>
    <w:rsid w:val="00EF12D3"/>
    <w:rsid w:val="00EF1723"/>
    <w:rsid w:val="00EF17AC"/>
    <w:rsid w:val="00EF1923"/>
    <w:rsid w:val="00EF1AF6"/>
    <w:rsid w:val="00EF1BD9"/>
    <w:rsid w:val="00EF1E39"/>
    <w:rsid w:val="00EF2139"/>
    <w:rsid w:val="00EF2363"/>
    <w:rsid w:val="00EF2398"/>
    <w:rsid w:val="00EF2443"/>
    <w:rsid w:val="00EF27C9"/>
    <w:rsid w:val="00EF29DA"/>
    <w:rsid w:val="00EF2A06"/>
    <w:rsid w:val="00EF2AD3"/>
    <w:rsid w:val="00EF30B9"/>
    <w:rsid w:val="00EF3109"/>
    <w:rsid w:val="00EF32CB"/>
    <w:rsid w:val="00EF354A"/>
    <w:rsid w:val="00EF371B"/>
    <w:rsid w:val="00EF38E0"/>
    <w:rsid w:val="00EF3967"/>
    <w:rsid w:val="00EF3CE1"/>
    <w:rsid w:val="00EF3E2E"/>
    <w:rsid w:val="00EF3E58"/>
    <w:rsid w:val="00EF3F19"/>
    <w:rsid w:val="00EF4057"/>
    <w:rsid w:val="00EF41E6"/>
    <w:rsid w:val="00EF437E"/>
    <w:rsid w:val="00EF442A"/>
    <w:rsid w:val="00EF4539"/>
    <w:rsid w:val="00EF458D"/>
    <w:rsid w:val="00EF46CB"/>
    <w:rsid w:val="00EF47E6"/>
    <w:rsid w:val="00EF48DA"/>
    <w:rsid w:val="00EF4930"/>
    <w:rsid w:val="00EF4AD3"/>
    <w:rsid w:val="00EF4B47"/>
    <w:rsid w:val="00EF4C99"/>
    <w:rsid w:val="00EF4CE1"/>
    <w:rsid w:val="00EF4D2D"/>
    <w:rsid w:val="00EF4FED"/>
    <w:rsid w:val="00EF502B"/>
    <w:rsid w:val="00EF50D5"/>
    <w:rsid w:val="00EF5180"/>
    <w:rsid w:val="00EF51B8"/>
    <w:rsid w:val="00EF5548"/>
    <w:rsid w:val="00EF572D"/>
    <w:rsid w:val="00EF577F"/>
    <w:rsid w:val="00EF57CC"/>
    <w:rsid w:val="00EF58AA"/>
    <w:rsid w:val="00EF590E"/>
    <w:rsid w:val="00EF5AED"/>
    <w:rsid w:val="00EF5C5E"/>
    <w:rsid w:val="00EF5DED"/>
    <w:rsid w:val="00EF5E5E"/>
    <w:rsid w:val="00EF5EA6"/>
    <w:rsid w:val="00EF5F2B"/>
    <w:rsid w:val="00EF610D"/>
    <w:rsid w:val="00EF61E6"/>
    <w:rsid w:val="00EF6292"/>
    <w:rsid w:val="00EF6435"/>
    <w:rsid w:val="00EF647F"/>
    <w:rsid w:val="00EF64C8"/>
    <w:rsid w:val="00EF65E7"/>
    <w:rsid w:val="00EF6769"/>
    <w:rsid w:val="00EF677D"/>
    <w:rsid w:val="00EF6B08"/>
    <w:rsid w:val="00EF6B71"/>
    <w:rsid w:val="00EF6D38"/>
    <w:rsid w:val="00EF6E0E"/>
    <w:rsid w:val="00EF6EC4"/>
    <w:rsid w:val="00EF6FF6"/>
    <w:rsid w:val="00EF6FF7"/>
    <w:rsid w:val="00EF7009"/>
    <w:rsid w:val="00EF709A"/>
    <w:rsid w:val="00EF735C"/>
    <w:rsid w:val="00EF739D"/>
    <w:rsid w:val="00EF7573"/>
    <w:rsid w:val="00EF7625"/>
    <w:rsid w:val="00EF769C"/>
    <w:rsid w:val="00EF76D7"/>
    <w:rsid w:val="00EF77A1"/>
    <w:rsid w:val="00EF798A"/>
    <w:rsid w:val="00EF7D21"/>
    <w:rsid w:val="00EF7D98"/>
    <w:rsid w:val="00EF7DCC"/>
    <w:rsid w:val="00EF7DD9"/>
    <w:rsid w:val="00EF7E34"/>
    <w:rsid w:val="00F00044"/>
    <w:rsid w:val="00F00145"/>
    <w:rsid w:val="00F00461"/>
    <w:rsid w:val="00F00484"/>
    <w:rsid w:val="00F00540"/>
    <w:rsid w:val="00F0070B"/>
    <w:rsid w:val="00F0093B"/>
    <w:rsid w:val="00F00A0F"/>
    <w:rsid w:val="00F00BB4"/>
    <w:rsid w:val="00F00C00"/>
    <w:rsid w:val="00F00C67"/>
    <w:rsid w:val="00F00D7B"/>
    <w:rsid w:val="00F00DDA"/>
    <w:rsid w:val="00F010B2"/>
    <w:rsid w:val="00F013A0"/>
    <w:rsid w:val="00F01546"/>
    <w:rsid w:val="00F016DB"/>
    <w:rsid w:val="00F017AF"/>
    <w:rsid w:val="00F01904"/>
    <w:rsid w:val="00F01A4C"/>
    <w:rsid w:val="00F01ABE"/>
    <w:rsid w:val="00F01C71"/>
    <w:rsid w:val="00F01C75"/>
    <w:rsid w:val="00F01D58"/>
    <w:rsid w:val="00F0202F"/>
    <w:rsid w:val="00F0224A"/>
    <w:rsid w:val="00F022CA"/>
    <w:rsid w:val="00F0233B"/>
    <w:rsid w:val="00F023C1"/>
    <w:rsid w:val="00F023C7"/>
    <w:rsid w:val="00F02722"/>
    <w:rsid w:val="00F0279E"/>
    <w:rsid w:val="00F02945"/>
    <w:rsid w:val="00F02957"/>
    <w:rsid w:val="00F02996"/>
    <w:rsid w:val="00F02BAB"/>
    <w:rsid w:val="00F02BAF"/>
    <w:rsid w:val="00F02C4A"/>
    <w:rsid w:val="00F02C70"/>
    <w:rsid w:val="00F02D1E"/>
    <w:rsid w:val="00F02E0B"/>
    <w:rsid w:val="00F0301A"/>
    <w:rsid w:val="00F030F8"/>
    <w:rsid w:val="00F0315C"/>
    <w:rsid w:val="00F03162"/>
    <w:rsid w:val="00F0319B"/>
    <w:rsid w:val="00F031A4"/>
    <w:rsid w:val="00F03296"/>
    <w:rsid w:val="00F03492"/>
    <w:rsid w:val="00F036D3"/>
    <w:rsid w:val="00F038E3"/>
    <w:rsid w:val="00F03AF2"/>
    <w:rsid w:val="00F03B82"/>
    <w:rsid w:val="00F03DBA"/>
    <w:rsid w:val="00F03EA2"/>
    <w:rsid w:val="00F03EB2"/>
    <w:rsid w:val="00F03EF9"/>
    <w:rsid w:val="00F04129"/>
    <w:rsid w:val="00F04388"/>
    <w:rsid w:val="00F044E8"/>
    <w:rsid w:val="00F046E3"/>
    <w:rsid w:val="00F04782"/>
    <w:rsid w:val="00F04841"/>
    <w:rsid w:val="00F04C04"/>
    <w:rsid w:val="00F04CC7"/>
    <w:rsid w:val="00F050AC"/>
    <w:rsid w:val="00F050D4"/>
    <w:rsid w:val="00F052D9"/>
    <w:rsid w:val="00F05670"/>
    <w:rsid w:val="00F05733"/>
    <w:rsid w:val="00F05DF0"/>
    <w:rsid w:val="00F05ECD"/>
    <w:rsid w:val="00F05F99"/>
    <w:rsid w:val="00F06008"/>
    <w:rsid w:val="00F060CB"/>
    <w:rsid w:val="00F06183"/>
    <w:rsid w:val="00F061A9"/>
    <w:rsid w:val="00F06279"/>
    <w:rsid w:val="00F0661F"/>
    <w:rsid w:val="00F067AB"/>
    <w:rsid w:val="00F067C7"/>
    <w:rsid w:val="00F069AC"/>
    <w:rsid w:val="00F06BB4"/>
    <w:rsid w:val="00F06CFF"/>
    <w:rsid w:val="00F06D44"/>
    <w:rsid w:val="00F06DAB"/>
    <w:rsid w:val="00F06F66"/>
    <w:rsid w:val="00F06FCC"/>
    <w:rsid w:val="00F071B2"/>
    <w:rsid w:val="00F071E8"/>
    <w:rsid w:val="00F074DB"/>
    <w:rsid w:val="00F0772C"/>
    <w:rsid w:val="00F077AA"/>
    <w:rsid w:val="00F078F0"/>
    <w:rsid w:val="00F07CEC"/>
    <w:rsid w:val="00F07D0E"/>
    <w:rsid w:val="00F07F05"/>
    <w:rsid w:val="00F07FA1"/>
    <w:rsid w:val="00F07FEF"/>
    <w:rsid w:val="00F101A4"/>
    <w:rsid w:val="00F1088D"/>
    <w:rsid w:val="00F109A8"/>
    <w:rsid w:val="00F10A4F"/>
    <w:rsid w:val="00F10BB1"/>
    <w:rsid w:val="00F10D04"/>
    <w:rsid w:val="00F10E38"/>
    <w:rsid w:val="00F10E85"/>
    <w:rsid w:val="00F10E9C"/>
    <w:rsid w:val="00F111B5"/>
    <w:rsid w:val="00F111F6"/>
    <w:rsid w:val="00F113E1"/>
    <w:rsid w:val="00F1169E"/>
    <w:rsid w:val="00F11714"/>
    <w:rsid w:val="00F117F8"/>
    <w:rsid w:val="00F11955"/>
    <w:rsid w:val="00F119BF"/>
    <w:rsid w:val="00F119F8"/>
    <w:rsid w:val="00F11DE1"/>
    <w:rsid w:val="00F11FB8"/>
    <w:rsid w:val="00F1201E"/>
    <w:rsid w:val="00F122ED"/>
    <w:rsid w:val="00F12360"/>
    <w:rsid w:val="00F125F1"/>
    <w:rsid w:val="00F126E8"/>
    <w:rsid w:val="00F127F9"/>
    <w:rsid w:val="00F1287B"/>
    <w:rsid w:val="00F129A1"/>
    <w:rsid w:val="00F12A46"/>
    <w:rsid w:val="00F12A92"/>
    <w:rsid w:val="00F12C68"/>
    <w:rsid w:val="00F12CFE"/>
    <w:rsid w:val="00F1306E"/>
    <w:rsid w:val="00F13269"/>
    <w:rsid w:val="00F1326F"/>
    <w:rsid w:val="00F133B6"/>
    <w:rsid w:val="00F13610"/>
    <w:rsid w:val="00F13691"/>
    <w:rsid w:val="00F137D0"/>
    <w:rsid w:val="00F13B01"/>
    <w:rsid w:val="00F13C1A"/>
    <w:rsid w:val="00F13D6A"/>
    <w:rsid w:val="00F13E93"/>
    <w:rsid w:val="00F13F1D"/>
    <w:rsid w:val="00F13FBE"/>
    <w:rsid w:val="00F1414E"/>
    <w:rsid w:val="00F141F3"/>
    <w:rsid w:val="00F1437D"/>
    <w:rsid w:val="00F143DE"/>
    <w:rsid w:val="00F144A0"/>
    <w:rsid w:val="00F144D9"/>
    <w:rsid w:val="00F1457D"/>
    <w:rsid w:val="00F146B4"/>
    <w:rsid w:val="00F149AC"/>
    <w:rsid w:val="00F14BBF"/>
    <w:rsid w:val="00F14C30"/>
    <w:rsid w:val="00F14D5D"/>
    <w:rsid w:val="00F14DB1"/>
    <w:rsid w:val="00F14E8C"/>
    <w:rsid w:val="00F15122"/>
    <w:rsid w:val="00F15199"/>
    <w:rsid w:val="00F15451"/>
    <w:rsid w:val="00F156DA"/>
    <w:rsid w:val="00F157BE"/>
    <w:rsid w:val="00F158EB"/>
    <w:rsid w:val="00F15918"/>
    <w:rsid w:val="00F15C56"/>
    <w:rsid w:val="00F15CA5"/>
    <w:rsid w:val="00F15DD8"/>
    <w:rsid w:val="00F15E05"/>
    <w:rsid w:val="00F1617B"/>
    <w:rsid w:val="00F1649D"/>
    <w:rsid w:val="00F164CE"/>
    <w:rsid w:val="00F1657A"/>
    <w:rsid w:val="00F1658C"/>
    <w:rsid w:val="00F165EF"/>
    <w:rsid w:val="00F16A44"/>
    <w:rsid w:val="00F16B48"/>
    <w:rsid w:val="00F16B97"/>
    <w:rsid w:val="00F16BC6"/>
    <w:rsid w:val="00F16CCE"/>
    <w:rsid w:val="00F1710B"/>
    <w:rsid w:val="00F175B2"/>
    <w:rsid w:val="00F17757"/>
    <w:rsid w:val="00F177B7"/>
    <w:rsid w:val="00F179B7"/>
    <w:rsid w:val="00F17A3F"/>
    <w:rsid w:val="00F17A45"/>
    <w:rsid w:val="00F17CF5"/>
    <w:rsid w:val="00F17D0A"/>
    <w:rsid w:val="00F17F8B"/>
    <w:rsid w:val="00F200FB"/>
    <w:rsid w:val="00F202AA"/>
    <w:rsid w:val="00F20378"/>
    <w:rsid w:val="00F206A4"/>
    <w:rsid w:val="00F208CE"/>
    <w:rsid w:val="00F20B0B"/>
    <w:rsid w:val="00F20B14"/>
    <w:rsid w:val="00F20C25"/>
    <w:rsid w:val="00F20EE0"/>
    <w:rsid w:val="00F211F9"/>
    <w:rsid w:val="00F215D2"/>
    <w:rsid w:val="00F21AFD"/>
    <w:rsid w:val="00F21BB9"/>
    <w:rsid w:val="00F21DC6"/>
    <w:rsid w:val="00F21F38"/>
    <w:rsid w:val="00F21FE6"/>
    <w:rsid w:val="00F225E6"/>
    <w:rsid w:val="00F226BD"/>
    <w:rsid w:val="00F2287F"/>
    <w:rsid w:val="00F22B65"/>
    <w:rsid w:val="00F22C25"/>
    <w:rsid w:val="00F22CDD"/>
    <w:rsid w:val="00F23195"/>
    <w:rsid w:val="00F231F1"/>
    <w:rsid w:val="00F231FD"/>
    <w:rsid w:val="00F2327A"/>
    <w:rsid w:val="00F2333E"/>
    <w:rsid w:val="00F234AA"/>
    <w:rsid w:val="00F234F8"/>
    <w:rsid w:val="00F23511"/>
    <w:rsid w:val="00F2354A"/>
    <w:rsid w:val="00F235EF"/>
    <w:rsid w:val="00F23656"/>
    <w:rsid w:val="00F239CD"/>
    <w:rsid w:val="00F23C15"/>
    <w:rsid w:val="00F23C98"/>
    <w:rsid w:val="00F23FF1"/>
    <w:rsid w:val="00F2408D"/>
    <w:rsid w:val="00F24837"/>
    <w:rsid w:val="00F24934"/>
    <w:rsid w:val="00F24ABB"/>
    <w:rsid w:val="00F24AF1"/>
    <w:rsid w:val="00F24BA2"/>
    <w:rsid w:val="00F24BD3"/>
    <w:rsid w:val="00F24CF4"/>
    <w:rsid w:val="00F24E17"/>
    <w:rsid w:val="00F24EAF"/>
    <w:rsid w:val="00F25616"/>
    <w:rsid w:val="00F257FC"/>
    <w:rsid w:val="00F25A84"/>
    <w:rsid w:val="00F25AE6"/>
    <w:rsid w:val="00F25E5E"/>
    <w:rsid w:val="00F25FBA"/>
    <w:rsid w:val="00F25FCB"/>
    <w:rsid w:val="00F26077"/>
    <w:rsid w:val="00F2628F"/>
    <w:rsid w:val="00F262C4"/>
    <w:rsid w:val="00F266C6"/>
    <w:rsid w:val="00F266E8"/>
    <w:rsid w:val="00F26946"/>
    <w:rsid w:val="00F2694F"/>
    <w:rsid w:val="00F26977"/>
    <w:rsid w:val="00F269F7"/>
    <w:rsid w:val="00F26AC5"/>
    <w:rsid w:val="00F26EC0"/>
    <w:rsid w:val="00F26EC8"/>
    <w:rsid w:val="00F270CA"/>
    <w:rsid w:val="00F2729C"/>
    <w:rsid w:val="00F27306"/>
    <w:rsid w:val="00F27580"/>
    <w:rsid w:val="00F27628"/>
    <w:rsid w:val="00F278B3"/>
    <w:rsid w:val="00F278F5"/>
    <w:rsid w:val="00F27B8B"/>
    <w:rsid w:val="00F27CCB"/>
    <w:rsid w:val="00F27DC1"/>
    <w:rsid w:val="00F300FC"/>
    <w:rsid w:val="00F301B0"/>
    <w:rsid w:val="00F304F1"/>
    <w:rsid w:val="00F3058A"/>
    <w:rsid w:val="00F305FE"/>
    <w:rsid w:val="00F30747"/>
    <w:rsid w:val="00F30B6B"/>
    <w:rsid w:val="00F30C32"/>
    <w:rsid w:val="00F30E61"/>
    <w:rsid w:val="00F30EE9"/>
    <w:rsid w:val="00F30FB5"/>
    <w:rsid w:val="00F3107E"/>
    <w:rsid w:val="00F310D3"/>
    <w:rsid w:val="00F3112C"/>
    <w:rsid w:val="00F31236"/>
    <w:rsid w:val="00F3141D"/>
    <w:rsid w:val="00F314A0"/>
    <w:rsid w:val="00F3158C"/>
    <w:rsid w:val="00F3169A"/>
    <w:rsid w:val="00F3195F"/>
    <w:rsid w:val="00F31F16"/>
    <w:rsid w:val="00F31F62"/>
    <w:rsid w:val="00F32038"/>
    <w:rsid w:val="00F3212F"/>
    <w:rsid w:val="00F3227D"/>
    <w:rsid w:val="00F32323"/>
    <w:rsid w:val="00F3233D"/>
    <w:rsid w:val="00F32373"/>
    <w:rsid w:val="00F323BA"/>
    <w:rsid w:val="00F325F7"/>
    <w:rsid w:val="00F32607"/>
    <w:rsid w:val="00F32CA3"/>
    <w:rsid w:val="00F32E25"/>
    <w:rsid w:val="00F32F11"/>
    <w:rsid w:val="00F33167"/>
    <w:rsid w:val="00F332FB"/>
    <w:rsid w:val="00F333E6"/>
    <w:rsid w:val="00F337EC"/>
    <w:rsid w:val="00F3380C"/>
    <w:rsid w:val="00F339C1"/>
    <w:rsid w:val="00F33A0E"/>
    <w:rsid w:val="00F33A5D"/>
    <w:rsid w:val="00F33AA7"/>
    <w:rsid w:val="00F33BA4"/>
    <w:rsid w:val="00F33C0E"/>
    <w:rsid w:val="00F34472"/>
    <w:rsid w:val="00F34531"/>
    <w:rsid w:val="00F345B2"/>
    <w:rsid w:val="00F346A7"/>
    <w:rsid w:val="00F3478B"/>
    <w:rsid w:val="00F34928"/>
    <w:rsid w:val="00F34BB7"/>
    <w:rsid w:val="00F3509E"/>
    <w:rsid w:val="00F350F4"/>
    <w:rsid w:val="00F356D8"/>
    <w:rsid w:val="00F357C3"/>
    <w:rsid w:val="00F358BE"/>
    <w:rsid w:val="00F35977"/>
    <w:rsid w:val="00F359D6"/>
    <w:rsid w:val="00F35BA7"/>
    <w:rsid w:val="00F35BAD"/>
    <w:rsid w:val="00F35BEB"/>
    <w:rsid w:val="00F35DD6"/>
    <w:rsid w:val="00F35ED6"/>
    <w:rsid w:val="00F35FA4"/>
    <w:rsid w:val="00F36068"/>
    <w:rsid w:val="00F36448"/>
    <w:rsid w:val="00F36467"/>
    <w:rsid w:val="00F364F4"/>
    <w:rsid w:val="00F36684"/>
    <w:rsid w:val="00F367EF"/>
    <w:rsid w:val="00F36818"/>
    <w:rsid w:val="00F3681C"/>
    <w:rsid w:val="00F36889"/>
    <w:rsid w:val="00F36957"/>
    <w:rsid w:val="00F36A26"/>
    <w:rsid w:val="00F36A8D"/>
    <w:rsid w:val="00F36B6F"/>
    <w:rsid w:val="00F36B77"/>
    <w:rsid w:val="00F37259"/>
    <w:rsid w:val="00F3725D"/>
    <w:rsid w:val="00F373F6"/>
    <w:rsid w:val="00F37458"/>
    <w:rsid w:val="00F3759A"/>
    <w:rsid w:val="00F376B3"/>
    <w:rsid w:val="00F377B4"/>
    <w:rsid w:val="00F37B4F"/>
    <w:rsid w:val="00F37CE4"/>
    <w:rsid w:val="00F4008B"/>
    <w:rsid w:val="00F408B1"/>
    <w:rsid w:val="00F408E4"/>
    <w:rsid w:val="00F40A8F"/>
    <w:rsid w:val="00F40A90"/>
    <w:rsid w:val="00F40B5B"/>
    <w:rsid w:val="00F40B61"/>
    <w:rsid w:val="00F40DD7"/>
    <w:rsid w:val="00F40F75"/>
    <w:rsid w:val="00F4131E"/>
    <w:rsid w:val="00F41492"/>
    <w:rsid w:val="00F415BF"/>
    <w:rsid w:val="00F416D3"/>
    <w:rsid w:val="00F41773"/>
    <w:rsid w:val="00F41847"/>
    <w:rsid w:val="00F41869"/>
    <w:rsid w:val="00F418B0"/>
    <w:rsid w:val="00F41944"/>
    <w:rsid w:val="00F41BD2"/>
    <w:rsid w:val="00F41BE5"/>
    <w:rsid w:val="00F41C65"/>
    <w:rsid w:val="00F41D09"/>
    <w:rsid w:val="00F4217A"/>
    <w:rsid w:val="00F4217D"/>
    <w:rsid w:val="00F42274"/>
    <w:rsid w:val="00F4233F"/>
    <w:rsid w:val="00F423AF"/>
    <w:rsid w:val="00F4242D"/>
    <w:rsid w:val="00F42692"/>
    <w:rsid w:val="00F4282C"/>
    <w:rsid w:val="00F4294C"/>
    <w:rsid w:val="00F42BC2"/>
    <w:rsid w:val="00F42DBC"/>
    <w:rsid w:val="00F42FDD"/>
    <w:rsid w:val="00F4329A"/>
    <w:rsid w:val="00F4330F"/>
    <w:rsid w:val="00F4355A"/>
    <w:rsid w:val="00F436AF"/>
    <w:rsid w:val="00F436E5"/>
    <w:rsid w:val="00F438B9"/>
    <w:rsid w:val="00F438D6"/>
    <w:rsid w:val="00F43D7D"/>
    <w:rsid w:val="00F43DC9"/>
    <w:rsid w:val="00F43DF1"/>
    <w:rsid w:val="00F43EC7"/>
    <w:rsid w:val="00F43ECB"/>
    <w:rsid w:val="00F4400C"/>
    <w:rsid w:val="00F44316"/>
    <w:rsid w:val="00F4433F"/>
    <w:rsid w:val="00F443E5"/>
    <w:rsid w:val="00F44752"/>
    <w:rsid w:val="00F448BF"/>
    <w:rsid w:val="00F44972"/>
    <w:rsid w:val="00F44A40"/>
    <w:rsid w:val="00F44B86"/>
    <w:rsid w:val="00F44DB6"/>
    <w:rsid w:val="00F44F1A"/>
    <w:rsid w:val="00F45190"/>
    <w:rsid w:val="00F45591"/>
    <w:rsid w:val="00F4565B"/>
    <w:rsid w:val="00F457D3"/>
    <w:rsid w:val="00F4593E"/>
    <w:rsid w:val="00F45BDD"/>
    <w:rsid w:val="00F45E71"/>
    <w:rsid w:val="00F46023"/>
    <w:rsid w:val="00F4608B"/>
    <w:rsid w:val="00F46490"/>
    <w:rsid w:val="00F4672C"/>
    <w:rsid w:val="00F46844"/>
    <w:rsid w:val="00F4696F"/>
    <w:rsid w:val="00F469B2"/>
    <w:rsid w:val="00F46AE7"/>
    <w:rsid w:val="00F46AFF"/>
    <w:rsid w:val="00F47077"/>
    <w:rsid w:val="00F47195"/>
    <w:rsid w:val="00F47276"/>
    <w:rsid w:val="00F47278"/>
    <w:rsid w:val="00F472D4"/>
    <w:rsid w:val="00F47458"/>
    <w:rsid w:val="00F474C7"/>
    <w:rsid w:val="00F47696"/>
    <w:rsid w:val="00F4778B"/>
    <w:rsid w:val="00F47801"/>
    <w:rsid w:val="00F47810"/>
    <w:rsid w:val="00F47840"/>
    <w:rsid w:val="00F47B08"/>
    <w:rsid w:val="00F47D9B"/>
    <w:rsid w:val="00F50020"/>
    <w:rsid w:val="00F50215"/>
    <w:rsid w:val="00F50351"/>
    <w:rsid w:val="00F50368"/>
    <w:rsid w:val="00F50468"/>
    <w:rsid w:val="00F504A4"/>
    <w:rsid w:val="00F505AB"/>
    <w:rsid w:val="00F5066F"/>
    <w:rsid w:val="00F50671"/>
    <w:rsid w:val="00F506F5"/>
    <w:rsid w:val="00F507E7"/>
    <w:rsid w:val="00F507FA"/>
    <w:rsid w:val="00F50886"/>
    <w:rsid w:val="00F5095B"/>
    <w:rsid w:val="00F509B8"/>
    <w:rsid w:val="00F50D64"/>
    <w:rsid w:val="00F510F9"/>
    <w:rsid w:val="00F51107"/>
    <w:rsid w:val="00F5111F"/>
    <w:rsid w:val="00F5115E"/>
    <w:rsid w:val="00F5117A"/>
    <w:rsid w:val="00F511CF"/>
    <w:rsid w:val="00F512BA"/>
    <w:rsid w:val="00F513D0"/>
    <w:rsid w:val="00F5142B"/>
    <w:rsid w:val="00F51673"/>
    <w:rsid w:val="00F51926"/>
    <w:rsid w:val="00F51B9A"/>
    <w:rsid w:val="00F51C87"/>
    <w:rsid w:val="00F51CCD"/>
    <w:rsid w:val="00F51D7E"/>
    <w:rsid w:val="00F51D9A"/>
    <w:rsid w:val="00F51E9D"/>
    <w:rsid w:val="00F5206F"/>
    <w:rsid w:val="00F520FD"/>
    <w:rsid w:val="00F5214D"/>
    <w:rsid w:val="00F52333"/>
    <w:rsid w:val="00F52490"/>
    <w:rsid w:val="00F52592"/>
    <w:rsid w:val="00F5261A"/>
    <w:rsid w:val="00F529DC"/>
    <w:rsid w:val="00F52CA1"/>
    <w:rsid w:val="00F53121"/>
    <w:rsid w:val="00F53145"/>
    <w:rsid w:val="00F531F5"/>
    <w:rsid w:val="00F5322B"/>
    <w:rsid w:val="00F532CF"/>
    <w:rsid w:val="00F53619"/>
    <w:rsid w:val="00F5361A"/>
    <w:rsid w:val="00F53636"/>
    <w:rsid w:val="00F536A0"/>
    <w:rsid w:val="00F53AA1"/>
    <w:rsid w:val="00F53ADD"/>
    <w:rsid w:val="00F53E42"/>
    <w:rsid w:val="00F53E81"/>
    <w:rsid w:val="00F54006"/>
    <w:rsid w:val="00F54316"/>
    <w:rsid w:val="00F543E9"/>
    <w:rsid w:val="00F54785"/>
    <w:rsid w:val="00F5480B"/>
    <w:rsid w:val="00F54878"/>
    <w:rsid w:val="00F54C0A"/>
    <w:rsid w:val="00F54D18"/>
    <w:rsid w:val="00F54F90"/>
    <w:rsid w:val="00F5512E"/>
    <w:rsid w:val="00F55173"/>
    <w:rsid w:val="00F552C6"/>
    <w:rsid w:val="00F55395"/>
    <w:rsid w:val="00F55407"/>
    <w:rsid w:val="00F5544D"/>
    <w:rsid w:val="00F55572"/>
    <w:rsid w:val="00F55BDE"/>
    <w:rsid w:val="00F55EF3"/>
    <w:rsid w:val="00F55FF4"/>
    <w:rsid w:val="00F5605F"/>
    <w:rsid w:val="00F56160"/>
    <w:rsid w:val="00F561E0"/>
    <w:rsid w:val="00F56383"/>
    <w:rsid w:val="00F56507"/>
    <w:rsid w:val="00F565B4"/>
    <w:rsid w:val="00F5663D"/>
    <w:rsid w:val="00F56BC7"/>
    <w:rsid w:val="00F56CE8"/>
    <w:rsid w:val="00F56D05"/>
    <w:rsid w:val="00F56D13"/>
    <w:rsid w:val="00F56F12"/>
    <w:rsid w:val="00F571AC"/>
    <w:rsid w:val="00F57215"/>
    <w:rsid w:val="00F5751F"/>
    <w:rsid w:val="00F57610"/>
    <w:rsid w:val="00F5767B"/>
    <w:rsid w:val="00F57ADD"/>
    <w:rsid w:val="00F57C52"/>
    <w:rsid w:val="00F57D4E"/>
    <w:rsid w:val="00F57EFF"/>
    <w:rsid w:val="00F6004F"/>
    <w:rsid w:val="00F60306"/>
    <w:rsid w:val="00F605DB"/>
    <w:rsid w:val="00F60638"/>
    <w:rsid w:val="00F6066D"/>
    <w:rsid w:val="00F6083E"/>
    <w:rsid w:val="00F6087D"/>
    <w:rsid w:val="00F608C5"/>
    <w:rsid w:val="00F60D47"/>
    <w:rsid w:val="00F60E39"/>
    <w:rsid w:val="00F6121F"/>
    <w:rsid w:val="00F61267"/>
    <w:rsid w:val="00F61481"/>
    <w:rsid w:val="00F614FB"/>
    <w:rsid w:val="00F61620"/>
    <w:rsid w:val="00F61801"/>
    <w:rsid w:val="00F61CB5"/>
    <w:rsid w:val="00F61E98"/>
    <w:rsid w:val="00F61FA4"/>
    <w:rsid w:val="00F61FBB"/>
    <w:rsid w:val="00F6205D"/>
    <w:rsid w:val="00F6235B"/>
    <w:rsid w:val="00F6240B"/>
    <w:rsid w:val="00F62433"/>
    <w:rsid w:val="00F627D4"/>
    <w:rsid w:val="00F62B46"/>
    <w:rsid w:val="00F62B87"/>
    <w:rsid w:val="00F62E05"/>
    <w:rsid w:val="00F630DE"/>
    <w:rsid w:val="00F63919"/>
    <w:rsid w:val="00F63A31"/>
    <w:rsid w:val="00F63D90"/>
    <w:rsid w:val="00F63DCC"/>
    <w:rsid w:val="00F63F33"/>
    <w:rsid w:val="00F6423F"/>
    <w:rsid w:val="00F64401"/>
    <w:rsid w:val="00F644A2"/>
    <w:rsid w:val="00F64A36"/>
    <w:rsid w:val="00F64B65"/>
    <w:rsid w:val="00F64C0C"/>
    <w:rsid w:val="00F64C0F"/>
    <w:rsid w:val="00F64C21"/>
    <w:rsid w:val="00F64CCA"/>
    <w:rsid w:val="00F64D16"/>
    <w:rsid w:val="00F64D7D"/>
    <w:rsid w:val="00F64DA9"/>
    <w:rsid w:val="00F64F05"/>
    <w:rsid w:val="00F6501B"/>
    <w:rsid w:val="00F6507E"/>
    <w:rsid w:val="00F650F8"/>
    <w:rsid w:val="00F6510E"/>
    <w:rsid w:val="00F65568"/>
    <w:rsid w:val="00F656C9"/>
    <w:rsid w:val="00F65743"/>
    <w:rsid w:val="00F65A24"/>
    <w:rsid w:val="00F65B00"/>
    <w:rsid w:val="00F65B08"/>
    <w:rsid w:val="00F65BF7"/>
    <w:rsid w:val="00F65F44"/>
    <w:rsid w:val="00F65F91"/>
    <w:rsid w:val="00F6606A"/>
    <w:rsid w:val="00F66103"/>
    <w:rsid w:val="00F661CA"/>
    <w:rsid w:val="00F66427"/>
    <w:rsid w:val="00F6644C"/>
    <w:rsid w:val="00F6666A"/>
    <w:rsid w:val="00F6667E"/>
    <w:rsid w:val="00F66761"/>
    <w:rsid w:val="00F66763"/>
    <w:rsid w:val="00F66C62"/>
    <w:rsid w:val="00F66D00"/>
    <w:rsid w:val="00F66FBD"/>
    <w:rsid w:val="00F6720F"/>
    <w:rsid w:val="00F674EE"/>
    <w:rsid w:val="00F675F5"/>
    <w:rsid w:val="00F677D0"/>
    <w:rsid w:val="00F6783D"/>
    <w:rsid w:val="00F678F1"/>
    <w:rsid w:val="00F67B1E"/>
    <w:rsid w:val="00F67BFB"/>
    <w:rsid w:val="00F67D55"/>
    <w:rsid w:val="00F67E7A"/>
    <w:rsid w:val="00F70094"/>
    <w:rsid w:val="00F700BB"/>
    <w:rsid w:val="00F70178"/>
    <w:rsid w:val="00F701C2"/>
    <w:rsid w:val="00F702CA"/>
    <w:rsid w:val="00F70423"/>
    <w:rsid w:val="00F70520"/>
    <w:rsid w:val="00F70542"/>
    <w:rsid w:val="00F709D5"/>
    <w:rsid w:val="00F70AA4"/>
    <w:rsid w:val="00F70B7C"/>
    <w:rsid w:val="00F70D8C"/>
    <w:rsid w:val="00F70FF0"/>
    <w:rsid w:val="00F710BD"/>
    <w:rsid w:val="00F715C3"/>
    <w:rsid w:val="00F717C2"/>
    <w:rsid w:val="00F71833"/>
    <w:rsid w:val="00F71889"/>
    <w:rsid w:val="00F71908"/>
    <w:rsid w:val="00F7197A"/>
    <w:rsid w:val="00F719D4"/>
    <w:rsid w:val="00F71B07"/>
    <w:rsid w:val="00F71C97"/>
    <w:rsid w:val="00F71EF5"/>
    <w:rsid w:val="00F724A0"/>
    <w:rsid w:val="00F72638"/>
    <w:rsid w:val="00F728CD"/>
    <w:rsid w:val="00F7296B"/>
    <w:rsid w:val="00F729AF"/>
    <w:rsid w:val="00F72BEF"/>
    <w:rsid w:val="00F7308A"/>
    <w:rsid w:val="00F733B8"/>
    <w:rsid w:val="00F733C4"/>
    <w:rsid w:val="00F73464"/>
    <w:rsid w:val="00F7364C"/>
    <w:rsid w:val="00F73651"/>
    <w:rsid w:val="00F73718"/>
    <w:rsid w:val="00F73BD2"/>
    <w:rsid w:val="00F73C0B"/>
    <w:rsid w:val="00F73CBD"/>
    <w:rsid w:val="00F7419E"/>
    <w:rsid w:val="00F74265"/>
    <w:rsid w:val="00F742BC"/>
    <w:rsid w:val="00F74315"/>
    <w:rsid w:val="00F7433C"/>
    <w:rsid w:val="00F743B6"/>
    <w:rsid w:val="00F74473"/>
    <w:rsid w:val="00F746B4"/>
    <w:rsid w:val="00F748F6"/>
    <w:rsid w:val="00F74BA8"/>
    <w:rsid w:val="00F74C86"/>
    <w:rsid w:val="00F74E33"/>
    <w:rsid w:val="00F7514E"/>
    <w:rsid w:val="00F754E7"/>
    <w:rsid w:val="00F7567F"/>
    <w:rsid w:val="00F7589A"/>
    <w:rsid w:val="00F75A85"/>
    <w:rsid w:val="00F75B5D"/>
    <w:rsid w:val="00F75D2E"/>
    <w:rsid w:val="00F75E82"/>
    <w:rsid w:val="00F76B81"/>
    <w:rsid w:val="00F76BEC"/>
    <w:rsid w:val="00F770AB"/>
    <w:rsid w:val="00F772A6"/>
    <w:rsid w:val="00F7768F"/>
    <w:rsid w:val="00F77761"/>
    <w:rsid w:val="00F777B9"/>
    <w:rsid w:val="00F777C6"/>
    <w:rsid w:val="00F778A7"/>
    <w:rsid w:val="00F77A3E"/>
    <w:rsid w:val="00F77C5C"/>
    <w:rsid w:val="00F8004E"/>
    <w:rsid w:val="00F800D5"/>
    <w:rsid w:val="00F8014B"/>
    <w:rsid w:val="00F801D8"/>
    <w:rsid w:val="00F801EC"/>
    <w:rsid w:val="00F8044E"/>
    <w:rsid w:val="00F804F1"/>
    <w:rsid w:val="00F8053A"/>
    <w:rsid w:val="00F808C9"/>
    <w:rsid w:val="00F80A1B"/>
    <w:rsid w:val="00F80E07"/>
    <w:rsid w:val="00F8109C"/>
    <w:rsid w:val="00F8123E"/>
    <w:rsid w:val="00F812D4"/>
    <w:rsid w:val="00F813A5"/>
    <w:rsid w:val="00F8152A"/>
    <w:rsid w:val="00F81792"/>
    <w:rsid w:val="00F81895"/>
    <w:rsid w:val="00F81AF8"/>
    <w:rsid w:val="00F81BFB"/>
    <w:rsid w:val="00F81EA0"/>
    <w:rsid w:val="00F81ECF"/>
    <w:rsid w:val="00F81ED6"/>
    <w:rsid w:val="00F8216F"/>
    <w:rsid w:val="00F821A1"/>
    <w:rsid w:val="00F8282A"/>
    <w:rsid w:val="00F828E6"/>
    <w:rsid w:val="00F829DE"/>
    <w:rsid w:val="00F82B3D"/>
    <w:rsid w:val="00F82D23"/>
    <w:rsid w:val="00F82EAF"/>
    <w:rsid w:val="00F83045"/>
    <w:rsid w:val="00F835AC"/>
    <w:rsid w:val="00F8373A"/>
    <w:rsid w:val="00F83E56"/>
    <w:rsid w:val="00F840C9"/>
    <w:rsid w:val="00F840CB"/>
    <w:rsid w:val="00F840E4"/>
    <w:rsid w:val="00F841C8"/>
    <w:rsid w:val="00F84495"/>
    <w:rsid w:val="00F844DB"/>
    <w:rsid w:val="00F84758"/>
    <w:rsid w:val="00F847DE"/>
    <w:rsid w:val="00F84963"/>
    <w:rsid w:val="00F84A0F"/>
    <w:rsid w:val="00F84A61"/>
    <w:rsid w:val="00F84AF2"/>
    <w:rsid w:val="00F84BB2"/>
    <w:rsid w:val="00F84D1D"/>
    <w:rsid w:val="00F84E53"/>
    <w:rsid w:val="00F85075"/>
    <w:rsid w:val="00F8509A"/>
    <w:rsid w:val="00F85141"/>
    <w:rsid w:val="00F85286"/>
    <w:rsid w:val="00F85301"/>
    <w:rsid w:val="00F8539D"/>
    <w:rsid w:val="00F854FF"/>
    <w:rsid w:val="00F856D7"/>
    <w:rsid w:val="00F85AA2"/>
    <w:rsid w:val="00F85CB4"/>
    <w:rsid w:val="00F85E64"/>
    <w:rsid w:val="00F85EE7"/>
    <w:rsid w:val="00F85F12"/>
    <w:rsid w:val="00F85F99"/>
    <w:rsid w:val="00F85FC3"/>
    <w:rsid w:val="00F86038"/>
    <w:rsid w:val="00F8604D"/>
    <w:rsid w:val="00F8615B"/>
    <w:rsid w:val="00F86166"/>
    <w:rsid w:val="00F8622E"/>
    <w:rsid w:val="00F864EC"/>
    <w:rsid w:val="00F865D7"/>
    <w:rsid w:val="00F86820"/>
    <w:rsid w:val="00F86B70"/>
    <w:rsid w:val="00F86C33"/>
    <w:rsid w:val="00F86C85"/>
    <w:rsid w:val="00F86FA5"/>
    <w:rsid w:val="00F8717C"/>
    <w:rsid w:val="00F87253"/>
    <w:rsid w:val="00F8725D"/>
    <w:rsid w:val="00F87409"/>
    <w:rsid w:val="00F87422"/>
    <w:rsid w:val="00F87722"/>
    <w:rsid w:val="00F87973"/>
    <w:rsid w:val="00F87A8C"/>
    <w:rsid w:val="00F87DC1"/>
    <w:rsid w:val="00F87E5F"/>
    <w:rsid w:val="00F900DF"/>
    <w:rsid w:val="00F90224"/>
    <w:rsid w:val="00F905BF"/>
    <w:rsid w:val="00F906FC"/>
    <w:rsid w:val="00F90D6F"/>
    <w:rsid w:val="00F90D72"/>
    <w:rsid w:val="00F90DE3"/>
    <w:rsid w:val="00F90EC6"/>
    <w:rsid w:val="00F910D6"/>
    <w:rsid w:val="00F911DA"/>
    <w:rsid w:val="00F9125E"/>
    <w:rsid w:val="00F91375"/>
    <w:rsid w:val="00F9162F"/>
    <w:rsid w:val="00F9181F"/>
    <w:rsid w:val="00F9186E"/>
    <w:rsid w:val="00F918E7"/>
    <w:rsid w:val="00F91A36"/>
    <w:rsid w:val="00F91A72"/>
    <w:rsid w:val="00F91AAF"/>
    <w:rsid w:val="00F91AC9"/>
    <w:rsid w:val="00F91B96"/>
    <w:rsid w:val="00F92001"/>
    <w:rsid w:val="00F92114"/>
    <w:rsid w:val="00F922B2"/>
    <w:rsid w:val="00F925AB"/>
    <w:rsid w:val="00F925D2"/>
    <w:rsid w:val="00F92679"/>
    <w:rsid w:val="00F9269E"/>
    <w:rsid w:val="00F926ED"/>
    <w:rsid w:val="00F926F0"/>
    <w:rsid w:val="00F9274F"/>
    <w:rsid w:val="00F9288E"/>
    <w:rsid w:val="00F928AC"/>
    <w:rsid w:val="00F928D1"/>
    <w:rsid w:val="00F92902"/>
    <w:rsid w:val="00F92A3E"/>
    <w:rsid w:val="00F92AA7"/>
    <w:rsid w:val="00F92DF1"/>
    <w:rsid w:val="00F92E63"/>
    <w:rsid w:val="00F92EEB"/>
    <w:rsid w:val="00F92EEE"/>
    <w:rsid w:val="00F92FB4"/>
    <w:rsid w:val="00F9309F"/>
    <w:rsid w:val="00F930CF"/>
    <w:rsid w:val="00F933FC"/>
    <w:rsid w:val="00F93407"/>
    <w:rsid w:val="00F934F4"/>
    <w:rsid w:val="00F9360C"/>
    <w:rsid w:val="00F9379A"/>
    <w:rsid w:val="00F93E43"/>
    <w:rsid w:val="00F93EA0"/>
    <w:rsid w:val="00F93FAF"/>
    <w:rsid w:val="00F9414A"/>
    <w:rsid w:val="00F941D9"/>
    <w:rsid w:val="00F9428F"/>
    <w:rsid w:val="00F9433B"/>
    <w:rsid w:val="00F94415"/>
    <w:rsid w:val="00F944BD"/>
    <w:rsid w:val="00F945F8"/>
    <w:rsid w:val="00F94606"/>
    <w:rsid w:val="00F9468F"/>
    <w:rsid w:val="00F946F0"/>
    <w:rsid w:val="00F94AB4"/>
    <w:rsid w:val="00F94E45"/>
    <w:rsid w:val="00F94E4B"/>
    <w:rsid w:val="00F9512B"/>
    <w:rsid w:val="00F95132"/>
    <w:rsid w:val="00F9521E"/>
    <w:rsid w:val="00F95247"/>
    <w:rsid w:val="00F9526B"/>
    <w:rsid w:val="00F953C1"/>
    <w:rsid w:val="00F95584"/>
    <w:rsid w:val="00F957AF"/>
    <w:rsid w:val="00F95938"/>
    <w:rsid w:val="00F95A95"/>
    <w:rsid w:val="00F95CD0"/>
    <w:rsid w:val="00F95E7E"/>
    <w:rsid w:val="00F96037"/>
    <w:rsid w:val="00F960C1"/>
    <w:rsid w:val="00F96154"/>
    <w:rsid w:val="00F96238"/>
    <w:rsid w:val="00F9624F"/>
    <w:rsid w:val="00F96456"/>
    <w:rsid w:val="00F967D7"/>
    <w:rsid w:val="00F96913"/>
    <w:rsid w:val="00F96B33"/>
    <w:rsid w:val="00F96C9D"/>
    <w:rsid w:val="00F96D4D"/>
    <w:rsid w:val="00F96E32"/>
    <w:rsid w:val="00F96F47"/>
    <w:rsid w:val="00F971A3"/>
    <w:rsid w:val="00F97527"/>
    <w:rsid w:val="00F97A70"/>
    <w:rsid w:val="00F97B66"/>
    <w:rsid w:val="00F97D02"/>
    <w:rsid w:val="00F97DD8"/>
    <w:rsid w:val="00F97EA0"/>
    <w:rsid w:val="00F97FBE"/>
    <w:rsid w:val="00FA0083"/>
    <w:rsid w:val="00FA0095"/>
    <w:rsid w:val="00FA0130"/>
    <w:rsid w:val="00FA03A6"/>
    <w:rsid w:val="00FA04EB"/>
    <w:rsid w:val="00FA0540"/>
    <w:rsid w:val="00FA060F"/>
    <w:rsid w:val="00FA06F8"/>
    <w:rsid w:val="00FA0900"/>
    <w:rsid w:val="00FA0957"/>
    <w:rsid w:val="00FA0D2C"/>
    <w:rsid w:val="00FA104B"/>
    <w:rsid w:val="00FA10A6"/>
    <w:rsid w:val="00FA1102"/>
    <w:rsid w:val="00FA11AF"/>
    <w:rsid w:val="00FA1201"/>
    <w:rsid w:val="00FA12D1"/>
    <w:rsid w:val="00FA1463"/>
    <w:rsid w:val="00FA146F"/>
    <w:rsid w:val="00FA1523"/>
    <w:rsid w:val="00FA1541"/>
    <w:rsid w:val="00FA162D"/>
    <w:rsid w:val="00FA1A05"/>
    <w:rsid w:val="00FA1CC6"/>
    <w:rsid w:val="00FA1DA0"/>
    <w:rsid w:val="00FA1E1D"/>
    <w:rsid w:val="00FA1EED"/>
    <w:rsid w:val="00FA1F11"/>
    <w:rsid w:val="00FA1F3D"/>
    <w:rsid w:val="00FA22A5"/>
    <w:rsid w:val="00FA23BF"/>
    <w:rsid w:val="00FA246E"/>
    <w:rsid w:val="00FA24B2"/>
    <w:rsid w:val="00FA26CE"/>
    <w:rsid w:val="00FA2B67"/>
    <w:rsid w:val="00FA2DA1"/>
    <w:rsid w:val="00FA2E5B"/>
    <w:rsid w:val="00FA2F51"/>
    <w:rsid w:val="00FA303B"/>
    <w:rsid w:val="00FA32D5"/>
    <w:rsid w:val="00FA33B2"/>
    <w:rsid w:val="00FA3535"/>
    <w:rsid w:val="00FA3AA5"/>
    <w:rsid w:val="00FA3E43"/>
    <w:rsid w:val="00FA41F2"/>
    <w:rsid w:val="00FA43AC"/>
    <w:rsid w:val="00FA43BA"/>
    <w:rsid w:val="00FA47D8"/>
    <w:rsid w:val="00FA4987"/>
    <w:rsid w:val="00FA49A0"/>
    <w:rsid w:val="00FA4B0D"/>
    <w:rsid w:val="00FA4CEA"/>
    <w:rsid w:val="00FA4F39"/>
    <w:rsid w:val="00FA4FC8"/>
    <w:rsid w:val="00FA4FE2"/>
    <w:rsid w:val="00FA515F"/>
    <w:rsid w:val="00FA5488"/>
    <w:rsid w:val="00FA55CF"/>
    <w:rsid w:val="00FA58A1"/>
    <w:rsid w:val="00FA5B1E"/>
    <w:rsid w:val="00FA5D0A"/>
    <w:rsid w:val="00FA5D75"/>
    <w:rsid w:val="00FA5DE3"/>
    <w:rsid w:val="00FA5F6F"/>
    <w:rsid w:val="00FA6151"/>
    <w:rsid w:val="00FA6357"/>
    <w:rsid w:val="00FA65B3"/>
    <w:rsid w:val="00FA65C2"/>
    <w:rsid w:val="00FA6792"/>
    <w:rsid w:val="00FA67ED"/>
    <w:rsid w:val="00FA6808"/>
    <w:rsid w:val="00FA68C4"/>
    <w:rsid w:val="00FA6985"/>
    <w:rsid w:val="00FA69DA"/>
    <w:rsid w:val="00FA6A40"/>
    <w:rsid w:val="00FA6C8C"/>
    <w:rsid w:val="00FA6CDF"/>
    <w:rsid w:val="00FA6E6E"/>
    <w:rsid w:val="00FA7134"/>
    <w:rsid w:val="00FA7218"/>
    <w:rsid w:val="00FA724B"/>
    <w:rsid w:val="00FA7255"/>
    <w:rsid w:val="00FA74E4"/>
    <w:rsid w:val="00FA7583"/>
    <w:rsid w:val="00FA7747"/>
    <w:rsid w:val="00FA7BB2"/>
    <w:rsid w:val="00FA7D5B"/>
    <w:rsid w:val="00FA7E80"/>
    <w:rsid w:val="00FB0138"/>
    <w:rsid w:val="00FB0561"/>
    <w:rsid w:val="00FB06CD"/>
    <w:rsid w:val="00FB06D4"/>
    <w:rsid w:val="00FB0907"/>
    <w:rsid w:val="00FB0960"/>
    <w:rsid w:val="00FB0AD6"/>
    <w:rsid w:val="00FB0CA2"/>
    <w:rsid w:val="00FB0DE5"/>
    <w:rsid w:val="00FB0E56"/>
    <w:rsid w:val="00FB0E6E"/>
    <w:rsid w:val="00FB11F3"/>
    <w:rsid w:val="00FB1250"/>
    <w:rsid w:val="00FB126F"/>
    <w:rsid w:val="00FB12E5"/>
    <w:rsid w:val="00FB16D7"/>
    <w:rsid w:val="00FB177E"/>
    <w:rsid w:val="00FB1B34"/>
    <w:rsid w:val="00FB1C66"/>
    <w:rsid w:val="00FB1D60"/>
    <w:rsid w:val="00FB1EF3"/>
    <w:rsid w:val="00FB2326"/>
    <w:rsid w:val="00FB2385"/>
    <w:rsid w:val="00FB23DD"/>
    <w:rsid w:val="00FB2497"/>
    <w:rsid w:val="00FB24A8"/>
    <w:rsid w:val="00FB257F"/>
    <w:rsid w:val="00FB2620"/>
    <w:rsid w:val="00FB2788"/>
    <w:rsid w:val="00FB2952"/>
    <w:rsid w:val="00FB2962"/>
    <w:rsid w:val="00FB2FF3"/>
    <w:rsid w:val="00FB2FFA"/>
    <w:rsid w:val="00FB30B4"/>
    <w:rsid w:val="00FB30C3"/>
    <w:rsid w:val="00FB315A"/>
    <w:rsid w:val="00FB32CC"/>
    <w:rsid w:val="00FB3343"/>
    <w:rsid w:val="00FB3388"/>
    <w:rsid w:val="00FB3435"/>
    <w:rsid w:val="00FB348B"/>
    <w:rsid w:val="00FB35D0"/>
    <w:rsid w:val="00FB35F5"/>
    <w:rsid w:val="00FB3743"/>
    <w:rsid w:val="00FB3968"/>
    <w:rsid w:val="00FB3A7F"/>
    <w:rsid w:val="00FB3D1D"/>
    <w:rsid w:val="00FB3DE2"/>
    <w:rsid w:val="00FB3F38"/>
    <w:rsid w:val="00FB3F88"/>
    <w:rsid w:val="00FB4104"/>
    <w:rsid w:val="00FB43C8"/>
    <w:rsid w:val="00FB4403"/>
    <w:rsid w:val="00FB4487"/>
    <w:rsid w:val="00FB46BC"/>
    <w:rsid w:val="00FB46CF"/>
    <w:rsid w:val="00FB4A3F"/>
    <w:rsid w:val="00FB4F70"/>
    <w:rsid w:val="00FB50E9"/>
    <w:rsid w:val="00FB527C"/>
    <w:rsid w:val="00FB53BF"/>
    <w:rsid w:val="00FB5431"/>
    <w:rsid w:val="00FB591F"/>
    <w:rsid w:val="00FB5949"/>
    <w:rsid w:val="00FB59AF"/>
    <w:rsid w:val="00FB5A3B"/>
    <w:rsid w:val="00FB5E88"/>
    <w:rsid w:val="00FB6046"/>
    <w:rsid w:val="00FB6073"/>
    <w:rsid w:val="00FB626B"/>
    <w:rsid w:val="00FB631D"/>
    <w:rsid w:val="00FB66D4"/>
    <w:rsid w:val="00FB6811"/>
    <w:rsid w:val="00FB683B"/>
    <w:rsid w:val="00FB69D9"/>
    <w:rsid w:val="00FB6B9D"/>
    <w:rsid w:val="00FB7161"/>
    <w:rsid w:val="00FB7259"/>
    <w:rsid w:val="00FB75E4"/>
    <w:rsid w:val="00FB7615"/>
    <w:rsid w:val="00FB762A"/>
    <w:rsid w:val="00FB7743"/>
    <w:rsid w:val="00FB77C0"/>
    <w:rsid w:val="00FB7BD4"/>
    <w:rsid w:val="00FB7FF1"/>
    <w:rsid w:val="00FC0078"/>
    <w:rsid w:val="00FC0565"/>
    <w:rsid w:val="00FC06F9"/>
    <w:rsid w:val="00FC09BC"/>
    <w:rsid w:val="00FC0A98"/>
    <w:rsid w:val="00FC0B5D"/>
    <w:rsid w:val="00FC0D6F"/>
    <w:rsid w:val="00FC0DC8"/>
    <w:rsid w:val="00FC0E98"/>
    <w:rsid w:val="00FC0EA4"/>
    <w:rsid w:val="00FC119F"/>
    <w:rsid w:val="00FC125D"/>
    <w:rsid w:val="00FC1308"/>
    <w:rsid w:val="00FC1367"/>
    <w:rsid w:val="00FC1370"/>
    <w:rsid w:val="00FC138F"/>
    <w:rsid w:val="00FC13E2"/>
    <w:rsid w:val="00FC1765"/>
    <w:rsid w:val="00FC1AA5"/>
    <w:rsid w:val="00FC1AEC"/>
    <w:rsid w:val="00FC1B75"/>
    <w:rsid w:val="00FC1C57"/>
    <w:rsid w:val="00FC1F11"/>
    <w:rsid w:val="00FC20D6"/>
    <w:rsid w:val="00FC23B7"/>
    <w:rsid w:val="00FC2686"/>
    <w:rsid w:val="00FC2689"/>
    <w:rsid w:val="00FC2705"/>
    <w:rsid w:val="00FC2862"/>
    <w:rsid w:val="00FC298E"/>
    <w:rsid w:val="00FC2A47"/>
    <w:rsid w:val="00FC2BFC"/>
    <w:rsid w:val="00FC2C49"/>
    <w:rsid w:val="00FC2F69"/>
    <w:rsid w:val="00FC311A"/>
    <w:rsid w:val="00FC31B3"/>
    <w:rsid w:val="00FC32E0"/>
    <w:rsid w:val="00FC3439"/>
    <w:rsid w:val="00FC358B"/>
    <w:rsid w:val="00FC379E"/>
    <w:rsid w:val="00FC384C"/>
    <w:rsid w:val="00FC39E0"/>
    <w:rsid w:val="00FC3AD7"/>
    <w:rsid w:val="00FC3BA5"/>
    <w:rsid w:val="00FC3C27"/>
    <w:rsid w:val="00FC3CA0"/>
    <w:rsid w:val="00FC3D0D"/>
    <w:rsid w:val="00FC3DAB"/>
    <w:rsid w:val="00FC3F45"/>
    <w:rsid w:val="00FC406A"/>
    <w:rsid w:val="00FC414A"/>
    <w:rsid w:val="00FC4337"/>
    <w:rsid w:val="00FC4367"/>
    <w:rsid w:val="00FC4371"/>
    <w:rsid w:val="00FC44B3"/>
    <w:rsid w:val="00FC4808"/>
    <w:rsid w:val="00FC48A1"/>
    <w:rsid w:val="00FC4943"/>
    <w:rsid w:val="00FC4A90"/>
    <w:rsid w:val="00FC4AFB"/>
    <w:rsid w:val="00FC4D04"/>
    <w:rsid w:val="00FC4D38"/>
    <w:rsid w:val="00FC4E58"/>
    <w:rsid w:val="00FC4F56"/>
    <w:rsid w:val="00FC4FD7"/>
    <w:rsid w:val="00FC526F"/>
    <w:rsid w:val="00FC532E"/>
    <w:rsid w:val="00FC541A"/>
    <w:rsid w:val="00FC5518"/>
    <w:rsid w:val="00FC58DD"/>
    <w:rsid w:val="00FC595E"/>
    <w:rsid w:val="00FC598E"/>
    <w:rsid w:val="00FC599D"/>
    <w:rsid w:val="00FC5B35"/>
    <w:rsid w:val="00FC5E59"/>
    <w:rsid w:val="00FC6053"/>
    <w:rsid w:val="00FC60D8"/>
    <w:rsid w:val="00FC626E"/>
    <w:rsid w:val="00FC63DA"/>
    <w:rsid w:val="00FC661D"/>
    <w:rsid w:val="00FC680C"/>
    <w:rsid w:val="00FC69D5"/>
    <w:rsid w:val="00FC6B11"/>
    <w:rsid w:val="00FC6D2E"/>
    <w:rsid w:val="00FC6DB9"/>
    <w:rsid w:val="00FC6E13"/>
    <w:rsid w:val="00FC6EAD"/>
    <w:rsid w:val="00FC6F5A"/>
    <w:rsid w:val="00FC70A9"/>
    <w:rsid w:val="00FC717D"/>
    <w:rsid w:val="00FC71CE"/>
    <w:rsid w:val="00FC71DE"/>
    <w:rsid w:val="00FC7241"/>
    <w:rsid w:val="00FC735E"/>
    <w:rsid w:val="00FC7362"/>
    <w:rsid w:val="00FC7648"/>
    <w:rsid w:val="00FC76C5"/>
    <w:rsid w:val="00FC7794"/>
    <w:rsid w:val="00FC7952"/>
    <w:rsid w:val="00FC7B06"/>
    <w:rsid w:val="00FC7FBD"/>
    <w:rsid w:val="00FD007F"/>
    <w:rsid w:val="00FD0163"/>
    <w:rsid w:val="00FD039A"/>
    <w:rsid w:val="00FD03B3"/>
    <w:rsid w:val="00FD04AB"/>
    <w:rsid w:val="00FD095F"/>
    <w:rsid w:val="00FD0A9A"/>
    <w:rsid w:val="00FD0CBE"/>
    <w:rsid w:val="00FD120D"/>
    <w:rsid w:val="00FD1227"/>
    <w:rsid w:val="00FD141D"/>
    <w:rsid w:val="00FD14CE"/>
    <w:rsid w:val="00FD14EE"/>
    <w:rsid w:val="00FD1514"/>
    <w:rsid w:val="00FD16AB"/>
    <w:rsid w:val="00FD185A"/>
    <w:rsid w:val="00FD1931"/>
    <w:rsid w:val="00FD1A7D"/>
    <w:rsid w:val="00FD1AC7"/>
    <w:rsid w:val="00FD1EC3"/>
    <w:rsid w:val="00FD20BA"/>
    <w:rsid w:val="00FD21FE"/>
    <w:rsid w:val="00FD2344"/>
    <w:rsid w:val="00FD241A"/>
    <w:rsid w:val="00FD24E5"/>
    <w:rsid w:val="00FD2868"/>
    <w:rsid w:val="00FD28DB"/>
    <w:rsid w:val="00FD2AD7"/>
    <w:rsid w:val="00FD2C80"/>
    <w:rsid w:val="00FD3057"/>
    <w:rsid w:val="00FD315D"/>
    <w:rsid w:val="00FD3273"/>
    <w:rsid w:val="00FD3309"/>
    <w:rsid w:val="00FD336F"/>
    <w:rsid w:val="00FD33FB"/>
    <w:rsid w:val="00FD35AB"/>
    <w:rsid w:val="00FD3677"/>
    <w:rsid w:val="00FD3904"/>
    <w:rsid w:val="00FD3977"/>
    <w:rsid w:val="00FD397F"/>
    <w:rsid w:val="00FD3D4E"/>
    <w:rsid w:val="00FD3E51"/>
    <w:rsid w:val="00FD3E81"/>
    <w:rsid w:val="00FD3F2C"/>
    <w:rsid w:val="00FD4233"/>
    <w:rsid w:val="00FD4560"/>
    <w:rsid w:val="00FD45FA"/>
    <w:rsid w:val="00FD4652"/>
    <w:rsid w:val="00FD46AC"/>
    <w:rsid w:val="00FD4842"/>
    <w:rsid w:val="00FD48AA"/>
    <w:rsid w:val="00FD49AD"/>
    <w:rsid w:val="00FD49CD"/>
    <w:rsid w:val="00FD4C3C"/>
    <w:rsid w:val="00FD4D13"/>
    <w:rsid w:val="00FD4D26"/>
    <w:rsid w:val="00FD4E7C"/>
    <w:rsid w:val="00FD4FDC"/>
    <w:rsid w:val="00FD501C"/>
    <w:rsid w:val="00FD515D"/>
    <w:rsid w:val="00FD5309"/>
    <w:rsid w:val="00FD5320"/>
    <w:rsid w:val="00FD582E"/>
    <w:rsid w:val="00FD586B"/>
    <w:rsid w:val="00FD58E9"/>
    <w:rsid w:val="00FD5C34"/>
    <w:rsid w:val="00FD5E11"/>
    <w:rsid w:val="00FD5EC8"/>
    <w:rsid w:val="00FD5FC6"/>
    <w:rsid w:val="00FD655E"/>
    <w:rsid w:val="00FD6589"/>
    <w:rsid w:val="00FD6623"/>
    <w:rsid w:val="00FD6AC4"/>
    <w:rsid w:val="00FD6CD1"/>
    <w:rsid w:val="00FD6ECB"/>
    <w:rsid w:val="00FD6EFA"/>
    <w:rsid w:val="00FD7027"/>
    <w:rsid w:val="00FD7248"/>
    <w:rsid w:val="00FD72AE"/>
    <w:rsid w:val="00FD73E1"/>
    <w:rsid w:val="00FD73F2"/>
    <w:rsid w:val="00FD742F"/>
    <w:rsid w:val="00FD7439"/>
    <w:rsid w:val="00FD74BA"/>
    <w:rsid w:val="00FD76E8"/>
    <w:rsid w:val="00FD7706"/>
    <w:rsid w:val="00FD7984"/>
    <w:rsid w:val="00FD79EE"/>
    <w:rsid w:val="00FD7B43"/>
    <w:rsid w:val="00FD7C4E"/>
    <w:rsid w:val="00FD7C82"/>
    <w:rsid w:val="00FD7D00"/>
    <w:rsid w:val="00FD7DA0"/>
    <w:rsid w:val="00FD7EE3"/>
    <w:rsid w:val="00FE0187"/>
    <w:rsid w:val="00FE02A2"/>
    <w:rsid w:val="00FE02F1"/>
    <w:rsid w:val="00FE0816"/>
    <w:rsid w:val="00FE0A75"/>
    <w:rsid w:val="00FE0B5E"/>
    <w:rsid w:val="00FE0EAA"/>
    <w:rsid w:val="00FE125C"/>
    <w:rsid w:val="00FE1483"/>
    <w:rsid w:val="00FE156E"/>
    <w:rsid w:val="00FE1776"/>
    <w:rsid w:val="00FE183A"/>
    <w:rsid w:val="00FE1853"/>
    <w:rsid w:val="00FE19C0"/>
    <w:rsid w:val="00FE19E8"/>
    <w:rsid w:val="00FE1BCE"/>
    <w:rsid w:val="00FE1C73"/>
    <w:rsid w:val="00FE1EAE"/>
    <w:rsid w:val="00FE1EB2"/>
    <w:rsid w:val="00FE20E9"/>
    <w:rsid w:val="00FE229F"/>
    <w:rsid w:val="00FE22DF"/>
    <w:rsid w:val="00FE232A"/>
    <w:rsid w:val="00FE2468"/>
    <w:rsid w:val="00FE24A4"/>
    <w:rsid w:val="00FE288F"/>
    <w:rsid w:val="00FE2946"/>
    <w:rsid w:val="00FE2976"/>
    <w:rsid w:val="00FE2A3F"/>
    <w:rsid w:val="00FE2B8B"/>
    <w:rsid w:val="00FE2CF8"/>
    <w:rsid w:val="00FE2D6A"/>
    <w:rsid w:val="00FE2EDF"/>
    <w:rsid w:val="00FE2F6F"/>
    <w:rsid w:val="00FE2FFC"/>
    <w:rsid w:val="00FE3021"/>
    <w:rsid w:val="00FE30B8"/>
    <w:rsid w:val="00FE3134"/>
    <w:rsid w:val="00FE319F"/>
    <w:rsid w:val="00FE31D3"/>
    <w:rsid w:val="00FE3556"/>
    <w:rsid w:val="00FE361A"/>
    <w:rsid w:val="00FE36DB"/>
    <w:rsid w:val="00FE377C"/>
    <w:rsid w:val="00FE37AE"/>
    <w:rsid w:val="00FE39F0"/>
    <w:rsid w:val="00FE3AAD"/>
    <w:rsid w:val="00FE3B6A"/>
    <w:rsid w:val="00FE40F4"/>
    <w:rsid w:val="00FE4173"/>
    <w:rsid w:val="00FE4218"/>
    <w:rsid w:val="00FE4223"/>
    <w:rsid w:val="00FE4332"/>
    <w:rsid w:val="00FE4336"/>
    <w:rsid w:val="00FE4377"/>
    <w:rsid w:val="00FE4396"/>
    <w:rsid w:val="00FE4534"/>
    <w:rsid w:val="00FE45C5"/>
    <w:rsid w:val="00FE477D"/>
    <w:rsid w:val="00FE4858"/>
    <w:rsid w:val="00FE494F"/>
    <w:rsid w:val="00FE4A20"/>
    <w:rsid w:val="00FE4A5E"/>
    <w:rsid w:val="00FE5003"/>
    <w:rsid w:val="00FE5032"/>
    <w:rsid w:val="00FE52AA"/>
    <w:rsid w:val="00FE538E"/>
    <w:rsid w:val="00FE53C6"/>
    <w:rsid w:val="00FE557B"/>
    <w:rsid w:val="00FE55B1"/>
    <w:rsid w:val="00FE5735"/>
    <w:rsid w:val="00FE5BD1"/>
    <w:rsid w:val="00FE5CCA"/>
    <w:rsid w:val="00FE5E03"/>
    <w:rsid w:val="00FE60E7"/>
    <w:rsid w:val="00FE64AE"/>
    <w:rsid w:val="00FE64F7"/>
    <w:rsid w:val="00FE66D7"/>
    <w:rsid w:val="00FE683D"/>
    <w:rsid w:val="00FE68D0"/>
    <w:rsid w:val="00FE69FE"/>
    <w:rsid w:val="00FE6E99"/>
    <w:rsid w:val="00FE6F1E"/>
    <w:rsid w:val="00FE6F9F"/>
    <w:rsid w:val="00FE7033"/>
    <w:rsid w:val="00FE7279"/>
    <w:rsid w:val="00FE739F"/>
    <w:rsid w:val="00FE748A"/>
    <w:rsid w:val="00FE7541"/>
    <w:rsid w:val="00FE75F4"/>
    <w:rsid w:val="00FE7677"/>
    <w:rsid w:val="00FE76D5"/>
    <w:rsid w:val="00FE798B"/>
    <w:rsid w:val="00FE7A93"/>
    <w:rsid w:val="00FE7C51"/>
    <w:rsid w:val="00FE7CA4"/>
    <w:rsid w:val="00FE7DBA"/>
    <w:rsid w:val="00FE7DC1"/>
    <w:rsid w:val="00FE7E36"/>
    <w:rsid w:val="00FE7F65"/>
    <w:rsid w:val="00FE7FAA"/>
    <w:rsid w:val="00FF030F"/>
    <w:rsid w:val="00FF032A"/>
    <w:rsid w:val="00FF04AC"/>
    <w:rsid w:val="00FF079C"/>
    <w:rsid w:val="00FF0812"/>
    <w:rsid w:val="00FF085A"/>
    <w:rsid w:val="00FF0ACE"/>
    <w:rsid w:val="00FF0BEC"/>
    <w:rsid w:val="00FF0CCD"/>
    <w:rsid w:val="00FF0CD8"/>
    <w:rsid w:val="00FF0DA1"/>
    <w:rsid w:val="00FF0EB7"/>
    <w:rsid w:val="00FF0F7F"/>
    <w:rsid w:val="00FF0F8A"/>
    <w:rsid w:val="00FF10C7"/>
    <w:rsid w:val="00FF1231"/>
    <w:rsid w:val="00FF141D"/>
    <w:rsid w:val="00FF1537"/>
    <w:rsid w:val="00FF1628"/>
    <w:rsid w:val="00FF1687"/>
    <w:rsid w:val="00FF1865"/>
    <w:rsid w:val="00FF1901"/>
    <w:rsid w:val="00FF1950"/>
    <w:rsid w:val="00FF1CBF"/>
    <w:rsid w:val="00FF1D62"/>
    <w:rsid w:val="00FF20CF"/>
    <w:rsid w:val="00FF2466"/>
    <w:rsid w:val="00FF2518"/>
    <w:rsid w:val="00FF2752"/>
    <w:rsid w:val="00FF29D8"/>
    <w:rsid w:val="00FF2BE0"/>
    <w:rsid w:val="00FF2CFF"/>
    <w:rsid w:val="00FF2E93"/>
    <w:rsid w:val="00FF322C"/>
    <w:rsid w:val="00FF3261"/>
    <w:rsid w:val="00FF33C3"/>
    <w:rsid w:val="00FF33C9"/>
    <w:rsid w:val="00FF349E"/>
    <w:rsid w:val="00FF3592"/>
    <w:rsid w:val="00FF3611"/>
    <w:rsid w:val="00FF365C"/>
    <w:rsid w:val="00FF3844"/>
    <w:rsid w:val="00FF396F"/>
    <w:rsid w:val="00FF3B92"/>
    <w:rsid w:val="00FF3C34"/>
    <w:rsid w:val="00FF3DD5"/>
    <w:rsid w:val="00FF3E01"/>
    <w:rsid w:val="00FF4009"/>
    <w:rsid w:val="00FF40F7"/>
    <w:rsid w:val="00FF4208"/>
    <w:rsid w:val="00FF4285"/>
    <w:rsid w:val="00FF4436"/>
    <w:rsid w:val="00FF4792"/>
    <w:rsid w:val="00FF4BD7"/>
    <w:rsid w:val="00FF4DC1"/>
    <w:rsid w:val="00FF5021"/>
    <w:rsid w:val="00FF52AE"/>
    <w:rsid w:val="00FF52B9"/>
    <w:rsid w:val="00FF53FB"/>
    <w:rsid w:val="00FF5A7A"/>
    <w:rsid w:val="00FF5B5C"/>
    <w:rsid w:val="00FF5E70"/>
    <w:rsid w:val="00FF60D4"/>
    <w:rsid w:val="00FF6383"/>
    <w:rsid w:val="00FF6411"/>
    <w:rsid w:val="00FF6420"/>
    <w:rsid w:val="00FF6456"/>
    <w:rsid w:val="00FF6558"/>
    <w:rsid w:val="00FF66CF"/>
    <w:rsid w:val="00FF6886"/>
    <w:rsid w:val="00FF6A56"/>
    <w:rsid w:val="00FF6AE1"/>
    <w:rsid w:val="00FF6B2D"/>
    <w:rsid w:val="00FF6BDE"/>
    <w:rsid w:val="00FF6BEF"/>
    <w:rsid w:val="00FF6D03"/>
    <w:rsid w:val="00FF6E4B"/>
    <w:rsid w:val="00FF6EC1"/>
    <w:rsid w:val="00FF715E"/>
    <w:rsid w:val="00FF7329"/>
    <w:rsid w:val="00FF7499"/>
    <w:rsid w:val="00FF7677"/>
    <w:rsid w:val="00FF76B5"/>
    <w:rsid w:val="00FF7739"/>
    <w:rsid w:val="00FF782D"/>
    <w:rsid w:val="00FF7866"/>
    <w:rsid w:val="00FF789E"/>
    <w:rsid w:val="00FF7989"/>
    <w:rsid w:val="00FF7CDD"/>
    <w:rsid w:val="00FF7EAB"/>
    <w:rsid w:val="00FF7ECB"/>
    <w:rsid w:val="00FF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522F62"/>
  <w15:chartTrackingRefBased/>
  <w15:docId w15:val="{6A86C8D1-CF44-461A-8087-F07168C81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iPriority="0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251"/>
    <w:pPr>
      <w:spacing w:line="240" w:lineRule="atLeast"/>
      <w:jc w:val="thaiDistribute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C6285"/>
    <w:pPr>
      <w:keepNext/>
      <w:numPr>
        <w:numId w:val="1"/>
      </w:numPr>
      <w:shd w:val="solid" w:color="FFFFFF" w:fill="FFFFFF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C6285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6285"/>
    <w:pPr>
      <w:keepNext/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6285"/>
    <w:pPr>
      <w:keepNext/>
      <w:framePr w:w="2410" w:h="1559" w:hSpace="142" w:wrap="around" w:vAnchor="page" w:hAnchor="page" w:x="1532" w:y="2496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6285"/>
    <w:pPr>
      <w:keepNext/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6285"/>
    <w:pPr>
      <w:keepNext/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6285"/>
    <w:pPr>
      <w:keepNext/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6285"/>
    <w:pPr>
      <w:keepNext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8C6285"/>
    <w:pPr>
      <w:keepNext/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C6285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8C628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8C6285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852C9D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locked/>
    <w:rsid w:val="00852C9D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852C9D"/>
    <w:rPr>
      <w:rFonts w:ascii="Calibri" w:hAnsi="Calibri" w:cs="Cordia New"/>
      <w:b/>
      <w:bCs/>
      <w:sz w:val="28"/>
      <w:szCs w:val="28"/>
    </w:rPr>
  </w:style>
  <w:style w:type="character" w:customStyle="1" w:styleId="Heading7Char">
    <w:name w:val="Heading 7 Char"/>
    <w:link w:val="Heading7"/>
    <w:uiPriority w:val="99"/>
    <w:locked/>
    <w:rsid w:val="00852C9D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locked/>
    <w:rsid w:val="00852C9D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sid w:val="00852C9D"/>
    <w:rPr>
      <w:rFonts w:ascii="Cambria" w:hAnsi="Cambria" w:cs="Angsana New"/>
      <w:sz w:val="28"/>
      <w:szCs w:val="28"/>
    </w:rPr>
  </w:style>
  <w:style w:type="character" w:customStyle="1" w:styleId="BodyTextChar">
    <w:name w:val="Body Text Char"/>
    <w:aliases w:val="bt Char,body text Char,Body Char"/>
    <w:locked/>
    <w:rsid w:val="008C6285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,BT"/>
    <w:basedOn w:val="Normal"/>
    <w:link w:val="BodyTextChar1"/>
    <w:rsid w:val="008C6285"/>
    <w:pPr>
      <w:spacing w:after="120"/>
    </w:pPr>
    <w:rPr>
      <w:rFonts w:cs="Times New Roman"/>
    </w:rPr>
  </w:style>
  <w:style w:type="character" w:customStyle="1" w:styleId="BodyTextChar1">
    <w:name w:val="Body Text Char1"/>
    <w:aliases w:val="bt Char1,body text Char1,Body Char1,BT Char"/>
    <w:link w:val="BodyText"/>
    <w:locked/>
    <w:rsid w:val="00852C9D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852C9D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C6285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C628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C6285"/>
    <w:rPr>
      <w:b/>
      <w:bCs/>
    </w:rPr>
  </w:style>
  <w:style w:type="paragraph" w:styleId="ListBullet">
    <w:name w:val="List Bullet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C628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C628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C628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8C6285"/>
    <w:pPr>
      <w:tabs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C6285"/>
    <w:pPr>
      <w:ind w:left="284"/>
    </w:pPr>
  </w:style>
  <w:style w:type="paragraph" w:customStyle="1" w:styleId="AAFrameAddress">
    <w:name w:val="AA Frame Address"/>
    <w:basedOn w:val="Heading1"/>
    <w:uiPriority w:val="99"/>
    <w:rsid w:val="008C628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C628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C628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C628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C628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C628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C628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C628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C628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C628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C628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C628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C628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C6285"/>
    <w:pPr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8C6285"/>
    <w:pPr>
      <w:spacing w:after="240"/>
    </w:pPr>
  </w:style>
  <w:style w:type="paragraph" w:styleId="TOC4">
    <w:name w:val="toc 4"/>
    <w:basedOn w:val="Normal"/>
    <w:next w:val="Normal"/>
    <w:uiPriority w:val="99"/>
    <w:semiHidden/>
    <w:rsid w:val="008C628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C6285"/>
    <w:pPr>
      <w:ind w:left="1134"/>
    </w:pPr>
  </w:style>
  <w:style w:type="paragraph" w:styleId="TOC6">
    <w:name w:val="toc 6"/>
    <w:basedOn w:val="Normal"/>
    <w:next w:val="Normal"/>
    <w:rsid w:val="008C628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8C628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C628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C628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8C6285"/>
    <w:pPr>
      <w:ind w:left="567" w:hanging="567"/>
    </w:pPr>
  </w:style>
  <w:style w:type="paragraph" w:styleId="ListBullet5">
    <w:name w:val="List Bullet 5"/>
    <w:basedOn w:val="Normal"/>
    <w:uiPriority w:val="99"/>
    <w:rsid w:val="008C628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8C6285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52C9D"/>
    <w:rPr>
      <w:rFonts w:ascii="Arial" w:hAnsi="Arial"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C628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C6285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52C9D"/>
    <w:rPr>
      <w:rFonts w:ascii="Arial" w:hAnsi="Arial" w:cs="Angsana New"/>
      <w:sz w:val="22"/>
      <w:szCs w:val="22"/>
    </w:rPr>
  </w:style>
  <w:style w:type="character" w:styleId="Strong">
    <w:name w:val="Strong"/>
    <w:uiPriority w:val="99"/>
    <w:qFormat/>
    <w:rsid w:val="008C628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C6285"/>
    <w:pPr>
      <w:ind w:left="227" w:hanging="227"/>
    </w:pPr>
  </w:style>
  <w:style w:type="paragraph" w:customStyle="1" w:styleId="AAFrameLogo">
    <w:name w:val="AA Frame Logo"/>
    <w:basedOn w:val="Normal"/>
    <w:uiPriority w:val="99"/>
    <w:rsid w:val="008C628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C6285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C6285"/>
    <w:pPr>
      <w:tabs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8C6285"/>
    <w:pPr>
      <w:tabs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8C6285"/>
  </w:style>
  <w:style w:type="paragraph" w:customStyle="1" w:styleId="ReportMenuBar">
    <w:name w:val="ReportMenuBar"/>
    <w:basedOn w:val="Normal"/>
    <w:uiPriority w:val="99"/>
    <w:rsid w:val="008C6285"/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C6285"/>
    <w:pPr>
      <w:framePr w:w="6521" w:h="1055" w:hSpace="142" w:wrap="around" w:vAnchor="page" w:hAnchor="page" w:x="1441" w:y="4452"/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C628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C628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C6285"/>
    <w:pPr>
      <w:tabs>
        <w:tab w:val="clear" w:pos="4536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8C628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C628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C628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C6285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C6285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8C628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8C6285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C6285"/>
    <w:pPr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852C9D"/>
    <w:rPr>
      <w:rFonts w:ascii="Arial" w:hAnsi="Arial" w:cs="Angsana New"/>
      <w:sz w:val="22"/>
      <w:szCs w:val="22"/>
    </w:rPr>
  </w:style>
  <w:style w:type="paragraph" w:customStyle="1" w:styleId="a1">
    <w:name w:val="??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8C6285"/>
    <w:pPr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C6285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C6285"/>
    <w:pPr>
      <w:tabs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8C6285"/>
    <w:pPr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8C6285"/>
    <w:pPr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8C6285"/>
    <w:pPr>
      <w:tabs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C6285"/>
    <w:pPr>
      <w:tabs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852C9D"/>
    <w:rPr>
      <w:rFonts w:ascii="Arial" w:hAnsi="Arial" w:cs="Angsana New"/>
      <w:sz w:val="16"/>
    </w:rPr>
  </w:style>
  <w:style w:type="character" w:styleId="PageNumber">
    <w:name w:val="page number"/>
    <w:uiPriority w:val="99"/>
    <w:rsid w:val="008C6285"/>
    <w:rPr>
      <w:rFonts w:cs="Times New Roman"/>
    </w:rPr>
  </w:style>
  <w:style w:type="paragraph" w:customStyle="1" w:styleId="ASSETS">
    <w:name w:val="ASSETS"/>
    <w:basedOn w:val="Normal"/>
    <w:uiPriority w:val="99"/>
    <w:rsid w:val="008C6285"/>
    <w:pPr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8C6285"/>
    <w:pPr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52C9D"/>
    <w:rPr>
      <w:rFonts w:ascii="Arial" w:hAnsi="Arial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8C62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52C9D"/>
    <w:rPr>
      <w:rFonts w:cs="Angsana New"/>
      <w:sz w:val="2"/>
    </w:rPr>
  </w:style>
  <w:style w:type="paragraph" w:customStyle="1" w:styleId="AccPolicyHeading">
    <w:name w:val="Acc Policy Heading"/>
    <w:basedOn w:val="BodyText"/>
    <w:link w:val="AccPolicyHeadingChar"/>
    <w:autoRedefine/>
    <w:rsid w:val="00AF7F1A"/>
    <w:pPr>
      <w:tabs>
        <w:tab w:val="left" w:pos="540"/>
      </w:tabs>
      <w:spacing w:after="0"/>
      <w:ind w:left="540" w:right="9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AF7F1A"/>
    <w:rPr>
      <w:rFonts w:ascii="Angsana New" w:hAnsi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8C628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8C6285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852C9D"/>
    <w:rPr>
      <w:rFonts w:ascii="Arial" w:hAnsi="Arial" w:cs="Angsana New"/>
      <w:sz w:val="22"/>
      <w:szCs w:val="22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C6285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8C6285"/>
    <w:pPr>
      <w:spacing w:after="260" w:line="260" w:lineRule="atLeast"/>
      <w:ind w:left="567"/>
    </w:pPr>
    <w:rPr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C4209"/>
    <w:rPr>
      <w:rFonts w:ascii="Arial" w:hAnsi="Arial" w:cs="Angsana New"/>
      <w:sz w:val="18"/>
      <w:szCs w:val="18"/>
      <w:lang w:val="en-GB" w:eastAsia="en-US" w:bidi="ar-SA"/>
    </w:rPr>
  </w:style>
  <w:style w:type="paragraph" w:customStyle="1" w:styleId="acctmergecolhdg">
    <w:name w:val="acct merge col hdg"/>
    <w:aliases w:val="mh"/>
    <w:basedOn w:val="Normal"/>
    <w:rsid w:val="008C6285"/>
    <w:pPr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8C6285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8C6285"/>
    <w:pPr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852C9D"/>
    <w:rPr>
      <w:rFonts w:ascii="Arial" w:hAnsi="Arial" w:cs="Angsana New"/>
      <w:sz w:val="25"/>
      <w:szCs w:val="25"/>
    </w:rPr>
  </w:style>
  <w:style w:type="paragraph" w:customStyle="1" w:styleId="Graphic">
    <w:name w:val="Graphic"/>
    <w:basedOn w:val="Signature"/>
    <w:uiPriority w:val="99"/>
    <w:rsid w:val="008C62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8C6285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8C628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8C6285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8C628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8C6285"/>
    <w:pPr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8C6285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8C6285"/>
    <w:pPr>
      <w:framePr w:hSpace="180" w:vSpace="180" w:wrap="auto" w:hAnchor="margin" w:yAlign="bottom"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8C6285"/>
    <w:pPr>
      <w:tabs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8C6285"/>
    <w:pPr>
      <w:tabs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8C628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8C6285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8C628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8C628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8C628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8C628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8C6285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8C6285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8C6285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8C628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8C628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8C6285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8C6285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8C62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  <w:jc w:val="thaiDistribute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852C9D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8C6285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8C6285"/>
  </w:style>
  <w:style w:type="paragraph" w:customStyle="1" w:styleId="zreportaddinfo">
    <w:name w:val="zreport addinfo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8C6285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8C6285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8C628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8C6285"/>
    <w:pPr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8C6285"/>
    <w:pPr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8C628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8C6285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8C628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8C628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8C6285"/>
    <w:pPr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8C628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8C6285"/>
    <w:pPr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8C628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8C6285"/>
  </w:style>
  <w:style w:type="paragraph" w:customStyle="1" w:styleId="nineptheadingcentredbold">
    <w:name w:val="nine pt heading centred bold"/>
    <w:aliases w:val="9hcb"/>
    <w:basedOn w:val="Normal"/>
    <w:uiPriority w:val="99"/>
    <w:rsid w:val="008C6285"/>
    <w:pPr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8C628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8C628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8C628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8C628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8C628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8C628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8C6285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8C6285"/>
    <w:pPr>
      <w:tabs>
        <w:tab w:val="clear" w:pos="284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8C6285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C6285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8C6285"/>
    <w:pPr>
      <w:tabs>
        <w:tab w:val="clear" w:pos="567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8C6285"/>
    <w:pPr>
      <w:tabs>
        <w:tab w:val="clear" w:pos="567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8C628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8C6285"/>
    <w:pPr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8C6285"/>
    <w:pPr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8C6285"/>
    <w:pPr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8C6285"/>
    <w:pPr>
      <w:keepNext/>
      <w:keepLines/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6285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8C6285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8C6285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8C6285"/>
    <w:pPr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8C6285"/>
    <w:pPr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8C6285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8C628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8C6285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C6285"/>
    <w:pPr>
      <w:tabs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8C6285"/>
    <w:pPr>
      <w:tabs>
        <w:tab w:val="right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8C6285"/>
    <w:pPr>
      <w:tabs>
        <w:tab w:val="right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8C628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8C6285"/>
    <w:pPr>
      <w:spacing w:after="60" w:line="220" w:lineRule="atLeast"/>
      <w:ind w:left="425"/>
    </w:pPr>
    <w:rPr>
      <w:szCs w:val="20"/>
      <w:lang w:val="en-GB" w:bidi="ar-SA"/>
    </w:rPr>
  </w:style>
  <w:style w:type="paragraph" w:styleId="IndexHeading">
    <w:name w:val="index heading"/>
    <w:aliases w:val="ixh,Index Heading1"/>
    <w:basedOn w:val="BodyText"/>
    <w:uiPriority w:val="99"/>
    <w:rsid w:val="008C6285"/>
    <w:pPr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8C628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8C628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8C6285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8C6285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8C6285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8C6285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8C6285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8C6285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8C628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8C628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8C6285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8C628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8C628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8C628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8C628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8C628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8C6285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8C628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8C628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8C6285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8C6285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8C6285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8C628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8C628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8C628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8C6285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8C628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8C628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8C6285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8C628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8C628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8C628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8C628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8C628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8C628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8C628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8C628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8C628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8C6285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8C628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8C628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8C628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8C6285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8C6285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8C628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8C628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8C628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8C628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8C628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8C628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8C628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8C628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8C628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8C6285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8C628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8C6285"/>
    <w:pPr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8C628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8C628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8C628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8C628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8C6285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8C6285"/>
    <w:pPr>
      <w:tabs>
        <w:tab w:val="num" w:pos="907"/>
      </w:tabs>
      <w:spacing w:line="260" w:lineRule="atLeast"/>
      <w:ind w:left="907" w:hanging="340"/>
      <w:jc w:val="thaiDistribute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8C628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6285"/>
    <w:pPr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8C628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8C628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8C628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8C628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8C628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8C6285"/>
    <w:pPr>
      <w:tabs>
        <w:tab w:val="clear" w:pos="4536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8C628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8C628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8C6285"/>
    <w:pPr>
      <w:tabs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8C628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8C628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8C628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8C628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8C628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8C628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8C628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8C628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8C628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8C628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8C628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8C628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8C628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8C628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8C628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8C6285"/>
    <w:pPr>
      <w:tabs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8C628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8C6285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6285"/>
    <w:pPr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8C6285"/>
    <w:pPr>
      <w:tabs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8C6285"/>
    <w:pPr>
      <w:tabs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C6285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8C6285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8C628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8C628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8C628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8C628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8C6285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8C6285"/>
    <w:pPr>
      <w:shd w:val="clear" w:color="auto" w:fill="000080"/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852C9D"/>
    <w:rPr>
      <w:rFonts w:cs="Angsana New"/>
      <w:sz w:val="2"/>
    </w:rPr>
  </w:style>
  <w:style w:type="character" w:customStyle="1" w:styleId="AccPolicyHeadingCharChar">
    <w:name w:val="Acc Policy Heading Char Char"/>
    <w:uiPriority w:val="99"/>
    <w:rsid w:val="008C6285"/>
    <w:rPr>
      <w:rFonts w:cs="Times New Roman"/>
      <w:bCs/>
      <w:sz w:val="22"/>
      <w:szCs w:val="22"/>
      <w:lang w:val="en-US" w:eastAsia="en-GB" w:bidi="th-TH"/>
    </w:rPr>
  </w:style>
  <w:style w:type="paragraph" w:customStyle="1" w:styleId="Char">
    <w:name w:val="Char"/>
    <w:basedOn w:val="Normal"/>
    <w:uiPriority w:val="99"/>
    <w:rsid w:val="000F3E6B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D925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8&quot;,H...,Heading 8 + Angsana New,Right:  -0.28..."/>
    <w:basedOn w:val="block"/>
    <w:link w:val="NormalAngsanaNewChar"/>
    <w:uiPriority w:val="99"/>
    <w:rsid w:val="00CC4209"/>
    <w:pPr>
      <w:tabs>
        <w:tab w:val="left" w:pos="540"/>
        <w:tab w:val="left" w:pos="5670"/>
      </w:tabs>
      <w:spacing w:after="0" w:line="240" w:lineRule="atLeast"/>
      <w:ind w:left="540"/>
      <w:jc w:val="both"/>
    </w:pPr>
    <w:rPr>
      <w:rFonts w:ascii="Angsana New" w:hAnsi="Angsana New"/>
      <w:sz w:val="30"/>
      <w:szCs w:val="30"/>
      <w:lang w:val="en-US" w:bidi="th-TH"/>
    </w:rPr>
  </w:style>
  <w:style w:type="character" w:customStyle="1" w:styleId="NormalAngsanaNewChar">
    <w:name w:val="Normal + Angsana New Char"/>
    <w:aliases w:val="15 pt Char,Thai Distributed Justification Char,Left:  0.38&quot; Char,H... Char Char"/>
    <w:link w:val="NormalAngsanaNew"/>
    <w:uiPriority w:val="99"/>
    <w:locked/>
    <w:rsid w:val="00CC4209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Heading5Char1">
    <w:name w:val="Heading 5 Char1"/>
    <w:uiPriority w:val="99"/>
    <w:locked/>
    <w:rsid w:val="00B91978"/>
    <w:rPr>
      <w:rFonts w:cs="EucrosiaUPC"/>
      <w:b/>
      <w:bCs/>
      <w:sz w:val="32"/>
      <w:szCs w:val="32"/>
      <w:lang w:val="en-US" w:eastAsia="en-US" w:bidi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B65B5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0D1EEA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0D1EEA"/>
    <w:rPr>
      <w:rFonts w:ascii="Consolas" w:hAnsi="Consolas" w:cs="Times New Roman"/>
      <w:sz w:val="26"/>
      <w:szCs w:val="26"/>
    </w:rPr>
  </w:style>
  <w:style w:type="paragraph" w:customStyle="1" w:styleId="Default">
    <w:name w:val="Default"/>
    <w:rsid w:val="00EE735D"/>
    <w:pPr>
      <w:autoSpaceDE w:val="0"/>
      <w:autoSpaceDN w:val="0"/>
      <w:adjustRightInd w:val="0"/>
      <w:spacing w:line="240" w:lineRule="atLeast"/>
      <w:jc w:val="thaiDistribute"/>
    </w:pPr>
    <w:rPr>
      <w:rFonts w:ascii="EucrosiaUPC" w:hAnsi="EucrosiaUPC" w:cs="EucrosiaUPC"/>
      <w:color w:val="000000"/>
      <w:sz w:val="24"/>
      <w:szCs w:val="24"/>
    </w:rPr>
  </w:style>
  <w:style w:type="paragraph" w:customStyle="1" w:styleId="NormalIndent11">
    <w:name w:val="Normal Indent11"/>
    <w:basedOn w:val="Normal"/>
    <w:uiPriority w:val="99"/>
    <w:rsid w:val="000458A5"/>
    <w:pPr>
      <w:spacing w:line="260" w:lineRule="atLeast"/>
      <w:ind w:left="142"/>
    </w:pPr>
    <w:rPr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0458A5"/>
    <w:rPr>
      <w:rFonts w:cs="Times New Roman"/>
      <w:sz w:val="29"/>
      <w:szCs w:val="29"/>
    </w:rPr>
  </w:style>
  <w:style w:type="character" w:customStyle="1" w:styleId="hps">
    <w:name w:val="hps"/>
    <w:uiPriority w:val="99"/>
    <w:rsid w:val="000458A5"/>
    <w:rPr>
      <w:rFonts w:cs="Times New Roman"/>
    </w:rPr>
  </w:style>
  <w:style w:type="character" w:customStyle="1" w:styleId="gt-icon-text1">
    <w:name w:val="gt-icon-text1"/>
    <w:uiPriority w:val="99"/>
    <w:rsid w:val="000458A5"/>
    <w:rPr>
      <w:rFonts w:cs="Times New Roman"/>
    </w:rPr>
  </w:style>
  <w:style w:type="character" w:customStyle="1" w:styleId="shorttext">
    <w:name w:val="short_text"/>
    <w:uiPriority w:val="99"/>
    <w:rsid w:val="000458A5"/>
    <w:rPr>
      <w:rFonts w:cs="Times New Roman"/>
    </w:rPr>
  </w:style>
  <w:style w:type="character" w:customStyle="1" w:styleId="longtext">
    <w:name w:val="long_text"/>
    <w:uiPriority w:val="99"/>
    <w:rsid w:val="000458A5"/>
    <w:rPr>
      <w:rFonts w:cs="Times New Roman"/>
    </w:rPr>
  </w:style>
  <w:style w:type="character" w:customStyle="1" w:styleId="CommentTextChar">
    <w:name w:val="Comment Text Char"/>
    <w:locked/>
    <w:rsid w:val="000458A5"/>
    <w:rPr>
      <w:rFonts w:ascii="Arial" w:hAnsi="Arial"/>
      <w:sz w:val="25"/>
    </w:rPr>
  </w:style>
  <w:style w:type="paragraph" w:styleId="CommentText">
    <w:name w:val="annotation text"/>
    <w:basedOn w:val="Normal"/>
    <w:link w:val="CommentTextChar1"/>
    <w:rsid w:val="000458A5"/>
    <w:pPr>
      <w:spacing w:line="240" w:lineRule="auto"/>
    </w:pPr>
    <w:rPr>
      <w:sz w:val="25"/>
      <w:szCs w:val="25"/>
    </w:rPr>
  </w:style>
  <w:style w:type="character" w:customStyle="1" w:styleId="CommentTextChar1">
    <w:name w:val="Comment Text Char1"/>
    <w:link w:val="CommentText"/>
    <w:uiPriority w:val="99"/>
    <w:semiHidden/>
    <w:locked/>
    <w:rsid w:val="003058C8"/>
    <w:rPr>
      <w:rFonts w:ascii="Arial" w:hAnsi="Arial" w:cs="Times New Roman"/>
      <w:sz w:val="25"/>
      <w:szCs w:val="25"/>
    </w:rPr>
  </w:style>
  <w:style w:type="character" w:customStyle="1" w:styleId="CommentSubjectChar">
    <w:name w:val="Comment Subject Char"/>
    <w:uiPriority w:val="99"/>
    <w:locked/>
    <w:rsid w:val="000458A5"/>
    <w:rPr>
      <w:rFonts w:ascii="Arial" w:hAnsi="Arial"/>
      <w:b/>
      <w:sz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rsid w:val="000458A5"/>
    <w:rPr>
      <w:b/>
      <w:bCs/>
    </w:rPr>
  </w:style>
  <w:style w:type="character" w:customStyle="1" w:styleId="CommentSubjectChar1">
    <w:name w:val="Comment Subject Char1"/>
    <w:link w:val="CommentSubject"/>
    <w:uiPriority w:val="99"/>
    <w:semiHidden/>
    <w:locked/>
    <w:rsid w:val="003058C8"/>
    <w:rPr>
      <w:rFonts w:ascii="Arial" w:hAnsi="Arial" w:cs="Times New Roman"/>
      <w:b/>
      <w:bCs/>
      <w:sz w:val="25"/>
      <w:szCs w:val="25"/>
    </w:rPr>
  </w:style>
  <w:style w:type="paragraph" w:styleId="NoSpacing">
    <w:name w:val="No Spacing"/>
    <w:uiPriority w:val="1"/>
    <w:qFormat/>
    <w:rsid w:val="001C498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SubtleEmphasis">
    <w:name w:val="Subtle Emphasis"/>
    <w:uiPriority w:val="19"/>
    <w:qFormat/>
    <w:rsid w:val="005A7A0E"/>
    <w:rPr>
      <w:i/>
      <w:iCs/>
      <w:color w:val="808080"/>
    </w:rPr>
  </w:style>
  <w:style w:type="character" w:styleId="CommentReference">
    <w:name w:val="annotation reference"/>
    <w:uiPriority w:val="99"/>
    <w:locked/>
    <w:rsid w:val="00671422"/>
    <w:rPr>
      <w:rFonts w:cs="Times New Roman"/>
      <w:sz w:val="16"/>
      <w:szCs w:val="16"/>
    </w:rPr>
  </w:style>
  <w:style w:type="character" w:styleId="LineNumber">
    <w:name w:val="line number"/>
    <w:uiPriority w:val="99"/>
    <w:semiHidden/>
    <w:locked/>
    <w:rsid w:val="00671422"/>
    <w:rPr>
      <w:rFonts w:cs="Times New Roman"/>
    </w:rPr>
  </w:style>
  <w:style w:type="character" w:customStyle="1" w:styleId="AccountingPolicyChar1">
    <w:name w:val="Accounting Policy Char1"/>
    <w:link w:val="AccountingPolicy"/>
    <w:locked/>
    <w:rsid w:val="00DF78DC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DF78DC"/>
    <w:pPr>
      <w:widowControl w:val="0"/>
      <w:tabs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Heading1Char1">
    <w:name w:val="Heading 1 Char1"/>
    <w:uiPriority w:val="99"/>
    <w:rsid w:val="00E43EA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6Char1">
    <w:name w:val="Heading 6 Char1"/>
    <w:rsid w:val="00E43EAA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43EA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43EAA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43EA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43EAA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43EAA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43EAA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43EA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43EA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43EA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43EAA"/>
  </w:style>
  <w:style w:type="character" w:styleId="Emphasis">
    <w:name w:val="Emphasis"/>
    <w:uiPriority w:val="20"/>
    <w:qFormat/>
    <w:rsid w:val="00E43EA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43EAA"/>
  </w:style>
  <w:style w:type="paragraph" w:styleId="Revision">
    <w:name w:val="Revision"/>
    <w:hidden/>
    <w:uiPriority w:val="99"/>
    <w:semiHidden/>
    <w:rsid w:val="00E43EAA"/>
    <w:pPr>
      <w:spacing w:line="240" w:lineRule="atLeast"/>
      <w:jc w:val="thaiDistribute"/>
    </w:pPr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locked/>
    <w:rsid w:val="00E43EA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E43EAA"/>
    <w:rPr>
      <w:color w:val="4D90F0"/>
    </w:rPr>
  </w:style>
  <w:style w:type="paragraph" w:styleId="NormalWeb">
    <w:name w:val="Normal (Web)"/>
    <w:basedOn w:val="Normal"/>
    <w:uiPriority w:val="99"/>
    <w:unhideWhenUsed/>
    <w:locked/>
    <w:rsid w:val="00E43EA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E43EAA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">
    <w:name w:val="List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locked/>
    <w:rsid w:val="001026CC"/>
    <w:pPr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1026CC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1026CC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rsid w:val="001026CC"/>
    <w:rPr>
      <w:rFonts w:hAnsi="Tms Rmn" w:cs="Tms Rmn"/>
      <w:b/>
      <w:bCs/>
      <w:kern w:val="28"/>
      <w:sz w:val="32"/>
      <w:szCs w:val="32"/>
    </w:rPr>
  </w:style>
  <w:style w:type="paragraph" w:customStyle="1" w:styleId="BodyText4">
    <w:name w:val="Body Text 4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1026CC"/>
    <w:pPr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1026CC"/>
    <w:pPr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rsid w:val="001026CC"/>
    <w:rPr>
      <w:rFonts w:hAnsi="Tms Rmn" w:cs="Tms Rmn"/>
      <w:i/>
      <w:iCs/>
      <w:sz w:val="24"/>
      <w:szCs w:val="28"/>
    </w:rPr>
  </w:style>
  <w:style w:type="paragraph" w:styleId="BodyTextIndent3">
    <w:name w:val="Body Text Indent 3"/>
    <w:basedOn w:val="Normal"/>
    <w:link w:val="BodyTextIndent3Char"/>
    <w:uiPriority w:val="99"/>
    <w:locked/>
    <w:rsid w:val="001026CC"/>
    <w:pPr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026CC"/>
    <w:rPr>
      <w:rFonts w:ascii="Arial" w:hAnsi="Arial"/>
      <w:sz w:val="16"/>
      <w:szCs w:val="18"/>
      <w:lang w:val="en-GB" w:bidi="ar-SA"/>
    </w:rPr>
  </w:style>
  <w:style w:type="character" w:styleId="FootnoteReference">
    <w:name w:val="footnote reference"/>
    <w:aliases w:val="fr"/>
    <w:uiPriority w:val="99"/>
    <w:semiHidden/>
    <w:locked/>
    <w:rsid w:val="001026CC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1026CC"/>
    <w:pPr>
      <w:spacing w:before="120" w:after="120" w:line="240" w:lineRule="atLeast"/>
      <w:jc w:val="thaiDistribute"/>
    </w:pPr>
    <w:rPr>
      <w:rFonts w:ascii="Arial" w:hAnsi="Arial" w:cs="Times New Roman"/>
      <w:lang w:bidi="ar-SA"/>
    </w:rPr>
  </w:style>
  <w:style w:type="paragraph" w:styleId="HTMLPreformatted">
    <w:name w:val="HTML Preformatted"/>
    <w:basedOn w:val="Normal"/>
    <w:link w:val="HTMLPreformattedChar"/>
    <w:uiPriority w:val="99"/>
    <w:locked/>
    <w:rsid w:val="001026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1026CC"/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1026CC"/>
  </w:style>
  <w:style w:type="paragraph" w:customStyle="1" w:styleId="RNormal">
    <w:name w:val="RNormal"/>
    <w:basedOn w:val="Normal"/>
    <w:rsid w:val="00AD667B"/>
    <w:pPr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Indent2">
    <w:name w:val="Normal Indent2"/>
    <w:basedOn w:val="Normal"/>
    <w:uiPriority w:val="99"/>
    <w:rsid w:val="00363EB2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FSBlank">
    <w:name w:val="FS_Blank"/>
    <w:basedOn w:val="Normal"/>
    <w:link w:val="FSBlankChar"/>
    <w:qFormat/>
    <w:rsid w:val="00E14A73"/>
    <w:pPr>
      <w:ind w:left="547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E14A73"/>
    <w:rPr>
      <w:rFonts w:ascii="Angsana New" w:eastAsia="MS Mincho" w:hAnsi="Angsana New"/>
    </w:rPr>
  </w:style>
  <w:style w:type="paragraph" w:customStyle="1" w:styleId="gmail-msolistparagraph">
    <w:name w:val="gmail-msolistparagraph"/>
    <w:basedOn w:val="Normal"/>
    <w:rsid w:val="004A6B7F"/>
    <w:pPr>
      <w:spacing w:before="100" w:beforeAutospacing="1" w:after="100" w:afterAutospacing="1" w:line="240" w:lineRule="auto"/>
      <w:jc w:val="left"/>
    </w:pPr>
    <w:rPr>
      <w:rFonts w:ascii="Calibri" w:eastAsiaTheme="minorHAnsi" w:hAnsi="Calibri" w:cs="Calibri"/>
      <w:sz w:val="22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363C86"/>
    <w:rPr>
      <w:rFonts w:ascii="Arial" w:hAnsi="Arial"/>
      <w:sz w:val="18"/>
      <w:szCs w:val="22"/>
    </w:rPr>
  </w:style>
  <w:style w:type="character" w:customStyle="1" w:styleId="normaltextrun">
    <w:name w:val="normaltextrun"/>
    <w:rsid w:val="00EC7976"/>
  </w:style>
  <w:style w:type="character" w:customStyle="1" w:styleId="eop">
    <w:name w:val="eop"/>
    <w:rsid w:val="00EC7976"/>
  </w:style>
  <w:style w:type="paragraph" w:customStyle="1" w:styleId="paragraph">
    <w:name w:val="paragraph"/>
    <w:basedOn w:val="Normal"/>
    <w:rsid w:val="00EC7976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Bibliography">
    <w:name w:val="Bibliography"/>
    <w:basedOn w:val="Normal"/>
    <w:next w:val="Normal"/>
    <w:uiPriority w:val="37"/>
    <w:semiHidden/>
    <w:unhideWhenUsed/>
    <w:rsid w:val="00347797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locked/>
    <w:rsid w:val="00347797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347797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locked/>
    <w:rsid w:val="00347797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347797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47797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347797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7797"/>
    <w:rPr>
      <w:rFonts w:ascii="Arial" w:hAnsi="Arial"/>
      <w:szCs w:val="25"/>
    </w:rPr>
  </w:style>
  <w:style w:type="paragraph" w:styleId="EnvelopeAddress">
    <w:name w:val="envelope address"/>
    <w:basedOn w:val="Normal"/>
    <w:uiPriority w:val="99"/>
    <w:semiHidden/>
    <w:unhideWhenUsed/>
    <w:locked/>
    <w:rsid w:val="00347797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locked/>
    <w:rsid w:val="00347797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locked/>
    <w:rsid w:val="00347797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47797"/>
    <w:rPr>
      <w:rFonts w:ascii="Arial" w:hAnsi="Arial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779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7797"/>
    <w:rPr>
      <w:rFonts w:ascii="Arial" w:hAnsi="Arial"/>
      <w:i/>
      <w:iCs/>
      <w:color w:val="4472C4" w:themeColor="accent1"/>
      <w:sz w:val="18"/>
      <w:szCs w:val="22"/>
    </w:rPr>
  </w:style>
  <w:style w:type="paragraph" w:styleId="List3">
    <w:name w:val="List 3"/>
    <w:basedOn w:val="Normal"/>
    <w:uiPriority w:val="99"/>
    <w:semiHidden/>
    <w:unhideWhenUsed/>
    <w:locked/>
    <w:rsid w:val="00347797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locked/>
    <w:rsid w:val="00347797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locked/>
    <w:rsid w:val="00347797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locked/>
    <w:rsid w:val="00347797"/>
    <w:pPr>
      <w:spacing w:after="120"/>
      <w:ind w:left="36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locked/>
    <w:rsid w:val="00347797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locked/>
    <w:rsid w:val="00347797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locked/>
    <w:rsid w:val="00347797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locked/>
    <w:rsid w:val="003477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47797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locked/>
    <w:rsid w:val="00347797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47797"/>
    <w:rPr>
      <w:rFonts w:ascii="Arial" w:hAnsi="Arial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47797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347797"/>
    <w:rPr>
      <w:rFonts w:ascii="Arial" w:hAnsi="Arial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locked/>
    <w:rsid w:val="00347797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47797"/>
    <w:rPr>
      <w:rFonts w:ascii="Arial" w:hAnsi="Arial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locked/>
    <w:rsid w:val="00347797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47797"/>
    <w:pPr>
      <w:keepLines/>
      <w:numPr>
        <w:numId w:val="0"/>
      </w:numPr>
      <w:shd w:val="clear" w:color="auto" w:fill="auto"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paragraph" w:customStyle="1" w:styleId="Pa38">
    <w:name w:val="Pa38"/>
    <w:basedOn w:val="Normal"/>
    <w:next w:val="Normal"/>
    <w:uiPriority w:val="99"/>
    <w:rsid w:val="001543B9"/>
    <w:pPr>
      <w:autoSpaceDE w:val="0"/>
      <w:autoSpaceDN w:val="0"/>
      <w:adjustRightInd w:val="0"/>
      <w:spacing w:line="140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7205A0"/>
    <w:pPr>
      <w:autoSpaceDE w:val="0"/>
      <w:autoSpaceDN w:val="0"/>
      <w:adjustRightInd w:val="0"/>
      <w:spacing w:line="141" w:lineRule="atLeast"/>
      <w:jc w:val="left"/>
    </w:pPr>
    <w:rPr>
      <w:rFonts w:ascii="Univers LT Std 45 Light" w:hAnsi="Univers LT Std 45 Light"/>
      <w:sz w:val="24"/>
      <w:szCs w:val="24"/>
    </w:rPr>
  </w:style>
  <w:style w:type="paragraph" w:customStyle="1" w:styleId="Angsana">
    <w:name w:val="Angsana"/>
    <w:basedOn w:val="Normal"/>
    <w:qFormat/>
    <w:rsid w:val="00500DB6"/>
    <w:pPr>
      <w:spacing w:line="240" w:lineRule="auto"/>
      <w:ind w:left="547" w:right="58"/>
    </w:pPr>
    <w:rPr>
      <w:rFonts w:ascii="Angsana New" w:eastAsia="Cordia New" w:hAnsi="Angsana New"/>
      <w:sz w:val="30"/>
      <w:szCs w:val="30"/>
    </w:rPr>
  </w:style>
  <w:style w:type="character" w:customStyle="1" w:styleId="ui-provider">
    <w:name w:val="ui-provider"/>
    <w:basedOn w:val="DefaultParagraphFont"/>
    <w:rsid w:val="00C149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79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4BD702F1EE9446B099C2C19BD0C01F" ma:contentTypeVersion="4" ma:contentTypeDescription="Create a new document." ma:contentTypeScope="" ma:versionID="1f0f205abc90169906a443e00e5628b2">
  <xsd:schema xmlns:xsd="http://www.w3.org/2001/XMLSchema" xmlns:xs="http://www.w3.org/2001/XMLSchema" xmlns:p="http://schemas.microsoft.com/office/2006/metadata/properties" xmlns:ns2="ae427886-4ac7-4406-a7a7-c930a3033677" targetNamespace="http://schemas.microsoft.com/office/2006/metadata/properties" ma:root="true" ma:fieldsID="07671bd9aa95aba9f2bee630636a8dd8" ns2:_="">
    <xsd:import namespace="ae427886-4ac7-4406-a7a7-c930a30336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886-4ac7-4406-a7a7-c930a3033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040A5B-C170-4CAE-9F05-29573A2BFB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D38628-8C5C-438A-A4CD-EBDC3D4518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886-4ac7-4406-a7a7-c930a30336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DBCC34-6B14-4B0E-9688-3D0154E234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FD5329-3756-462C-8B13-E716ADFA1ED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20</Pages>
  <Words>4498</Words>
  <Characters>25643</Characters>
  <Application>Microsoft Office Word</Application>
  <DocSecurity>0</DocSecurity>
  <Lines>213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30081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danuphol rajaburana</cp:lastModifiedBy>
  <cp:revision>2</cp:revision>
  <cp:lastPrinted>2026-08-06T03:11:00Z</cp:lastPrinted>
  <dcterms:created xsi:type="dcterms:W3CDTF">2026-08-13T08:19:00Z</dcterms:created>
  <dcterms:modified xsi:type="dcterms:W3CDTF">2026-08-13T08:19:00Z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edb3885df55e0251f5b35234d9db75de27ee29a69f4d27f977eef26c8fc205dc</vt:lpwstr>
  </property>
  <property fmtid="{D5CDD505-2E9C-101B-9397-08002B2CF9AE}" pid="5" name="ContentTypeId">
    <vt:lpwstr>0x010100D34BD702F1EE9446B099C2C19BD0C01F</vt:lpwstr>
  </property>
  <property fmtid="{D5CDD505-2E9C-101B-9397-08002B2CF9AE}" pid="6" name="MediaServiceImageTags">
    <vt:lpwstr/>
  </property>
  <property fmtid="{D5CDD505-2E9C-101B-9397-08002B2CF9AE}" pid="7" name="_DocHome">
    <vt:i4>1596764189</vt:i4>
  </property>
</Properties>
</file>