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0258" w14:textId="77777777" w:rsidR="004517E3" w:rsidRPr="00D23E44" w:rsidRDefault="004517E3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D23E44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5E22A8FB" w14:textId="77777777" w:rsidR="004517E3" w:rsidRPr="00D23E44" w:rsidRDefault="004517E3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40"/>
          <w:szCs w:val="40"/>
        </w:rPr>
      </w:pPr>
    </w:p>
    <w:p w14:paraId="4D4FE7EB" w14:textId="77777777" w:rsidR="00F03BD4" w:rsidRPr="00D23E44" w:rsidRDefault="00F03BD4" w:rsidP="00F03B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23E4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D23E4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D80EDE7" w14:textId="38181059" w:rsidR="00F03BD4" w:rsidRPr="00D23E44" w:rsidRDefault="009F2FC6" w:rsidP="00F03B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23E4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C00933" w:rsidRPr="00D23E4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และหกเดือน</w:t>
      </w:r>
      <w:r w:rsidRPr="00D23E4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C00933" w:rsidRPr="00D23E44">
        <w:rPr>
          <w:rFonts w:asciiTheme="majorBidi" w:hAnsiTheme="majorBidi" w:cs="Angsana New"/>
          <w:b w:val="0"/>
          <w:bCs w:val="0"/>
          <w:sz w:val="32"/>
          <w:szCs w:val="32"/>
        </w:rPr>
        <w:t xml:space="preserve">30 </w:t>
      </w:r>
      <w:r w:rsidR="00C00933" w:rsidRPr="00D23E4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มิถุนายน</w:t>
      </w:r>
      <w:r w:rsidRPr="00D23E44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F03BD4" w:rsidRPr="00D23E4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E092B" w:rsidRPr="00D23E44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26336DFE" w14:textId="77777777" w:rsidR="00F03BD4" w:rsidRPr="00D23E44" w:rsidRDefault="00F03BD4" w:rsidP="00F03B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23E4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0F7028" w14:textId="77777777" w:rsidR="00F03BD4" w:rsidRPr="00D23E44" w:rsidRDefault="00F03BD4" w:rsidP="00F03B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23E4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23E4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23E4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04E1906" w14:textId="77777777" w:rsidR="004517E3" w:rsidRPr="00D23E44" w:rsidRDefault="004517E3" w:rsidP="004517E3">
      <w:pPr>
        <w:pStyle w:val="Heading6"/>
        <w:jc w:val="center"/>
        <w:rPr>
          <w:rFonts w:ascii="Angsana New" w:hAnsi="Angsana New" w:cs="Angsana New"/>
          <w:b w:val="0"/>
          <w:bCs w:val="0"/>
          <w:u w:val="none"/>
        </w:rPr>
      </w:pPr>
    </w:p>
    <w:p w14:paraId="2F22F072" w14:textId="77777777" w:rsidR="004517E3" w:rsidRPr="00D23E44" w:rsidRDefault="004517E3" w:rsidP="004517E3">
      <w:pPr>
        <w:rPr>
          <w:cs/>
        </w:rPr>
        <w:sectPr w:rsidR="004517E3" w:rsidRPr="00D23E44" w:rsidSect="00F03B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A48279" w14:textId="77777777" w:rsidR="00D0366A" w:rsidRPr="00D23E44" w:rsidRDefault="00D0366A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6F0327" w14:textId="396A8607" w:rsidR="004517E3" w:rsidRPr="00D23E44" w:rsidRDefault="004517E3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E44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D23E4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D23E44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FD8E2C8" w14:textId="77777777" w:rsidR="004517E3" w:rsidRPr="00D23E44" w:rsidRDefault="004517E3" w:rsidP="004517E3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7E80F6E8" w14:textId="77777777" w:rsidR="004517E3" w:rsidRPr="00D23E44" w:rsidRDefault="004517E3" w:rsidP="004517E3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D23E44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D23E44">
        <w:rPr>
          <w:rFonts w:ascii="Angsana New" w:hAnsi="Angsana New"/>
          <w:b/>
          <w:bCs/>
          <w:sz w:val="30"/>
          <w:szCs w:val="30"/>
        </w:rPr>
        <w:t>(</w:t>
      </w:r>
      <w:r w:rsidRPr="00D23E44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D23E44">
        <w:rPr>
          <w:rFonts w:ascii="Angsana New" w:hAnsi="Angsana New"/>
          <w:b/>
          <w:bCs/>
          <w:sz w:val="30"/>
          <w:szCs w:val="30"/>
        </w:rPr>
        <w:t>)</w:t>
      </w:r>
    </w:p>
    <w:p w14:paraId="348D23D5" w14:textId="77777777" w:rsidR="004517E3" w:rsidRPr="00D23E44" w:rsidRDefault="004517E3" w:rsidP="004517E3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7F2DE99F" w14:textId="29139BE8" w:rsidR="009F2FC6" w:rsidRPr="00D23E44" w:rsidRDefault="009F2FC6" w:rsidP="009F2FC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D23E44">
        <w:rPr>
          <w:rFonts w:asciiTheme="majorBidi" w:hAnsiTheme="majorBidi" w:cstheme="majorBidi"/>
          <w:spacing w:val="-2"/>
          <w:cs/>
        </w:rPr>
        <w:t>ข้าพเจ้า</w:t>
      </w:r>
      <w:r w:rsidRPr="00D23E44">
        <w:rPr>
          <w:rFonts w:asciiTheme="majorBidi" w:hAnsiTheme="majorBidi" w:cstheme="majorBidi"/>
          <w:spacing w:val="6"/>
          <w:cs/>
        </w:rPr>
        <w:t>ได้สอบทานงบฐานะการเงินรวมและงบฐานะการเงินเฉพาะกิจกา</w:t>
      </w:r>
      <w:r w:rsidRPr="00D23E44">
        <w:rPr>
          <w:rFonts w:asciiTheme="majorBidi" w:hAnsiTheme="majorBidi" w:cstheme="majorBidi"/>
          <w:spacing w:val="-2"/>
          <w:cs/>
        </w:rPr>
        <w:t>ร</w:t>
      </w:r>
      <w:r w:rsidRPr="00D23E44">
        <w:rPr>
          <w:rFonts w:asciiTheme="majorBidi" w:hAnsiTheme="majorBidi" w:cstheme="majorBidi"/>
          <w:spacing w:val="-10"/>
          <w:lang w:val="en-US"/>
        </w:rPr>
        <w:t xml:space="preserve"> </w:t>
      </w:r>
      <w:r w:rsidRPr="00D23E44">
        <w:rPr>
          <w:rFonts w:asciiTheme="majorBidi" w:hAnsiTheme="majorBidi" w:cstheme="majorBidi"/>
          <w:spacing w:val="-2"/>
          <w:cs/>
        </w:rPr>
        <w:t>ณ</w:t>
      </w:r>
      <w:r w:rsidRPr="00D23E44">
        <w:rPr>
          <w:rFonts w:asciiTheme="majorBidi" w:hAnsiTheme="majorBidi" w:cstheme="majorBidi"/>
          <w:spacing w:val="-8"/>
          <w:lang w:val="en-US"/>
        </w:rPr>
        <w:t xml:space="preserve"> </w:t>
      </w:r>
      <w:r w:rsidRPr="00D23E44">
        <w:rPr>
          <w:rFonts w:asciiTheme="majorBidi" w:hAnsiTheme="majorBidi" w:cstheme="majorBidi"/>
          <w:spacing w:val="-2"/>
          <w:cs/>
        </w:rPr>
        <w:t>วันที่</w:t>
      </w:r>
      <w:r w:rsidRPr="00D23E44">
        <w:rPr>
          <w:rFonts w:asciiTheme="majorBidi" w:hAnsiTheme="majorBidi" w:cstheme="majorBidi"/>
          <w:spacing w:val="-2"/>
          <w:lang w:val="en-US"/>
        </w:rPr>
        <w:t xml:space="preserve"> </w:t>
      </w:r>
      <w:r w:rsidR="00C00933" w:rsidRPr="00D23E44">
        <w:rPr>
          <w:rFonts w:asciiTheme="majorBidi" w:hAnsiTheme="majorBidi" w:cstheme="majorBidi"/>
          <w:spacing w:val="-2"/>
          <w:lang w:val="en-US"/>
        </w:rPr>
        <w:t xml:space="preserve">30 </w:t>
      </w:r>
      <w:r w:rsidR="00C00933" w:rsidRPr="00D23E44">
        <w:rPr>
          <w:rFonts w:asciiTheme="majorBidi" w:hAnsiTheme="majorBidi" w:cstheme="majorBidi" w:hint="cs"/>
          <w:spacing w:val="-2"/>
          <w:cs/>
          <w:lang w:val="en-US"/>
        </w:rPr>
        <w:t>มิถุนายน</w:t>
      </w:r>
      <w:r w:rsidR="000E092B" w:rsidRPr="00D23E44">
        <w:rPr>
          <w:rFonts w:asciiTheme="majorBidi" w:hAnsiTheme="majorBidi" w:cstheme="majorBidi"/>
          <w:spacing w:val="-2"/>
          <w:lang w:val="en-US"/>
        </w:rPr>
        <w:t xml:space="preserve"> </w:t>
      </w:r>
      <w:r w:rsidRPr="00D23E44">
        <w:rPr>
          <w:rFonts w:asciiTheme="majorBidi" w:hAnsiTheme="majorBidi" w:cs="Angsana New"/>
          <w:spacing w:val="-2"/>
          <w:lang w:val="en-US"/>
        </w:rPr>
        <w:t>256</w:t>
      </w:r>
      <w:r w:rsidR="000E092B" w:rsidRPr="00D23E44">
        <w:rPr>
          <w:rFonts w:asciiTheme="majorBidi" w:hAnsiTheme="majorBidi" w:cs="Angsana New"/>
          <w:spacing w:val="-2"/>
          <w:lang w:val="en-US"/>
        </w:rPr>
        <w:t>9</w:t>
      </w:r>
      <w:r w:rsidRPr="00D23E44">
        <w:rPr>
          <w:rFonts w:asciiTheme="majorBidi" w:hAnsiTheme="majorBidi" w:cstheme="majorBidi"/>
          <w:spacing w:val="-2"/>
          <w:lang w:val="en-US"/>
        </w:rPr>
        <w:t xml:space="preserve"> </w:t>
      </w:r>
      <w:r w:rsidRPr="00D23E44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D23E44">
        <w:rPr>
          <w:rFonts w:asciiTheme="majorBidi" w:hAnsiTheme="majorBidi" w:cstheme="majorBidi" w:hint="cs"/>
          <w:spacing w:val="-2"/>
          <w:cs/>
        </w:rPr>
        <w:t xml:space="preserve"> </w:t>
      </w:r>
      <w:r w:rsidR="00C00933" w:rsidRPr="00D23E44">
        <w:rPr>
          <w:rFonts w:asciiTheme="majorBidi" w:hAnsiTheme="majorBidi" w:cstheme="majorBidi" w:hint="cs"/>
          <w:spacing w:val="-2"/>
          <w:cs/>
        </w:rPr>
        <w:t xml:space="preserve">สำหรับงวดสามเดือนและหกเดือนสิ้นสุดวันที่ </w:t>
      </w:r>
      <w:r w:rsidR="00C00933" w:rsidRPr="00D23E44">
        <w:rPr>
          <w:rFonts w:asciiTheme="majorBidi" w:hAnsiTheme="majorBidi" w:cstheme="majorBidi"/>
          <w:spacing w:val="-2"/>
          <w:lang w:val="en-US"/>
        </w:rPr>
        <w:t xml:space="preserve">30 </w:t>
      </w:r>
      <w:r w:rsidR="00C00933" w:rsidRPr="00D23E44">
        <w:rPr>
          <w:rFonts w:asciiTheme="majorBidi" w:hAnsiTheme="majorBidi" w:cstheme="majorBidi" w:hint="cs"/>
          <w:spacing w:val="-2"/>
          <w:cs/>
          <w:lang w:val="en-US"/>
        </w:rPr>
        <w:t xml:space="preserve">มิถุนายน </w:t>
      </w:r>
      <w:r w:rsidR="00C00933" w:rsidRPr="00D23E44">
        <w:rPr>
          <w:rFonts w:asciiTheme="majorBidi" w:hAnsiTheme="majorBidi" w:cstheme="majorBidi"/>
          <w:spacing w:val="-2"/>
          <w:lang w:val="en-US"/>
        </w:rPr>
        <w:t xml:space="preserve">2569 </w:t>
      </w:r>
      <w:r w:rsidR="00C00933" w:rsidRPr="00D23E44">
        <w:rPr>
          <w:rFonts w:asciiTheme="majorBidi" w:hAnsiTheme="majorBidi" w:cstheme="majorBidi"/>
          <w:spacing w:val="-2"/>
          <w:lang w:val="en-US"/>
        </w:rPr>
        <w:br/>
      </w:r>
      <w:r w:rsidRPr="00D23E44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C00933" w:rsidRPr="00D23E44">
        <w:rPr>
          <w:rFonts w:asciiTheme="majorBidi" w:hAnsiTheme="majorBidi" w:cstheme="majorBidi" w:hint="cs"/>
          <w:spacing w:val="-2"/>
          <w:cs/>
          <w:lang w:val="en-US"/>
        </w:rPr>
        <w:t>หก</w:t>
      </w:r>
      <w:r w:rsidRPr="00D23E44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C00933" w:rsidRPr="00D23E44">
        <w:rPr>
          <w:rFonts w:asciiTheme="majorBidi" w:hAnsiTheme="majorBidi" w:cstheme="majorBidi"/>
          <w:spacing w:val="-2"/>
          <w:lang w:val="en-US"/>
        </w:rPr>
        <w:t xml:space="preserve">30 </w:t>
      </w:r>
      <w:r w:rsidR="00C00933" w:rsidRPr="00D23E44">
        <w:rPr>
          <w:rFonts w:asciiTheme="majorBidi" w:hAnsiTheme="majorBidi" w:cstheme="majorBidi" w:hint="cs"/>
          <w:spacing w:val="-2"/>
          <w:cs/>
          <w:lang w:val="en-US"/>
        </w:rPr>
        <w:t>มิถุนายน</w:t>
      </w:r>
      <w:r w:rsidRPr="00D23E44">
        <w:rPr>
          <w:rFonts w:asciiTheme="majorBidi" w:hAnsiTheme="majorBidi" w:cstheme="majorBidi"/>
          <w:spacing w:val="-2"/>
          <w:cs/>
        </w:rPr>
        <w:t xml:space="preserve"> </w:t>
      </w:r>
      <w:r w:rsidRPr="00D23E44">
        <w:rPr>
          <w:rFonts w:asciiTheme="majorBidi" w:hAnsiTheme="majorBidi" w:cstheme="majorBidi"/>
          <w:spacing w:val="-2"/>
          <w:lang w:val="en-US"/>
        </w:rPr>
        <w:t>256</w:t>
      </w:r>
      <w:r w:rsidR="000E092B" w:rsidRPr="00D23E44">
        <w:rPr>
          <w:rFonts w:asciiTheme="majorBidi" w:hAnsiTheme="majorBidi" w:cstheme="majorBidi" w:hint="cs"/>
          <w:spacing w:val="-2"/>
          <w:cs/>
          <w:lang w:val="en-US"/>
        </w:rPr>
        <w:t>9</w:t>
      </w:r>
      <w:r w:rsidRPr="00D23E44">
        <w:rPr>
          <w:rFonts w:asciiTheme="majorBidi" w:hAnsiTheme="majorBidi" w:cstheme="majorBidi"/>
          <w:spacing w:val="-2"/>
          <w:lang w:val="en-US"/>
        </w:rPr>
        <w:t xml:space="preserve"> </w:t>
      </w:r>
      <w:r w:rsidRPr="00D23E44">
        <w:rPr>
          <w:rFonts w:asciiTheme="majorBidi" w:hAnsiTheme="majorBidi" w:cs="Angsana New" w:hint="cs"/>
          <w:spacing w:val="-2"/>
          <w:cs/>
        </w:rPr>
        <w:t>และหมายเหตุประกอบงบการเงินแบบย่อ</w:t>
      </w:r>
      <w:r w:rsidRPr="00D23E44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Pr="00D23E44">
        <w:rPr>
          <w:rFonts w:asciiTheme="majorBidi" w:hAnsiTheme="majorBidi" w:cs="Angsana New"/>
          <w:spacing w:val="-2"/>
          <w:lang w:val="en-US"/>
        </w:rPr>
        <w:t>(</w:t>
      </w:r>
      <w:r w:rsidRPr="00D23E44">
        <w:rPr>
          <w:rFonts w:asciiTheme="majorBidi" w:hAnsiTheme="majorBidi" w:cs="Angsana New" w:hint="cs"/>
          <w:spacing w:val="-2"/>
          <w:cs/>
          <w:lang w:val="en-US"/>
        </w:rPr>
        <w:t>ข้อมูลทางการเงินระหว่างกาล</w:t>
      </w:r>
      <w:r w:rsidRPr="00D23E44">
        <w:rPr>
          <w:rFonts w:asciiTheme="majorBidi" w:hAnsiTheme="majorBidi" w:cs="Angsana New"/>
          <w:spacing w:val="-2"/>
          <w:lang w:val="en-US"/>
        </w:rPr>
        <w:t>)</w:t>
      </w:r>
      <w:r w:rsidRPr="00D23E44">
        <w:rPr>
          <w:rFonts w:asciiTheme="majorBidi" w:hAnsiTheme="majorBidi" w:cstheme="majorBidi"/>
          <w:spacing w:val="-2"/>
          <w:cs/>
        </w:rPr>
        <w:t xml:space="preserve"> ของบริษัท สุรพลฟู้ดส์ จำกัด (มหาชน) และบริษัทย่อย</w:t>
      </w:r>
      <w:r w:rsidRPr="00D23E44">
        <w:rPr>
          <w:rFonts w:asciiTheme="majorBidi" w:hAnsiTheme="majorBidi" w:cstheme="majorBidi" w:hint="cs"/>
          <w:spacing w:val="-2"/>
          <w:cs/>
        </w:rPr>
        <w:t xml:space="preserve"> </w:t>
      </w:r>
      <w:r w:rsidRPr="00D23E44">
        <w:rPr>
          <w:rFonts w:asciiTheme="majorBidi" w:hAnsiTheme="majorBidi" w:cstheme="majorBidi"/>
          <w:spacing w:val="-2"/>
          <w:cs/>
        </w:rPr>
        <w:t>และของเฉพาะบริษัท</w:t>
      </w:r>
      <w:r w:rsidR="000E092B" w:rsidRPr="00D23E44">
        <w:rPr>
          <w:rFonts w:asciiTheme="majorBidi" w:hAnsiTheme="majorBidi" w:cstheme="majorBidi" w:hint="cs"/>
          <w:spacing w:val="-2"/>
          <w:cs/>
        </w:rPr>
        <w:t xml:space="preserve"> </w:t>
      </w:r>
      <w:r w:rsidR="007511E3" w:rsidRPr="00D23E44">
        <w:rPr>
          <w:rFonts w:asciiTheme="majorBidi" w:hAnsiTheme="majorBidi" w:cstheme="majorBidi"/>
          <w:spacing w:val="-2"/>
          <w:cs/>
        </w:rPr>
        <w:br/>
      </w:r>
      <w:r w:rsidRPr="00D23E44">
        <w:rPr>
          <w:rFonts w:asciiTheme="majorBidi" w:hAnsiTheme="majorBidi" w:cstheme="majorBidi"/>
          <w:spacing w:val="-2"/>
          <w:cs/>
        </w:rPr>
        <w:t>สุรพลฟู้ดส์ จำกัด (มหาชน)</w:t>
      </w:r>
      <w:r w:rsidRPr="00D23E44">
        <w:rPr>
          <w:rFonts w:asciiTheme="majorBidi" w:hAnsiTheme="majorBidi" w:cstheme="majorBidi" w:hint="cs"/>
          <w:spacing w:val="-2"/>
          <w:cs/>
        </w:rPr>
        <w:t xml:space="preserve"> </w:t>
      </w:r>
      <w:r w:rsidRPr="00D23E44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</w:t>
      </w:r>
      <w:r w:rsidRPr="00D23E44">
        <w:rPr>
          <w:rFonts w:asciiTheme="majorBidi" w:hAnsiTheme="majorBidi" w:cs="Angsana New" w:hint="cs"/>
          <w:spacing w:val="-2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D23E44">
        <w:rPr>
          <w:rFonts w:asciiTheme="majorBidi" w:hAnsiTheme="majorBidi" w:cs="Angsana New"/>
          <w:spacing w:val="-2"/>
          <w:lang w:val="en-US"/>
        </w:rPr>
        <w:t xml:space="preserve">34 </w:t>
      </w:r>
      <w:r w:rsidRPr="00D23E44">
        <w:rPr>
          <w:rFonts w:asciiTheme="majorBidi" w:hAnsiTheme="majorBidi" w:cs="Angsana New" w:hint="cs"/>
          <w:spacing w:val="-2"/>
          <w:cs/>
          <w:lang w:val="en-US"/>
        </w:rPr>
        <w:t>เรื่อง</w:t>
      </w:r>
      <w:r w:rsidRPr="00D23E44">
        <w:rPr>
          <w:rFonts w:asciiTheme="majorBidi" w:hAnsiTheme="majorBidi" w:cs="Angsana New"/>
          <w:spacing w:val="-2"/>
          <w:lang w:val="en-US"/>
        </w:rPr>
        <w:t xml:space="preserve"> </w:t>
      </w:r>
      <w:r w:rsidRPr="00D23E44">
        <w:rPr>
          <w:rFonts w:asciiTheme="majorBidi" w:hAnsiTheme="majorBidi" w:cs="Angsana New" w:hint="cs"/>
          <w:spacing w:val="-2"/>
          <w:cs/>
          <w:lang w:val="en-US"/>
        </w:rPr>
        <w:t>การรายงานทางการเงินระหว่างกาล</w:t>
      </w:r>
      <w:r w:rsidRPr="00D23E44">
        <w:rPr>
          <w:rFonts w:asciiTheme="majorBidi" w:hAnsiTheme="majorBidi" w:cs="Angsana New"/>
          <w:spacing w:val="-2"/>
          <w:cs/>
        </w:rPr>
        <w:t xml:space="preserve"> </w:t>
      </w:r>
      <w:r w:rsidRPr="00D23E44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947E23" w14:textId="77777777" w:rsidR="004517E3" w:rsidRPr="00D23E44" w:rsidRDefault="004517E3" w:rsidP="004517E3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05B7D591" w14:textId="77777777" w:rsidR="004517E3" w:rsidRPr="00D23E44" w:rsidRDefault="004517E3" w:rsidP="004517E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D23E44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888CEC6" w14:textId="77777777" w:rsidR="004517E3" w:rsidRPr="00D23E44" w:rsidRDefault="004517E3" w:rsidP="004517E3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17D7D" w14:textId="11E92266" w:rsidR="004517E3" w:rsidRPr="00D23E44" w:rsidRDefault="004517E3" w:rsidP="004517E3">
      <w:pPr>
        <w:ind w:right="29"/>
        <w:jc w:val="thaiDistribute"/>
        <w:rPr>
          <w:rFonts w:asciiTheme="majorBidi" w:hAnsiTheme="majorBidi"/>
          <w:sz w:val="30"/>
          <w:szCs w:val="30"/>
        </w:rPr>
      </w:pPr>
      <w:r w:rsidRPr="00D23E44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23E44">
        <w:rPr>
          <w:rFonts w:asciiTheme="majorBidi" w:hAnsiTheme="majorBidi" w:cstheme="majorBidi"/>
          <w:sz w:val="30"/>
          <w:szCs w:val="30"/>
        </w:rPr>
        <w:t xml:space="preserve"> </w:t>
      </w:r>
      <w:r w:rsidRPr="00D23E44">
        <w:rPr>
          <w:rFonts w:asciiTheme="majorBidi" w:hAnsiTheme="majorBidi" w:cstheme="majorBidi"/>
          <w:sz w:val="30"/>
          <w:szCs w:val="30"/>
          <w:cs/>
        </w:rPr>
        <w:t>รหัส</w:t>
      </w:r>
      <w:r w:rsidRPr="00D23E44">
        <w:rPr>
          <w:rFonts w:asciiTheme="majorBidi" w:hAnsiTheme="majorBidi" w:cstheme="majorBidi"/>
          <w:sz w:val="30"/>
          <w:szCs w:val="30"/>
        </w:rPr>
        <w:t xml:space="preserve"> 2410 “</w:t>
      </w:r>
      <w:r w:rsidRPr="00D23E44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D77F45" w:rsidRPr="00D23E44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D23E44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D23E44">
        <w:rPr>
          <w:rFonts w:asciiTheme="majorBidi" w:hAnsiTheme="majorBidi" w:cstheme="majorBidi"/>
          <w:sz w:val="30"/>
          <w:szCs w:val="30"/>
        </w:rPr>
        <w:t>”</w:t>
      </w:r>
      <w:r w:rsidRPr="00D23E44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D23E44">
        <w:rPr>
          <w:rFonts w:asciiTheme="majorBidi" w:hAnsiTheme="majorBidi" w:cstheme="majorBidi"/>
          <w:sz w:val="30"/>
          <w:szCs w:val="30"/>
        </w:rPr>
        <w:t xml:space="preserve"> </w:t>
      </w:r>
      <w:r w:rsidRPr="00D23E44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D0366A" w:rsidRPr="00D23E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23E44">
        <w:rPr>
          <w:rFonts w:asciiTheme="majorBidi" w:hAnsiTheme="majorBidi" w:cstheme="majorBidi"/>
          <w:sz w:val="30"/>
          <w:szCs w:val="30"/>
          <w:cs/>
        </w:rPr>
        <w:t>ซึ่งส่วนใหญ่</w:t>
      </w:r>
      <w:r w:rsidR="00D0366A" w:rsidRPr="00D23E44">
        <w:rPr>
          <w:rFonts w:asciiTheme="majorBidi" w:hAnsiTheme="majorBidi" w:cstheme="majorBidi" w:hint="cs"/>
          <w:sz w:val="30"/>
          <w:szCs w:val="30"/>
          <w:cs/>
        </w:rPr>
        <w:t xml:space="preserve">             </w:t>
      </w:r>
      <w:r w:rsidRPr="00D23E44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D23E44">
        <w:rPr>
          <w:rFonts w:asciiTheme="majorBidi" w:hAnsiTheme="majorBidi" w:cstheme="majorBidi"/>
          <w:sz w:val="30"/>
          <w:szCs w:val="30"/>
        </w:rPr>
        <w:t xml:space="preserve"> </w:t>
      </w:r>
      <w:r w:rsidRPr="00D23E44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D0366A" w:rsidRPr="00D23E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23E44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23E44">
        <w:rPr>
          <w:rFonts w:asciiTheme="majorBidi" w:hAnsiTheme="majorBidi" w:cstheme="majorBidi"/>
          <w:sz w:val="30"/>
          <w:szCs w:val="30"/>
        </w:rPr>
        <w:t xml:space="preserve"> </w:t>
      </w:r>
      <w:r w:rsidRPr="00D23E44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23E44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D23E44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D23E44">
        <w:rPr>
          <w:rFonts w:asciiTheme="majorBidi" w:hAnsiTheme="majorBidi" w:cstheme="majorBidi"/>
          <w:sz w:val="30"/>
          <w:szCs w:val="30"/>
        </w:rPr>
        <w:t xml:space="preserve"> </w:t>
      </w:r>
      <w:r w:rsidRPr="00D23E44">
        <w:rPr>
          <w:rFonts w:asciiTheme="majorBidi" w:hAnsiTheme="majorBidi" w:hint="cs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67BDCD" w14:textId="77777777" w:rsidR="004517E3" w:rsidRPr="00D23E44" w:rsidRDefault="004517E3" w:rsidP="004517E3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EE59BB" w14:textId="77777777" w:rsidR="004517E3" w:rsidRPr="00D23E44" w:rsidRDefault="004517E3" w:rsidP="004517E3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E7EC1E" w14:textId="77777777" w:rsidR="004517E3" w:rsidRPr="00D23E44" w:rsidRDefault="004517E3" w:rsidP="004517E3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4517E3" w:rsidRPr="00D23E44" w:rsidSect="00F03BD4">
          <w:headerReference w:type="even" r:id="rId17"/>
          <w:head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35A0E39" w14:textId="77777777" w:rsidR="004517E3" w:rsidRPr="00D23E44" w:rsidRDefault="004517E3" w:rsidP="004517E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D23E4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0E05396" w14:textId="77777777" w:rsidR="004517E3" w:rsidRPr="00D23E44" w:rsidRDefault="004517E3" w:rsidP="004517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F361C8" w14:textId="77777777" w:rsidR="004517E3" w:rsidRPr="00D23E44" w:rsidRDefault="004517E3" w:rsidP="004517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23E44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D23E44">
        <w:rPr>
          <w:rFonts w:asciiTheme="majorBidi" w:hAnsiTheme="majorBidi" w:cstheme="majorBidi"/>
          <w:sz w:val="30"/>
          <w:szCs w:val="30"/>
        </w:rPr>
        <w:t xml:space="preserve">         </w:t>
      </w:r>
      <w:r w:rsidRPr="00D23E44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D23E44">
        <w:rPr>
          <w:rFonts w:asciiTheme="majorBidi" w:hAnsiTheme="majorBidi" w:cstheme="majorBidi"/>
          <w:sz w:val="30"/>
          <w:szCs w:val="30"/>
        </w:rPr>
        <w:t>34</w:t>
      </w:r>
      <w:r w:rsidRPr="00D23E44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D23E44">
        <w:rPr>
          <w:rFonts w:asciiTheme="majorBidi" w:hAnsiTheme="majorBidi" w:cstheme="majorBidi"/>
          <w:sz w:val="30"/>
          <w:szCs w:val="30"/>
        </w:rPr>
        <w:t xml:space="preserve"> </w:t>
      </w:r>
      <w:r w:rsidRPr="00D23E44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BFB09A6" w14:textId="77777777" w:rsidR="004517E3" w:rsidRPr="00D23E44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8AE225D" w14:textId="77777777" w:rsidR="004517E3" w:rsidRPr="00D23E44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6B690367" w14:textId="77777777" w:rsidR="004517E3" w:rsidRPr="00D23E44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36B47A68" w14:textId="77777777" w:rsidR="004517E3" w:rsidRPr="00D23E44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44C8C884" w14:textId="5773D25E" w:rsidR="004517E3" w:rsidRPr="00D23E44" w:rsidRDefault="004517E3" w:rsidP="004517E3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D23E44">
        <w:rPr>
          <w:rFonts w:asciiTheme="majorBidi" w:hAnsiTheme="majorBidi" w:cstheme="majorBidi"/>
          <w:cs/>
        </w:rPr>
        <w:t>(</w:t>
      </w:r>
      <w:r w:rsidR="00EB18AE" w:rsidRPr="00D23E44">
        <w:rPr>
          <w:rFonts w:asciiTheme="majorBidi" w:hAnsiTheme="majorBidi" w:cstheme="majorBidi" w:hint="cs"/>
          <w:cs/>
          <w:lang w:val="en-US"/>
        </w:rPr>
        <w:t>ดุษณีย์ ยิ้มสุวรรณ</w:t>
      </w:r>
      <w:r w:rsidRPr="00D23E44">
        <w:rPr>
          <w:rFonts w:asciiTheme="majorBidi" w:hAnsiTheme="majorBidi" w:cstheme="majorBidi"/>
          <w:lang w:val="en-US"/>
        </w:rPr>
        <w:t>)</w:t>
      </w:r>
    </w:p>
    <w:p w14:paraId="65C13689" w14:textId="77777777" w:rsidR="004517E3" w:rsidRPr="00D23E44" w:rsidRDefault="004517E3" w:rsidP="004517E3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D23E44">
        <w:rPr>
          <w:rFonts w:asciiTheme="majorBidi" w:hAnsiTheme="majorBidi" w:cstheme="majorBidi"/>
          <w:cs/>
        </w:rPr>
        <w:t>ผู้สอบบัญชีรับอนุญาต</w:t>
      </w:r>
    </w:p>
    <w:p w14:paraId="405603A8" w14:textId="642C8816" w:rsidR="004517E3" w:rsidRPr="00D23E44" w:rsidRDefault="004517E3" w:rsidP="004517E3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D23E44">
        <w:rPr>
          <w:rFonts w:asciiTheme="majorBidi" w:hAnsiTheme="majorBidi" w:cstheme="majorBidi"/>
          <w:cs/>
        </w:rPr>
        <w:t xml:space="preserve">เลขทะเบียน </w:t>
      </w:r>
      <w:r w:rsidR="00EB18AE" w:rsidRPr="00D23E44">
        <w:rPr>
          <w:rFonts w:asciiTheme="majorBidi" w:hAnsiTheme="majorBidi" w:cstheme="majorBidi"/>
          <w:lang w:val="en-US"/>
        </w:rPr>
        <w:t>10235</w:t>
      </w:r>
    </w:p>
    <w:p w14:paraId="3ED70E5C" w14:textId="77777777" w:rsidR="004517E3" w:rsidRPr="00D23E44" w:rsidRDefault="004517E3" w:rsidP="004517E3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B4EC074" w14:textId="77777777" w:rsidR="004517E3" w:rsidRPr="00D23E44" w:rsidRDefault="004517E3" w:rsidP="004517E3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D23E4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73A0498" w14:textId="77777777" w:rsidR="004517E3" w:rsidRPr="00D23E44" w:rsidRDefault="004517E3" w:rsidP="004517E3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23E4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</w:t>
      </w:r>
      <w:r w:rsidRPr="00D23E4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</w:t>
      </w:r>
    </w:p>
    <w:p w14:paraId="07CF2EFD" w14:textId="0E9CEBAB" w:rsidR="004517E3" w:rsidRPr="00D23E44" w:rsidRDefault="00B64409" w:rsidP="004517E3">
      <w:pPr>
        <w:ind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D23E44">
        <w:rPr>
          <w:rFonts w:asciiTheme="majorBidi" w:hAnsiTheme="majorBidi" w:cstheme="majorBidi"/>
          <w:sz w:val="30"/>
          <w:szCs w:val="30"/>
        </w:rPr>
        <w:t>11</w:t>
      </w:r>
      <w:r w:rsidR="00EF1E63" w:rsidRPr="00D23E44">
        <w:rPr>
          <w:rFonts w:asciiTheme="majorBidi" w:hAnsiTheme="majorBidi" w:cstheme="majorBidi"/>
          <w:sz w:val="30"/>
          <w:szCs w:val="30"/>
        </w:rPr>
        <w:t xml:space="preserve"> </w:t>
      </w:r>
      <w:r w:rsidR="00C00933" w:rsidRPr="00D23E44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9F2FC6" w:rsidRPr="00D23E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17E3" w:rsidRPr="00D23E44">
        <w:rPr>
          <w:rFonts w:asciiTheme="majorBidi" w:hAnsiTheme="majorBidi" w:cstheme="majorBidi"/>
          <w:sz w:val="30"/>
          <w:szCs w:val="30"/>
        </w:rPr>
        <w:t>256</w:t>
      </w:r>
      <w:r w:rsidR="000E092B" w:rsidRPr="00D23E44">
        <w:rPr>
          <w:rFonts w:asciiTheme="majorBidi" w:hAnsiTheme="majorBidi" w:cstheme="majorBidi"/>
          <w:sz w:val="30"/>
          <w:szCs w:val="30"/>
        </w:rPr>
        <w:t>9</w:t>
      </w:r>
    </w:p>
    <w:p w14:paraId="6508E3CE" w14:textId="77777777" w:rsidR="004517E3" w:rsidRPr="00D23E44" w:rsidRDefault="004517E3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</w:p>
    <w:sectPr w:rsidR="004517E3" w:rsidRPr="00D23E44" w:rsidSect="00B14FBB">
      <w:headerReference w:type="default" r:id="rId21"/>
      <w:footerReference w:type="default" r:id="rId22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D0A2F" w14:textId="77777777" w:rsidR="00302F3F" w:rsidRDefault="00302F3F" w:rsidP="004956B4">
      <w:r>
        <w:separator/>
      </w:r>
    </w:p>
  </w:endnote>
  <w:endnote w:type="continuationSeparator" w:id="0">
    <w:p w14:paraId="5F937AF4" w14:textId="77777777" w:rsidR="00302F3F" w:rsidRDefault="00302F3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A4573" w14:textId="77777777" w:rsidR="004517E3" w:rsidRDefault="004517E3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665726B0" w14:textId="77777777" w:rsidR="004517E3" w:rsidRDefault="004517E3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EED1" w14:textId="77777777" w:rsidR="004517E3" w:rsidRPr="006F59B5" w:rsidRDefault="004517E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B92BCE4" w14:textId="77777777" w:rsidR="004517E3" w:rsidRPr="007661AC" w:rsidRDefault="004517E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ACD9" w14:textId="77777777" w:rsidR="004517E3" w:rsidRPr="00677C0C" w:rsidRDefault="004517E3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282A2" w14:textId="77777777" w:rsidR="004517E3" w:rsidRPr="00677C0C" w:rsidRDefault="004517E3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1A309" w14:textId="77777777" w:rsidR="004517E3" w:rsidRPr="006F59B5" w:rsidRDefault="004517E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886F6D" w14:textId="77777777" w:rsidR="004517E3" w:rsidRPr="007661AC" w:rsidRDefault="004517E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15AC0" w14:textId="77777777" w:rsidR="00302F3F" w:rsidRDefault="00302F3F" w:rsidP="004956B4">
      <w:r>
        <w:separator/>
      </w:r>
    </w:p>
  </w:footnote>
  <w:footnote w:type="continuationSeparator" w:id="0">
    <w:p w14:paraId="0FA98A86" w14:textId="77777777" w:rsidR="00302F3F" w:rsidRDefault="00302F3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72207" w14:textId="77777777" w:rsidR="00E70561" w:rsidRDefault="00E705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D3247" w14:textId="77777777" w:rsidR="00E70561" w:rsidRDefault="00E705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1002F" w14:textId="77777777" w:rsidR="004517E3" w:rsidRPr="00EC2D3D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CE0EDD4" w14:textId="77777777" w:rsidR="004517E3" w:rsidRPr="00EC2D3D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C10C74B" w14:textId="77777777" w:rsidR="004517E3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ABA43A9" w14:textId="77777777" w:rsidR="004517E3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6C2AC2B" w14:textId="77777777" w:rsidR="004517E3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553DE8B" w14:textId="77777777" w:rsidR="004517E3" w:rsidRPr="00EC2D3D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09D8E" w14:textId="77777777" w:rsidR="004517E3" w:rsidRDefault="004517E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2E28C" w14:textId="77777777" w:rsidR="004517E3" w:rsidRPr="00EC6FFC" w:rsidRDefault="004517E3" w:rsidP="007E678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AD9D7C6" w14:textId="77777777" w:rsidR="004517E3" w:rsidRPr="00EC6FFC" w:rsidRDefault="004517E3" w:rsidP="007E678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2378246" w14:textId="77777777" w:rsidR="004517E3" w:rsidRPr="00EC6FFC" w:rsidRDefault="004517E3" w:rsidP="007E678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8D8BE0" w14:textId="77777777" w:rsidR="004517E3" w:rsidRPr="00EC6FFC" w:rsidRDefault="004517E3" w:rsidP="007E678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8C4EC" w14:textId="77777777" w:rsidR="004517E3" w:rsidRPr="00F324F3" w:rsidRDefault="004517E3" w:rsidP="007E678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D76B59" w14:textId="77777777" w:rsidR="004517E3" w:rsidRPr="00F324F3" w:rsidRDefault="004517E3" w:rsidP="007E678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53E1876" w14:textId="77777777" w:rsidR="004517E3" w:rsidRPr="00F324F3" w:rsidRDefault="004517E3" w:rsidP="007E678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A3D4CB3" w14:textId="77777777" w:rsidR="004517E3" w:rsidRPr="00F324F3" w:rsidRDefault="004517E3" w:rsidP="007E678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CB41CBC" w14:textId="77777777" w:rsidR="004517E3" w:rsidRPr="00F324F3" w:rsidRDefault="004517E3" w:rsidP="007E678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BF2A7E" w14:textId="77777777" w:rsidR="004517E3" w:rsidRDefault="004517E3" w:rsidP="007E678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4CE0795" w14:textId="77777777" w:rsidR="004517E3" w:rsidRDefault="004517E3" w:rsidP="007E678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059082" w14:textId="77777777" w:rsidR="004517E3" w:rsidRPr="00F324F3" w:rsidRDefault="004517E3" w:rsidP="007E678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AC740" w14:textId="77777777" w:rsidR="004517E3" w:rsidRDefault="004517E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D5E33AD" w14:textId="77777777" w:rsidR="00E70561" w:rsidRDefault="00E70561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43E1AC5E" w14:textId="77777777" w:rsidR="00E70561" w:rsidRDefault="00E70561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303FB378" w14:textId="77777777" w:rsidR="00E70561" w:rsidRPr="00E70561" w:rsidRDefault="00E70561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4192"/>
        </w:tabs>
        <w:ind w:left="41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9" w15:restartNumberingAfterBreak="0">
    <w:nsid w:val="4DAB4E6E"/>
    <w:multiLevelType w:val="singleLevel"/>
    <w:tmpl w:val="90CEC21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139450831">
    <w:abstractNumId w:val="6"/>
  </w:num>
  <w:num w:numId="2" w16cid:durableId="738871795">
    <w:abstractNumId w:val="5"/>
  </w:num>
  <w:num w:numId="3" w16cid:durableId="1205948823">
    <w:abstractNumId w:val="9"/>
  </w:num>
  <w:num w:numId="4" w16cid:durableId="839975442">
    <w:abstractNumId w:val="7"/>
  </w:num>
  <w:num w:numId="5" w16cid:durableId="125976553">
    <w:abstractNumId w:val="8"/>
  </w:num>
  <w:num w:numId="6" w16cid:durableId="614563061">
    <w:abstractNumId w:val="3"/>
  </w:num>
  <w:num w:numId="7" w16cid:durableId="222453673">
    <w:abstractNumId w:val="2"/>
  </w:num>
  <w:num w:numId="8" w16cid:durableId="1904680445">
    <w:abstractNumId w:val="0"/>
  </w:num>
  <w:num w:numId="9" w16cid:durableId="457530994">
    <w:abstractNumId w:val="1"/>
  </w:num>
  <w:num w:numId="10" w16cid:durableId="998310511">
    <w:abstractNumId w:val="4"/>
  </w:num>
  <w:num w:numId="11" w16cid:durableId="1547452987">
    <w:abstractNumId w:val="14"/>
  </w:num>
  <w:num w:numId="12" w16cid:durableId="644359539">
    <w:abstractNumId w:val="12"/>
  </w:num>
  <w:num w:numId="13" w16cid:durableId="347568037">
    <w:abstractNumId w:val="23"/>
  </w:num>
  <w:num w:numId="14" w16cid:durableId="926619620">
    <w:abstractNumId w:val="13"/>
  </w:num>
  <w:num w:numId="15" w16cid:durableId="1249728061">
    <w:abstractNumId w:val="16"/>
  </w:num>
  <w:num w:numId="16" w16cid:durableId="62992067">
    <w:abstractNumId w:val="24"/>
  </w:num>
  <w:num w:numId="17" w16cid:durableId="821967915">
    <w:abstractNumId w:val="25"/>
  </w:num>
  <w:num w:numId="18" w16cid:durableId="85541021">
    <w:abstractNumId w:val="17"/>
  </w:num>
  <w:num w:numId="19" w16cid:durableId="738865234">
    <w:abstractNumId w:val="11"/>
  </w:num>
  <w:num w:numId="20" w16cid:durableId="787436779">
    <w:abstractNumId w:val="22"/>
  </w:num>
  <w:num w:numId="21" w16cid:durableId="767045908">
    <w:abstractNumId w:val="21"/>
  </w:num>
  <w:num w:numId="22" w16cid:durableId="1814372890">
    <w:abstractNumId w:val="20"/>
  </w:num>
  <w:num w:numId="23" w16cid:durableId="705060961">
    <w:abstractNumId w:val="18"/>
  </w:num>
  <w:num w:numId="24" w16cid:durableId="433282297">
    <w:abstractNumId w:val="10"/>
  </w:num>
  <w:num w:numId="25" w16cid:durableId="657731334">
    <w:abstractNumId w:val="15"/>
  </w:num>
  <w:num w:numId="26" w16cid:durableId="629093334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2F51"/>
    <w:rsid w:val="000032E0"/>
    <w:rsid w:val="00003CCC"/>
    <w:rsid w:val="00003CD2"/>
    <w:rsid w:val="00004616"/>
    <w:rsid w:val="00004904"/>
    <w:rsid w:val="0000499C"/>
    <w:rsid w:val="00004A4A"/>
    <w:rsid w:val="00005A4B"/>
    <w:rsid w:val="00005B12"/>
    <w:rsid w:val="00005CC9"/>
    <w:rsid w:val="00006B07"/>
    <w:rsid w:val="00007539"/>
    <w:rsid w:val="00007752"/>
    <w:rsid w:val="000077BF"/>
    <w:rsid w:val="000101D7"/>
    <w:rsid w:val="0001057D"/>
    <w:rsid w:val="00010A5F"/>
    <w:rsid w:val="00010C47"/>
    <w:rsid w:val="000111F3"/>
    <w:rsid w:val="0001120F"/>
    <w:rsid w:val="000118FB"/>
    <w:rsid w:val="00011C5B"/>
    <w:rsid w:val="0001215E"/>
    <w:rsid w:val="000126F2"/>
    <w:rsid w:val="00012839"/>
    <w:rsid w:val="000131F1"/>
    <w:rsid w:val="000133E6"/>
    <w:rsid w:val="0001352C"/>
    <w:rsid w:val="0001378E"/>
    <w:rsid w:val="000139B3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5704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2AE"/>
    <w:rsid w:val="000218DF"/>
    <w:rsid w:val="00021B08"/>
    <w:rsid w:val="00021B27"/>
    <w:rsid w:val="00022510"/>
    <w:rsid w:val="00023E11"/>
    <w:rsid w:val="000243E1"/>
    <w:rsid w:val="0002442E"/>
    <w:rsid w:val="00024E7C"/>
    <w:rsid w:val="00024FC9"/>
    <w:rsid w:val="00025002"/>
    <w:rsid w:val="000259EB"/>
    <w:rsid w:val="00025FAE"/>
    <w:rsid w:val="00026078"/>
    <w:rsid w:val="000263EB"/>
    <w:rsid w:val="000264EA"/>
    <w:rsid w:val="000267B8"/>
    <w:rsid w:val="000268BB"/>
    <w:rsid w:val="00026BBE"/>
    <w:rsid w:val="00026CDD"/>
    <w:rsid w:val="00026F78"/>
    <w:rsid w:val="000271F2"/>
    <w:rsid w:val="00027201"/>
    <w:rsid w:val="000278F4"/>
    <w:rsid w:val="00027AF3"/>
    <w:rsid w:val="000301E0"/>
    <w:rsid w:val="000301ED"/>
    <w:rsid w:val="0003039C"/>
    <w:rsid w:val="000304CF"/>
    <w:rsid w:val="00030CC4"/>
    <w:rsid w:val="00031093"/>
    <w:rsid w:val="00031571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01E"/>
    <w:rsid w:val="00033129"/>
    <w:rsid w:val="00033524"/>
    <w:rsid w:val="00033888"/>
    <w:rsid w:val="000339B8"/>
    <w:rsid w:val="00033A3C"/>
    <w:rsid w:val="0003420D"/>
    <w:rsid w:val="000346FF"/>
    <w:rsid w:val="00034B20"/>
    <w:rsid w:val="00035AA5"/>
    <w:rsid w:val="00036CC8"/>
    <w:rsid w:val="000372CE"/>
    <w:rsid w:val="0003733B"/>
    <w:rsid w:val="00037771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D6D"/>
    <w:rsid w:val="00044F10"/>
    <w:rsid w:val="000451CF"/>
    <w:rsid w:val="0004524F"/>
    <w:rsid w:val="000455F1"/>
    <w:rsid w:val="000456C1"/>
    <w:rsid w:val="00046995"/>
    <w:rsid w:val="00046B22"/>
    <w:rsid w:val="00046BD1"/>
    <w:rsid w:val="00046C99"/>
    <w:rsid w:val="000471E7"/>
    <w:rsid w:val="00047233"/>
    <w:rsid w:val="00047325"/>
    <w:rsid w:val="0005106A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980"/>
    <w:rsid w:val="00052BDE"/>
    <w:rsid w:val="00052E02"/>
    <w:rsid w:val="00052FF3"/>
    <w:rsid w:val="0005311E"/>
    <w:rsid w:val="000532AE"/>
    <w:rsid w:val="0005376F"/>
    <w:rsid w:val="00054BA4"/>
    <w:rsid w:val="000553CA"/>
    <w:rsid w:val="00055960"/>
    <w:rsid w:val="00055BE6"/>
    <w:rsid w:val="00055C1F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692"/>
    <w:rsid w:val="00057DF5"/>
    <w:rsid w:val="00057FA4"/>
    <w:rsid w:val="00060244"/>
    <w:rsid w:val="0006034B"/>
    <w:rsid w:val="0006098A"/>
    <w:rsid w:val="00060B69"/>
    <w:rsid w:val="000618A4"/>
    <w:rsid w:val="00061935"/>
    <w:rsid w:val="0006210C"/>
    <w:rsid w:val="0006217A"/>
    <w:rsid w:val="000622B0"/>
    <w:rsid w:val="00062603"/>
    <w:rsid w:val="00062ABE"/>
    <w:rsid w:val="00062B9C"/>
    <w:rsid w:val="0006301F"/>
    <w:rsid w:val="000633BE"/>
    <w:rsid w:val="00063655"/>
    <w:rsid w:val="00063D9F"/>
    <w:rsid w:val="00063FFE"/>
    <w:rsid w:val="0006402D"/>
    <w:rsid w:val="0006455C"/>
    <w:rsid w:val="00064692"/>
    <w:rsid w:val="000646A7"/>
    <w:rsid w:val="00064AC6"/>
    <w:rsid w:val="00065017"/>
    <w:rsid w:val="000654CE"/>
    <w:rsid w:val="000656E1"/>
    <w:rsid w:val="00065987"/>
    <w:rsid w:val="00065A19"/>
    <w:rsid w:val="00065C80"/>
    <w:rsid w:val="00065DAD"/>
    <w:rsid w:val="00065E6D"/>
    <w:rsid w:val="00066084"/>
    <w:rsid w:val="000662D8"/>
    <w:rsid w:val="000668E8"/>
    <w:rsid w:val="0006692E"/>
    <w:rsid w:val="00066994"/>
    <w:rsid w:val="00066A1A"/>
    <w:rsid w:val="00067163"/>
    <w:rsid w:val="000671D5"/>
    <w:rsid w:val="000674B3"/>
    <w:rsid w:val="00067940"/>
    <w:rsid w:val="00067B38"/>
    <w:rsid w:val="00067D22"/>
    <w:rsid w:val="00067EF7"/>
    <w:rsid w:val="000700CF"/>
    <w:rsid w:val="00070550"/>
    <w:rsid w:val="0007068A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79D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933"/>
    <w:rsid w:val="00075EEF"/>
    <w:rsid w:val="00076DEE"/>
    <w:rsid w:val="00077105"/>
    <w:rsid w:val="0007719F"/>
    <w:rsid w:val="0007749A"/>
    <w:rsid w:val="0007760D"/>
    <w:rsid w:val="000779B6"/>
    <w:rsid w:val="00080074"/>
    <w:rsid w:val="000800A1"/>
    <w:rsid w:val="000802CE"/>
    <w:rsid w:val="000804CC"/>
    <w:rsid w:val="00080780"/>
    <w:rsid w:val="000810C8"/>
    <w:rsid w:val="00081C07"/>
    <w:rsid w:val="00081C68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65B"/>
    <w:rsid w:val="00084A76"/>
    <w:rsid w:val="00085403"/>
    <w:rsid w:val="000858B8"/>
    <w:rsid w:val="000858C9"/>
    <w:rsid w:val="00085CEF"/>
    <w:rsid w:val="00085DEA"/>
    <w:rsid w:val="000860E3"/>
    <w:rsid w:val="000861E1"/>
    <w:rsid w:val="000865FF"/>
    <w:rsid w:val="00086E92"/>
    <w:rsid w:val="00086FF5"/>
    <w:rsid w:val="000872AE"/>
    <w:rsid w:val="000872CF"/>
    <w:rsid w:val="00087347"/>
    <w:rsid w:val="00087773"/>
    <w:rsid w:val="00087C9A"/>
    <w:rsid w:val="00087EB3"/>
    <w:rsid w:val="00087FBB"/>
    <w:rsid w:val="00090486"/>
    <w:rsid w:val="000905DF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8AE"/>
    <w:rsid w:val="000939DC"/>
    <w:rsid w:val="00093E84"/>
    <w:rsid w:val="00093F95"/>
    <w:rsid w:val="00094166"/>
    <w:rsid w:val="0009431D"/>
    <w:rsid w:val="00094EBD"/>
    <w:rsid w:val="00095357"/>
    <w:rsid w:val="0009551C"/>
    <w:rsid w:val="0009578A"/>
    <w:rsid w:val="00095881"/>
    <w:rsid w:val="00095E35"/>
    <w:rsid w:val="00095F85"/>
    <w:rsid w:val="0009651F"/>
    <w:rsid w:val="00096F3C"/>
    <w:rsid w:val="00097256"/>
    <w:rsid w:val="00097346"/>
    <w:rsid w:val="0009756E"/>
    <w:rsid w:val="00097D2E"/>
    <w:rsid w:val="000A0522"/>
    <w:rsid w:val="000A0721"/>
    <w:rsid w:val="000A0745"/>
    <w:rsid w:val="000A1283"/>
    <w:rsid w:val="000A13FC"/>
    <w:rsid w:val="000A1697"/>
    <w:rsid w:val="000A1ECA"/>
    <w:rsid w:val="000A207B"/>
    <w:rsid w:val="000A2448"/>
    <w:rsid w:val="000A2D5B"/>
    <w:rsid w:val="000A2DD6"/>
    <w:rsid w:val="000A32EB"/>
    <w:rsid w:val="000A36CC"/>
    <w:rsid w:val="000A3DD7"/>
    <w:rsid w:val="000A44A9"/>
    <w:rsid w:val="000A46BE"/>
    <w:rsid w:val="000A4E5A"/>
    <w:rsid w:val="000A4F2B"/>
    <w:rsid w:val="000A56A2"/>
    <w:rsid w:val="000A60E6"/>
    <w:rsid w:val="000A647C"/>
    <w:rsid w:val="000A6624"/>
    <w:rsid w:val="000A6C35"/>
    <w:rsid w:val="000A6E6D"/>
    <w:rsid w:val="000A753F"/>
    <w:rsid w:val="000A755E"/>
    <w:rsid w:val="000A774A"/>
    <w:rsid w:val="000A7B03"/>
    <w:rsid w:val="000A7F25"/>
    <w:rsid w:val="000B019D"/>
    <w:rsid w:val="000B0354"/>
    <w:rsid w:val="000B0501"/>
    <w:rsid w:val="000B05B0"/>
    <w:rsid w:val="000B0AD3"/>
    <w:rsid w:val="000B0E74"/>
    <w:rsid w:val="000B0ED1"/>
    <w:rsid w:val="000B1454"/>
    <w:rsid w:val="000B15FB"/>
    <w:rsid w:val="000B1B44"/>
    <w:rsid w:val="000B1D23"/>
    <w:rsid w:val="000B202D"/>
    <w:rsid w:val="000B2267"/>
    <w:rsid w:val="000B2FA2"/>
    <w:rsid w:val="000B33CA"/>
    <w:rsid w:val="000B37D0"/>
    <w:rsid w:val="000B3CCA"/>
    <w:rsid w:val="000B3FC1"/>
    <w:rsid w:val="000B42C8"/>
    <w:rsid w:val="000B44A5"/>
    <w:rsid w:val="000B44BE"/>
    <w:rsid w:val="000B4A7A"/>
    <w:rsid w:val="000B4AF4"/>
    <w:rsid w:val="000B4F77"/>
    <w:rsid w:val="000B511D"/>
    <w:rsid w:val="000B52A8"/>
    <w:rsid w:val="000B53F5"/>
    <w:rsid w:val="000B5CBE"/>
    <w:rsid w:val="000B5EE2"/>
    <w:rsid w:val="000B63C1"/>
    <w:rsid w:val="000B64EE"/>
    <w:rsid w:val="000B6608"/>
    <w:rsid w:val="000B67A4"/>
    <w:rsid w:val="000B6E0E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54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5694"/>
    <w:rsid w:val="000C5787"/>
    <w:rsid w:val="000C6026"/>
    <w:rsid w:val="000C656A"/>
    <w:rsid w:val="000C699B"/>
    <w:rsid w:val="000C69E9"/>
    <w:rsid w:val="000C6D34"/>
    <w:rsid w:val="000C6EEE"/>
    <w:rsid w:val="000C723A"/>
    <w:rsid w:val="000C7281"/>
    <w:rsid w:val="000C7556"/>
    <w:rsid w:val="000C7996"/>
    <w:rsid w:val="000C7B57"/>
    <w:rsid w:val="000C7E03"/>
    <w:rsid w:val="000D03FA"/>
    <w:rsid w:val="000D08F0"/>
    <w:rsid w:val="000D0DAD"/>
    <w:rsid w:val="000D1030"/>
    <w:rsid w:val="000D11AF"/>
    <w:rsid w:val="000D176E"/>
    <w:rsid w:val="000D1AB9"/>
    <w:rsid w:val="000D2229"/>
    <w:rsid w:val="000D2B34"/>
    <w:rsid w:val="000D2B75"/>
    <w:rsid w:val="000D2C41"/>
    <w:rsid w:val="000D2F9C"/>
    <w:rsid w:val="000D3721"/>
    <w:rsid w:val="000D3BE8"/>
    <w:rsid w:val="000D414A"/>
    <w:rsid w:val="000D41FB"/>
    <w:rsid w:val="000D42C8"/>
    <w:rsid w:val="000D42E5"/>
    <w:rsid w:val="000D4346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6C06"/>
    <w:rsid w:val="000D72B9"/>
    <w:rsid w:val="000D7792"/>
    <w:rsid w:val="000D79DC"/>
    <w:rsid w:val="000E01AC"/>
    <w:rsid w:val="000E0660"/>
    <w:rsid w:val="000E092B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3F42"/>
    <w:rsid w:val="000E4674"/>
    <w:rsid w:val="000E4782"/>
    <w:rsid w:val="000E47CA"/>
    <w:rsid w:val="000E4AE5"/>
    <w:rsid w:val="000E4E92"/>
    <w:rsid w:val="000E5290"/>
    <w:rsid w:val="000E53A3"/>
    <w:rsid w:val="000E53B5"/>
    <w:rsid w:val="000E54CF"/>
    <w:rsid w:val="000E558A"/>
    <w:rsid w:val="000E6104"/>
    <w:rsid w:val="000E6192"/>
    <w:rsid w:val="000E64FF"/>
    <w:rsid w:val="000E66A1"/>
    <w:rsid w:val="000E66CB"/>
    <w:rsid w:val="000E6913"/>
    <w:rsid w:val="000E6A68"/>
    <w:rsid w:val="000E6CEA"/>
    <w:rsid w:val="000E6E23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0C5C"/>
    <w:rsid w:val="000F1042"/>
    <w:rsid w:val="000F12FB"/>
    <w:rsid w:val="000F1371"/>
    <w:rsid w:val="000F1574"/>
    <w:rsid w:val="000F19BC"/>
    <w:rsid w:val="000F1D70"/>
    <w:rsid w:val="000F2105"/>
    <w:rsid w:val="000F2971"/>
    <w:rsid w:val="000F29CE"/>
    <w:rsid w:val="000F2B8B"/>
    <w:rsid w:val="000F2B9F"/>
    <w:rsid w:val="000F34D9"/>
    <w:rsid w:val="000F3711"/>
    <w:rsid w:val="000F3730"/>
    <w:rsid w:val="000F395C"/>
    <w:rsid w:val="000F4DA8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3EC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263B"/>
    <w:rsid w:val="001033D9"/>
    <w:rsid w:val="00103A65"/>
    <w:rsid w:val="0010411F"/>
    <w:rsid w:val="001044D5"/>
    <w:rsid w:val="0010563D"/>
    <w:rsid w:val="001056C6"/>
    <w:rsid w:val="0010586C"/>
    <w:rsid w:val="0010592A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03"/>
    <w:rsid w:val="00107BFA"/>
    <w:rsid w:val="001100EE"/>
    <w:rsid w:val="001102B7"/>
    <w:rsid w:val="001112E5"/>
    <w:rsid w:val="0011134B"/>
    <w:rsid w:val="00111A41"/>
    <w:rsid w:val="00111AB8"/>
    <w:rsid w:val="0011221F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6FEB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7C4"/>
    <w:rsid w:val="00124E01"/>
    <w:rsid w:val="00124EED"/>
    <w:rsid w:val="001251A3"/>
    <w:rsid w:val="001251F7"/>
    <w:rsid w:val="001252F3"/>
    <w:rsid w:val="00126240"/>
    <w:rsid w:val="001263D0"/>
    <w:rsid w:val="00126412"/>
    <w:rsid w:val="00126C10"/>
    <w:rsid w:val="0012709A"/>
    <w:rsid w:val="00127299"/>
    <w:rsid w:val="001273AC"/>
    <w:rsid w:val="001277C7"/>
    <w:rsid w:val="0013011E"/>
    <w:rsid w:val="001301C1"/>
    <w:rsid w:val="001307FB"/>
    <w:rsid w:val="00130A0F"/>
    <w:rsid w:val="00130FA8"/>
    <w:rsid w:val="00131185"/>
    <w:rsid w:val="00131197"/>
    <w:rsid w:val="001313A8"/>
    <w:rsid w:val="00131477"/>
    <w:rsid w:val="001315B7"/>
    <w:rsid w:val="0013169A"/>
    <w:rsid w:val="00131F30"/>
    <w:rsid w:val="00132190"/>
    <w:rsid w:val="0013249A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B22"/>
    <w:rsid w:val="00145E75"/>
    <w:rsid w:val="00146020"/>
    <w:rsid w:val="00146464"/>
    <w:rsid w:val="001467B1"/>
    <w:rsid w:val="00146AAA"/>
    <w:rsid w:val="00146D0A"/>
    <w:rsid w:val="00146D81"/>
    <w:rsid w:val="00146DBB"/>
    <w:rsid w:val="001472BD"/>
    <w:rsid w:val="001473CB"/>
    <w:rsid w:val="0014775B"/>
    <w:rsid w:val="001479CC"/>
    <w:rsid w:val="00147B90"/>
    <w:rsid w:val="00150024"/>
    <w:rsid w:val="001501F8"/>
    <w:rsid w:val="001504CF"/>
    <w:rsid w:val="001505DB"/>
    <w:rsid w:val="001508A9"/>
    <w:rsid w:val="00150922"/>
    <w:rsid w:val="00150A2B"/>
    <w:rsid w:val="00150EE9"/>
    <w:rsid w:val="001512F5"/>
    <w:rsid w:val="00151824"/>
    <w:rsid w:val="0015191E"/>
    <w:rsid w:val="00151CAD"/>
    <w:rsid w:val="0015205A"/>
    <w:rsid w:val="0015208D"/>
    <w:rsid w:val="0015244B"/>
    <w:rsid w:val="001528EC"/>
    <w:rsid w:val="00152B69"/>
    <w:rsid w:val="0015353D"/>
    <w:rsid w:val="00153559"/>
    <w:rsid w:val="001535D7"/>
    <w:rsid w:val="00154177"/>
    <w:rsid w:val="001542BE"/>
    <w:rsid w:val="00154429"/>
    <w:rsid w:val="00154694"/>
    <w:rsid w:val="0015477D"/>
    <w:rsid w:val="00154B64"/>
    <w:rsid w:val="00154C37"/>
    <w:rsid w:val="00154E07"/>
    <w:rsid w:val="00154F70"/>
    <w:rsid w:val="00155BB3"/>
    <w:rsid w:val="00155DA1"/>
    <w:rsid w:val="00155F23"/>
    <w:rsid w:val="00156368"/>
    <w:rsid w:val="001565BA"/>
    <w:rsid w:val="001571A4"/>
    <w:rsid w:val="0015761E"/>
    <w:rsid w:val="001577E1"/>
    <w:rsid w:val="001579D7"/>
    <w:rsid w:val="00157C5B"/>
    <w:rsid w:val="00157DA7"/>
    <w:rsid w:val="00157F94"/>
    <w:rsid w:val="00160077"/>
    <w:rsid w:val="0016013B"/>
    <w:rsid w:val="0016043C"/>
    <w:rsid w:val="00160777"/>
    <w:rsid w:val="00160A29"/>
    <w:rsid w:val="00160A6E"/>
    <w:rsid w:val="00160B1D"/>
    <w:rsid w:val="00160DBB"/>
    <w:rsid w:val="00160FCF"/>
    <w:rsid w:val="001617AE"/>
    <w:rsid w:val="00161E12"/>
    <w:rsid w:val="00161F44"/>
    <w:rsid w:val="001620C9"/>
    <w:rsid w:val="0016252F"/>
    <w:rsid w:val="001625A8"/>
    <w:rsid w:val="001629D3"/>
    <w:rsid w:val="00162A8D"/>
    <w:rsid w:val="0016313A"/>
    <w:rsid w:val="0016318A"/>
    <w:rsid w:val="00163386"/>
    <w:rsid w:val="00163581"/>
    <w:rsid w:val="00163688"/>
    <w:rsid w:val="00163DB0"/>
    <w:rsid w:val="00163DE0"/>
    <w:rsid w:val="001644A7"/>
    <w:rsid w:val="0016467C"/>
    <w:rsid w:val="00164B64"/>
    <w:rsid w:val="00164F46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458"/>
    <w:rsid w:val="001715DC"/>
    <w:rsid w:val="00171680"/>
    <w:rsid w:val="00171829"/>
    <w:rsid w:val="00171D05"/>
    <w:rsid w:val="00171DDF"/>
    <w:rsid w:val="00171EB2"/>
    <w:rsid w:val="00172051"/>
    <w:rsid w:val="0017250C"/>
    <w:rsid w:val="001726B6"/>
    <w:rsid w:val="001726FD"/>
    <w:rsid w:val="00172A69"/>
    <w:rsid w:val="00172B9D"/>
    <w:rsid w:val="001738E5"/>
    <w:rsid w:val="001739D8"/>
    <w:rsid w:val="00173EF8"/>
    <w:rsid w:val="00173F07"/>
    <w:rsid w:val="001740E6"/>
    <w:rsid w:val="0017414F"/>
    <w:rsid w:val="00174340"/>
    <w:rsid w:val="00174B9B"/>
    <w:rsid w:val="00175066"/>
    <w:rsid w:val="0017555B"/>
    <w:rsid w:val="001758AC"/>
    <w:rsid w:val="00175A64"/>
    <w:rsid w:val="00175C7F"/>
    <w:rsid w:val="0017625D"/>
    <w:rsid w:val="001762F1"/>
    <w:rsid w:val="00176330"/>
    <w:rsid w:val="00176411"/>
    <w:rsid w:val="00176519"/>
    <w:rsid w:val="00176CCD"/>
    <w:rsid w:val="00177115"/>
    <w:rsid w:val="00177287"/>
    <w:rsid w:val="001773B7"/>
    <w:rsid w:val="001778CE"/>
    <w:rsid w:val="00177AFE"/>
    <w:rsid w:val="00177D64"/>
    <w:rsid w:val="00177F70"/>
    <w:rsid w:val="00180679"/>
    <w:rsid w:val="001808C6"/>
    <w:rsid w:val="0018100E"/>
    <w:rsid w:val="00181046"/>
    <w:rsid w:val="0018128D"/>
    <w:rsid w:val="0018159A"/>
    <w:rsid w:val="001815DC"/>
    <w:rsid w:val="0018194A"/>
    <w:rsid w:val="001824A8"/>
    <w:rsid w:val="0018275F"/>
    <w:rsid w:val="001827E0"/>
    <w:rsid w:val="00182848"/>
    <w:rsid w:val="001829C5"/>
    <w:rsid w:val="00182AB4"/>
    <w:rsid w:val="001831D8"/>
    <w:rsid w:val="001831DD"/>
    <w:rsid w:val="001833FE"/>
    <w:rsid w:val="00183622"/>
    <w:rsid w:val="001837CF"/>
    <w:rsid w:val="00183A6B"/>
    <w:rsid w:val="00183D4C"/>
    <w:rsid w:val="00184353"/>
    <w:rsid w:val="00184572"/>
    <w:rsid w:val="00184635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6AEF"/>
    <w:rsid w:val="00187060"/>
    <w:rsid w:val="001878A4"/>
    <w:rsid w:val="00187A43"/>
    <w:rsid w:val="00187C37"/>
    <w:rsid w:val="00187CE3"/>
    <w:rsid w:val="001903CC"/>
    <w:rsid w:val="0019079F"/>
    <w:rsid w:val="00190A00"/>
    <w:rsid w:val="00190CD7"/>
    <w:rsid w:val="00190E65"/>
    <w:rsid w:val="0019176C"/>
    <w:rsid w:val="0019188B"/>
    <w:rsid w:val="00191B63"/>
    <w:rsid w:val="00191E72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08D"/>
    <w:rsid w:val="001A0443"/>
    <w:rsid w:val="001A0AFD"/>
    <w:rsid w:val="001A0BCC"/>
    <w:rsid w:val="001A0BDA"/>
    <w:rsid w:val="001A0EEB"/>
    <w:rsid w:val="001A15F8"/>
    <w:rsid w:val="001A1760"/>
    <w:rsid w:val="001A187B"/>
    <w:rsid w:val="001A197B"/>
    <w:rsid w:val="001A1C0F"/>
    <w:rsid w:val="001A22D8"/>
    <w:rsid w:val="001A299D"/>
    <w:rsid w:val="001A2E5D"/>
    <w:rsid w:val="001A3005"/>
    <w:rsid w:val="001A33DE"/>
    <w:rsid w:val="001A3884"/>
    <w:rsid w:val="001A3FBE"/>
    <w:rsid w:val="001A41A1"/>
    <w:rsid w:val="001A4606"/>
    <w:rsid w:val="001A47DD"/>
    <w:rsid w:val="001A4BD3"/>
    <w:rsid w:val="001A52F3"/>
    <w:rsid w:val="001A5738"/>
    <w:rsid w:val="001A5C36"/>
    <w:rsid w:val="001A6298"/>
    <w:rsid w:val="001A6345"/>
    <w:rsid w:val="001A6647"/>
    <w:rsid w:val="001A72D8"/>
    <w:rsid w:val="001A7CCE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8B2"/>
    <w:rsid w:val="001B4B06"/>
    <w:rsid w:val="001B4CD4"/>
    <w:rsid w:val="001B4E79"/>
    <w:rsid w:val="001B51B5"/>
    <w:rsid w:val="001B5B5C"/>
    <w:rsid w:val="001B6335"/>
    <w:rsid w:val="001B66AD"/>
    <w:rsid w:val="001B68F1"/>
    <w:rsid w:val="001B6FF5"/>
    <w:rsid w:val="001B7763"/>
    <w:rsid w:val="001B78A7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2C51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E56"/>
    <w:rsid w:val="001C5F69"/>
    <w:rsid w:val="001C644B"/>
    <w:rsid w:val="001C66BB"/>
    <w:rsid w:val="001C6B33"/>
    <w:rsid w:val="001C6FCB"/>
    <w:rsid w:val="001C76B8"/>
    <w:rsid w:val="001C78D2"/>
    <w:rsid w:val="001D0216"/>
    <w:rsid w:val="001D03F3"/>
    <w:rsid w:val="001D0524"/>
    <w:rsid w:val="001D071E"/>
    <w:rsid w:val="001D0777"/>
    <w:rsid w:val="001D0996"/>
    <w:rsid w:val="001D0BA7"/>
    <w:rsid w:val="001D0C7E"/>
    <w:rsid w:val="001D0CCA"/>
    <w:rsid w:val="001D0D1D"/>
    <w:rsid w:val="001D0DCF"/>
    <w:rsid w:val="001D0E2E"/>
    <w:rsid w:val="001D1BBC"/>
    <w:rsid w:val="001D1F50"/>
    <w:rsid w:val="001D21CF"/>
    <w:rsid w:val="001D2250"/>
    <w:rsid w:val="001D243D"/>
    <w:rsid w:val="001D278F"/>
    <w:rsid w:val="001D283E"/>
    <w:rsid w:val="001D29C4"/>
    <w:rsid w:val="001D2C6D"/>
    <w:rsid w:val="001D2E1B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14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240C"/>
    <w:rsid w:val="001E31A6"/>
    <w:rsid w:val="001E3822"/>
    <w:rsid w:val="001E3861"/>
    <w:rsid w:val="001E3981"/>
    <w:rsid w:val="001E3B26"/>
    <w:rsid w:val="001E3C7C"/>
    <w:rsid w:val="001E3EC6"/>
    <w:rsid w:val="001E3F51"/>
    <w:rsid w:val="001E4940"/>
    <w:rsid w:val="001E4CE6"/>
    <w:rsid w:val="001E4D23"/>
    <w:rsid w:val="001E53CB"/>
    <w:rsid w:val="001E5621"/>
    <w:rsid w:val="001E5C27"/>
    <w:rsid w:val="001E6E82"/>
    <w:rsid w:val="001E7716"/>
    <w:rsid w:val="001E789C"/>
    <w:rsid w:val="001E7D7E"/>
    <w:rsid w:val="001E7FDA"/>
    <w:rsid w:val="001F0348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32D"/>
    <w:rsid w:val="001F279E"/>
    <w:rsid w:val="001F3A10"/>
    <w:rsid w:val="001F3CC3"/>
    <w:rsid w:val="001F40C3"/>
    <w:rsid w:val="001F4204"/>
    <w:rsid w:val="001F4547"/>
    <w:rsid w:val="001F47A9"/>
    <w:rsid w:val="001F4AA8"/>
    <w:rsid w:val="001F4B66"/>
    <w:rsid w:val="001F4CF2"/>
    <w:rsid w:val="001F51D4"/>
    <w:rsid w:val="001F5C62"/>
    <w:rsid w:val="001F5C69"/>
    <w:rsid w:val="001F5DBF"/>
    <w:rsid w:val="001F60A6"/>
    <w:rsid w:val="001F64A1"/>
    <w:rsid w:val="001F675C"/>
    <w:rsid w:val="001F70ED"/>
    <w:rsid w:val="001F7163"/>
    <w:rsid w:val="001F74F5"/>
    <w:rsid w:val="001F7563"/>
    <w:rsid w:val="001F759D"/>
    <w:rsid w:val="001F7797"/>
    <w:rsid w:val="001F78EC"/>
    <w:rsid w:val="001F7928"/>
    <w:rsid w:val="001F7C9B"/>
    <w:rsid w:val="001F7F65"/>
    <w:rsid w:val="002004D6"/>
    <w:rsid w:val="002006A9"/>
    <w:rsid w:val="002007F5"/>
    <w:rsid w:val="00200988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624"/>
    <w:rsid w:val="00203BDA"/>
    <w:rsid w:val="00204382"/>
    <w:rsid w:val="00204B6D"/>
    <w:rsid w:val="00204BD6"/>
    <w:rsid w:val="00204D9D"/>
    <w:rsid w:val="002050FD"/>
    <w:rsid w:val="00205589"/>
    <w:rsid w:val="002056C8"/>
    <w:rsid w:val="002059EC"/>
    <w:rsid w:val="00205F93"/>
    <w:rsid w:val="002060C9"/>
    <w:rsid w:val="00206115"/>
    <w:rsid w:val="00206CED"/>
    <w:rsid w:val="0020729B"/>
    <w:rsid w:val="002075BC"/>
    <w:rsid w:val="002075FA"/>
    <w:rsid w:val="00207EEF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8A5"/>
    <w:rsid w:val="00212A6F"/>
    <w:rsid w:val="00212B40"/>
    <w:rsid w:val="002133B2"/>
    <w:rsid w:val="002133F9"/>
    <w:rsid w:val="0021382A"/>
    <w:rsid w:val="00213B2B"/>
    <w:rsid w:val="00213C64"/>
    <w:rsid w:val="00213C7F"/>
    <w:rsid w:val="002141A5"/>
    <w:rsid w:val="002146F2"/>
    <w:rsid w:val="002148F1"/>
    <w:rsid w:val="00214F5D"/>
    <w:rsid w:val="00215054"/>
    <w:rsid w:val="00215C32"/>
    <w:rsid w:val="00215EC2"/>
    <w:rsid w:val="00215F90"/>
    <w:rsid w:val="002160B3"/>
    <w:rsid w:val="002162EA"/>
    <w:rsid w:val="00216356"/>
    <w:rsid w:val="0021696C"/>
    <w:rsid w:val="00216AB6"/>
    <w:rsid w:val="00216B83"/>
    <w:rsid w:val="0021736B"/>
    <w:rsid w:val="0021784C"/>
    <w:rsid w:val="00217B1D"/>
    <w:rsid w:val="00217D10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2657"/>
    <w:rsid w:val="00224234"/>
    <w:rsid w:val="00224285"/>
    <w:rsid w:val="002245B2"/>
    <w:rsid w:val="00224653"/>
    <w:rsid w:val="0022488A"/>
    <w:rsid w:val="00224E5F"/>
    <w:rsid w:val="00225069"/>
    <w:rsid w:val="00225F9E"/>
    <w:rsid w:val="00226431"/>
    <w:rsid w:val="00226549"/>
    <w:rsid w:val="00226697"/>
    <w:rsid w:val="0022669C"/>
    <w:rsid w:val="002277CB"/>
    <w:rsid w:val="00227E54"/>
    <w:rsid w:val="00230166"/>
    <w:rsid w:val="002304F7"/>
    <w:rsid w:val="002305B2"/>
    <w:rsid w:val="002308F6"/>
    <w:rsid w:val="00230E6F"/>
    <w:rsid w:val="00231242"/>
    <w:rsid w:val="00231B5C"/>
    <w:rsid w:val="002320F9"/>
    <w:rsid w:val="00232468"/>
    <w:rsid w:val="002325D8"/>
    <w:rsid w:val="0023279E"/>
    <w:rsid w:val="00232B93"/>
    <w:rsid w:val="002330B4"/>
    <w:rsid w:val="00233992"/>
    <w:rsid w:val="00234162"/>
    <w:rsid w:val="0023467D"/>
    <w:rsid w:val="00234A10"/>
    <w:rsid w:val="00234E85"/>
    <w:rsid w:val="00234F6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A6E"/>
    <w:rsid w:val="00236D3C"/>
    <w:rsid w:val="00236DAD"/>
    <w:rsid w:val="0023739C"/>
    <w:rsid w:val="002377FE"/>
    <w:rsid w:val="00237C2A"/>
    <w:rsid w:val="00237F12"/>
    <w:rsid w:val="00240217"/>
    <w:rsid w:val="002404C4"/>
    <w:rsid w:val="00241177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AEE"/>
    <w:rsid w:val="00242E53"/>
    <w:rsid w:val="00242EBF"/>
    <w:rsid w:val="002431D8"/>
    <w:rsid w:val="00243716"/>
    <w:rsid w:val="00243E9F"/>
    <w:rsid w:val="00243EBF"/>
    <w:rsid w:val="00243FA5"/>
    <w:rsid w:val="00243FA7"/>
    <w:rsid w:val="00244766"/>
    <w:rsid w:val="002450FF"/>
    <w:rsid w:val="0024590E"/>
    <w:rsid w:val="00245AD0"/>
    <w:rsid w:val="00245C30"/>
    <w:rsid w:val="00245CB4"/>
    <w:rsid w:val="00245E83"/>
    <w:rsid w:val="002460B8"/>
    <w:rsid w:val="00246520"/>
    <w:rsid w:val="002465A1"/>
    <w:rsid w:val="0024696B"/>
    <w:rsid w:val="00246993"/>
    <w:rsid w:val="00246F0C"/>
    <w:rsid w:val="0024709D"/>
    <w:rsid w:val="00247917"/>
    <w:rsid w:val="00247F40"/>
    <w:rsid w:val="002508A1"/>
    <w:rsid w:val="00250D8F"/>
    <w:rsid w:val="00251431"/>
    <w:rsid w:val="00251ACA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6611"/>
    <w:rsid w:val="0025756D"/>
    <w:rsid w:val="00257CBD"/>
    <w:rsid w:val="00257E2F"/>
    <w:rsid w:val="002601A0"/>
    <w:rsid w:val="00260787"/>
    <w:rsid w:val="0026099D"/>
    <w:rsid w:val="00260C3C"/>
    <w:rsid w:val="00261226"/>
    <w:rsid w:val="00261543"/>
    <w:rsid w:val="00261720"/>
    <w:rsid w:val="00261782"/>
    <w:rsid w:val="00261F1B"/>
    <w:rsid w:val="0026205B"/>
    <w:rsid w:val="00262721"/>
    <w:rsid w:val="00262773"/>
    <w:rsid w:val="0026277A"/>
    <w:rsid w:val="002627C1"/>
    <w:rsid w:val="00262C35"/>
    <w:rsid w:val="002631A3"/>
    <w:rsid w:val="002631F2"/>
    <w:rsid w:val="0026354E"/>
    <w:rsid w:val="00263764"/>
    <w:rsid w:val="002638AB"/>
    <w:rsid w:val="002639AB"/>
    <w:rsid w:val="00263FE0"/>
    <w:rsid w:val="0026403A"/>
    <w:rsid w:val="0026499E"/>
    <w:rsid w:val="00264DCD"/>
    <w:rsid w:val="0026556D"/>
    <w:rsid w:val="00265A63"/>
    <w:rsid w:val="00265C0F"/>
    <w:rsid w:val="00266764"/>
    <w:rsid w:val="00266862"/>
    <w:rsid w:val="00266BEF"/>
    <w:rsid w:val="00270241"/>
    <w:rsid w:val="0027059C"/>
    <w:rsid w:val="002705A4"/>
    <w:rsid w:val="0027094C"/>
    <w:rsid w:val="00270D01"/>
    <w:rsid w:val="0027140F"/>
    <w:rsid w:val="002716B4"/>
    <w:rsid w:val="002717EE"/>
    <w:rsid w:val="00271BB9"/>
    <w:rsid w:val="00272CDB"/>
    <w:rsid w:val="00272DC7"/>
    <w:rsid w:val="002730B8"/>
    <w:rsid w:val="00273137"/>
    <w:rsid w:val="0027327E"/>
    <w:rsid w:val="00273FE0"/>
    <w:rsid w:val="002740B2"/>
    <w:rsid w:val="002743D9"/>
    <w:rsid w:val="00274414"/>
    <w:rsid w:val="00274465"/>
    <w:rsid w:val="0027463D"/>
    <w:rsid w:val="00274640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2D0"/>
    <w:rsid w:val="00280344"/>
    <w:rsid w:val="002808F1"/>
    <w:rsid w:val="0028098B"/>
    <w:rsid w:val="002813DD"/>
    <w:rsid w:val="00281D41"/>
    <w:rsid w:val="002823F0"/>
    <w:rsid w:val="00282599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2BF"/>
    <w:rsid w:val="002863F0"/>
    <w:rsid w:val="002866BD"/>
    <w:rsid w:val="00286953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0A8"/>
    <w:rsid w:val="00293278"/>
    <w:rsid w:val="00293CC6"/>
    <w:rsid w:val="002944DD"/>
    <w:rsid w:val="00294730"/>
    <w:rsid w:val="00294AC8"/>
    <w:rsid w:val="00294AF9"/>
    <w:rsid w:val="00294BB0"/>
    <w:rsid w:val="00294BB1"/>
    <w:rsid w:val="002952B4"/>
    <w:rsid w:val="00295422"/>
    <w:rsid w:val="00295EB8"/>
    <w:rsid w:val="00296515"/>
    <w:rsid w:val="00296BEA"/>
    <w:rsid w:val="00296C58"/>
    <w:rsid w:val="002976EE"/>
    <w:rsid w:val="002A0241"/>
    <w:rsid w:val="002A0787"/>
    <w:rsid w:val="002A0B45"/>
    <w:rsid w:val="002A143E"/>
    <w:rsid w:val="002A1781"/>
    <w:rsid w:val="002A1BE2"/>
    <w:rsid w:val="002A1D54"/>
    <w:rsid w:val="002A2096"/>
    <w:rsid w:val="002A2980"/>
    <w:rsid w:val="002A29C4"/>
    <w:rsid w:val="002A2A6B"/>
    <w:rsid w:val="002A2B0F"/>
    <w:rsid w:val="002A2B8B"/>
    <w:rsid w:val="002A31F6"/>
    <w:rsid w:val="002A31FB"/>
    <w:rsid w:val="002A3B73"/>
    <w:rsid w:val="002A40C9"/>
    <w:rsid w:val="002A46A7"/>
    <w:rsid w:val="002A47A0"/>
    <w:rsid w:val="002A4B43"/>
    <w:rsid w:val="002A50D9"/>
    <w:rsid w:val="002A522E"/>
    <w:rsid w:val="002A57D1"/>
    <w:rsid w:val="002A5DF8"/>
    <w:rsid w:val="002A64CD"/>
    <w:rsid w:val="002A697C"/>
    <w:rsid w:val="002A6B97"/>
    <w:rsid w:val="002A6C19"/>
    <w:rsid w:val="002A6C44"/>
    <w:rsid w:val="002A7133"/>
    <w:rsid w:val="002A782B"/>
    <w:rsid w:val="002A79FE"/>
    <w:rsid w:val="002A7E01"/>
    <w:rsid w:val="002B0237"/>
    <w:rsid w:val="002B03CE"/>
    <w:rsid w:val="002B05A4"/>
    <w:rsid w:val="002B09AD"/>
    <w:rsid w:val="002B0FA3"/>
    <w:rsid w:val="002B15B8"/>
    <w:rsid w:val="002B1624"/>
    <w:rsid w:val="002B22F0"/>
    <w:rsid w:val="002B267B"/>
    <w:rsid w:val="002B294B"/>
    <w:rsid w:val="002B3B18"/>
    <w:rsid w:val="002B3DEF"/>
    <w:rsid w:val="002B3EE0"/>
    <w:rsid w:val="002B469A"/>
    <w:rsid w:val="002B474D"/>
    <w:rsid w:val="002B4AEF"/>
    <w:rsid w:val="002B5252"/>
    <w:rsid w:val="002B5385"/>
    <w:rsid w:val="002B5796"/>
    <w:rsid w:val="002B5CC2"/>
    <w:rsid w:val="002B5CEE"/>
    <w:rsid w:val="002B5D81"/>
    <w:rsid w:val="002B5DA5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35F"/>
    <w:rsid w:val="002C099F"/>
    <w:rsid w:val="002C0D4F"/>
    <w:rsid w:val="002C0FFB"/>
    <w:rsid w:val="002C13BE"/>
    <w:rsid w:val="002C1569"/>
    <w:rsid w:val="002C1750"/>
    <w:rsid w:val="002C1964"/>
    <w:rsid w:val="002C1D59"/>
    <w:rsid w:val="002C1FD7"/>
    <w:rsid w:val="002C2B87"/>
    <w:rsid w:val="002C30F3"/>
    <w:rsid w:val="002C394D"/>
    <w:rsid w:val="002C3D1E"/>
    <w:rsid w:val="002C3FDC"/>
    <w:rsid w:val="002C40ED"/>
    <w:rsid w:val="002C43D0"/>
    <w:rsid w:val="002C46E5"/>
    <w:rsid w:val="002C4FE0"/>
    <w:rsid w:val="002C5093"/>
    <w:rsid w:val="002C5390"/>
    <w:rsid w:val="002C5437"/>
    <w:rsid w:val="002C5702"/>
    <w:rsid w:val="002C5849"/>
    <w:rsid w:val="002C5B76"/>
    <w:rsid w:val="002C5D2A"/>
    <w:rsid w:val="002C5F2D"/>
    <w:rsid w:val="002C5FC8"/>
    <w:rsid w:val="002C64CA"/>
    <w:rsid w:val="002C7401"/>
    <w:rsid w:val="002C7B94"/>
    <w:rsid w:val="002C7D4B"/>
    <w:rsid w:val="002D0128"/>
    <w:rsid w:val="002D02B8"/>
    <w:rsid w:val="002D0EFE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2A71"/>
    <w:rsid w:val="002D3342"/>
    <w:rsid w:val="002D34E3"/>
    <w:rsid w:val="002D3883"/>
    <w:rsid w:val="002D398D"/>
    <w:rsid w:val="002D3DEF"/>
    <w:rsid w:val="002D4072"/>
    <w:rsid w:val="002D41F5"/>
    <w:rsid w:val="002D4BD8"/>
    <w:rsid w:val="002D4D5F"/>
    <w:rsid w:val="002D5987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3A"/>
    <w:rsid w:val="002D7FBC"/>
    <w:rsid w:val="002E0293"/>
    <w:rsid w:val="002E057B"/>
    <w:rsid w:val="002E0A32"/>
    <w:rsid w:val="002E0D34"/>
    <w:rsid w:val="002E0FC9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468F"/>
    <w:rsid w:val="002E5864"/>
    <w:rsid w:val="002E595B"/>
    <w:rsid w:val="002E5C66"/>
    <w:rsid w:val="002E5E26"/>
    <w:rsid w:val="002E612C"/>
    <w:rsid w:val="002E6304"/>
    <w:rsid w:val="002E663B"/>
    <w:rsid w:val="002E67F4"/>
    <w:rsid w:val="002E702C"/>
    <w:rsid w:val="002E7107"/>
    <w:rsid w:val="002E765B"/>
    <w:rsid w:val="002E7F74"/>
    <w:rsid w:val="002F01DB"/>
    <w:rsid w:val="002F05B7"/>
    <w:rsid w:val="002F0716"/>
    <w:rsid w:val="002F0A68"/>
    <w:rsid w:val="002F10DA"/>
    <w:rsid w:val="002F130D"/>
    <w:rsid w:val="002F13BD"/>
    <w:rsid w:val="002F1AED"/>
    <w:rsid w:val="002F1CD1"/>
    <w:rsid w:val="002F2177"/>
    <w:rsid w:val="002F269D"/>
    <w:rsid w:val="002F27B4"/>
    <w:rsid w:val="002F2C91"/>
    <w:rsid w:val="002F2EB2"/>
    <w:rsid w:val="002F2EE3"/>
    <w:rsid w:val="002F327A"/>
    <w:rsid w:val="002F3A72"/>
    <w:rsid w:val="002F4D6A"/>
    <w:rsid w:val="002F51AF"/>
    <w:rsid w:val="002F53B8"/>
    <w:rsid w:val="002F5BF7"/>
    <w:rsid w:val="002F5C81"/>
    <w:rsid w:val="002F682D"/>
    <w:rsid w:val="002F6A04"/>
    <w:rsid w:val="002F6F9B"/>
    <w:rsid w:val="002F7560"/>
    <w:rsid w:val="002F7562"/>
    <w:rsid w:val="002F79B7"/>
    <w:rsid w:val="002F7AFB"/>
    <w:rsid w:val="002F7B61"/>
    <w:rsid w:val="002F7DE7"/>
    <w:rsid w:val="002F7F0E"/>
    <w:rsid w:val="00300121"/>
    <w:rsid w:val="00300195"/>
    <w:rsid w:val="00300440"/>
    <w:rsid w:val="003006FB"/>
    <w:rsid w:val="0030090E"/>
    <w:rsid w:val="00300B36"/>
    <w:rsid w:val="00300F06"/>
    <w:rsid w:val="003012E6"/>
    <w:rsid w:val="003016FF"/>
    <w:rsid w:val="003019B9"/>
    <w:rsid w:val="00301FE4"/>
    <w:rsid w:val="00302038"/>
    <w:rsid w:val="0030208F"/>
    <w:rsid w:val="003025F5"/>
    <w:rsid w:val="00302BAF"/>
    <w:rsid w:val="00302F3F"/>
    <w:rsid w:val="003033D4"/>
    <w:rsid w:val="003034E7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4F4E"/>
    <w:rsid w:val="0030502D"/>
    <w:rsid w:val="00305033"/>
    <w:rsid w:val="003057D6"/>
    <w:rsid w:val="00305908"/>
    <w:rsid w:val="00305961"/>
    <w:rsid w:val="00305A09"/>
    <w:rsid w:val="00305D91"/>
    <w:rsid w:val="003068FD"/>
    <w:rsid w:val="00306903"/>
    <w:rsid w:val="00306969"/>
    <w:rsid w:val="00306CFA"/>
    <w:rsid w:val="0030708B"/>
    <w:rsid w:val="0030781C"/>
    <w:rsid w:val="00307988"/>
    <w:rsid w:val="00307A07"/>
    <w:rsid w:val="00310003"/>
    <w:rsid w:val="00310212"/>
    <w:rsid w:val="003106D9"/>
    <w:rsid w:val="00310820"/>
    <w:rsid w:val="003108FE"/>
    <w:rsid w:val="00310F6D"/>
    <w:rsid w:val="00311359"/>
    <w:rsid w:val="0031135A"/>
    <w:rsid w:val="00311370"/>
    <w:rsid w:val="00311725"/>
    <w:rsid w:val="00311D83"/>
    <w:rsid w:val="00311F58"/>
    <w:rsid w:val="00312415"/>
    <w:rsid w:val="003124DD"/>
    <w:rsid w:val="00312FE0"/>
    <w:rsid w:val="00313ACA"/>
    <w:rsid w:val="00313B7B"/>
    <w:rsid w:val="00313C58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53C"/>
    <w:rsid w:val="003207EB"/>
    <w:rsid w:val="00320AF8"/>
    <w:rsid w:val="00321851"/>
    <w:rsid w:val="00321B04"/>
    <w:rsid w:val="00321DE1"/>
    <w:rsid w:val="00322DBC"/>
    <w:rsid w:val="00322F3E"/>
    <w:rsid w:val="00322FB9"/>
    <w:rsid w:val="0032357C"/>
    <w:rsid w:val="0032376D"/>
    <w:rsid w:val="00323863"/>
    <w:rsid w:val="00323AEF"/>
    <w:rsid w:val="00323D36"/>
    <w:rsid w:val="003241A1"/>
    <w:rsid w:val="00324690"/>
    <w:rsid w:val="00324A9E"/>
    <w:rsid w:val="00324C7C"/>
    <w:rsid w:val="00324D5D"/>
    <w:rsid w:val="00324F07"/>
    <w:rsid w:val="00325037"/>
    <w:rsid w:val="00325D9A"/>
    <w:rsid w:val="003265E0"/>
    <w:rsid w:val="0032679C"/>
    <w:rsid w:val="00326CCF"/>
    <w:rsid w:val="00326D71"/>
    <w:rsid w:val="003271F2"/>
    <w:rsid w:val="003272E4"/>
    <w:rsid w:val="00327491"/>
    <w:rsid w:val="003274BE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7DF"/>
    <w:rsid w:val="00331BCD"/>
    <w:rsid w:val="00331DA0"/>
    <w:rsid w:val="00332735"/>
    <w:rsid w:val="00332921"/>
    <w:rsid w:val="00332B32"/>
    <w:rsid w:val="00333109"/>
    <w:rsid w:val="00333361"/>
    <w:rsid w:val="00334002"/>
    <w:rsid w:val="003340BD"/>
    <w:rsid w:val="003344E4"/>
    <w:rsid w:val="003349EB"/>
    <w:rsid w:val="0033508D"/>
    <w:rsid w:val="003358BC"/>
    <w:rsid w:val="003359A3"/>
    <w:rsid w:val="00335BC9"/>
    <w:rsid w:val="00335FF6"/>
    <w:rsid w:val="003363AE"/>
    <w:rsid w:val="00336519"/>
    <w:rsid w:val="00337075"/>
    <w:rsid w:val="00337133"/>
    <w:rsid w:val="003373E4"/>
    <w:rsid w:val="00337636"/>
    <w:rsid w:val="00337971"/>
    <w:rsid w:val="00337DF4"/>
    <w:rsid w:val="00340277"/>
    <w:rsid w:val="003402E2"/>
    <w:rsid w:val="00340747"/>
    <w:rsid w:val="0034109C"/>
    <w:rsid w:val="00341211"/>
    <w:rsid w:val="00341274"/>
    <w:rsid w:val="0034139F"/>
    <w:rsid w:val="003427D9"/>
    <w:rsid w:val="0034284B"/>
    <w:rsid w:val="00342BC2"/>
    <w:rsid w:val="00342DF0"/>
    <w:rsid w:val="003432E2"/>
    <w:rsid w:val="00343383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91F"/>
    <w:rsid w:val="00347925"/>
    <w:rsid w:val="00347A31"/>
    <w:rsid w:val="00347AAE"/>
    <w:rsid w:val="00347DE0"/>
    <w:rsid w:val="00347FB9"/>
    <w:rsid w:val="003501B9"/>
    <w:rsid w:val="003502DB"/>
    <w:rsid w:val="00350F54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3F28"/>
    <w:rsid w:val="0035429B"/>
    <w:rsid w:val="003546D8"/>
    <w:rsid w:val="003546E6"/>
    <w:rsid w:val="0035493B"/>
    <w:rsid w:val="00354BBF"/>
    <w:rsid w:val="00354CE8"/>
    <w:rsid w:val="003551AA"/>
    <w:rsid w:val="00355759"/>
    <w:rsid w:val="003557BF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91B"/>
    <w:rsid w:val="00357A30"/>
    <w:rsid w:val="00357C07"/>
    <w:rsid w:val="00357DAD"/>
    <w:rsid w:val="00357E62"/>
    <w:rsid w:val="00360700"/>
    <w:rsid w:val="00360F9F"/>
    <w:rsid w:val="00361189"/>
    <w:rsid w:val="003611A0"/>
    <w:rsid w:val="003614EF"/>
    <w:rsid w:val="003615AC"/>
    <w:rsid w:val="003618A8"/>
    <w:rsid w:val="00361958"/>
    <w:rsid w:val="00361D4E"/>
    <w:rsid w:val="00361E82"/>
    <w:rsid w:val="00362102"/>
    <w:rsid w:val="00362707"/>
    <w:rsid w:val="00362722"/>
    <w:rsid w:val="0036280C"/>
    <w:rsid w:val="00362CA0"/>
    <w:rsid w:val="003630C3"/>
    <w:rsid w:val="00363727"/>
    <w:rsid w:val="00363DAF"/>
    <w:rsid w:val="0036421D"/>
    <w:rsid w:val="00364C4F"/>
    <w:rsid w:val="00364ED8"/>
    <w:rsid w:val="003650EC"/>
    <w:rsid w:val="003653EE"/>
    <w:rsid w:val="0036662B"/>
    <w:rsid w:val="00366A98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1A41"/>
    <w:rsid w:val="003721D3"/>
    <w:rsid w:val="003724D8"/>
    <w:rsid w:val="00372BB3"/>
    <w:rsid w:val="00372C44"/>
    <w:rsid w:val="00372FC8"/>
    <w:rsid w:val="00373820"/>
    <w:rsid w:val="00373855"/>
    <w:rsid w:val="003738E1"/>
    <w:rsid w:val="00373A18"/>
    <w:rsid w:val="00373CFB"/>
    <w:rsid w:val="0037484A"/>
    <w:rsid w:val="003749F2"/>
    <w:rsid w:val="00374A94"/>
    <w:rsid w:val="00374C46"/>
    <w:rsid w:val="00375CAD"/>
    <w:rsid w:val="00375D7E"/>
    <w:rsid w:val="003767A4"/>
    <w:rsid w:val="0037695F"/>
    <w:rsid w:val="00376C6C"/>
    <w:rsid w:val="00376DD7"/>
    <w:rsid w:val="003770B0"/>
    <w:rsid w:val="003772E1"/>
    <w:rsid w:val="0037739F"/>
    <w:rsid w:val="0037756E"/>
    <w:rsid w:val="0037771C"/>
    <w:rsid w:val="003777DD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17B7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6760"/>
    <w:rsid w:val="00386907"/>
    <w:rsid w:val="00387749"/>
    <w:rsid w:val="00387CB7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2E32"/>
    <w:rsid w:val="00393161"/>
    <w:rsid w:val="0039323E"/>
    <w:rsid w:val="00393379"/>
    <w:rsid w:val="003939C1"/>
    <w:rsid w:val="00393DBC"/>
    <w:rsid w:val="00393FCE"/>
    <w:rsid w:val="003946D0"/>
    <w:rsid w:val="0039488C"/>
    <w:rsid w:val="00394FD5"/>
    <w:rsid w:val="003951B6"/>
    <w:rsid w:val="0039520D"/>
    <w:rsid w:val="003954F2"/>
    <w:rsid w:val="0039560F"/>
    <w:rsid w:val="00395877"/>
    <w:rsid w:val="00395998"/>
    <w:rsid w:val="00396940"/>
    <w:rsid w:val="00396B9C"/>
    <w:rsid w:val="00396C69"/>
    <w:rsid w:val="003971E0"/>
    <w:rsid w:val="00397207"/>
    <w:rsid w:val="003972E1"/>
    <w:rsid w:val="00397462"/>
    <w:rsid w:val="003974D1"/>
    <w:rsid w:val="00397A31"/>
    <w:rsid w:val="00397CD4"/>
    <w:rsid w:val="00397F91"/>
    <w:rsid w:val="003A0039"/>
    <w:rsid w:val="003A024D"/>
    <w:rsid w:val="003A0358"/>
    <w:rsid w:val="003A0C36"/>
    <w:rsid w:val="003A1070"/>
    <w:rsid w:val="003A10A3"/>
    <w:rsid w:val="003A11A0"/>
    <w:rsid w:val="003A1387"/>
    <w:rsid w:val="003A1677"/>
    <w:rsid w:val="003A1914"/>
    <w:rsid w:val="003A19EF"/>
    <w:rsid w:val="003A2572"/>
    <w:rsid w:val="003A2935"/>
    <w:rsid w:val="003A295D"/>
    <w:rsid w:val="003A2FD1"/>
    <w:rsid w:val="003A3208"/>
    <w:rsid w:val="003A36F8"/>
    <w:rsid w:val="003A3863"/>
    <w:rsid w:val="003A38D1"/>
    <w:rsid w:val="003A3BA1"/>
    <w:rsid w:val="003A3FE8"/>
    <w:rsid w:val="003A442E"/>
    <w:rsid w:val="003A455F"/>
    <w:rsid w:val="003A45A0"/>
    <w:rsid w:val="003A4B7E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05A6"/>
    <w:rsid w:val="003B1012"/>
    <w:rsid w:val="003B1281"/>
    <w:rsid w:val="003B1B8B"/>
    <w:rsid w:val="003B1BE4"/>
    <w:rsid w:val="003B1ECF"/>
    <w:rsid w:val="003B22FF"/>
    <w:rsid w:val="003B2546"/>
    <w:rsid w:val="003B27FA"/>
    <w:rsid w:val="003B2A76"/>
    <w:rsid w:val="003B2C57"/>
    <w:rsid w:val="003B2F10"/>
    <w:rsid w:val="003B30E7"/>
    <w:rsid w:val="003B32A1"/>
    <w:rsid w:val="003B40A4"/>
    <w:rsid w:val="003B4201"/>
    <w:rsid w:val="003B4209"/>
    <w:rsid w:val="003B4D09"/>
    <w:rsid w:val="003B4D72"/>
    <w:rsid w:val="003B4E14"/>
    <w:rsid w:val="003B4E8C"/>
    <w:rsid w:val="003B5002"/>
    <w:rsid w:val="003B5A26"/>
    <w:rsid w:val="003B6139"/>
    <w:rsid w:val="003B62B8"/>
    <w:rsid w:val="003B6A84"/>
    <w:rsid w:val="003B6C6C"/>
    <w:rsid w:val="003B7427"/>
    <w:rsid w:val="003B7662"/>
    <w:rsid w:val="003B7B1A"/>
    <w:rsid w:val="003B7C7C"/>
    <w:rsid w:val="003C0AE3"/>
    <w:rsid w:val="003C0EF4"/>
    <w:rsid w:val="003C161E"/>
    <w:rsid w:val="003C17AF"/>
    <w:rsid w:val="003C17E4"/>
    <w:rsid w:val="003C18BD"/>
    <w:rsid w:val="003C211C"/>
    <w:rsid w:val="003C2149"/>
    <w:rsid w:val="003C238B"/>
    <w:rsid w:val="003C2455"/>
    <w:rsid w:val="003C2D59"/>
    <w:rsid w:val="003C3A20"/>
    <w:rsid w:val="003C3DCC"/>
    <w:rsid w:val="003C4CD3"/>
    <w:rsid w:val="003C50B0"/>
    <w:rsid w:val="003C5166"/>
    <w:rsid w:val="003C5391"/>
    <w:rsid w:val="003C5B4A"/>
    <w:rsid w:val="003C5C96"/>
    <w:rsid w:val="003C5D88"/>
    <w:rsid w:val="003C611B"/>
    <w:rsid w:val="003C61FE"/>
    <w:rsid w:val="003C62FF"/>
    <w:rsid w:val="003C68DF"/>
    <w:rsid w:val="003C6A0E"/>
    <w:rsid w:val="003C7D3A"/>
    <w:rsid w:val="003C7EFE"/>
    <w:rsid w:val="003D0061"/>
    <w:rsid w:val="003D02FC"/>
    <w:rsid w:val="003D05D1"/>
    <w:rsid w:val="003D122C"/>
    <w:rsid w:val="003D12C4"/>
    <w:rsid w:val="003D1428"/>
    <w:rsid w:val="003D1C10"/>
    <w:rsid w:val="003D26FE"/>
    <w:rsid w:val="003D286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BC9"/>
    <w:rsid w:val="003D5C4F"/>
    <w:rsid w:val="003D6108"/>
    <w:rsid w:val="003D6950"/>
    <w:rsid w:val="003D698D"/>
    <w:rsid w:val="003D6D13"/>
    <w:rsid w:val="003D740C"/>
    <w:rsid w:val="003D7C70"/>
    <w:rsid w:val="003D7CBF"/>
    <w:rsid w:val="003D7D0F"/>
    <w:rsid w:val="003D7D4A"/>
    <w:rsid w:val="003D7F56"/>
    <w:rsid w:val="003E01DD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793"/>
    <w:rsid w:val="003E386D"/>
    <w:rsid w:val="003E3AE7"/>
    <w:rsid w:val="003E3AF0"/>
    <w:rsid w:val="003E3E40"/>
    <w:rsid w:val="003E3F1C"/>
    <w:rsid w:val="003E409D"/>
    <w:rsid w:val="003E4345"/>
    <w:rsid w:val="003E46F4"/>
    <w:rsid w:val="003E4A9D"/>
    <w:rsid w:val="003E59B0"/>
    <w:rsid w:val="003E5DF7"/>
    <w:rsid w:val="003E66CB"/>
    <w:rsid w:val="003E6961"/>
    <w:rsid w:val="003E6BE0"/>
    <w:rsid w:val="003E6EB4"/>
    <w:rsid w:val="003E7305"/>
    <w:rsid w:val="003E731F"/>
    <w:rsid w:val="003E764D"/>
    <w:rsid w:val="003E7A35"/>
    <w:rsid w:val="003E7A91"/>
    <w:rsid w:val="003E7C26"/>
    <w:rsid w:val="003E7CF3"/>
    <w:rsid w:val="003F0019"/>
    <w:rsid w:val="003F0088"/>
    <w:rsid w:val="003F0121"/>
    <w:rsid w:val="003F02DA"/>
    <w:rsid w:val="003F058F"/>
    <w:rsid w:val="003F05AC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2D44"/>
    <w:rsid w:val="003F3011"/>
    <w:rsid w:val="003F3DA3"/>
    <w:rsid w:val="003F3DEB"/>
    <w:rsid w:val="003F4083"/>
    <w:rsid w:val="003F40CF"/>
    <w:rsid w:val="003F4639"/>
    <w:rsid w:val="003F47F4"/>
    <w:rsid w:val="003F4DE0"/>
    <w:rsid w:val="003F4F55"/>
    <w:rsid w:val="003F517C"/>
    <w:rsid w:val="003F5208"/>
    <w:rsid w:val="003F5726"/>
    <w:rsid w:val="003F5777"/>
    <w:rsid w:val="003F5802"/>
    <w:rsid w:val="003F5A54"/>
    <w:rsid w:val="003F5FDB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5DB"/>
    <w:rsid w:val="004027E1"/>
    <w:rsid w:val="00402907"/>
    <w:rsid w:val="004029DE"/>
    <w:rsid w:val="00402C14"/>
    <w:rsid w:val="00402D6A"/>
    <w:rsid w:val="00403158"/>
    <w:rsid w:val="0040353F"/>
    <w:rsid w:val="00404036"/>
    <w:rsid w:val="0040478D"/>
    <w:rsid w:val="00404B51"/>
    <w:rsid w:val="00405E31"/>
    <w:rsid w:val="0040619E"/>
    <w:rsid w:val="004064F4"/>
    <w:rsid w:val="0040680B"/>
    <w:rsid w:val="00406EC6"/>
    <w:rsid w:val="004071F4"/>
    <w:rsid w:val="00407530"/>
    <w:rsid w:val="0040771E"/>
    <w:rsid w:val="00407A8E"/>
    <w:rsid w:val="0041038A"/>
    <w:rsid w:val="004104E9"/>
    <w:rsid w:val="0041079D"/>
    <w:rsid w:val="004107E9"/>
    <w:rsid w:val="00410906"/>
    <w:rsid w:val="004111F7"/>
    <w:rsid w:val="004113E5"/>
    <w:rsid w:val="004116E8"/>
    <w:rsid w:val="0041241B"/>
    <w:rsid w:val="0041258C"/>
    <w:rsid w:val="004130C7"/>
    <w:rsid w:val="004130C9"/>
    <w:rsid w:val="004135A6"/>
    <w:rsid w:val="004138CF"/>
    <w:rsid w:val="00413DC0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537"/>
    <w:rsid w:val="0041664B"/>
    <w:rsid w:val="00416700"/>
    <w:rsid w:val="00416828"/>
    <w:rsid w:val="00416B2F"/>
    <w:rsid w:val="00416B46"/>
    <w:rsid w:val="004172BC"/>
    <w:rsid w:val="00417322"/>
    <w:rsid w:val="00417481"/>
    <w:rsid w:val="00417575"/>
    <w:rsid w:val="00417776"/>
    <w:rsid w:val="004179E7"/>
    <w:rsid w:val="00417B3C"/>
    <w:rsid w:val="00417C02"/>
    <w:rsid w:val="00417D2F"/>
    <w:rsid w:val="00420C65"/>
    <w:rsid w:val="00420ED8"/>
    <w:rsid w:val="004212D4"/>
    <w:rsid w:val="004215E9"/>
    <w:rsid w:val="0042164D"/>
    <w:rsid w:val="00422410"/>
    <w:rsid w:val="0042247E"/>
    <w:rsid w:val="004227EB"/>
    <w:rsid w:val="00422D1F"/>
    <w:rsid w:val="00422F6F"/>
    <w:rsid w:val="00422FC6"/>
    <w:rsid w:val="00423135"/>
    <w:rsid w:val="0042322C"/>
    <w:rsid w:val="0042343D"/>
    <w:rsid w:val="00423999"/>
    <w:rsid w:val="00423ACB"/>
    <w:rsid w:val="00423F00"/>
    <w:rsid w:val="00424831"/>
    <w:rsid w:val="00424900"/>
    <w:rsid w:val="0042495F"/>
    <w:rsid w:val="00424E40"/>
    <w:rsid w:val="0042582E"/>
    <w:rsid w:val="0042630A"/>
    <w:rsid w:val="00426464"/>
    <w:rsid w:val="00426576"/>
    <w:rsid w:val="004265D1"/>
    <w:rsid w:val="004267CA"/>
    <w:rsid w:val="00426E76"/>
    <w:rsid w:val="004272DF"/>
    <w:rsid w:val="00427563"/>
    <w:rsid w:val="00427FD2"/>
    <w:rsid w:val="004305BC"/>
    <w:rsid w:val="004305C6"/>
    <w:rsid w:val="004309D0"/>
    <w:rsid w:val="00430B11"/>
    <w:rsid w:val="00430F9C"/>
    <w:rsid w:val="004310BB"/>
    <w:rsid w:val="004311C4"/>
    <w:rsid w:val="0043124B"/>
    <w:rsid w:val="00431509"/>
    <w:rsid w:val="00431B4F"/>
    <w:rsid w:val="004321AC"/>
    <w:rsid w:val="0043239D"/>
    <w:rsid w:val="00432452"/>
    <w:rsid w:val="0043258D"/>
    <w:rsid w:val="00432C36"/>
    <w:rsid w:val="00433089"/>
    <w:rsid w:val="00433239"/>
    <w:rsid w:val="00433467"/>
    <w:rsid w:val="004334CB"/>
    <w:rsid w:val="004335E7"/>
    <w:rsid w:val="00433834"/>
    <w:rsid w:val="00433F84"/>
    <w:rsid w:val="00434294"/>
    <w:rsid w:val="00434355"/>
    <w:rsid w:val="00434580"/>
    <w:rsid w:val="004347A1"/>
    <w:rsid w:val="004349DE"/>
    <w:rsid w:val="00434A5D"/>
    <w:rsid w:val="00435064"/>
    <w:rsid w:val="00435082"/>
    <w:rsid w:val="00435F12"/>
    <w:rsid w:val="004365A4"/>
    <w:rsid w:val="004376C6"/>
    <w:rsid w:val="004376F6"/>
    <w:rsid w:val="00437B65"/>
    <w:rsid w:val="00437B78"/>
    <w:rsid w:val="00437F4D"/>
    <w:rsid w:val="00440242"/>
    <w:rsid w:val="0044043B"/>
    <w:rsid w:val="004407D8"/>
    <w:rsid w:val="0044081C"/>
    <w:rsid w:val="00440B4E"/>
    <w:rsid w:val="00440E18"/>
    <w:rsid w:val="00440EBF"/>
    <w:rsid w:val="004411B7"/>
    <w:rsid w:val="004420B9"/>
    <w:rsid w:val="0044233C"/>
    <w:rsid w:val="0044258E"/>
    <w:rsid w:val="00442853"/>
    <w:rsid w:val="00442AF5"/>
    <w:rsid w:val="00443379"/>
    <w:rsid w:val="0044388F"/>
    <w:rsid w:val="00443F0F"/>
    <w:rsid w:val="00444068"/>
    <w:rsid w:val="00444FD8"/>
    <w:rsid w:val="00445046"/>
    <w:rsid w:val="0044509F"/>
    <w:rsid w:val="0044514C"/>
    <w:rsid w:val="0044558E"/>
    <w:rsid w:val="00445B70"/>
    <w:rsid w:val="00446005"/>
    <w:rsid w:val="00446619"/>
    <w:rsid w:val="004469AC"/>
    <w:rsid w:val="00446FAC"/>
    <w:rsid w:val="004473BA"/>
    <w:rsid w:val="00447EBE"/>
    <w:rsid w:val="00450265"/>
    <w:rsid w:val="0045075A"/>
    <w:rsid w:val="00450871"/>
    <w:rsid w:val="00450B6B"/>
    <w:rsid w:val="00450B98"/>
    <w:rsid w:val="00450BDF"/>
    <w:rsid w:val="00450E24"/>
    <w:rsid w:val="00450ECA"/>
    <w:rsid w:val="004514D5"/>
    <w:rsid w:val="0045154E"/>
    <w:rsid w:val="0045172F"/>
    <w:rsid w:val="004517E3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3E5"/>
    <w:rsid w:val="0045374D"/>
    <w:rsid w:val="00453812"/>
    <w:rsid w:val="0045388B"/>
    <w:rsid w:val="00453B9C"/>
    <w:rsid w:val="004540B0"/>
    <w:rsid w:val="0045536C"/>
    <w:rsid w:val="0045564A"/>
    <w:rsid w:val="0045565E"/>
    <w:rsid w:val="00455D68"/>
    <w:rsid w:val="00456109"/>
    <w:rsid w:val="00456291"/>
    <w:rsid w:val="0045632A"/>
    <w:rsid w:val="0045634C"/>
    <w:rsid w:val="00456458"/>
    <w:rsid w:val="0045649A"/>
    <w:rsid w:val="00456564"/>
    <w:rsid w:val="0045670F"/>
    <w:rsid w:val="004569CC"/>
    <w:rsid w:val="004569D4"/>
    <w:rsid w:val="004575C8"/>
    <w:rsid w:val="00457A17"/>
    <w:rsid w:val="00457A49"/>
    <w:rsid w:val="00457AF6"/>
    <w:rsid w:val="00457FBE"/>
    <w:rsid w:val="00460E04"/>
    <w:rsid w:val="00460F84"/>
    <w:rsid w:val="00461048"/>
    <w:rsid w:val="0046138B"/>
    <w:rsid w:val="00461550"/>
    <w:rsid w:val="004616F9"/>
    <w:rsid w:val="00461715"/>
    <w:rsid w:val="00461FED"/>
    <w:rsid w:val="004621E8"/>
    <w:rsid w:val="00462282"/>
    <w:rsid w:val="004629CD"/>
    <w:rsid w:val="00462B05"/>
    <w:rsid w:val="00462BDD"/>
    <w:rsid w:val="00463135"/>
    <w:rsid w:val="00464200"/>
    <w:rsid w:val="004642F9"/>
    <w:rsid w:val="004650D7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733"/>
    <w:rsid w:val="00467843"/>
    <w:rsid w:val="00467BF8"/>
    <w:rsid w:val="00470275"/>
    <w:rsid w:val="004705D9"/>
    <w:rsid w:val="004709B3"/>
    <w:rsid w:val="00470A96"/>
    <w:rsid w:val="00471606"/>
    <w:rsid w:val="00471795"/>
    <w:rsid w:val="00471B34"/>
    <w:rsid w:val="00471DA8"/>
    <w:rsid w:val="0047236D"/>
    <w:rsid w:val="0047261A"/>
    <w:rsid w:val="00472A31"/>
    <w:rsid w:val="00472B6C"/>
    <w:rsid w:val="00472D05"/>
    <w:rsid w:val="00472D5B"/>
    <w:rsid w:val="00473308"/>
    <w:rsid w:val="004736A8"/>
    <w:rsid w:val="00473B1A"/>
    <w:rsid w:val="00473EA8"/>
    <w:rsid w:val="00474516"/>
    <w:rsid w:val="00474583"/>
    <w:rsid w:val="00474ACD"/>
    <w:rsid w:val="00474B1E"/>
    <w:rsid w:val="00474B36"/>
    <w:rsid w:val="00475845"/>
    <w:rsid w:val="00475877"/>
    <w:rsid w:val="00475D67"/>
    <w:rsid w:val="0047661E"/>
    <w:rsid w:val="004766FB"/>
    <w:rsid w:val="004768A4"/>
    <w:rsid w:val="00476A92"/>
    <w:rsid w:val="00476E64"/>
    <w:rsid w:val="00480455"/>
    <w:rsid w:val="00480E51"/>
    <w:rsid w:val="004816D3"/>
    <w:rsid w:val="0048204A"/>
    <w:rsid w:val="00482666"/>
    <w:rsid w:val="00482CA0"/>
    <w:rsid w:val="00482D28"/>
    <w:rsid w:val="004831A9"/>
    <w:rsid w:val="004834B4"/>
    <w:rsid w:val="004835DB"/>
    <w:rsid w:val="0048375B"/>
    <w:rsid w:val="004844A5"/>
    <w:rsid w:val="00484C14"/>
    <w:rsid w:val="00484F5A"/>
    <w:rsid w:val="00484F5F"/>
    <w:rsid w:val="00485300"/>
    <w:rsid w:val="004855F7"/>
    <w:rsid w:val="004857CD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6F1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4EBF"/>
    <w:rsid w:val="004954DD"/>
    <w:rsid w:val="0049561F"/>
    <w:rsid w:val="004956B4"/>
    <w:rsid w:val="00495814"/>
    <w:rsid w:val="004958DB"/>
    <w:rsid w:val="004959D3"/>
    <w:rsid w:val="00495B83"/>
    <w:rsid w:val="00495BAC"/>
    <w:rsid w:val="00495FD6"/>
    <w:rsid w:val="0049631A"/>
    <w:rsid w:val="004963FF"/>
    <w:rsid w:val="00496C76"/>
    <w:rsid w:val="00496F84"/>
    <w:rsid w:val="004973BF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2F40"/>
    <w:rsid w:val="004A3504"/>
    <w:rsid w:val="004A394E"/>
    <w:rsid w:val="004A39BB"/>
    <w:rsid w:val="004A3A02"/>
    <w:rsid w:val="004A3B8B"/>
    <w:rsid w:val="004A3C50"/>
    <w:rsid w:val="004A3CD7"/>
    <w:rsid w:val="004A436E"/>
    <w:rsid w:val="004A465D"/>
    <w:rsid w:val="004A4701"/>
    <w:rsid w:val="004A47B9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956"/>
    <w:rsid w:val="004A7B20"/>
    <w:rsid w:val="004A7E6E"/>
    <w:rsid w:val="004B0587"/>
    <w:rsid w:val="004B05DA"/>
    <w:rsid w:val="004B0666"/>
    <w:rsid w:val="004B0BF4"/>
    <w:rsid w:val="004B0EEF"/>
    <w:rsid w:val="004B13DE"/>
    <w:rsid w:val="004B13DF"/>
    <w:rsid w:val="004B14E1"/>
    <w:rsid w:val="004B1B4A"/>
    <w:rsid w:val="004B1EE7"/>
    <w:rsid w:val="004B211D"/>
    <w:rsid w:val="004B2353"/>
    <w:rsid w:val="004B2390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3A92"/>
    <w:rsid w:val="004B439F"/>
    <w:rsid w:val="004B45C6"/>
    <w:rsid w:val="004B46E0"/>
    <w:rsid w:val="004B46F2"/>
    <w:rsid w:val="004B4901"/>
    <w:rsid w:val="004B49B4"/>
    <w:rsid w:val="004B4EF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D72"/>
    <w:rsid w:val="004B6EC1"/>
    <w:rsid w:val="004B6FA5"/>
    <w:rsid w:val="004B7369"/>
    <w:rsid w:val="004B7F3A"/>
    <w:rsid w:val="004C0125"/>
    <w:rsid w:val="004C035E"/>
    <w:rsid w:val="004C07CC"/>
    <w:rsid w:val="004C0860"/>
    <w:rsid w:val="004C0940"/>
    <w:rsid w:val="004C0956"/>
    <w:rsid w:val="004C0D57"/>
    <w:rsid w:val="004C1104"/>
    <w:rsid w:val="004C12C3"/>
    <w:rsid w:val="004C1497"/>
    <w:rsid w:val="004C1F73"/>
    <w:rsid w:val="004C3497"/>
    <w:rsid w:val="004C3622"/>
    <w:rsid w:val="004C37CD"/>
    <w:rsid w:val="004C3EE2"/>
    <w:rsid w:val="004C40B4"/>
    <w:rsid w:val="004C4203"/>
    <w:rsid w:val="004C4675"/>
    <w:rsid w:val="004C562B"/>
    <w:rsid w:val="004C5CDC"/>
    <w:rsid w:val="004C6B43"/>
    <w:rsid w:val="004C6FA5"/>
    <w:rsid w:val="004C734F"/>
    <w:rsid w:val="004C7424"/>
    <w:rsid w:val="004C7607"/>
    <w:rsid w:val="004C7D6E"/>
    <w:rsid w:val="004D002F"/>
    <w:rsid w:val="004D0335"/>
    <w:rsid w:val="004D0505"/>
    <w:rsid w:val="004D069A"/>
    <w:rsid w:val="004D0DC4"/>
    <w:rsid w:val="004D1399"/>
    <w:rsid w:val="004D16B1"/>
    <w:rsid w:val="004D2626"/>
    <w:rsid w:val="004D2AAC"/>
    <w:rsid w:val="004D31E0"/>
    <w:rsid w:val="004D32B6"/>
    <w:rsid w:val="004D357B"/>
    <w:rsid w:val="004D3A84"/>
    <w:rsid w:val="004D3B30"/>
    <w:rsid w:val="004D3B76"/>
    <w:rsid w:val="004D3C14"/>
    <w:rsid w:val="004D3CB7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0D8D"/>
    <w:rsid w:val="004E109C"/>
    <w:rsid w:val="004E16B7"/>
    <w:rsid w:val="004E1DD4"/>
    <w:rsid w:val="004E1EE7"/>
    <w:rsid w:val="004E234E"/>
    <w:rsid w:val="004E2590"/>
    <w:rsid w:val="004E27FA"/>
    <w:rsid w:val="004E2964"/>
    <w:rsid w:val="004E29A8"/>
    <w:rsid w:val="004E2BD6"/>
    <w:rsid w:val="004E2D22"/>
    <w:rsid w:val="004E2DE4"/>
    <w:rsid w:val="004E2E2D"/>
    <w:rsid w:val="004E3569"/>
    <w:rsid w:val="004E35FA"/>
    <w:rsid w:val="004E3D6A"/>
    <w:rsid w:val="004E40D6"/>
    <w:rsid w:val="004E4254"/>
    <w:rsid w:val="004E430D"/>
    <w:rsid w:val="004E4407"/>
    <w:rsid w:val="004E482E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836"/>
    <w:rsid w:val="004E7E55"/>
    <w:rsid w:val="004E7F4C"/>
    <w:rsid w:val="004F0195"/>
    <w:rsid w:val="004F0240"/>
    <w:rsid w:val="004F0727"/>
    <w:rsid w:val="004F0947"/>
    <w:rsid w:val="004F123D"/>
    <w:rsid w:val="004F13A1"/>
    <w:rsid w:val="004F14AE"/>
    <w:rsid w:val="004F1C30"/>
    <w:rsid w:val="004F24C7"/>
    <w:rsid w:val="004F26F9"/>
    <w:rsid w:val="004F2B33"/>
    <w:rsid w:val="004F2FD4"/>
    <w:rsid w:val="004F312E"/>
    <w:rsid w:val="004F3869"/>
    <w:rsid w:val="004F39C0"/>
    <w:rsid w:val="004F3A98"/>
    <w:rsid w:val="004F3B57"/>
    <w:rsid w:val="004F4656"/>
    <w:rsid w:val="004F4788"/>
    <w:rsid w:val="004F48B9"/>
    <w:rsid w:val="004F491C"/>
    <w:rsid w:val="004F494B"/>
    <w:rsid w:val="004F4A10"/>
    <w:rsid w:val="004F4C07"/>
    <w:rsid w:val="004F4E32"/>
    <w:rsid w:val="004F4FFF"/>
    <w:rsid w:val="004F5242"/>
    <w:rsid w:val="004F5EC9"/>
    <w:rsid w:val="004F60BD"/>
    <w:rsid w:val="004F6306"/>
    <w:rsid w:val="004F6357"/>
    <w:rsid w:val="004F6704"/>
    <w:rsid w:val="004F6815"/>
    <w:rsid w:val="004F6996"/>
    <w:rsid w:val="004F6B88"/>
    <w:rsid w:val="004F6EAB"/>
    <w:rsid w:val="004F6EF1"/>
    <w:rsid w:val="004F6F9A"/>
    <w:rsid w:val="004F7B45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99E"/>
    <w:rsid w:val="00502EEC"/>
    <w:rsid w:val="0050332A"/>
    <w:rsid w:val="0050360A"/>
    <w:rsid w:val="00503644"/>
    <w:rsid w:val="00503C4D"/>
    <w:rsid w:val="00503EEE"/>
    <w:rsid w:val="00503FAD"/>
    <w:rsid w:val="00504B67"/>
    <w:rsid w:val="00504C06"/>
    <w:rsid w:val="00504CF0"/>
    <w:rsid w:val="00504D4A"/>
    <w:rsid w:val="00505C98"/>
    <w:rsid w:val="00505CE8"/>
    <w:rsid w:val="00505E0D"/>
    <w:rsid w:val="005065F7"/>
    <w:rsid w:val="00506A1D"/>
    <w:rsid w:val="00506B01"/>
    <w:rsid w:val="00507A42"/>
    <w:rsid w:val="00507ADC"/>
    <w:rsid w:val="00507D58"/>
    <w:rsid w:val="00507DD5"/>
    <w:rsid w:val="00507FFB"/>
    <w:rsid w:val="0051035A"/>
    <w:rsid w:val="00510568"/>
    <w:rsid w:val="005109C7"/>
    <w:rsid w:val="00510F14"/>
    <w:rsid w:val="005111CF"/>
    <w:rsid w:val="00511312"/>
    <w:rsid w:val="005116F8"/>
    <w:rsid w:val="00511A24"/>
    <w:rsid w:val="00511BEE"/>
    <w:rsid w:val="0051235E"/>
    <w:rsid w:val="005128BC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DC8"/>
    <w:rsid w:val="00514FAB"/>
    <w:rsid w:val="0051525D"/>
    <w:rsid w:val="00515958"/>
    <w:rsid w:val="00516B27"/>
    <w:rsid w:val="00516D4B"/>
    <w:rsid w:val="00517A35"/>
    <w:rsid w:val="005203E3"/>
    <w:rsid w:val="00520466"/>
    <w:rsid w:val="00520A0C"/>
    <w:rsid w:val="00520FC4"/>
    <w:rsid w:val="00521075"/>
    <w:rsid w:val="00521390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BB6"/>
    <w:rsid w:val="00524BF9"/>
    <w:rsid w:val="00524C6F"/>
    <w:rsid w:val="00524F84"/>
    <w:rsid w:val="005255F1"/>
    <w:rsid w:val="005257B8"/>
    <w:rsid w:val="00525DCE"/>
    <w:rsid w:val="005263F2"/>
    <w:rsid w:val="0052755D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1B74"/>
    <w:rsid w:val="005329C5"/>
    <w:rsid w:val="00532AF2"/>
    <w:rsid w:val="00532B3D"/>
    <w:rsid w:val="00532C9B"/>
    <w:rsid w:val="00533100"/>
    <w:rsid w:val="0053343C"/>
    <w:rsid w:val="005335E2"/>
    <w:rsid w:val="00533984"/>
    <w:rsid w:val="00533A13"/>
    <w:rsid w:val="00534037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66B4"/>
    <w:rsid w:val="0053735E"/>
    <w:rsid w:val="005376C9"/>
    <w:rsid w:val="00537A55"/>
    <w:rsid w:val="00537BEB"/>
    <w:rsid w:val="00537F5F"/>
    <w:rsid w:val="00537F81"/>
    <w:rsid w:val="00540C14"/>
    <w:rsid w:val="005410C3"/>
    <w:rsid w:val="005411A8"/>
    <w:rsid w:val="0054129C"/>
    <w:rsid w:val="00541675"/>
    <w:rsid w:val="0054191A"/>
    <w:rsid w:val="00541B7E"/>
    <w:rsid w:val="00541CFF"/>
    <w:rsid w:val="00541D4F"/>
    <w:rsid w:val="00541FF9"/>
    <w:rsid w:val="005420BA"/>
    <w:rsid w:val="005422EE"/>
    <w:rsid w:val="00542394"/>
    <w:rsid w:val="005428C4"/>
    <w:rsid w:val="005428CE"/>
    <w:rsid w:val="0054290F"/>
    <w:rsid w:val="00542FF6"/>
    <w:rsid w:val="005438A8"/>
    <w:rsid w:val="005438B2"/>
    <w:rsid w:val="005438D7"/>
    <w:rsid w:val="00544196"/>
    <w:rsid w:val="005441E9"/>
    <w:rsid w:val="0054457E"/>
    <w:rsid w:val="00544B69"/>
    <w:rsid w:val="00544EF2"/>
    <w:rsid w:val="00545327"/>
    <w:rsid w:val="005455AA"/>
    <w:rsid w:val="00545951"/>
    <w:rsid w:val="00545B2A"/>
    <w:rsid w:val="00545F2A"/>
    <w:rsid w:val="005460C8"/>
    <w:rsid w:val="005461AD"/>
    <w:rsid w:val="0054644B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0FCB"/>
    <w:rsid w:val="005511D1"/>
    <w:rsid w:val="005516FA"/>
    <w:rsid w:val="005518AB"/>
    <w:rsid w:val="0055196C"/>
    <w:rsid w:val="00551A03"/>
    <w:rsid w:val="00551DF1"/>
    <w:rsid w:val="00552929"/>
    <w:rsid w:val="00552E98"/>
    <w:rsid w:val="00553A03"/>
    <w:rsid w:val="00553CC6"/>
    <w:rsid w:val="00553D54"/>
    <w:rsid w:val="00553EE3"/>
    <w:rsid w:val="00554001"/>
    <w:rsid w:val="00554015"/>
    <w:rsid w:val="00554ABA"/>
    <w:rsid w:val="00554B8B"/>
    <w:rsid w:val="00554C54"/>
    <w:rsid w:val="00554C67"/>
    <w:rsid w:val="0055516B"/>
    <w:rsid w:val="00555309"/>
    <w:rsid w:val="0055536B"/>
    <w:rsid w:val="005556FF"/>
    <w:rsid w:val="00555853"/>
    <w:rsid w:val="005558B8"/>
    <w:rsid w:val="00556550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246"/>
    <w:rsid w:val="00561459"/>
    <w:rsid w:val="00561649"/>
    <w:rsid w:val="005626EC"/>
    <w:rsid w:val="00562916"/>
    <w:rsid w:val="00562F7E"/>
    <w:rsid w:val="0056305F"/>
    <w:rsid w:val="00563086"/>
    <w:rsid w:val="0056392D"/>
    <w:rsid w:val="00563A1F"/>
    <w:rsid w:val="00563CC8"/>
    <w:rsid w:val="00563E25"/>
    <w:rsid w:val="00563E8B"/>
    <w:rsid w:val="00564169"/>
    <w:rsid w:val="005644D6"/>
    <w:rsid w:val="005645EA"/>
    <w:rsid w:val="00564C1F"/>
    <w:rsid w:val="00565069"/>
    <w:rsid w:val="005651F8"/>
    <w:rsid w:val="00565453"/>
    <w:rsid w:val="0056568B"/>
    <w:rsid w:val="005656A8"/>
    <w:rsid w:val="00565747"/>
    <w:rsid w:val="005659EF"/>
    <w:rsid w:val="00565D79"/>
    <w:rsid w:val="00565FCB"/>
    <w:rsid w:val="00566127"/>
    <w:rsid w:val="0056618D"/>
    <w:rsid w:val="005665F6"/>
    <w:rsid w:val="00566878"/>
    <w:rsid w:val="005671D1"/>
    <w:rsid w:val="00567A12"/>
    <w:rsid w:val="00567CEA"/>
    <w:rsid w:val="00570146"/>
    <w:rsid w:val="00570408"/>
    <w:rsid w:val="00570743"/>
    <w:rsid w:val="0057093A"/>
    <w:rsid w:val="00571324"/>
    <w:rsid w:val="00571B87"/>
    <w:rsid w:val="00571E51"/>
    <w:rsid w:val="00572259"/>
    <w:rsid w:val="005727DC"/>
    <w:rsid w:val="0057283F"/>
    <w:rsid w:val="005729E9"/>
    <w:rsid w:val="00572A6A"/>
    <w:rsid w:val="00572FB9"/>
    <w:rsid w:val="00573D0F"/>
    <w:rsid w:val="00573D1C"/>
    <w:rsid w:val="00573D40"/>
    <w:rsid w:val="00573E52"/>
    <w:rsid w:val="00573FD1"/>
    <w:rsid w:val="0057435F"/>
    <w:rsid w:val="00574550"/>
    <w:rsid w:val="00574557"/>
    <w:rsid w:val="005749B2"/>
    <w:rsid w:val="00574C7B"/>
    <w:rsid w:val="00574E47"/>
    <w:rsid w:val="005750FF"/>
    <w:rsid w:val="00575317"/>
    <w:rsid w:val="005754C9"/>
    <w:rsid w:val="005754F8"/>
    <w:rsid w:val="00575763"/>
    <w:rsid w:val="00575E17"/>
    <w:rsid w:val="00575F4D"/>
    <w:rsid w:val="00576907"/>
    <w:rsid w:val="00577455"/>
    <w:rsid w:val="00577AF8"/>
    <w:rsid w:val="00577AFD"/>
    <w:rsid w:val="00577C9B"/>
    <w:rsid w:val="0058000D"/>
    <w:rsid w:val="005803B1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61A"/>
    <w:rsid w:val="00582765"/>
    <w:rsid w:val="00582AC1"/>
    <w:rsid w:val="00582B28"/>
    <w:rsid w:val="0058342C"/>
    <w:rsid w:val="00583ABC"/>
    <w:rsid w:val="00583E21"/>
    <w:rsid w:val="00584114"/>
    <w:rsid w:val="00584AB0"/>
    <w:rsid w:val="00584D0B"/>
    <w:rsid w:val="005850E5"/>
    <w:rsid w:val="00585C45"/>
    <w:rsid w:val="00585E1B"/>
    <w:rsid w:val="005861DB"/>
    <w:rsid w:val="00586245"/>
    <w:rsid w:val="00586417"/>
    <w:rsid w:val="005864D9"/>
    <w:rsid w:val="005868DE"/>
    <w:rsid w:val="00586AE0"/>
    <w:rsid w:val="0058709A"/>
    <w:rsid w:val="005874F9"/>
    <w:rsid w:val="0058787E"/>
    <w:rsid w:val="005902A9"/>
    <w:rsid w:val="00590DB3"/>
    <w:rsid w:val="005910A0"/>
    <w:rsid w:val="00591122"/>
    <w:rsid w:val="00591359"/>
    <w:rsid w:val="00591379"/>
    <w:rsid w:val="0059137C"/>
    <w:rsid w:val="0059159A"/>
    <w:rsid w:val="005923AC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6CF5"/>
    <w:rsid w:val="005971E6"/>
    <w:rsid w:val="005976DF"/>
    <w:rsid w:val="00597AD1"/>
    <w:rsid w:val="00597B6B"/>
    <w:rsid w:val="00597F16"/>
    <w:rsid w:val="005A0145"/>
    <w:rsid w:val="005A01BB"/>
    <w:rsid w:val="005A0CE1"/>
    <w:rsid w:val="005A0E21"/>
    <w:rsid w:val="005A109B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DD2"/>
    <w:rsid w:val="005A2E52"/>
    <w:rsid w:val="005A33AE"/>
    <w:rsid w:val="005A3963"/>
    <w:rsid w:val="005A3D7C"/>
    <w:rsid w:val="005A3EDF"/>
    <w:rsid w:val="005A410C"/>
    <w:rsid w:val="005A41EA"/>
    <w:rsid w:val="005A4484"/>
    <w:rsid w:val="005A4491"/>
    <w:rsid w:val="005A44C9"/>
    <w:rsid w:val="005A4E03"/>
    <w:rsid w:val="005A56E6"/>
    <w:rsid w:val="005A576D"/>
    <w:rsid w:val="005A58DF"/>
    <w:rsid w:val="005A5E33"/>
    <w:rsid w:val="005A6265"/>
    <w:rsid w:val="005A6377"/>
    <w:rsid w:val="005A67B9"/>
    <w:rsid w:val="005A69D4"/>
    <w:rsid w:val="005A7317"/>
    <w:rsid w:val="005A73CF"/>
    <w:rsid w:val="005A7487"/>
    <w:rsid w:val="005A75D0"/>
    <w:rsid w:val="005A7C3D"/>
    <w:rsid w:val="005A7E14"/>
    <w:rsid w:val="005B01AF"/>
    <w:rsid w:val="005B06DA"/>
    <w:rsid w:val="005B0787"/>
    <w:rsid w:val="005B096F"/>
    <w:rsid w:val="005B09D3"/>
    <w:rsid w:val="005B0C24"/>
    <w:rsid w:val="005B0ECA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190"/>
    <w:rsid w:val="005B54F7"/>
    <w:rsid w:val="005B55ED"/>
    <w:rsid w:val="005B5A06"/>
    <w:rsid w:val="005B5B3C"/>
    <w:rsid w:val="005B66AD"/>
    <w:rsid w:val="005B6A7C"/>
    <w:rsid w:val="005B6EC7"/>
    <w:rsid w:val="005B75D2"/>
    <w:rsid w:val="005B75E5"/>
    <w:rsid w:val="005B7B99"/>
    <w:rsid w:val="005B7D78"/>
    <w:rsid w:val="005C02E0"/>
    <w:rsid w:val="005C0577"/>
    <w:rsid w:val="005C0711"/>
    <w:rsid w:val="005C1883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69"/>
    <w:rsid w:val="005C4B7A"/>
    <w:rsid w:val="005C4C73"/>
    <w:rsid w:val="005C4EAC"/>
    <w:rsid w:val="005C5113"/>
    <w:rsid w:val="005C5BF2"/>
    <w:rsid w:val="005C5C10"/>
    <w:rsid w:val="005C63AB"/>
    <w:rsid w:val="005C6839"/>
    <w:rsid w:val="005C6B07"/>
    <w:rsid w:val="005C6BC1"/>
    <w:rsid w:val="005C6E5E"/>
    <w:rsid w:val="005C6F7F"/>
    <w:rsid w:val="005C70C1"/>
    <w:rsid w:val="005C72CA"/>
    <w:rsid w:val="005C7C23"/>
    <w:rsid w:val="005C7C9F"/>
    <w:rsid w:val="005C7D14"/>
    <w:rsid w:val="005C7D60"/>
    <w:rsid w:val="005C7D67"/>
    <w:rsid w:val="005D003E"/>
    <w:rsid w:val="005D0221"/>
    <w:rsid w:val="005D0309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B75"/>
    <w:rsid w:val="005D2D09"/>
    <w:rsid w:val="005D2DC4"/>
    <w:rsid w:val="005D3307"/>
    <w:rsid w:val="005D3689"/>
    <w:rsid w:val="005D3A0B"/>
    <w:rsid w:val="005D3C09"/>
    <w:rsid w:val="005D448E"/>
    <w:rsid w:val="005D4833"/>
    <w:rsid w:val="005D4BE8"/>
    <w:rsid w:val="005D558B"/>
    <w:rsid w:val="005D575F"/>
    <w:rsid w:val="005D5760"/>
    <w:rsid w:val="005D5BCD"/>
    <w:rsid w:val="005D5D80"/>
    <w:rsid w:val="005D5DC4"/>
    <w:rsid w:val="005D6079"/>
    <w:rsid w:val="005D65CC"/>
    <w:rsid w:val="005D6B4C"/>
    <w:rsid w:val="005D7234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21D"/>
    <w:rsid w:val="005E4889"/>
    <w:rsid w:val="005E4ADB"/>
    <w:rsid w:val="005E4D7A"/>
    <w:rsid w:val="005E4E41"/>
    <w:rsid w:val="005E5268"/>
    <w:rsid w:val="005E5332"/>
    <w:rsid w:val="005E5975"/>
    <w:rsid w:val="005E62A8"/>
    <w:rsid w:val="005E68BA"/>
    <w:rsid w:val="005E6C24"/>
    <w:rsid w:val="005E6D04"/>
    <w:rsid w:val="005E6EB8"/>
    <w:rsid w:val="005E6F20"/>
    <w:rsid w:val="005E7238"/>
    <w:rsid w:val="005E77C2"/>
    <w:rsid w:val="005E7ADE"/>
    <w:rsid w:val="005E7C1D"/>
    <w:rsid w:val="005F025E"/>
    <w:rsid w:val="005F0698"/>
    <w:rsid w:val="005F0EBD"/>
    <w:rsid w:val="005F1342"/>
    <w:rsid w:val="005F1373"/>
    <w:rsid w:val="005F1526"/>
    <w:rsid w:val="005F1B9F"/>
    <w:rsid w:val="005F1BA9"/>
    <w:rsid w:val="005F1BDC"/>
    <w:rsid w:val="005F2203"/>
    <w:rsid w:val="005F27C4"/>
    <w:rsid w:val="005F2C56"/>
    <w:rsid w:val="005F3A59"/>
    <w:rsid w:val="005F3AFE"/>
    <w:rsid w:val="005F3B8C"/>
    <w:rsid w:val="005F3ECB"/>
    <w:rsid w:val="005F3F6C"/>
    <w:rsid w:val="005F4046"/>
    <w:rsid w:val="005F48B8"/>
    <w:rsid w:val="005F494C"/>
    <w:rsid w:val="005F4CCE"/>
    <w:rsid w:val="005F4FDA"/>
    <w:rsid w:val="005F5427"/>
    <w:rsid w:val="005F5BF5"/>
    <w:rsid w:val="005F5CC9"/>
    <w:rsid w:val="005F6554"/>
    <w:rsid w:val="005F707D"/>
    <w:rsid w:val="005F70F4"/>
    <w:rsid w:val="005F725B"/>
    <w:rsid w:val="005F728E"/>
    <w:rsid w:val="00600225"/>
    <w:rsid w:val="006002E8"/>
    <w:rsid w:val="006004D9"/>
    <w:rsid w:val="006005C7"/>
    <w:rsid w:val="00600BE8"/>
    <w:rsid w:val="00600CB5"/>
    <w:rsid w:val="00600E67"/>
    <w:rsid w:val="00600EAF"/>
    <w:rsid w:val="00601523"/>
    <w:rsid w:val="0060170D"/>
    <w:rsid w:val="0060206F"/>
    <w:rsid w:val="006022D9"/>
    <w:rsid w:val="006022FA"/>
    <w:rsid w:val="006023E6"/>
    <w:rsid w:val="006025DF"/>
    <w:rsid w:val="00602C1D"/>
    <w:rsid w:val="00602CF3"/>
    <w:rsid w:val="0060307E"/>
    <w:rsid w:val="006030D0"/>
    <w:rsid w:val="006033E5"/>
    <w:rsid w:val="0060350B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2D0"/>
    <w:rsid w:val="00606BCA"/>
    <w:rsid w:val="006072EF"/>
    <w:rsid w:val="00607723"/>
    <w:rsid w:val="00607924"/>
    <w:rsid w:val="00607971"/>
    <w:rsid w:val="006079C2"/>
    <w:rsid w:val="00607B00"/>
    <w:rsid w:val="00607E80"/>
    <w:rsid w:val="006100D7"/>
    <w:rsid w:val="00610171"/>
    <w:rsid w:val="00610723"/>
    <w:rsid w:val="00610B8B"/>
    <w:rsid w:val="00610C5A"/>
    <w:rsid w:val="00610E1C"/>
    <w:rsid w:val="006112F6"/>
    <w:rsid w:val="00611CCE"/>
    <w:rsid w:val="00611F36"/>
    <w:rsid w:val="00612235"/>
    <w:rsid w:val="0061232A"/>
    <w:rsid w:val="00612700"/>
    <w:rsid w:val="00612C57"/>
    <w:rsid w:val="0061319C"/>
    <w:rsid w:val="006139BB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90D"/>
    <w:rsid w:val="00616B82"/>
    <w:rsid w:val="0061720E"/>
    <w:rsid w:val="00617369"/>
    <w:rsid w:val="00617AF0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345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AFA"/>
    <w:rsid w:val="00624EA0"/>
    <w:rsid w:val="00624F1B"/>
    <w:rsid w:val="0062563A"/>
    <w:rsid w:val="0062570D"/>
    <w:rsid w:val="00625752"/>
    <w:rsid w:val="00625B1B"/>
    <w:rsid w:val="00626181"/>
    <w:rsid w:val="00626199"/>
    <w:rsid w:val="006262F2"/>
    <w:rsid w:val="006265C4"/>
    <w:rsid w:val="006269CE"/>
    <w:rsid w:val="00626E3B"/>
    <w:rsid w:val="00626EDB"/>
    <w:rsid w:val="0062764A"/>
    <w:rsid w:val="00627C4B"/>
    <w:rsid w:val="006309B1"/>
    <w:rsid w:val="00630B9A"/>
    <w:rsid w:val="00630C8F"/>
    <w:rsid w:val="00630E82"/>
    <w:rsid w:val="00631B9B"/>
    <w:rsid w:val="00632481"/>
    <w:rsid w:val="0063341C"/>
    <w:rsid w:val="00633E27"/>
    <w:rsid w:val="00634133"/>
    <w:rsid w:val="0063438F"/>
    <w:rsid w:val="00634B37"/>
    <w:rsid w:val="00634E8F"/>
    <w:rsid w:val="00634FEF"/>
    <w:rsid w:val="00635183"/>
    <w:rsid w:val="006353CC"/>
    <w:rsid w:val="0063552E"/>
    <w:rsid w:val="0063556F"/>
    <w:rsid w:val="00635589"/>
    <w:rsid w:val="006355E4"/>
    <w:rsid w:val="00635ACB"/>
    <w:rsid w:val="00635B72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B6E"/>
    <w:rsid w:val="00641D33"/>
    <w:rsid w:val="00642154"/>
    <w:rsid w:val="00643127"/>
    <w:rsid w:val="006431B4"/>
    <w:rsid w:val="00643AF9"/>
    <w:rsid w:val="00643C0C"/>
    <w:rsid w:val="00643CA5"/>
    <w:rsid w:val="00643F46"/>
    <w:rsid w:val="00644003"/>
    <w:rsid w:val="006442D0"/>
    <w:rsid w:val="0064542B"/>
    <w:rsid w:val="00645643"/>
    <w:rsid w:val="00645787"/>
    <w:rsid w:val="006458C7"/>
    <w:rsid w:val="00646741"/>
    <w:rsid w:val="00646967"/>
    <w:rsid w:val="00646C34"/>
    <w:rsid w:val="00646FD8"/>
    <w:rsid w:val="006478F2"/>
    <w:rsid w:val="0065035F"/>
    <w:rsid w:val="006508FA"/>
    <w:rsid w:val="006514D0"/>
    <w:rsid w:val="0065171D"/>
    <w:rsid w:val="00651B06"/>
    <w:rsid w:val="00651B95"/>
    <w:rsid w:val="006522E1"/>
    <w:rsid w:val="00652880"/>
    <w:rsid w:val="006534F5"/>
    <w:rsid w:val="00653580"/>
    <w:rsid w:val="00653657"/>
    <w:rsid w:val="006539D1"/>
    <w:rsid w:val="00653A62"/>
    <w:rsid w:val="00653FD0"/>
    <w:rsid w:val="006540CF"/>
    <w:rsid w:val="006541C7"/>
    <w:rsid w:val="00654A0E"/>
    <w:rsid w:val="00654ADF"/>
    <w:rsid w:val="00654C01"/>
    <w:rsid w:val="00654FC5"/>
    <w:rsid w:val="0065577D"/>
    <w:rsid w:val="00655DD3"/>
    <w:rsid w:val="00655E17"/>
    <w:rsid w:val="00655F9F"/>
    <w:rsid w:val="00656507"/>
    <w:rsid w:val="00656754"/>
    <w:rsid w:val="0065678E"/>
    <w:rsid w:val="006569C3"/>
    <w:rsid w:val="00656A81"/>
    <w:rsid w:val="00656CC5"/>
    <w:rsid w:val="00656FD7"/>
    <w:rsid w:val="0065720C"/>
    <w:rsid w:val="006574F6"/>
    <w:rsid w:val="006574FD"/>
    <w:rsid w:val="00657764"/>
    <w:rsid w:val="006578C6"/>
    <w:rsid w:val="00657982"/>
    <w:rsid w:val="00660227"/>
    <w:rsid w:val="006605B3"/>
    <w:rsid w:val="00660682"/>
    <w:rsid w:val="00660A08"/>
    <w:rsid w:val="00661133"/>
    <w:rsid w:val="00661663"/>
    <w:rsid w:val="00661A7E"/>
    <w:rsid w:val="00661C9D"/>
    <w:rsid w:val="0066210C"/>
    <w:rsid w:val="0066218D"/>
    <w:rsid w:val="006623C1"/>
    <w:rsid w:val="0066240E"/>
    <w:rsid w:val="00662717"/>
    <w:rsid w:val="00662C96"/>
    <w:rsid w:val="00662D02"/>
    <w:rsid w:val="006631D6"/>
    <w:rsid w:val="00663B8B"/>
    <w:rsid w:val="00663E65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3A"/>
    <w:rsid w:val="006662C2"/>
    <w:rsid w:val="0066645E"/>
    <w:rsid w:val="0066671F"/>
    <w:rsid w:val="0066677D"/>
    <w:rsid w:val="006667EB"/>
    <w:rsid w:val="00666D6B"/>
    <w:rsid w:val="0066705D"/>
    <w:rsid w:val="00667604"/>
    <w:rsid w:val="00667B9E"/>
    <w:rsid w:val="00667C8B"/>
    <w:rsid w:val="00670258"/>
    <w:rsid w:val="006704E3"/>
    <w:rsid w:val="00670529"/>
    <w:rsid w:val="006707F8"/>
    <w:rsid w:val="00670FAB"/>
    <w:rsid w:val="00671066"/>
    <w:rsid w:val="00671694"/>
    <w:rsid w:val="006716B8"/>
    <w:rsid w:val="00671D8A"/>
    <w:rsid w:val="00671EF5"/>
    <w:rsid w:val="0067201B"/>
    <w:rsid w:val="00672561"/>
    <w:rsid w:val="00672610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120"/>
    <w:rsid w:val="0067414D"/>
    <w:rsid w:val="00674687"/>
    <w:rsid w:val="00674CC9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6F89"/>
    <w:rsid w:val="00677067"/>
    <w:rsid w:val="006775D7"/>
    <w:rsid w:val="0067773E"/>
    <w:rsid w:val="006802B3"/>
    <w:rsid w:val="00681260"/>
    <w:rsid w:val="00681342"/>
    <w:rsid w:val="00681382"/>
    <w:rsid w:val="00681996"/>
    <w:rsid w:val="00681A91"/>
    <w:rsid w:val="00681EF9"/>
    <w:rsid w:val="0068203D"/>
    <w:rsid w:val="0068207F"/>
    <w:rsid w:val="0068256C"/>
    <w:rsid w:val="006826F1"/>
    <w:rsid w:val="00682A2C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67C5"/>
    <w:rsid w:val="00686D11"/>
    <w:rsid w:val="00686EAB"/>
    <w:rsid w:val="00687789"/>
    <w:rsid w:val="00690D53"/>
    <w:rsid w:val="00691240"/>
    <w:rsid w:val="00691CB5"/>
    <w:rsid w:val="00691D8F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A66"/>
    <w:rsid w:val="00693F05"/>
    <w:rsid w:val="00693F49"/>
    <w:rsid w:val="00694102"/>
    <w:rsid w:val="00694139"/>
    <w:rsid w:val="006945F3"/>
    <w:rsid w:val="00694741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6B5"/>
    <w:rsid w:val="00697739"/>
    <w:rsid w:val="00697A3E"/>
    <w:rsid w:val="006A054C"/>
    <w:rsid w:val="006A085A"/>
    <w:rsid w:val="006A08E2"/>
    <w:rsid w:val="006A0905"/>
    <w:rsid w:val="006A0A17"/>
    <w:rsid w:val="006A1093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4AE9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CA4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B4B"/>
    <w:rsid w:val="006B1BC7"/>
    <w:rsid w:val="006B1F9B"/>
    <w:rsid w:val="006B2043"/>
    <w:rsid w:val="006B2076"/>
    <w:rsid w:val="006B21BB"/>
    <w:rsid w:val="006B24A9"/>
    <w:rsid w:val="006B26C9"/>
    <w:rsid w:val="006B2B83"/>
    <w:rsid w:val="006B3798"/>
    <w:rsid w:val="006B3A5D"/>
    <w:rsid w:val="006B3DCB"/>
    <w:rsid w:val="006B4033"/>
    <w:rsid w:val="006B40A8"/>
    <w:rsid w:val="006B4191"/>
    <w:rsid w:val="006B437C"/>
    <w:rsid w:val="006B43B3"/>
    <w:rsid w:val="006B47C9"/>
    <w:rsid w:val="006B4C05"/>
    <w:rsid w:val="006B4F0D"/>
    <w:rsid w:val="006B509C"/>
    <w:rsid w:val="006B51D4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818"/>
    <w:rsid w:val="006C6AEA"/>
    <w:rsid w:val="006C75C0"/>
    <w:rsid w:val="006C7C27"/>
    <w:rsid w:val="006C7E95"/>
    <w:rsid w:val="006D009D"/>
    <w:rsid w:val="006D10CE"/>
    <w:rsid w:val="006D128A"/>
    <w:rsid w:val="006D15EA"/>
    <w:rsid w:val="006D194A"/>
    <w:rsid w:val="006D1ABD"/>
    <w:rsid w:val="006D1EDF"/>
    <w:rsid w:val="006D2488"/>
    <w:rsid w:val="006D2A6F"/>
    <w:rsid w:val="006D2F38"/>
    <w:rsid w:val="006D2F96"/>
    <w:rsid w:val="006D3995"/>
    <w:rsid w:val="006D39CC"/>
    <w:rsid w:val="006D3B74"/>
    <w:rsid w:val="006D3CF7"/>
    <w:rsid w:val="006D4782"/>
    <w:rsid w:val="006D4D93"/>
    <w:rsid w:val="006D4E50"/>
    <w:rsid w:val="006D4ECE"/>
    <w:rsid w:val="006D5027"/>
    <w:rsid w:val="006D5357"/>
    <w:rsid w:val="006D5836"/>
    <w:rsid w:val="006D59C4"/>
    <w:rsid w:val="006D5C75"/>
    <w:rsid w:val="006D6204"/>
    <w:rsid w:val="006D659B"/>
    <w:rsid w:val="006D65B9"/>
    <w:rsid w:val="006D6612"/>
    <w:rsid w:val="006D67CD"/>
    <w:rsid w:val="006D6DF8"/>
    <w:rsid w:val="006D71F6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664"/>
    <w:rsid w:val="006E17B5"/>
    <w:rsid w:val="006E1CE0"/>
    <w:rsid w:val="006E2213"/>
    <w:rsid w:val="006E25E6"/>
    <w:rsid w:val="006E27B7"/>
    <w:rsid w:val="006E2DF3"/>
    <w:rsid w:val="006E2DFE"/>
    <w:rsid w:val="006E31A3"/>
    <w:rsid w:val="006E38C8"/>
    <w:rsid w:val="006E41D5"/>
    <w:rsid w:val="006E433D"/>
    <w:rsid w:val="006E486B"/>
    <w:rsid w:val="006E4C39"/>
    <w:rsid w:val="006E4F41"/>
    <w:rsid w:val="006E57BD"/>
    <w:rsid w:val="006E582B"/>
    <w:rsid w:val="006E5F72"/>
    <w:rsid w:val="006E5F96"/>
    <w:rsid w:val="006E6143"/>
    <w:rsid w:val="006E6583"/>
    <w:rsid w:val="006E6A0A"/>
    <w:rsid w:val="006E6C56"/>
    <w:rsid w:val="006E6DF2"/>
    <w:rsid w:val="006E6E1E"/>
    <w:rsid w:val="006E6F8A"/>
    <w:rsid w:val="006E72DC"/>
    <w:rsid w:val="006E785F"/>
    <w:rsid w:val="006E7DC6"/>
    <w:rsid w:val="006E7F03"/>
    <w:rsid w:val="006F057C"/>
    <w:rsid w:val="006F0785"/>
    <w:rsid w:val="006F0BF3"/>
    <w:rsid w:val="006F1616"/>
    <w:rsid w:val="006F17DD"/>
    <w:rsid w:val="006F2166"/>
    <w:rsid w:val="006F2670"/>
    <w:rsid w:val="006F2AB0"/>
    <w:rsid w:val="006F2BA2"/>
    <w:rsid w:val="006F3B3E"/>
    <w:rsid w:val="006F405C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5EE"/>
    <w:rsid w:val="006F6885"/>
    <w:rsid w:val="006F6C88"/>
    <w:rsid w:val="006F6C89"/>
    <w:rsid w:val="006F73DB"/>
    <w:rsid w:val="006F7608"/>
    <w:rsid w:val="006F7B62"/>
    <w:rsid w:val="00700697"/>
    <w:rsid w:val="007006F2"/>
    <w:rsid w:val="007007B2"/>
    <w:rsid w:val="00700903"/>
    <w:rsid w:val="00700E11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29B"/>
    <w:rsid w:val="007034FD"/>
    <w:rsid w:val="00703CAC"/>
    <w:rsid w:val="00704079"/>
    <w:rsid w:val="00704112"/>
    <w:rsid w:val="007044D0"/>
    <w:rsid w:val="0070465E"/>
    <w:rsid w:val="0070475A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7A6"/>
    <w:rsid w:val="0070691A"/>
    <w:rsid w:val="00706951"/>
    <w:rsid w:val="00706E22"/>
    <w:rsid w:val="00706EE9"/>
    <w:rsid w:val="0070701E"/>
    <w:rsid w:val="007078A4"/>
    <w:rsid w:val="00707A3A"/>
    <w:rsid w:val="00707AA6"/>
    <w:rsid w:val="00707B6F"/>
    <w:rsid w:val="00707CD9"/>
    <w:rsid w:val="0071049F"/>
    <w:rsid w:val="007107C2"/>
    <w:rsid w:val="0071081A"/>
    <w:rsid w:val="00710EAC"/>
    <w:rsid w:val="00711830"/>
    <w:rsid w:val="007118E7"/>
    <w:rsid w:val="00711A5C"/>
    <w:rsid w:val="00711EF1"/>
    <w:rsid w:val="00711EF5"/>
    <w:rsid w:val="00712284"/>
    <w:rsid w:val="00712764"/>
    <w:rsid w:val="0071299B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18E"/>
    <w:rsid w:val="00716568"/>
    <w:rsid w:val="00716AF3"/>
    <w:rsid w:val="007171F2"/>
    <w:rsid w:val="00717298"/>
    <w:rsid w:val="0071738F"/>
    <w:rsid w:val="0071758C"/>
    <w:rsid w:val="00717747"/>
    <w:rsid w:val="00720233"/>
    <w:rsid w:val="00720589"/>
    <w:rsid w:val="007206C5"/>
    <w:rsid w:val="00720EAF"/>
    <w:rsid w:val="007210FB"/>
    <w:rsid w:val="0072152E"/>
    <w:rsid w:val="0072195B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2B3"/>
    <w:rsid w:val="007254E1"/>
    <w:rsid w:val="00725736"/>
    <w:rsid w:val="00725D84"/>
    <w:rsid w:val="00725DED"/>
    <w:rsid w:val="0072629C"/>
    <w:rsid w:val="0072637C"/>
    <w:rsid w:val="007263E0"/>
    <w:rsid w:val="0072694B"/>
    <w:rsid w:val="00726B2E"/>
    <w:rsid w:val="00726F7E"/>
    <w:rsid w:val="007270CD"/>
    <w:rsid w:val="007272D3"/>
    <w:rsid w:val="00727E80"/>
    <w:rsid w:val="0073006C"/>
    <w:rsid w:val="007305E6"/>
    <w:rsid w:val="00731187"/>
    <w:rsid w:val="007312BE"/>
    <w:rsid w:val="007313DD"/>
    <w:rsid w:val="00731649"/>
    <w:rsid w:val="007319CE"/>
    <w:rsid w:val="00731D02"/>
    <w:rsid w:val="00732240"/>
    <w:rsid w:val="00732A2E"/>
    <w:rsid w:val="00732B35"/>
    <w:rsid w:val="00732FC8"/>
    <w:rsid w:val="007330BD"/>
    <w:rsid w:val="007331C4"/>
    <w:rsid w:val="0073352F"/>
    <w:rsid w:val="00733A76"/>
    <w:rsid w:val="007342FD"/>
    <w:rsid w:val="00734468"/>
    <w:rsid w:val="00734BCA"/>
    <w:rsid w:val="00734CA0"/>
    <w:rsid w:val="00734DF4"/>
    <w:rsid w:val="00735596"/>
    <w:rsid w:val="007355D2"/>
    <w:rsid w:val="0073566F"/>
    <w:rsid w:val="007357E0"/>
    <w:rsid w:val="00735820"/>
    <w:rsid w:val="00735875"/>
    <w:rsid w:val="007359AD"/>
    <w:rsid w:val="00735A31"/>
    <w:rsid w:val="00735B4B"/>
    <w:rsid w:val="00735C17"/>
    <w:rsid w:val="00735C24"/>
    <w:rsid w:val="00735E9B"/>
    <w:rsid w:val="00735EE1"/>
    <w:rsid w:val="007360AC"/>
    <w:rsid w:val="00736147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6E4"/>
    <w:rsid w:val="0074173D"/>
    <w:rsid w:val="007419CB"/>
    <w:rsid w:val="00741FAE"/>
    <w:rsid w:val="007421DF"/>
    <w:rsid w:val="007426E2"/>
    <w:rsid w:val="00742979"/>
    <w:rsid w:val="00742C81"/>
    <w:rsid w:val="00742C85"/>
    <w:rsid w:val="0074305A"/>
    <w:rsid w:val="007435B5"/>
    <w:rsid w:val="0074361B"/>
    <w:rsid w:val="0074393F"/>
    <w:rsid w:val="00743B09"/>
    <w:rsid w:val="00743E7F"/>
    <w:rsid w:val="00743F1D"/>
    <w:rsid w:val="007440B6"/>
    <w:rsid w:val="00744A45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0ED"/>
    <w:rsid w:val="00747528"/>
    <w:rsid w:val="007475E8"/>
    <w:rsid w:val="007477B6"/>
    <w:rsid w:val="0074790F"/>
    <w:rsid w:val="00747957"/>
    <w:rsid w:val="00747AF1"/>
    <w:rsid w:val="00747FAA"/>
    <w:rsid w:val="007504D1"/>
    <w:rsid w:val="0075069A"/>
    <w:rsid w:val="00750F5A"/>
    <w:rsid w:val="007510C2"/>
    <w:rsid w:val="007511E3"/>
    <w:rsid w:val="0075188A"/>
    <w:rsid w:val="00751EBA"/>
    <w:rsid w:val="007520AC"/>
    <w:rsid w:val="0075285E"/>
    <w:rsid w:val="0075316F"/>
    <w:rsid w:val="00753E9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091"/>
    <w:rsid w:val="0076376E"/>
    <w:rsid w:val="00763877"/>
    <w:rsid w:val="00763935"/>
    <w:rsid w:val="00763A7D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646"/>
    <w:rsid w:val="0076775D"/>
    <w:rsid w:val="00767DCE"/>
    <w:rsid w:val="00767E05"/>
    <w:rsid w:val="00770028"/>
    <w:rsid w:val="00770181"/>
    <w:rsid w:val="00770457"/>
    <w:rsid w:val="0077072A"/>
    <w:rsid w:val="00771501"/>
    <w:rsid w:val="00771EC2"/>
    <w:rsid w:val="00771F0C"/>
    <w:rsid w:val="007726DC"/>
    <w:rsid w:val="0077282C"/>
    <w:rsid w:val="00772B25"/>
    <w:rsid w:val="00772FA3"/>
    <w:rsid w:val="007734EC"/>
    <w:rsid w:val="00773791"/>
    <w:rsid w:val="00773AA3"/>
    <w:rsid w:val="00773CFD"/>
    <w:rsid w:val="00774528"/>
    <w:rsid w:val="007746F5"/>
    <w:rsid w:val="00774872"/>
    <w:rsid w:val="007748A7"/>
    <w:rsid w:val="00774A56"/>
    <w:rsid w:val="00774A7F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268"/>
    <w:rsid w:val="00780434"/>
    <w:rsid w:val="00780B9A"/>
    <w:rsid w:val="007819E2"/>
    <w:rsid w:val="00781A35"/>
    <w:rsid w:val="00781DAB"/>
    <w:rsid w:val="0078232A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875A4"/>
    <w:rsid w:val="00787BC3"/>
    <w:rsid w:val="00790151"/>
    <w:rsid w:val="00790170"/>
    <w:rsid w:val="00790606"/>
    <w:rsid w:val="0079091C"/>
    <w:rsid w:val="00790DBF"/>
    <w:rsid w:val="0079107F"/>
    <w:rsid w:val="007915C9"/>
    <w:rsid w:val="007917C8"/>
    <w:rsid w:val="00791998"/>
    <w:rsid w:val="007919E1"/>
    <w:rsid w:val="00791B11"/>
    <w:rsid w:val="007924ED"/>
    <w:rsid w:val="0079256A"/>
    <w:rsid w:val="00792A8C"/>
    <w:rsid w:val="00792CC0"/>
    <w:rsid w:val="00792DA5"/>
    <w:rsid w:val="00793B1D"/>
    <w:rsid w:val="00793DCD"/>
    <w:rsid w:val="0079415A"/>
    <w:rsid w:val="007941B5"/>
    <w:rsid w:val="007943AE"/>
    <w:rsid w:val="007947DF"/>
    <w:rsid w:val="007951E4"/>
    <w:rsid w:val="0079567F"/>
    <w:rsid w:val="00795B26"/>
    <w:rsid w:val="00795DDB"/>
    <w:rsid w:val="0079617A"/>
    <w:rsid w:val="00796431"/>
    <w:rsid w:val="007964BE"/>
    <w:rsid w:val="0079652D"/>
    <w:rsid w:val="007966E8"/>
    <w:rsid w:val="007969A2"/>
    <w:rsid w:val="00796F2D"/>
    <w:rsid w:val="00796FB7"/>
    <w:rsid w:val="00797926"/>
    <w:rsid w:val="00797AD6"/>
    <w:rsid w:val="00797E60"/>
    <w:rsid w:val="007A0D4C"/>
    <w:rsid w:val="007A0DC5"/>
    <w:rsid w:val="007A0E53"/>
    <w:rsid w:val="007A0FF7"/>
    <w:rsid w:val="007A1160"/>
    <w:rsid w:val="007A14CA"/>
    <w:rsid w:val="007A1667"/>
    <w:rsid w:val="007A1CF8"/>
    <w:rsid w:val="007A1E69"/>
    <w:rsid w:val="007A1FB2"/>
    <w:rsid w:val="007A219C"/>
    <w:rsid w:val="007A2345"/>
    <w:rsid w:val="007A2617"/>
    <w:rsid w:val="007A284D"/>
    <w:rsid w:val="007A33B7"/>
    <w:rsid w:val="007A343F"/>
    <w:rsid w:val="007A3509"/>
    <w:rsid w:val="007A358C"/>
    <w:rsid w:val="007A3654"/>
    <w:rsid w:val="007A418A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1F1E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8AF"/>
    <w:rsid w:val="007B39DE"/>
    <w:rsid w:val="007B40C1"/>
    <w:rsid w:val="007B45B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94E"/>
    <w:rsid w:val="007B7BDC"/>
    <w:rsid w:val="007B7ECE"/>
    <w:rsid w:val="007C02A3"/>
    <w:rsid w:val="007C0355"/>
    <w:rsid w:val="007C0454"/>
    <w:rsid w:val="007C0630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809"/>
    <w:rsid w:val="007C3C2A"/>
    <w:rsid w:val="007C3FF6"/>
    <w:rsid w:val="007C40F3"/>
    <w:rsid w:val="007C450E"/>
    <w:rsid w:val="007C4818"/>
    <w:rsid w:val="007C4881"/>
    <w:rsid w:val="007C49A6"/>
    <w:rsid w:val="007C4A6C"/>
    <w:rsid w:val="007C4AF8"/>
    <w:rsid w:val="007C4C62"/>
    <w:rsid w:val="007C4CF9"/>
    <w:rsid w:val="007C4FDE"/>
    <w:rsid w:val="007C536A"/>
    <w:rsid w:val="007C59F0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4E9"/>
    <w:rsid w:val="007D4DB0"/>
    <w:rsid w:val="007D4E5F"/>
    <w:rsid w:val="007D4FA6"/>
    <w:rsid w:val="007D5164"/>
    <w:rsid w:val="007D53E2"/>
    <w:rsid w:val="007D5999"/>
    <w:rsid w:val="007D5F91"/>
    <w:rsid w:val="007D639E"/>
    <w:rsid w:val="007D673A"/>
    <w:rsid w:val="007D6CB1"/>
    <w:rsid w:val="007D7988"/>
    <w:rsid w:val="007D798B"/>
    <w:rsid w:val="007D7CFA"/>
    <w:rsid w:val="007E0331"/>
    <w:rsid w:val="007E0382"/>
    <w:rsid w:val="007E049E"/>
    <w:rsid w:val="007E04AD"/>
    <w:rsid w:val="007E099A"/>
    <w:rsid w:val="007E0AA0"/>
    <w:rsid w:val="007E0B28"/>
    <w:rsid w:val="007E0F0E"/>
    <w:rsid w:val="007E0F2A"/>
    <w:rsid w:val="007E169D"/>
    <w:rsid w:val="007E17D5"/>
    <w:rsid w:val="007E1B73"/>
    <w:rsid w:val="007E1D97"/>
    <w:rsid w:val="007E21C6"/>
    <w:rsid w:val="007E22AC"/>
    <w:rsid w:val="007E26E0"/>
    <w:rsid w:val="007E2994"/>
    <w:rsid w:val="007E2E0D"/>
    <w:rsid w:val="007E46DA"/>
    <w:rsid w:val="007E4739"/>
    <w:rsid w:val="007E49A6"/>
    <w:rsid w:val="007E4BB6"/>
    <w:rsid w:val="007E5226"/>
    <w:rsid w:val="007E5505"/>
    <w:rsid w:val="007E5714"/>
    <w:rsid w:val="007E58CB"/>
    <w:rsid w:val="007E5EC4"/>
    <w:rsid w:val="007E61C0"/>
    <w:rsid w:val="007E678D"/>
    <w:rsid w:val="007E693B"/>
    <w:rsid w:val="007E6AA7"/>
    <w:rsid w:val="007E704E"/>
    <w:rsid w:val="007E74B1"/>
    <w:rsid w:val="007E7680"/>
    <w:rsid w:val="007E7B65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3B0C"/>
    <w:rsid w:val="007F4C5E"/>
    <w:rsid w:val="007F5056"/>
    <w:rsid w:val="007F511C"/>
    <w:rsid w:val="007F53BF"/>
    <w:rsid w:val="007F5547"/>
    <w:rsid w:val="007F5728"/>
    <w:rsid w:val="007F5B0C"/>
    <w:rsid w:val="007F5C24"/>
    <w:rsid w:val="007F5CC1"/>
    <w:rsid w:val="007F61D0"/>
    <w:rsid w:val="007F63D7"/>
    <w:rsid w:val="007F69FE"/>
    <w:rsid w:val="007F6E06"/>
    <w:rsid w:val="007F6EA9"/>
    <w:rsid w:val="007F7220"/>
    <w:rsid w:val="007F7558"/>
    <w:rsid w:val="007F76B7"/>
    <w:rsid w:val="007F76E2"/>
    <w:rsid w:val="007F7731"/>
    <w:rsid w:val="007F7DF3"/>
    <w:rsid w:val="00800405"/>
    <w:rsid w:val="008005EC"/>
    <w:rsid w:val="00801093"/>
    <w:rsid w:val="00801372"/>
    <w:rsid w:val="00801B3B"/>
    <w:rsid w:val="00801C19"/>
    <w:rsid w:val="00801CA9"/>
    <w:rsid w:val="00801F75"/>
    <w:rsid w:val="008025F4"/>
    <w:rsid w:val="00802954"/>
    <w:rsid w:val="00803013"/>
    <w:rsid w:val="00803852"/>
    <w:rsid w:val="00803D0F"/>
    <w:rsid w:val="00803F3C"/>
    <w:rsid w:val="00803FD5"/>
    <w:rsid w:val="00804C5D"/>
    <w:rsid w:val="00804CFE"/>
    <w:rsid w:val="008051E3"/>
    <w:rsid w:val="0080522B"/>
    <w:rsid w:val="008053BA"/>
    <w:rsid w:val="008056F9"/>
    <w:rsid w:val="00805774"/>
    <w:rsid w:val="0080583C"/>
    <w:rsid w:val="00805E11"/>
    <w:rsid w:val="00805EF8"/>
    <w:rsid w:val="00805F71"/>
    <w:rsid w:val="008061F3"/>
    <w:rsid w:val="00806301"/>
    <w:rsid w:val="00806563"/>
    <w:rsid w:val="00806908"/>
    <w:rsid w:val="00806EE9"/>
    <w:rsid w:val="008071C1"/>
    <w:rsid w:val="008073CC"/>
    <w:rsid w:val="008073E5"/>
    <w:rsid w:val="00807567"/>
    <w:rsid w:val="00807CA9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1C8A"/>
    <w:rsid w:val="008121B1"/>
    <w:rsid w:val="008124B1"/>
    <w:rsid w:val="00812AD7"/>
    <w:rsid w:val="00812E16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6C3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369D"/>
    <w:rsid w:val="0082420D"/>
    <w:rsid w:val="00824351"/>
    <w:rsid w:val="00824557"/>
    <w:rsid w:val="00824809"/>
    <w:rsid w:val="00824822"/>
    <w:rsid w:val="00825171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27D49"/>
    <w:rsid w:val="00830059"/>
    <w:rsid w:val="008300A4"/>
    <w:rsid w:val="008301A0"/>
    <w:rsid w:val="00830281"/>
    <w:rsid w:val="008302DA"/>
    <w:rsid w:val="00830307"/>
    <w:rsid w:val="00830AD9"/>
    <w:rsid w:val="0083109C"/>
    <w:rsid w:val="00831187"/>
    <w:rsid w:val="0083197E"/>
    <w:rsid w:val="00831C93"/>
    <w:rsid w:val="00831DC6"/>
    <w:rsid w:val="00831F4B"/>
    <w:rsid w:val="00831F97"/>
    <w:rsid w:val="0083251E"/>
    <w:rsid w:val="00833336"/>
    <w:rsid w:val="0083381B"/>
    <w:rsid w:val="0083395B"/>
    <w:rsid w:val="008339CA"/>
    <w:rsid w:val="00833A36"/>
    <w:rsid w:val="00833C7C"/>
    <w:rsid w:val="00834205"/>
    <w:rsid w:val="0083422A"/>
    <w:rsid w:val="0083461B"/>
    <w:rsid w:val="00834621"/>
    <w:rsid w:val="00834DC7"/>
    <w:rsid w:val="00834EC9"/>
    <w:rsid w:val="00834FE8"/>
    <w:rsid w:val="00835021"/>
    <w:rsid w:val="00835023"/>
    <w:rsid w:val="0083509C"/>
    <w:rsid w:val="00835ACB"/>
    <w:rsid w:val="00835C58"/>
    <w:rsid w:val="00835FD6"/>
    <w:rsid w:val="008361EB"/>
    <w:rsid w:val="00836534"/>
    <w:rsid w:val="00836780"/>
    <w:rsid w:val="008369F5"/>
    <w:rsid w:val="008371FD"/>
    <w:rsid w:val="00837205"/>
    <w:rsid w:val="0083769D"/>
    <w:rsid w:val="00837B00"/>
    <w:rsid w:val="00837D36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B40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91E"/>
    <w:rsid w:val="00844AE5"/>
    <w:rsid w:val="00845D74"/>
    <w:rsid w:val="00845DD1"/>
    <w:rsid w:val="008461F6"/>
    <w:rsid w:val="0084626F"/>
    <w:rsid w:val="008464A8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64E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4A87"/>
    <w:rsid w:val="00854C79"/>
    <w:rsid w:val="0085512B"/>
    <w:rsid w:val="008559AE"/>
    <w:rsid w:val="00855AFC"/>
    <w:rsid w:val="00855E6B"/>
    <w:rsid w:val="00856059"/>
    <w:rsid w:val="00856159"/>
    <w:rsid w:val="008569B1"/>
    <w:rsid w:val="00856B09"/>
    <w:rsid w:val="00856EDA"/>
    <w:rsid w:val="00857BA5"/>
    <w:rsid w:val="00857F22"/>
    <w:rsid w:val="00860169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7EB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9B7"/>
    <w:rsid w:val="00874B29"/>
    <w:rsid w:val="00874C43"/>
    <w:rsid w:val="00875090"/>
    <w:rsid w:val="00875130"/>
    <w:rsid w:val="00875229"/>
    <w:rsid w:val="008754BD"/>
    <w:rsid w:val="008755DF"/>
    <w:rsid w:val="00875899"/>
    <w:rsid w:val="00875C93"/>
    <w:rsid w:val="00875DE7"/>
    <w:rsid w:val="0087601B"/>
    <w:rsid w:val="008763FC"/>
    <w:rsid w:val="0087657D"/>
    <w:rsid w:val="0087691B"/>
    <w:rsid w:val="00876924"/>
    <w:rsid w:val="00876ED1"/>
    <w:rsid w:val="00876FF5"/>
    <w:rsid w:val="0087712F"/>
    <w:rsid w:val="0087756A"/>
    <w:rsid w:val="00877F73"/>
    <w:rsid w:val="008806CB"/>
    <w:rsid w:val="00881155"/>
    <w:rsid w:val="0088160A"/>
    <w:rsid w:val="00881701"/>
    <w:rsid w:val="00881715"/>
    <w:rsid w:val="00881A59"/>
    <w:rsid w:val="00881A73"/>
    <w:rsid w:val="00881B77"/>
    <w:rsid w:val="00881E1B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4CF"/>
    <w:rsid w:val="008835F8"/>
    <w:rsid w:val="008836BD"/>
    <w:rsid w:val="00883703"/>
    <w:rsid w:val="00883720"/>
    <w:rsid w:val="0088391F"/>
    <w:rsid w:val="00883B9C"/>
    <w:rsid w:val="00884752"/>
    <w:rsid w:val="00884C71"/>
    <w:rsid w:val="00884CCF"/>
    <w:rsid w:val="00884FCA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12D"/>
    <w:rsid w:val="00887460"/>
    <w:rsid w:val="008875D0"/>
    <w:rsid w:val="0088762C"/>
    <w:rsid w:val="00887AB1"/>
    <w:rsid w:val="00887AFD"/>
    <w:rsid w:val="00887C46"/>
    <w:rsid w:val="0089013A"/>
    <w:rsid w:val="008902FF"/>
    <w:rsid w:val="008907A4"/>
    <w:rsid w:val="00890C49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2FD0"/>
    <w:rsid w:val="00893134"/>
    <w:rsid w:val="00893227"/>
    <w:rsid w:val="0089389D"/>
    <w:rsid w:val="00893FF4"/>
    <w:rsid w:val="00894210"/>
    <w:rsid w:val="00894731"/>
    <w:rsid w:val="00894A4D"/>
    <w:rsid w:val="00894C5F"/>
    <w:rsid w:val="00895286"/>
    <w:rsid w:val="0089549B"/>
    <w:rsid w:val="00895570"/>
    <w:rsid w:val="00895673"/>
    <w:rsid w:val="00895C01"/>
    <w:rsid w:val="00895DBA"/>
    <w:rsid w:val="00895F72"/>
    <w:rsid w:val="008960A9"/>
    <w:rsid w:val="0089617B"/>
    <w:rsid w:val="008961EA"/>
    <w:rsid w:val="008962AC"/>
    <w:rsid w:val="00896379"/>
    <w:rsid w:val="00896868"/>
    <w:rsid w:val="00896AC8"/>
    <w:rsid w:val="00896D56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0BF"/>
    <w:rsid w:val="008A129A"/>
    <w:rsid w:val="008A12B6"/>
    <w:rsid w:val="008A1415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7A0"/>
    <w:rsid w:val="008A5A88"/>
    <w:rsid w:val="008A6C10"/>
    <w:rsid w:val="008A7832"/>
    <w:rsid w:val="008A7C80"/>
    <w:rsid w:val="008A7EC5"/>
    <w:rsid w:val="008A7FD4"/>
    <w:rsid w:val="008B00C5"/>
    <w:rsid w:val="008B01C6"/>
    <w:rsid w:val="008B04BB"/>
    <w:rsid w:val="008B0560"/>
    <w:rsid w:val="008B0D5C"/>
    <w:rsid w:val="008B0DCD"/>
    <w:rsid w:val="008B0DF7"/>
    <w:rsid w:val="008B0FB6"/>
    <w:rsid w:val="008B188F"/>
    <w:rsid w:val="008B1B0A"/>
    <w:rsid w:val="008B21C5"/>
    <w:rsid w:val="008B2549"/>
    <w:rsid w:val="008B2AE7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0CD"/>
    <w:rsid w:val="008C00ED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48B"/>
    <w:rsid w:val="008C3AEA"/>
    <w:rsid w:val="008C4354"/>
    <w:rsid w:val="008C46B4"/>
    <w:rsid w:val="008C4B04"/>
    <w:rsid w:val="008C4C9C"/>
    <w:rsid w:val="008C50C2"/>
    <w:rsid w:val="008C54C8"/>
    <w:rsid w:val="008C54C9"/>
    <w:rsid w:val="008C5509"/>
    <w:rsid w:val="008C56D7"/>
    <w:rsid w:val="008C6167"/>
    <w:rsid w:val="008C6184"/>
    <w:rsid w:val="008C69C0"/>
    <w:rsid w:val="008C6A01"/>
    <w:rsid w:val="008C6B7A"/>
    <w:rsid w:val="008C700D"/>
    <w:rsid w:val="008C75A5"/>
    <w:rsid w:val="008C7BA0"/>
    <w:rsid w:val="008C7CD1"/>
    <w:rsid w:val="008D01DA"/>
    <w:rsid w:val="008D055D"/>
    <w:rsid w:val="008D0F78"/>
    <w:rsid w:val="008D1042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BA8"/>
    <w:rsid w:val="008D2DCA"/>
    <w:rsid w:val="008D2F47"/>
    <w:rsid w:val="008D3172"/>
    <w:rsid w:val="008D3692"/>
    <w:rsid w:val="008D41FE"/>
    <w:rsid w:val="008D4442"/>
    <w:rsid w:val="008D459A"/>
    <w:rsid w:val="008D47B6"/>
    <w:rsid w:val="008D48CB"/>
    <w:rsid w:val="008D4A83"/>
    <w:rsid w:val="008D51D1"/>
    <w:rsid w:val="008D5FC0"/>
    <w:rsid w:val="008D603B"/>
    <w:rsid w:val="008D611B"/>
    <w:rsid w:val="008D61A3"/>
    <w:rsid w:val="008D6AB2"/>
    <w:rsid w:val="008D6C8D"/>
    <w:rsid w:val="008D6E98"/>
    <w:rsid w:val="008D7691"/>
    <w:rsid w:val="008D782C"/>
    <w:rsid w:val="008D7B40"/>
    <w:rsid w:val="008D7C62"/>
    <w:rsid w:val="008D7E68"/>
    <w:rsid w:val="008E0543"/>
    <w:rsid w:val="008E0671"/>
    <w:rsid w:val="008E0673"/>
    <w:rsid w:val="008E06FA"/>
    <w:rsid w:val="008E0EDB"/>
    <w:rsid w:val="008E145B"/>
    <w:rsid w:val="008E1660"/>
    <w:rsid w:val="008E1A1F"/>
    <w:rsid w:val="008E2122"/>
    <w:rsid w:val="008E2951"/>
    <w:rsid w:val="008E2CA2"/>
    <w:rsid w:val="008E32AA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556"/>
    <w:rsid w:val="008E5A09"/>
    <w:rsid w:val="008E5D10"/>
    <w:rsid w:val="008E5F42"/>
    <w:rsid w:val="008E62A6"/>
    <w:rsid w:val="008E6F84"/>
    <w:rsid w:val="008E7120"/>
    <w:rsid w:val="008E7164"/>
    <w:rsid w:val="008E7425"/>
    <w:rsid w:val="008E758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0D33"/>
    <w:rsid w:val="008F1106"/>
    <w:rsid w:val="008F118F"/>
    <w:rsid w:val="008F1198"/>
    <w:rsid w:val="008F1981"/>
    <w:rsid w:val="008F23EB"/>
    <w:rsid w:val="008F2764"/>
    <w:rsid w:val="008F2DE3"/>
    <w:rsid w:val="008F2EE7"/>
    <w:rsid w:val="008F3335"/>
    <w:rsid w:val="008F3E83"/>
    <w:rsid w:val="008F4349"/>
    <w:rsid w:val="008F4417"/>
    <w:rsid w:val="008F4E67"/>
    <w:rsid w:val="008F4E7E"/>
    <w:rsid w:val="008F5149"/>
    <w:rsid w:val="008F5352"/>
    <w:rsid w:val="008F536E"/>
    <w:rsid w:val="008F53EE"/>
    <w:rsid w:val="008F5781"/>
    <w:rsid w:val="008F5B55"/>
    <w:rsid w:val="008F5E4A"/>
    <w:rsid w:val="008F616A"/>
    <w:rsid w:val="008F61D1"/>
    <w:rsid w:val="008F62A4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BE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7C6"/>
    <w:rsid w:val="00903836"/>
    <w:rsid w:val="00903B33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12B"/>
    <w:rsid w:val="0090736E"/>
    <w:rsid w:val="00907567"/>
    <w:rsid w:val="00907CD2"/>
    <w:rsid w:val="00907DD6"/>
    <w:rsid w:val="00907F35"/>
    <w:rsid w:val="009103A7"/>
    <w:rsid w:val="00910496"/>
    <w:rsid w:val="00910C97"/>
    <w:rsid w:val="00910E4F"/>
    <w:rsid w:val="00910F91"/>
    <w:rsid w:val="00911950"/>
    <w:rsid w:val="00911B5F"/>
    <w:rsid w:val="00911CBA"/>
    <w:rsid w:val="00911CC0"/>
    <w:rsid w:val="009121B8"/>
    <w:rsid w:val="0091256B"/>
    <w:rsid w:val="0091290A"/>
    <w:rsid w:val="00912C9C"/>
    <w:rsid w:val="009138BE"/>
    <w:rsid w:val="009138FC"/>
    <w:rsid w:val="00913B76"/>
    <w:rsid w:val="00913FA9"/>
    <w:rsid w:val="009151B7"/>
    <w:rsid w:val="009153BC"/>
    <w:rsid w:val="009153CA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411"/>
    <w:rsid w:val="009206FA"/>
    <w:rsid w:val="00920CBA"/>
    <w:rsid w:val="00920CC9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A6"/>
    <w:rsid w:val="009239E2"/>
    <w:rsid w:val="00923B55"/>
    <w:rsid w:val="009246CE"/>
    <w:rsid w:val="009247EC"/>
    <w:rsid w:val="0092491C"/>
    <w:rsid w:val="00924924"/>
    <w:rsid w:val="009249A5"/>
    <w:rsid w:val="00924D33"/>
    <w:rsid w:val="0092546F"/>
    <w:rsid w:val="00925707"/>
    <w:rsid w:val="00925CA0"/>
    <w:rsid w:val="00925DC1"/>
    <w:rsid w:val="00925E9A"/>
    <w:rsid w:val="00926980"/>
    <w:rsid w:val="00926CB1"/>
    <w:rsid w:val="009275CE"/>
    <w:rsid w:val="00927BA1"/>
    <w:rsid w:val="00927D1B"/>
    <w:rsid w:val="00927EF2"/>
    <w:rsid w:val="009301CB"/>
    <w:rsid w:val="009304D2"/>
    <w:rsid w:val="00930AB9"/>
    <w:rsid w:val="00930C47"/>
    <w:rsid w:val="009310E8"/>
    <w:rsid w:val="00931106"/>
    <w:rsid w:val="009312EE"/>
    <w:rsid w:val="009314B5"/>
    <w:rsid w:val="00931BD9"/>
    <w:rsid w:val="00931CF8"/>
    <w:rsid w:val="009320B0"/>
    <w:rsid w:val="00932155"/>
    <w:rsid w:val="009321E5"/>
    <w:rsid w:val="00932393"/>
    <w:rsid w:val="009329C3"/>
    <w:rsid w:val="00932D8F"/>
    <w:rsid w:val="00932EFD"/>
    <w:rsid w:val="00932FEE"/>
    <w:rsid w:val="0093325F"/>
    <w:rsid w:val="00933710"/>
    <w:rsid w:val="00933730"/>
    <w:rsid w:val="00933962"/>
    <w:rsid w:val="00933BCE"/>
    <w:rsid w:val="00933D1D"/>
    <w:rsid w:val="00933D6A"/>
    <w:rsid w:val="00934269"/>
    <w:rsid w:val="00934411"/>
    <w:rsid w:val="009346D1"/>
    <w:rsid w:val="00934AE1"/>
    <w:rsid w:val="00934BD8"/>
    <w:rsid w:val="00934C08"/>
    <w:rsid w:val="00934E01"/>
    <w:rsid w:val="0093519D"/>
    <w:rsid w:val="00935A15"/>
    <w:rsid w:val="00935D54"/>
    <w:rsid w:val="00935F59"/>
    <w:rsid w:val="00935FF3"/>
    <w:rsid w:val="009360F2"/>
    <w:rsid w:val="00936366"/>
    <w:rsid w:val="00936435"/>
    <w:rsid w:val="00936447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52F"/>
    <w:rsid w:val="00941948"/>
    <w:rsid w:val="00941A67"/>
    <w:rsid w:val="00941DE4"/>
    <w:rsid w:val="00942738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31F"/>
    <w:rsid w:val="00944531"/>
    <w:rsid w:val="009446A4"/>
    <w:rsid w:val="00944857"/>
    <w:rsid w:val="00944BC9"/>
    <w:rsid w:val="00944ED1"/>
    <w:rsid w:val="00945118"/>
    <w:rsid w:val="00945575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3F8"/>
    <w:rsid w:val="009545ED"/>
    <w:rsid w:val="0095463B"/>
    <w:rsid w:val="00954796"/>
    <w:rsid w:val="00954AB5"/>
    <w:rsid w:val="00955027"/>
    <w:rsid w:val="009553F5"/>
    <w:rsid w:val="00955547"/>
    <w:rsid w:val="009558F6"/>
    <w:rsid w:val="00955C19"/>
    <w:rsid w:val="009560B1"/>
    <w:rsid w:val="00956163"/>
    <w:rsid w:val="00956309"/>
    <w:rsid w:val="00956496"/>
    <w:rsid w:val="00956543"/>
    <w:rsid w:val="00956E89"/>
    <w:rsid w:val="00956EF1"/>
    <w:rsid w:val="00956F5F"/>
    <w:rsid w:val="0095720A"/>
    <w:rsid w:val="00957559"/>
    <w:rsid w:val="0095759B"/>
    <w:rsid w:val="00957F36"/>
    <w:rsid w:val="00957F5C"/>
    <w:rsid w:val="00961080"/>
    <w:rsid w:val="00961364"/>
    <w:rsid w:val="009615E6"/>
    <w:rsid w:val="009615F1"/>
    <w:rsid w:val="009616E8"/>
    <w:rsid w:val="00961A02"/>
    <w:rsid w:val="00961CBF"/>
    <w:rsid w:val="00961D52"/>
    <w:rsid w:val="00961DC5"/>
    <w:rsid w:val="00962046"/>
    <w:rsid w:val="00962114"/>
    <w:rsid w:val="00962391"/>
    <w:rsid w:val="00962DC7"/>
    <w:rsid w:val="00962EC2"/>
    <w:rsid w:val="0096303F"/>
    <w:rsid w:val="0096304D"/>
    <w:rsid w:val="00963286"/>
    <w:rsid w:val="0096393B"/>
    <w:rsid w:val="00963F6A"/>
    <w:rsid w:val="009644A5"/>
    <w:rsid w:val="009647E5"/>
    <w:rsid w:val="00964DED"/>
    <w:rsid w:val="0096533C"/>
    <w:rsid w:val="00965761"/>
    <w:rsid w:val="009657C3"/>
    <w:rsid w:val="009659EB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0B"/>
    <w:rsid w:val="0097144B"/>
    <w:rsid w:val="00971479"/>
    <w:rsid w:val="00971779"/>
    <w:rsid w:val="00971801"/>
    <w:rsid w:val="00971F72"/>
    <w:rsid w:val="00972052"/>
    <w:rsid w:val="0097277F"/>
    <w:rsid w:val="00972D55"/>
    <w:rsid w:val="00973085"/>
    <w:rsid w:val="0097316C"/>
    <w:rsid w:val="00973362"/>
    <w:rsid w:val="0097380F"/>
    <w:rsid w:val="00974032"/>
    <w:rsid w:val="0097415B"/>
    <w:rsid w:val="009741B5"/>
    <w:rsid w:val="00974313"/>
    <w:rsid w:val="00974CAD"/>
    <w:rsid w:val="00974EF7"/>
    <w:rsid w:val="00974FC5"/>
    <w:rsid w:val="00975368"/>
    <w:rsid w:val="00975710"/>
    <w:rsid w:val="0097592F"/>
    <w:rsid w:val="009759A9"/>
    <w:rsid w:val="00975F57"/>
    <w:rsid w:val="00976203"/>
    <w:rsid w:val="009762DD"/>
    <w:rsid w:val="00976CAB"/>
    <w:rsid w:val="0097724C"/>
    <w:rsid w:val="009772A2"/>
    <w:rsid w:val="0097736B"/>
    <w:rsid w:val="0097774D"/>
    <w:rsid w:val="009778BA"/>
    <w:rsid w:val="00977B42"/>
    <w:rsid w:val="00977E53"/>
    <w:rsid w:val="0098005B"/>
    <w:rsid w:val="009800F6"/>
    <w:rsid w:val="009801F5"/>
    <w:rsid w:val="009807AA"/>
    <w:rsid w:val="00980958"/>
    <w:rsid w:val="00980BF8"/>
    <w:rsid w:val="009816AB"/>
    <w:rsid w:val="00981DD9"/>
    <w:rsid w:val="00982193"/>
    <w:rsid w:val="0098260C"/>
    <w:rsid w:val="009827E5"/>
    <w:rsid w:val="00982C51"/>
    <w:rsid w:val="009835E0"/>
    <w:rsid w:val="009838C7"/>
    <w:rsid w:val="009839E6"/>
    <w:rsid w:val="00983D75"/>
    <w:rsid w:val="00983F16"/>
    <w:rsid w:val="0098419E"/>
    <w:rsid w:val="0098566D"/>
    <w:rsid w:val="00985B11"/>
    <w:rsid w:val="00985E7A"/>
    <w:rsid w:val="00986022"/>
    <w:rsid w:val="009861E0"/>
    <w:rsid w:val="00986667"/>
    <w:rsid w:val="009868FF"/>
    <w:rsid w:val="00986B09"/>
    <w:rsid w:val="00987545"/>
    <w:rsid w:val="00987E2A"/>
    <w:rsid w:val="00990607"/>
    <w:rsid w:val="009907A5"/>
    <w:rsid w:val="00990E8B"/>
    <w:rsid w:val="00990EF5"/>
    <w:rsid w:val="00991139"/>
    <w:rsid w:val="0099191E"/>
    <w:rsid w:val="00991E8D"/>
    <w:rsid w:val="009924DB"/>
    <w:rsid w:val="00992D74"/>
    <w:rsid w:val="00992E66"/>
    <w:rsid w:val="0099397A"/>
    <w:rsid w:val="00993CB1"/>
    <w:rsid w:val="009940F2"/>
    <w:rsid w:val="0099423D"/>
    <w:rsid w:val="009952EF"/>
    <w:rsid w:val="009959E1"/>
    <w:rsid w:val="00995BE7"/>
    <w:rsid w:val="00996342"/>
    <w:rsid w:val="009963F4"/>
    <w:rsid w:val="0099655D"/>
    <w:rsid w:val="0099688D"/>
    <w:rsid w:val="009969B2"/>
    <w:rsid w:val="00996C67"/>
    <w:rsid w:val="00997360"/>
    <w:rsid w:val="00997862"/>
    <w:rsid w:val="00997A1A"/>
    <w:rsid w:val="00997D37"/>
    <w:rsid w:val="00997E8D"/>
    <w:rsid w:val="009A0429"/>
    <w:rsid w:val="009A0762"/>
    <w:rsid w:val="009A0B15"/>
    <w:rsid w:val="009A17F9"/>
    <w:rsid w:val="009A1A81"/>
    <w:rsid w:val="009A1C76"/>
    <w:rsid w:val="009A1ED0"/>
    <w:rsid w:val="009A2052"/>
    <w:rsid w:val="009A278A"/>
    <w:rsid w:val="009A27CC"/>
    <w:rsid w:val="009A27D6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31"/>
    <w:rsid w:val="009A4A7D"/>
    <w:rsid w:val="009A4FD0"/>
    <w:rsid w:val="009A5011"/>
    <w:rsid w:val="009A5330"/>
    <w:rsid w:val="009A5CC1"/>
    <w:rsid w:val="009A5D24"/>
    <w:rsid w:val="009A6659"/>
    <w:rsid w:val="009A673A"/>
    <w:rsid w:val="009A6916"/>
    <w:rsid w:val="009A6C20"/>
    <w:rsid w:val="009A7409"/>
    <w:rsid w:val="009A7564"/>
    <w:rsid w:val="009A7A13"/>
    <w:rsid w:val="009A7BDE"/>
    <w:rsid w:val="009A7C30"/>
    <w:rsid w:val="009B068C"/>
    <w:rsid w:val="009B07F6"/>
    <w:rsid w:val="009B11CB"/>
    <w:rsid w:val="009B1557"/>
    <w:rsid w:val="009B1640"/>
    <w:rsid w:val="009B1C63"/>
    <w:rsid w:val="009B1E02"/>
    <w:rsid w:val="009B1F2B"/>
    <w:rsid w:val="009B2060"/>
    <w:rsid w:val="009B21F1"/>
    <w:rsid w:val="009B2218"/>
    <w:rsid w:val="009B2BA1"/>
    <w:rsid w:val="009B2E61"/>
    <w:rsid w:val="009B30F4"/>
    <w:rsid w:val="009B316F"/>
    <w:rsid w:val="009B31F8"/>
    <w:rsid w:val="009B40E3"/>
    <w:rsid w:val="009B415C"/>
    <w:rsid w:val="009B432F"/>
    <w:rsid w:val="009B4641"/>
    <w:rsid w:val="009B464F"/>
    <w:rsid w:val="009B46DA"/>
    <w:rsid w:val="009B471B"/>
    <w:rsid w:val="009B4995"/>
    <w:rsid w:val="009B4B68"/>
    <w:rsid w:val="009B4DF7"/>
    <w:rsid w:val="009B4E93"/>
    <w:rsid w:val="009B50A3"/>
    <w:rsid w:val="009B5216"/>
    <w:rsid w:val="009B5CF1"/>
    <w:rsid w:val="009B5DE0"/>
    <w:rsid w:val="009B63A3"/>
    <w:rsid w:val="009B63EF"/>
    <w:rsid w:val="009B66D3"/>
    <w:rsid w:val="009B66D4"/>
    <w:rsid w:val="009B6BFE"/>
    <w:rsid w:val="009B6F3A"/>
    <w:rsid w:val="009B701F"/>
    <w:rsid w:val="009B7183"/>
    <w:rsid w:val="009B7326"/>
    <w:rsid w:val="009B76F6"/>
    <w:rsid w:val="009B7A53"/>
    <w:rsid w:val="009B7F95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4B47"/>
    <w:rsid w:val="009C53E6"/>
    <w:rsid w:val="009C564D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0E9F"/>
    <w:rsid w:val="009D1251"/>
    <w:rsid w:val="009D1C47"/>
    <w:rsid w:val="009D1ECC"/>
    <w:rsid w:val="009D1F22"/>
    <w:rsid w:val="009D2151"/>
    <w:rsid w:val="009D2389"/>
    <w:rsid w:val="009D2661"/>
    <w:rsid w:val="009D28F8"/>
    <w:rsid w:val="009D2EDF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7BF"/>
    <w:rsid w:val="009D4CAD"/>
    <w:rsid w:val="009D4DA7"/>
    <w:rsid w:val="009D4FE6"/>
    <w:rsid w:val="009D539A"/>
    <w:rsid w:val="009D5523"/>
    <w:rsid w:val="009D5D58"/>
    <w:rsid w:val="009D6039"/>
    <w:rsid w:val="009D606F"/>
    <w:rsid w:val="009D6B6D"/>
    <w:rsid w:val="009D795E"/>
    <w:rsid w:val="009D7983"/>
    <w:rsid w:val="009D7D97"/>
    <w:rsid w:val="009D7F01"/>
    <w:rsid w:val="009E021B"/>
    <w:rsid w:val="009E039B"/>
    <w:rsid w:val="009E0A82"/>
    <w:rsid w:val="009E0C86"/>
    <w:rsid w:val="009E12DA"/>
    <w:rsid w:val="009E1374"/>
    <w:rsid w:val="009E14B5"/>
    <w:rsid w:val="009E15DC"/>
    <w:rsid w:val="009E187E"/>
    <w:rsid w:val="009E1C12"/>
    <w:rsid w:val="009E208A"/>
    <w:rsid w:val="009E232C"/>
    <w:rsid w:val="009E29CD"/>
    <w:rsid w:val="009E322C"/>
    <w:rsid w:val="009E327E"/>
    <w:rsid w:val="009E3409"/>
    <w:rsid w:val="009E366A"/>
    <w:rsid w:val="009E4919"/>
    <w:rsid w:val="009E4A29"/>
    <w:rsid w:val="009E4B2A"/>
    <w:rsid w:val="009E4C26"/>
    <w:rsid w:val="009E4F9F"/>
    <w:rsid w:val="009E539C"/>
    <w:rsid w:val="009E542D"/>
    <w:rsid w:val="009E5C89"/>
    <w:rsid w:val="009E5F9F"/>
    <w:rsid w:val="009E6247"/>
    <w:rsid w:val="009E644F"/>
    <w:rsid w:val="009E6BB9"/>
    <w:rsid w:val="009E6CFC"/>
    <w:rsid w:val="009E7165"/>
    <w:rsid w:val="009E7B14"/>
    <w:rsid w:val="009E7E6F"/>
    <w:rsid w:val="009F0149"/>
    <w:rsid w:val="009F0B7E"/>
    <w:rsid w:val="009F0DCF"/>
    <w:rsid w:val="009F1166"/>
    <w:rsid w:val="009F125A"/>
    <w:rsid w:val="009F25FE"/>
    <w:rsid w:val="009F2892"/>
    <w:rsid w:val="009F290E"/>
    <w:rsid w:val="009F291A"/>
    <w:rsid w:val="009F29CD"/>
    <w:rsid w:val="009F2BB1"/>
    <w:rsid w:val="009F2FC6"/>
    <w:rsid w:val="009F3D15"/>
    <w:rsid w:val="009F3EAE"/>
    <w:rsid w:val="009F4435"/>
    <w:rsid w:val="009F497A"/>
    <w:rsid w:val="009F4A26"/>
    <w:rsid w:val="009F4CD0"/>
    <w:rsid w:val="009F4FED"/>
    <w:rsid w:val="009F52B7"/>
    <w:rsid w:val="009F5B58"/>
    <w:rsid w:val="009F5B93"/>
    <w:rsid w:val="009F5BCD"/>
    <w:rsid w:val="009F6220"/>
    <w:rsid w:val="009F67F8"/>
    <w:rsid w:val="009F6AFB"/>
    <w:rsid w:val="009F7B11"/>
    <w:rsid w:val="009F7CE8"/>
    <w:rsid w:val="00A002A5"/>
    <w:rsid w:val="00A003F2"/>
    <w:rsid w:val="00A004FC"/>
    <w:rsid w:val="00A00C4E"/>
    <w:rsid w:val="00A00E8C"/>
    <w:rsid w:val="00A00FC7"/>
    <w:rsid w:val="00A014D0"/>
    <w:rsid w:val="00A015A1"/>
    <w:rsid w:val="00A01608"/>
    <w:rsid w:val="00A01670"/>
    <w:rsid w:val="00A0173B"/>
    <w:rsid w:val="00A01CEA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4B9"/>
    <w:rsid w:val="00A06EE2"/>
    <w:rsid w:val="00A07307"/>
    <w:rsid w:val="00A07FB6"/>
    <w:rsid w:val="00A100A3"/>
    <w:rsid w:val="00A10C2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1F05"/>
    <w:rsid w:val="00A2222F"/>
    <w:rsid w:val="00A2258B"/>
    <w:rsid w:val="00A2264C"/>
    <w:rsid w:val="00A228A1"/>
    <w:rsid w:val="00A22929"/>
    <w:rsid w:val="00A22AF3"/>
    <w:rsid w:val="00A22D61"/>
    <w:rsid w:val="00A23957"/>
    <w:rsid w:val="00A23A40"/>
    <w:rsid w:val="00A23A43"/>
    <w:rsid w:val="00A23ACF"/>
    <w:rsid w:val="00A23DEC"/>
    <w:rsid w:val="00A23ED4"/>
    <w:rsid w:val="00A23F67"/>
    <w:rsid w:val="00A24001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A0B"/>
    <w:rsid w:val="00A34F3A"/>
    <w:rsid w:val="00A35958"/>
    <w:rsid w:val="00A35C9B"/>
    <w:rsid w:val="00A35CCE"/>
    <w:rsid w:val="00A35D6E"/>
    <w:rsid w:val="00A362DA"/>
    <w:rsid w:val="00A364FE"/>
    <w:rsid w:val="00A36636"/>
    <w:rsid w:val="00A36E31"/>
    <w:rsid w:val="00A36FC8"/>
    <w:rsid w:val="00A37277"/>
    <w:rsid w:val="00A37E88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307"/>
    <w:rsid w:val="00A416EF"/>
    <w:rsid w:val="00A418BA"/>
    <w:rsid w:val="00A420DC"/>
    <w:rsid w:val="00A4269F"/>
    <w:rsid w:val="00A42B4F"/>
    <w:rsid w:val="00A42B68"/>
    <w:rsid w:val="00A42E83"/>
    <w:rsid w:val="00A43880"/>
    <w:rsid w:val="00A4397F"/>
    <w:rsid w:val="00A43B2D"/>
    <w:rsid w:val="00A4400F"/>
    <w:rsid w:val="00A44351"/>
    <w:rsid w:val="00A44FC7"/>
    <w:rsid w:val="00A45361"/>
    <w:rsid w:val="00A454C8"/>
    <w:rsid w:val="00A45518"/>
    <w:rsid w:val="00A45900"/>
    <w:rsid w:val="00A45DF2"/>
    <w:rsid w:val="00A46135"/>
    <w:rsid w:val="00A461B6"/>
    <w:rsid w:val="00A462E4"/>
    <w:rsid w:val="00A464EE"/>
    <w:rsid w:val="00A46570"/>
    <w:rsid w:val="00A469DD"/>
    <w:rsid w:val="00A479FD"/>
    <w:rsid w:val="00A5033E"/>
    <w:rsid w:val="00A5043F"/>
    <w:rsid w:val="00A50B3A"/>
    <w:rsid w:val="00A5117C"/>
    <w:rsid w:val="00A51201"/>
    <w:rsid w:val="00A516F1"/>
    <w:rsid w:val="00A51872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6AFF"/>
    <w:rsid w:val="00A570AA"/>
    <w:rsid w:val="00A5748A"/>
    <w:rsid w:val="00A5756C"/>
    <w:rsid w:val="00A57BB1"/>
    <w:rsid w:val="00A57F6B"/>
    <w:rsid w:val="00A606DB"/>
    <w:rsid w:val="00A609C0"/>
    <w:rsid w:val="00A60D5E"/>
    <w:rsid w:val="00A60DD7"/>
    <w:rsid w:val="00A611A2"/>
    <w:rsid w:val="00A614E7"/>
    <w:rsid w:val="00A61B95"/>
    <w:rsid w:val="00A61EE1"/>
    <w:rsid w:val="00A61FAF"/>
    <w:rsid w:val="00A62224"/>
    <w:rsid w:val="00A62A20"/>
    <w:rsid w:val="00A62A33"/>
    <w:rsid w:val="00A62C2E"/>
    <w:rsid w:val="00A62D75"/>
    <w:rsid w:val="00A62E21"/>
    <w:rsid w:val="00A62FFF"/>
    <w:rsid w:val="00A630D8"/>
    <w:rsid w:val="00A63223"/>
    <w:rsid w:val="00A6326F"/>
    <w:rsid w:val="00A63522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465"/>
    <w:rsid w:val="00A6688A"/>
    <w:rsid w:val="00A668E1"/>
    <w:rsid w:val="00A66AD8"/>
    <w:rsid w:val="00A671B2"/>
    <w:rsid w:val="00A675EA"/>
    <w:rsid w:val="00A67708"/>
    <w:rsid w:val="00A67935"/>
    <w:rsid w:val="00A70073"/>
    <w:rsid w:val="00A70194"/>
    <w:rsid w:val="00A7081A"/>
    <w:rsid w:val="00A70BC4"/>
    <w:rsid w:val="00A7115D"/>
    <w:rsid w:val="00A7117C"/>
    <w:rsid w:val="00A71302"/>
    <w:rsid w:val="00A71428"/>
    <w:rsid w:val="00A715C0"/>
    <w:rsid w:val="00A71783"/>
    <w:rsid w:val="00A717E3"/>
    <w:rsid w:val="00A717E6"/>
    <w:rsid w:val="00A71BDD"/>
    <w:rsid w:val="00A71C43"/>
    <w:rsid w:val="00A720A0"/>
    <w:rsid w:val="00A72389"/>
    <w:rsid w:val="00A723E8"/>
    <w:rsid w:val="00A72753"/>
    <w:rsid w:val="00A727A3"/>
    <w:rsid w:val="00A72A51"/>
    <w:rsid w:val="00A72F02"/>
    <w:rsid w:val="00A72F48"/>
    <w:rsid w:val="00A72F54"/>
    <w:rsid w:val="00A73182"/>
    <w:rsid w:val="00A731C6"/>
    <w:rsid w:val="00A7334D"/>
    <w:rsid w:val="00A734FA"/>
    <w:rsid w:val="00A73676"/>
    <w:rsid w:val="00A736AD"/>
    <w:rsid w:val="00A73DD8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37"/>
    <w:rsid w:val="00A7654C"/>
    <w:rsid w:val="00A765C3"/>
    <w:rsid w:val="00A766A9"/>
    <w:rsid w:val="00A76C1C"/>
    <w:rsid w:val="00A76E9C"/>
    <w:rsid w:val="00A77371"/>
    <w:rsid w:val="00A776D2"/>
    <w:rsid w:val="00A777FB"/>
    <w:rsid w:val="00A77A1B"/>
    <w:rsid w:val="00A77DEA"/>
    <w:rsid w:val="00A8041F"/>
    <w:rsid w:val="00A8051B"/>
    <w:rsid w:val="00A80F29"/>
    <w:rsid w:val="00A8103F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1B4"/>
    <w:rsid w:val="00A857B0"/>
    <w:rsid w:val="00A859A5"/>
    <w:rsid w:val="00A85A23"/>
    <w:rsid w:val="00A860C1"/>
    <w:rsid w:val="00A864A6"/>
    <w:rsid w:val="00A86526"/>
    <w:rsid w:val="00A86596"/>
    <w:rsid w:val="00A86DE6"/>
    <w:rsid w:val="00A87091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93E"/>
    <w:rsid w:val="00A92B4D"/>
    <w:rsid w:val="00A92C77"/>
    <w:rsid w:val="00A930C6"/>
    <w:rsid w:val="00A9314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21E"/>
    <w:rsid w:val="00A96B80"/>
    <w:rsid w:val="00A970F6"/>
    <w:rsid w:val="00A971F1"/>
    <w:rsid w:val="00A97F00"/>
    <w:rsid w:val="00AA0334"/>
    <w:rsid w:val="00AA0382"/>
    <w:rsid w:val="00AA0686"/>
    <w:rsid w:val="00AA0897"/>
    <w:rsid w:val="00AA16A3"/>
    <w:rsid w:val="00AA1BC0"/>
    <w:rsid w:val="00AA1E53"/>
    <w:rsid w:val="00AA211C"/>
    <w:rsid w:val="00AA32C4"/>
    <w:rsid w:val="00AA3603"/>
    <w:rsid w:val="00AA384A"/>
    <w:rsid w:val="00AA3933"/>
    <w:rsid w:val="00AA3A8A"/>
    <w:rsid w:val="00AA3AFF"/>
    <w:rsid w:val="00AA3C5C"/>
    <w:rsid w:val="00AA3FFE"/>
    <w:rsid w:val="00AA4365"/>
    <w:rsid w:val="00AA43EA"/>
    <w:rsid w:val="00AA45E2"/>
    <w:rsid w:val="00AA476C"/>
    <w:rsid w:val="00AA608A"/>
    <w:rsid w:val="00AA6AF3"/>
    <w:rsid w:val="00AA6EF5"/>
    <w:rsid w:val="00AA704C"/>
    <w:rsid w:val="00AA7118"/>
    <w:rsid w:val="00AA736D"/>
    <w:rsid w:val="00AA778F"/>
    <w:rsid w:val="00AA79CB"/>
    <w:rsid w:val="00AB0055"/>
    <w:rsid w:val="00AB05FF"/>
    <w:rsid w:val="00AB0826"/>
    <w:rsid w:val="00AB0BBE"/>
    <w:rsid w:val="00AB0CFE"/>
    <w:rsid w:val="00AB0FD5"/>
    <w:rsid w:val="00AB1190"/>
    <w:rsid w:val="00AB11E7"/>
    <w:rsid w:val="00AB1B74"/>
    <w:rsid w:val="00AB1BAE"/>
    <w:rsid w:val="00AB1CC2"/>
    <w:rsid w:val="00AB1D43"/>
    <w:rsid w:val="00AB2188"/>
    <w:rsid w:val="00AB21FE"/>
    <w:rsid w:val="00AB240B"/>
    <w:rsid w:val="00AB26D8"/>
    <w:rsid w:val="00AB2903"/>
    <w:rsid w:val="00AB2D4A"/>
    <w:rsid w:val="00AB3142"/>
    <w:rsid w:val="00AB32BA"/>
    <w:rsid w:val="00AB3728"/>
    <w:rsid w:val="00AB383C"/>
    <w:rsid w:val="00AB3853"/>
    <w:rsid w:val="00AB3949"/>
    <w:rsid w:val="00AB3C8B"/>
    <w:rsid w:val="00AB3C90"/>
    <w:rsid w:val="00AB3D25"/>
    <w:rsid w:val="00AB40E4"/>
    <w:rsid w:val="00AB4297"/>
    <w:rsid w:val="00AB495E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03E"/>
    <w:rsid w:val="00AC032A"/>
    <w:rsid w:val="00AC0B92"/>
    <w:rsid w:val="00AC15D8"/>
    <w:rsid w:val="00AC17B2"/>
    <w:rsid w:val="00AC231F"/>
    <w:rsid w:val="00AC245D"/>
    <w:rsid w:val="00AC253F"/>
    <w:rsid w:val="00AC2EAD"/>
    <w:rsid w:val="00AC2EB3"/>
    <w:rsid w:val="00AC33E1"/>
    <w:rsid w:val="00AC38C7"/>
    <w:rsid w:val="00AC422D"/>
    <w:rsid w:val="00AC4ED8"/>
    <w:rsid w:val="00AC5145"/>
    <w:rsid w:val="00AC537F"/>
    <w:rsid w:val="00AC553E"/>
    <w:rsid w:val="00AC55CC"/>
    <w:rsid w:val="00AC55FD"/>
    <w:rsid w:val="00AC5809"/>
    <w:rsid w:val="00AC586C"/>
    <w:rsid w:val="00AC5A7F"/>
    <w:rsid w:val="00AC5FD1"/>
    <w:rsid w:val="00AC6430"/>
    <w:rsid w:val="00AC6BF7"/>
    <w:rsid w:val="00AC6F1B"/>
    <w:rsid w:val="00AC7171"/>
    <w:rsid w:val="00AC73CB"/>
    <w:rsid w:val="00AC751F"/>
    <w:rsid w:val="00AC7C7C"/>
    <w:rsid w:val="00AC7F8B"/>
    <w:rsid w:val="00AD0139"/>
    <w:rsid w:val="00AD091D"/>
    <w:rsid w:val="00AD1021"/>
    <w:rsid w:val="00AD1495"/>
    <w:rsid w:val="00AD188C"/>
    <w:rsid w:val="00AD1B75"/>
    <w:rsid w:val="00AD1CC8"/>
    <w:rsid w:val="00AD1D41"/>
    <w:rsid w:val="00AD1FDF"/>
    <w:rsid w:val="00AD22BC"/>
    <w:rsid w:val="00AD23CE"/>
    <w:rsid w:val="00AD2645"/>
    <w:rsid w:val="00AD2C5D"/>
    <w:rsid w:val="00AD2E9E"/>
    <w:rsid w:val="00AD2EA4"/>
    <w:rsid w:val="00AD3917"/>
    <w:rsid w:val="00AD3EA9"/>
    <w:rsid w:val="00AD3EB1"/>
    <w:rsid w:val="00AD410A"/>
    <w:rsid w:val="00AD4366"/>
    <w:rsid w:val="00AD44C8"/>
    <w:rsid w:val="00AD46E1"/>
    <w:rsid w:val="00AD4A7B"/>
    <w:rsid w:val="00AD4B8C"/>
    <w:rsid w:val="00AD510F"/>
    <w:rsid w:val="00AD53B5"/>
    <w:rsid w:val="00AD54F4"/>
    <w:rsid w:val="00AD5652"/>
    <w:rsid w:val="00AD6438"/>
    <w:rsid w:val="00AD683B"/>
    <w:rsid w:val="00AD68B3"/>
    <w:rsid w:val="00AD6B9A"/>
    <w:rsid w:val="00AD74CC"/>
    <w:rsid w:val="00AD7AD9"/>
    <w:rsid w:val="00AD7DA8"/>
    <w:rsid w:val="00AD7F7D"/>
    <w:rsid w:val="00AE0244"/>
    <w:rsid w:val="00AE0443"/>
    <w:rsid w:val="00AE07FD"/>
    <w:rsid w:val="00AE0D5E"/>
    <w:rsid w:val="00AE199A"/>
    <w:rsid w:val="00AE1AFB"/>
    <w:rsid w:val="00AE29CF"/>
    <w:rsid w:val="00AE2F2C"/>
    <w:rsid w:val="00AE317E"/>
    <w:rsid w:val="00AE34DE"/>
    <w:rsid w:val="00AE351E"/>
    <w:rsid w:val="00AE362D"/>
    <w:rsid w:val="00AE3639"/>
    <w:rsid w:val="00AE3BB6"/>
    <w:rsid w:val="00AE3F8B"/>
    <w:rsid w:val="00AE4453"/>
    <w:rsid w:val="00AE44DD"/>
    <w:rsid w:val="00AE4880"/>
    <w:rsid w:val="00AE4BF6"/>
    <w:rsid w:val="00AE4C26"/>
    <w:rsid w:val="00AE4D1D"/>
    <w:rsid w:val="00AE585C"/>
    <w:rsid w:val="00AE59AD"/>
    <w:rsid w:val="00AE5AE1"/>
    <w:rsid w:val="00AE60FD"/>
    <w:rsid w:val="00AE6160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0B5A"/>
    <w:rsid w:val="00AF1301"/>
    <w:rsid w:val="00AF153B"/>
    <w:rsid w:val="00AF1614"/>
    <w:rsid w:val="00AF1E4F"/>
    <w:rsid w:val="00AF1F08"/>
    <w:rsid w:val="00AF2243"/>
    <w:rsid w:val="00AF234A"/>
    <w:rsid w:val="00AF2FF2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29F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494"/>
    <w:rsid w:val="00AF74AB"/>
    <w:rsid w:val="00AF78F9"/>
    <w:rsid w:val="00AF795C"/>
    <w:rsid w:val="00AF79B7"/>
    <w:rsid w:val="00AF7DCD"/>
    <w:rsid w:val="00AF7EA4"/>
    <w:rsid w:val="00B001C6"/>
    <w:rsid w:val="00B008BF"/>
    <w:rsid w:val="00B01145"/>
    <w:rsid w:val="00B0150B"/>
    <w:rsid w:val="00B01EF3"/>
    <w:rsid w:val="00B0212A"/>
    <w:rsid w:val="00B024FE"/>
    <w:rsid w:val="00B02895"/>
    <w:rsid w:val="00B02A44"/>
    <w:rsid w:val="00B030E6"/>
    <w:rsid w:val="00B03387"/>
    <w:rsid w:val="00B0392F"/>
    <w:rsid w:val="00B03948"/>
    <w:rsid w:val="00B0395D"/>
    <w:rsid w:val="00B03AB3"/>
    <w:rsid w:val="00B03C82"/>
    <w:rsid w:val="00B0410D"/>
    <w:rsid w:val="00B0419C"/>
    <w:rsid w:val="00B041D3"/>
    <w:rsid w:val="00B04549"/>
    <w:rsid w:val="00B04765"/>
    <w:rsid w:val="00B04AEE"/>
    <w:rsid w:val="00B04B73"/>
    <w:rsid w:val="00B04CC2"/>
    <w:rsid w:val="00B04D4B"/>
    <w:rsid w:val="00B051FF"/>
    <w:rsid w:val="00B05552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3A5"/>
    <w:rsid w:val="00B07717"/>
    <w:rsid w:val="00B077AA"/>
    <w:rsid w:val="00B10295"/>
    <w:rsid w:val="00B103C8"/>
    <w:rsid w:val="00B10405"/>
    <w:rsid w:val="00B1044F"/>
    <w:rsid w:val="00B10465"/>
    <w:rsid w:val="00B104E1"/>
    <w:rsid w:val="00B1053C"/>
    <w:rsid w:val="00B10B5F"/>
    <w:rsid w:val="00B1121C"/>
    <w:rsid w:val="00B11365"/>
    <w:rsid w:val="00B1176A"/>
    <w:rsid w:val="00B11885"/>
    <w:rsid w:val="00B11B44"/>
    <w:rsid w:val="00B11E79"/>
    <w:rsid w:val="00B122C3"/>
    <w:rsid w:val="00B12916"/>
    <w:rsid w:val="00B12C60"/>
    <w:rsid w:val="00B12CC7"/>
    <w:rsid w:val="00B12EC2"/>
    <w:rsid w:val="00B13095"/>
    <w:rsid w:val="00B131CD"/>
    <w:rsid w:val="00B137A4"/>
    <w:rsid w:val="00B13D6F"/>
    <w:rsid w:val="00B13FCD"/>
    <w:rsid w:val="00B1402F"/>
    <w:rsid w:val="00B1423D"/>
    <w:rsid w:val="00B14450"/>
    <w:rsid w:val="00B14630"/>
    <w:rsid w:val="00B1489E"/>
    <w:rsid w:val="00B14E31"/>
    <w:rsid w:val="00B14FBB"/>
    <w:rsid w:val="00B153C9"/>
    <w:rsid w:val="00B154D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28"/>
    <w:rsid w:val="00B21AB9"/>
    <w:rsid w:val="00B21BD6"/>
    <w:rsid w:val="00B21E37"/>
    <w:rsid w:val="00B21F7D"/>
    <w:rsid w:val="00B222E2"/>
    <w:rsid w:val="00B2231E"/>
    <w:rsid w:val="00B22FF0"/>
    <w:rsid w:val="00B2363F"/>
    <w:rsid w:val="00B23677"/>
    <w:rsid w:val="00B23B15"/>
    <w:rsid w:val="00B24395"/>
    <w:rsid w:val="00B24F6F"/>
    <w:rsid w:val="00B2557C"/>
    <w:rsid w:val="00B2567F"/>
    <w:rsid w:val="00B25DA0"/>
    <w:rsid w:val="00B25F16"/>
    <w:rsid w:val="00B261DD"/>
    <w:rsid w:val="00B26294"/>
    <w:rsid w:val="00B26AC2"/>
    <w:rsid w:val="00B26E9E"/>
    <w:rsid w:val="00B26F8D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113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850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37A98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38D7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2AA"/>
    <w:rsid w:val="00B4632A"/>
    <w:rsid w:val="00B47514"/>
    <w:rsid w:val="00B4772B"/>
    <w:rsid w:val="00B4795F"/>
    <w:rsid w:val="00B5007A"/>
    <w:rsid w:val="00B50319"/>
    <w:rsid w:val="00B50BA1"/>
    <w:rsid w:val="00B50CE8"/>
    <w:rsid w:val="00B50CF4"/>
    <w:rsid w:val="00B515B5"/>
    <w:rsid w:val="00B5161D"/>
    <w:rsid w:val="00B51AEF"/>
    <w:rsid w:val="00B51AF9"/>
    <w:rsid w:val="00B51B51"/>
    <w:rsid w:val="00B528E8"/>
    <w:rsid w:val="00B5348E"/>
    <w:rsid w:val="00B54110"/>
    <w:rsid w:val="00B542DA"/>
    <w:rsid w:val="00B54749"/>
    <w:rsid w:val="00B54AF4"/>
    <w:rsid w:val="00B54E12"/>
    <w:rsid w:val="00B54EFD"/>
    <w:rsid w:val="00B55397"/>
    <w:rsid w:val="00B5570B"/>
    <w:rsid w:val="00B559DD"/>
    <w:rsid w:val="00B55A9C"/>
    <w:rsid w:val="00B55D33"/>
    <w:rsid w:val="00B55EDA"/>
    <w:rsid w:val="00B56299"/>
    <w:rsid w:val="00B563AE"/>
    <w:rsid w:val="00B5674E"/>
    <w:rsid w:val="00B56AC5"/>
    <w:rsid w:val="00B56D00"/>
    <w:rsid w:val="00B56E90"/>
    <w:rsid w:val="00B5778B"/>
    <w:rsid w:val="00B577E9"/>
    <w:rsid w:val="00B57B8B"/>
    <w:rsid w:val="00B57F38"/>
    <w:rsid w:val="00B57F45"/>
    <w:rsid w:val="00B57FA6"/>
    <w:rsid w:val="00B605C7"/>
    <w:rsid w:val="00B60715"/>
    <w:rsid w:val="00B6072A"/>
    <w:rsid w:val="00B60934"/>
    <w:rsid w:val="00B60BA5"/>
    <w:rsid w:val="00B6146C"/>
    <w:rsid w:val="00B61AAE"/>
    <w:rsid w:val="00B61E01"/>
    <w:rsid w:val="00B62467"/>
    <w:rsid w:val="00B632C0"/>
    <w:rsid w:val="00B633F5"/>
    <w:rsid w:val="00B63860"/>
    <w:rsid w:val="00B63A3C"/>
    <w:rsid w:val="00B63B7B"/>
    <w:rsid w:val="00B64103"/>
    <w:rsid w:val="00B6425C"/>
    <w:rsid w:val="00B64409"/>
    <w:rsid w:val="00B65124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099D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2A4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AE0"/>
    <w:rsid w:val="00B82E27"/>
    <w:rsid w:val="00B82FF6"/>
    <w:rsid w:val="00B833EE"/>
    <w:rsid w:val="00B834A7"/>
    <w:rsid w:val="00B83842"/>
    <w:rsid w:val="00B83C9A"/>
    <w:rsid w:val="00B83FEC"/>
    <w:rsid w:val="00B8410B"/>
    <w:rsid w:val="00B8434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041"/>
    <w:rsid w:val="00B86231"/>
    <w:rsid w:val="00B86972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2E11"/>
    <w:rsid w:val="00B93342"/>
    <w:rsid w:val="00B93363"/>
    <w:rsid w:val="00B93519"/>
    <w:rsid w:val="00B936F0"/>
    <w:rsid w:val="00B93E81"/>
    <w:rsid w:val="00B9424F"/>
    <w:rsid w:val="00B94590"/>
    <w:rsid w:val="00B94EAE"/>
    <w:rsid w:val="00B94F26"/>
    <w:rsid w:val="00B94F6D"/>
    <w:rsid w:val="00B94F91"/>
    <w:rsid w:val="00B95376"/>
    <w:rsid w:val="00B95695"/>
    <w:rsid w:val="00B959BE"/>
    <w:rsid w:val="00B96915"/>
    <w:rsid w:val="00B96B6F"/>
    <w:rsid w:val="00B96C69"/>
    <w:rsid w:val="00B96D4A"/>
    <w:rsid w:val="00B976C4"/>
    <w:rsid w:val="00B97E04"/>
    <w:rsid w:val="00B97F31"/>
    <w:rsid w:val="00B97F5C"/>
    <w:rsid w:val="00BA045B"/>
    <w:rsid w:val="00BA08F6"/>
    <w:rsid w:val="00BA0900"/>
    <w:rsid w:val="00BA0FE0"/>
    <w:rsid w:val="00BA11A2"/>
    <w:rsid w:val="00BA1466"/>
    <w:rsid w:val="00BA1E23"/>
    <w:rsid w:val="00BA20B6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5C55"/>
    <w:rsid w:val="00BA62B2"/>
    <w:rsid w:val="00BA6471"/>
    <w:rsid w:val="00BA67D9"/>
    <w:rsid w:val="00BA7813"/>
    <w:rsid w:val="00BA79A3"/>
    <w:rsid w:val="00BB035D"/>
    <w:rsid w:val="00BB037B"/>
    <w:rsid w:val="00BB077B"/>
    <w:rsid w:val="00BB07C3"/>
    <w:rsid w:val="00BB0911"/>
    <w:rsid w:val="00BB0941"/>
    <w:rsid w:val="00BB0C83"/>
    <w:rsid w:val="00BB1625"/>
    <w:rsid w:val="00BB1F48"/>
    <w:rsid w:val="00BB20BE"/>
    <w:rsid w:val="00BB2764"/>
    <w:rsid w:val="00BB28BE"/>
    <w:rsid w:val="00BB2CE7"/>
    <w:rsid w:val="00BB3FD0"/>
    <w:rsid w:val="00BB404B"/>
    <w:rsid w:val="00BB4278"/>
    <w:rsid w:val="00BB4550"/>
    <w:rsid w:val="00BB45EE"/>
    <w:rsid w:val="00BB467C"/>
    <w:rsid w:val="00BB46E7"/>
    <w:rsid w:val="00BB4992"/>
    <w:rsid w:val="00BB49BD"/>
    <w:rsid w:val="00BB4C4A"/>
    <w:rsid w:val="00BB5197"/>
    <w:rsid w:val="00BB5F48"/>
    <w:rsid w:val="00BB6436"/>
    <w:rsid w:val="00BB68A4"/>
    <w:rsid w:val="00BB69A6"/>
    <w:rsid w:val="00BB6A42"/>
    <w:rsid w:val="00BB6FF8"/>
    <w:rsid w:val="00BB7564"/>
    <w:rsid w:val="00BB790E"/>
    <w:rsid w:val="00BB79B4"/>
    <w:rsid w:val="00BB7B97"/>
    <w:rsid w:val="00BB7D76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9D9"/>
    <w:rsid w:val="00BC1CF8"/>
    <w:rsid w:val="00BC1DC1"/>
    <w:rsid w:val="00BC2986"/>
    <w:rsid w:val="00BC310D"/>
    <w:rsid w:val="00BC44CB"/>
    <w:rsid w:val="00BC46D9"/>
    <w:rsid w:val="00BC4D75"/>
    <w:rsid w:val="00BC51ED"/>
    <w:rsid w:val="00BC52DA"/>
    <w:rsid w:val="00BC5A3E"/>
    <w:rsid w:val="00BC5B05"/>
    <w:rsid w:val="00BC5D7C"/>
    <w:rsid w:val="00BC66F7"/>
    <w:rsid w:val="00BC6966"/>
    <w:rsid w:val="00BC698C"/>
    <w:rsid w:val="00BC6C8D"/>
    <w:rsid w:val="00BD06E8"/>
    <w:rsid w:val="00BD075C"/>
    <w:rsid w:val="00BD0BBA"/>
    <w:rsid w:val="00BD0C2F"/>
    <w:rsid w:val="00BD144F"/>
    <w:rsid w:val="00BD1551"/>
    <w:rsid w:val="00BD1713"/>
    <w:rsid w:val="00BD1CF8"/>
    <w:rsid w:val="00BD20C1"/>
    <w:rsid w:val="00BD2107"/>
    <w:rsid w:val="00BD2226"/>
    <w:rsid w:val="00BD2CBC"/>
    <w:rsid w:val="00BD32FA"/>
    <w:rsid w:val="00BD3815"/>
    <w:rsid w:val="00BD424B"/>
    <w:rsid w:val="00BD4A05"/>
    <w:rsid w:val="00BD4D54"/>
    <w:rsid w:val="00BD503E"/>
    <w:rsid w:val="00BD5224"/>
    <w:rsid w:val="00BD546D"/>
    <w:rsid w:val="00BD5985"/>
    <w:rsid w:val="00BD5A40"/>
    <w:rsid w:val="00BD5AC6"/>
    <w:rsid w:val="00BD5EDC"/>
    <w:rsid w:val="00BD62A4"/>
    <w:rsid w:val="00BD6AB9"/>
    <w:rsid w:val="00BD6AD9"/>
    <w:rsid w:val="00BD6E66"/>
    <w:rsid w:val="00BD71C7"/>
    <w:rsid w:val="00BD779E"/>
    <w:rsid w:val="00BD79BC"/>
    <w:rsid w:val="00BD7A5C"/>
    <w:rsid w:val="00BD7ECD"/>
    <w:rsid w:val="00BE000B"/>
    <w:rsid w:val="00BE0063"/>
    <w:rsid w:val="00BE01EC"/>
    <w:rsid w:val="00BE065D"/>
    <w:rsid w:val="00BE0693"/>
    <w:rsid w:val="00BE0EEC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294C"/>
    <w:rsid w:val="00BE2FBC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039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DA7"/>
    <w:rsid w:val="00BE7E63"/>
    <w:rsid w:val="00BE7F71"/>
    <w:rsid w:val="00BF024A"/>
    <w:rsid w:val="00BF050B"/>
    <w:rsid w:val="00BF0518"/>
    <w:rsid w:val="00BF064D"/>
    <w:rsid w:val="00BF073F"/>
    <w:rsid w:val="00BF098B"/>
    <w:rsid w:val="00BF0A58"/>
    <w:rsid w:val="00BF0B56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1A"/>
    <w:rsid w:val="00BF28A2"/>
    <w:rsid w:val="00BF2991"/>
    <w:rsid w:val="00BF2AF2"/>
    <w:rsid w:val="00BF2C77"/>
    <w:rsid w:val="00BF2CE2"/>
    <w:rsid w:val="00BF2DA4"/>
    <w:rsid w:val="00BF2DC7"/>
    <w:rsid w:val="00BF2F24"/>
    <w:rsid w:val="00BF344F"/>
    <w:rsid w:val="00BF372B"/>
    <w:rsid w:val="00BF397C"/>
    <w:rsid w:val="00BF3A00"/>
    <w:rsid w:val="00BF3B12"/>
    <w:rsid w:val="00BF44CC"/>
    <w:rsid w:val="00BF4504"/>
    <w:rsid w:val="00BF486E"/>
    <w:rsid w:val="00BF48F8"/>
    <w:rsid w:val="00BF4B40"/>
    <w:rsid w:val="00BF4C91"/>
    <w:rsid w:val="00BF4F5E"/>
    <w:rsid w:val="00BF51AB"/>
    <w:rsid w:val="00BF51C3"/>
    <w:rsid w:val="00BF5646"/>
    <w:rsid w:val="00BF5E9C"/>
    <w:rsid w:val="00BF69CD"/>
    <w:rsid w:val="00BF6F4E"/>
    <w:rsid w:val="00BF6F9C"/>
    <w:rsid w:val="00BF72BE"/>
    <w:rsid w:val="00BF7746"/>
    <w:rsid w:val="00BF7D52"/>
    <w:rsid w:val="00BF7E0D"/>
    <w:rsid w:val="00BF7E35"/>
    <w:rsid w:val="00BF7E68"/>
    <w:rsid w:val="00BF7F11"/>
    <w:rsid w:val="00C00547"/>
    <w:rsid w:val="00C0078A"/>
    <w:rsid w:val="00C00933"/>
    <w:rsid w:val="00C00F4F"/>
    <w:rsid w:val="00C012BC"/>
    <w:rsid w:val="00C01865"/>
    <w:rsid w:val="00C026DE"/>
    <w:rsid w:val="00C029E7"/>
    <w:rsid w:val="00C029EF"/>
    <w:rsid w:val="00C03215"/>
    <w:rsid w:val="00C03278"/>
    <w:rsid w:val="00C034C7"/>
    <w:rsid w:val="00C036B7"/>
    <w:rsid w:val="00C0397F"/>
    <w:rsid w:val="00C039CB"/>
    <w:rsid w:val="00C03B61"/>
    <w:rsid w:val="00C03BE5"/>
    <w:rsid w:val="00C03C5C"/>
    <w:rsid w:val="00C03CE6"/>
    <w:rsid w:val="00C03CF2"/>
    <w:rsid w:val="00C03E28"/>
    <w:rsid w:val="00C04187"/>
    <w:rsid w:val="00C043A9"/>
    <w:rsid w:val="00C044BA"/>
    <w:rsid w:val="00C049E3"/>
    <w:rsid w:val="00C04C94"/>
    <w:rsid w:val="00C04E21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5A7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1708"/>
    <w:rsid w:val="00C12514"/>
    <w:rsid w:val="00C12B4C"/>
    <w:rsid w:val="00C12E8D"/>
    <w:rsid w:val="00C130F5"/>
    <w:rsid w:val="00C13488"/>
    <w:rsid w:val="00C1380F"/>
    <w:rsid w:val="00C13D7B"/>
    <w:rsid w:val="00C13F3E"/>
    <w:rsid w:val="00C14140"/>
    <w:rsid w:val="00C14319"/>
    <w:rsid w:val="00C14B62"/>
    <w:rsid w:val="00C14B86"/>
    <w:rsid w:val="00C14D41"/>
    <w:rsid w:val="00C158DE"/>
    <w:rsid w:val="00C15EB9"/>
    <w:rsid w:val="00C1633A"/>
    <w:rsid w:val="00C16540"/>
    <w:rsid w:val="00C16CA2"/>
    <w:rsid w:val="00C16D5D"/>
    <w:rsid w:val="00C16E53"/>
    <w:rsid w:val="00C1711A"/>
    <w:rsid w:val="00C172AF"/>
    <w:rsid w:val="00C17301"/>
    <w:rsid w:val="00C175BF"/>
    <w:rsid w:val="00C17DEB"/>
    <w:rsid w:val="00C20021"/>
    <w:rsid w:val="00C202C7"/>
    <w:rsid w:val="00C20448"/>
    <w:rsid w:val="00C20D72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71A"/>
    <w:rsid w:val="00C258B4"/>
    <w:rsid w:val="00C25989"/>
    <w:rsid w:val="00C25B2A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48F"/>
    <w:rsid w:val="00C3185C"/>
    <w:rsid w:val="00C3193D"/>
    <w:rsid w:val="00C320C1"/>
    <w:rsid w:val="00C3288D"/>
    <w:rsid w:val="00C32A0B"/>
    <w:rsid w:val="00C32BB3"/>
    <w:rsid w:val="00C33256"/>
    <w:rsid w:val="00C333D3"/>
    <w:rsid w:val="00C334E0"/>
    <w:rsid w:val="00C335C4"/>
    <w:rsid w:val="00C33910"/>
    <w:rsid w:val="00C33C22"/>
    <w:rsid w:val="00C33F8A"/>
    <w:rsid w:val="00C33F9D"/>
    <w:rsid w:val="00C34000"/>
    <w:rsid w:val="00C34008"/>
    <w:rsid w:val="00C340BE"/>
    <w:rsid w:val="00C341B4"/>
    <w:rsid w:val="00C347B8"/>
    <w:rsid w:val="00C349E9"/>
    <w:rsid w:val="00C34B39"/>
    <w:rsid w:val="00C354A9"/>
    <w:rsid w:val="00C355FF"/>
    <w:rsid w:val="00C35842"/>
    <w:rsid w:val="00C35A60"/>
    <w:rsid w:val="00C35BB5"/>
    <w:rsid w:val="00C36537"/>
    <w:rsid w:val="00C36DFB"/>
    <w:rsid w:val="00C36FAE"/>
    <w:rsid w:val="00C37DE6"/>
    <w:rsid w:val="00C40312"/>
    <w:rsid w:val="00C4055E"/>
    <w:rsid w:val="00C4071C"/>
    <w:rsid w:val="00C40A3D"/>
    <w:rsid w:val="00C40B4F"/>
    <w:rsid w:val="00C40D95"/>
    <w:rsid w:val="00C4105C"/>
    <w:rsid w:val="00C41147"/>
    <w:rsid w:val="00C411A2"/>
    <w:rsid w:val="00C41369"/>
    <w:rsid w:val="00C41962"/>
    <w:rsid w:val="00C41C77"/>
    <w:rsid w:val="00C42683"/>
    <w:rsid w:val="00C42785"/>
    <w:rsid w:val="00C42B4F"/>
    <w:rsid w:val="00C43083"/>
    <w:rsid w:val="00C4311D"/>
    <w:rsid w:val="00C435D0"/>
    <w:rsid w:val="00C436E9"/>
    <w:rsid w:val="00C43CB8"/>
    <w:rsid w:val="00C444E4"/>
    <w:rsid w:val="00C44600"/>
    <w:rsid w:val="00C447A2"/>
    <w:rsid w:val="00C44ACD"/>
    <w:rsid w:val="00C45170"/>
    <w:rsid w:val="00C45463"/>
    <w:rsid w:val="00C457CD"/>
    <w:rsid w:val="00C461B9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43D4"/>
    <w:rsid w:val="00C55411"/>
    <w:rsid w:val="00C55716"/>
    <w:rsid w:val="00C55863"/>
    <w:rsid w:val="00C55D51"/>
    <w:rsid w:val="00C55D7A"/>
    <w:rsid w:val="00C568D1"/>
    <w:rsid w:val="00C57366"/>
    <w:rsid w:val="00C57AE7"/>
    <w:rsid w:val="00C57B52"/>
    <w:rsid w:val="00C57E1E"/>
    <w:rsid w:val="00C57ED3"/>
    <w:rsid w:val="00C57F9E"/>
    <w:rsid w:val="00C600B0"/>
    <w:rsid w:val="00C60595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55"/>
    <w:rsid w:val="00C64C9C"/>
    <w:rsid w:val="00C64EAD"/>
    <w:rsid w:val="00C64EC1"/>
    <w:rsid w:val="00C64F1A"/>
    <w:rsid w:val="00C654E2"/>
    <w:rsid w:val="00C655E8"/>
    <w:rsid w:val="00C65BDB"/>
    <w:rsid w:val="00C6605D"/>
    <w:rsid w:val="00C6614E"/>
    <w:rsid w:val="00C6650E"/>
    <w:rsid w:val="00C665AA"/>
    <w:rsid w:val="00C66B8F"/>
    <w:rsid w:val="00C67148"/>
    <w:rsid w:val="00C67161"/>
    <w:rsid w:val="00C671BE"/>
    <w:rsid w:val="00C672B7"/>
    <w:rsid w:val="00C67981"/>
    <w:rsid w:val="00C67999"/>
    <w:rsid w:val="00C7002F"/>
    <w:rsid w:val="00C7048C"/>
    <w:rsid w:val="00C70591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8AC"/>
    <w:rsid w:val="00C73C68"/>
    <w:rsid w:val="00C73CF7"/>
    <w:rsid w:val="00C74531"/>
    <w:rsid w:val="00C7459D"/>
    <w:rsid w:val="00C74A3D"/>
    <w:rsid w:val="00C7551F"/>
    <w:rsid w:val="00C7591B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33"/>
    <w:rsid w:val="00C77F58"/>
    <w:rsid w:val="00C8058F"/>
    <w:rsid w:val="00C80737"/>
    <w:rsid w:val="00C80917"/>
    <w:rsid w:val="00C813FB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807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951"/>
    <w:rsid w:val="00C91A94"/>
    <w:rsid w:val="00C91B91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62"/>
    <w:rsid w:val="00C96B9D"/>
    <w:rsid w:val="00C96C09"/>
    <w:rsid w:val="00C9741B"/>
    <w:rsid w:val="00C9795D"/>
    <w:rsid w:val="00C97BE4"/>
    <w:rsid w:val="00C97DFC"/>
    <w:rsid w:val="00C97EC6"/>
    <w:rsid w:val="00CA0032"/>
    <w:rsid w:val="00CA020D"/>
    <w:rsid w:val="00CA05C7"/>
    <w:rsid w:val="00CA0662"/>
    <w:rsid w:val="00CA0745"/>
    <w:rsid w:val="00CA07E8"/>
    <w:rsid w:val="00CA0862"/>
    <w:rsid w:val="00CA0949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141"/>
    <w:rsid w:val="00CA245D"/>
    <w:rsid w:val="00CA2A2B"/>
    <w:rsid w:val="00CA2D8A"/>
    <w:rsid w:val="00CA2F0D"/>
    <w:rsid w:val="00CA3578"/>
    <w:rsid w:val="00CA384E"/>
    <w:rsid w:val="00CA3AD3"/>
    <w:rsid w:val="00CA3B62"/>
    <w:rsid w:val="00CA424E"/>
    <w:rsid w:val="00CA429B"/>
    <w:rsid w:val="00CA42F6"/>
    <w:rsid w:val="00CA43DA"/>
    <w:rsid w:val="00CA459E"/>
    <w:rsid w:val="00CA4A59"/>
    <w:rsid w:val="00CA4ACA"/>
    <w:rsid w:val="00CA4ED3"/>
    <w:rsid w:val="00CA5057"/>
    <w:rsid w:val="00CA5070"/>
    <w:rsid w:val="00CA5125"/>
    <w:rsid w:val="00CA5169"/>
    <w:rsid w:val="00CA53CD"/>
    <w:rsid w:val="00CA5757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CCF"/>
    <w:rsid w:val="00CA7D86"/>
    <w:rsid w:val="00CA7E17"/>
    <w:rsid w:val="00CA7E53"/>
    <w:rsid w:val="00CA7F5B"/>
    <w:rsid w:val="00CB06E1"/>
    <w:rsid w:val="00CB0B4C"/>
    <w:rsid w:val="00CB1283"/>
    <w:rsid w:val="00CB1554"/>
    <w:rsid w:val="00CB1819"/>
    <w:rsid w:val="00CB1F55"/>
    <w:rsid w:val="00CB212A"/>
    <w:rsid w:val="00CB22CC"/>
    <w:rsid w:val="00CB358F"/>
    <w:rsid w:val="00CB395B"/>
    <w:rsid w:val="00CB3C29"/>
    <w:rsid w:val="00CB3D55"/>
    <w:rsid w:val="00CB3DF5"/>
    <w:rsid w:val="00CB3F3F"/>
    <w:rsid w:val="00CB4E14"/>
    <w:rsid w:val="00CB5040"/>
    <w:rsid w:val="00CB51A6"/>
    <w:rsid w:val="00CB52AA"/>
    <w:rsid w:val="00CB545E"/>
    <w:rsid w:val="00CB5811"/>
    <w:rsid w:val="00CB5F09"/>
    <w:rsid w:val="00CB6072"/>
    <w:rsid w:val="00CB66A5"/>
    <w:rsid w:val="00CB6BA5"/>
    <w:rsid w:val="00CB7534"/>
    <w:rsid w:val="00CB7692"/>
    <w:rsid w:val="00CB77F3"/>
    <w:rsid w:val="00CC03E6"/>
    <w:rsid w:val="00CC0431"/>
    <w:rsid w:val="00CC04C9"/>
    <w:rsid w:val="00CC0958"/>
    <w:rsid w:val="00CC0BAE"/>
    <w:rsid w:val="00CC0C4D"/>
    <w:rsid w:val="00CC1148"/>
    <w:rsid w:val="00CC11AE"/>
    <w:rsid w:val="00CC1B74"/>
    <w:rsid w:val="00CC1BCF"/>
    <w:rsid w:val="00CC1F9C"/>
    <w:rsid w:val="00CC2710"/>
    <w:rsid w:val="00CC27F0"/>
    <w:rsid w:val="00CC28EF"/>
    <w:rsid w:val="00CC29F3"/>
    <w:rsid w:val="00CC2D1F"/>
    <w:rsid w:val="00CC2D37"/>
    <w:rsid w:val="00CC30FD"/>
    <w:rsid w:val="00CC3CA0"/>
    <w:rsid w:val="00CC3CE0"/>
    <w:rsid w:val="00CC436F"/>
    <w:rsid w:val="00CC439F"/>
    <w:rsid w:val="00CC4581"/>
    <w:rsid w:val="00CC479D"/>
    <w:rsid w:val="00CC47BF"/>
    <w:rsid w:val="00CC4CBD"/>
    <w:rsid w:val="00CC4CF3"/>
    <w:rsid w:val="00CC5147"/>
    <w:rsid w:val="00CC51AC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998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CD7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278"/>
    <w:rsid w:val="00CD6476"/>
    <w:rsid w:val="00CD687D"/>
    <w:rsid w:val="00CD7579"/>
    <w:rsid w:val="00CD75F7"/>
    <w:rsid w:val="00CE00BC"/>
    <w:rsid w:val="00CE0504"/>
    <w:rsid w:val="00CE066A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6C3"/>
    <w:rsid w:val="00CE2959"/>
    <w:rsid w:val="00CE3FCC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335"/>
    <w:rsid w:val="00CE748D"/>
    <w:rsid w:val="00CE7555"/>
    <w:rsid w:val="00CE7705"/>
    <w:rsid w:val="00CE78B8"/>
    <w:rsid w:val="00CE7CD9"/>
    <w:rsid w:val="00CF0D33"/>
    <w:rsid w:val="00CF0EEB"/>
    <w:rsid w:val="00CF0FCE"/>
    <w:rsid w:val="00CF106B"/>
    <w:rsid w:val="00CF15CA"/>
    <w:rsid w:val="00CF1934"/>
    <w:rsid w:val="00CF1D9D"/>
    <w:rsid w:val="00CF2521"/>
    <w:rsid w:val="00CF2863"/>
    <w:rsid w:val="00CF30B6"/>
    <w:rsid w:val="00CF338B"/>
    <w:rsid w:val="00CF35AF"/>
    <w:rsid w:val="00CF3643"/>
    <w:rsid w:val="00CF3701"/>
    <w:rsid w:val="00CF39F2"/>
    <w:rsid w:val="00CF3DE3"/>
    <w:rsid w:val="00CF4168"/>
    <w:rsid w:val="00CF42C2"/>
    <w:rsid w:val="00CF456A"/>
    <w:rsid w:val="00CF5472"/>
    <w:rsid w:val="00CF599C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4B3"/>
    <w:rsid w:val="00D008F4"/>
    <w:rsid w:val="00D00B76"/>
    <w:rsid w:val="00D012A7"/>
    <w:rsid w:val="00D01442"/>
    <w:rsid w:val="00D014ED"/>
    <w:rsid w:val="00D019C2"/>
    <w:rsid w:val="00D025EB"/>
    <w:rsid w:val="00D026DE"/>
    <w:rsid w:val="00D027B6"/>
    <w:rsid w:val="00D02C00"/>
    <w:rsid w:val="00D02D0E"/>
    <w:rsid w:val="00D0358A"/>
    <w:rsid w:val="00D035A6"/>
    <w:rsid w:val="00D0366A"/>
    <w:rsid w:val="00D03F36"/>
    <w:rsid w:val="00D0419F"/>
    <w:rsid w:val="00D04933"/>
    <w:rsid w:val="00D04BA3"/>
    <w:rsid w:val="00D04CE4"/>
    <w:rsid w:val="00D04FC6"/>
    <w:rsid w:val="00D0509D"/>
    <w:rsid w:val="00D0553E"/>
    <w:rsid w:val="00D055A2"/>
    <w:rsid w:val="00D055AD"/>
    <w:rsid w:val="00D05A8D"/>
    <w:rsid w:val="00D05B45"/>
    <w:rsid w:val="00D061B0"/>
    <w:rsid w:val="00D0625C"/>
    <w:rsid w:val="00D06E07"/>
    <w:rsid w:val="00D06F80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628"/>
    <w:rsid w:val="00D1296D"/>
    <w:rsid w:val="00D12AD6"/>
    <w:rsid w:val="00D1322C"/>
    <w:rsid w:val="00D13B72"/>
    <w:rsid w:val="00D13C8E"/>
    <w:rsid w:val="00D142C4"/>
    <w:rsid w:val="00D1435C"/>
    <w:rsid w:val="00D14417"/>
    <w:rsid w:val="00D149A2"/>
    <w:rsid w:val="00D14CBD"/>
    <w:rsid w:val="00D14D80"/>
    <w:rsid w:val="00D14EED"/>
    <w:rsid w:val="00D15052"/>
    <w:rsid w:val="00D15053"/>
    <w:rsid w:val="00D1531C"/>
    <w:rsid w:val="00D154BD"/>
    <w:rsid w:val="00D156A6"/>
    <w:rsid w:val="00D1572D"/>
    <w:rsid w:val="00D15EBA"/>
    <w:rsid w:val="00D15ED1"/>
    <w:rsid w:val="00D167A0"/>
    <w:rsid w:val="00D17035"/>
    <w:rsid w:val="00D200A9"/>
    <w:rsid w:val="00D201B6"/>
    <w:rsid w:val="00D202F7"/>
    <w:rsid w:val="00D203D4"/>
    <w:rsid w:val="00D21040"/>
    <w:rsid w:val="00D21086"/>
    <w:rsid w:val="00D214DA"/>
    <w:rsid w:val="00D21558"/>
    <w:rsid w:val="00D217A3"/>
    <w:rsid w:val="00D217A8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3DFF"/>
    <w:rsid w:val="00D23E44"/>
    <w:rsid w:val="00D24221"/>
    <w:rsid w:val="00D24725"/>
    <w:rsid w:val="00D2475C"/>
    <w:rsid w:val="00D24A66"/>
    <w:rsid w:val="00D24C45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27D28"/>
    <w:rsid w:val="00D31163"/>
    <w:rsid w:val="00D31572"/>
    <w:rsid w:val="00D31F51"/>
    <w:rsid w:val="00D32035"/>
    <w:rsid w:val="00D3284D"/>
    <w:rsid w:val="00D32A9D"/>
    <w:rsid w:val="00D32AAA"/>
    <w:rsid w:val="00D33078"/>
    <w:rsid w:val="00D33556"/>
    <w:rsid w:val="00D3389D"/>
    <w:rsid w:val="00D33BFA"/>
    <w:rsid w:val="00D34029"/>
    <w:rsid w:val="00D3410E"/>
    <w:rsid w:val="00D34495"/>
    <w:rsid w:val="00D34CE8"/>
    <w:rsid w:val="00D34E0D"/>
    <w:rsid w:val="00D34E70"/>
    <w:rsid w:val="00D34E8D"/>
    <w:rsid w:val="00D34F81"/>
    <w:rsid w:val="00D35914"/>
    <w:rsid w:val="00D35AA8"/>
    <w:rsid w:val="00D360C9"/>
    <w:rsid w:val="00D36491"/>
    <w:rsid w:val="00D3692B"/>
    <w:rsid w:val="00D36964"/>
    <w:rsid w:val="00D36D3F"/>
    <w:rsid w:val="00D36DCD"/>
    <w:rsid w:val="00D37086"/>
    <w:rsid w:val="00D370EE"/>
    <w:rsid w:val="00D371A4"/>
    <w:rsid w:val="00D3732D"/>
    <w:rsid w:val="00D373DE"/>
    <w:rsid w:val="00D378F2"/>
    <w:rsid w:val="00D400F3"/>
    <w:rsid w:val="00D4053E"/>
    <w:rsid w:val="00D40556"/>
    <w:rsid w:val="00D40E65"/>
    <w:rsid w:val="00D41197"/>
    <w:rsid w:val="00D414E1"/>
    <w:rsid w:val="00D41C03"/>
    <w:rsid w:val="00D41D04"/>
    <w:rsid w:val="00D41E33"/>
    <w:rsid w:val="00D422AD"/>
    <w:rsid w:val="00D426BA"/>
    <w:rsid w:val="00D429D6"/>
    <w:rsid w:val="00D4301F"/>
    <w:rsid w:val="00D43207"/>
    <w:rsid w:val="00D43787"/>
    <w:rsid w:val="00D439BE"/>
    <w:rsid w:val="00D43C1A"/>
    <w:rsid w:val="00D43C65"/>
    <w:rsid w:val="00D43FD6"/>
    <w:rsid w:val="00D44225"/>
    <w:rsid w:val="00D44E3C"/>
    <w:rsid w:val="00D44EAC"/>
    <w:rsid w:val="00D44EC9"/>
    <w:rsid w:val="00D45434"/>
    <w:rsid w:val="00D4543B"/>
    <w:rsid w:val="00D45855"/>
    <w:rsid w:val="00D458E2"/>
    <w:rsid w:val="00D45903"/>
    <w:rsid w:val="00D45DBE"/>
    <w:rsid w:val="00D462B3"/>
    <w:rsid w:val="00D46722"/>
    <w:rsid w:val="00D46735"/>
    <w:rsid w:val="00D4674A"/>
    <w:rsid w:val="00D4680B"/>
    <w:rsid w:val="00D4768D"/>
    <w:rsid w:val="00D479EF"/>
    <w:rsid w:val="00D47DCF"/>
    <w:rsid w:val="00D50026"/>
    <w:rsid w:val="00D5003D"/>
    <w:rsid w:val="00D50461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5DF"/>
    <w:rsid w:val="00D54C59"/>
    <w:rsid w:val="00D54D75"/>
    <w:rsid w:val="00D5616F"/>
    <w:rsid w:val="00D56475"/>
    <w:rsid w:val="00D56A08"/>
    <w:rsid w:val="00D56A17"/>
    <w:rsid w:val="00D56E50"/>
    <w:rsid w:val="00D57050"/>
    <w:rsid w:val="00D57814"/>
    <w:rsid w:val="00D57836"/>
    <w:rsid w:val="00D578C0"/>
    <w:rsid w:val="00D60467"/>
    <w:rsid w:val="00D60E23"/>
    <w:rsid w:val="00D60E27"/>
    <w:rsid w:val="00D611C4"/>
    <w:rsid w:val="00D61791"/>
    <w:rsid w:val="00D617BA"/>
    <w:rsid w:val="00D61F53"/>
    <w:rsid w:val="00D61F9B"/>
    <w:rsid w:val="00D6270E"/>
    <w:rsid w:val="00D62D73"/>
    <w:rsid w:val="00D62D93"/>
    <w:rsid w:val="00D63835"/>
    <w:rsid w:val="00D63BA0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43"/>
    <w:rsid w:val="00D656FE"/>
    <w:rsid w:val="00D659E0"/>
    <w:rsid w:val="00D65E54"/>
    <w:rsid w:val="00D66047"/>
    <w:rsid w:val="00D6635D"/>
    <w:rsid w:val="00D669BE"/>
    <w:rsid w:val="00D66C89"/>
    <w:rsid w:val="00D66DEB"/>
    <w:rsid w:val="00D67414"/>
    <w:rsid w:val="00D6743C"/>
    <w:rsid w:val="00D6752C"/>
    <w:rsid w:val="00D67967"/>
    <w:rsid w:val="00D7051F"/>
    <w:rsid w:val="00D708C8"/>
    <w:rsid w:val="00D70995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933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C5"/>
    <w:rsid w:val="00D755DC"/>
    <w:rsid w:val="00D756E6"/>
    <w:rsid w:val="00D75CE5"/>
    <w:rsid w:val="00D7607C"/>
    <w:rsid w:val="00D7609F"/>
    <w:rsid w:val="00D76567"/>
    <w:rsid w:val="00D765AB"/>
    <w:rsid w:val="00D7674A"/>
    <w:rsid w:val="00D76906"/>
    <w:rsid w:val="00D76EC2"/>
    <w:rsid w:val="00D773EA"/>
    <w:rsid w:val="00D77C35"/>
    <w:rsid w:val="00D77D0C"/>
    <w:rsid w:val="00D77F25"/>
    <w:rsid w:val="00D77F45"/>
    <w:rsid w:val="00D80281"/>
    <w:rsid w:val="00D80BED"/>
    <w:rsid w:val="00D80DB3"/>
    <w:rsid w:val="00D813EC"/>
    <w:rsid w:val="00D8161C"/>
    <w:rsid w:val="00D818DB"/>
    <w:rsid w:val="00D81AB5"/>
    <w:rsid w:val="00D81E23"/>
    <w:rsid w:val="00D82071"/>
    <w:rsid w:val="00D822CE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02D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35C"/>
    <w:rsid w:val="00D86639"/>
    <w:rsid w:val="00D86711"/>
    <w:rsid w:val="00D86A84"/>
    <w:rsid w:val="00D86E1B"/>
    <w:rsid w:val="00D87238"/>
    <w:rsid w:val="00D873F1"/>
    <w:rsid w:val="00D8742E"/>
    <w:rsid w:val="00D8749A"/>
    <w:rsid w:val="00D879D9"/>
    <w:rsid w:val="00D87B5D"/>
    <w:rsid w:val="00D87CAB"/>
    <w:rsid w:val="00D87CC6"/>
    <w:rsid w:val="00D87D59"/>
    <w:rsid w:val="00D87EBE"/>
    <w:rsid w:val="00D90055"/>
    <w:rsid w:val="00D903F1"/>
    <w:rsid w:val="00D9076C"/>
    <w:rsid w:val="00D9093C"/>
    <w:rsid w:val="00D90BEB"/>
    <w:rsid w:val="00D90D86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323"/>
    <w:rsid w:val="00D96527"/>
    <w:rsid w:val="00D96B06"/>
    <w:rsid w:val="00D96E3C"/>
    <w:rsid w:val="00D97156"/>
    <w:rsid w:val="00D974F6"/>
    <w:rsid w:val="00D9775D"/>
    <w:rsid w:val="00D97E1B"/>
    <w:rsid w:val="00D97E7C"/>
    <w:rsid w:val="00D97FC1"/>
    <w:rsid w:val="00DA0085"/>
    <w:rsid w:val="00DA05AA"/>
    <w:rsid w:val="00DA0F4D"/>
    <w:rsid w:val="00DA1349"/>
    <w:rsid w:val="00DA14FB"/>
    <w:rsid w:val="00DA1809"/>
    <w:rsid w:val="00DA1E6F"/>
    <w:rsid w:val="00DA1FBD"/>
    <w:rsid w:val="00DA1FD5"/>
    <w:rsid w:val="00DA2B1F"/>
    <w:rsid w:val="00DA2F3E"/>
    <w:rsid w:val="00DA334D"/>
    <w:rsid w:val="00DA33AF"/>
    <w:rsid w:val="00DA36A7"/>
    <w:rsid w:val="00DA3A4C"/>
    <w:rsid w:val="00DA3EB2"/>
    <w:rsid w:val="00DA4687"/>
    <w:rsid w:val="00DA46C2"/>
    <w:rsid w:val="00DA49B9"/>
    <w:rsid w:val="00DA4A82"/>
    <w:rsid w:val="00DA4D70"/>
    <w:rsid w:val="00DA509B"/>
    <w:rsid w:val="00DA52EB"/>
    <w:rsid w:val="00DA52F1"/>
    <w:rsid w:val="00DA54D0"/>
    <w:rsid w:val="00DA6950"/>
    <w:rsid w:val="00DA6A83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3AB"/>
    <w:rsid w:val="00DB053F"/>
    <w:rsid w:val="00DB09FB"/>
    <w:rsid w:val="00DB0C4A"/>
    <w:rsid w:val="00DB0CF9"/>
    <w:rsid w:val="00DB1719"/>
    <w:rsid w:val="00DB282E"/>
    <w:rsid w:val="00DB3366"/>
    <w:rsid w:val="00DB3C7E"/>
    <w:rsid w:val="00DB4510"/>
    <w:rsid w:val="00DB461D"/>
    <w:rsid w:val="00DB4864"/>
    <w:rsid w:val="00DB49DA"/>
    <w:rsid w:val="00DB4A6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1D6"/>
    <w:rsid w:val="00DB7895"/>
    <w:rsid w:val="00DC0149"/>
    <w:rsid w:val="00DC042E"/>
    <w:rsid w:val="00DC04F7"/>
    <w:rsid w:val="00DC0605"/>
    <w:rsid w:val="00DC0672"/>
    <w:rsid w:val="00DC0738"/>
    <w:rsid w:val="00DC0A82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679"/>
    <w:rsid w:val="00DC37E5"/>
    <w:rsid w:val="00DC3C81"/>
    <w:rsid w:val="00DC42C2"/>
    <w:rsid w:val="00DC4A02"/>
    <w:rsid w:val="00DC4D36"/>
    <w:rsid w:val="00DC5680"/>
    <w:rsid w:val="00DC577A"/>
    <w:rsid w:val="00DC590B"/>
    <w:rsid w:val="00DC5C71"/>
    <w:rsid w:val="00DC6164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70D"/>
    <w:rsid w:val="00DD0998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918"/>
    <w:rsid w:val="00DD3A1D"/>
    <w:rsid w:val="00DD3DF5"/>
    <w:rsid w:val="00DD3E1A"/>
    <w:rsid w:val="00DD4A68"/>
    <w:rsid w:val="00DD4B8F"/>
    <w:rsid w:val="00DD53D8"/>
    <w:rsid w:val="00DD548F"/>
    <w:rsid w:val="00DD688B"/>
    <w:rsid w:val="00DD6DE6"/>
    <w:rsid w:val="00DD7010"/>
    <w:rsid w:val="00DD7699"/>
    <w:rsid w:val="00DD7A6E"/>
    <w:rsid w:val="00DD7E58"/>
    <w:rsid w:val="00DE0B25"/>
    <w:rsid w:val="00DE0F34"/>
    <w:rsid w:val="00DE1072"/>
    <w:rsid w:val="00DE1673"/>
    <w:rsid w:val="00DE1702"/>
    <w:rsid w:val="00DE190F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90C"/>
    <w:rsid w:val="00DE3B32"/>
    <w:rsid w:val="00DE3B56"/>
    <w:rsid w:val="00DE3CB2"/>
    <w:rsid w:val="00DE3E40"/>
    <w:rsid w:val="00DE3EE2"/>
    <w:rsid w:val="00DE3FDA"/>
    <w:rsid w:val="00DE435E"/>
    <w:rsid w:val="00DE47E0"/>
    <w:rsid w:val="00DE5419"/>
    <w:rsid w:val="00DE552C"/>
    <w:rsid w:val="00DE564B"/>
    <w:rsid w:val="00DE5D9A"/>
    <w:rsid w:val="00DE656A"/>
    <w:rsid w:val="00DE69F4"/>
    <w:rsid w:val="00DE6B6D"/>
    <w:rsid w:val="00DE6D41"/>
    <w:rsid w:val="00DE7030"/>
    <w:rsid w:val="00DE707A"/>
    <w:rsid w:val="00DE7085"/>
    <w:rsid w:val="00DE70A5"/>
    <w:rsid w:val="00DE7445"/>
    <w:rsid w:val="00DE798F"/>
    <w:rsid w:val="00DE79D6"/>
    <w:rsid w:val="00DE7A9B"/>
    <w:rsid w:val="00DF026E"/>
    <w:rsid w:val="00DF03C2"/>
    <w:rsid w:val="00DF0464"/>
    <w:rsid w:val="00DF0B15"/>
    <w:rsid w:val="00DF0B38"/>
    <w:rsid w:val="00DF0C1F"/>
    <w:rsid w:val="00DF0F0E"/>
    <w:rsid w:val="00DF10B2"/>
    <w:rsid w:val="00DF18AA"/>
    <w:rsid w:val="00DF1CB7"/>
    <w:rsid w:val="00DF1E20"/>
    <w:rsid w:val="00DF1F1B"/>
    <w:rsid w:val="00DF1FF8"/>
    <w:rsid w:val="00DF2535"/>
    <w:rsid w:val="00DF27DC"/>
    <w:rsid w:val="00DF2C19"/>
    <w:rsid w:val="00DF2C3D"/>
    <w:rsid w:val="00DF3259"/>
    <w:rsid w:val="00DF3533"/>
    <w:rsid w:val="00DF3722"/>
    <w:rsid w:val="00DF3D48"/>
    <w:rsid w:val="00DF3DA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90A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4CC"/>
    <w:rsid w:val="00E02A64"/>
    <w:rsid w:val="00E032C1"/>
    <w:rsid w:val="00E035C0"/>
    <w:rsid w:val="00E03693"/>
    <w:rsid w:val="00E0371B"/>
    <w:rsid w:val="00E037A3"/>
    <w:rsid w:val="00E037FE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4CA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0D3"/>
    <w:rsid w:val="00E119BE"/>
    <w:rsid w:val="00E11AFD"/>
    <w:rsid w:val="00E11FEB"/>
    <w:rsid w:val="00E12989"/>
    <w:rsid w:val="00E129DD"/>
    <w:rsid w:val="00E12ECF"/>
    <w:rsid w:val="00E12FD2"/>
    <w:rsid w:val="00E12FFD"/>
    <w:rsid w:val="00E13DAF"/>
    <w:rsid w:val="00E13EAA"/>
    <w:rsid w:val="00E147CE"/>
    <w:rsid w:val="00E14BD1"/>
    <w:rsid w:val="00E14D26"/>
    <w:rsid w:val="00E15774"/>
    <w:rsid w:val="00E15863"/>
    <w:rsid w:val="00E1633A"/>
    <w:rsid w:val="00E1640C"/>
    <w:rsid w:val="00E16ABF"/>
    <w:rsid w:val="00E17C1E"/>
    <w:rsid w:val="00E2001A"/>
    <w:rsid w:val="00E20064"/>
    <w:rsid w:val="00E2007A"/>
    <w:rsid w:val="00E2048E"/>
    <w:rsid w:val="00E204BE"/>
    <w:rsid w:val="00E2094E"/>
    <w:rsid w:val="00E20C4F"/>
    <w:rsid w:val="00E21320"/>
    <w:rsid w:val="00E217DC"/>
    <w:rsid w:val="00E21CEC"/>
    <w:rsid w:val="00E22DAC"/>
    <w:rsid w:val="00E22DFB"/>
    <w:rsid w:val="00E2337A"/>
    <w:rsid w:val="00E233A7"/>
    <w:rsid w:val="00E24285"/>
    <w:rsid w:val="00E243FA"/>
    <w:rsid w:val="00E24931"/>
    <w:rsid w:val="00E24BED"/>
    <w:rsid w:val="00E24CD9"/>
    <w:rsid w:val="00E24EB4"/>
    <w:rsid w:val="00E2578F"/>
    <w:rsid w:val="00E25C47"/>
    <w:rsid w:val="00E25D0F"/>
    <w:rsid w:val="00E25F37"/>
    <w:rsid w:val="00E2601D"/>
    <w:rsid w:val="00E267C2"/>
    <w:rsid w:val="00E26EE6"/>
    <w:rsid w:val="00E26F20"/>
    <w:rsid w:val="00E270EC"/>
    <w:rsid w:val="00E27810"/>
    <w:rsid w:val="00E27960"/>
    <w:rsid w:val="00E27E52"/>
    <w:rsid w:val="00E30BDA"/>
    <w:rsid w:val="00E30D08"/>
    <w:rsid w:val="00E31136"/>
    <w:rsid w:val="00E31457"/>
    <w:rsid w:val="00E318A9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84E"/>
    <w:rsid w:val="00E34AF6"/>
    <w:rsid w:val="00E34B6E"/>
    <w:rsid w:val="00E34C67"/>
    <w:rsid w:val="00E351AC"/>
    <w:rsid w:val="00E354C1"/>
    <w:rsid w:val="00E354F7"/>
    <w:rsid w:val="00E35903"/>
    <w:rsid w:val="00E35AC6"/>
    <w:rsid w:val="00E35EC6"/>
    <w:rsid w:val="00E36728"/>
    <w:rsid w:val="00E36921"/>
    <w:rsid w:val="00E36ABD"/>
    <w:rsid w:val="00E36C3D"/>
    <w:rsid w:val="00E37064"/>
    <w:rsid w:val="00E37095"/>
    <w:rsid w:val="00E370D2"/>
    <w:rsid w:val="00E37282"/>
    <w:rsid w:val="00E37E4E"/>
    <w:rsid w:val="00E37FF5"/>
    <w:rsid w:val="00E40CF9"/>
    <w:rsid w:val="00E40E76"/>
    <w:rsid w:val="00E417F1"/>
    <w:rsid w:val="00E41898"/>
    <w:rsid w:val="00E42791"/>
    <w:rsid w:val="00E43154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4FD6"/>
    <w:rsid w:val="00E45416"/>
    <w:rsid w:val="00E45FE5"/>
    <w:rsid w:val="00E47039"/>
    <w:rsid w:val="00E4745B"/>
    <w:rsid w:val="00E4756C"/>
    <w:rsid w:val="00E47673"/>
    <w:rsid w:val="00E47770"/>
    <w:rsid w:val="00E47940"/>
    <w:rsid w:val="00E47D8B"/>
    <w:rsid w:val="00E47D91"/>
    <w:rsid w:val="00E505F2"/>
    <w:rsid w:val="00E50810"/>
    <w:rsid w:val="00E50C1C"/>
    <w:rsid w:val="00E50EC4"/>
    <w:rsid w:val="00E51191"/>
    <w:rsid w:val="00E517B9"/>
    <w:rsid w:val="00E51C58"/>
    <w:rsid w:val="00E51CF3"/>
    <w:rsid w:val="00E51DA4"/>
    <w:rsid w:val="00E5265D"/>
    <w:rsid w:val="00E5285B"/>
    <w:rsid w:val="00E53303"/>
    <w:rsid w:val="00E53515"/>
    <w:rsid w:val="00E53549"/>
    <w:rsid w:val="00E536A9"/>
    <w:rsid w:val="00E539E2"/>
    <w:rsid w:val="00E539ED"/>
    <w:rsid w:val="00E53C35"/>
    <w:rsid w:val="00E53EC5"/>
    <w:rsid w:val="00E54142"/>
    <w:rsid w:val="00E5423C"/>
    <w:rsid w:val="00E542CA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11C"/>
    <w:rsid w:val="00E574FD"/>
    <w:rsid w:val="00E578F2"/>
    <w:rsid w:val="00E57A34"/>
    <w:rsid w:val="00E57A78"/>
    <w:rsid w:val="00E57FDF"/>
    <w:rsid w:val="00E60103"/>
    <w:rsid w:val="00E60357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ECA"/>
    <w:rsid w:val="00E61F0B"/>
    <w:rsid w:val="00E61FA7"/>
    <w:rsid w:val="00E62279"/>
    <w:rsid w:val="00E623A9"/>
    <w:rsid w:val="00E623C3"/>
    <w:rsid w:val="00E628FC"/>
    <w:rsid w:val="00E62D74"/>
    <w:rsid w:val="00E62DF1"/>
    <w:rsid w:val="00E630CB"/>
    <w:rsid w:val="00E6321F"/>
    <w:rsid w:val="00E6345F"/>
    <w:rsid w:val="00E6383A"/>
    <w:rsid w:val="00E63B47"/>
    <w:rsid w:val="00E63D43"/>
    <w:rsid w:val="00E64999"/>
    <w:rsid w:val="00E64CA0"/>
    <w:rsid w:val="00E64CBC"/>
    <w:rsid w:val="00E65277"/>
    <w:rsid w:val="00E65D26"/>
    <w:rsid w:val="00E66292"/>
    <w:rsid w:val="00E6664C"/>
    <w:rsid w:val="00E669D0"/>
    <w:rsid w:val="00E66AD9"/>
    <w:rsid w:val="00E67050"/>
    <w:rsid w:val="00E677F6"/>
    <w:rsid w:val="00E67AA3"/>
    <w:rsid w:val="00E67CF2"/>
    <w:rsid w:val="00E67E99"/>
    <w:rsid w:val="00E67F44"/>
    <w:rsid w:val="00E70561"/>
    <w:rsid w:val="00E70BEE"/>
    <w:rsid w:val="00E70D78"/>
    <w:rsid w:val="00E711CD"/>
    <w:rsid w:val="00E71395"/>
    <w:rsid w:val="00E71439"/>
    <w:rsid w:val="00E71B72"/>
    <w:rsid w:val="00E7205D"/>
    <w:rsid w:val="00E7206E"/>
    <w:rsid w:val="00E724E6"/>
    <w:rsid w:val="00E72684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1D3"/>
    <w:rsid w:val="00E774D3"/>
    <w:rsid w:val="00E774E2"/>
    <w:rsid w:val="00E77DB6"/>
    <w:rsid w:val="00E77DE0"/>
    <w:rsid w:val="00E80069"/>
    <w:rsid w:val="00E800CC"/>
    <w:rsid w:val="00E80132"/>
    <w:rsid w:val="00E8036B"/>
    <w:rsid w:val="00E80539"/>
    <w:rsid w:val="00E80796"/>
    <w:rsid w:val="00E8092C"/>
    <w:rsid w:val="00E809EF"/>
    <w:rsid w:val="00E80CF8"/>
    <w:rsid w:val="00E814CC"/>
    <w:rsid w:val="00E827EF"/>
    <w:rsid w:val="00E832BD"/>
    <w:rsid w:val="00E833B1"/>
    <w:rsid w:val="00E83564"/>
    <w:rsid w:val="00E8361E"/>
    <w:rsid w:val="00E8391D"/>
    <w:rsid w:val="00E839BE"/>
    <w:rsid w:val="00E84971"/>
    <w:rsid w:val="00E853CF"/>
    <w:rsid w:val="00E8575B"/>
    <w:rsid w:val="00E85849"/>
    <w:rsid w:val="00E85DE1"/>
    <w:rsid w:val="00E8629E"/>
    <w:rsid w:val="00E8688E"/>
    <w:rsid w:val="00E87028"/>
    <w:rsid w:val="00E8724B"/>
    <w:rsid w:val="00E87395"/>
    <w:rsid w:val="00E87BD5"/>
    <w:rsid w:val="00E902B4"/>
    <w:rsid w:val="00E90DF8"/>
    <w:rsid w:val="00E91159"/>
    <w:rsid w:val="00E91242"/>
    <w:rsid w:val="00E9191C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C17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3E9"/>
    <w:rsid w:val="00E965D7"/>
    <w:rsid w:val="00E96624"/>
    <w:rsid w:val="00E96F15"/>
    <w:rsid w:val="00E96F4E"/>
    <w:rsid w:val="00E972E6"/>
    <w:rsid w:val="00E97430"/>
    <w:rsid w:val="00E974ED"/>
    <w:rsid w:val="00EA0743"/>
    <w:rsid w:val="00EA0D24"/>
    <w:rsid w:val="00EA0EFE"/>
    <w:rsid w:val="00EA1129"/>
    <w:rsid w:val="00EA14D8"/>
    <w:rsid w:val="00EA1831"/>
    <w:rsid w:val="00EA193F"/>
    <w:rsid w:val="00EA1DAA"/>
    <w:rsid w:val="00EA1E26"/>
    <w:rsid w:val="00EA227A"/>
    <w:rsid w:val="00EA22D4"/>
    <w:rsid w:val="00EA232D"/>
    <w:rsid w:val="00EA28F3"/>
    <w:rsid w:val="00EA2B48"/>
    <w:rsid w:val="00EA2CAB"/>
    <w:rsid w:val="00EA3195"/>
    <w:rsid w:val="00EA36AD"/>
    <w:rsid w:val="00EA3B9F"/>
    <w:rsid w:val="00EA3DAE"/>
    <w:rsid w:val="00EA3E6E"/>
    <w:rsid w:val="00EA41C4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ED4"/>
    <w:rsid w:val="00EA5F6A"/>
    <w:rsid w:val="00EA61BA"/>
    <w:rsid w:val="00EA627C"/>
    <w:rsid w:val="00EA7013"/>
    <w:rsid w:val="00EA749A"/>
    <w:rsid w:val="00EA74E1"/>
    <w:rsid w:val="00EA78C4"/>
    <w:rsid w:val="00EA7A27"/>
    <w:rsid w:val="00EA7DBB"/>
    <w:rsid w:val="00EB02C0"/>
    <w:rsid w:val="00EB02CB"/>
    <w:rsid w:val="00EB0B6C"/>
    <w:rsid w:val="00EB117D"/>
    <w:rsid w:val="00EB1430"/>
    <w:rsid w:val="00EB1521"/>
    <w:rsid w:val="00EB18AE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0A"/>
    <w:rsid w:val="00EB4DF7"/>
    <w:rsid w:val="00EB55CB"/>
    <w:rsid w:val="00EB5B99"/>
    <w:rsid w:val="00EB6082"/>
    <w:rsid w:val="00EB65B4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27A0"/>
    <w:rsid w:val="00EC2CFD"/>
    <w:rsid w:val="00EC2D3D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3CA"/>
    <w:rsid w:val="00ED2DCF"/>
    <w:rsid w:val="00ED2EE4"/>
    <w:rsid w:val="00ED2F9C"/>
    <w:rsid w:val="00ED33E2"/>
    <w:rsid w:val="00ED34FE"/>
    <w:rsid w:val="00ED3939"/>
    <w:rsid w:val="00ED39BA"/>
    <w:rsid w:val="00ED3BFF"/>
    <w:rsid w:val="00ED3D8F"/>
    <w:rsid w:val="00ED455D"/>
    <w:rsid w:val="00ED4654"/>
    <w:rsid w:val="00ED50E0"/>
    <w:rsid w:val="00ED523A"/>
    <w:rsid w:val="00ED57AC"/>
    <w:rsid w:val="00ED59A9"/>
    <w:rsid w:val="00ED5CA4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0D70"/>
    <w:rsid w:val="00EE1192"/>
    <w:rsid w:val="00EE12BE"/>
    <w:rsid w:val="00EE17B6"/>
    <w:rsid w:val="00EE1814"/>
    <w:rsid w:val="00EE1DAF"/>
    <w:rsid w:val="00EE2207"/>
    <w:rsid w:val="00EE247F"/>
    <w:rsid w:val="00EE26C2"/>
    <w:rsid w:val="00EE27F0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27"/>
    <w:rsid w:val="00EF027E"/>
    <w:rsid w:val="00EF06FB"/>
    <w:rsid w:val="00EF07A8"/>
    <w:rsid w:val="00EF0CDF"/>
    <w:rsid w:val="00EF0F70"/>
    <w:rsid w:val="00EF123D"/>
    <w:rsid w:val="00EF1E63"/>
    <w:rsid w:val="00EF286D"/>
    <w:rsid w:val="00EF2916"/>
    <w:rsid w:val="00EF2B34"/>
    <w:rsid w:val="00EF2CD5"/>
    <w:rsid w:val="00EF379E"/>
    <w:rsid w:val="00EF3922"/>
    <w:rsid w:val="00EF3CAA"/>
    <w:rsid w:val="00EF4307"/>
    <w:rsid w:val="00EF4904"/>
    <w:rsid w:val="00EF4C2B"/>
    <w:rsid w:val="00EF5ECE"/>
    <w:rsid w:val="00EF611D"/>
    <w:rsid w:val="00EF6516"/>
    <w:rsid w:val="00EF652E"/>
    <w:rsid w:val="00EF68DF"/>
    <w:rsid w:val="00EF6DBC"/>
    <w:rsid w:val="00EF703B"/>
    <w:rsid w:val="00EF7135"/>
    <w:rsid w:val="00EF7B68"/>
    <w:rsid w:val="00EF7D4B"/>
    <w:rsid w:val="00EF7F98"/>
    <w:rsid w:val="00F0058E"/>
    <w:rsid w:val="00F013C7"/>
    <w:rsid w:val="00F014B3"/>
    <w:rsid w:val="00F01501"/>
    <w:rsid w:val="00F01512"/>
    <w:rsid w:val="00F0158F"/>
    <w:rsid w:val="00F0182A"/>
    <w:rsid w:val="00F01B95"/>
    <w:rsid w:val="00F01FCE"/>
    <w:rsid w:val="00F0207A"/>
    <w:rsid w:val="00F022BF"/>
    <w:rsid w:val="00F026C7"/>
    <w:rsid w:val="00F02788"/>
    <w:rsid w:val="00F02D79"/>
    <w:rsid w:val="00F03922"/>
    <w:rsid w:val="00F03BD4"/>
    <w:rsid w:val="00F03C3A"/>
    <w:rsid w:val="00F040B3"/>
    <w:rsid w:val="00F0462C"/>
    <w:rsid w:val="00F047DB"/>
    <w:rsid w:val="00F04C89"/>
    <w:rsid w:val="00F05381"/>
    <w:rsid w:val="00F05978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54"/>
    <w:rsid w:val="00F07E61"/>
    <w:rsid w:val="00F07EFD"/>
    <w:rsid w:val="00F07FA9"/>
    <w:rsid w:val="00F10764"/>
    <w:rsid w:val="00F10891"/>
    <w:rsid w:val="00F10898"/>
    <w:rsid w:val="00F10A89"/>
    <w:rsid w:val="00F10B06"/>
    <w:rsid w:val="00F10C1B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17F56"/>
    <w:rsid w:val="00F200C9"/>
    <w:rsid w:val="00F20171"/>
    <w:rsid w:val="00F2048E"/>
    <w:rsid w:val="00F20AF9"/>
    <w:rsid w:val="00F20C93"/>
    <w:rsid w:val="00F212A3"/>
    <w:rsid w:val="00F214D4"/>
    <w:rsid w:val="00F21909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47C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0B2"/>
    <w:rsid w:val="00F31F62"/>
    <w:rsid w:val="00F320AC"/>
    <w:rsid w:val="00F321E9"/>
    <w:rsid w:val="00F325DB"/>
    <w:rsid w:val="00F32DA1"/>
    <w:rsid w:val="00F33A4A"/>
    <w:rsid w:val="00F33BC7"/>
    <w:rsid w:val="00F34AC3"/>
    <w:rsid w:val="00F34BAD"/>
    <w:rsid w:val="00F35242"/>
    <w:rsid w:val="00F35FB4"/>
    <w:rsid w:val="00F363FA"/>
    <w:rsid w:val="00F366C7"/>
    <w:rsid w:val="00F3675A"/>
    <w:rsid w:val="00F3765F"/>
    <w:rsid w:val="00F40053"/>
    <w:rsid w:val="00F407B5"/>
    <w:rsid w:val="00F4085F"/>
    <w:rsid w:val="00F412C1"/>
    <w:rsid w:val="00F418B7"/>
    <w:rsid w:val="00F41BE3"/>
    <w:rsid w:val="00F42087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A97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C37"/>
    <w:rsid w:val="00F47F70"/>
    <w:rsid w:val="00F500E9"/>
    <w:rsid w:val="00F5052D"/>
    <w:rsid w:val="00F50A8A"/>
    <w:rsid w:val="00F51255"/>
    <w:rsid w:val="00F5186D"/>
    <w:rsid w:val="00F51FD6"/>
    <w:rsid w:val="00F52058"/>
    <w:rsid w:val="00F5220D"/>
    <w:rsid w:val="00F529D0"/>
    <w:rsid w:val="00F53052"/>
    <w:rsid w:val="00F533BB"/>
    <w:rsid w:val="00F533DD"/>
    <w:rsid w:val="00F53C2F"/>
    <w:rsid w:val="00F53F26"/>
    <w:rsid w:val="00F5400C"/>
    <w:rsid w:val="00F541C3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6ECE"/>
    <w:rsid w:val="00F5702A"/>
    <w:rsid w:val="00F571C5"/>
    <w:rsid w:val="00F571C6"/>
    <w:rsid w:val="00F602D6"/>
    <w:rsid w:val="00F605FF"/>
    <w:rsid w:val="00F60DA3"/>
    <w:rsid w:val="00F610C5"/>
    <w:rsid w:val="00F614DD"/>
    <w:rsid w:val="00F616FE"/>
    <w:rsid w:val="00F61983"/>
    <w:rsid w:val="00F61CDC"/>
    <w:rsid w:val="00F61D9C"/>
    <w:rsid w:val="00F61EB5"/>
    <w:rsid w:val="00F621D1"/>
    <w:rsid w:val="00F6242D"/>
    <w:rsid w:val="00F627A2"/>
    <w:rsid w:val="00F628E0"/>
    <w:rsid w:val="00F62D09"/>
    <w:rsid w:val="00F63488"/>
    <w:rsid w:val="00F6354F"/>
    <w:rsid w:val="00F636A2"/>
    <w:rsid w:val="00F63D3D"/>
    <w:rsid w:val="00F63E91"/>
    <w:rsid w:val="00F63F0C"/>
    <w:rsid w:val="00F6457B"/>
    <w:rsid w:val="00F6496F"/>
    <w:rsid w:val="00F64BEC"/>
    <w:rsid w:val="00F64C54"/>
    <w:rsid w:val="00F64CBB"/>
    <w:rsid w:val="00F65308"/>
    <w:rsid w:val="00F6594C"/>
    <w:rsid w:val="00F65EE4"/>
    <w:rsid w:val="00F66152"/>
    <w:rsid w:val="00F66197"/>
    <w:rsid w:val="00F663E7"/>
    <w:rsid w:val="00F6693C"/>
    <w:rsid w:val="00F66A52"/>
    <w:rsid w:val="00F66CB2"/>
    <w:rsid w:val="00F67236"/>
    <w:rsid w:val="00F672F7"/>
    <w:rsid w:val="00F67376"/>
    <w:rsid w:val="00F67540"/>
    <w:rsid w:val="00F700B4"/>
    <w:rsid w:val="00F70787"/>
    <w:rsid w:val="00F70A06"/>
    <w:rsid w:val="00F70C6C"/>
    <w:rsid w:val="00F70C99"/>
    <w:rsid w:val="00F71086"/>
    <w:rsid w:val="00F71273"/>
    <w:rsid w:val="00F71868"/>
    <w:rsid w:val="00F71A86"/>
    <w:rsid w:val="00F71B47"/>
    <w:rsid w:val="00F72608"/>
    <w:rsid w:val="00F72685"/>
    <w:rsid w:val="00F729BC"/>
    <w:rsid w:val="00F72ECF"/>
    <w:rsid w:val="00F72F82"/>
    <w:rsid w:val="00F735D7"/>
    <w:rsid w:val="00F73950"/>
    <w:rsid w:val="00F741FB"/>
    <w:rsid w:val="00F742B7"/>
    <w:rsid w:val="00F74A82"/>
    <w:rsid w:val="00F74AED"/>
    <w:rsid w:val="00F74E83"/>
    <w:rsid w:val="00F752B4"/>
    <w:rsid w:val="00F75A4A"/>
    <w:rsid w:val="00F75D8F"/>
    <w:rsid w:val="00F75EAB"/>
    <w:rsid w:val="00F76129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0E84"/>
    <w:rsid w:val="00F814F6"/>
    <w:rsid w:val="00F818D1"/>
    <w:rsid w:val="00F81A1E"/>
    <w:rsid w:val="00F81B44"/>
    <w:rsid w:val="00F81CD0"/>
    <w:rsid w:val="00F81F51"/>
    <w:rsid w:val="00F82125"/>
    <w:rsid w:val="00F82306"/>
    <w:rsid w:val="00F82AFA"/>
    <w:rsid w:val="00F83320"/>
    <w:rsid w:val="00F8351E"/>
    <w:rsid w:val="00F835C1"/>
    <w:rsid w:val="00F835D3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3E7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126F"/>
    <w:rsid w:val="00F92076"/>
    <w:rsid w:val="00F92641"/>
    <w:rsid w:val="00F92AB8"/>
    <w:rsid w:val="00F92BFE"/>
    <w:rsid w:val="00F92D8A"/>
    <w:rsid w:val="00F93528"/>
    <w:rsid w:val="00F9366D"/>
    <w:rsid w:val="00F94156"/>
    <w:rsid w:val="00F941B7"/>
    <w:rsid w:val="00F941E7"/>
    <w:rsid w:val="00F9421D"/>
    <w:rsid w:val="00F94446"/>
    <w:rsid w:val="00F945A0"/>
    <w:rsid w:val="00F9473C"/>
    <w:rsid w:val="00F949A9"/>
    <w:rsid w:val="00F94BA1"/>
    <w:rsid w:val="00F94D41"/>
    <w:rsid w:val="00F94FA2"/>
    <w:rsid w:val="00F95A0C"/>
    <w:rsid w:val="00F95BA9"/>
    <w:rsid w:val="00F95C7B"/>
    <w:rsid w:val="00F95C7F"/>
    <w:rsid w:val="00F95E0A"/>
    <w:rsid w:val="00F95FD5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AA1"/>
    <w:rsid w:val="00FA0BC9"/>
    <w:rsid w:val="00FA1317"/>
    <w:rsid w:val="00FA17D2"/>
    <w:rsid w:val="00FA1E51"/>
    <w:rsid w:val="00FA2279"/>
    <w:rsid w:val="00FA23D1"/>
    <w:rsid w:val="00FA2713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4E72"/>
    <w:rsid w:val="00FA5155"/>
    <w:rsid w:val="00FA58EF"/>
    <w:rsid w:val="00FA5A9E"/>
    <w:rsid w:val="00FA5AC3"/>
    <w:rsid w:val="00FA6265"/>
    <w:rsid w:val="00FA6474"/>
    <w:rsid w:val="00FA64CA"/>
    <w:rsid w:val="00FA653D"/>
    <w:rsid w:val="00FA67F4"/>
    <w:rsid w:val="00FA7111"/>
    <w:rsid w:val="00FA7220"/>
    <w:rsid w:val="00FA7399"/>
    <w:rsid w:val="00FA765B"/>
    <w:rsid w:val="00FA7680"/>
    <w:rsid w:val="00FA78D9"/>
    <w:rsid w:val="00FB01F2"/>
    <w:rsid w:val="00FB02C4"/>
    <w:rsid w:val="00FB034D"/>
    <w:rsid w:val="00FB044B"/>
    <w:rsid w:val="00FB0A03"/>
    <w:rsid w:val="00FB0AB5"/>
    <w:rsid w:val="00FB0B0E"/>
    <w:rsid w:val="00FB0D4B"/>
    <w:rsid w:val="00FB0DFC"/>
    <w:rsid w:val="00FB0E2B"/>
    <w:rsid w:val="00FB0E38"/>
    <w:rsid w:val="00FB0EE2"/>
    <w:rsid w:val="00FB100F"/>
    <w:rsid w:val="00FB146F"/>
    <w:rsid w:val="00FB27FA"/>
    <w:rsid w:val="00FB2AE3"/>
    <w:rsid w:val="00FB3067"/>
    <w:rsid w:val="00FB3140"/>
    <w:rsid w:val="00FB3428"/>
    <w:rsid w:val="00FB346C"/>
    <w:rsid w:val="00FB3498"/>
    <w:rsid w:val="00FB3566"/>
    <w:rsid w:val="00FB361C"/>
    <w:rsid w:val="00FB40E9"/>
    <w:rsid w:val="00FB48DB"/>
    <w:rsid w:val="00FB4ED7"/>
    <w:rsid w:val="00FB5033"/>
    <w:rsid w:val="00FB5040"/>
    <w:rsid w:val="00FB568F"/>
    <w:rsid w:val="00FB5B09"/>
    <w:rsid w:val="00FB5F47"/>
    <w:rsid w:val="00FB60E8"/>
    <w:rsid w:val="00FB69A7"/>
    <w:rsid w:val="00FB6A39"/>
    <w:rsid w:val="00FB6C2F"/>
    <w:rsid w:val="00FB7123"/>
    <w:rsid w:val="00FB7BCD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345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A4D"/>
    <w:rsid w:val="00FC5CD6"/>
    <w:rsid w:val="00FC5DB4"/>
    <w:rsid w:val="00FC6440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3A1C"/>
    <w:rsid w:val="00FD3ED9"/>
    <w:rsid w:val="00FD4338"/>
    <w:rsid w:val="00FD4587"/>
    <w:rsid w:val="00FD49C4"/>
    <w:rsid w:val="00FD4D12"/>
    <w:rsid w:val="00FD4E70"/>
    <w:rsid w:val="00FD520B"/>
    <w:rsid w:val="00FD56C9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351"/>
    <w:rsid w:val="00FE1E05"/>
    <w:rsid w:val="00FE1E17"/>
    <w:rsid w:val="00FE2058"/>
    <w:rsid w:val="00FE27BC"/>
    <w:rsid w:val="00FE2E04"/>
    <w:rsid w:val="00FE2FA0"/>
    <w:rsid w:val="00FE3698"/>
    <w:rsid w:val="00FE39F4"/>
    <w:rsid w:val="00FE3A31"/>
    <w:rsid w:val="00FE45EC"/>
    <w:rsid w:val="00FE4709"/>
    <w:rsid w:val="00FE4739"/>
    <w:rsid w:val="00FE4CC6"/>
    <w:rsid w:val="00FE4FDD"/>
    <w:rsid w:val="00FE5502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9D7"/>
    <w:rsid w:val="00FF0B1C"/>
    <w:rsid w:val="00FF0E93"/>
    <w:rsid w:val="00FF11C5"/>
    <w:rsid w:val="00FF16BB"/>
    <w:rsid w:val="00FF18E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5D31"/>
    <w:rsid w:val="00FF5EA5"/>
    <w:rsid w:val="00FF638E"/>
    <w:rsid w:val="00FF6A6A"/>
    <w:rsid w:val="00FF6A71"/>
    <w:rsid w:val="00FF703A"/>
    <w:rsid w:val="00FF764A"/>
    <w:rsid w:val="00FF7DB5"/>
    <w:rsid w:val="0348F8A4"/>
    <w:rsid w:val="03D381BE"/>
    <w:rsid w:val="0AD2006E"/>
    <w:rsid w:val="0D46928B"/>
    <w:rsid w:val="13ACC6DD"/>
    <w:rsid w:val="1AC22525"/>
    <w:rsid w:val="2B47DFDD"/>
    <w:rsid w:val="3B78C7A6"/>
    <w:rsid w:val="429AC958"/>
    <w:rsid w:val="475DC6EE"/>
    <w:rsid w:val="4CF7B918"/>
    <w:rsid w:val="4D416F60"/>
    <w:rsid w:val="5A4205C1"/>
    <w:rsid w:val="6CF21C02"/>
    <w:rsid w:val="7923507A"/>
    <w:rsid w:val="7C31A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83EAD7C"/>
  <w15:chartTrackingRefBased/>
  <w15:docId w15:val="{95F1F0FF-05B5-484A-9C42-27E6191C4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  <w:style w:type="paragraph" w:styleId="Revision">
    <w:name w:val="Revision"/>
    <w:hidden/>
    <w:uiPriority w:val="99"/>
    <w:semiHidden/>
    <w:rsid w:val="003B4201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4FF167-FC6E-485C-9D69-6E79335E7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6D50E7-0432-4DDC-800C-B70AC53B40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6FB9327C-C647-47E1-B8DD-FC4164B3F66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416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Kornsiri, Chongaksorn</cp:lastModifiedBy>
  <cp:revision>498</cp:revision>
  <cp:lastPrinted>2026-05-23T03:20:00Z</cp:lastPrinted>
  <dcterms:created xsi:type="dcterms:W3CDTF">2025-08-02T03:46:00Z</dcterms:created>
  <dcterms:modified xsi:type="dcterms:W3CDTF">2026-08-11T04:47:00Z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