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0EB4" w14:textId="77777777" w:rsidR="005A1A67" w:rsidRPr="00D23E44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D23E44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D23E44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D23E44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D23E44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D23E44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3C6B4F9" w14:textId="40855D09" w:rsidR="00D27D28" w:rsidRPr="00D23E44" w:rsidRDefault="00D27D28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5F66C853" w14:textId="25460A02" w:rsidR="00C00933" w:rsidRPr="00D23E44" w:rsidRDefault="00C00933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26F7B085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D23E44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02DE57D6" w14:textId="0D694D5D" w:rsidR="00C354A9" w:rsidRPr="00D23E44" w:rsidRDefault="00BE6589" w:rsidP="00584AB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07B19835" w14:textId="117812BD" w:rsidR="0097380F" w:rsidRPr="00D23E44" w:rsidRDefault="0097380F" w:rsidP="00584AB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>มาตรฐาน</w:t>
      </w:r>
      <w:r w:rsidR="00625752" w:rsidRPr="00D23E44">
        <w:rPr>
          <w:rFonts w:ascii="Angsana New" w:hAnsi="Angsana New" w:hint="cs"/>
          <w:sz w:val="28"/>
          <w:szCs w:val="28"/>
          <w:cs/>
        </w:rPr>
        <w:t>การ</w:t>
      </w:r>
      <w:r w:rsidRPr="00D23E44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="00625752" w:rsidRPr="00D23E44">
        <w:rPr>
          <w:rFonts w:ascii="Angsana New" w:hAnsi="Angsana New" w:hint="cs"/>
          <w:sz w:val="28"/>
          <w:szCs w:val="28"/>
          <w:cs/>
        </w:rPr>
        <w:t>ที่ยังไม่ได้ใช้</w:t>
      </w:r>
    </w:p>
    <w:p w14:paraId="6D4C5A22" w14:textId="77777777" w:rsidR="00BE6589" w:rsidRPr="00D23E44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="Angsana New" w:hAnsi="Angsana New"/>
          <w:sz w:val="30"/>
          <w:szCs w:val="30"/>
          <w:cs/>
        </w:rPr>
        <w:br w:type="page"/>
      </w:r>
      <w:r w:rsidR="00BE6589" w:rsidRPr="00D23E4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D23E44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D23E44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250E63A5" w:rsidR="00BE6589" w:rsidRPr="00D23E44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52880"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73BF" w:rsidRPr="00D23E44">
        <w:rPr>
          <w:rFonts w:asciiTheme="majorBidi" w:hAnsiTheme="majorBidi" w:cstheme="majorBidi"/>
          <w:sz w:val="28"/>
          <w:szCs w:val="28"/>
        </w:rPr>
        <w:t>11</w:t>
      </w:r>
      <w:r w:rsidR="000F4DA8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="00C00933" w:rsidRPr="00D23E4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0F4DA8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D23E44">
        <w:rPr>
          <w:rFonts w:asciiTheme="majorBidi" w:hAnsiTheme="majorBidi" w:cstheme="majorBidi"/>
          <w:sz w:val="28"/>
          <w:szCs w:val="28"/>
        </w:rPr>
        <w:t>256</w:t>
      </w:r>
      <w:r w:rsidR="000E092B" w:rsidRPr="00D23E44">
        <w:rPr>
          <w:rFonts w:asciiTheme="majorBidi" w:hAnsiTheme="majorBidi" w:cstheme="majorBidi"/>
          <w:sz w:val="28"/>
          <w:szCs w:val="28"/>
        </w:rPr>
        <w:t>9</w:t>
      </w:r>
    </w:p>
    <w:p w14:paraId="00C86B67" w14:textId="125B8FD2" w:rsidR="001C41B1" w:rsidRPr="00D23E44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D23E44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D23E4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D23E44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D23E44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36177DAA" w:rsidR="00BE6589" w:rsidRPr="00D23E44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23E44">
        <w:rPr>
          <w:rFonts w:ascii="Angsana New" w:hAnsi="Angsana New"/>
          <w:sz w:val="28"/>
          <w:szCs w:val="28"/>
        </w:rPr>
        <w:t xml:space="preserve">34 </w:t>
      </w:r>
      <w:r w:rsidRPr="00D23E44">
        <w:rPr>
          <w:rFonts w:ascii="Angsana New" w:hAnsi="Angsana New"/>
          <w:sz w:val="28"/>
          <w:szCs w:val="28"/>
          <w:cs/>
        </w:rPr>
        <w:t>เรื่อง</w:t>
      </w:r>
      <w:r w:rsidRPr="00D23E44">
        <w:rPr>
          <w:rFonts w:ascii="Angsana New" w:hAnsi="Angsana New"/>
          <w:sz w:val="28"/>
          <w:szCs w:val="28"/>
        </w:rPr>
        <w:br/>
      </w:r>
      <w:r w:rsidRPr="00D23E44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D23E44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D23E44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D23E44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="00CB06E1" w:rsidRPr="00D23E44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D23E44">
        <w:rPr>
          <w:rFonts w:ascii="Angsana New" w:hAnsi="Angsana New"/>
          <w:sz w:val="28"/>
          <w:szCs w:val="28"/>
        </w:rPr>
        <w:t xml:space="preserve"> </w:t>
      </w:r>
      <w:r w:rsidR="00CD2092" w:rsidRPr="00D23E44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D23E44">
        <w:rPr>
          <w:rFonts w:ascii="Angsana New" w:hAnsi="Angsana New"/>
          <w:sz w:val="28"/>
          <w:szCs w:val="28"/>
        </w:rPr>
        <w:t>(</w:t>
      </w:r>
      <w:r w:rsidR="00CD2092" w:rsidRPr="00D23E44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D23E44">
        <w:rPr>
          <w:rFonts w:ascii="Angsana New" w:hAnsi="Angsana New"/>
          <w:sz w:val="28"/>
          <w:szCs w:val="28"/>
        </w:rPr>
        <w:t xml:space="preserve">) </w:t>
      </w:r>
      <w:r w:rsidR="00CB06E1" w:rsidRPr="00D23E44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D23E44">
        <w:rPr>
          <w:rFonts w:ascii="Angsana New" w:hAnsi="Angsana New"/>
          <w:sz w:val="28"/>
          <w:szCs w:val="28"/>
        </w:rPr>
        <w:t>(</w:t>
      </w:r>
      <w:r w:rsidR="00321B04" w:rsidRPr="00D23E44">
        <w:rPr>
          <w:rFonts w:ascii="Angsana New" w:hAnsi="Angsana New"/>
          <w:sz w:val="28"/>
          <w:szCs w:val="28"/>
        </w:rPr>
        <w:t>“</w:t>
      </w:r>
      <w:r w:rsidR="00CD2092" w:rsidRPr="00D23E44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D23E44">
        <w:rPr>
          <w:rFonts w:ascii="Angsana New" w:hAnsi="Angsana New"/>
          <w:sz w:val="28"/>
          <w:szCs w:val="28"/>
        </w:rPr>
        <w:t>”</w:t>
      </w:r>
      <w:r w:rsidR="00CD2092" w:rsidRPr="00D23E44">
        <w:rPr>
          <w:rFonts w:ascii="Angsana New" w:hAnsi="Angsana New"/>
          <w:sz w:val="28"/>
          <w:szCs w:val="28"/>
        </w:rPr>
        <w:t>)</w:t>
      </w:r>
      <w:r w:rsidR="00F41BE3" w:rsidRPr="00D23E44">
        <w:rPr>
          <w:rFonts w:ascii="Angsana New" w:hAnsi="Angsana New"/>
          <w:sz w:val="28"/>
          <w:szCs w:val="28"/>
        </w:rPr>
        <w:t xml:space="preserve"> </w:t>
      </w:r>
      <w:r w:rsidR="00F41BE3" w:rsidRPr="00D23E44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D23E44">
        <w:rPr>
          <w:rFonts w:ascii="Angsana New" w:hAnsi="Angsana New"/>
          <w:sz w:val="28"/>
          <w:szCs w:val="28"/>
        </w:rPr>
        <w:t>(</w:t>
      </w:r>
      <w:r w:rsidR="00F41BE3" w:rsidRPr="00D23E44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D23E44">
        <w:rPr>
          <w:rFonts w:ascii="Angsana New" w:hAnsi="Angsana New"/>
          <w:sz w:val="28"/>
          <w:szCs w:val="28"/>
        </w:rPr>
        <w:t>) (</w:t>
      </w:r>
      <w:r w:rsidR="00321B04" w:rsidRPr="00D23E44">
        <w:rPr>
          <w:rFonts w:ascii="Angsana New" w:hAnsi="Angsana New"/>
          <w:sz w:val="28"/>
          <w:szCs w:val="28"/>
        </w:rPr>
        <w:t>“</w:t>
      </w:r>
      <w:r w:rsidR="00F41BE3" w:rsidRPr="00D23E44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D23E44">
        <w:rPr>
          <w:rFonts w:ascii="Angsana New" w:hAnsi="Angsana New"/>
          <w:sz w:val="28"/>
          <w:szCs w:val="28"/>
        </w:rPr>
        <w:t>”</w:t>
      </w:r>
      <w:r w:rsidR="00F41BE3" w:rsidRPr="00D23E44">
        <w:rPr>
          <w:rFonts w:ascii="Angsana New" w:hAnsi="Angsana New"/>
          <w:sz w:val="28"/>
          <w:szCs w:val="28"/>
        </w:rPr>
        <w:t>)</w:t>
      </w:r>
      <w:r w:rsidR="00F41BE3"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D23E44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681342"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="00681342" w:rsidRPr="00D23E44">
        <w:rPr>
          <w:rFonts w:ascii="Angsana New" w:hAnsi="Angsana New"/>
          <w:sz w:val="28"/>
          <w:szCs w:val="28"/>
        </w:rPr>
        <w:t>31</w:t>
      </w:r>
      <w:r w:rsidR="00CB06E1" w:rsidRPr="00D23E44">
        <w:rPr>
          <w:rFonts w:ascii="Angsana New" w:hAnsi="Angsana New" w:hint="cs"/>
          <w:sz w:val="28"/>
          <w:szCs w:val="28"/>
        </w:rPr>
        <w:t xml:space="preserve"> </w:t>
      </w:r>
      <w:r w:rsidR="00CB06E1" w:rsidRPr="00D23E44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D23E44">
        <w:rPr>
          <w:rFonts w:ascii="Angsana New" w:hAnsi="Angsana New" w:hint="cs"/>
          <w:sz w:val="28"/>
          <w:szCs w:val="28"/>
        </w:rPr>
        <w:t xml:space="preserve"> 256</w:t>
      </w:r>
      <w:r w:rsidR="000E092B" w:rsidRPr="00D23E44">
        <w:rPr>
          <w:rFonts w:ascii="Angsana New" w:hAnsi="Angsana New"/>
          <w:sz w:val="28"/>
          <w:szCs w:val="28"/>
        </w:rPr>
        <w:t>8</w:t>
      </w:r>
      <w:r w:rsidR="00CB06E1" w:rsidRPr="00D23E44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D23E44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00C406B0" w:rsidR="00BE6589" w:rsidRPr="00D23E44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D23E44">
        <w:rPr>
          <w:rFonts w:ascii="Angsana New" w:hAnsi="Angsana New"/>
          <w:sz w:val="28"/>
          <w:szCs w:val="28"/>
        </w:rPr>
        <w:br/>
      </w:r>
      <w:r w:rsidRPr="00D23E44">
        <w:rPr>
          <w:rFonts w:ascii="Angsana New" w:hAnsi="Angsana New"/>
          <w:sz w:val="28"/>
          <w:szCs w:val="28"/>
          <w:cs/>
        </w:rPr>
        <w:t>การบัญชีขอ</w:t>
      </w:r>
      <w:r w:rsidRPr="00D23E44">
        <w:rPr>
          <w:rFonts w:ascii="Angsana New" w:hAnsi="Angsana New" w:hint="cs"/>
          <w:sz w:val="28"/>
          <w:szCs w:val="28"/>
          <w:cs/>
        </w:rPr>
        <w:t>ง</w:t>
      </w:r>
      <w:r w:rsidRPr="00D23E44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D23E44">
        <w:rPr>
          <w:rFonts w:ascii="Angsana New" w:hAnsi="Angsana New" w:hint="cs"/>
          <w:sz w:val="28"/>
          <w:szCs w:val="28"/>
          <w:cs/>
        </w:rPr>
        <w:t>ไว้</w:t>
      </w:r>
      <w:r w:rsidRPr="00D23E44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D23E44">
        <w:rPr>
          <w:rFonts w:ascii="Angsana New" w:hAnsi="Angsana New"/>
          <w:sz w:val="28"/>
          <w:szCs w:val="28"/>
        </w:rPr>
        <w:br/>
      </w:r>
      <w:r w:rsidRPr="00D23E44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D23E44">
        <w:rPr>
          <w:rFonts w:ascii="Angsana New" w:hAnsi="Angsana New"/>
          <w:sz w:val="28"/>
          <w:szCs w:val="28"/>
        </w:rPr>
        <w:t xml:space="preserve">31 </w:t>
      </w:r>
      <w:r w:rsidRPr="00D23E4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23E44">
        <w:rPr>
          <w:rFonts w:ascii="Angsana New" w:hAnsi="Angsana New"/>
          <w:sz w:val="28"/>
          <w:szCs w:val="28"/>
        </w:rPr>
        <w:t>256</w:t>
      </w:r>
      <w:r w:rsidR="000E092B" w:rsidRPr="00D23E44">
        <w:rPr>
          <w:rFonts w:ascii="Angsana New" w:hAnsi="Angsana New"/>
          <w:sz w:val="28"/>
          <w:szCs w:val="28"/>
        </w:rPr>
        <w:t>8</w:t>
      </w:r>
    </w:p>
    <w:p w14:paraId="1EC1B80A" w14:textId="77777777" w:rsidR="00F17CEC" w:rsidRPr="00D23E44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D23E44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bookmarkStart w:id="0" w:name="_Hlk197697230"/>
      <w:r w:rsidRPr="00D23E44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D23E44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bookmarkEnd w:id="0"/>
    <w:p w14:paraId="24AA612A" w14:textId="77777777" w:rsidR="004F312E" w:rsidRPr="00D23E44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25E090F0" w:rsidR="000131F1" w:rsidRPr="00D23E44" w:rsidRDefault="0067201B" w:rsidP="00CF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23E44">
        <w:rPr>
          <w:rFonts w:asciiTheme="majorBidi" w:hAnsiTheme="majorBidi" w:cstheme="majorBidi" w:hint="cs"/>
          <w:b/>
          <w:sz w:val="28"/>
          <w:szCs w:val="28"/>
          <w:cs/>
        </w:rPr>
        <w:t xml:space="preserve">สำหรับบุคคลหรือกิจการอื่นที่เกี่ยวข้องกัน ความสัมพันธ์ไม่มีการเปลี่ยนแปลงอย่างมีสาระสำคัญระหว่างงวด </w:t>
      </w:r>
      <w:r w:rsidR="000131F1" w:rsidRPr="00D23E44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C00933" w:rsidRPr="00D23E44">
        <w:rPr>
          <w:rFonts w:asciiTheme="majorBidi" w:hAnsiTheme="majorBidi" w:hint="cs"/>
          <w:b/>
          <w:sz w:val="28"/>
          <w:szCs w:val="28"/>
          <w:cs/>
        </w:rPr>
        <w:t>หก</w:t>
      </w:r>
      <w:r w:rsidR="00780434" w:rsidRPr="00D23E44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="00780434" w:rsidRPr="00D23E44">
        <w:rPr>
          <w:rFonts w:asciiTheme="majorBidi" w:hAnsiTheme="majorBidi"/>
          <w:b/>
          <w:sz w:val="28"/>
          <w:szCs w:val="28"/>
        </w:rPr>
        <w:t xml:space="preserve"> </w:t>
      </w:r>
      <w:r w:rsidR="00C00933" w:rsidRPr="00D23E44">
        <w:rPr>
          <w:rFonts w:asciiTheme="majorBidi" w:hAnsiTheme="majorBidi"/>
          <w:bCs/>
          <w:sz w:val="28"/>
          <w:szCs w:val="28"/>
        </w:rPr>
        <w:t xml:space="preserve">30 </w:t>
      </w:r>
      <w:r w:rsidR="00C00933" w:rsidRPr="00D23E44">
        <w:rPr>
          <w:rFonts w:asciiTheme="majorBidi" w:hAnsiTheme="majorBidi" w:hint="cs"/>
          <w:b/>
          <w:sz w:val="28"/>
          <w:szCs w:val="28"/>
          <w:cs/>
        </w:rPr>
        <w:t>มิถุนายน</w:t>
      </w:r>
      <w:r w:rsidR="00780434" w:rsidRPr="00D23E44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0131F1" w:rsidRPr="00D23E44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D23E44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F4DA8" w:rsidRPr="00D23E44" w14:paraId="0F8C386E" w14:textId="77777777" w:rsidTr="007E678D">
        <w:trPr>
          <w:trHeight w:hRule="exact" w:val="374"/>
          <w:tblHeader/>
        </w:trPr>
        <w:tc>
          <w:tcPr>
            <w:tcW w:w="4230" w:type="dxa"/>
          </w:tcPr>
          <w:p w14:paraId="2795098B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B9BF1EA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9C5E5F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31DD3D7A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DA8" w:rsidRPr="00D23E44" w14:paraId="481CB0D8" w14:textId="77777777" w:rsidTr="007E678D">
        <w:trPr>
          <w:trHeight w:hRule="exact" w:val="374"/>
          <w:tblHeader/>
        </w:trPr>
        <w:tc>
          <w:tcPr>
            <w:tcW w:w="4230" w:type="dxa"/>
          </w:tcPr>
          <w:p w14:paraId="115D95E7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E4C6C66" w14:textId="0D149F82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="000E092B" w:rsidRPr="00D23E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4E768B5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A8D7ED" w14:textId="5EB5DBBD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="000E092B" w:rsidRPr="00D23E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4704F5B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A108A3" w14:textId="24C68C5D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="000E092B" w:rsidRPr="00D23E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3D51FFE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3937C0" w14:textId="545DBAAC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="000E092B" w:rsidRPr="00D23E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F4DA8" w:rsidRPr="00D23E44" w14:paraId="698044C5" w14:textId="77777777" w:rsidTr="007E678D">
        <w:trPr>
          <w:trHeight w:hRule="exact" w:val="374"/>
          <w:tblHeader/>
        </w:trPr>
        <w:tc>
          <w:tcPr>
            <w:tcW w:w="4230" w:type="dxa"/>
          </w:tcPr>
          <w:p w14:paraId="0FB91E1F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4BC541F5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23E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DA8" w:rsidRPr="00D23E44" w14:paraId="170420C7" w14:textId="77777777" w:rsidTr="007E678D">
        <w:trPr>
          <w:trHeight w:hRule="exact" w:val="374"/>
          <w:tblHeader/>
        </w:trPr>
        <w:tc>
          <w:tcPr>
            <w:tcW w:w="4230" w:type="dxa"/>
          </w:tcPr>
          <w:p w14:paraId="78DB2190" w14:textId="77777777" w:rsidR="000F4DA8" w:rsidRPr="00D23E44" w:rsidRDefault="000F4DA8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9A39604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BEBEF0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AFF2D4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3693D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901CF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721F6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DECA4F" w14:textId="77777777" w:rsidR="000F4DA8" w:rsidRPr="00D23E44" w:rsidRDefault="000F4DA8" w:rsidP="007E678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933" w:rsidRPr="00D23E44" w14:paraId="3780B65C" w14:textId="77777777" w:rsidTr="007E678D">
        <w:trPr>
          <w:trHeight w:hRule="exact" w:val="374"/>
        </w:trPr>
        <w:tc>
          <w:tcPr>
            <w:tcW w:w="4230" w:type="dxa"/>
          </w:tcPr>
          <w:p w14:paraId="146A315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8F27452" w14:textId="7271B8EC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6558B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091FAE" w14:textId="2A9CFC4F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10F6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C7D7FA" w14:textId="566EABDE" w:rsidR="00C00933" w:rsidRPr="00D23E44" w:rsidRDefault="007416E4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213,582</w:t>
            </w:r>
          </w:p>
        </w:tc>
        <w:tc>
          <w:tcPr>
            <w:tcW w:w="270" w:type="dxa"/>
          </w:tcPr>
          <w:p w14:paraId="0EB5774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AD902B" w14:textId="71F7E2F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160,893</w:t>
            </w:r>
          </w:p>
        </w:tc>
      </w:tr>
      <w:tr w:rsidR="00C00933" w:rsidRPr="00D23E44" w14:paraId="7A08EBE8" w14:textId="77777777" w:rsidTr="007E678D">
        <w:trPr>
          <w:trHeight w:hRule="exact" w:val="374"/>
        </w:trPr>
        <w:tc>
          <w:tcPr>
            <w:tcW w:w="4230" w:type="dxa"/>
          </w:tcPr>
          <w:p w14:paraId="5FE0C11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4C5D3945" w14:textId="0FD0198B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6AEDB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2DB981" w14:textId="63882ADA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325CA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98E37" w14:textId="3BF79EAF" w:rsidR="00C00933" w:rsidRPr="00D23E44" w:rsidRDefault="007416E4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="007C59F0"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,043</w:t>
            </w:r>
          </w:p>
        </w:tc>
        <w:tc>
          <w:tcPr>
            <w:tcW w:w="270" w:type="dxa"/>
          </w:tcPr>
          <w:p w14:paraId="7B71D77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59645B21" w14:textId="4DCB10BF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465C846E" w14:textId="77777777" w:rsidTr="007E678D">
        <w:trPr>
          <w:trHeight w:hRule="exact" w:val="374"/>
        </w:trPr>
        <w:tc>
          <w:tcPr>
            <w:tcW w:w="4230" w:type="dxa"/>
          </w:tcPr>
          <w:p w14:paraId="434F2B3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4F39308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084FB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E6E5B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06725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D78E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F4151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D96DF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6147ADEA" w14:textId="77777777" w:rsidTr="007E678D">
        <w:trPr>
          <w:trHeight w:hRule="exact" w:val="374"/>
        </w:trPr>
        <w:tc>
          <w:tcPr>
            <w:tcW w:w="4230" w:type="dxa"/>
          </w:tcPr>
          <w:p w14:paraId="665158C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59C7F547" w14:textId="3D709AE0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71991F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017D28" w14:textId="79E0EA53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B4BD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0A1915" w14:textId="13A262E0" w:rsidR="00C00933" w:rsidRPr="00D23E44" w:rsidRDefault="007C59F0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19,622</w:t>
            </w:r>
          </w:p>
        </w:tc>
        <w:tc>
          <w:tcPr>
            <w:tcW w:w="270" w:type="dxa"/>
          </w:tcPr>
          <w:p w14:paraId="1170EC2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2096D8" w14:textId="024E4256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19,248</w:t>
            </w:r>
          </w:p>
        </w:tc>
      </w:tr>
      <w:tr w:rsidR="00C00933" w:rsidRPr="00D23E44" w14:paraId="39DCCC14" w14:textId="77777777" w:rsidTr="007E678D">
        <w:trPr>
          <w:trHeight w:hRule="exact" w:val="374"/>
        </w:trPr>
        <w:tc>
          <w:tcPr>
            <w:tcW w:w="4230" w:type="dxa"/>
          </w:tcPr>
          <w:p w14:paraId="15E7D4D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9DDB025" w14:textId="23F251C1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BB6C6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93BB4DD" w14:textId="448A590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67A9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AF4A9" w14:textId="64C6EFB3" w:rsidR="00C00933" w:rsidRPr="00D23E44" w:rsidRDefault="0039488C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3,094</w:t>
            </w:r>
          </w:p>
        </w:tc>
        <w:tc>
          <w:tcPr>
            <w:tcW w:w="270" w:type="dxa"/>
          </w:tcPr>
          <w:p w14:paraId="6DB8DB7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C98AC0" w14:textId="0F5393A5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3,238</w:t>
            </w:r>
          </w:p>
        </w:tc>
      </w:tr>
      <w:tr w:rsidR="00C00933" w:rsidRPr="00D23E44" w14:paraId="4663F65F" w14:textId="77777777" w:rsidTr="007E678D">
        <w:trPr>
          <w:trHeight w:hRule="exact" w:val="374"/>
        </w:trPr>
        <w:tc>
          <w:tcPr>
            <w:tcW w:w="4230" w:type="dxa"/>
          </w:tcPr>
          <w:p w14:paraId="668DFD6B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703FF01F" w14:textId="22370C71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FEBD7E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C7E3A2" w14:textId="0A864A85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4A8B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8B5C3" w14:textId="1F2ED9A1" w:rsidR="00C00933" w:rsidRPr="00D23E44" w:rsidRDefault="0039488C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3,345</w:t>
            </w:r>
          </w:p>
        </w:tc>
        <w:tc>
          <w:tcPr>
            <w:tcW w:w="270" w:type="dxa"/>
          </w:tcPr>
          <w:p w14:paraId="3FE1F8C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116BDD" w14:textId="1453CF7A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1,125</w:t>
            </w:r>
          </w:p>
        </w:tc>
      </w:tr>
      <w:tr w:rsidR="00C00933" w:rsidRPr="00D23E44" w14:paraId="7404516A" w14:textId="77777777" w:rsidTr="007E678D">
        <w:trPr>
          <w:trHeight w:hRule="exact" w:val="374"/>
        </w:trPr>
        <w:tc>
          <w:tcPr>
            <w:tcW w:w="4230" w:type="dxa"/>
          </w:tcPr>
          <w:p w14:paraId="03EF625F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19D9169" w14:textId="34E50EC9" w:rsidR="00C00933" w:rsidRPr="00D23E44" w:rsidRDefault="00F61EB5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4E013C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63A0B3" w14:textId="5CE59626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18999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A0AC7" w14:textId="7041C974" w:rsidR="00C00933" w:rsidRPr="00D23E44" w:rsidRDefault="00D34E0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640C5FF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CA6152" w14:textId="6E4B3E14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</w:tr>
      <w:tr w:rsidR="00C00933" w:rsidRPr="00D23E44" w14:paraId="52DD2984" w14:textId="77777777" w:rsidTr="007E678D">
        <w:trPr>
          <w:trHeight w:hRule="exact" w:val="374"/>
        </w:trPr>
        <w:tc>
          <w:tcPr>
            <w:tcW w:w="4230" w:type="dxa"/>
          </w:tcPr>
          <w:p w14:paraId="64B44C6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รายได้ค่าขนส่ง</w:t>
            </w:r>
          </w:p>
        </w:tc>
        <w:tc>
          <w:tcPr>
            <w:tcW w:w="1062" w:type="dxa"/>
          </w:tcPr>
          <w:p w14:paraId="73E4508D" w14:textId="4D69A620" w:rsidR="00C00933" w:rsidRPr="00D23E44" w:rsidRDefault="001D0D1D" w:rsidP="00C0093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F32D7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4239B46" w14:textId="6EBE14BB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08A7F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193C3" w14:textId="204334C1" w:rsidR="00C00933" w:rsidRPr="00D23E44" w:rsidRDefault="001D0D1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1B2E8D8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8979C" w14:textId="57997F66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</w:p>
        </w:tc>
      </w:tr>
      <w:tr w:rsidR="00C00933" w:rsidRPr="00D23E44" w14:paraId="16388F51" w14:textId="77777777" w:rsidTr="007E678D">
        <w:trPr>
          <w:trHeight w:hRule="exact" w:val="374"/>
        </w:trPr>
        <w:tc>
          <w:tcPr>
            <w:tcW w:w="4230" w:type="dxa"/>
          </w:tcPr>
          <w:p w14:paraId="098E91B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3D799889" w14:textId="6916EDD8" w:rsidR="00C00933" w:rsidRPr="00D23E44" w:rsidRDefault="001D0D1D" w:rsidP="00C00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CDDA54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1B332B" w14:textId="436A7D28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6DB7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DBB05" w14:textId="3C5AAF04" w:rsidR="00C00933" w:rsidRPr="00D23E44" w:rsidRDefault="00792A8C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421C8C6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43203C" w14:textId="572F4F45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157</w:t>
            </w:r>
          </w:p>
        </w:tc>
      </w:tr>
      <w:tr w:rsidR="00C00933" w:rsidRPr="00D23E44" w14:paraId="69915762" w14:textId="77777777" w:rsidTr="007E678D">
        <w:trPr>
          <w:trHeight w:hRule="exact" w:val="374"/>
        </w:trPr>
        <w:tc>
          <w:tcPr>
            <w:tcW w:w="4230" w:type="dxa"/>
          </w:tcPr>
          <w:p w14:paraId="12DED106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905884F" w14:textId="2FAF579A" w:rsidR="00C00933" w:rsidRPr="00D23E44" w:rsidRDefault="001D0D1D" w:rsidP="00C00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4AE9D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8FA6860" w14:textId="67503C59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3015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D757F9" w14:textId="23DFDB1F" w:rsidR="00C00933" w:rsidRPr="00D23E44" w:rsidRDefault="001D0D1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3,942</w:t>
            </w:r>
          </w:p>
        </w:tc>
        <w:tc>
          <w:tcPr>
            <w:tcW w:w="270" w:type="dxa"/>
          </w:tcPr>
          <w:p w14:paraId="2D56BE8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D911EB" w14:textId="4D00E56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3,696</w:t>
            </w:r>
          </w:p>
        </w:tc>
      </w:tr>
      <w:tr w:rsidR="00C00933" w:rsidRPr="00D23E44" w14:paraId="7AA50A93" w14:textId="77777777" w:rsidTr="007E678D">
        <w:trPr>
          <w:trHeight w:hRule="exact" w:val="374"/>
        </w:trPr>
        <w:tc>
          <w:tcPr>
            <w:tcW w:w="4230" w:type="dxa"/>
          </w:tcPr>
          <w:p w14:paraId="07D243EA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8841E68" w14:textId="74C08A81" w:rsidR="00C00933" w:rsidRPr="00D23E44" w:rsidRDefault="001D0D1D" w:rsidP="00C00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8F50A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816CEF8" w14:textId="0C2813DA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EDCE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E7253" w14:textId="592B11B2" w:rsidR="00C00933" w:rsidRPr="00D23E44" w:rsidRDefault="001D0D1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70" w:type="dxa"/>
          </w:tcPr>
          <w:p w14:paraId="15B4A82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A3BD61" w14:textId="366D8A5E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489</w:t>
            </w:r>
          </w:p>
        </w:tc>
      </w:tr>
      <w:tr w:rsidR="00C00933" w:rsidRPr="00D23E44" w14:paraId="60B07AC7" w14:textId="77777777" w:rsidTr="007E678D">
        <w:trPr>
          <w:trHeight w:hRule="exact" w:val="374"/>
        </w:trPr>
        <w:tc>
          <w:tcPr>
            <w:tcW w:w="4230" w:type="dxa"/>
          </w:tcPr>
          <w:p w14:paraId="2893AF87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4C186EA" w14:textId="198E75B8" w:rsidR="00C00933" w:rsidRPr="00D23E44" w:rsidRDefault="001D0D1D" w:rsidP="00C00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F6193A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D6B376D" w14:textId="788E4CC9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39C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821D8" w14:textId="46785987" w:rsidR="00C00933" w:rsidRPr="00D23E44" w:rsidRDefault="001D0D1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70" w:type="dxa"/>
          </w:tcPr>
          <w:p w14:paraId="49C75A6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E3C95A" w14:textId="23620BD8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</w:p>
        </w:tc>
      </w:tr>
      <w:tr w:rsidR="00C00933" w:rsidRPr="00D23E44" w14:paraId="1068F121" w14:textId="77777777" w:rsidTr="007E678D">
        <w:trPr>
          <w:trHeight w:hRule="exact" w:val="374"/>
        </w:trPr>
        <w:tc>
          <w:tcPr>
            <w:tcW w:w="4230" w:type="dxa"/>
          </w:tcPr>
          <w:p w14:paraId="6D631283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0CCA0CDA" w14:textId="0946DB41" w:rsidR="00C00933" w:rsidRPr="00D23E44" w:rsidRDefault="001D0D1D" w:rsidP="00C00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5BB1F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C7B928" w14:textId="0624BCE0" w:rsidR="00C00933" w:rsidRPr="00D23E44" w:rsidRDefault="00C00933" w:rsidP="00C0093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71E9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DE971" w14:textId="0495DA1C" w:rsidR="00C00933" w:rsidRPr="00D23E44" w:rsidRDefault="001D0D1D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1,019</w:t>
            </w:r>
          </w:p>
        </w:tc>
        <w:tc>
          <w:tcPr>
            <w:tcW w:w="270" w:type="dxa"/>
          </w:tcPr>
          <w:p w14:paraId="3BF1525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EFC518" w14:textId="036D3331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</w:tr>
      <w:tr w:rsidR="00C00933" w:rsidRPr="00D23E44" w14:paraId="3FB07C8D" w14:textId="77777777" w:rsidTr="007E678D">
        <w:trPr>
          <w:trHeight w:hRule="exact" w:val="353"/>
        </w:trPr>
        <w:tc>
          <w:tcPr>
            <w:tcW w:w="4230" w:type="dxa"/>
          </w:tcPr>
          <w:p w14:paraId="24F7367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AF02A0C" w14:textId="7B2091A4" w:rsidR="00C00933" w:rsidRPr="00D23E44" w:rsidRDefault="00C00933" w:rsidP="00C009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89F38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4FCAAD" w14:textId="77777777" w:rsidR="00C00933" w:rsidRPr="00D23E44" w:rsidRDefault="00C00933" w:rsidP="00C00933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1EF96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2EB3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166E0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88D71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6A4A3AA0" w14:textId="77777777" w:rsidTr="007E678D">
        <w:trPr>
          <w:trHeight w:hRule="exact" w:val="374"/>
        </w:trPr>
        <w:tc>
          <w:tcPr>
            <w:tcW w:w="4230" w:type="dxa"/>
          </w:tcPr>
          <w:p w14:paraId="70A6F5FA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0375FF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769998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33306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D5869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8084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83181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0D57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3E89B434" w14:textId="77777777" w:rsidTr="007E678D">
        <w:trPr>
          <w:trHeight w:hRule="exact" w:val="374"/>
        </w:trPr>
        <w:tc>
          <w:tcPr>
            <w:tcW w:w="4230" w:type="dxa"/>
          </w:tcPr>
          <w:p w14:paraId="3CB80AD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B8446C5" w14:textId="64F73900" w:rsidR="00C00933" w:rsidRPr="00D23E44" w:rsidRDefault="001D0D1D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1C9BF90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ACD543" w14:textId="59B991BC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4F7E37C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82E3E88" w14:textId="2CF0553B" w:rsidR="00C00933" w:rsidRPr="00D23E44" w:rsidRDefault="001D0D1D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21C99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3E7134" w14:textId="3271CDD1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070C549C" w14:textId="77777777" w:rsidTr="007E678D">
        <w:trPr>
          <w:trHeight w:hRule="exact" w:val="344"/>
        </w:trPr>
        <w:tc>
          <w:tcPr>
            <w:tcW w:w="4230" w:type="dxa"/>
          </w:tcPr>
          <w:p w14:paraId="43D30056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0C0CE1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FAF22F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DC688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A3730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F81189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99C15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39BB21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6A3D360A" w14:textId="77777777" w:rsidTr="007E678D">
        <w:trPr>
          <w:trHeight w:hRule="exact" w:val="374"/>
        </w:trPr>
        <w:tc>
          <w:tcPr>
            <w:tcW w:w="4230" w:type="dxa"/>
          </w:tcPr>
          <w:p w14:paraId="7F168AE2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1EDAF25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090DA2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00D505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CF514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EC5F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ACC02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B53D5C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5BE4EFCF" w14:textId="77777777" w:rsidTr="007E678D">
        <w:trPr>
          <w:trHeight w:hRule="exact" w:val="374"/>
        </w:trPr>
        <w:tc>
          <w:tcPr>
            <w:tcW w:w="4230" w:type="dxa"/>
          </w:tcPr>
          <w:p w14:paraId="494F1C6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7B01CED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F6A1BF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4C00D1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C2882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D98D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0CEF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47571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50F205AB" w14:textId="77777777" w:rsidTr="007E678D">
        <w:trPr>
          <w:trHeight w:hRule="exact" w:val="389"/>
        </w:trPr>
        <w:tc>
          <w:tcPr>
            <w:tcW w:w="4230" w:type="dxa"/>
          </w:tcPr>
          <w:p w14:paraId="78D0CBF6" w14:textId="77777777" w:rsidR="00C00933" w:rsidRPr="00D23E44" w:rsidRDefault="00C00933" w:rsidP="00C00933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7D2D8E8E" w14:textId="778B0E2F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10,404</w:t>
            </w:r>
          </w:p>
        </w:tc>
        <w:tc>
          <w:tcPr>
            <w:tcW w:w="243" w:type="dxa"/>
          </w:tcPr>
          <w:p w14:paraId="57C2D6E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BAEC07" w14:textId="33EF93A9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12,655</w:t>
            </w:r>
          </w:p>
        </w:tc>
        <w:tc>
          <w:tcPr>
            <w:tcW w:w="270" w:type="dxa"/>
          </w:tcPr>
          <w:p w14:paraId="65FDA46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8F7C8" w14:textId="079902DF" w:rsidR="00C00933" w:rsidRPr="00D23E44" w:rsidRDefault="009B40E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270" w:type="dxa"/>
          </w:tcPr>
          <w:p w14:paraId="5D6690D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06CFD" w14:textId="74DF2381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12,535</w:t>
            </w:r>
          </w:p>
        </w:tc>
      </w:tr>
      <w:tr w:rsidR="00C00933" w:rsidRPr="00D23E44" w14:paraId="73C90913" w14:textId="77777777" w:rsidTr="007E678D">
        <w:trPr>
          <w:trHeight w:hRule="exact" w:val="374"/>
        </w:trPr>
        <w:tc>
          <w:tcPr>
            <w:tcW w:w="4230" w:type="dxa"/>
          </w:tcPr>
          <w:p w14:paraId="6FD05034" w14:textId="77777777" w:rsidR="00C00933" w:rsidRPr="00D23E44" w:rsidRDefault="00C00933" w:rsidP="00C00933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5A1C7FD" w14:textId="6B7C81C6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43" w:type="dxa"/>
          </w:tcPr>
          <w:p w14:paraId="4A81FA5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6ED098" w14:textId="2F61F18B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270" w:type="dxa"/>
          </w:tcPr>
          <w:p w14:paraId="71455F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84E47" w14:textId="7283912C" w:rsidR="00C00933" w:rsidRPr="00D23E44" w:rsidRDefault="009B40E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70" w:type="dxa"/>
          </w:tcPr>
          <w:p w14:paraId="758FA50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2BACFF7" w14:textId="450C05CC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</w:tr>
      <w:tr w:rsidR="00C00933" w:rsidRPr="00D23E44" w14:paraId="25CDD28D" w14:textId="77777777" w:rsidTr="007E678D">
        <w:trPr>
          <w:trHeight w:hRule="exact" w:val="374"/>
        </w:trPr>
        <w:tc>
          <w:tcPr>
            <w:tcW w:w="4230" w:type="dxa"/>
          </w:tcPr>
          <w:p w14:paraId="026E0FA6" w14:textId="77777777" w:rsidR="00C00933" w:rsidRPr="00D23E44" w:rsidRDefault="00C00933" w:rsidP="00C0093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35AFC97" w14:textId="124F168F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10,586</w:t>
            </w:r>
          </w:p>
        </w:tc>
        <w:tc>
          <w:tcPr>
            <w:tcW w:w="243" w:type="dxa"/>
          </w:tcPr>
          <w:p w14:paraId="649909E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E1E5DC7" w14:textId="7947420A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13,004</w:t>
            </w:r>
          </w:p>
        </w:tc>
        <w:tc>
          <w:tcPr>
            <w:tcW w:w="270" w:type="dxa"/>
          </w:tcPr>
          <w:p w14:paraId="4E007A3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E23C" w14:textId="57D16885" w:rsidR="00C00933" w:rsidRPr="00D23E44" w:rsidRDefault="009B40E3" w:rsidP="00C009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10,466</w:t>
            </w:r>
          </w:p>
        </w:tc>
        <w:tc>
          <w:tcPr>
            <w:tcW w:w="270" w:type="dxa"/>
          </w:tcPr>
          <w:p w14:paraId="43BCBF2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AFD630E" w14:textId="29C3EF62" w:rsidR="00C00933" w:rsidRPr="00D23E44" w:rsidRDefault="00C00933" w:rsidP="00C0093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12,884</w:t>
            </w:r>
          </w:p>
        </w:tc>
      </w:tr>
      <w:tr w:rsidR="00C00933" w:rsidRPr="00D23E44" w14:paraId="0730662E" w14:textId="77777777" w:rsidTr="007E678D">
        <w:trPr>
          <w:trHeight w:hRule="exact" w:val="356"/>
        </w:trPr>
        <w:tc>
          <w:tcPr>
            <w:tcW w:w="4230" w:type="dxa"/>
          </w:tcPr>
          <w:p w14:paraId="6413231E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372312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4935F7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A8291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43C069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D6403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69C0D6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17C98D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9C112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4A99FF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02B8A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472E9E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7836FA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85FFAE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28DBC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83A70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AA78D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AEB127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68B77867" w14:textId="77777777" w:rsidTr="007E678D">
        <w:trPr>
          <w:trHeight w:hRule="exact" w:val="374"/>
        </w:trPr>
        <w:tc>
          <w:tcPr>
            <w:tcW w:w="4230" w:type="dxa"/>
          </w:tcPr>
          <w:p w14:paraId="66CCAB5B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14:paraId="54D6A82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9FF030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23988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9F585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D17F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5E0D9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3C3B2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35DF050E" w14:textId="77777777" w:rsidTr="007E678D">
        <w:trPr>
          <w:trHeight w:hRule="exact" w:val="374"/>
        </w:trPr>
        <w:tc>
          <w:tcPr>
            <w:tcW w:w="4230" w:type="dxa"/>
          </w:tcPr>
          <w:p w14:paraId="6192EAD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5C486218" w14:textId="728695FB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1,792,675</w:t>
            </w:r>
          </w:p>
        </w:tc>
        <w:tc>
          <w:tcPr>
            <w:tcW w:w="243" w:type="dxa"/>
          </w:tcPr>
          <w:p w14:paraId="5FE815B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5954BD7" w14:textId="22CCFF28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1,918,284</w:t>
            </w:r>
          </w:p>
        </w:tc>
        <w:tc>
          <w:tcPr>
            <w:tcW w:w="270" w:type="dxa"/>
          </w:tcPr>
          <w:p w14:paraId="2B8B72D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C06B22" w14:textId="5AC13404" w:rsidR="00C00933" w:rsidRPr="00D23E44" w:rsidRDefault="009B40E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15,581</w:t>
            </w:r>
          </w:p>
        </w:tc>
        <w:tc>
          <w:tcPr>
            <w:tcW w:w="270" w:type="dxa"/>
          </w:tcPr>
          <w:p w14:paraId="33DABB7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567BFA" w14:textId="6CDF92F9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23,008</w:t>
            </w:r>
          </w:p>
        </w:tc>
      </w:tr>
      <w:tr w:rsidR="00C00933" w:rsidRPr="00D23E44" w14:paraId="55A2046D" w14:textId="77777777" w:rsidTr="007E678D">
        <w:trPr>
          <w:trHeight w:hRule="exact" w:val="374"/>
        </w:trPr>
        <w:tc>
          <w:tcPr>
            <w:tcW w:w="4230" w:type="dxa"/>
          </w:tcPr>
          <w:p w14:paraId="47D1BEC1" w14:textId="54E9D0C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548FD5B1" w14:textId="07C6CD0E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3,651</w:t>
            </w:r>
          </w:p>
        </w:tc>
        <w:tc>
          <w:tcPr>
            <w:tcW w:w="243" w:type="dxa"/>
          </w:tcPr>
          <w:p w14:paraId="2D05D08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31C993D" w14:textId="6ECF1A24" w:rsidR="00C00933" w:rsidRPr="00D23E44" w:rsidRDefault="00AF7494" w:rsidP="00AF74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4,144</w:t>
            </w:r>
          </w:p>
        </w:tc>
        <w:tc>
          <w:tcPr>
            <w:tcW w:w="270" w:type="dxa"/>
          </w:tcPr>
          <w:p w14:paraId="0B2F91B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65ADF" w14:textId="689C8169" w:rsidR="00C00933" w:rsidRPr="00D23E44" w:rsidRDefault="009B40E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1808EFB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E1C728" w14:textId="6A9A3C01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2A47D075" w14:textId="77777777" w:rsidTr="007E678D">
        <w:trPr>
          <w:trHeight w:hRule="exact" w:val="374"/>
        </w:trPr>
        <w:tc>
          <w:tcPr>
            <w:tcW w:w="4230" w:type="dxa"/>
          </w:tcPr>
          <w:p w14:paraId="43909A98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1D87A09F" w14:textId="7606E85C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15,156</w:t>
            </w:r>
          </w:p>
        </w:tc>
        <w:tc>
          <w:tcPr>
            <w:tcW w:w="243" w:type="dxa"/>
          </w:tcPr>
          <w:p w14:paraId="7729C0B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D2F4DD" w14:textId="4EFA8188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13,835</w:t>
            </w:r>
          </w:p>
        </w:tc>
        <w:tc>
          <w:tcPr>
            <w:tcW w:w="270" w:type="dxa"/>
          </w:tcPr>
          <w:p w14:paraId="130887B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C6C79" w14:textId="5C2B5226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EA3FB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C9C1113" w14:textId="188092EE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227AB2C5" w14:textId="77777777" w:rsidTr="007E678D">
        <w:trPr>
          <w:trHeight w:hRule="exact" w:val="374"/>
        </w:trPr>
        <w:tc>
          <w:tcPr>
            <w:tcW w:w="4230" w:type="dxa"/>
          </w:tcPr>
          <w:p w14:paraId="2014E81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14:paraId="5D181D5B" w14:textId="035C6F57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6,108</w:t>
            </w:r>
          </w:p>
        </w:tc>
        <w:tc>
          <w:tcPr>
            <w:tcW w:w="243" w:type="dxa"/>
          </w:tcPr>
          <w:p w14:paraId="012B20F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E9BCB8A" w14:textId="179180F7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6,562</w:t>
            </w:r>
          </w:p>
        </w:tc>
        <w:tc>
          <w:tcPr>
            <w:tcW w:w="270" w:type="dxa"/>
          </w:tcPr>
          <w:p w14:paraId="69DC4EF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F2DD4" w14:textId="04FB5858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1E09C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695F52" w14:textId="4CA97FCB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02B96E0D" w14:textId="77777777" w:rsidTr="007E678D">
        <w:trPr>
          <w:trHeight w:hRule="exact" w:val="374"/>
        </w:trPr>
        <w:tc>
          <w:tcPr>
            <w:tcW w:w="4230" w:type="dxa"/>
          </w:tcPr>
          <w:p w14:paraId="5828EB35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14:paraId="34D44093" w14:textId="3033F750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1,554</w:t>
            </w:r>
          </w:p>
        </w:tc>
        <w:tc>
          <w:tcPr>
            <w:tcW w:w="243" w:type="dxa"/>
          </w:tcPr>
          <w:p w14:paraId="4DBE059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DE968EB" w14:textId="1D986704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1,724</w:t>
            </w:r>
          </w:p>
        </w:tc>
        <w:tc>
          <w:tcPr>
            <w:tcW w:w="270" w:type="dxa"/>
          </w:tcPr>
          <w:p w14:paraId="4E6ACAE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6B6FD" w14:textId="3978E7F5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D6F52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187D313" w14:textId="01D8B8F3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4E7C7DAB" w14:textId="77777777" w:rsidTr="007E678D">
        <w:trPr>
          <w:trHeight w:hRule="exact" w:val="374"/>
        </w:trPr>
        <w:tc>
          <w:tcPr>
            <w:tcW w:w="4230" w:type="dxa"/>
          </w:tcPr>
          <w:p w14:paraId="1EBF9CCD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14:paraId="37EF212B" w14:textId="302A1383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43" w:type="dxa"/>
          </w:tcPr>
          <w:p w14:paraId="6BD83E0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1D11A83" w14:textId="723BE245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2DF310C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82997" w14:textId="6E67807C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FC06AA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C7AE74" w14:textId="6BD389EA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644BC71A" w14:textId="77777777" w:rsidTr="007E678D">
        <w:trPr>
          <w:trHeight w:hRule="exact" w:val="374"/>
        </w:trPr>
        <w:tc>
          <w:tcPr>
            <w:tcW w:w="4230" w:type="dxa"/>
          </w:tcPr>
          <w:p w14:paraId="18EDE7C2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9E0C0C2" w14:textId="37F600D0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43" w:type="dxa"/>
          </w:tcPr>
          <w:p w14:paraId="3E4FD70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7F8E776" w14:textId="2D5EB3E5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270" w:type="dxa"/>
          </w:tcPr>
          <w:p w14:paraId="42D44B0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EDEA6" w14:textId="13B91720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DC06C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A09C808" w14:textId="0FC40939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22C38232" w14:textId="77777777" w:rsidTr="007E678D">
        <w:trPr>
          <w:trHeight w:hRule="exact" w:val="374"/>
        </w:trPr>
        <w:tc>
          <w:tcPr>
            <w:tcW w:w="4230" w:type="dxa"/>
          </w:tcPr>
          <w:p w14:paraId="4A22156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89AD10E" w14:textId="58394931" w:rsidR="00C00933" w:rsidRPr="00D23E44" w:rsidRDefault="009B40E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4,194</w:t>
            </w:r>
          </w:p>
        </w:tc>
        <w:tc>
          <w:tcPr>
            <w:tcW w:w="243" w:type="dxa"/>
          </w:tcPr>
          <w:p w14:paraId="0652BD0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F29D509" w14:textId="6EA287AD" w:rsidR="00C00933" w:rsidRPr="00D23E44" w:rsidRDefault="00C00933" w:rsidP="00C009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4,431</w:t>
            </w:r>
          </w:p>
        </w:tc>
        <w:tc>
          <w:tcPr>
            <w:tcW w:w="270" w:type="dxa"/>
          </w:tcPr>
          <w:p w14:paraId="72DE95E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9C4BD" w14:textId="3EB8E6B0" w:rsidR="00C00933" w:rsidRPr="00D23E44" w:rsidRDefault="009B40E3" w:rsidP="00C009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D6D706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7D44C2" w14:textId="51D9115D" w:rsidR="00C00933" w:rsidRPr="00D23E44" w:rsidRDefault="00C00933" w:rsidP="00C0093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F74F0E1" w14:textId="77777777" w:rsidR="000F4DA8" w:rsidRPr="00D23E44" w:rsidRDefault="000F4DA8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316C080D" w:rsidR="00907567" w:rsidRPr="00D23E44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23E44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7510C2" w:rsidRPr="00D23E44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</w:t>
      </w:r>
      <w:r w:rsidR="002B4AEF"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ในเดือ</w:t>
      </w:r>
      <w:r w:rsidR="00B37A98"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นกุมภาพันธ์</w:t>
      </w:r>
      <w:r w:rsidR="006B4F0D"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</w:t>
      </w:r>
      <w:r w:rsidR="006B4F0D" w:rsidRPr="00D23E44">
        <w:rPr>
          <w:rFonts w:asciiTheme="majorBidi" w:hAnsiTheme="majorBidi" w:cstheme="majorBidi"/>
          <w:sz w:val="28"/>
          <w:szCs w:val="28"/>
          <w:lang w:eastAsia="ja-JP"/>
        </w:rPr>
        <w:t>2569</w:t>
      </w:r>
      <w:r w:rsidR="002B4AEF"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5720A" w:rsidRPr="00D23E44">
        <w:rPr>
          <w:rFonts w:asciiTheme="majorBidi" w:hAnsiTheme="majorBidi" w:cstheme="majorBidi"/>
          <w:sz w:val="28"/>
          <w:szCs w:val="28"/>
          <w:lang w:eastAsia="ja-JP"/>
        </w:rPr>
        <w:t>222.56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5720A" w:rsidRPr="00D23E44">
        <w:rPr>
          <w:rFonts w:asciiTheme="majorBidi" w:hAnsiTheme="majorBidi" w:cstheme="majorBidi"/>
          <w:sz w:val="28"/>
          <w:szCs w:val="28"/>
          <w:lang w:eastAsia="ja-JP"/>
        </w:rPr>
        <w:t>109.04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065DAD" w:rsidRPr="00D23E44">
        <w:rPr>
          <w:rFonts w:asciiTheme="majorBidi" w:hAnsiTheme="majorBidi" w:cstheme="majorBidi"/>
          <w:sz w:val="28"/>
          <w:szCs w:val="28"/>
          <w:lang w:eastAsia="ja-JP"/>
        </w:rPr>
        <w:t>113.52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D23E44">
        <w:rPr>
          <w:rFonts w:asciiTheme="majorBidi" w:hAnsiTheme="majorBidi" w:cstheme="majorBidi"/>
          <w:sz w:val="28"/>
          <w:szCs w:val="28"/>
          <w:lang w:eastAsia="ja-JP"/>
        </w:rPr>
        <w:t xml:space="preserve"> 256</w:t>
      </w:r>
      <w:r w:rsidR="00B37A98" w:rsidRPr="00D23E44">
        <w:rPr>
          <w:rFonts w:asciiTheme="majorBidi" w:hAnsiTheme="majorBidi" w:cstheme="majorBidi"/>
          <w:sz w:val="28"/>
          <w:szCs w:val="28"/>
          <w:lang w:eastAsia="ja-JP"/>
        </w:rPr>
        <w:t>9</w:t>
      </w:r>
    </w:p>
    <w:p w14:paraId="0159CDD9" w14:textId="77777777" w:rsidR="001B48B2" w:rsidRPr="00D23E44" w:rsidRDefault="001B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05D6D9E" w14:textId="6D3A425C" w:rsidR="001B48B2" w:rsidRPr="00D23E44" w:rsidRDefault="004F312E" w:rsidP="0078043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C00933"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="00C00933" w:rsidRPr="00D23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80434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D23E44">
        <w:rPr>
          <w:rFonts w:asciiTheme="majorBidi" w:hAnsiTheme="majorBidi" w:cstheme="majorBidi"/>
          <w:sz w:val="28"/>
          <w:szCs w:val="28"/>
        </w:rPr>
        <w:t>256</w:t>
      </w:r>
      <w:r w:rsidR="0006455C" w:rsidRPr="00D23E44">
        <w:rPr>
          <w:rFonts w:asciiTheme="majorBidi" w:hAnsiTheme="majorBidi" w:cstheme="majorBidi"/>
          <w:sz w:val="28"/>
          <w:szCs w:val="28"/>
        </w:rPr>
        <w:t>9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D23E44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D23E44">
        <w:rPr>
          <w:rFonts w:asciiTheme="majorBidi" w:hAnsiTheme="majorBidi" w:cstheme="majorBidi"/>
          <w:sz w:val="28"/>
          <w:szCs w:val="28"/>
          <w:cs/>
        </w:rPr>
        <w:t>จำกัด)</w:t>
      </w:r>
      <w:r w:rsidR="00245E83" w:rsidRPr="00D23E44">
        <w:rPr>
          <w:rFonts w:asciiTheme="majorBidi" w:hAnsiTheme="majorBidi" w:cstheme="majorBidi"/>
          <w:sz w:val="28"/>
          <w:szCs w:val="28"/>
          <w:cs/>
        </w:rPr>
        <w:br/>
      </w:r>
      <w:r w:rsidRPr="00D23E44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3557BF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="00203624" w:rsidRPr="00D23E44">
        <w:rPr>
          <w:rFonts w:asciiTheme="majorBidi" w:hAnsiTheme="majorBidi" w:cstheme="majorBidi"/>
          <w:sz w:val="28"/>
          <w:szCs w:val="28"/>
        </w:rPr>
        <w:t>6.8</w:t>
      </w:r>
      <w:r w:rsidR="00997D37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23E4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D23E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23E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0150B" w:rsidRPr="00D23E4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D23E44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D23E44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71DD8730" w14:textId="6D3AB5CD" w:rsidR="002B4AEF" w:rsidRPr="00D23E44" w:rsidRDefault="004F312E" w:rsidP="0078043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23E44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4A3481C" w14:textId="298D28A0" w:rsidR="004F312E" w:rsidRPr="00D23E44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D23E44">
        <w:rPr>
          <w:rFonts w:asciiTheme="majorBidi" w:hAnsiTheme="majorBidi" w:hint="cs"/>
          <w:sz w:val="28"/>
          <w:szCs w:val="28"/>
          <w:cs/>
        </w:rPr>
        <w:t>ณ</w:t>
      </w:r>
      <w:r w:rsidR="00764E95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D23E44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C00933"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="00C00933" w:rsidRPr="00D23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80434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D23E44">
        <w:rPr>
          <w:rFonts w:asciiTheme="majorBidi" w:hAnsiTheme="majorBidi"/>
          <w:sz w:val="28"/>
          <w:szCs w:val="28"/>
        </w:rPr>
        <w:t>256</w:t>
      </w:r>
      <w:r w:rsidR="00B0150B" w:rsidRPr="00D23E44">
        <w:rPr>
          <w:rFonts w:asciiTheme="majorBidi" w:hAnsiTheme="majorBidi"/>
          <w:sz w:val="28"/>
          <w:szCs w:val="28"/>
        </w:rPr>
        <w:t>9</w:t>
      </w:r>
      <w:r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และ</w:t>
      </w:r>
      <w:r w:rsidRPr="00D23E44">
        <w:rPr>
          <w:rFonts w:asciiTheme="majorBidi" w:hAnsiTheme="majorBidi" w:cstheme="majorBidi"/>
          <w:sz w:val="28"/>
          <w:szCs w:val="28"/>
        </w:rPr>
        <w:t xml:space="preserve"> 31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3E44">
        <w:rPr>
          <w:rFonts w:asciiTheme="majorBidi" w:hAnsiTheme="majorBidi" w:cstheme="majorBidi"/>
          <w:sz w:val="28"/>
          <w:szCs w:val="28"/>
        </w:rPr>
        <w:t>256</w:t>
      </w:r>
      <w:r w:rsidR="00B0150B" w:rsidRPr="00D23E44">
        <w:rPr>
          <w:rFonts w:asciiTheme="majorBidi" w:hAnsiTheme="majorBidi" w:cstheme="majorBidi"/>
          <w:sz w:val="28"/>
          <w:szCs w:val="28"/>
        </w:rPr>
        <w:t>8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D23E44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D23E44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D23E44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D23E44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D23E44" w:rsidRDefault="00607924" w:rsidP="0075722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D23E44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933" w:rsidRPr="00D23E44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7FE2537B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7CA4832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E4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C00933" w:rsidRPr="00D23E44" w:rsidRDefault="00C00933" w:rsidP="00C00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6C5D1781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2" w:type="dxa"/>
          </w:tcPr>
          <w:p w14:paraId="3A63D62A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619547D3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E4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00933" w:rsidRPr="00D23E44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60AEE030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3B666960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10646C52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11254639" w14:textId="77777777" w:rsidR="00C00933" w:rsidRPr="00D23E44" w:rsidRDefault="00C00933" w:rsidP="00C00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3584E724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62" w:type="dxa"/>
          </w:tcPr>
          <w:p w14:paraId="4C8FC8A7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46B901F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256</w:t>
            </w: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C00933" w:rsidRPr="00D23E44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23E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0933" w:rsidRPr="00D23E44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C00933" w:rsidRPr="00D23E44" w:rsidRDefault="00C00933" w:rsidP="00C009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00933" w:rsidRPr="00D23E44" w14:paraId="59346CD8" w14:textId="77777777" w:rsidTr="000D42E5">
        <w:tc>
          <w:tcPr>
            <w:tcW w:w="3690" w:type="dxa"/>
          </w:tcPr>
          <w:p w14:paraId="67D1C35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6F10A8DF" w:rsidR="00C00933" w:rsidRPr="00D23E44" w:rsidRDefault="00203624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6808F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3E995BB5" w:rsidR="00C00933" w:rsidRPr="00D23E44" w:rsidRDefault="00C00933" w:rsidP="0072058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654C31B6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83,68</w:t>
            </w:r>
            <w:r w:rsidR="00624AFA"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60CD8B5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76290008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76,463</w:t>
            </w:r>
          </w:p>
        </w:tc>
      </w:tr>
      <w:tr w:rsidR="00C00933" w:rsidRPr="00D23E44" w14:paraId="379E6696" w14:textId="77777777" w:rsidTr="000D42E5">
        <w:tc>
          <w:tcPr>
            <w:tcW w:w="3690" w:type="dxa"/>
          </w:tcPr>
          <w:p w14:paraId="4B4088D6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2B030E92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205,659</w:t>
            </w:r>
          </w:p>
        </w:tc>
        <w:tc>
          <w:tcPr>
            <w:tcW w:w="270" w:type="dxa"/>
          </w:tcPr>
          <w:p w14:paraId="5A9C87F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28A15EA3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165,063</w:t>
            </w:r>
          </w:p>
        </w:tc>
        <w:tc>
          <w:tcPr>
            <w:tcW w:w="236" w:type="dxa"/>
          </w:tcPr>
          <w:p w14:paraId="30458F4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6B99957E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4,839</w:t>
            </w:r>
          </w:p>
        </w:tc>
        <w:tc>
          <w:tcPr>
            <w:tcW w:w="262" w:type="dxa"/>
          </w:tcPr>
          <w:p w14:paraId="00DF3E4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14953B2A" w:rsidR="00C00933" w:rsidRPr="00D23E44" w:rsidRDefault="00C00933" w:rsidP="0072058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933" w:rsidRPr="00D23E44" w14:paraId="6410462C" w14:textId="77777777" w:rsidTr="000D42E5">
        <w:tc>
          <w:tcPr>
            <w:tcW w:w="3690" w:type="dxa"/>
          </w:tcPr>
          <w:p w14:paraId="52D256E7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065740FA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</w:rPr>
              <w:t>205,659</w:t>
            </w:r>
          </w:p>
        </w:tc>
        <w:tc>
          <w:tcPr>
            <w:tcW w:w="270" w:type="dxa"/>
          </w:tcPr>
          <w:p w14:paraId="0516DE3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297C17EF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165,063</w:t>
            </w:r>
          </w:p>
        </w:tc>
        <w:tc>
          <w:tcPr>
            <w:tcW w:w="236" w:type="dxa"/>
          </w:tcPr>
          <w:p w14:paraId="1F9CA56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49ED672C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88,52</w:t>
            </w:r>
            <w:r w:rsidR="00624AFA"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56C35C7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1C38C596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76,463</w:t>
            </w:r>
          </w:p>
        </w:tc>
      </w:tr>
      <w:tr w:rsidR="00C00933" w:rsidRPr="00D23E44" w14:paraId="0C66B3D0" w14:textId="77777777" w:rsidTr="00A4269F">
        <w:trPr>
          <w:trHeight w:hRule="exact" w:val="338"/>
        </w:trPr>
        <w:tc>
          <w:tcPr>
            <w:tcW w:w="3690" w:type="dxa"/>
          </w:tcPr>
          <w:p w14:paraId="081BC99A" w14:textId="74B23CA3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11D89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5DCCBF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A63F0A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13DBD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FE557D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1C4CFEC6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0" w:type="dxa"/>
          </w:tcPr>
          <w:p w14:paraId="1F165CF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0933" w:rsidRPr="00D23E44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0A7D290C" w:rsidR="00C00933" w:rsidRPr="00D23E44" w:rsidRDefault="00203624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C2FC9DB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659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66108E51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/>
              </w:rPr>
              <w:t>1,618</w:t>
            </w:r>
          </w:p>
        </w:tc>
        <w:tc>
          <w:tcPr>
            <w:tcW w:w="262" w:type="dxa"/>
          </w:tcPr>
          <w:p w14:paraId="7420042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1D7F72D1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1,852</w:t>
            </w:r>
          </w:p>
        </w:tc>
      </w:tr>
      <w:tr w:rsidR="00C00933" w:rsidRPr="00D23E44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57420818" w:rsidR="00C00933" w:rsidRPr="00D23E44" w:rsidRDefault="00792A8C" w:rsidP="00792A8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16913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005FCE26" w:rsidR="00C00933" w:rsidRPr="00D23E44" w:rsidRDefault="00C00933" w:rsidP="0072058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529320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2430AA0C" w:rsidR="00C00933" w:rsidRPr="00D23E44" w:rsidRDefault="00203624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53939740" w:rsidR="00C00933" w:rsidRPr="00D23E44" w:rsidRDefault="00C00933" w:rsidP="0072058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0933" w:rsidRPr="00D23E44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1FC74395" w:rsidR="00C00933" w:rsidRPr="00D23E44" w:rsidRDefault="00792A8C" w:rsidP="00792A8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9F8E6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76743762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76AFC8B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4E681868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1,618</w:t>
            </w:r>
          </w:p>
        </w:tc>
        <w:tc>
          <w:tcPr>
            <w:tcW w:w="262" w:type="dxa"/>
          </w:tcPr>
          <w:p w14:paraId="558DFD5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058ABDD5" w:rsidR="00C00933" w:rsidRPr="00D23E44" w:rsidRDefault="00C00933" w:rsidP="0072058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1,852</w:t>
            </w:r>
          </w:p>
        </w:tc>
      </w:tr>
      <w:tr w:rsidR="00C00933" w:rsidRPr="00D23E44" w14:paraId="226A1B2B" w14:textId="77777777" w:rsidTr="00780434">
        <w:trPr>
          <w:trHeight w:hRule="exact" w:val="428"/>
        </w:trPr>
        <w:tc>
          <w:tcPr>
            <w:tcW w:w="3690" w:type="dxa"/>
          </w:tcPr>
          <w:p w14:paraId="06FE5E53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00933" w:rsidRPr="00D23E44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2138E4E9" w14:textId="77777777" w:rsidTr="00342BC2">
        <w:trPr>
          <w:trHeight w:hRule="exact" w:val="389"/>
        </w:trPr>
        <w:tc>
          <w:tcPr>
            <w:tcW w:w="3690" w:type="dxa"/>
          </w:tcPr>
          <w:p w14:paraId="28BC68F5" w14:textId="1B645DD4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ส่วนของเงินให้กู้ยืมระยะยาวแก่บริษัทย่อย</w:t>
            </w:r>
          </w:p>
        </w:tc>
        <w:tc>
          <w:tcPr>
            <w:tcW w:w="1190" w:type="dxa"/>
          </w:tcPr>
          <w:p w14:paraId="5F1343A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16ACB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5DEDB76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A20E7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7B10B51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AFFAAA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4D4312E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5C5AA18D" w14:textId="77777777" w:rsidTr="00342BC2">
        <w:trPr>
          <w:trHeight w:hRule="exact" w:val="389"/>
        </w:trPr>
        <w:tc>
          <w:tcPr>
            <w:tcW w:w="3690" w:type="dxa"/>
          </w:tcPr>
          <w:p w14:paraId="58FAF14D" w14:textId="561407AA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0" w:type="dxa"/>
          </w:tcPr>
          <w:p w14:paraId="56A5ADAC" w14:textId="77777777" w:rsidR="00203624" w:rsidRPr="00D23E44" w:rsidRDefault="00203624" w:rsidP="0020362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  <w:p w14:paraId="2E08062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E1686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235EE743" w14:textId="0ADABB1A" w:rsidR="00C00933" w:rsidRPr="00D23E44" w:rsidRDefault="00C00933" w:rsidP="0072058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  <w:p w14:paraId="566E130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DCB97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49C35CAC" w14:textId="1B1F81B9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24,000</w:t>
            </w:r>
          </w:p>
        </w:tc>
        <w:tc>
          <w:tcPr>
            <w:tcW w:w="262" w:type="dxa"/>
          </w:tcPr>
          <w:p w14:paraId="66C721E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06C7895" w14:textId="53FACD44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53,250</w:t>
            </w:r>
          </w:p>
        </w:tc>
      </w:tr>
      <w:tr w:rsidR="00C00933" w:rsidRPr="00D23E44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2D0472CE" w:rsidR="00C00933" w:rsidRPr="00D23E44" w:rsidRDefault="00203624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637D918D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C1B1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0026E1CF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F3EAE"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13,600</w:t>
            </w:r>
          </w:p>
        </w:tc>
        <w:tc>
          <w:tcPr>
            <w:tcW w:w="262" w:type="dxa"/>
          </w:tcPr>
          <w:p w14:paraId="46296F8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6909CB22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</w:tr>
      <w:tr w:rsidR="00C00933" w:rsidRPr="00D23E44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1EB52214" w:rsidR="00C00933" w:rsidRPr="00D23E44" w:rsidRDefault="00203624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6345CC7A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21D07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18979A5C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F3EAE"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19,000</w:t>
            </w:r>
          </w:p>
        </w:tc>
        <w:tc>
          <w:tcPr>
            <w:tcW w:w="262" w:type="dxa"/>
          </w:tcPr>
          <w:p w14:paraId="2001FB4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46788F6B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</w:tr>
      <w:tr w:rsidR="00C00933" w:rsidRPr="00D23E44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25E9198E" w:rsidR="00C00933" w:rsidRPr="00D23E44" w:rsidRDefault="00203624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07C240A3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19F44C45" w:rsidR="00C00933" w:rsidRPr="00D23E44" w:rsidRDefault="00203624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9F3EAE"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BE0693"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62" w:type="dxa"/>
          </w:tcPr>
          <w:p w14:paraId="4C6A9A6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42D296CB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136,050</w:t>
            </w:r>
          </w:p>
        </w:tc>
      </w:tr>
      <w:tr w:rsidR="00C00933" w:rsidRPr="00D23E44" w14:paraId="38E7B605" w14:textId="77777777" w:rsidTr="00A4269F">
        <w:trPr>
          <w:trHeight w:val="359"/>
        </w:trPr>
        <w:tc>
          <w:tcPr>
            <w:tcW w:w="3690" w:type="dxa"/>
          </w:tcPr>
          <w:p w14:paraId="3A87FA3D" w14:textId="0E490F34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D97CB82" w14:textId="539EBD8B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160B6E" w14:textId="3C84F459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39A8D541" w14:textId="77777777" w:rsidTr="000D42E5">
        <w:tc>
          <w:tcPr>
            <w:tcW w:w="3690" w:type="dxa"/>
          </w:tcPr>
          <w:p w14:paraId="5DA42D07" w14:textId="39711AAE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5DA389EE" w14:textId="77777777" w:rsidTr="000D42E5">
        <w:tc>
          <w:tcPr>
            <w:tcW w:w="3690" w:type="dxa"/>
          </w:tcPr>
          <w:p w14:paraId="68AAE727" w14:textId="4D8D4F18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2881BBDC" w:rsidR="00C00933" w:rsidRPr="00D23E44" w:rsidRDefault="00AB0826" w:rsidP="00C009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73BBA408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25805D45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62" w:type="dxa"/>
          </w:tcPr>
          <w:p w14:paraId="34172C8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0C4844A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</w:tr>
      <w:tr w:rsidR="00C00933" w:rsidRPr="00D23E44" w14:paraId="4A9B0D90" w14:textId="77777777" w:rsidTr="000D42E5">
        <w:tc>
          <w:tcPr>
            <w:tcW w:w="3690" w:type="dxa"/>
          </w:tcPr>
          <w:p w14:paraId="2C3EB88E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7CE9CE7D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3,73</w:t>
            </w:r>
            <w:r w:rsidR="001F7F65"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4EBE7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4DAEE96F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53F9CF2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4886D5F1" w:rsidR="00C00933" w:rsidRPr="00D23E44" w:rsidRDefault="00AB0826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4ABC257A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11249602" w14:textId="77777777" w:rsidTr="000D42E5">
        <w:tc>
          <w:tcPr>
            <w:tcW w:w="3690" w:type="dxa"/>
          </w:tcPr>
          <w:p w14:paraId="39641791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0CC894CA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3,73</w:t>
            </w:r>
            <w:r w:rsidR="001F7F65"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6420C3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4B01571C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0489F9C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5F2EFBE0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121</w:t>
            </w:r>
          </w:p>
        </w:tc>
        <w:tc>
          <w:tcPr>
            <w:tcW w:w="262" w:type="dxa"/>
          </w:tcPr>
          <w:p w14:paraId="10D16AEE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45DCCD88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509</w:t>
            </w:r>
          </w:p>
        </w:tc>
      </w:tr>
      <w:tr w:rsidR="00C00933" w:rsidRPr="00D23E44" w14:paraId="2F6BC09C" w14:textId="77777777" w:rsidTr="00780434">
        <w:trPr>
          <w:trHeight w:val="44"/>
        </w:trPr>
        <w:tc>
          <w:tcPr>
            <w:tcW w:w="3690" w:type="dxa"/>
          </w:tcPr>
          <w:p w14:paraId="49EF4E8D" w14:textId="77777777" w:rsidR="00203624" w:rsidRPr="00D23E44" w:rsidRDefault="00203624" w:rsidP="0020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37C394" w14:textId="77777777" w:rsidR="00203624" w:rsidRPr="00D23E44" w:rsidRDefault="00203624" w:rsidP="0020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4056248" w14:textId="77777777" w:rsidR="00203624" w:rsidRPr="00D23E44" w:rsidRDefault="00203624" w:rsidP="0020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9B77D5" w14:textId="5A336761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933" w:rsidRPr="00D23E44" w14:paraId="74FEFCC2" w14:textId="77777777" w:rsidTr="000D42E5">
        <w:tc>
          <w:tcPr>
            <w:tcW w:w="3690" w:type="dxa"/>
          </w:tcPr>
          <w:p w14:paraId="0E63A7EC" w14:textId="38BD55DD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190" w:type="dxa"/>
          </w:tcPr>
          <w:p w14:paraId="202DC50E" w14:textId="1EF4ED41" w:rsidR="00C00933" w:rsidRPr="00D23E44" w:rsidRDefault="00C00933" w:rsidP="00C009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ED660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40808ED9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CB109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57645E40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FC1B1F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72057B9E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6CDCF9A2" w14:textId="77777777" w:rsidTr="000D42E5">
        <w:tc>
          <w:tcPr>
            <w:tcW w:w="3690" w:type="dxa"/>
          </w:tcPr>
          <w:p w14:paraId="798F91A2" w14:textId="567C53FF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13D2FCE6" w14:textId="4B516A95" w:rsidR="00C00933" w:rsidRPr="00D23E44" w:rsidRDefault="00AB0826" w:rsidP="00C009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CBF9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8E30D5" w14:textId="42FD240F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F451B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9EEC5E0" w14:textId="261833C6" w:rsidR="00C00933" w:rsidRPr="00D23E44" w:rsidRDefault="00FB0A0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62" w:type="dxa"/>
          </w:tcPr>
          <w:p w14:paraId="7829DC4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8F512BE" w14:textId="1F59B8F5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C00933" w:rsidRPr="00D23E44" w14:paraId="5FD9D51E" w14:textId="77777777" w:rsidTr="000D42E5">
        <w:tc>
          <w:tcPr>
            <w:tcW w:w="3690" w:type="dxa"/>
          </w:tcPr>
          <w:p w14:paraId="75339E87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53BB6159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8,616</w:t>
            </w:r>
          </w:p>
        </w:tc>
        <w:tc>
          <w:tcPr>
            <w:tcW w:w="270" w:type="dxa"/>
          </w:tcPr>
          <w:p w14:paraId="64CAA5A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039F9894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36" w:type="dxa"/>
          </w:tcPr>
          <w:p w14:paraId="7561E81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55D900D4" w:rsidR="00C00933" w:rsidRPr="00D23E44" w:rsidRDefault="00AB0826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770C385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48C5514A" w14:textId="77777777" w:rsidTr="000D42E5">
        <w:tc>
          <w:tcPr>
            <w:tcW w:w="3690" w:type="dxa"/>
          </w:tcPr>
          <w:p w14:paraId="42D1C773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35D5A6E2" w:rsidR="00C00933" w:rsidRPr="00D23E44" w:rsidRDefault="00AB0826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8,616</w:t>
            </w:r>
          </w:p>
        </w:tc>
        <w:tc>
          <w:tcPr>
            <w:tcW w:w="270" w:type="dxa"/>
          </w:tcPr>
          <w:p w14:paraId="3BF89D4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384F29F4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36" w:type="dxa"/>
          </w:tcPr>
          <w:p w14:paraId="1A61F18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221D9C03" w:rsidR="00C00933" w:rsidRPr="00D23E44" w:rsidRDefault="00AE3639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62" w:type="dxa"/>
          </w:tcPr>
          <w:p w14:paraId="303E17F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15630555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</w:tr>
      <w:tr w:rsidR="00C00933" w:rsidRPr="00D23E44" w14:paraId="69BC6B74" w14:textId="77777777" w:rsidTr="00655E17">
        <w:tc>
          <w:tcPr>
            <w:tcW w:w="3690" w:type="dxa"/>
          </w:tcPr>
          <w:p w14:paraId="54CC68F6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933" w:rsidRPr="00D23E44" w14:paraId="078CA0D0" w14:textId="77777777" w:rsidTr="000D42E5">
        <w:tc>
          <w:tcPr>
            <w:tcW w:w="3690" w:type="dxa"/>
          </w:tcPr>
          <w:p w14:paraId="7C733427" w14:textId="763F6DFB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0933" w:rsidRPr="00D23E44" w14:paraId="5104CA49" w14:textId="77777777" w:rsidTr="000D42E5">
        <w:tc>
          <w:tcPr>
            <w:tcW w:w="3690" w:type="dxa"/>
          </w:tcPr>
          <w:p w14:paraId="3902029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619AFD93" w:rsidR="00C00933" w:rsidRPr="00D23E44" w:rsidRDefault="007734EC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4B139E9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35594DD0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1,626</w:t>
            </w:r>
          </w:p>
        </w:tc>
        <w:tc>
          <w:tcPr>
            <w:tcW w:w="236" w:type="dxa"/>
          </w:tcPr>
          <w:p w14:paraId="065A163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11FEE7D7" w:rsidR="00C00933" w:rsidRPr="00D23E44" w:rsidRDefault="007734EC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5A06A860" w:rsidR="00C00933" w:rsidRPr="00D23E44" w:rsidRDefault="00C00933" w:rsidP="0072058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282EC8FF" w14:textId="77777777" w:rsidTr="000D42E5">
        <w:tc>
          <w:tcPr>
            <w:tcW w:w="3690" w:type="dxa"/>
          </w:tcPr>
          <w:p w14:paraId="2AE3A3AE" w14:textId="3A6FD1CB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0EDA339C" w14:textId="77777777" w:rsidTr="000D42E5">
        <w:tc>
          <w:tcPr>
            <w:tcW w:w="3690" w:type="dxa"/>
          </w:tcPr>
          <w:p w14:paraId="18AC1DA2" w14:textId="0749EF59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16E55608" w14:textId="77777777" w:rsidTr="000D42E5">
        <w:tc>
          <w:tcPr>
            <w:tcW w:w="3690" w:type="dxa"/>
          </w:tcPr>
          <w:p w14:paraId="0A037077" w14:textId="2F0474E5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ส่วนของเงินกู้ยืมระยะยาวจากบริษัท</w:t>
            </w:r>
          </w:p>
        </w:tc>
        <w:tc>
          <w:tcPr>
            <w:tcW w:w="1190" w:type="dxa"/>
            <w:tcBorders>
              <w:bottom w:val="nil"/>
            </w:tcBorders>
          </w:tcPr>
          <w:p w14:paraId="40FE4C6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C6476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2FAE7D3C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07247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310EAF8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B701CF8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7140A8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4CDC20A6" w14:textId="77777777" w:rsidTr="000D42E5">
        <w:tc>
          <w:tcPr>
            <w:tcW w:w="3690" w:type="dxa"/>
          </w:tcPr>
          <w:p w14:paraId="3713652E" w14:textId="1C47D37D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7E1D6FC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55E582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5C527954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30561D5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60870BC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7DCDF76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F7594D9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0933" w:rsidRPr="00D23E44" w14:paraId="23AEB0FB" w14:textId="77777777" w:rsidTr="000D42E5">
        <w:tc>
          <w:tcPr>
            <w:tcW w:w="3690" w:type="dxa"/>
          </w:tcPr>
          <w:p w14:paraId="19CF2D3D" w14:textId="0A891A29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0" w:type="dxa"/>
            <w:tcBorders>
              <w:bottom w:val="nil"/>
            </w:tcBorders>
          </w:tcPr>
          <w:p w14:paraId="3C073AE7" w14:textId="0F81FACA" w:rsidR="00C00933" w:rsidRPr="00D23E44" w:rsidRDefault="001F70ED" w:rsidP="00C0093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B7D2A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42ADBEE0" w14:textId="38861BFA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36" w:type="dxa"/>
          </w:tcPr>
          <w:p w14:paraId="1E8072B7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40BD9A11" w14:textId="44B26BC7" w:rsidR="00C00933" w:rsidRPr="00D23E44" w:rsidRDefault="001F70ED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4CC51DF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D6DADBA" w14:textId="2F6BD72C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55A49FE5" w14:textId="77777777" w:rsidTr="000D42E5">
        <w:tc>
          <w:tcPr>
            <w:tcW w:w="3690" w:type="dxa"/>
          </w:tcPr>
          <w:p w14:paraId="25E1A5BF" w14:textId="6F08ACFA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5CA05252" w14:textId="6F440D3E" w:rsidR="00C00933" w:rsidRPr="00D23E44" w:rsidRDefault="001F70ED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0D830E0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7BCD34A" w14:textId="7BDAEFD3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</w:tcPr>
          <w:p w14:paraId="2202AE0D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5BDBFF6A" w14:textId="0BDD94E0" w:rsidR="00C00933" w:rsidRPr="00D23E44" w:rsidRDefault="001F70ED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6CBEE930" w:rsidR="00C00933" w:rsidRPr="00D23E44" w:rsidRDefault="00C00933" w:rsidP="00C009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0933" w:rsidRPr="00D23E44" w14:paraId="65B80115" w14:textId="77777777" w:rsidTr="000D42E5">
        <w:tc>
          <w:tcPr>
            <w:tcW w:w="3690" w:type="dxa"/>
          </w:tcPr>
          <w:p w14:paraId="2D22FD70" w14:textId="77777777" w:rsidR="00C00933" w:rsidRPr="00D23E44" w:rsidRDefault="00C00933" w:rsidP="00C0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2616FA8" w14:textId="2F0B352A" w:rsidR="00C00933" w:rsidRPr="00D23E44" w:rsidRDefault="001F70ED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F053BD3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6D4E58B" w14:textId="0E6F1D02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076E1D0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BC193A6" w14:textId="4EA51836" w:rsidR="00C00933" w:rsidRPr="00D23E44" w:rsidRDefault="001F70ED" w:rsidP="00C0093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C00933" w:rsidRPr="00D23E44" w:rsidRDefault="00C00933" w:rsidP="00C009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BDC010E" w:rsidR="00C00933" w:rsidRPr="00D23E44" w:rsidRDefault="00C00933" w:rsidP="00C0093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DA51808" w14:textId="0F51198E" w:rsidR="008371FD" w:rsidRPr="00D23E44" w:rsidRDefault="008371F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76EB2416" w14:textId="5411B469" w:rsidR="00925DC1" w:rsidRPr="00D23E44" w:rsidRDefault="008371FD" w:rsidP="008121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D23E44">
        <w:rPr>
          <w:rFonts w:ascii="Angsana New" w:hAnsi="Angsana New"/>
          <w:i/>
          <w:iCs/>
          <w:sz w:val="28"/>
          <w:szCs w:val="28"/>
        </w:rPr>
        <w:tab/>
      </w:r>
      <w:r w:rsidR="00925DC1" w:rsidRPr="00D23E4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</w:t>
      </w:r>
      <w:r w:rsidR="00925DC1" w:rsidRPr="00D23E4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  <w:r w:rsidR="00925DC1" w:rsidRPr="00D23E4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35D468E3" w14:textId="77777777" w:rsidR="00925DC1" w:rsidRPr="00D23E44" w:rsidRDefault="00925DC1" w:rsidP="00925DC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7455959" w14:textId="3DD2816B" w:rsidR="00925DC1" w:rsidRPr="00D23E44" w:rsidRDefault="00AA0382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บริษัทย่อยแห่งหนึ่งทำสัญญากับบริษัทที่เกี่ยวข้องกันหลายฉบับ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ซึ่งรวมถึงสัญญาซื้อขายวัตถุดิบหลัก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สัญญาบริการ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br/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จัดการการขายและการตลาด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และสัญญาความช่วยเหลือด้านเทคนิค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การบริหาร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และการตลาด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โดยบริษัทย่อยดังกล่าวตกลงจ่ายชำระค่าบริการการจัดการตามจำนวนเงินที่กำหนดในสัญญา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ซึ่งส่วนใหญ่ของสัญญาจะมีผลบังคับใช้จนกว่าฝ่ายใด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br/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ฝ่ายหนึ่งจะแจ้งยกเลิกเป็นลายลักษณ์อักษรล่วงหน้า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หรือมีระยะเวลาที่กำหนดไว้แต่สามารถต่ออายุได้โดยอัตโนมัติครั้งละหนึ่งปี</w:t>
      </w:r>
    </w:p>
    <w:p w14:paraId="7286B196" w14:textId="77777777" w:rsidR="00AA0382" w:rsidRPr="00D23E44" w:rsidRDefault="00AA0382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25A04977" w14:textId="7D69AE09" w:rsidR="00925DC1" w:rsidRPr="00D23E44" w:rsidRDefault="00925DC1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บริษัท</w:t>
      </w:r>
      <w:r w:rsidRPr="00D23E44">
        <w:rPr>
          <w:rFonts w:asciiTheme="majorBidi" w:hAnsiTheme="majorBidi" w:cstheme="majorBidi"/>
          <w:sz w:val="28"/>
          <w:szCs w:val="28"/>
          <w:cs/>
        </w:rPr>
        <w:t>ทำสัญญาให้บริการ</w:t>
      </w:r>
      <w:r w:rsidR="00E77DE0" w:rsidRPr="00D23E44">
        <w:rPr>
          <w:rFonts w:asciiTheme="majorBidi" w:hAnsiTheme="majorBidi" w:cstheme="majorBidi" w:hint="cs"/>
          <w:sz w:val="28"/>
          <w:szCs w:val="28"/>
          <w:cs/>
        </w:rPr>
        <w:t>การจัดการ</w:t>
      </w:r>
      <w:r w:rsidRPr="00D23E44">
        <w:rPr>
          <w:rFonts w:asciiTheme="majorBidi" w:hAnsiTheme="majorBidi" w:cstheme="majorBidi"/>
          <w:sz w:val="28"/>
          <w:szCs w:val="28"/>
          <w:cs/>
        </w:rPr>
        <w:t>กับบริษัทย่อยหลายแห่งเป็นระยะเวลาหนึ่งปี โดยบริษัทตกลงที่จะให้บริการช่วยเหลือ</w:t>
      </w:r>
      <w:r w:rsidR="00E77DE0" w:rsidRPr="00D23E44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D23E44">
        <w:rPr>
          <w:rFonts w:asciiTheme="majorBidi" w:hAnsiTheme="majorBidi" w:cstheme="majorBidi"/>
          <w:sz w:val="28"/>
          <w:szCs w:val="28"/>
          <w:cs/>
        </w:rPr>
        <w:t>การบริหารงาน</w:t>
      </w:r>
      <w:r w:rsidR="00E77DE0" w:rsidRPr="00D23E44">
        <w:rPr>
          <w:rFonts w:asciiTheme="majorBidi" w:hAnsiTheme="majorBidi" w:cstheme="majorBidi" w:hint="cs"/>
          <w:sz w:val="28"/>
          <w:szCs w:val="28"/>
          <w:cs/>
        </w:rPr>
        <w:t xml:space="preserve"> การขายและการตลาด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แก่บริษัทย่อยดังกล่าว </w:t>
      </w:r>
      <w:r w:rsidR="009D0E9F" w:rsidRPr="00D23E44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D23E44">
        <w:rPr>
          <w:rFonts w:asciiTheme="majorBidi" w:hAnsiTheme="majorBidi" w:cstheme="majorBidi"/>
          <w:sz w:val="28"/>
          <w:szCs w:val="28"/>
          <w:cs/>
        </w:rPr>
        <w:t>สัญญาอาจบอกเลิกได้โดยฝ่ายใดฝ่ายหนึ่งด้วยการแจ้งเป็น</w:t>
      </w:r>
      <w:r w:rsidRPr="00D23E44">
        <w:rPr>
          <w:rFonts w:asciiTheme="majorBidi" w:hAnsiTheme="majorBidi" w:cstheme="majorBidi"/>
          <w:spacing w:val="-2"/>
          <w:sz w:val="28"/>
          <w:szCs w:val="28"/>
          <w:cs/>
        </w:rPr>
        <w:t>ลายลักษณ์อักษรล่วงหน้า</w:t>
      </w:r>
      <w:r w:rsidR="009D0E9F" w:rsidRPr="00D23E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หรือมีระยะเวลาที่กำหนดไว้ </w:t>
      </w:r>
      <w:r w:rsidRPr="00D23E44">
        <w:rPr>
          <w:rFonts w:asciiTheme="majorBidi" w:hAnsiTheme="majorBidi" w:cstheme="majorBidi"/>
          <w:spacing w:val="-2"/>
          <w:sz w:val="28"/>
          <w:szCs w:val="28"/>
          <w:cs/>
        </w:rPr>
        <w:t>ในการนี้ บริษัทย่อย</w:t>
      </w:r>
      <w:r w:rsidRPr="00D23E44">
        <w:rPr>
          <w:rFonts w:asciiTheme="majorBidi" w:hAnsiTheme="majorBidi" w:cstheme="majorBidi"/>
          <w:sz w:val="28"/>
          <w:szCs w:val="28"/>
          <w:cs/>
        </w:rPr>
        <w:t>เหล่านี้ตกลงที่จะจ่ายค่าบริการจัดการในจำนวนเงินตามที่ระบุในสัญญา</w:t>
      </w:r>
    </w:p>
    <w:p w14:paraId="64375030" w14:textId="2AC0D211" w:rsidR="00611F36" w:rsidRPr="00D23E44" w:rsidRDefault="009D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39B23F2" w14:textId="5FE2FA83" w:rsidR="00611F36" w:rsidRPr="00D23E44" w:rsidRDefault="007B1F1E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lastRenderedPageBreak/>
        <w:t>ในปี</w:t>
      </w:r>
      <w:r>
        <w:rPr>
          <w:rFonts w:asciiTheme="majorBidi" w:hAnsiTheme="majorBidi"/>
          <w:sz w:val="28"/>
          <w:szCs w:val="28"/>
        </w:rPr>
        <w:t xml:space="preserve"> 2569 </w:t>
      </w:r>
      <w:r w:rsidR="0067414D" w:rsidRPr="00D23E44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บริษัทได้ทำสัญญาให้กู้ยืมเงินระยะสั้นแก่บริษัทย่อยหลายแห่ง</w:t>
      </w:r>
      <w:r w:rsidR="0067414D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67414D" w:rsidRPr="00D23E44">
        <w:rPr>
          <w:rFonts w:asciiTheme="majorBidi" w:hAnsiTheme="majorBidi" w:hint="cs"/>
          <w:sz w:val="28"/>
          <w:szCs w:val="28"/>
          <w:cs/>
        </w:rPr>
        <w:t>เงิน</w:t>
      </w:r>
      <w:r w:rsidR="00AA3AFF" w:rsidRPr="00D23E44">
        <w:rPr>
          <w:rFonts w:asciiTheme="majorBidi" w:hAnsiTheme="majorBidi" w:hint="cs"/>
          <w:sz w:val="28"/>
          <w:szCs w:val="28"/>
          <w:cs/>
        </w:rPr>
        <w:t>ให้</w:t>
      </w:r>
      <w:r w:rsidR="0067414D" w:rsidRPr="00D23E44">
        <w:rPr>
          <w:rFonts w:asciiTheme="majorBidi" w:hAnsiTheme="majorBidi" w:hint="cs"/>
          <w:sz w:val="28"/>
          <w:szCs w:val="28"/>
          <w:cs/>
        </w:rPr>
        <w:t>กู้ยืมดังกล่าวมีอัตราดอกเบี้ยและมีกำหนดชำระคืนตามที่ระบุในสัญญา</w:t>
      </w:r>
      <w:r w:rsidR="0067414D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67414D" w:rsidRPr="00D23E4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C00933" w:rsidRPr="00D23E44">
        <w:rPr>
          <w:rFonts w:asciiTheme="majorBidi" w:hAnsiTheme="majorBidi"/>
          <w:sz w:val="28"/>
          <w:szCs w:val="28"/>
        </w:rPr>
        <w:t xml:space="preserve">30 </w:t>
      </w:r>
      <w:r w:rsidR="00C00933" w:rsidRPr="00D23E44">
        <w:rPr>
          <w:rFonts w:asciiTheme="majorBidi" w:hAnsiTheme="majorBidi" w:hint="cs"/>
          <w:sz w:val="28"/>
          <w:szCs w:val="28"/>
          <w:cs/>
        </w:rPr>
        <w:t>มิถุนายน</w:t>
      </w:r>
      <w:r w:rsidR="0067414D" w:rsidRPr="00D23E44">
        <w:rPr>
          <w:rFonts w:asciiTheme="majorBidi" w:hAnsiTheme="majorBidi" w:hint="cs"/>
          <w:sz w:val="28"/>
          <w:szCs w:val="28"/>
          <w:cs/>
        </w:rPr>
        <w:t xml:space="preserve"> </w:t>
      </w:r>
      <w:r w:rsidR="0067414D" w:rsidRPr="00D23E44">
        <w:rPr>
          <w:rFonts w:asciiTheme="majorBidi" w:hAnsiTheme="majorBidi"/>
          <w:sz w:val="28"/>
          <w:szCs w:val="28"/>
        </w:rPr>
        <w:t>2569</w:t>
      </w:r>
      <w:r w:rsidR="0067414D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67414D" w:rsidRPr="00D23E44">
        <w:rPr>
          <w:rFonts w:asciiTheme="majorBidi" w:hAnsiTheme="majorBidi" w:hint="cs"/>
          <w:sz w:val="28"/>
          <w:szCs w:val="28"/>
          <w:cs/>
        </w:rPr>
        <w:t>บริษัทมียอด</w:t>
      </w:r>
      <w:r>
        <w:rPr>
          <w:rFonts w:asciiTheme="majorBidi" w:hAnsiTheme="majorBidi" w:hint="cs"/>
          <w:sz w:val="28"/>
          <w:szCs w:val="28"/>
          <w:cs/>
        </w:rPr>
        <w:t>คงเหลือ</w:t>
      </w:r>
      <w:r w:rsidR="0067414D" w:rsidRPr="00D23E44">
        <w:rPr>
          <w:rFonts w:asciiTheme="majorBidi" w:hAnsiTheme="majorBidi" w:hint="cs"/>
          <w:sz w:val="28"/>
          <w:szCs w:val="28"/>
          <w:cs/>
        </w:rPr>
        <w:t xml:space="preserve">เงินให้กู้ยืมจากสัญญาดังกล่าวจำนวนทั้งสิ้น </w:t>
      </w:r>
      <w:r w:rsidR="00725736" w:rsidRPr="00D23E44">
        <w:rPr>
          <w:rFonts w:asciiTheme="majorBidi" w:hAnsiTheme="majorBidi"/>
          <w:sz w:val="28"/>
          <w:szCs w:val="28"/>
        </w:rPr>
        <w:t>110</w:t>
      </w:r>
      <w:r w:rsidR="009E6247" w:rsidRPr="00D23E44">
        <w:rPr>
          <w:rFonts w:asciiTheme="majorBidi" w:hAnsiTheme="majorBidi"/>
          <w:sz w:val="28"/>
          <w:szCs w:val="28"/>
        </w:rPr>
        <w:t>.8</w:t>
      </w:r>
      <w:r w:rsidR="0067414D" w:rsidRPr="00D23E44">
        <w:rPr>
          <w:rFonts w:asciiTheme="majorBidi" w:hAnsiTheme="majorBidi"/>
          <w:sz w:val="28"/>
          <w:szCs w:val="28"/>
        </w:rPr>
        <w:t xml:space="preserve"> </w:t>
      </w:r>
      <w:r w:rsidR="0067414D" w:rsidRPr="00D23E44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9941890" w14:textId="77777777" w:rsidR="0067414D" w:rsidRPr="00D23E44" w:rsidRDefault="0067414D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C12DC9" w14:textId="442CB1AD" w:rsidR="00245E83" w:rsidRPr="00D23E44" w:rsidRDefault="007B1F1E" w:rsidP="00611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2569 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บริษัทได้ทำสัญญาให้กู้ยืมเงินระยะยาวแก่บริษัทย่อยแห่งหนึ่ง เงิน</w:t>
      </w:r>
      <w:r w:rsidR="00AA3AFF" w:rsidRPr="00D23E44">
        <w:rPr>
          <w:rFonts w:asciiTheme="majorBidi" w:hAnsiTheme="majorBidi" w:hint="cs"/>
          <w:sz w:val="28"/>
          <w:szCs w:val="28"/>
          <w:cs/>
        </w:rPr>
        <w:t>ให้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กู้ยืมดังกล่าวมีอัตราดอกเบี้ยตามที่ระบุในสัญญา</w:t>
      </w:r>
      <w:r w:rsidR="00611F36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และมีกำหนดชำระคืน</w:t>
      </w:r>
      <w:r w:rsidR="00F66A52" w:rsidRPr="00D23E44">
        <w:rPr>
          <w:rFonts w:asciiTheme="majorBidi" w:hAnsiTheme="majorBidi" w:hint="cs"/>
          <w:sz w:val="28"/>
          <w:szCs w:val="28"/>
          <w:cs/>
        </w:rPr>
        <w:t>ภายในเดือนก</w:t>
      </w:r>
      <w:r w:rsidR="005366B4" w:rsidRPr="00D23E44">
        <w:rPr>
          <w:rFonts w:asciiTheme="majorBidi" w:hAnsiTheme="majorBidi" w:hint="cs"/>
          <w:sz w:val="28"/>
          <w:szCs w:val="28"/>
          <w:cs/>
        </w:rPr>
        <w:t>ุมภาพันธ์</w:t>
      </w:r>
      <w:r w:rsidR="00F66A52" w:rsidRPr="00D23E44">
        <w:rPr>
          <w:rFonts w:asciiTheme="majorBidi" w:hAnsiTheme="majorBidi" w:hint="cs"/>
          <w:sz w:val="28"/>
          <w:szCs w:val="28"/>
          <w:cs/>
        </w:rPr>
        <w:t xml:space="preserve"> </w:t>
      </w:r>
      <w:r w:rsidR="00F66A52" w:rsidRPr="00D23E44">
        <w:rPr>
          <w:rFonts w:asciiTheme="majorBidi" w:hAnsiTheme="majorBidi"/>
          <w:sz w:val="28"/>
          <w:szCs w:val="28"/>
        </w:rPr>
        <w:t>25</w:t>
      </w:r>
      <w:r w:rsidR="00175C7F" w:rsidRPr="00D23E44">
        <w:rPr>
          <w:rFonts w:asciiTheme="majorBidi" w:hAnsiTheme="majorBidi"/>
          <w:sz w:val="28"/>
          <w:szCs w:val="28"/>
        </w:rPr>
        <w:t>72</w:t>
      </w:r>
      <w:r w:rsidR="00611F36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F5220D" w:rsidRPr="00D23E44">
        <w:rPr>
          <w:rFonts w:asciiTheme="majorBidi" w:hAnsiTheme="majorBidi" w:hint="cs"/>
          <w:sz w:val="28"/>
          <w:szCs w:val="28"/>
          <w:cs/>
        </w:rPr>
        <w:t xml:space="preserve">ณ </w:t>
      </w:r>
      <w:r w:rsidR="00611F36" w:rsidRPr="00D23E44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94152F" w:rsidRPr="00D23E44">
        <w:rPr>
          <w:rFonts w:asciiTheme="majorBidi" w:hAnsiTheme="majorBidi"/>
          <w:sz w:val="28"/>
          <w:szCs w:val="28"/>
        </w:rPr>
        <w:t xml:space="preserve">30 </w:t>
      </w:r>
      <w:r w:rsidR="0094152F" w:rsidRPr="00D23E44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611F36" w:rsidRPr="00D23E44">
        <w:rPr>
          <w:rFonts w:asciiTheme="majorBidi" w:hAnsiTheme="majorBidi"/>
          <w:sz w:val="28"/>
          <w:szCs w:val="28"/>
        </w:rPr>
        <w:t>25</w:t>
      </w:r>
      <w:r w:rsidR="00175C7F" w:rsidRPr="00D23E44">
        <w:rPr>
          <w:rFonts w:asciiTheme="majorBidi" w:hAnsiTheme="majorBidi"/>
          <w:sz w:val="28"/>
          <w:szCs w:val="28"/>
        </w:rPr>
        <w:t>69</w:t>
      </w:r>
      <w:r w:rsidR="00611F36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บริษัทมียอด</w:t>
      </w:r>
      <w:r>
        <w:rPr>
          <w:rFonts w:asciiTheme="majorBidi" w:hAnsiTheme="majorBidi" w:hint="cs"/>
          <w:sz w:val="28"/>
          <w:szCs w:val="28"/>
          <w:cs/>
        </w:rPr>
        <w:t>คงเหลือ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เงินให้กู้ยืมจากสัญญาดังกล่าวจำนวนทั้งสิ้น</w:t>
      </w:r>
      <w:r w:rsidR="00611F36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3502DB" w:rsidRPr="00D23E44">
        <w:rPr>
          <w:rFonts w:asciiTheme="majorBidi" w:hAnsiTheme="majorBidi"/>
          <w:sz w:val="28"/>
          <w:szCs w:val="28"/>
        </w:rPr>
        <w:t>63</w:t>
      </w:r>
      <w:r w:rsidR="00C03E28" w:rsidRPr="00D23E44">
        <w:rPr>
          <w:rFonts w:asciiTheme="majorBidi" w:hAnsiTheme="majorBidi"/>
          <w:sz w:val="28"/>
          <w:szCs w:val="28"/>
        </w:rPr>
        <w:t>.0</w:t>
      </w:r>
      <w:r w:rsidR="00611F36" w:rsidRPr="00D23E44">
        <w:rPr>
          <w:rFonts w:asciiTheme="majorBidi" w:hAnsiTheme="majorBidi"/>
          <w:sz w:val="28"/>
          <w:szCs w:val="28"/>
        </w:rPr>
        <w:t xml:space="preserve"> </w:t>
      </w:r>
      <w:r w:rsidR="00611F36" w:rsidRPr="00D23E44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28146DA8" w14:textId="77777777" w:rsidR="009D7D97" w:rsidRPr="00D23E44" w:rsidRDefault="009D7D97" w:rsidP="00611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D72431" w14:textId="41AA820C" w:rsidR="000C6EEE" w:rsidRPr="00D23E44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D23E44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D23E44" w14:paraId="31A27776" w14:textId="77777777" w:rsidTr="006431B4">
        <w:trPr>
          <w:cantSplit/>
          <w:tblHeader/>
        </w:trPr>
        <w:tc>
          <w:tcPr>
            <w:tcW w:w="4950" w:type="dxa"/>
            <w:vAlign w:val="bottom"/>
          </w:tcPr>
          <w:p w14:paraId="19BB42B9" w14:textId="0B09CB98" w:rsidR="00764E95" w:rsidRPr="00D23E44" w:rsidRDefault="007875A4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364FE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D23E44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D23E44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D23E44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D23E44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14238498" w14:textId="77777777" w:rsidR="00764E95" w:rsidRPr="00D23E44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7F6EA9" w:rsidRPr="00D23E44" w14:paraId="673CBA30" w14:textId="77777777" w:rsidTr="006431B4">
        <w:trPr>
          <w:cantSplit/>
          <w:tblHeader/>
        </w:trPr>
        <w:tc>
          <w:tcPr>
            <w:tcW w:w="4950" w:type="dxa"/>
          </w:tcPr>
          <w:p w14:paraId="40CDC534" w14:textId="77777777" w:rsidR="007F6EA9" w:rsidRPr="00D23E44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D23E44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D23E44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23E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D23E44" w14:paraId="497D5590" w14:textId="77777777" w:rsidTr="007E678D">
        <w:trPr>
          <w:cantSplit/>
        </w:trPr>
        <w:tc>
          <w:tcPr>
            <w:tcW w:w="4950" w:type="dxa"/>
          </w:tcPr>
          <w:p w14:paraId="1FBFBBD9" w14:textId="77777777" w:rsidR="007F6EA9" w:rsidRPr="00D23E44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D23E44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653E25FB" w:rsidR="007F6EA9" w:rsidRPr="00D23E44" w:rsidRDefault="002133F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89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926</w:t>
            </w:r>
          </w:p>
        </w:tc>
        <w:tc>
          <w:tcPr>
            <w:tcW w:w="180" w:type="dxa"/>
          </w:tcPr>
          <w:p w14:paraId="5EEF98B7" w14:textId="77777777" w:rsidR="007F6EA9" w:rsidRPr="00D23E44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025727FB" w:rsidR="007F6EA9" w:rsidRPr="00D23E44" w:rsidRDefault="00954796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26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691</w:t>
            </w:r>
          </w:p>
        </w:tc>
      </w:tr>
      <w:tr w:rsidR="00954796" w:rsidRPr="00D23E44" w14:paraId="13A398FC" w14:textId="77777777" w:rsidTr="007E678D">
        <w:trPr>
          <w:cantSplit/>
        </w:trPr>
        <w:tc>
          <w:tcPr>
            <w:tcW w:w="4950" w:type="dxa"/>
          </w:tcPr>
          <w:p w14:paraId="7C1F00A7" w14:textId="223A0E1A" w:rsidR="00954796" w:rsidRPr="00D23E44" w:rsidRDefault="00954796" w:rsidP="00954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4C68EE85" w14:textId="77777777" w:rsidR="00954796" w:rsidRPr="00D23E44" w:rsidRDefault="00954796" w:rsidP="0095479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09334DD" w14:textId="7B50616C" w:rsidR="00954796" w:rsidRPr="00D23E44" w:rsidRDefault="00954796" w:rsidP="0095479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5A5FE63D" w14:textId="77777777" w:rsidR="00954796" w:rsidRPr="00D23E44" w:rsidRDefault="00954796" w:rsidP="0095479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C1097FD" w14:textId="3EC6AF93" w:rsidR="00954796" w:rsidRPr="00D23E44" w:rsidRDefault="00954796" w:rsidP="00C034C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4796" w:rsidRPr="00D23E44" w14:paraId="1B57377E" w14:textId="77777777" w:rsidTr="007E678D">
        <w:trPr>
          <w:cantSplit/>
        </w:trPr>
        <w:tc>
          <w:tcPr>
            <w:tcW w:w="4950" w:type="dxa"/>
          </w:tcPr>
          <w:p w14:paraId="44D5FB65" w14:textId="77777777" w:rsidR="00954796" w:rsidRPr="00D23E44" w:rsidRDefault="00954796" w:rsidP="00954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954796" w:rsidRPr="00D23E44" w:rsidRDefault="00954796" w:rsidP="0095479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743DC700" w:rsidR="00954796" w:rsidRPr="00D23E44" w:rsidRDefault="00954796" w:rsidP="0095479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158</w:t>
            </w:r>
          </w:p>
        </w:tc>
        <w:tc>
          <w:tcPr>
            <w:tcW w:w="180" w:type="dxa"/>
          </w:tcPr>
          <w:p w14:paraId="79FCAE47" w14:textId="77777777" w:rsidR="00954796" w:rsidRPr="00D23E44" w:rsidRDefault="00954796" w:rsidP="0095479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674A8074" w:rsidR="00954796" w:rsidRPr="00D23E44" w:rsidRDefault="00954796" w:rsidP="00C034C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7E23D54" w14:textId="77777777" w:rsidR="006431B4" w:rsidRPr="00D23E44" w:rsidRDefault="006431B4" w:rsidP="006431B4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83F808" w14:textId="1BC2B68F" w:rsidR="00925DC1" w:rsidRPr="00D23E44" w:rsidRDefault="00925DC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1537D182" w14:textId="77777777" w:rsidR="00305D91" w:rsidRPr="00D23E44" w:rsidRDefault="00305D91" w:rsidP="00E862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080"/>
        <w:gridCol w:w="270"/>
        <w:gridCol w:w="1170"/>
        <w:gridCol w:w="270"/>
        <w:gridCol w:w="1170"/>
        <w:gridCol w:w="270"/>
        <w:gridCol w:w="1166"/>
      </w:tblGrid>
      <w:tr w:rsidR="00E8629E" w:rsidRPr="00D23E44" w14:paraId="6850D7D3" w14:textId="77777777" w:rsidTr="00E8629E">
        <w:trPr>
          <w:trHeight w:val="160"/>
          <w:tblHeader/>
        </w:trPr>
        <w:tc>
          <w:tcPr>
            <w:tcW w:w="2790" w:type="dxa"/>
          </w:tcPr>
          <w:p w14:paraId="3827CB4A" w14:textId="77777777" w:rsidR="00E8629E" w:rsidRPr="00D23E44" w:rsidRDefault="00E8629E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EA7B4" w14:textId="77777777" w:rsidR="00E8629E" w:rsidRPr="00D23E44" w:rsidRDefault="00E8629E" w:rsidP="007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DC9F4C9" w14:textId="77777777" w:rsidR="00E8629E" w:rsidRPr="00D23E44" w:rsidRDefault="00E8629E" w:rsidP="007E678D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ACC414D" w14:textId="4579B905" w:rsidR="00E8629E" w:rsidRPr="00D23E44" w:rsidRDefault="00E8629E" w:rsidP="007E678D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D146031" w14:textId="33DFFCAE" w:rsidR="00E8629E" w:rsidRPr="00D23E44" w:rsidRDefault="00E8629E" w:rsidP="00305D91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FE" w:rsidRPr="00D23E44" w14:paraId="48AEC75E" w14:textId="77777777" w:rsidTr="00E8629E">
        <w:trPr>
          <w:trHeight w:val="151"/>
          <w:tblHeader/>
        </w:trPr>
        <w:tc>
          <w:tcPr>
            <w:tcW w:w="2790" w:type="dxa"/>
          </w:tcPr>
          <w:p w14:paraId="0074ACAC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D6DADA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0EEFF" w14:textId="64D0DB5F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5A6EED" w14:textId="3A871280" w:rsidR="00A364FE" w:rsidRPr="00D23E44" w:rsidRDefault="0094152F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A364FE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64FE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364FE" w:rsidRPr="00D23E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64FE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1345701C" w14:textId="77777777" w:rsidR="00A364FE" w:rsidRPr="00D23E44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E4B52" w14:textId="66FA8389" w:rsidR="00A364FE" w:rsidRPr="00D23E44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38B1DCB1" w14:textId="77777777" w:rsidR="00A364FE" w:rsidRPr="00D23E44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E807C" w14:textId="18D51CD5" w:rsidR="00A364FE" w:rsidRPr="00D23E44" w:rsidRDefault="0094152F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1F15D5BD" w14:textId="1BE85556" w:rsidR="00A364FE" w:rsidRPr="00D23E44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B5809D" w14:textId="1BB2C26B" w:rsidR="00A364FE" w:rsidRPr="00D23E44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A364FE" w:rsidRPr="00D23E44" w14:paraId="13135D7E" w14:textId="77777777" w:rsidTr="007E678D">
        <w:trPr>
          <w:trHeight w:val="362"/>
          <w:tblHeader/>
        </w:trPr>
        <w:tc>
          <w:tcPr>
            <w:tcW w:w="2790" w:type="dxa"/>
          </w:tcPr>
          <w:p w14:paraId="3D0C51D4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FDB2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6" w:type="dxa"/>
            <w:gridSpan w:val="7"/>
          </w:tcPr>
          <w:p w14:paraId="5FE36D21" w14:textId="774C5EF3" w:rsidR="00A364FE" w:rsidRPr="00D23E44" w:rsidRDefault="00A364FE" w:rsidP="00A364F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4FE" w:rsidRPr="00D23E44" w14:paraId="3FC887EC" w14:textId="77777777" w:rsidTr="00E8629E">
        <w:trPr>
          <w:trHeight w:val="533"/>
        </w:trPr>
        <w:tc>
          <w:tcPr>
            <w:tcW w:w="2790" w:type="dxa"/>
          </w:tcPr>
          <w:p w14:paraId="68F6588D" w14:textId="4B2EBF6D" w:rsidR="00A364FE" w:rsidRPr="00D23E44" w:rsidRDefault="00A364FE" w:rsidP="0000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4DB018C0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B25D6E" w14:textId="0AEF89A2" w:rsidR="00A364FE" w:rsidRPr="00D23E44" w:rsidRDefault="00DD3918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495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959</w:t>
            </w:r>
          </w:p>
        </w:tc>
        <w:tc>
          <w:tcPr>
            <w:tcW w:w="270" w:type="dxa"/>
            <w:vAlign w:val="bottom"/>
          </w:tcPr>
          <w:p w14:paraId="10B74371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310E7" w14:textId="7897DB78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422,840</w:t>
            </w:r>
          </w:p>
        </w:tc>
        <w:tc>
          <w:tcPr>
            <w:tcW w:w="270" w:type="dxa"/>
            <w:vAlign w:val="bottom"/>
          </w:tcPr>
          <w:p w14:paraId="14945281" w14:textId="77777777" w:rsidR="00A364FE" w:rsidRPr="00D23E44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DD20B" w14:textId="1579C96F" w:rsidR="00A364FE" w:rsidRPr="00D23E44" w:rsidRDefault="00C55411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DFA5CC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E8469E" w14:textId="4CE15EB4" w:rsidR="00A364FE" w:rsidRPr="00D23E44" w:rsidRDefault="00A364FE" w:rsidP="0004723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D23E44" w14:paraId="0CCFCD6E" w14:textId="77777777" w:rsidTr="00E8629E">
        <w:trPr>
          <w:trHeight w:val="533"/>
        </w:trPr>
        <w:tc>
          <w:tcPr>
            <w:tcW w:w="2790" w:type="dxa"/>
          </w:tcPr>
          <w:p w14:paraId="5E349209" w14:textId="011B684F" w:rsidR="00A364FE" w:rsidRPr="00D23E44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</w:t>
            </w:r>
            <w:r w:rsidR="001A187B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</w:t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1A187B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รับคืนภายในหนึ่งปี</w:t>
            </w:r>
          </w:p>
        </w:tc>
        <w:tc>
          <w:tcPr>
            <w:tcW w:w="990" w:type="dxa"/>
            <w:vAlign w:val="bottom"/>
          </w:tcPr>
          <w:p w14:paraId="21D355FD" w14:textId="6057FA5F" w:rsidR="00A364FE" w:rsidRPr="00D23E44" w:rsidRDefault="005D003E" w:rsidP="005D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39681E8" w14:textId="7C31643D" w:rsidR="00A364FE" w:rsidRPr="00D23E44" w:rsidRDefault="00C55411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028790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175076" w14:textId="49999A7C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2576C511" w14:textId="77777777" w:rsidR="00A364FE" w:rsidRPr="00D23E44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72EABA" w14:textId="054DD1E4" w:rsidR="00A364FE" w:rsidRPr="00D23E44" w:rsidRDefault="00C55411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A3BB56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3569CF2" w14:textId="7CFB0F08" w:rsidR="00A364FE" w:rsidRPr="00D23E44" w:rsidRDefault="00A364FE" w:rsidP="00A7318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D23E44" w14:paraId="15E02441" w14:textId="77777777" w:rsidTr="00E8629E">
        <w:trPr>
          <w:trHeight w:val="533"/>
        </w:trPr>
        <w:tc>
          <w:tcPr>
            <w:tcW w:w="2790" w:type="dxa"/>
          </w:tcPr>
          <w:p w14:paraId="0BAD56D6" w14:textId="675B518D" w:rsidR="00A364FE" w:rsidRPr="00D23E44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เงินกู้ยืมระยะสั้นจากบริษัทที</w:t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1A187B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13E904F2" w14:textId="72030990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D6F6A0A" w14:textId="4435EF30" w:rsidR="00A364FE" w:rsidRPr="00D23E44" w:rsidRDefault="00A34A0B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643EF53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1405B" w14:textId="48E82D88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4B271C57" w14:textId="77777777" w:rsidR="00A364FE" w:rsidRPr="00D23E44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7221A" w14:textId="369ECDE6" w:rsidR="00A364FE" w:rsidRPr="00D23E44" w:rsidRDefault="00C55411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419E3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41D629" w14:textId="60D69C17" w:rsidR="00A364FE" w:rsidRPr="00D23E44" w:rsidRDefault="00A364FE" w:rsidP="00A364F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D23E44" w14:paraId="56162401" w14:textId="77777777" w:rsidTr="00E8629E">
        <w:trPr>
          <w:trHeight w:val="533"/>
        </w:trPr>
        <w:tc>
          <w:tcPr>
            <w:tcW w:w="2790" w:type="dxa"/>
          </w:tcPr>
          <w:p w14:paraId="01747EA6" w14:textId="0561234C" w:rsidR="00A364FE" w:rsidRPr="00D23E44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6D2B507D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BAF5E" w14:textId="5A12AD95" w:rsidR="00A364FE" w:rsidRPr="00D23E44" w:rsidRDefault="007F3B0C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126,25</w:t>
            </w:r>
            <w:r w:rsidR="0035791B"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8437401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60F73" w14:textId="5B4C3049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140,950</w:t>
            </w:r>
          </w:p>
        </w:tc>
        <w:tc>
          <w:tcPr>
            <w:tcW w:w="270" w:type="dxa"/>
            <w:vAlign w:val="bottom"/>
          </w:tcPr>
          <w:p w14:paraId="2F4B7463" w14:textId="77777777" w:rsidR="00A364FE" w:rsidRPr="00D23E44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BCC9FC" w14:textId="75CC3875" w:rsidR="00A364FE" w:rsidRPr="00D23E44" w:rsidRDefault="00C55411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9DC872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1FC003" w14:textId="3CE842FB" w:rsidR="00A364FE" w:rsidRPr="00D23E44" w:rsidRDefault="00A364FE" w:rsidP="00A364F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47233"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7233"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079</w:t>
            </w:r>
          </w:p>
        </w:tc>
      </w:tr>
      <w:tr w:rsidR="00432C36" w:rsidRPr="00D23E44" w14:paraId="295D2CCC" w14:textId="77777777" w:rsidTr="00432C36">
        <w:trPr>
          <w:trHeight w:val="209"/>
        </w:trPr>
        <w:tc>
          <w:tcPr>
            <w:tcW w:w="2790" w:type="dxa"/>
          </w:tcPr>
          <w:p w14:paraId="5E505B26" w14:textId="48A55DF8" w:rsidR="00432C36" w:rsidRPr="00D23E44" w:rsidRDefault="00432C36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BC5A522" w14:textId="77777777" w:rsidR="00432C36" w:rsidRPr="00D23E44" w:rsidRDefault="00432C36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5CEB81" w14:textId="457B9BD4" w:rsidR="00432C36" w:rsidRPr="00D23E44" w:rsidRDefault="006A4AE9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37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3E4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788</w:t>
            </w:r>
          </w:p>
        </w:tc>
        <w:tc>
          <w:tcPr>
            <w:tcW w:w="270" w:type="dxa"/>
            <w:vAlign w:val="bottom"/>
          </w:tcPr>
          <w:p w14:paraId="1FC3B21F" w14:textId="77777777" w:rsidR="00432C36" w:rsidRPr="00D23E44" w:rsidRDefault="00432C36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50549" w14:textId="7A4FF585" w:rsidR="00432C36" w:rsidRPr="00D23E44" w:rsidRDefault="007C0454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26,906</w:t>
            </w:r>
          </w:p>
        </w:tc>
        <w:tc>
          <w:tcPr>
            <w:tcW w:w="270" w:type="dxa"/>
            <w:vAlign w:val="bottom"/>
          </w:tcPr>
          <w:p w14:paraId="3CF899EF" w14:textId="77777777" w:rsidR="00432C36" w:rsidRPr="00D23E44" w:rsidRDefault="00432C36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364C8D" w14:textId="047192D0" w:rsidR="00432C36" w:rsidRPr="00D23E44" w:rsidRDefault="0009431D" w:rsidP="00505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7,612</w:t>
            </w:r>
          </w:p>
        </w:tc>
        <w:tc>
          <w:tcPr>
            <w:tcW w:w="270" w:type="dxa"/>
            <w:vAlign w:val="bottom"/>
          </w:tcPr>
          <w:p w14:paraId="46239830" w14:textId="77777777" w:rsidR="00432C36" w:rsidRPr="00D23E44" w:rsidRDefault="00432C36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E92308B" w14:textId="55BB7943" w:rsidR="00432C36" w:rsidRPr="00D23E44" w:rsidRDefault="007C0454" w:rsidP="00A364F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1,858</w:t>
            </w:r>
          </w:p>
        </w:tc>
      </w:tr>
      <w:tr w:rsidR="00A364FE" w:rsidRPr="00D23E44" w14:paraId="3D382AF0" w14:textId="77777777" w:rsidTr="00E8629E">
        <w:trPr>
          <w:trHeight w:val="185"/>
        </w:trPr>
        <w:tc>
          <w:tcPr>
            <w:tcW w:w="2790" w:type="dxa"/>
          </w:tcPr>
          <w:p w14:paraId="14242F65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4B3AEB0A" w14:textId="77777777" w:rsidR="00A364FE" w:rsidRPr="00D23E44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C510" w14:textId="7575009F" w:rsidR="00A364FE" w:rsidRPr="00D23E44" w:rsidRDefault="006A4AE9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664,99</w:t>
            </w:r>
            <w:r w:rsidR="0035791B"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82FB5E6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3682" w14:textId="2159EE36" w:rsidR="00A364FE" w:rsidRPr="00D23E44" w:rsidRDefault="007C0454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613,446</w:t>
            </w:r>
          </w:p>
        </w:tc>
        <w:tc>
          <w:tcPr>
            <w:tcW w:w="270" w:type="dxa"/>
            <w:vAlign w:val="bottom"/>
          </w:tcPr>
          <w:p w14:paraId="3CAAEB33" w14:textId="77777777" w:rsidR="00A364FE" w:rsidRPr="00D23E44" w:rsidRDefault="00A364FE" w:rsidP="00A364FE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DC638" w14:textId="5B1E9137" w:rsidR="00A364FE" w:rsidRPr="00D23E44" w:rsidRDefault="00450B6B" w:rsidP="00505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7,612</w:t>
            </w:r>
          </w:p>
        </w:tc>
        <w:tc>
          <w:tcPr>
            <w:tcW w:w="270" w:type="dxa"/>
            <w:vAlign w:val="bottom"/>
          </w:tcPr>
          <w:p w14:paraId="1F79F8C9" w14:textId="77777777" w:rsidR="00A364FE" w:rsidRPr="00D23E44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F177" w14:textId="67920556" w:rsidR="00A364FE" w:rsidRPr="00D23E44" w:rsidRDefault="00047233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0454"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3,937</w:t>
            </w:r>
          </w:p>
        </w:tc>
      </w:tr>
    </w:tbl>
    <w:p w14:paraId="749699C3" w14:textId="53739ADC" w:rsidR="00E8629E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23E4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A355BFC" w14:textId="77777777" w:rsidR="009A0B15" w:rsidRPr="00D23E44" w:rsidRDefault="009A0B15" w:rsidP="009A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549B4F6F" w14:textId="2B55F77B" w:rsidR="00F941E7" w:rsidRPr="00D23E44" w:rsidRDefault="003C238B" w:rsidP="003C2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/>
          <w:sz w:val="28"/>
          <w:szCs w:val="28"/>
          <w:cs/>
        </w:rPr>
        <w:t>ในเดือน</w:t>
      </w:r>
      <w:r w:rsidR="001F4B66" w:rsidRPr="00D23E44">
        <w:rPr>
          <w:rFonts w:asciiTheme="majorBidi" w:hAnsiTheme="majorBidi" w:hint="cs"/>
          <w:sz w:val="28"/>
          <w:szCs w:val="28"/>
          <w:cs/>
        </w:rPr>
        <w:t>มีนาคม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</w:rPr>
        <w:t xml:space="preserve">2569 </w:t>
      </w:r>
      <w:r w:rsidRPr="00D23E44">
        <w:rPr>
          <w:rFonts w:asciiTheme="majorBidi" w:hAnsiTheme="majorBidi"/>
          <w:sz w:val="28"/>
          <w:szCs w:val="28"/>
          <w:cs/>
        </w:rPr>
        <w:t xml:space="preserve">บริษัทย่อยแห่งหนึ่ง ได้ทำสัญญากู้ยืมเงินระยะยาวจากสถาบันการเงินในประเทศแห่งหนึ่ง </w:t>
      </w:r>
      <w:r w:rsidR="00E80CF8">
        <w:rPr>
          <w:rFonts w:asciiTheme="majorBidi" w:hAnsiTheme="majorBidi" w:hint="cs"/>
          <w:sz w:val="28"/>
          <w:szCs w:val="28"/>
          <w:cs/>
        </w:rPr>
        <w:t>โดยมีวงเงินกู้</w:t>
      </w:r>
      <w:r w:rsidRPr="00D23E44">
        <w:rPr>
          <w:rFonts w:asciiTheme="majorBidi" w:hAnsiTheme="majorBidi"/>
          <w:sz w:val="28"/>
          <w:szCs w:val="28"/>
          <w:cs/>
        </w:rPr>
        <w:t xml:space="preserve">จำนวนเงิน </w:t>
      </w:r>
      <w:r w:rsidRPr="00D23E44">
        <w:rPr>
          <w:rFonts w:asciiTheme="majorBidi" w:hAnsiTheme="majorBidi" w:cstheme="majorBidi"/>
          <w:sz w:val="28"/>
          <w:szCs w:val="28"/>
        </w:rPr>
        <w:t xml:space="preserve">25 </w:t>
      </w:r>
      <w:r w:rsidRPr="00D23E44">
        <w:rPr>
          <w:rFonts w:asciiTheme="majorBidi" w:hAnsiTheme="majorBidi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D23E44">
        <w:rPr>
          <w:rFonts w:asciiTheme="majorBidi" w:hAnsiTheme="majorBidi" w:cstheme="majorBidi"/>
          <w:sz w:val="28"/>
          <w:szCs w:val="28"/>
        </w:rPr>
        <w:t xml:space="preserve">MLR) </w:t>
      </w:r>
      <w:r w:rsidRPr="00D23E44">
        <w:rPr>
          <w:rFonts w:asciiTheme="majorBidi" w:hAnsiTheme="majorBidi"/>
          <w:sz w:val="28"/>
          <w:szCs w:val="28"/>
          <w:cs/>
        </w:rPr>
        <w:t xml:space="preserve">ตามที่ระบุในสัญญาเงินกู้ยืม มีกำหนดคืนเงินต้นเป็นรายเดือน เริ่มชำระเงินต้นงวดแรกในเดือนที่ </w:t>
      </w:r>
      <w:r w:rsidRPr="00D23E44">
        <w:rPr>
          <w:rFonts w:asciiTheme="majorBidi" w:hAnsiTheme="majorBidi" w:cstheme="majorBidi"/>
          <w:sz w:val="28"/>
          <w:szCs w:val="28"/>
        </w:rPr>
        <w:t xml:space="preserve">1 </w:t>
      </w:r>
      <w:r w:rsidRPr="00D23E44">
        <w:rPr>
          <w:rFonts w:asciiTheme="majorBidi" w:hAnsiTheme="majorBidi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D23E44">
        <w:rPr>
          <w:rFonts w:asciiTheme="majorBidi" w:hAnsiTheme="majorBidi" w:cstheme="majorBidi"/>
          <w:sz w:val="28"/>
          <w:szCs w:val="28"/>
        </w:rPr>
        <w:t xml:space="preserve">60 </w:t>
      </w:r>
      <w:r w:rsidRPr="00D23E44">
        <w:rPr>
          <w:rFonts w:asciiTheme="majorBidi" w:hAnsiTheme="majorBidi"/>
          <w:sz w:val="28"/>
          <w:szCs w:val="28"/>
          <w:cs/>
        </w:rPr>
        <w:t xml:space="preserve"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 ณ วันที่ </w:t>
      </w:r>
      <w:r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Pr="00D23E44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D23E44">
        <w:rPr>
          <w:rFonts w:asciiTheme="majorBidi" w:hAnsiTheme="majorBidi" w:cstheme="majorBidi"/>
          <w:sz w:val="28"/>
          <w:szCs w:val="28"/>
        </w:rPr>
        <w:t xml:space="preserve">2569 </w:t>
      </w:r>
      <w:r w:rsidRPr="00D23E44">
        <w:rPr>
          <w:rFonts w:asciiTheme="majorBidi" w:hAnsiTheme="majorBidi"/>
          <w:sz w:val="28"/>
          <w:szCs w:val="28"/>
          <w:cs/>
        </w:rPr>
        <w:t xml:space="preserve">บริษัทย่อยมียอดคงเหลือเงินกู้ยืมจำนวนเงิน </w:t>
      </w:r>
      <w:r w:rsidRPr="00D23E44">
        <w:rPr>
          <w:rFonts w:asciiTheme="majorBidi" w:hAnsiTheme="majorBidi" w:cstheme="majorBidi"/>
          <w:sz w:val="28"/>
          <w:szCs w:val="28"/>
        </w:rPr>
        <w:t xml:space="preserve">16.4 </w:t>
      </w:r>
      <w:r w:rsidRPr="00D23E44">
        <w:rPr>
          <w:rFonts w:asciiTheme="majorBidi" w:hAnsiTheme="majorBidi"/>
          <w:sz w:val="28"/>
          <w:szCs w:val="28"/>
          <w:cs/>
        </w:rPr>
        <w:t>ล้านบาท</w:t>
      </w:r>
    </w:p>
    <w:p w14:paraId="0E679919" w14:textId="77777777" w:rsidR="009A0B15" w:rsidRPr="00D23E44" w:rsidRDefault="009A0B15" w:rsidP="009A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BE0A6D6" w14:textId="15F3C1B8" w:rsidR="00553CC6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Pr="00D23E44">
        <w:rPr>
          <w:rFonts w:ascii="Angsana New" w:hAnsi="Angsana New" w:hint="cs"/>
          <w:sz w:val="28"/>
          <w:szCs w:val="28"/>
        </w:rPr>
        <w:t>2566</w:t>
      </w:r>
      <w:r w:rsidRPr="00D23E44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D23E44">
        <w:rPr>
          <w:rFonts w:ascii="Angsana New" w:hAnsi="Angsana New" w:hint="cs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D23E44">
        <w:rPr>
          <w:rFonts w:ascii="Angsana New" w:hAnsi="Angsana New" w:hint="cs"/>
          <w:sz w:val="28"/>
          <w:szCs w:val="28"/>
        </w:rPr>
        <w:t xml:space="preserve">14.83 </w:t>
      </w:r>
      <w:r w:rsidRPr="00D23E44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D23E44">
        <w:rPr>
          <w:rFonts w:ascii="Angsana New" w:hAnsi="Angsana New" w:hint="cs"/>
          <w:sz w:val="28"/>
          <w:szCs w:val="28"/>
        </w:rPr>
        <w:t xml:space="preserve">MLR) </w:t>
      </w:r>
      <w:r w:rsidRPr="00D23E44">
        <w:rPr>
          <w:rFonts w:ascii="Angsana New" w:hAnsi="Angsana New" w:hint="cs"/>
          <w:sz w:val="28"/>
          <w:szCs w:val="28"/>
          <w:cs/>
        </w:rPr>
        <w:t xml:space="preserve">ตามที่ระบุในสัญญาเงินกู้ยืม </w:t>
      </w:r>
      <w:r w:rsidRPr="00D23E44">
        <w:rPr>
          <w:rFonts w:ascii="Angsana New" w:hAnsi="Angsana New"/>
          <w:sz w:val="28"/>
          <w:szCs w:val="28"/>
          <w:cs/>
        </w:rPr>
        <w:br/>
      </w:r>
      <w:r w:rsidRPr="00D23E44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D23E44">
        <w:rPr>
          <w:rFonts w:ascii="Angsana New" w:hAnsi="Angsana New" w:hint="cs"/>
          <w:sz w:val="28"/>
          <w:szCs w:val="28"/>
        </w:rPr>
        <w:t xml:space="preserve"> 7 </w:t>
      </w:r>
      <w:r w:rsidRPr="00D23E44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D23E44">
        <w:rPr>
          <w:rFonts w:ascii="Angsana New" w:hAnsi="Angsana New" w:hint="cs"/>
          <w:sz w:val="28"/>
          <w:szCs w:val="28"/>
        </w:rPr>
        <w:t>84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="Angsana New" w:hAnsi="Angsana New"/>
          <w:sz w:val="28"/>
          <w:szCs w:val="28"/>
        </w:rPr>
        <w:t xml:space="preserve">30 </w:t>
      </w:r>
      <w:r w:rsidR="0094152F" w:rsidRPr="00D23E44">
        <w:rPr>
          <w:rFonts w:ascii="Angsana New" w:hAnsi="Angsana New" w:hint="cs"/>
          <w:sz w:val="28"/>
          <w:szCs w:val="28"/>
          <w:cs/>
        </w:rPr>
        <w:t>มิถุนายน</w:t>
      </w:r>
      <w:r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Pr="00D23E44">
        <w:rPr>
          <w:rFonts w:ascii="Angsana New" w:hAnsi="Angsana New"/>
          <w:sz w:val="28"/>
          <w:szCs w:val="28"/>
        </w:rPr>
        <w:t>25</w:t>
      </w:r>
      <w:r w:rsidR="005729E9" w:rsidRPr="00D23E44">
        <w:rPr>
          <w:rFonts w:ascii="Angsana New" w:hAnsi="Angsana New"/>
          <w:sz w:val="28"/>
          <w:szCs w:val="28"/>
        </w:rPr>
        <w:t>69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D23E44">
        <w:rPr>
          <w:rFonts w:ascii="Angsana New" w:hAnsi="Angsana New"/>
          <w:sz w:val="28"/>
          <w:szCs w:val="28"/>
          <w:cs/>
        </w:rPr>
        <w:t>ย่อย</w:t>
      </w:r>
      <w:r w:rsidRPr="00D23E44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4A3CD7" w:rsidRPr="00D23E44">
        <w:rPr>
          <w:rFonts w:ascii="Angsana New" w:hAnsi="Angsana New"/>
          <w:sz w:val="28"/>
          <w:szCs w:val="28"/>
        </w:rPr>
        <w:t>7.95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="004F7B45" w:rsidRPr="00D23E44">
        <w:rPr>
          <w:rFonts w:ascii="Angsana New" w:hAnsi="Angsana New"/>
          <w:sz w:val="28"/>
          <w:szCs w:val="28"/>
        </w:rPr>
        <w:br/>
      </w:r>
      <w:r w:rsidRPr="00D23E4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23E44">
        <w:rPr>
          <w:rFonts w:ascii="Angsana New" w:hAnsi="Angsana New"/>
          <w:i/>
          <w:iCs/>
          <w:sz w:val="28"/>
          <w:szCs w:val="28"/>
        </w:rPr>
        <w:t>(31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D23E44">
        <w:rPr>
          <w:rFonts w:ascii="Angsana New" w:hAnsi="Angsana New"/>
          <w:i/>
          <w:iCs/>
          <w:sz w:val="28"/>
          <w:szCs w:val="28"/>
        </w:rPr>
        <w:t>256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8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9</w:t>
      </w:r>
      <w:r w:rsidRPr="00D23E44">
        <w:rPr>
          <w:rFonts w:ascii="Angsana New" w:hAnsi="Angsana New"/>
          <w:i/>
          <w:iCs/>
          <w:sz w:val="28"/>
          <w:szCs w:val="28"/>
        </w:rPr>
        <w:t>.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09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 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23E44">
        <w:rPr>
          <w:rFonts w:ascii="Angsana New" w:hAnsi="Angsana New"/>
          <w:i/>
          <w:iCs/>
          <w:sz w:val="28"/>
          <w:szCs w:val="28"/>
        </w:rPr>
        <w:t>)</w:t>
      </w:r>
    </w:p>
    <w:p w14:paraId="0E48F02E" w14:textId="77777777" w:rsidR="004F2FD4" w:rsidRPr="00D23E44" w:rsidRDefault="004F2FD4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7957C5F" w14:textId="52190942" w:rsidR="00E8629E" w:rsidRPr="00D23E44" w:rsidRDefault="00E8629E" w:rsidP="005F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23E44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D23E44">
        <w:rPr>
          <w:rFonts w:ascii="Angsana New" w:hAnsi="Angsana New" w:hint="cs"/>
          <w:sz w:val="28"/>
          <w:szCs w:val="28"/>
        </w:rPr>
        <w:t>2566</w:t>
      </w:r>
      <w:r w:rsidRPr="00D23E44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D23E44">
        <w:rPr>
          <w:rFonts w:ascii="Angsana New" w:hAnsi="Angsana New" w:hint="cs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D23E44">
        <w:rPr>
          <w:rFonts w:ascii="Angsana New" w:hAnsi="Angsana New" w:hint="cs"/>
          <w:sz w:val="28"/>
          <w:szCs w:val="28"/>
        </w:rPr>
        <w:t xml:space="preserve">20.5 </w:t>
      </w:r>
      <w:r w:rsidRPr="00D23E44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D23E44">
        <w:rPr>
          <w:rFonts w:ascii="Angsana New" w:hAnsi="Angsana New" w:hint="cs"/>
          <w:sz w:val="28"/>
          <w:szCs w:val="28"/>
        </w:rPr>
        <w:t xml:space="preserve">MLR) </w:t>
      </w:r>
      <w:r w:rsidRPr="00D23E44">
        <w:rPr>
          <w:rFonts w:ascii="Angsana New" w:hAnsi="Angsana New" w:hint="cs"/>
          <w:sz w:val="28"/>
          <w:szCs w:val="28"/>
          <w:cs/>
        </w:rPr>
        <w:t>ตามที่ระบุในสัญญาเงินกู้ยืม</w:t>
      </w:r>
      <w:r w:rsidR="008121B1" w:rsidRPr="00D23E44">
        <w:rPr>
          <w:rFonts w:ascii="Angsana New" w:hAnsi="Angsana New"/>
          <w:sz w:val="28"/>
          <w:szCs w:val="28"/>
          <w:cs/>
        </w:rPr>
        <w:br/>
      </w:r>
      <w:r w:rsidRPr="00D23E44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D23E44">
        <w:rPr>
          <w:rFonts w:ascii="Angsana New" w:hAnsi="Angsana New" w:hint="cs"/>
          <w:sz w:val="28"/>
          <w:szCs w:val="28"/>
        </w:rPr>
        <w:t xml:space="preserve"> 7 </w:t>
      </w:r>
      <w:r w:rsidRPr="00D23E44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D23E44">
        <w:rPr>
          <w:rFonts w:ascii="Angsana New" w:hAnsi="Angsana New" w:hint="cs"/>
          <w:sz w:val="28"/>
          <w:szCs w:val="28"/>
        </w:rPr>
        <w:t xml:space="preserve">96 </w:t>
      </w:r>
      <w:r w:rsidRPr="00D23E44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="005729E9" w:rsidRPr="00D23E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="Angsana New" w:hAnsi="Angsana New"/>
          <w:sz w:val="28"/>
          <w:szCs w:val="28"/>
        </w:rPr>
        <w:t xml:space="preserve">30 </w:t>
      </w:r>
      <w:r w:rsidR="0094152F" w:rsidRPr="00D23E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29E9" w:rsidRPr="00D23E44">
        <w:rPr>
          <w:rFonts w:ascii="Angsana New" w:hAnsi="Angsana New"/>
          <w:sz w:val="28"/>
          <w:szCs w:val="28"/>
        </w:rPr>
        <w:t xml:space="preserve">2569 </w:t>
      </w:r>
      <w:r w:rsidRPr="00D23E44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D23E44">
        <w:rPr>
          <w:rFonts w:ascii="Angsana New" w:hAnsi="Angsana New"/>
          <w:sz w:val="28"/>
          <w:szCs w:val="28"/>
          <w:cs/>
        </w:rPr>
        <w:t>ย่อย</w:t>
      </w:r>
      <w:r w:rsidRPr="00D23E44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DC6164" w:rsidRPr="00D23E44">
        <w:rPr>
          <w:rFonts w:ascii="Angsana New" w:hAnsi="Angsana New"/>
          <w:sz w:val="28"/>
          <w:szCs w:val="28"/>
        </w:rPr>
        <w:t>12.15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23E44">
        <w:rPr>
          <w:rFonts w:ascii="Angsana New" w:hAnsi="Angsana New"/>
          <w:i/>
          <w:iCs/>
          <w:sz w:val="28"/>
          <w:szCs w:val="28"/>
        </w:rPr>
        <w:t>(31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D23E44">
        <w:rPr>
          <w:rFonts w:ascii="Angsana New" w:hAnsi="Angsana New"/>
          <w:i/>
          <w:iCs/>
          <w:sz w:val="28"/>
          <w:szCs w:val="28"/>
        </w:rPr>
        <w:t>256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8</w:t>
      </w:r>
      <w:r w:rsidRPr="00D23E44">
        <w:rPr>
          <w:rFonts w:ascii="Angsana New" w:hAnsi="Angsana New"/>
          <w:i/>
          <w:iCs/>
          <w:sz w:val="28"/>
          <w:szCs w:val="28"/>
        </w:rPr>
        <w:t>: 1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3</w:t>
      </w:r>
      <w:r w:rsidRPr="00D23E44">
        <w:rPr>
          <w:rFonts w:ascii="Angsana New" w:hAnsi="Angsana New"/>
          <w:i/>
          <w:iCs/>
          <w:sz w:val="28"/>
          <w:szCs w:val="28"/>
        </w:rPr>
        <w:t>.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53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 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23E44">
        <w:rPr>
          <w:rFonts w:ascii="Angsana New" w:hAnsi="Angsana New"/>
          <w:i/>
          <w:iCs/>
          <w:sz w:val="28"/>
          <w:szCs w:val="28"/>
        </w:rPr>
        <w:t>)</w:t>
      </w:r>
    </w:p>
    <w:p w14:paraId="06A5BFA0" w14:textId="77777777" w:rsidR="00A67708" w:rsidRPr="00D23E44" w:rsidRDefault="00A67708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AF7ECB4" w14:textId="22DB33CD" w:rsidR="00E8629E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23E44">
        <w:rPr>
          <w:rFonts w:asciiTheme="majorBidi" w:hAnsiTheme="majorBidi" w:hint="cs"/>
          <w:spacing w:val="-4"/>
          <w:sz w:val="28"/>
          <w:szCs w:val="28"/>
          <w:cs/>
        </w:rPr>
        <w:t xml:space="preserve">ในเดือนมิถุนายน </w:t>
      </w:r>
      <w:r w:rsidRPr="00D23E44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/>
          <w:spacing w:val="-4"/>
          <w:sz w:val="28"/>
          <w:szCs w:val="28"/>
        </w:rPr>
        <w:t>19.42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D23E44">
        <w:rPr>
          <w:rFonts w:asciiTheme="majorBidi" w:hAnsiTheme="majorBidi"/>
          <w:sz w:val="28"/>
          <w:szCs w:val="28"/>
          <w:cs/>
        </w:rPr>
        <w:t xml:space="preserve"> (</w:t>
      </w:r>
      <w:r w:rsidRPr="00D23E44">
        <w:rPr>
          <w:rFonts w:asciiTheme="majorBidi" w:hAnsiTheme="majorBidi" w:cstheme="majorBidi"/>
          <w:sz w:val="28"/>
          <w:szCs w:val="28"/>
        </w:rPr>
        <w:t xml:space="preserve">MLR) </w:t>
      </w:r>
      <w:r w:rsidRPr="00D23E44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ตามที่ระบุในสัญญาเงินกู้ยืมมีกำหนดชำระคืนเงินต้นเป็นรายเดือน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/>
          <w:sz w:val="28"/>
          <w:szCs w:val="28"/>
        </w:rPr>
        <w:t>7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นับแต่เดือนที่มีการเบิกรับเงินกู้ยืมงวดแรก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/>
          <w:sz w:val="28"/>
          <w:szCs w:val="28"/>
        </w:rPr>
        <w:t>96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เดือนนับแต่เดือนที่มีการเบิกรับเงินกู้ยืม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="005729E9" w:rsidRPr="00D23E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="Angsana New" w:hAnsi="Angsana New"/>
          <w:sz w:val="28"/>
          <w:szCs w:val="28"/>
        </w:rPr>
        <w:t xml:space="preserve">30 </w:t>
      </w:r>
      <w:r w:rsidR="0094152F" w:rsidRPr="00D23E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29E9" w:rsidRPr="00D23E44">
        <w:rPr>
          <w:rFonts w:ascii="Angsana New" w:hAnsi="Angsana New"/>
          <w:sz w:val="28"/>
          <w:szCs w:val="28"/>
        </w:rPr>
        <w:t xml:space="preserve">2569 </w:t>
      </w:r>
      <w:r w:rsidRPr="00D23E44">
        <w:rPr>
          <w:rFonts w:ascii="Angsana New" w:hAnsi="Angsana New" w:hint="cs"/>
          <w:sz w:val="28"/>
          <w:szCs w:val="28"/>
          <w:cs/>
        </w:rPr>
        <w:t>บริษัท</w:t>
      </w:r>
      <w:r w:rsidR="00EA3DAE" w:rsidRPr="00D23E44">
        <w:rPr>
          <w:rFonts w:ascii="Angsana New" w:hAnsi="Angsana New" w:hint="cs"/>
          <w:sz w:val="28"/>
          <w:szCs w:val="28"/>
          <w:cs/>
        </w:rPr>
        <w:t>ไม่</w:t>
      </w:r>
      <w:r w:rsidRPr="00D23E44">
        <w:rPr>
          <w:rFonts w:ascii="Angsana New" w:hAnsi="Angsana New" w:hint="cs"/>
          <w:sz w:val="28"/>
          <w:szCs w:val="28"/>
          <w:cs/>
        </w:rPr>
        <w:t>มียอดเงินกู้ยืม</w:t>
      </w:r>
      <w:r w:rsidR="00326CCF" w:rsidRPr="00D23E44">
        <w:rPr>
          <w:rFonts w:ascii="Angsana New" w:hAnsi="Angsana New" w:hint="cs"/>
          <w:sz w:val="28"/>
          <w:szCs w:val="28"/>
          <w:cs/>
        </w:rPr>
        <w:t>คงเหลือ</w:t>
      </w:r>
      <w:r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D23E4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D23E44">
        <w:rPr>
          <w:rFonts w:ascii="Angsana New" w:hAnsi="Angsana New"/>
          <w:i/>
          <w:iCs/>
          <w:sz w:val="28"/>
          <w:szCs w:val="28"/>
        </w:rPr>
        <w:t>256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8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12.08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 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23E44">
        <w:rPr>
          <w:rFonts w:ascii="Angsana New" w:hAnsi="Angsana New"/>
          <w:i/>
          <w:iCs/>
          <w:sz w:val="28"/>
          <w:szCs w:val="28"/>
        </w:rPr>
        <w:t>)</w:t>
      </w:r>
    </w:p>
    <w:p w14:paraId="1440BC57" w14:textId="4BB7B722" w:rsidR="00E8629E" w:rsidRPr="00D23E44" w:rsidRDefault="009D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D23E44">
        <w:rPr>
          <w:rFonts w:asciiTheme="majorBidi" w:hAnsiTheme="majorBidi"/>
          <w:sz w:val="28"/>
          <w:szCs w:val="28"/>
        </w:rPr>
        <w:br w:type="page"/>
      </w:r>
    </w:p>
    <w:p w14:paraId="12860E54" w14:textId="5970D126" w:rsidR="00E8629E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23E44">
        <w:rPr>
          <w:rFonts w:asciiTheme="majorBidi" w:hAnsiTheme="majorBidi" w:hint="cs"/>
          <w:spacing w:val="-4"/>
          <w:sz w:val="28"/>
          <w:szCs w:val="28"/>
          <w:cs/>
        </w:rPr>
        <w:lastRenderedPageBreak/>
        <w:t>ในเดือนมกราคม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บริษัทย่อยแห่งหนึ่ง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Pr="00D23E44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D23E44">
        <w:rPr>
          <w:rFonts w:asciiTheme="majorBidi" w:hAnsiTheme="majorBidi"/>
          <w:spacing w:val="-4"/>
          <w:sz w:val="28"/>
          <w:szCs w:val="28"/>
        </w:rPr>
        <w:t xml:space="preserve"> 170</w:t>
      </w:r>
      <w:r w:rsidRPr="00D23E4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D23E44">
        <w:rPr>
          <w:rFonts w:asciiTheme="majorBidi" w:hAnsiTheme="majorBidi"/>
          <w:sz w:val="28"/>
          <w:szCs w:val="28"/>
          <w:cs/>
        </w:rPr>
        <w:t xml:space="preserve"> (</w:t>
      </w:r>
      <w:r w:rsidRPr="00D23E44">
        <w:rPr>
          <w:rFonts w:asciiTheme="majorBidi" w:hAnsiTheme="majorBidi" w:cstheme="majorBidi"/>
          <w:sz w:val="28"/>
          <w:szCs w:val="28"/>
        </w:rPr>
        <w:t xml:space="preserve">MLR) </w:t>
      </w:r>
      <w:r w:rsidRPr="00D23E44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 w:rsidRPr="00D23E44">
        <w:rPr>
          <w:rFonts w:asciiTheme="majorBidi" w:hAnsiTheme="majorBidi"/>
          <w:sz w:val="28"/>
          <w:szCs w:val="28"/>
          <w:cs/>
        </w:rPr>
        <w:br/>
      </w:r>
      <w:r w:rsidRPr="00D23E44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/>
          <w:sz w:val="28"/>
          <w:szCs w:val="28"/>
        </w:rPr>
        <w:t>7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ปีนับจากวันที่เบิกรับเงินกู้ยืมงวดแรก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D23E44">
        <w:rPr>
          <w:rFonts w:asciiTheme="majorBidi" w:hAnsiTheme="majorBidi"/>
          <w:sz w:val="28"/>
          <w:szCs w:val="28"/>
          <w:cs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417322" w:rsidRPr="00D23E44">
        <w:rPr>
          <w:rFonts w:asciiTheme="majorBidi" w:hAnsiTheme="majorBidi" w:hint="cs"/>
          <w:sz w:val="28"/>
          <w:szCs w:val="28"/>
          <w:cs/>
        </w:rPr>
        <w:t>ย่อย</w:t>
      </w:r>
      <w:r w:rsidRPr="00D23E44">
        <w:rPr>
          <w:rFonts w:asciiTheme="majorBidi" w:hAnsiTheme="majorBidi" w:hint="cs"/>
          <w:sz w:val="28"/>
          <w:szCs w:val="28"/>
          <w:cs/>
        </w:rPr>
        <w:t>ต้องปฏิบัติตามเงื่อนไขที่ให้บริษัท</w:t>
      </w:r>
      <w:r w:rsidR="00417322" w:rsidRPr="00D23E44">
        <w:rPr>
          <w:rFonts w:asciiTheme="majorBidi" w:hAnsiTheme="majorBidi" w:hint="cs"/>
          <w:sz w:val="28"/>
          <w:szCs w:val="28"/>
          <w:cs/>
        </w:rPr>
        <w:t>ย่อย</w:t>
      </w:r>
      <w:r w:rsidRPr="00D23E44">
        <w:rPr>
          <w:rFonts w:asciiTheme="majorBidi" w:hAnsiTheme="majorBidi" w:hint="cs"/>
          <w:sz w:val="28"/>
          <w:szCs w:val="28"/>
          <w:cs/>
        </w:rPr>
        <w:t>ดังกล่าวต้องชำระคืนเงินต้นของสัญญาเงินกู้ยืมนี้ให้เสร็จสิ้นก่อน</w:t>
      </w:r>
      <w:r w:rsidRPr="00D23E44">
        <w:rPr>
          <w:rFonts w:asciiTheme="majorBidi" w:hAnsiTheme="majorBidi"/>
          <w:sz w:val="28"/>
          <w:szCs w:val="28"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</w:t>
      </w:r>
      <w:r w:rsidR="00417322" w:rsidRPr="00D23E44">
        <w:rPr>
          <w:rFonts w:asciiTheme="majorBidi" w:hAnsiTheme="majorBidi" w:hint="cs"/>
          <w:sz w:val="28"/>
          <w:szCs w:val="28"/>
          <w:cs/>
        </w:rPr>
        <w:t>ย่อย</w:t>
      </w:r>
      <w:r w:rsidRPr="00D23E44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Pr="00D23E44">
        <w:rPr>
          <w:rFonts w:asciiTheme="majorBidi" w:hAnsiTheme="majorBidi"/>
          <w:sz w:val="28"/>
          <w:szCs w:val="28"/>
        </w:rPr>
        <w:t xml:space="preserve"> </w:t>
      </w:r>
      <w:r w:rsidR="005729E9" w:rsidRPr="00D23E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="Angsana New" w:hAnsi="Angsana New"/>
          <w:sz w:val="28"/>
          <w:szCs w:val="28"/>
        </w:rPr>
        <w:t xml:space="preserve">30 </w:t>
      </w:r>
      <w:r w:rsidR="0094152F" w:rsidRPr="00D23E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29E9" w:rsidRPr="00D23E44">
        <w:rPr>
          <w:rFonts w:ascii="Angsana New" w:hAnsi="Angsana New"/>
          <w:sz w:val="28"/>
          <w:szCs w:val="28"/>
        </w:rPr>
        <w:t xml:space="preserve">2569 </w:t>
      </w:r>
      <w:r w:rsidRPr="00D23E44">
        <w:rPr>
          <w:rFonts w:ascii="Angsana New" w:hAnsi="Angsana New" w:hint="cs"/>
          <w:sz w:val="28"/>
          <w:szCs w:val="28"/>
          <w:cs/>
        </w:rPr>
        <w:t>บริษัท</w:t>
      </w:r>
      <w:r w:rsidR="00B26F8D" w:rsidRPr="00D23E44">
        <w:rPr>
          <w:rFonts w:ascii="Angsana New" w:hAnsi="Angsana New"/>
          <w:sz w:val="28"/>
          <w:szCs w:val="28"/>
          <w:cs/>
        </w:rPr>
        <w:t>ย่อย</w:t>
      </w:r>
      <w:r w:rsidRPr="00D23E44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9B46DA" w:rsidRPr="00D23E44">
        <w:rPr>
          <w:rFonts w:ascii="Angsana New" w:hAnsi="Angsana New"/>
          <w:sz w:val="28"/>
          <w:szCs w:val="28"/>
        </w:rPr>
        <w:t>89.75</w:t>
      </w:r>
      <w:r w:rsidRPr="00D23E44">
        <w:rPr>
          <w:rFonts w:ascii="Angsana New" w:hAnsi="Angsana New"/>
          <w:sz w:val="28"/>
          <w:szCs w:val="28"/>
        </w:rPr>
        <w:t xml:space="preserve"> </w:t>
      </w:r>
      <w:r w:rsidRPr="00D23E44">
        <w:rPr>
          <w:rFonts w:ascii="Angsana New" w:hAnsi="Angsana New" w:hint="cs"/>
          <w:sz w:val="28"/>
          <w:szCs w:val="28"/>
          <w:cs/>
        </w:rPr>
        <w:t>ล้านบาท</w:t>
      </w:r>
      <w:r w:rsidR="00417322" w:rsidRPr="00D23E44">
        <w:rPr>
          <w:rFonts w:ascii="Angsana New" w:hAnsi="Angsana New" w:hint="cs"/>
          <w:sz w:val="28"/>
          <w:szCs w:val="28"/>
          <w:cs/>
        </w:rPr>
        <w:t xml:space="preserve"> </w:t>
      </w:r>
      <w:r w:rsidRPr="00D23E44">
        <w:rPr>
          <w:rFonts w:ascii="Angsana New" w:hAnsi="Angsana New"/>
          <w:i/>
          <w:iCs/>
          <w:sz w:val="28"/>
          <w:szCs w:val="28"/>
        </w:rPr>
        <w:t>(</w:t>
      </w:r>
      <w:r w:rsidR="009E4B2A" w:rsidRPr="00D23E44">
        <w:rPr>
          <w:rFonts w:ascii="Angsana New" w:hAnsi="Angsana New"/>
          <w:i/>
          <w:iCs/>
          <w:sz w:val="28"/>
          <w:szCs w:val="28"/>
        </w:rPr>
        <w:t xml:space="preserve">31 </w:t>
      </w:r>
      <w:r w:rsidR="009E4B2A" w:rsidRPr="00D23E4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9E4B2A" w:rsidRPr="00D23E4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E4B2A" w:rsidRPr="00D23E44">
        <w:rPr>
          <w:rFonts w:ascii="Angsana New" w:hAnsi="Angsana New"/>
          <w:i/>
          <w:iCs/>
          <w:sz w:val="28"/>
          <w:szCs w:val="28"/>
        </w:rPr>
        <w:t>256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8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 w:rsidRPr="00D23E44">
        <w:rPr>
          <w:rFonts w:ascii="Angsana New" w:hAnsi="Angsana New"/>
          <w:i/>
          <w:iCs/>
          <w:sz w:val="28"/>
          <w:szCs w:val="28"/>
        </w:rPr>
        <w:t>106.25</w:t>
      </w:r>
      <w:r w:rsidRPr="00D23E44">
        <w:rPr>
          <w:rFonts w:ascii="Angsana New" w:hAnsi="Angsana New"/>
          <w:i/>
          <w:iCs/>
          <w:sz w:val="28"/>
          <w:szCs w:val="28"/>
        </w:rPr>
        <w:t xml:space="preserve"> </w:t>
      </w:r>
      <w:r w:rsidRPr="00D23E44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23E44">
        <w:rPr>
          <w:rFonts w:ascii="Angsana New" w:hAnsi="Angsana New"/>
          <w:i/>
          <w:iCs/>
          <w:sz w:val="28"/>
          <w:szCs w:val="28"/>
        </w:rPr>
        <w:t>)</w:t>
      </w:r>
    </w:p>
    <w:p w14:paraId="3BE07340" w14:textId="77777777" w:rsidR="00E8629E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15DC897" w14:textId="2A0E60D9" w:rsidR="00E8629E" w:rsidRPr="00D23E44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 เป็นต้น</w:t>
      </w:r>
    </w:p>
    <w:p w14:paraId="508EBF18" w14:textId="77777777" w:rsidR="003551AA" w:rsidRPr="00D23E44" w:rsidRDefault="003551AA" w:rsidP="0035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B52745" w14:textId="2026F4A5" w:rsidR="00E8629E" w:rsidRPr="00D23E44" w:rsidRDefault="00E8629E" w:rsidP="0035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eastAsia="ja-JP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Pr="00D23E44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Pr="00D23E44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บางส่วนไปเป็นหลักประกันสำหรับวงเงินกู้ยืมระยะยาวจากสถาบันการเงินแห่งหนึ่ง</w:t>
      </w:r>
      <w:r w:rsidRPr="00D23E44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Pr="00D23E44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</w:t>
      </w:r>
      <w:r w:rsidR="00DB4510" w:rsidRPr="00D23E44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="0094431F" w:rsidRPr="00D23E44">
        <w:rPr>
          <w:rFonts w:asciiTheme="majorBidi" w:hAnsiTheme="majorBidi"/>
          <w:sz w:val="28"/>
          <w:szCs w:val="28"/>
          <w:lang w:eastAsia="ja-JP"/>
        </w:rPr>
        <w:br/>
      </w:r>
      <w:r w:rsidR="005729E9" w:rsidRPr="00D23E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="Angsana New" w:hAnsi="Angsana New"/>
          <w:sz w:val="28"/>
          <w:szCs w:val="28"/>
        </w:rPr>
        <w:t xml:space="preserve">30 </w:t>
      </w:r>
      <w:r w:rsidR="0094152F" w:rsidRPr="00D23E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29E9" w:rsidRPr="00D23E44">
        <w:rPr>
          <w:rFonts w:ascii="Angsana New" w:hAnsi="Angsana New"/>
          <w:sz w:val="28"/>
          <w:szCs w:val="28"/>
        </w:rPr>
        <w:t xml:space="preserve">2569 </w:t>
      </w:r>
      <w:r w:rsidRPr="00D23E44">
        <w:rPr>
          <w:rFonts w:asciiTheme="majorBidi" w:hAnsiTheme="majorBidi" w:hint="cs"/>
          <w:sz w:val="28"/>
          <w:szCs w:val="28"/>
          <w:cs/>
          <w:lang w:eastAsia="ja-JP"/>
        </w:rPr>
        <w:t>จำนวนเงิน</w:t>
      </w:r>
      <w:r w:rsidRPr="00D23E44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4E7836" w:rsidRPr="00D23E44">
        <w:rPr>
          <w:rFonts w:asciiTheme="majorBidi" w:hAnsiTheme="majorBidi"/>
          <w:sz w:val="28"/>
          <w:szCs w:val="28"/>
          <w:lang w:eastAsia="ja-JP"/>
        </w:rPr>
        <w:t>54.15</w:t>
      </w:r>
      <w:r w:rsidRPr="00D23E44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D23E44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</w:t>
      </w:r>
      <w:r w:rsidRPr="00D23E44">
        <w:rPr>
          <w:rFonts w:asciiTheme="majorBidi" w:hAnsiTheme="majorBidi"/>
          <w:i/>
          <w:iCs/>
          <w:sz w:val="28"/>
          <w:szCs w:val="28"/>
          <w:cs/>
          <w:lang w:eastAsia="ja-JP"/>
        </w:rPr>
        <w:t>(</w:t>
      </w:r>
      <w:r w:rsidR="009E4B2A"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31 </w:t>
      </w:r>
      <w:r w:rsidR="009E4B2A" w:rsidRPr="00D23E44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ธันวาคม</w:t>
      </w:r>
      <w:r w:rsidR="009E4B2A" w:rsidRPr="00D23E44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="009E4B2A"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</w:t>
      </w:r>
      <w:r w:rsidR="005729E9"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>8</w:t>
      </w:r>
      <w:r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5729E9"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>59.34</w:t>
      </w:r>
      <w:r w:rsidRPr="00D23E44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Pr="00D23E44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Pr="00D23E44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4C82F52B" w14:textId="77777777" w:rsidR="00405E31" w:rsidRPr="00D23E44" w:rsidRDefault="00405E31" w:rsidP="0035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73B774" w14:textId="32919EC0" w:rsidR="003F7D59" w:rsidRPr="00D23E44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D23E44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7CD5B18A" w14:textId="77777777" w:rsidR="007263E0" w:rsidRPr="00D23E44" w:rsidRDefault="007263E0" w:rsidP="007263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B07C026" w14:textId="77777777" w:rsidR="007263E0" w:rsidRPr="00D23E44" w:rsidRDefault="007263E0" w:rsidP="007263E0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ส่วนกลุ่มบริษัทมี </w:t>
      </w:r>
      <w:r w:rsidRPr="00D23E44">
        <w:rPr>
          <w:rFonts w:asciiTheme="majorBidi" w:hAnsiTheme="majorBidi" w:cstheme="majorBidi"/>
          <w:sz w:val="28"/>
          <w:szCs w:val="28"/>
        </w:rPr>
        <w:t xml:space="preserve">2 </w:t>
      </w:r>
      <w:r w:rsidRPr="00D23E44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53635097" w14:textId="77777777" w:rsidR="007263E0" w:rsidRPr="00D23E44" w:rsidRDefault="007263E0" w:rsidP="0072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4178214" w14:textId="77777777" w:rsidR="007263E0" w:rsidRPr="00D23E44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23E44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D23E44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D23E44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660B4FF8" w14:textId="2FECC6C2" w:rsidR="00C738AC" w:rsidRPr="00D23E44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D23E44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D23E44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D23E44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6339BC10" w14:textId="3062E714" w:rsidR="00334002" w:rsidRPr="00D23E44" w:rsidRDefault="0033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5041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09"/>
        <w:gridCol w:w="992"/>
        <w:gridCol w:w="238"/>
        <w:gridCol w:w="982"/>
        <w:gridCol w:w="236"/>
        <w:gridCol w:w="960"/>
        <w:gridCol w:w="236"/>
        <w:gridCol w:w="999"/>
        <w:gridCol w:w="236"/>
        <w:gridCol w:w="968"/>
        <w:gridCol w:w="236"/>
        <w:gridCol w:w="990"/>
      </w:tblGrid>
      <w:tr w:rsidR="00CA245D" w:rsidRPr="00D23E44" w14:paraId="644B83AF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545A3A8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  <w:bottom w:val="nil"/>
            </w:tcBorders>
          </w:tcPr>
          <w:p w14:paraId="7BA42C7C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F0F70" w:rsidRPr="00D23E44" w14:paraId="2A0A14E2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007CD7B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2B9A9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47930EF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6FE92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C70CDEE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5E98E15A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F0F70" w:rsidRPr="00D23E44" w14:paraId="65653742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FCFFE1D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7A79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8EB48ED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98531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6575B27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7050C367" w14:textId="77777777" w:rsidR="00CA245D" w:rsidRPr="00D23E44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29E9" w:rsidRPr="00D23E44" w14:paraId="1A67BF43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7705CE18" w14:textId="60549874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056DF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1D16F12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ED902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AF808E7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487A6454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729E9" w:rsidRPr="00D23E44" w14:paraId="3F23BBC0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213187" w14:textId="360E9454" w:rsidR="005729E9" w:rsidRPr="00D23E44" w:rsidRDefault="005729E9" w:rsidP="005729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975C6C2" w14:textId="4673989B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656DB97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14:paraId="6D3304E6" w14:textId="5FC47AA2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4FCB9D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65431AC7" w14:textId="22F5D3E1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A672ED7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14:paraId="437CD32F" w14:textId="3D7DA40E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6BE8D30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</w:tcPr>
          <w:p w14:paraId="773B3F7A" w14:textId="4756D058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2" w:type="pct"/>
          </w:tcPr>
          <w:p w14:paraId="36FF31BE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77241AC4" w14:textId="19E1A0B2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5729E9" w:rsidRPr="00D23E44" w14:paraId="2997DBD1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8E699FA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1ADF4DF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3E4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729E9" w:rsidRPr="00D23E44" w14:paraId="39DE9494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1D89B5F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DCD5910" w14:textId="77777777" w:rsidR="005729E9" w:rsidRPr="00D23E44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94152F" w:rsidRPr="00D23E44" w14:paraId="0BF772DE" w14:textId="77777777" w:rsidTr="007E678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AF6BC7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56A9251A" w14:textId="7B31DA0F" w:rsidR="0094152F" w:rsidRPr="00D23E44" w:rsidRDefault="00097256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2,443,640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32014AA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769A04AA" w14:textId="026B45D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2,598,493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DB1F4B5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vAlign w:val="bottom"/>
          </w:tcPr>
          <w:p w14:paraId="7F057C79" w14:textId="269ED186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182,880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10851B0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5D6BAD8B" w14:textId="6A64F5A4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129,176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6ED95F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39E46B2" w14:textId="240CB80C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2,626,520</w:t>
            </w:r>
          </w:p>
        </w:tc>
        <w:tc>
          <w:tcPr>
            <w:tcW w:w="122" w:type="pct"/>
          </w:tcPr>
          <w:p w14:paraId="4A0AF61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18F27D2" w14:textId="64871F5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2,727,669</w:t>
            </w:r>
          </w:p>
        </w:tc>
      </w:tr>
      <w:tr w:rsidR="0094152F" w:rsidRPr="00D23E44" w14:paraId="276FF4D0" w14:textId="77777777" w:rsidTr="007E678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EFE5E6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6F777DC3" w14:textId="359C8D2E" w:rsidR="0094152F" w:rsidRPr="00D23E44" w:rsidRDefault="00097256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229,943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620897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7C2A" w14:textId="68630904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176,494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0161A3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A533" w14:textId="43B8B672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22,</w:t>
            </w:r>
            <w:r w:rsidR="0027327E" w:rsidRPr="00D23E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64365D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2B3F" w14:textId="2ECA4158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19,493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232DB9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141E0EB0" w14:textId="4A89DD5A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252,134</w:t>
            </w:r>
          </w:p>
        </w:tc>
        <w:tc>
          <w:tcPr>
            <w:tcW w:w="122" w:type="pct"/>
          </w:tcPr>
          <w:p w14:paraId="6026349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4BBE5E9" w14:textId="5EBB6521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195,987</w:t>
            </w:r>
          </w:p>
        </w:tc>
      </w:tr>
      <w:tr w:rsidR="0094152F" w:rsidRPr="00D23E44" w14:paraId="1620E610" w14:textId="77777777" w:rsidTr="007E678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F88E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31E38" w14:textId="6DECE4DB" w:rsidR="0094152F" w:rsidRPr="00D23E44" w:rsidRDefault="00097256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2,673,583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AB153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590A9D" w14:textId="3A5DDC56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2,774,987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2F8EEA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E7FFF8" w14:textId="32C6F71D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205,071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53804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6CB33B" w14:textId="5623849E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148,669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24B8F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14:paraId="57D805F0" w14:textId="202B46FD" w:rsidR="0094152F" w:rsidRPr="00D23E44" w:rsidRDefault="00061935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2,878,654</w:t>
            </w:r>
          </w:p>
        </w:tc>
        <w:tc>
          <w:tcPr>
            <w:tcW w:w="122" w:type="pct"/>
          </w:tcPr>
          <w:p w14:paraId="1568A2E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14:paraId="6A3F36A9" w14:textId="3DA117F5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2,923,656</w:t>
            </w:r>
          </w:p>
        </w:tc>
      </w:tr>
      <w:tr w:rsidR="0094152F" w:rsidRPr="00D23E44" w14:paraId="6025EAE7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26A02D" w14:textId="77777777" w:rsidR="0094152F" w:rsidRPr="00D23E44" w:rsidRDefault="0094152F" w:rsidP="009D7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FDB7FD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2C43C5D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4D4C8CE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CC77BCD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BE52C2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1DCD035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0F2C3F8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F8DA8F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Align w:val="bottom"/>
          </w:tcPr>
          <w:p w14:paraId="6898A9F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</w:tcPr>
          <w:p w14:paraId="43BCF0B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Align w:val="bottom"/>
          </w:tcPr>
          <w:p w14:paraId="426CB9E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4152F" w:rsidRPr="00D23E44" w14:paraId="692D064C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B17B0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8C9B6F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D7C685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78BB7FD5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C24115A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EBA9705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7404ED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791C840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6014A1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A836C6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6EE39445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BBC12E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4152F" w:rsidRPr="00D23E44" w14:paraId="0179C58F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7F57732A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58E9FF2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ED6BF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654519A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CB5D7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3CE1E0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631DC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667950D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71E951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B4A05B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71CA3B6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656F81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152F" w:rsidRPr="00D23E44" w14:paraId="2DC9F3F1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9CC20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3CBB660" w14:textId="6224BEF8" w:rsidR="0094152F" w:rsidRPr="00D23E44" w:rsidRDefault="00671D8A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2,673,583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20322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3331D61E" w14:textId="3DDA9FB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2,774,987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F01AB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2B3D7B7B" w14:textId="432CDD59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0B6DC7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3234F00A" w14:textId="6820E0D4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3E980A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1FF887E4" w14:textId="46F2494E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2,673,583</w:t>
            </w:r>
          </w:p>
        </w:tc>
        <w:tc>
          <w:tcPr>
            <w:tcW w:w="122" w:type="pct"/>
          </w:tcPr>
          <w:p w14:paraId="1C8202C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2B17B0A" w14:textId="4185638A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2,774,987</w:t>
            </w:r>
          </w:p>
        </w:tc>
      </w:tr>
      <w:tr w:rsidR="0094152F" w:rsidRPr="00D23E44" w14:paraId="111E26C3" w14:textId="77777777" w:rsidTr="007E678D">
        <w:trPr>
          <w:trHeight w:val="5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A03F1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032D7" w14:textId="5EBAD9AE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1CB166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76561" w14:textId="072E0C78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D690CA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781BD" w14:textId="7C6674F2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205,071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AD9216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33BEB" w14:textId="35488903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148,669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7E757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7C6E5BC7" w14:textId="44ED85DA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205,071</w:t>
            </w:r>
          </w:p>
        </w:tc>
        <w:tc>
          <w:tcPr>
            <w:tcW w:w="122" w:type="pct"/>
          </w:tcPr>
          <w:p w14:paraId="30C3EEE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7B11FCF" w14:textId="032080BB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148,669</w:t>
            </w:r>
          </w:p>
        </w:tc>
      </w:tr>
      <w:tr w:rsidR="0094152F" w:rsidRPr="00D23E44" w14:paraId="50884DCD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C1C32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7D6" w14:textId="011FFCAB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2,673,583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61729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51F1D" w14:textId="0CA11B08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2,774,987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37475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9C4F4" w14:textId="79D36A6F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205,071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C59C6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D29FA" w14:textId="10F739A3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148,669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10358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1A652" w14:textId="19659D22" w:rsidR="0094152F" w:rsidRPr="00D23E44" w:rsidRDefault="008464A8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2,878,654</w:t>
            </w:r>
          </w:p>
        </w:tc>
        <w:tc>
          <w:tcPr>
            <w:tcW w:w="122" w:type="pct"/>
          </w:tcPr>
          <w:p w14:paraId="54B69FC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AF91" w14:textId="5A7D79FD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2,923,656</w:t>
            </w:r>
          </w:p>
        </w:tc>
      </w:tr>
      <w:tr w:rsidR="0094152F" w:rsidRPr="00D23E44" w14:paraId="0868158F" w14:textId="77777777" w:rsidTr="007E678D">
        <w:trPr>
          <w:trHeight w:val="2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F7256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620C9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89336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6B62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0638F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C3B31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BB74D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7F42D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34E67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42791B7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3B1FC10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4C3E2D9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152F" w:rsidRPr="00D23E44" w14:paraId="41BF9E46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0FD3A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2637C387" w14:textId="2624198B" w:rsidR="0094152F" w:rsidRPr="00D23E44" w:rsidRDefault="00F040B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53,709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454D04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4C83E5F" w14:textId="1B96C7AB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183,408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10D638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49B11C65" w14:textId="18CDF0C0" w:rsidR="0094152F" w:rsidRPr="00D23E44" w:rsidRDefault="004E1DD4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87BC3"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8,458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A9B386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1FD01FAA" w14:textId="1ABDCBA2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E5B787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629B13E" w14:textId="5D5A395A" w:rsidR="0094152F" w:rsidRPr="00D23E44" w:rsidRDefault="00787BC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82,167</w:t>
            </w:r>
          </w:p>
        </w:tc>
        <w:tc>
          <w:tcPr>
            <w:tcW w:w="122" w:type="pct"/>
          </w:tcPr>
          <w:p w14:paraId="688177F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9E3C313" w14:textId="0AC09813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195,970</w:t>
            </w:r>
          </w:p>
        </w:tc>
      </w:tr>
      <w:tr w:rsidR="0094152F" w:rsidRPr="00D23E44" w14:paraId="68117393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27AC42" w14:textId="470E18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84F18" w14:textId="173C1464" w:rsidR="0094152F" w:rsidRPr="00D23E44" w:rsidRDefault="00F040B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6,273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9CF33F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897CA" w14:textId="0276A2B9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26,445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B40829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A9D652" w14:textId="2F99BA29" w:rsidR="0094152F" w:rsidRPr="00D23E44" w:rsidRDefault="00787BC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90084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AEC81" w14:textId="1996CA86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66FE0B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D0D7E43" w14:textId="58A03F23" w:rsidR="0094152F" w:rsidRPr="00D23E44" w:rsidRDefault="00787BC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6,277</w:t>
            </w:r>
          </w:p>
        </w:tc>
        <w:tc>
          <w:tcPr>
            <w:tcW w:w="122" w:type="pct"/>
          </w:tcPr>
          <w:p w14:paraId="39B1B4B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16FC625" w14:textId="781D4511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26,567</w:t>
            </w:r>
          </w:p>
        </w:tc>
      </w:tr>
      <w:tr w:rsidR="0094152F" w:rsidRPr="00D23E44" w14:paraId="2392A067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8BAB3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51F07" w14:textId="2751BA68" w:rsidR="0094152F" w:rsidRPr="00D23E44" w:rsidRDefault="00F040B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47,</w:t>
            </w:r>
            <w:r w:rsidR="006B3DCB"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5F3F72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E886D" w14:textId="1C4D3E25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156,963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4A47E3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9C0F0" w14:textId="76CA31AF" w:rsidR="0094152F" w:rsidRPr="00D23E44" w:rsidRDefault="00787BC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28,454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BBBEA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E1C74" w14:textId="15EF8A20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12,440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FE67DC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4545F" w14:textId="518573AB" w:rsidR="0094152F" w:rsidRPr="00D23E44" w:rsidRDefault="00787BC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75,890</w:t>
            </w:r>
          </w:p>
        </w:tc>
        <w:tc>
          <w:tcPr>
            <w:tcW w:w="122" w:type="pct"/>
          </w:tcPr>
          <w:p w14:paraId="01D59DE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65A49" w14:textId="11DC2CE1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169,403</w:t>
            </w:r>
          </w:p>
        </w:tc>
      </w:tr>
      <w:tr w:rsidR="0094152F" w:rsidRPr="00D23E44" w14:paraId="3C0E5237" w14:textId="77777777" w:rsidTr="007E678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05FF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340E6AB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81FA14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07A00B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37B79D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2FD76B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BFDC8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5B7C6B6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F3237D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5496544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262D1C9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BAD8D3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152F" w:rsidRPr="00D23E44" w14:paraId="0C5800F3" w14:textId="77777777" w:rsidTr="007E678D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0C74D16A" w14:textId="78529863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7892834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7C34EB4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AAF187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A49AB1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734D3B0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A9F46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5312222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5335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F9681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34BD9D1E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94161F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7B65" w:rsidRPr="00D23E44" w14:paraId="49B618E9" w14:textId="77777777" w:rsidTr="007E678D">
        <w:trPr>
          <w:trHeight w:val="76"/>
        </w:trPr>
        <w:tc>
          <w:tcPr>
            <w:tcW w:w="134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2910F1" w14:textId="78EA2DC3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D7BBCE6" w14:textId="6E8B45F1" w:rsidR="007E7B65" w:rsidRPr="00D23E44" w:rsidRDefault="00787BC3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3,600,467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F0AAB1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75305D9" w14:textId="6A970430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3,658,346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1423E8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0AB25F77" w14:textId="4AF9CCAA" w:rsidR="007E7B65" w:rsidRPr="00D23E44" w:rsidRDefault="00787BC3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480,806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050615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73C75A1F" w14:textId="178D0130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471,751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1D95943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A423EE0" w14:textId="3D03A3D3" w:rsidR="007E7B65" w:rsidRPr="00D23E44" w:rsidRDefault="00787BC3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4,081,273</w:t>
            </w:r>
          </w:p>
        </w:tc>
        <w:tc>
          <w:tcPr>
            <w:tcW w:w="122" w:type="pct"/>
          </w:tcPr>
          <w:p w14:paraId="6A72E18D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443D7AE" w14:textId="3F74947C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4,130,097</w:t>
            </w:r>
          </w:p>
        </w:tc>
      </w:tr>
      <w:tr w:rsidR="007E7B65" w:rsidRPr="00D23E44" w14:paraId="19878560" w14:textId="77777777" w:rsidTr="007E678D">
        <w:trPr>
          <w:trHeight w:val="5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66F4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8897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1CF097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B6656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81C2FD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24444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6A1D52C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BC530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4891DD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7109371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31F52CD2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25C534CE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7B65" w:rsidRPr="00D23E44" w14:paraId="77370144" w14:textId="77777777" w:rsidTr="007E678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472BC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4E82A5B6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51C0413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ED4EEEC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DE990A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BA21583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4200640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4B9C9FEA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2AFA59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0FDBB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04C2C149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E7DB289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7B65" w:rsidRPr="00D23E44" w14:paraId="4B65181D" w14:textId="77777777" w:rsidTr="007E678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8332" w14:textId="686603F9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DC172" w14:textId="3005E34A" w:rsidR="007E7B65" w:rsidRPr="00D23E44" w:rsidRDefault="00787BC3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1,418,840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5C319AA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C7422" w14:textId="76713714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1,288,338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C03357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E552B" w14:textId="4D7F7B0A" w:rsidR="007E7B65" w:rsidRPr="00D23E44" w:rsidRDefault="003274BE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84,599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960DD0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CD16F" w14:textId="6D0B4221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126,793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F1B6651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93106D8" w14:textId="30575E3A" w:rsidR="007E7B65" w:rsidRPr="00D23E44" w:rsidRDefault="003274BE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1,503,439</w:t>
            </w:r>
          </w:p>
        </w:tc>
        <w:tc>
          <w:tcPr>
            <w:tcW w:w="122" w:type="pct"/>
          </w:tcPr>
          <w:p w14:paraId="78E06901" w14:textId="77777777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42931B7" w14:textId="43D6FF6A" w:rsidR="007E7B65" w:rsidRPr="00D23E44" w:rsidRDefault="007E7B65" w:rsidP="007E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1,415,131</w:t>
            </w:r>
          </w:p>
        </w:tc>
      </w:tr>
    </w:tbl>
    <w:p w14:paraId="08465ED3" w14:textId="77777777" w:rsidR="00CA245D" w:rsidRPr="00D23E44" w:rsidRDefault="00CA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3"/>
        <w:gridCol w:w="1432"/>
        <w:gridCol w:w="247"/>
        <w:gridCol w:w="1422"/>
        <w:gridCol w:w="6"/>
      </w:tblGrid>
      <w:tr w:rsidR="006309B1" w:rsidRPr="00D23E44" w14:paraId="6BE39A2B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041CA8F" w14:textId="45F44101" w:rsidR="006309B1" w:rsidRPr="00D23E44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4BD6B" w14:textId="77777777" w:rsidR="006309B1" w:rsidRPr="00D23E44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09B1" w:rsidRPr="00D23E44" w14:paraId="1DBC7563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159E5DD5" w14:textId="1E5FF876" w:rsidR="006309B1" w:rsidRPr="00D23E44" w:rsidRDefault="00BB79B4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8271BE" w14:textId="7ACBB134" w:rsidR="006309B1" w:rsidRPr="00D23E44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27D28" w14:textId="77777777" w:rsidR="006309B1" w:rsidRPr="00D23E44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8608B" w14:textId="63805546" w:rsidR="006309B1" w:rsidRPr="00D23E44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052FF3" w:rsidRPr="00D23E44" w14:paraId="48ACDFC2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1F015FA" w14:textId="77777777" w:rsidR="00052FF3" w:rsidRPr="00D23E44" w:rsidRDefault="00052FF3" w:rsidP="007E678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80ECE" w14:textId="77777777" w:rsidR="00052FF3" w:rsidRPr="00D23E44" w:rsidRDefault="00052FF3" w:rsidP="007E678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152F" w:rsidRPr="00D23E44" w14:paraId="6EC7EDD5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B10F709" w14:textId="097AF681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4E1DAC7" w14:textId="6B735048" w:rsidR="0094152F" w:rsidRPr="00D23E44" w:rsidRDefault="003274BE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75,890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92DB3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07511" w14:textId="3E0F3E4D" w:rsidR="0094152F" w:rsidRPr="00D23E44" w:rsidRDefault="0094152F" w:rsidP="0072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169,403</w:t>
            </w:r>
          </w:p>
        </w:tc>
      </w:tr>
      <w:tr w:rsidR="0094152F" w:rsidRPr="00D23E44" w14:paraId="0271DC7A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6FBEA5C" w14:textId="7AB40229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95A8725" w14:textId="578D7991" w:rsidR="0094152F" w:rsidRPr="00D23E44" w:rsidRDefault="003274BE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F40FF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D7D70" w14:textId="69D5F81F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(1,805)</w:t>
            </w:r>
          </w:p>
        </w:tc>
      </w:tr>
      <w:tr w:rsidR="0094152F" w:rsidRPr="00D23E44" w14:paraId="21BEA02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523DCEE" w14:textId="03C86E75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BDF818A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7944E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2D7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52F" w:rsidRPr="00D23E44" w14:paraId="515EF17C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13A5AE" w14:textId="731FF766" w:rsidR="0094152F" w:rsidRPr="00D23E44" w:rsidRDefault="0094152F" w:rsidP="0094152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left" w:pos="164"/>
                <w:tab w:val="left" w:pos="540"/>
              </w:tabs>
              <w:spacing w:line="240" w:lineRule="auto"/>
              <w:ind w:hanging="720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C7DB0D" w14:textId="0FA9E349" w:rsidR="0094152F" w:rsidRPr="00D23E44" w:rsidRDefault="003274BE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2B6F9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3F29A" w14:textId="509CA988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94152F" w:rsidRPr="00D23E44" w14:paraId="1A87899B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262FF7C" w14:textId="6CE69250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FFEED" w14:textId="1677E001" w:rsidR="0094152F" w:rsidRPr="00D23E44" w:rsidRDefault="003274BE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76,392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13C3DC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D88D7" w14:textId="2520B24E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167,634</w:t>
            </w:r>
          </w:p>
        </w:tc>
      </w:tr>
    </w:tbl>
    <w:p w14:paraId="01907ACE" w14:textId="7FB34C2A" w:rsidR="00245E83" w:rsidRPr="00D23E44" w:rsidRDefault="00245E83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7DEC55" w14:textId="77777777" w:rsidR="00472A31" w:rsidRPr="00D23E44" w:rsidRDefault="0047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</w:rPr>
        <w:br w:type="page"/>
      </w:r>
    </w:p>
    <w:p w14:paraId="02C16F62" w14:textId="476E5484" w:rsidR="000858B8" w:rsidRPr="00D23E44" w:rsidRDefault="000858B8" w:rsidP="0008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D23E4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lastRenderedPageBreak/>
        <w:t>ส่วนงานภูมิศาสตร์</w:t>
      </w:r>
    </w:p>
    <w:p w14:paraId="51DAAE22" w14:textId="77777777" w:rsidR="000858B8" w:rsidRPr="00D23E44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A46E750" w14:textId="1042799E" w:rsidR="00913FA9" w:rsidRPr="00D23E44" w:rsidRDefault="000858B8" w:rsidP="00243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7EE004E0" w14:textId="77777777" w:rsidR="00243E9F" w:rsidRPr="00D23E44" w:rsidRDefault="00243E9F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0"/>
        <w:gridCol w:w="1557"/>
        <w:gridCol w:w="246"/>
        <w:gridCol w:w="1557"/>
      </w:tblGrid>
      <w:tr w:rsidR="004B2390" w:rsidRPr="00D23E44" w14:paraId="15324351" w14:textId="77777777" w:rsidTr="007E678D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7313DB0C" w14:textId="48470BCF" w:rsidR="004B2390" w:rsidRPr="00D23E44" w:rsidRDefault="000F73EC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81D9" w14:textId="57957D10" w:rsidR="004B2390" w:rsidRPr="00D23E44" w:rsidRDefault="004B2390" w:rsidP="004B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4CA" w:rsidRPr="00D23E44" w14:paraId="74562BB1" w14:textId="77777777" w:rsidTr="00AE317E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44D39F7" w14:textId="7637C575" w:rsidR="007A14CA" w:rsidRPr="00D23E44" w:rsidRDefault="005F1BDC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462B05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ดือนสิ้นสุด</w:t>
            </w:r>
            <w:r w:rsidR="00F67236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B593C4" w14:textId="2B47B35F" w:rsidR="007A14CA" w:rsidRPr="00D23E44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 w:rsidRPr="00D23E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DF2BAA5" w14:textId="77777777" w:rsidR="007A14CA" w:rsidRPr="00D23E44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3EF09C2" w14:textId="6E7D1053" w:rsidR="007A14CA" w:rsidRPr="00D23E44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 w:rsidRPr="00D23E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A14CA" w:rsidRPr="00D23E44" w14:paraId="1472A011" w14:textId="77777777" w:rsidTr="007E678D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D3E4575" w14:textId="623AF4A8" w:rsidR="007A14CA" w:rsidRPr="00D23E44" w:rsidRDefault="007A14CA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57EEA" w14:textId="710E197D" w:rsidR="007A14CA" w:rsidRPr="00D23E44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152F" w:rsidRPr="00D23E44" w14:paraId="789D7D4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32F414D0" w14:textId="77777777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F3B9D" w14:textId="334C80D3" w:rsidR="0094152F" w:rsidRPr="00D23E44" w:rsidRDefault="0028695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1,911</w:t>
            </w:r>
            <w:r w:rsidR="000938AE" w:rsidRPr="00D23E44">
              <w:rPr>
                <w:rFonts w:ascii="Angsana New" w:hAnsi="Angsana New"/>
                <w:sz w:val="28"/>
                <w:szCs w:val="28"/>
              </w:rPr>
              <w:t>,</w:t>
            </w:r>
            <w:r w:rsidRPr="00D23E4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12EDDE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1DDE" w14:textId="756306BD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="Angsana New" w:hAnsi="Angsana New" w:hint="cs"/>
                <w:color w:val="000000"/>
                <w:sz w:val="28"/>
                <w:szCs w:val="28"/>
              </w:rPr>
              <w:t>2,1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  <w:r w:rsidRPr="00D23E4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</w:p>
        </w:tc>
      </w:tr>
      <w:tr w:rsidR="0094152F" w:rsidRPr="00D23E44" w14:paraId="2CACFB9C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CDCE0E4" w14:textId="77777777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C76A6" w14:textId="7AA90F32" w:rsidR="0094152F" w:rsidRPr="00D23E44" w:rsidRDefault="00286953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544,884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350A6C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1BE5" w14:textId="73068222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  <w:r w:rsidRPr="00D23E4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</w:p>
        </w:tc>
      </w:tr>
      <w:tr w:rsidR="0094152F" w:rsidRPr="00D23E44" w14:paraId="394BAF9E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03493A65" w14:textId="60151E22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E638" w14:textId="25A8086B" w:rsidR="0094152F" w:rsidRPr="00D23E44" w:rsidRDefault="00D765AB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56,820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FF9CEA7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9EB7C" w14:textId="5BBB4DC2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51,001</w:t>
            </w:r>
          </w:p>
        </w:tc>
      </w:tr>
      <w:tr w:rsidR="0094152F" w:rsidRPr="00D23E44" w14:paraId="6182F473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65A4ADF4" w14:textId="31396480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25502" w14:textId="11A7EA5E" w:rsidR="0094152F" w:rsidRPr="00D23E44" w:rsidRDefault="00D765AB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44,339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9743918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21DE" w14:textId="1225A060" w:rsidR="0094152F" w:rsidRPr="00D23E44" w:rsidRDefault="00674120" w:rsidP="00E3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24,</w:t>
            </w:r>
            <w:r w:rsidR="00E318A9" w:rsidRPr="00D23E44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</w:p>
        </w:tc>
      </w:tr>
      <w:tr w:rsidR="0094152F" w:rsidRPr="00D23E44" w14:paraId="20DFBA22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B2D551A" w14:textId="4CB1BFAD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AE00" w14:textId="358D97D6" w:rsidR="0094152F" w:rsidRPr="00D23E44" w:rsidRDefault="00D765AB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25,630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EDEA86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AFD2E" w14:textId="03733A1F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Pr="00D23E4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</w:tr>
      <w:tr w:rsidR="0094152F" w:rsidRPr="00D23E44" w14:paraId="5F5A629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03CCEEFC" w14:textId="02F9D94E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F51D" w14:textId="5B709B96" w:rsidR="0094152F" w:rsidRPr="00D23E44" w:rsidRDefault="003E3F1C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6,208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042E2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2C0C7" w14:textId="76896BEF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D23E4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D23E44">
              <w:rPr>
                <w:rFonts w:ascii="Angsana New" w:hAnsi="Angsana New"/>
                <w:color w:val="000000"/>
                <w:sz w:val="28"/>
                <w:szCs w:val="28"/>
              </w:rPr>
              <w:t>397</w:t>
            </w:r>
          </w:p>
        </w:tc>
      </w:tr>
      <w:tr w:rsidR="0094152F" w:rsidRPr="00D23E44" w14:paraId="41DBD75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861673" w14:textId="3339E41A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80575" w14:textId="5C656EFF" w:rsidR="0094152F" w:rsidRPr="00D23E44" w:rsidRDefault="00676F89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3E44">
              <w:rPr>
                <w:rFonts w:ascii="Angsana New" w:hAnsi="Angsana New"/>
                <w:sz w:val="28"/>
                <w:szCs w:val="28"/>
              </w:rPr>
              <w:t>37,127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C961E83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D6C98" w14:textId="5AB4673F" w:rsidR="0094152F" w:rsidRPr="00D23E44" w:rsidRDefault="00E318A9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44,069</w:t>
            </w:r>
          </w:p>
        </w:tc>
      </w:tr>
      <w:tr w:rsidR="0094152F" w:rsidRPr="00D23E44" w14:paraId="5D14C300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E1E3F4" w14:textId="06F78CE9" w:rsidR="0094152F" w:rsidRPr="00D23E44" w:rsidRDefault="0094152F" w:rsidP="0094152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2C0F6" w14:textId="7416B8D8" w:rsidR="0094152F" w:rsidRPr="00D23E44" w:rsidRDefault="003E3F1C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</w:rPr>
              <w:t>2,626,520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E1757B" w14:textId="77777777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64E0E6" w14:textId="7382F6A4" w:rsidR="0094152F" w:rsidRPr="00D23E44" w:rsidRDefault="0094152F" w:rsidP="0094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2,72</w:t>
            </w: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D23E4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,6</w:t>
            </w:r>
            <w:r w:rsidRPr="00D23E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</w:p>
        </w:tc>
      </w:tr>
    </w:tbl>
    <w:p w14:paraId="74DD9E1B" w14:textId="77777777" w:rsidR="00472A31" w:rsidRPr="00D23E44" w:rsidRDefault="00472A31" w:rsidP="00472A3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6E8B201" w14:textId="6817D1EF" w:rsidR="00D44225" w:rsidRPr="00D23E44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789A6D91" w14:textId="77777777" w:rsidR="002F5C81" w:rsidRPr="00D23E44" w:rsidRDefault="002F5C81" w:rsidP="002F5C8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6"/>
          <w:szCs w:val="26"/>
          <w:lang w:val="en-US" w:bidi="th-TH"/>
        </w:rPr>
      </w:pPr>
    </w:p>
    <w:p w14:paraId="33BC0E85" w14:textId="6713B5C6" w:rsidR="002F5C81" w:rsidRPr="00D23E44" w:rsidRDefault="002F5C81" w:rsidP="002F5C8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D23E44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D23E44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23E44">
        <w:rPr>
          <w:rFonts w:asciiTheme="majorBidi" w:hAnsiTheme="majorBidi" w:cstheme="majorBidi"/>
          <w:sz w:val="28"/>
          <w:szCs w:val="28"/>
          <w:lang w:val="en-US"/>
        </w:rPr>
        <w:br/>
      </w:r>
      <w:r w:rsidR="0072195B" w:rsidRPr="00D23E4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D23E44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D23E4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D23E44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74C84973" w14:textId="77777777" w:rsidR="002F5C81" w:rsidRPr="00D23E44" w:rsidRDefault="002F5C81" w:rsidP="002F5C8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6"/>
          <w:szCs w:val="26"/>
        </w:rPr>
      </w:pPr>
    </w:p>
    <w:p w14:paraId="4AB86C12" w14:textId="3046026D" w:rsidR="002F5C81" w:rsidRPr="00D23E44" w:rsidRDefault="002F5C8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เงินปันผล</w:t>
      </w:r>
    </w:p>
    <w:p w14:paraId="07930E71" w14:textId="77777777" w:rsidR="005C1FBC" w:rsidRPr="00D23E44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6"/>
          <w:szCs w:val="26"/>
          <w:cs/>
          <w:lang w:bidi="ar-SA"/>
        </w:rPr>
      </w:pPr>
    </w:p>
    <w:p w14:paraId="54BFF72E" w14:textId="77777777" w:rsidR="002F5C81" w:rsidRPr="00D23E44" w:rsidRDefault="002F5C81" w:rsidP="002F5C81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D23E44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</w:t>
      </w:r>
      <w:r w:rsidRPr="00D23E4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มีดังนี้</w:t>
      </w: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2F5C81" w:rsidRPr="00D23E44" w14:paraId="32D7C548" w14:textId="77777777" w:rsidTr="429AC958">
        <w:trPr>
          <w:tblHeader/>
        </w:trPr>
        <w:tc>
          <w:tcPr>
            <w:tcW w:w="3600" w:type="dxa"/>
            <w:vAlign w:val="bottom"/>
          </w:tcPr>
          <w:p w14:paraId="306081AD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015B89EA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2FC69519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052B7AC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305D33CA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029896A4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2F5C81" w:rsidRPr="00D23E44" w14:paraId="1443EC9B" w14:textId="77777777" w:rsidTr="429AC958">
        <w:trPr>
          <w:tblHeader/>
        </w:trPr>
        <w:tc>
          <w:tcPr>
            <w:tcW w:w="3600" w:type="dxa"/>
          </w:tcPr>
          <w:p w14:paraId="1AB81B60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3FEEF8B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6386DC8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3DD853AB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F0EA1EF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5F672D5B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2F5C81" w:rsidRPr="00D23E44" w14:paraId="165CAF2E" w14:textId="77777777" w:rsidTr="429AC958">
        <w:trPr>
          <w:tblHeader/>
        </w:trPr>
        <w:tc>
          <w:tcPr>
            <w:tcW w:w="3600" w:type="dxa"/>
            <w:hideMark/>
          </w:tcPr>
          <w:p w14:paraId="0CD8A30B" w14:textId="30F1B52B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23E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23E44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23E44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6DF3A154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6810688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0EE4625B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6A9DF374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891A466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F5C81" w:rsidRPr="00D23E44" w14:paraId="456EF4D9" w14:textId="77777777" w:rsidTr="429AC958">
        <w:trPr>
          <w:tblHeader/>
        </w:trPr>
        <w:tc>
          <w:tcPr>
            <w:tcW w:w="3600" w:type="dxa"/>
            <w:hideMark/>
          </w:tcPr>
          <w:p w14:paraId="7CB92E2E" w14:textId="38CAA6A1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0" w:type="dxa"/>
            <w:hideMark/>
          </w:tcPr>
          <w:p w14:paraId="672D9CEF" w14:textId="428D6FCC" w:rsidR="002F5C81" w:rsidRPr="00D23E44" w:rsidRDefault="5A4205C1" w:rsidP="003F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="002F5C81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proofErr w:type="spellStart"/>
            <w:r w:rsidR="002F5C81" w:rsidRPr="00D23E44">
              <w:rPr>
                <w:rFonts w:asciiTheme="majorBidi" w:hAnsiTheme="majorBidi" w:cstheme="majorBidi"/>
                <w:sz w:val="28"/>
                <w:szCs w:val="28"/>
              </w:rPr>
              <w:t>มษา</w:t>
            </w:r>
            <w:proofErr w:type="spellEnd"/>
            <w:r w:rsidR="002F5C81"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="002F5C81" w:rsidRPr="00D23E4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5BEA7156" w14:textId="31D8AEF5" w:rsidR="002F5C81" w:rsidRPr="00D23E44" w:rsidRDefault="006478F2" w:rsidP="00647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="00AD3EB1"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</w:tcPr>
          <w:p w14:paraId="4C0ADB64" w14:textId="0ED65F8B" w:rsidR="002F5C81" w:rsidRPr="00D23E44" w:rsidRDefault="0AD2006E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0.3704</w:t>
            </w:r>
          </w:p>
        </w:tc>
        <w:tc>
          <w:tcPr>
            <w:tcW w:w="231" w:type="dxa"/>
          </w:tcPr>
          <w:p w14:paraId="578F5B6D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31B3451B" w14:textId="4D28B5CB" w:rsidR="002F5C81" w:rsidRPr="00D23E44" w:rsidRDefault="0AD2006E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100.01</w:t>
            </w:r>
          </w:p>
        </w:tc>
      </w:tr>
      <w:tr w:rsidR="002F5C81" w:rsidRPr="00D23E44" w14:paraId="29AF6CDF" w14:textId="77777777" w:rsidTr="429AC958">
        <w:trPr>
          <w:trHeight w:val="110"/>
          <w:tblHeader/>
        </w:trPr>
        <w:tc>
          <w:tcPr>
            <w:tcW w:w="3600" w:type="dxa"/>
          </w:tcPr>
          <w:p w14:paraId="4CB41314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334CD5D6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B437FA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DD4455E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2375EEEF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E5BFABF" w14:textId="77777777" w:rsidR="002F5C81" w:rsidRPr="00D23E44" w:rsidRDefault="002F5C81" w:rsidP="007E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F5C81" w:rsidRPr="00D23E44" w14:paraId="6B0689A2" w14:textId="77777777" w:rsidTr="429AC958">
        <w:trPr>
          <w:tblHeader/>
        </w:trPr>
        <w:tc>
          <w:tcPr>
            <w:tcW w:w="3600" w:type="dxa"/>
            <w:hideMark/>
          </w:tcPr>
          <w:p w14:paraId="49F067AD" w14:textId="64F1AF2D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23E44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23E44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26C62853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B05AEC7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440ECBBA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06AA8AB2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57978642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F5C81" w:rsidRPr="00D23E44" w14:paraId="373C3351" w14:textId="77777777" w:rsidTr="429AC958">
        <w:tc>
          <w:tcPr>
            <w:tcW w:w="3600" w:type="dxa"/>
            <w:hideMark/>
          </w:tcPr>
          <w:p w14:paraId="74DB0F1F" w14:textId="2012C46C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D23E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hideMark/>
          </w:tcPr>
          <w:p w14:paraId="12E02175" w14:textId="1AA53F6E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B704F75" w14:textId="7E37DAD0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4" w:type="dxa"/>
            <w:hideMark/>
          </w:tcPr>
          <w:p w14:paraId="5EA5200E" w14:textId="01619C9D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0.3334</w:t>
            </w:r>
          </w:p>
        </w:tc>
        <w:tc>
          <w:tcPr>
            <w:tcW w:w="231" w:type="dxa"/>
          </w:tcPr>
          <w:p w14:paraId="7FCBB025" w14:textId="77777777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7" w:type="dxa"/>
            <w:hideMark/>
          </w:tcPr>
          <w:p w14:paraId="44316D55" w14:textId="6178A3FA" w:rsidR="002F5C81" w:rsidRPr="00D23E44" w:rsidRDefault="002F5C81" w:rsidP="002F5C81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90.02</w:t>
            </w:r>
          </w:p>
        </w:tc>
      </w:tr>
    </w:tbl>
    <w:p w14:paraId="3BA6B0FB" w14:textId="345774FA" w:rsidR="00B04D4B" w:rsidRPr="00D23E44" w:rsidRDefault="00B04D4B" w:rsidP="00FD56C9">
      <w:pPr>
        <w:pStyle w:val="index"/>
        <w:pageBreakBefore/>
        <w:numPr>
          <w:ilvl w:val="0"/>
          <w:numId w:val="19"/>
        </w:numPr>
        <w:spacing w:after="0" w:line="240" w:lineRule="auto"/>
        <w:ind w:left="547" w:right="-29" w:hanging="54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</w:t>
      </w:r>
      <w:r w:rsidR="00163581"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D23E44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D23E44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D23E4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D23E44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751BF7" w14:textId="3E115501" w:rsidR="00E67CF2" w:rsidRPr="00D23E44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23E4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D23E4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39F6DF41" w14:textId="67F89008" w:rsidR="00E67CF2" w:rsidRPr="00D23E44" w:rsidRDefault="00E6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66"/>
      </w:tblGrid>
      <w:tr w:rsidR="00924924" w:rsidRPr="00D23E44" w14:paraId="2C8809E3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5637A92A" w14:textId="77777777" w:rsidR="00924924" w:rsidRPr="00D23E44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D23E44" w14:paraId="3E28057F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79F024F3" w14:textId="77777777" w:rsidR="00924924" w:rsidRPr="00D23E44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0CC6762B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5D4BC095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D23E44" w14:paraId="213E5DD2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067AC29" w14:textId="77777777" w:rsidR="00924924" w:rsidRPr="00D23E44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445E43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F48809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85E75F6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D23E44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B1A89E9" w14:textId="77777777" w:rsidR="00924924" w:rsidRPr="00D23E44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6A21797B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D23E44" w14:paraId="2762269D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70A1F79C" w14:textId="77777777" w:rsidR="00924924" w:rsidRPr="00D23E44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D23E44" w14:paraId="73716CFA" w14:textId="77777777" w:rsidTr="00BE2FBC">
        <w:trPr>
          <w:trHeight w:val="261"/>
        </w:trPr>
        <w:tc>
          <w:tcPr>
            <w:tcW w:w="2698" w:type="dxa"/>
            <w:vAlign w:val="bottom"/>
          </w:tcPr>
          <w:p w14:paraId="7B700B21" w14:textId="486BC1C4" w:rsidR="00924924" w:rsidRPr="00D23E44" w:rsidRDefault="00BB79B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D23E44" w14:paraId="6381B0D8" w14:textId="77777777" w:rsidTr="00896D56">
        <w:trPr>
          <w:trHeight w:val="261"/>
        </w:trPr>
        <w:tc>
          <w:tcPr>
            <w:tcW w:w="2698" w:type="dxa"/>
          </w:tcPr>
          <w:p w14:paraId="616E9520" w14:textId="77777777" w:rsidR="00924924" w:rsidRPr="00D23E44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BD273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3469D0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01D1E4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D53294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A59CEA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D23E44" w14:paraId="03E4ECF0" w14:textId="77777777" w:rsidTr="00896D56">
        <w:trPr>
          <w:trHeight w:val="261"/>
        </w:trPr>
        <w:tc>
          <w:tcPr>
            <w:tcW w:w="2698" w:type="dxa"/>
          </w:tcPr>
          <w:p w14:paraId="016A47A2" w14:textId="77777777" w:rsidR="00924924" w:rsidRPr="00D23E44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54ABA50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</w:tcPr>
          <w:p w14:paraId="7EDA6C32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5BD5E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00B22D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D23E44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A0FE26" w14:textId="77777777" w:rsidR="00924924" w:rsidRPr="00D23E44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FD184EA" w14:textId="77777777" w:rsidR="00924924" w:rsidRPr="00D23E44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6A" w:rsidRPr="00D23E44" w14:paraId="2253F8E7" w14:textId="77777777" w:rsidTr="003C18BD">
        <w:trPr>
          <w:trHeight w:val="261"/>
        </w:trPr>
        <w:tc>
          <w:tcPr>
            <w:tcW w:w="2698" w:type="dxa"/>
          </w:tcPr>
          <w:p w14:paraId="00626432" w14:textId="77777777" w:rsidR="0005106A" w:rsidRPr="00D23E44" w:rsidRDefault="0005106A" w:rsidP="0005106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AA7DB2" w14:textId="4ACE7B7D" w:rsidR="0005106A" w:rsidRPr="00D23E44" w:rsidRDefault="00805EF8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42" w:type="dxa"/>
          </w:tcPr>
          <w:p w14:paraId="7CA503F5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C49D" w14:textId="05A1491C" w:rsidR="0005106A" w:rsidRPr="00D23E44" w:rsidRDefault="00A675EA" w:rsidP="000510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05106A" w:rsidRPr="00D23E44" w:rsidRDefault="0005106A" w:rsidP="000510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4D09835A" w14:textId="177E73CB" w:rsidR="0005106A" w:rsidRPr="00D23E44" w:rsidRDefault="00A675EA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00FA93" w14:textId="77777777" w:rsidR="0005106A" w:rsidRPr="00D23E4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999BF1" w14:textId="50273994" w:rsidR="0005106A" w:rsidRPr="00D23E44" w:rsidRDefault="00A675E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36" w:type="dxa"/>
          </w:tcPr>
          <w:p w14:paraId="29002B6B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68E7610" w14:textId="6280B914" w:rsidR="0005106A" w:rsidRPr="00D23E44" w:rsidRDefault="00A675EA" w:rsidP="0005106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</w:tr>
      <w:tr w:rsidR="0005106A" w:rsidRPr="00D23E44" w14:paraId="67299F8F" w14:textId="77777777" w:rsidTr="003C18BD">
        <w:trPr>
          <w:trHeight w:val="261"/>
        </w:trPr>
        <w:tc>
          <w:tcPr>
            <w:tcW w:w="2698" w:type="dxa"/>
          </w:tcPr>
          <w:p w14:paraId="591387AD" w14:textId="3F12D27C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7B97BBB5" w:rsidR="0005106A" w:rsidRPr="00D23E44" w:rsidRDefault="00805EF8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42" w:type="dxa"/>
          </w:tcPr>
          <w:p w14:paraId="4D92BF41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C00E9C" w14:textId="4255CF1E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FD4307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2011A8B" w14:textId="17A22443" w:rsidR="0005106A" w:rsidRPr="00D23E4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05106A" w:rsidRPr="00D23E4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B56C1AA" w14:textId="77777777" w:rsidR="0005106A" w:rsidRPr="00D23E4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997FF4A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106A" w:rsidRPr="00D23E44" w14:paraId="2B2370C3" w14:textId="77777777" w:rsidTr="00C64C55">
        <w:trPr>
          <w:trHeight w:val="177"/>
        </w:trPr>
        <w:tc>
          <w:tcPr>
            <w:tcW w:w="2698" w:type="dxa"/>
          </w:tcPr>
          <w:p w14:paraId="73BCFD6F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453713A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2" w:type="dxa"/>
          </w:tcPr>
          <w:p w14:paraId="002B991D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23" w:type="dxa"/>
          </w:tcPr>
          <w:p w14:paraId="239D9540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F737611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23" w:type="dxa"/>
          </w:tcPr>
          <w:p w14:paraId="3B854CC8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3DF6FFF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9" w:type="dxa"/>
          </w:tcPr>
          <w:p w14:paraId="2DD84D39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E175767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4080E023" w14:textId="77777777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</w:tr>
      <w:tr w:rsidR="0005106A" w:rsidRPr="00D23E44" w14:paraId="53CA2D63" w14:textId="77777777" w:rsidTr="003C18BD">
        <w:trPr>
          <w:trHeight w:val="261"/>
        </w:trPr>
        <w:tc>
          <w:tcPr>
            <w:tcW w:w="2698" w:type="dxa"/>
          </w:tcPr>
          <w:p w14:paraId="72965A8D" w14:textId="17EC4129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0D1CC27F" w14:textId="77777777" w:rsidR="0005106A" w:rsidRPr="00D23E4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35E2B93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A6B09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920CC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5BF491" w14:textId="77777777" w:rsidR="0005106A" w:rsidRPr="00D23E4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2634D" w14:textId="77777777" w:rsidR="0005106A" w:rsidRPr="00D23E4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685352" w14:textId="77777777" w:rsidR="0005106A" w:rsidRPr="00D23E4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13C2B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97E0D1E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6A" w:rsidRPr="00D23E44" w14:paraId="7F4CF1F9" w14:textId="77777777" w:rsidTr="003C18BD">
        <w:trPr>
          <w:trHeight w:val="261"/>
        </w:trPr>
        <w:tc>
          <w:tcPr>
            <w:tcW w:w="2698" w:type="dxa"/>
          </w:tcPr>
          <w:p w14:paraId="78AD10BC" w14:textId="2BFAFF93" w:rsidR="0005106A" w:rsidRPr="00D23E4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26804AB" w14:textId="77777777" w:rsidR="0005106A" w:rsidRPr="00D23E4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B87DE14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65F6374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75034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04CA67F" w14:textId="77777777" w:rsidR="0005106A" w:rsidRPr="00D23E4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C142E" w14:textId="77777777" w:rsidR="0005106A" w:rsidRPr="00D23E4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9BEEB7A" w14:textId="77777777" w:rsidR="0005106A" w:rsidRPr="00D23E4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C54B9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2B4041" w14:textId="77777777" w:rsidR="0005106A" w:rsidRPr="00D23E4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D23E44" w14:paraId="1D490289" w14:textId="77777777" w:rsidTr="00C64C55">
        <w:trPr>
          <w:trHeight w:val="261"/>
        </w:trPr>
        <w:tc>
          <w:tcPr>
            <w:tcW w:w="2698" w:type="dxa"/>
          </w:tcPr>
          <w:p w14:paraId="08366AEA" w14:textId="719C7981" w:rsidR="00586417" w:rsidRPr="00D23E44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B04D61" w14:textId="62C0ADD8" w:rsidR="00586417" w:rsidRPr="00D23E44" w:rsidRDefault="00A675EA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6,184</w:t>
            </w:r>
          </w:p>
        </w:tc>
        <w:tc>
          <w:tcPr>
            <w:tcW w:w="242" w:type="dxa"/>
          </w:tcPr>
          <w:p w14:paraId="489548D2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2177E2D" w14:textId="7F49300B" w:rsidR="00586417" w:rsidRPr="00D23E44" w:rsidRDefault="00A675EA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04EAC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E723E0" w14:textId="4F238EF9" w:rsidR="00586417" w:rsidRPr="00D23E44" w:rsidRDefault="00A675EA" w:rsidP="003A024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6,184</w:t>
            </w:r>
          </w:p>
        </w:tc>
        <w:tc>
          <w:tcPr>
            <w:tcW w:w="236" w:type="dxa"/>
          </w:tcPr>
          <w:p w14:paraId="3F585145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329883" w14:textId="35C518E6" w:rsidR="00586417" w:rsidRPr="00D23E44" w:rsidRDefault="00A675EA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11A844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A7107E7" w14:textId="54FA1519" w:rsidR="00586417" w:rsidRPr="00D23E44" w:rsidRDefault="00A675EA" w:rsidP="00D3116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6,184</w:t>
            </w:r>
          </w:p>
        </w:tc>
      </w:tr>
      <w:tr w:rsidR="00586417" w:rsidRPr="00D23E44" w14:paraId="50A9475E" w14:textId="77777777" w:rsidTr="00C64C55">
        <w:trPr>
          <w:trHeight w:val="261"/>
        </w:trPr>
        <w:tc>
          <w:tcPr>
            <w:tcW w:w="2698" w:type="dxa"/>
          </w:tcPr>
          <w:p w14:paraId="590BFD88" w14:textId="57135B7D" w:rsidR="00586417" w:rsidRPr="00D23E44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0A3F4C" w14:textId="2808D8F7" w:rsidR="00586417" w:rsidRPr="00D23E44" w:rsidRDefault="00A675EA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6,184</w:t>
            </w:r>
          </w:p>
        </w:tc>
        <w:tc>
          <w:tcPr>
            <w:tcW w:w="242" w:type="dxa"/>
          </w:tcPr>
          <w:p w14:paraId="702B07D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3DD9D7DE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B422D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166B315" w14:textId="77777777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F0F455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DA5A8F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11F8E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B44AD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220" w:rsidRPr="00D23E44" w14:paraId="2D730E82" w14:textId="77777777" w:rsidTr="00FA7220">
        <w:trPr>
          <w:trHeight w:val="261"/>
        </w:trPr>
        <w:tc>
          <w:tcPr>
            <w:tcW w:w="2698" w:type="dxa"/>
          </w:tcPr>
          <w:p w14:paraId="07D02E83" w14:textId="77777777" w:rsidR="00FA7220" w:rsidRPr="00D23E44" w:rsidRDefault="00FA7220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950033" w14:textId="77777777" w:rsidR="00FA7220" w:rsidRPr="00D23E44" w:rsidRDefault="00FA7220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7358F99" w14:textId="77777777" w:rsidR="00FA7220" w:rsidRPr="00D23E44" w:rsidRDefault="00FA7220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0CD2D014" w14:textId="77777777" w:rsidR="00FA7220" w:rsidRPr="00D23E44" w:rsidRDefault="00FA7220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54D89" w14:textId="77777777" w:rsidR="00FA7220" w:rsidRPr="00D23E44" w:rsidRDefault="00FA7220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AFC3213" w14:textId="77777777" w:rsidR="00FA7220" w:rsidRPr="00D23E44" w:rsidRDefault="00FA7220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19CA50" w14:textId="77777777" w:rsidR="00FA7220" w:rsidRPr="00D23E44" w:rsidRDefault="00FA7220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0731683" w14:textId="77777777" w:rsidR="00FA7220" w:rsidRPr="00D23E44" w:rsidRDefault="00FA7220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3362F3" w14:textId="77777777" w:rsidR="00FA7220" w:rsidRPr="00D23E44" w:rsidRDefault="00FA7220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067E970" w14:textId="77777777" w:rsidR="00FA7220" w:rsidRPr="00D23E44" w:rsidRDefault="00FA7220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86417" w:rsidRPr="00D23E44" w14:paraId="4315741C" w14:textId="77777777" w:rsidTr="00C64C55">
        <w:trPr>
          <w:trHeight w:val="261"/>
        </w:trPr>
        <w:tc>
          <w:tcPr>
            <w:tcW w:w="2698" w:type="dxa"/>
            <w:vAlign w:val="bottom"/>
          </w:tcPr>
          <w:p w14:paraId="651CF21D" w14:textId="3B90133F" w:rsidR="00586417" w:rsidRPr="00D23E44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2813002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11B7EAA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D7139B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7DE9A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2C383C0" w14:textId="77777777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2335E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997617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41B22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A1CBD4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D23E44" w14:paraId="376FAA4D" w14:textId="77777777" w:rsidTr="008C6167">
        <w:trPr>
          <w:trHeight w:val="261"/>
        </w:trPr>
        <w:tc>
          <w:tcPr>
            <w:tcW w:w="2698" w:type="dxa"/>
          </w:tcPr>
          <w:p w14:paraId="32FE8C3C" w14:textId="25FA945E" w:rsidR="00586417" w:rsidRPr="00D23E44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699A2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50D2C4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B266CC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E5F6C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3F9EBB" w14:textId="77777777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9465F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CD8D91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CD277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0E2CA17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D23E44" w14:paraId="4B3223BA" w14:textId="77777777" w:rsidTr="008C6167">
        <w:trPr>
          <w:trHeight w:val="261"/>
        </w:trPr>
        <w:tc>
          <w:tcPr>
            <w:tcW w:w="2698" w:type="dxa"/>
          </w:tcPr>
          <w:p w14:paraId="4A6611DF" w14:textId="191A9C17" w:rsidR="00586417" w:rsidRPr="00D23E44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8C8730D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287CC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F50814B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CC81B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4156D94" w14:textId="77777777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9A254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754902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E990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4C2AB4A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D23E44" w14:paraId="148FA53E" w14:textId="77777777" w:rsidTr="008C6167">
        <w:trPr>
          <w:trHeight w:val="261"/>
        </w:trPr>
        <w:tc>
          <w:tcPr>
            <w:tcW w:w="2698" w:type="dxa"/>
          </w:tcPr>
          <w:p w14:paraId="69C8541B" w14:textId="2CE2CBD7" w:rsidR="00586417" w:rsidRPr="00D23E44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454F87B2" w14:textId="0E21510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1715831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F53EC5E" w14:textId="49BF76DC" w:rsidR="00586417" w:rsidRPr="00D23E44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9F9D27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35CB431" w14:textId="7AFEA529" w:rsidR="00586417" w:rsidRPr="00D23E44" w:rsidRDefault="00586417" w:rsidP="0058641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79792B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2A3764" w14:textId="76AADE96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079BF031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45A3AD5" w14:textId="2CAE5B96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586417" w:rsidRPr="00D23E44" w14:paraId="47A22151" w14:textId="77777777" w:rsidTr="008C6167">
        <w:trPr>
          <w:trHeight w:val="261"/>
        </w:trPr>
        <w:tc>
          <w:tcPr>
            <w:tcW w:w="2698" w:type="dxa"/>
          </w:tcPr>
          <w:p w14:paraId="2770F7D4" w14:textId="21A389B1" w:rsidR="00586417" w:rsidRPr="00D23E44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E04926" w14:textId="1AB29CC8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42" w:type="dxa"/>
          </w:tcPr>
          <w:p w14:paraId="3E62F512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608B34" w14:textId="2AC1A38F" w:rsidR="00586417" w:rsidRPr="00D23E44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937AA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692C48" w14:textId="65BB453C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36" w:type="dxa"/>
          </w:tcPr>
          <w:p w14:paraId="42D4907C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B7C614" w14:textId="4EBBD295" w:rsidR="00586417" w:rsidRPr="00D23E44" w:rsidRDefault="00586417" w:rsidP="0046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36CFB8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CBB9C1" w14:textId="59DE4E9E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</w:tr>
      <w:tr w:rsidR="00586417" w:rsidRPr="00D23E44" w14:paraId="55A806DF" w14:textId="77777777" w:rsidTr="008C6167">
        <w:trPr>
          <w:trHeight w:val="261"/>
        </w:trPr>
        <w:tc>
          <w:tcPr>
            <w:tcW w:w="2698" w:type="dxa"/>
          </w:tcPr>
          <w:p w14:paraId="59946BE1" w14:textId="2A1C7CBE" w:rsidR="00586417" w:rsidRPr="00D23E44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FB6F9B" w14:textId="09F83A32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242" w:type="dxa"/>
          </w:tcPr>
          <w:p w14:paraId="21F5511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B35D47F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25FBDB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3BD3BB" w14:textId="77777777" w:rsidR="00586417" w:rsidRPr="00D23E4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6783E" w14:textId="77777777" w:rsidR="00586417" w:rsidRPr="00D23E4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AF84B1" w14:textId="77777777" w:rsidR="00586417" w:rsidRPr="00D23E4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4D8C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2E5D1A2" w14:textId="77777777" w:rsidR="00586417" w:rsidRPr="00D23E4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2810E0" w14:textId="0ACF2976" w:rsidR="00245E83" w:rsidRPr="00D23E44" w:rsidRDefault="00C64C55" w:rsidP="00C6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40"/>
        </w:tabs>
        <w:rPr>
          <w:sz w:val="8"/>
          <w:szCs w:val="8"/>
        </w:rPr>
      </w:pPr>
      <w:r w:rsidRPr="00D23E44">
        <w:rPr>
          <w:sz w:val="12"/>
          <w:szCs w:val="12"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44"/>
        <w:gridCol w:w="13"/>
      </w:tblGrid>
      <w:tr w:rsidR="00924924" w:rsidRPr="00D23E44" w14:paraId="5CBF65C7" w14:textId="77777777" w:rsidTr="00896D56">
        <w:trPr>
          <w:gridAfter w:val="1"/>
          <w:wAfter w:w="13" w:type="dxa"/>
          <w:trHeight w:val="261"/>
          <w:tblHeader/>
        </w:trPr>
        <w:tc>
          <w:tcPr>
            <w:tcW w:w="2698" w:type="dxa"/>
            <w:vAlign w:val="bottom"/>
          </w:tcPr>
          <w:p w14:paraId="7087D48F" w14:textId="4F0B722D" w:rsidR="00924924" w:rsidRPr="00D23E44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25F2554E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D23E44" w14:paraId="361A6867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35B07855" w14:textId="77777777" w:rsidR="00924924" w:rsidRPr="00D23E44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645ECE1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0" w:type="dxa"/>
            <w:gridSpan w:val="8"/>
            <w:vAlign w:val="bottom"/>
          </w:tcPr>
          <w:p w14:paraId="339D56DF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D23E44" w14:paraId="6E333A10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E240485" w14:textId="77777777" w:rsidR="00924924" w:rsidRPr="00D23E44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205F8249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15DF6C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A5FF902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D23E44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1ED020F8" w14:textId="77777777" w:rsidR="00924924" w:rsidRPr="00D23E44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FA092FA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D23E44" w14:paraId="26A3A092" w14:textId="77777777" w:rsidTr="00896D56">
        <w:trPr>
          <w:gridAfter w:val="1"/>
          <w:wAfter w:w="13" w:type="dxa"/>
          <w:trHeight w:val="182"/>
          <w:tblHeader/>
        </w:trPr>
        <w:tc>
          <w:tcPr>
            <w:tcW w:w="2698" w:type="dxa"/>
            <w:vAlign w:val="bottom"/>
          </w:tcPr>
          <w:p w14:paraId="3E476F53" w14:textId="77777777" w:rsidR="00924924" w:rsidRPr="00D23E44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55869233" w14:textId="77777777" w:rsidR="00924924" w:rsidRPr="00D23E44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D23E44" w14:paraId="50AB86EE" w14:textId="77777777" w:rsidTr="00896D56">
        <w:trPr>
          <w:gridAfter w:val="1"/>
          <w:wAfter w:w="13" w:type="dxa"/>
          <w:trHeight w:val="182"/>
        </w:trPr>
        <w:tc>
          <w:tcPr>
            <w:tcW w:w="2698" w:type="dxa"/>
            <w:vAlign w:val="bottom"/>
          </w:tcPr>
          <w:p w14:paraId="6E53C60C" w14:textId="4FF5DED4" w:rsidR="001F232D" w:rsidRPr="00D23E44" w:rsidRDefault="00236A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6559" w:type="dxa"/>
            <w:gridSpan w:val="9"/>
            <w:vAlign w:val="bottom"/>
          </w:tcPr>
          <w:p w14:paraId="1EE19F5D" w14:textId="77777777" w:rsidR="001F232D" w:rsidRPr="00D23E44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D23E44" w14:paraId="37CA08A8" w14:textId="77777777" w:rsidTr="00896D56">
        <w:trPr>
          <w:trHeight w:val="261"/>
        </w:trPr>
        <w:tc>
          <w:tcPr>
            <w:tcW w:w="2698" w:type="dxa"/>
          </w:tcPr>
          <w:p w14:paraId="5F6431A0" w14:textId="77777777" w:rsidR="001F232D" w:rsidRPr="00D23E44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C2B50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368D47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CCB847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2DD058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6F0BEE83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23E44" w14:paraId="180C0743" w14:textId="77777777" w:rsidTr="00896D56">
        <w:trPr>
          <w:trHeight w:val="254"/>
        </w:trPr>
        <w:tc>
          <w:tcPr>
            <w:tcW w:w="2698" w:type="dxa"/>
          </w:tcPr>
          <w:p w14:paraId="5CBAF29E" w14:textId="77777777" w:rsidR="001F232D" w:rsidRPr="00D23E44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66B7F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26C818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61EEC7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D23E44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48C5CDA" w14:textId="77777777" w:rsidR="001F232D" w:rsidRPr="00D23E44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6020F27" w14:textId="77777777" w:rsidR="001F232D" w:rsidRPr="00D23E44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4CD" w:rsidRPr="00D23E44" w14:paraId="7E01AB76" w14:textId="77777777" w:rsidTr="00896D56">
        <w:trPr>
          <w:trHeight w:val="261"/>
        </w:trPr>
        <w:tc>
          <w:tcPr>
            <w:tcW w:w="2698" w:type="dxa"/>
          </w:tcPr>
          <w:p w14:paraId="207F62BE" w14:textId="77777777" w:rsidR="002A64CD" w:rsidRPr="00D23E44" w:rsidRDefault="002A64CD" w:rsidP="002A64C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00C5EC62" w:rsidR="002A64CD" w:rsidRPr="00D23E44" w:rsidRDefault="00CA7E53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42" w:type="dxa"/>
          </w:tcPr>
          <w:p w14:paraId="46A12424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F455D7" w14:textId="2CAD14EF" w:rsidR="002A64CD" w:rsidRPr="00D23E44" w:rsidRDefault="00213B2B" w:rsidP="00F94BA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E8DEDFF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F0481F" w14:textId="0708DC4F" w:rsidR="002A64CD" w:rsidRPr="00D23E44" w:rsidRDefault="00213B2B" w:rsidP="00F94B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2A64CD" w:rsidRPr="00D23E44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895CF2" w14:textId="79E3F33D" w:rsidR="002A64CD" w:rsidRPr="00D23E44" w:rsidRDefault="00213B2B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36" w:type="dxa"/>
          </w:tcPr>
          <w:p w14:paraId="50BF7E10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5D5416F5" w14:textId="7DF8B547" w:rsidR="002A64CD" w:rsidRPr="00D23E44" w:rsidRDefault="00213B2B" w:rsidP="003A024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  <w:tr w:rsidR="002A64CD" w:rsidRPr="00D23E44" w14:paraId="2F2FD7C5" w14:textId="77777777" w:rsidTr="00896D56">
        <w:trPr>
          <w:trHeight w:val="208"/>
        </w:trPr>
        <w:tc>
          <w:tcPr>
            <w:tcW w:w="2698" w:type="dxa"/>
          </w:tcPr>
          <w:p w14:paraId="211BD4BE" w14:textId="77777777" w:rsidR="002A64CD" w:rsidRPr="00D23E44" w:rsidRDefault="002A64CD" w:rsidP="002A64C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369AEF35" w:rsidR="002A64CD" w:rsidRPr="00D23E44" w:rsidRDefault="00CA7E53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42" w:type="dxa"/>
          </w:tcPr>
          <w:p w14:paraId="4BB57346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43400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383658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2A64CD" w:rsidRPr="00D23E44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2C10A" w14:textId="77777777" w:rsidR="002A64CD" w:rsidRPr="00D23E44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CBCB9C7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4CD" w:rsidRPr="00D23E44" w14:paraId="34A98397" w14:textId="77777777" w:rsidTr="00896D56">
        <w:trPr>
          <w:trHeight w:val="208"/>
        </w:trPr>
        <w:tc>
          <w:tcPr>
            <w:tcW w:w="2698" w:type="dxa"/>
          </w:tcPr>
          <w:p w14:paraId="665E77DA" w14:textId="77777777" w:rsidR="002A64CD" w:rsidRPr="00D23E44" w:rsidRDefault="002A64CD" w:rsidP="002A64C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8CE6B" w14:textId="77777777" w:rsidR="002A64CD" w:rsidRPr="00D23E44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2583D21D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</w:tcPr>
          <w:p w14:paraId="4D2063F2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A72AB4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</w:tcPr>
          <w:p w14:paraId="1E1E3BE5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EC8774" w14:textId="77777777" w:rsidR="002A64CD" w:rsidRPr="00D23E44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751516A6" w14:textId="77777777" w:rsidR="002A64CD" w:rsidRPr="00D23E44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12D045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gridSpan w:val="2"/>
          </w:tcPr>
          <w:p w14:paraId="7DCCCB8B" w14:textId="77777777" w:rsidR="002A64CD" w:rsidRPr="00D23E44" w:rsidRDefault="002A64CD" w:rsidP="002A64C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67CA" w:rsidRPr="00D23E44" w14:paraId="7A9ACF4F" w14:textId="77777777" w:rsidTr="00896D56">
        <w:trPr>
          <w:trHeight w:val="261"/>
        </w:trPr>
        <w:tc>
          <w:tcPr>
            <w:tcW w:w="2698" w:type="dxa"/>
          </w:tcPr>
          <w:p w14:paraId="6FD3B408" w14:textId="6636D008" w:rsidR="004267CA" w:rsidRPr="00D23E44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27AE814E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CA3647A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3527FAD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8E44B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5ADFEC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2FE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34BD70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5454D1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7E46BBAD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5FBDDCAB" w14:textId="77777777" w:rsidTr="004267CA">
        <w:trPr>
          <w:trHeight w:val="261"/>
        </w:trPr>
        <w:tc>
          <w:tcPr>
            <w:tcW w:w="2698" w:type="dxa"/>
          </w:tcPr>
          <w:p w14:paraId="20100675" w14:textId="72AA033F" w:rsidR="004267CA" w:rsidRPr="00D23E44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1D47A9E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F70B724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22EE5AD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DF297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C07567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4D5A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6503FD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56F413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ADE5DB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2528E5C2" w14:textId="77777777" w:rsidTr="004267CA">
        <w:trPr>
          <w:trHeight w:val="261"/>
        </w:trPr>
        <w:tc>
          <w:tcPr>
            <w:tcW w:w="2698" w:type="dxa"/>
          </w:tcPr>
          <w:p w14:paraId="11C765E3" w14:textId="0F858DF8" w:rsidR="004267CA" w:rsidRPr="00D23E44" w:rsidRDefault="004267CA" w:rsidP="004267CA">
            <w:pPr>
              <w:spacing w:line="240" w:lineRule="auto"/>
              <w:ind w:left="152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9C802C" w14:textId="2D994A21" w:rsidR="004267CA" w:rsidRPr="00D23E44" w:rsidRDefault="00213B2B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42" w:type="dxa"/>
          </w:tcPr>
          <w:p w14:paraId="73EDCF21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5301935" w14:textId="494F6FB6" w:rsidR="004267CA" w:rsidRPr="00D23E44" w:rsidRDefault="00213B2B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3AF3E" w14:textId="77777777" w:rsidR="004267CA" w:rsidRPr="00D23E44" w:rsidRDefault="004267CA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CA69EB6" w14:textId="3741259D" w:rsidR="004267CA" w:rsidRPr="00D23E44" w:rsidRDefault="00213B2B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36" w:type="dxa"/>
          </w:tcPr>
          <w:p w14:paraId="5F238701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FF17DD" w14:textId="077D69F8" w:rsidR="004267CA" w:rsidRPr="00D23E44" w:rsidRDefault="00213B2B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4365B6" w14:textId="77777777" w:rsidR="004267CA" w:rsidRPr="00D23E44" w:rsidRDefault="004267CA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5A1A44E" w14:textId="2A369E7F" w:rsidR="004267CA" w:rsidRPr="00D23E44" w:rsidRDefault="00213B2B" w:rsidP="00F94BA1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</w:tr>
      <w:tr w:rsidR="004267CA" w:rsidRPr="00D23E44" w14:paraId="7B5049C7" w14:textId="77777777" w:rsidTr="004267CA">
        <w:trPr>
          <w:trHeight w:val="261"/>
        </w:trPr>
        <w:tc>
          <w:tcPr>
            <w:tcW w:w="2698" w:type="dxa"/>
          </w:tcPr>
          <w:p w14:paraId="2D02F767" w14:textId="108CA22D" w:rsidR="004267CA" w:rsidRPr="00D23E44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23E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D9FF89" w14:textId="1B558FEB" w:rsidR="004267CA" w:rsidRPr="00D23E44" w:rsidRDefault="00213B2B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42" w:type="dxa"/>
          </w:tcPr>
          <w:p w14:paraId="772D11CB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7108F96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443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B91613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0BAEE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60291B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5D956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13F7AA2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9F" w:rsidRPr="00D23E44" w14:paraId="3BE1A0B3" w14:textId="77777777" w:rsidTr="009E5F9F">
        <w:trPr>
          <w:trHeight w:val="261"/>
        </w:trPr>
        <w:tc>
          <w:tcPr>
            <w:tcW w:w="2698" w:type="dxa"/>
          </w:tcPr>
          <w:p w14:paraId="09395369" w14:textId="77777777" w:rsidR="009E5F9F" w:rsidRPr="00D23E44" w:rsidRDefault="009E5F9F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419079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9506E0A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D9A47AF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BCB413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C554340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1BBF2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39440FB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98D9FA6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9325B34" w14:textId="77777777" w:rsidR="009E5F9F" w:rsidRPr="00D23E44" w:rsidRDefault="009E5F9F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62049649" w14:textId="77777777" w:rsidTr="00896D56">
        <w:trPr>
          <w:trHeight w:val="261"/>
        </w:trPr>
        <w:tc>
          <w:tcPr>
            <w:tcW w:w="2698" w:type="dxa"/>
          </w:tcPr>
          <w:p w14:paraId="2DDBBDB7" w14:textId="7465B361" w:rsidR="004267CA" w:rsidRPr="00D23E44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6209DCC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8EE68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78ED343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7CAE281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2A11A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817BEE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03E0C2C8" w14:textId="77777777" w:rsidTr="00896D56">
        <w:trPr>
          <w:trHeight w:val="261"/>
        </w:trPr>
        <w:tc>
          <w:tcPr>
            <w:tcW w:w="2698" w:type="dxa"/>
          </w:tcPr>
          <w:p w14:paraId="06D45DDE" w14:textId="37C8AD1F" w:rsidR="004267CA" w:rsidRPr="00D23E44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70C081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F43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6E781D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C4DCF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CED3A43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77C94198" w14:textId="77777777" w:rsidTr="00896D56">
        <w:trPr>
          <w:trHeight w:val="254"/>
        </w:trPr>
        <w:tc>
          <w:tcPr>
            <w:tcW w:w="2698" w:type="dxa"/>
          </w:tcPr>
          <w:p w14:paraId="0B5B96DE" w14:textId="77777777" w:rsidR="004267CA" w:rsidRPr="00D23E44" w:rsidRDefault="004267CA" w:rsidP="004267C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0AF484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534352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1E91D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4267CA" w:rsidRPr="00D23E44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3341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427403F9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D23E44" w14:paraId="7972F032" w14:textId="77777777" w:rsidTr="00896D56">
        <w:trPr>
          <w:trHeight w:val="254"/>
        </w:trPr>
        <w:tc>
          <w:tcPr>
            <w:tcW w:w="2698" w:type="dxa"/>
          </w:tcPr>
          <w:p w14:paraId="7DA5042C" w14:textId="14C32A6B" w:rsidR="004267CA" w:rsidRPr="00D23E44" w:rsidRDefault="004267CA" w:rsidP="004267C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47747953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5151B315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6500665" w14:textId="11D57566" w:rsidR="004267CA" w:rsidRPr="00D23E44" w:rsidRDefault="004267CA" w:rsidP="004267C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B1CF33" w14:textId="7F995178" w:rsidR="004267CA" w:rsidRPr="00D23E44" w:rsidRDefault="004267CA" w:rsidP="004650D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4267CA" w:rsidRPr="00D23E44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A3074B" w14:textId="5EE49FF5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4F5BCF31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02869E3" w14:textId="4518E421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4267CA" w:rsidRPr="00D23E44" w14:paraId="2DB7EB5B" w14:textId="77777777" w:rsidTr="00896D56">
        <w:trPr>
          <w:trHeight w:val="261"/>
        </w:trPr>
        <w:tc>
          <w:tcPr>
            <w:tcW w:w="2698" w:type="dxa"/>
          </w:tcPr>
          <w:p w14:paraId="7EE651C3" w14:textId="30785E37" w:rsidR="004267CA" w:rsidRPr="00D23E44" w:rsidRDefault="004267CA" w:rsidP="004267C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52C6ACA0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42" w:type="dxa"/>
          </w:tcPr>
          <w:p w14:paraId="56F9E2B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7B42DF" w14:textId="6EA99F38" w:rsidR="004267CA" w:rsidRPr="00D23E44" w:rsidRDefault="004267CA" w:rsidP="004267C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E52839" w14:textId="59A401D2" w:rsidR="004267CA" w:rsidRPr="00D23E44" w:rsidRDefault="004267CA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5E450D83" w14:textId="77777777" w:rsidR="004267CA" w:rsidRPr="00D23E44" w:rsidRDefault="004267CA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244FA1" w14:textId="4485CEE7" w:rsidR="004267CA" w:rsidRPr="00D23E44" w:rsidRDefault="004267CA" w:rsidP="004650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8E1138D" w14:textId="4C963B69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4267CA" w:rsidRPr="00D23E44" w14:paraId="5277C711" w14:textId="77777777" w:rsidTr="00896D56">
        <w:trPr>
          <w:trHeight w:val="208"/>
        </w:trPr>
        <w:tc>
          <w:tcPr>
            <w:tcW w:w="2698" w:type="dxa"/>
          </w:tcPr>
          <w:p w14:paraId="03CCC174" w14:textId="77777777" w:rsidR="004267CA" w:rsidRPr="00D23E44" w:rsidRDefault="004267CA" w:rsidP="004267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43EE00F1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42" w:type="dxa"/>
          </w:tcPr>
          <w:p w14:paraId="0F87FF0F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F509F83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D22F1C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4267CA" w:rsidRPr="00D23E44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AA35" w14:textId="77777777" w:rsidR="004267CA" w:rsidRPr="00D23E44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AB5FB56" w14:textId="77777777" w:rsidR="004267CA" w:rsidRPr="00D23E44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0F7DE0" w14:textId="77777777" w:rsidR="009E5F9F" w:rsidRPr="00D23E44" w:rsidRDefault="009E5F9F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8CAF1" w14:textId="13B45AE3" w:rsidR="00B05552" w:rsidRPr="00D23E44" w:rsidRDefault="007660D8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23E4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D23E44">
        <w:rPr>
          <w:rFonts w:asciiTheme="majorBidi" w:hAnsiTheme="majorBidi" w:cstheme="majorBidi"/>
          <w:sz w:val="28"/>
          <w:szCs w:val="28"/>
          <w:cs/>
          <w:lang w:bidi="th-TH"/>
        </w:rPr>
        <w:t>งบฐานะการเงิน</w:t>
      </w:r>
    </w:p>
    <w:p w14:paraId="27BACF44" w14:textId="77777777" w:rsidR="00B05552" w:rsidRPr="00D23E44" w:rsidRDefault="00B05552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D23E44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D23E44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D23E44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D23E44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D23E44" w14:paraId="2FBDC84F" w14:textId="77777777" w:rsidTr="00EB2212">
        <w:tc>
          <w:tcPr>
            <w:tcW w:w="2520" w:type="dxa"/>
          </w:tcPr>
          <w:p w14:paraId="3F770144" w14:textId="0E5AAA8E" w:rsidR="00927BA1" w:rsidRPr="00D23E44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D23E44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D23E44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23E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D23E44" w14:paraId="5E45B72E" w14:textId="77777777" w:rsidTr="007E678D">
        <w:tc>
          <w:tcPr>
            <w:tcW w:w="2520" w:type="dxa"/>
          </w:tcPr>
          <w:p w14:paraId="2E3FC32B" w14:textId="77777777" w:rsidR="00B3315C" w:rsidRPr="00D23E44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D23E4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23E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D23E44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D23E44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368EBCDC" w14:textId="77777777" w:rsidR="00405E31" w:rsidRPr="00D23E44" w:rsidRDefault="004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8533FA1" w14:textId="141E2579" w:rsidR="00E827EF" w:rsidRPr="00D23E44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D23E44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D23E44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3B0F88F8" w:rsidR="00C33910" w:rsidRPr="00D23E44" w:rsidRDefault="00D47DCF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4152F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4152F"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23E4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36A6E"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61E59436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D23E44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23E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D23E44" w14:paraId="250C9017" w14:textId="77777777" w:rsidTr="00C33910">
        <w:tc>
          <w:tcPr>
            <w:tcW w:w="6030" w:type="dxa"/>
          </w:tcPr>
          <w:p w14:paraId="33ABE2F5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D23E44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D23E44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D23E44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FAE" w:rsidRPr="00D23E44" w14:paraId="253C6773" w14:textId="77777777" w:rsidTr="007E678D">
        <w:tc>
          <w:tcPr>
            <w:tcW w:w="6030" w:type="dxa"/>
          </w:tcPr>
          <w:p w14:paraId="2BDE8A4F" w14:textId="0491A1E3" w:rsidR="00025FAE" w:rsidRPr="00D23E44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136CC667" w14:textId="09C234E5" w:rsidR="00025FAE" w:rsidRPr="00D23E44" w:rsidRDefault="004F6815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4,566</w:t>
            </w:r>
          </w:p>
        </w:tc>
        <w:tc>
          <w:tcPr>
            <w:tcW w:w="272" w:type="dxa"/>
          </w:tcPr>
          <w:p w14:paraId="4F041EC1" w14:textId="77777777" w:rsidR="00025FAE" w:rsidRPr="00D23E44" w:rsidRDefault="00025FAE" w:rsidP="00025FA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C1CBAF0" w14:textId="5E3167E9" w:rsidR="00025FAE" w:rsidRPr="00D23E44" w:rsidRDefault="00ED23CA" w:rsidP="005F1B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25FAE" w:rsidRPr="00D23E44" w14:paraId="6A79068C" w14:textId="77777777" w:rsidTr="00C33910">
        <w:tc>
          <w:tcPr>
            <w:tcW w:w="6030" w:type="dxa"/>
          </w:tcPr>
          <w:p w14:paraId="4E6FEFE7" w14:textId="77777777" w:rsidR="00025FAE" w:rsidRPr="00D23E44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35E9252D" w:rsidR="00025FAE" w:rsidRPr="00D23E44" w:rsidRDefault="008E6F84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  <w:r w:rsidR="004F6815"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209</w:t>
            </w:r>
          </w:p>
        </w:tc>
        <w:tc>
          <w:tcPr>
            <w:tcW w:w="272" w:type="dxa"/>
          </w:tcPr>
          <w:p w14:paraId="10C9AD44" w14:textId="77777777" w:rsidR="00025FAE" w:rsidRPr="00D23E44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06BBE578" w:rsidR="00025FAE" w:rsidRPr="00D23E44" w:rsidRDefault="00FB5033" w:rsidP="005F1B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</w:t>
            </w:r>
            <w:r w:rsidR="008E6F84"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</w:t>
            </w: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</w:tr>
      <w:tr w:rsidR="00025FAE" w:rsidRPr="00D23E44" w14:paraId="5B25CD26" w14:textId="77777777" w:rsidTr="00C33910">
        <w:tc>
          <w:tcPr>
            <w:tcW w:w="6030" w:type="dxa"/>
          </w:tcPr>
          <w:p w14:paraId="3FFD198D" w14:textId="77777777" w:rsidR="00025FAE" w:rsidRPr="00D23E44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6B1CF4C" w:rsidR="00025FAE" w:rsidRPr="00D23E44" w:rsidRDefault="008E6F84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F6815" w:rsidRPr="00D23E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72" w:type="dxa"/>
          </w:tcPr>
          <w:p w14:paraId="42EAFB12" w14:textId="77777777" w:rsidR="00025FAE" w:rsidRPr="00D23E44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5B4DBED3" w:rsidR="00025FAE" w:rsidRPr="00D23E44" w:rsidRDefault="00FB5033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E6F84" w:rsidRPr="00D23E4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1A24" w:rsidRPr="00D23E44" w14:paraId="6A7AABF4" w14:textId="77777777" w:rsidTr="00E15774">
        <w:tc>
          <w:tcPr>
            <w:tcW w:w="6030" w:type="dxa"/>
          </w:tcPr>
          <w:p w14:paraId="556B32C2" w14:textId="77777777" w:rsidR="00511A24" w:rsidRPr="00D23E44" w:rsidRDefault="00511A24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72B4D" w14:textId="77777777" w:rsidR="00511A24" w:rsidRPr="00D23E44" w:rsidRDefault="00511A24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894CEE3" w14:textId="77777777" w:rsidR="00511A24" w:rsidRPr="00D23E44" w:rsidRDefault="00511A24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3FD1B0DC" w14:textId="77777777" w:rsidR="00511A24" w:rsidRPr="00D23E44" w:rsidRDefault="00511A24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FAE" w:rsidRPr="00D23E44" w14:paraId="16F80E2C" w14:textId="77777777" w:rsidTr="00C33910">
        <w:tc>
          <w:tcPr>
            <w:tcW w:w="6030" w:type="dxa"/>
          </w:tcPr>
          <w:p w14:paraId="2D746881" w14:textId="2B405A14" w:rsidR="00025FAE" w:rsidRPr="00D23E44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23E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23E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025FAE" w:rsidRPr="00D23E44" w:rsidRDefault="00025FAE" w:rsidP="00511A24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751F5177" w14:textId="77777777" w:rsidR="00025FAE" w:rsidRPr="00D23E44" w:rsidRDefault="00025FAE" w:rsidP="00511A24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</w:tcPr>
          <w:p w14:paraId="4D85414F" w14:textId="77777777" w:rsidR="00025FAE" w:rsidRPr="00D23E44" w:rsidRDefault="00025FAE" w:rsidP="00511A24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83622" w:rsidRPr="00D23E44" w14:paraId="09C7DA9F" w14:textId="77777777" w:rsidTr="00C33910">
        <w:tc>
          <w:tcPr>
            <w:tcW w:w="6030" w:type="dxa"/>
          </w:tcPr>
          <w:p w14:paraId="4BD4642A" w14:textId="68C99143" w:rsidR="00183622" w:rsidRPr="00D23E44" w:rsidRDefault="00183622" w:rsidP="00025FAE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คำสั่งซื้อที่ผู้ขายสินค้า</w:t>
            </w:r>
            <w:r w:rsidR="009F5B58"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หรือบริการ</w:t>
            </w: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ตกลงแล้ว</w:t>
            </w:r>
          </w:p>
        </w:tc>
        <w:tc>
          <w:tcPr>
            <w:tcW w:w="1440" w:type="dxa"/>
          </w:tcPr>
          <w:p w14:paraId="2E137C9F" w14:textId="2273860F" w:rsidR="00183622" w:rsidRPr="00D23E44" w:rsidRDefault="00C4311D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54,338</w:t>
            </w:r>
          </w:p>
        </w:tc>
        <w:tc>
          <w:tcPr>
            <w:tcW w:w="272" w:type="dxa"/>
          </w:tcPr>
          <w:p w14:paraId="3CA09FAD" w14:textId="77777777" w:rsidR="00183622" w:rsidRPr="00D23E44" w:rsidRDefault="00183622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791A875C" w14:textId="0F26D37E" w:rsidR="00183622" w:rsidRPr="00D23E44" w:rsidRDefault="00C4311D" w:rsidP="00256611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4,547</w:t>
            </w:r>
          </w:p>
        </w:tc>
      </w:tr>
      <w:tr w:rsidR="00025FAE" w:rsidRPr="00D23E44" w14:paraId="47452D16" w14:textId="77777777" w:rsidTr="00C33910">
        <w:tc>
          <w:tcPr>
            <w:tcW w:w="6030" w:type="dxa"/>
          </w:tcPr>
          <w:p w14:paraId="6B5033B5" w14:textId="1C8C7BAF" w:rsidR="00025FAE" w:rsidRPr="00D23E44" w:rsidRDefault="00025FAE" w:rsidP="00025FAE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64771446"/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ภาระผูกพันตามสัญญาเช่าและบริการระยะสั้นและสัญญาเช่า</w:t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EDCA215" w14:textId="6033DCDC" w:rsidR="00025FAE" w:rsidRPr="00D23E44" w:rsidRDefault="00A01CEA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1A7CCE" w:rsidRPr="00D23E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146" w:rsidRPr="00D23E44">
              <w:rPr>
                <w:rFonts w:asciiTheme="majorBidi" w:hAnsiTheme="majorBidi" w:cstheme="majorBidi"/>
                <w:sz w:val="28"/>
                <w:szCs w:val="28"/>
              </w:rPr>
              <w:t>4,34</w:t>
            </w:r>
            <w:r w:rsidR="001A7CCE" w:rsidRPr="00D23E4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2" w:type="dxa"/>
          </w:tcPr>
          <w:p w14:paraId="7142FF3B" w14:textId="77777777" w:rsidR="00025FAE" w:rsidRPr="00D23E4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2466129" w14:textId="4E3F75DC" w:rsidR="00025FAE" w:rsidRPr="00D23E44" w:rsidRDefault="001A7CCE" w:rsidP="00256611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BD1CF8" w:rsidRPr="00D23E44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bookmarkEnd w:id="1"/>
      <w:tr w:rsidR="00025FAE" w:rsidRPr="00D23E44" w14:paraId="16FAB372" w14:textId="77777777" w:rsidTr="00C33910">
        <w:tc>
          <w:tcPr>
            <w:tcW w:w="6030" w:type="dxa"/>
          </w:tcPr>
          <w:p w14:paraId="1886ED0D" w14:textId="30E7B8A2" w:rsidR="00025FAE" w:rsidRPr="00D23E44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3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21F0851" w:rsidR="00025FAE" w:rsidRPr="00D23E44" w:rsidRDefault="00FB5033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23,610</w:t>
            </w:r>
          </w:p>
        </w:tc>
        <w:tc>
          <w:tcPr>
            <w:tcW w:w="272" w:type="dxa"/>
          </w:tcPr>
          <w:p w14:paraId="517A7097" w14:textId="77777777" w:rsidR="00025FAE" w:rsidRPr="00D23E4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075DA6B" w:rsidR="00025FAE" w:rsidRPr="00D23E44" w:rsidRDefault="00FB5033" w:rsidP="00FA4E7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/>
                <w:sz w:val="28"/>
                <w:szCs w:val="28"/>
                <w:lang w:val="en-GB"/>
              </w:rPr>
              <w:t>5,457</w:t>
            </w:r>
          </w:p>
        </w:tc>
      </w:tr>
      <w:tr w:rsidR="00025FAE" w:rsidRPr="00D23E44" w14:paraId="01C58DDE" w14:textId="77777777" w:rsidTr="00C33910">
        <w:tc>
          <w:tcPr>
            <w:tcW w:w="6030" w:type="dxa"/>
          </w:tcPr>
          <w:p w14:paraId="42E75C81" w14:textId="77777777" w:rsidR="00025FAE" w:rsidRPr="00D23E44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232C8C31" w:rsidR="00025FAE" w:rsidRPr="00D23E44" w:rsidRDefault="00C4311D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BF486E" w:rsidRPr="00D23E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E44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72" w:type="dxa"/>
          </w:tcPr>
          <w:p w14:paraId="37007FE9" w14:textId="77777777" w:rsidR="00025FAE" w:rsidRPr="00D23E4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2D4F7ED5" w:rsidR="00025FAE" w:rsidRPr="00D23E44" w:rsidRDefault="00C4311D" w:rsidP="00FA4E72">
            <w:pPr>
              <w:ind w:right="16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D23E44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10</w:t>
            </w:r>
            <w:r w:rsidR="00BF486E" w:rsidRPr="00D23E44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23E44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563</w:t>
            </w:r>
          </w:p>
        </w:tc>
      </w:tr>
    </w:tbl>
    <w:p w14:paraId="276639AC" w14:textId="77777777" w:rsidR="00F412C1" w:rsidRPr="00D23E44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B8219" w14:textId="66414901" w:rsidR="003006FB" w:rsidRPr="00D23E44" w:rsidRDefault="00E37FF5" w:rsidP="00AB2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D23E44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D23E44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 w:rsidRPr="00D23E44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D23E44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และโรงงาน</w:t>
      </w:r>
      <w:r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และสัญญา</w:t>
      </w:r>
      <w:r w:rsidR="00997E8D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เช่า</w:t>
      </w:r>
      <w:r w:rsidR="000F73EC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พื้นที่คลังสินค้า</w:t>
      </w:r>
      <w:r w:rsidR="00997E8D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บริการที่เกี่ยวข้องกับการเช่า</w:t>
      </w:r>
      <w:r w:rsidR="00E147CE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พื้นที่คลังสินค้า</w:t>
      </w:r>
      <w:r w:rsidRPr="00D23E4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ระยะเวลา</w:t>
      </w:r>
      <w:r w:rsidR="00EE1192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สามเดือน</w:t>
      </w:r>
      <w:r w:rsidRPr="00D23E44">
        <w:rPr>
          <w:rFonts w:asciiTheme="majorBidi" w:hAnsiTheme="majorBidi" w:cstheme="majorBidi"/>
          <w:spacing w:val="-6"/>
          <w:sz w:val="28"/>
          <w:szCs w:val="28"/>
          <w:cs/>
        </w:rPr>
        <w:t>ถึง</w:t>
      </w:r>
      <w:r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ห้า</w:t>
      </w:r>
      <w:r w:rsidRPr="00D23E44">
        <w:rPr>
          <w:rFonts w:asciiTheme="majorBidi" w:hAnsiTheme="majorBidi" w:cstheme="majorBidi"/>
          <w:spacing w:val="-6"/>
          <w:sz w:val="28"/>
          <w:szCs w:val="28"/>
          <w:cs/>
        </w:rPr>
        <w:t>ปี สิ้นสุด</w:t>
      </w:r>
      <w:r w:rsidR="002508A1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>จนถึง</w:t>
      </w:r>
      <w:r w:rsidRPr="00D23E44">
        <w:rPr>
          <w:rFonts w:asciiTheme="majorBidi" w:hAnsiTheme="majorBidi" w:cstheme="majorBidi"/>
          <w:spacing w:val="-6"/>
          <w:sz w:val="28"/>
          <w:szCs w:val="28"/>
          <w:cs/>
        </w:rPr>
        <w:t>เดือ</w:t>
      </w:r>
      <w:r w:rsidR="001A187B" w:rsidRPr="00D23E4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นตุลาคม </w:t>
      </w:r>
      <w:r w:rsidRPr="00D23E44">
        <w:rPr>
          <w:rFonts w:asciiTheme="majorBidi" w:hAnsiTheme="majorBidi" w:cstheme="majorBidi"/>
          <w:spacing w:val="-6"/>
          <w:sz w:val="28"/>
          <w:szCs w:val="28"/>
        </w:rPr>
        <w:t>257</w:t>
      </w:r>
      <w:r w:rsidR="0067201B" w:rsidRPr="00D23E44">
        <w:rPr>
          <w:rFonts w:asciiTheme="majorBidi" w:hAnsiTheme="majorBidi" w:cstheme="majorBidi"/>
          <w:spacing w:val="-6"/>
          <w:sz w:val="28"/>
          <w:szCs w:val="28"/>
        </w:rPr>
        <w:t>2</w:t>
      </w:r>
    </w:p>
    <w:p w14:paraId="5A345CE0" w14:textId="77777777" w:rsidR="00AB240B" w:rsidRPr="00D23E44" w:rsidRDefault="00AB240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57F099" w14:textId="7C06B4D7" w:rsidR="004C40B4" w:rsidRPr="00D23E44" w:rsidRDefault="004766FB" w:rsidP="00997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4152F"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="0094152F" w:rsidRPr="00D23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47DCF"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D23E44">
        <w:rPr>
          <w:rFonts w:asciiTheme="majorBidi" w:hAnsiTheme="majorBidi" w:cstheme="majorBidi"/>
          <w:sz w:val="28"/>
          <w:szCs w:val="28"/>
        </w:rPr>
        <w:t>256</w:t>
      </w:r>
      <w:r w:rsidR="00236A6E" w:rsidRPr="00D23E44">
        <w:rPr>
          <w:rFonts w:asciiTheme="majorBidi" w:hAnsiTheme="majorBidi" w:cstheme="majorBidi"/>
          <w:sz w:val="28"/>
          <w:szCs w:val="28"/>
        </w:rPr>
        <w:t>9</w:t>
      </w:r>
      <w:r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</w:t>
      </w:r>
      <w:r w:rsidR="00D578C0" w:rsidRPr="00D23E44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D23E44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="00EE1192" w:rsidRPr="00D23E44">
        <w:rPr>
          <w:rFonts w:asciiTheme="majorBidi" w:hAnsiTheme="majorBidi" w:cstheme="majorBidi"/>
          <w:sz w:val="28"/>
          <w:szCs w:val="28"/>
        </w:rPr>
        <w:t>2</w:t>
      </w:r>
      <w:r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192CEB3F" w14:textId="77777777" w:rsidR="009E5F9F" w:rsidRPr="00D23E44" w:rsidRDefault="009E5F9F" w:rsidP="00997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8AE7D4" w14:textId="28964BD8" w:rsidR="00F6594C" w:rsidRPr="00D23E44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4152F"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="0094152F" w:rsidRPr="00D23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86041"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D23E44">
        <w:rPr>
          <w:rFonts w:asciiTheme="majorBidi" w:hAnsiTheme="majorBidi" w:cstheme="majorBidi"/>
          <w:sz w:val="28"/>
          <w:szCs w:val="28"/>
        </w:rPr>
        <w:t>256</w:t>
      </w:r>
      <w:r w:rsidR="00236A6E" w:rsidRPr="00D23E44">
        <w:rPr>
          <w:rFonts w:asciiTheme="majorBidi" w:hAnsiTheme="majorBidi" w:cstheme="majorBidi" w:hint="cs"/>
          <w:sz w:val="28"/>
          <w:szCs w:val="28"/>
          <w:cs/>
        </w:rPr>
        <w:t>9</w:t>
      </w:r>
      <w:r w:rsidR="00457A49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D23E44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D23E44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</w:t>
      </w:r>
      <w:r w:rsidR="00694741" w:rsidRPr="00D23E44">
        <w:rPr>
          <w:rFonts w:asciiTheme="majorBidi" w:hAnsiTheme="majorBidi" w:cstheme="majorBidi" w:hint="cs"/>
          <w:sz w:val="28"/>
          <w:szCs w:val="28"/>
          <w:cs/>
        </w:rPr>
        <w:t>ครอ</w:t>
      </w:r>
      <w:r w:rsidRPr="00D23E44">
        <w:rPr>
          <w:rFonts w:asciiTheme="majorBidi" w:hAnsiTheme="majorBidi" w:cstheme="majorBidi"/>
          <w:sz w:val="28"/>
          <w:szCs w:val="28"/>
          <w:cs/>
        </w:rPr>
        <w:t>บคลุมไม่เกินหนึ่งปี ดังนี้</w:t>
      </w:r>
    </w:p>
    <w:p w14:paraId="42D2F8AB" w14:textId="2A2F94C6" w:rsidR="00405E31" w:rsidRPr="00D23E44" w:rsidRDefault="004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D23E44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23E4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D23E44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D23E44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D23E44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D23E44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D23E44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D23E44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D23E44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D23E44" w14:paraId="64F2B2D2" w14:textId="77777777" w:rsidTr="000D6C06">
        <w:tc>
          <w:tcPr>
            <w:tcW w:w="3510" w:type="dxa"/>
          </w:tcPr>
          <w:p w14:paraId="52069E82" w14:textId="014EE583" w:rsidR="00AB383C" w:rsidRPr="00D23E44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D23E44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D23E44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D23E44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D23E44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D23E44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D23E44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D23E44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D23E44" w14:paraId="23B939A4" w14:textId="77777777" w:rsidTr="000D6C06">
        <w:tc>
          <w:tcPr>
            <w:tcW w:w="3510" w:type="dxa"/>
          </w:tcPr>
          <w:p w14:paraId="4DC30352" w14:textId="610507A7" w:rsidR="00690D53" w:rsidRPr="00D23E44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20CCB02C" w:rsidR="00690D53" w:rsidRPr="00D23E44" w:rsidRDefault="00311359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  <w:r w:rsidR="00C80917"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.84</w:t>
            </w:r>
          </w:p>
        </w:tc>
        <w:tc>
          <w:tcPr>
            <w:tcW w:w="270" w:type="dxa"/>
          </w:tcPr>
          <w:p w14:paraId="74179549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4336A64B" w:rsidR="00690D53" w:rsidRPr="00D23E44" w:rsidRDefault="00D70995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63.44</w:t>
            </w:r>
          </w:p>
        </w:tc>
        <w:tc>
          <w:tcPr>
            <w:tcW w:w="270" w:type="dxa"/>
          </w:tcPr>
          <w:p w14:paraId="38E63010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2296519B" w:rsidR="00690D53" w:rsidRPr="00D23E44" w:rsidRDefault="00D70995" w:rsidP="0050299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A5864C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7BC57049" w:rsidR="00690D53" w:rsidRPr="00D23E44" w:rsidRDefault="00D70995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6C06" w:rsidRPr="00D23E44" w14:paraId="1A27B309" w14:textId="77777777" w:rsidTr="000D6C06">
        <w:tc>
          <w:tcPr>
            <w:tcW w:w="3510" w:type="dxa"/>
          </w:tcPr>
          <w:p w14:paraId="70C7D510" w14:textId="189A855B" w:rsidR="000D6C06" w:rsidRPr="00D23E44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424A0AA2" w:rsidR="000D6C06" w:rsidRPr="00D23E44" w:rsidRDefault="008D51D1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13.51</w:t>
            </w:r>
          </w:p>
        </w:tc>
        <w:tc>
          <w:tcPr>
            <w:tcW w:w="270" w:type="dxa"/>
          </w:tcPr>
          <w:p w14:paraId="3489E8E6" w14:textId="77777777" w:rsidR="000D6C06" w:rsidRPr="00D23E44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87DBF" w14:textId="45CA5D72" w:rsidR="000D6C06" w:rsidRPr="00D23E44" w:rsidRDefault="008D51D1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440.73</w:t>
            </w:r>
          </w:p>
        </w:tc>
        <w:tc>
          <w:tcPr>
            <w:tcW w:w="270" w:type="dxa"/>
          </w:tcPr>
          <w:p w14:paraId="25BCD916" w14:textId="77777777" w:rsidR="000D6C06" w:rsidRPr="00D23E44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58D38DF0" w:rsidR="000D6C06" w:rsidRPr="00D23E44" w:rsidRDefault="00E53549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0.46</w:t>
            </w:r>
          </w:p>
        </w:tc>
        <w:tc>
          <w:tcPr>
            <w:tcW w:w="270" w:type="dxa"/>
          </w:tcPr>
          <w:p w14:paraId="47DE87C0" w14:textId="77777777" w:rsidR="000D6C06" w:rsidRPr="00D23E44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F0ABDFF" w14:textId="3911D0A8" w:rsidR="000D6C06" w:rsidRPr="00D23E44" w:rsidRDefault="007C06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14.77</w:t>
            </w:r>
          </w:p>
        </w:tc>
      </w:tr>
      <w:tr w:rsidR="00690D53" w:rsidRPr="00D23E44" w14:paraId="5646091E" w14:textId="77777777" w:rsidTr="000D6C06">
        <w:tc>
          <w:tcPr>
            <w:tcW w:w="3510" w:type="dxa"/>
          </w:tcPr>
          <w:p w14:paraId="10E73DA1" w14:textId="0B212E06" w:rsidR="00690D53" w:rsidRPr="00D23E44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03A0A5C4" w:rsidR="00690D53" w:rsidRPr="00D23E44" w:rsidRDefault="008339CA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504.17</w:t>
            </w:r>
          </w:p>
        </w:tc>
        <w:tc>
          <w:tcPr>
            <w:tcW w:w="270" w:type="dxa"/>
          </w:tcPr>
          <w:p w14:paraId="623BEBD6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D23E44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3055825D" w:rsidR="00690D53" w:rsidRPr="00D23E44" w:rsidRDefault="008339CA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14.77</w:t>
            </w:r>
          </w:p>
        </w:tc>
      </w:tr>
      <w:tr w:rsidR="00BF064D" w:rsidRPr="00D23E44" w14:paraId="7337F6B0" w14:textId="77777777" w:rsidTr="00BF064D">
        <w:tc>
          <w:tcPr>
            <w:tcW w:w="3510" w:type="dxa"/>
          </w:tcPr>
          <w:p w14:paraId="50D64BAD" w14:textId="77777777" w:rsidR="00BF064D" w:rsidRPr="00D23E44" w:rsidRDefault="00BF064D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2202EA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D6A765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0A61B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14089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25A2BB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0CD68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634D0B8" w14:textId="77777777" w:rsidR="00BF064D" w:rsidRPr="00D23E44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D23E44" w14:paraId="5C693940" w14:textId="77777777" w:rsidTr="000D6C06">
        <w:tc>
          <w:tcPr>
            <w:tcW w:w="3510" w:type="dxa"/>
          </w:tcPr>
          <w:p w14:paraId="04A39CC0" w14:textId="2A0E94B7" w:rsidR="00BE1267" w:rsidRPr="00D23E44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06DE103E" w:rsidR="00BE1267" w:rsidRPr="00D23E44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D23E44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47AE5ACC" w:rsidR="00BE1267" w:rsidRPr="00D23E44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D23E44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D23E44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D23E44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D23E44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5169" w:rsidRPr="00D23E44" w14:paraId="4B927BC8" w14:textId="77777777" w:rsidTr="000D6C06">
        <w:tc>
          <w:tcPr>
            <w:tcW w:w="3510" w:type="dxa"/>
          </w:tcPr>
          <w:p w14:paraId="6C520531" w14:textId="77777777" w:rsidR="001D5169" w:rsidRPr="00D23E44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7996AC08" w:rsidR="001D5169" w:rsidRPr="00D23E44" w:rsidRDefault="002B5DA5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14:paraId="49927463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87E737" w14:textId="0DF78DA5" w:rsidR="001D5169" w:rsidRPr="00D23E44" w:rsidRDefault="0052139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</w:rPr>
              <w:t>1.52</w:t>
            </w:r>
          </w:p>
        </w:tc>
        <w:tc>
          <w:tcPr>
            <w:tcW w:w="270" w:type="dxa"/>
          </w:tcPr>
          <w:p w14:paraId="02BDD604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53C6C135" w:rsidR="001D5169" w:rsidRPr="00D23E44" w:rsidRDefault="00DA6A83" w:rsidP="00D41E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EA1773" w14:textId="0AEF017F" w:rsidR="001D5169" w:rsidRPr="00D23E44" w:rsidRDefault="00DA6A83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D5169" w:rsidRPr="00D23E44" w14:paraId="688A6E27" w14:textId="77777777" w:rsidTr="00BF064D">
        <w:tc>
          <w:tcPr>
            <w:tcW w:w="3510" w:type="dxa"/>
          </w:tcPr>
          <w:p w14:paraId="54784368" w14:textId="5F1900AB" w:rsidR="001D5169" w:rsidRPr="00D23E44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D23E44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42BEA475" w:rsidR="00C600B0" w:rsidRPr="00D23E44" w:rsidRDefault="00DA6A83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1.52</w:t>
            </w:r>
          </w:p>
        </w:tc>
        <w:tc>
          <w:tcPr>
            <w:tcW w:w="270" w:type="dxa"/>
          </w:tcPr>
          <w:p w14:paraId="013F47CF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D23E44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20704752" w:rsidR="001D5169" w:rsidRPr="00D23E44" w:rsidRDefault="00EE0D7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3E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341D868" w14:textId="0E2CD9DF" w:rsidR="009E5F9F" w:rsidRPr="00D23E44" w:rsidRDefault="009E5F9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D23E44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D23E44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478577" w14:textId="3C9E2399" w:rsidR="007E0382" w:rsidRPr="00D23E44" w:rsidRDefault="00070550" w:rsidP="0058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4152F" w:rsidRPr="00D23E44">
        <w:rPr>
          <w:rFonts w:asciiTheme="majorBidi" w:hAnsiTheme="majorBidi" w:cstheme="majorBidi"/>
          <w:sz w:val="28"/>
          <w:szCs w:val="28"/>
        </w:rPr>
        <w:t xml:space="preserve">30 </w:t>
      </w:r>
      <w:r w:rsidR="0094152F" w:rsidRPr="00D23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86041"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D23E44">
        <w:rPr>
          <w:rFonts w:asciiTheme="majorBidi" w:hAnsiTheme="majorBidi" w:cstheme="majorBidi"/>
          <w:sz w:val="28"/>
          <w:szCs w:val="28"/>
        </w:rPr>
        <w:t>256</w:t>
      </w:r>
      <w:r w:rsidR="00236A6E" w:rsidRPr="00D23E44">
        <w:rPr>
          <w:rFonts w:asciiTheme="majorBidi" w:hAnsiTheme="majorBidi" w:cstheme="majorBidi"/>
          <w:sz w:val="28"/>
          <w:szCs w:val="28"/>
        </w:rPr>
        <w:t>9</w:t>
      </w:r>
      <w:r w:rsidR="00457A49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D23E4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D23E44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 w:rsidRPr="00D23E44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D23E44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D23E44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D23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516D4B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="00442AF5" w:rsidRPr="00D23E44">
        <w:rPr>
          <w:rFonts w:asciiTheme="majorBidi" w:hAnsiTheme="majorBidi" w:cstheme="majorBidi"/>
          <w:sz w:val="28"/>
          <w:szCs w:val="28"/>
        </w:rPr>
        <w:t>1,242.2</w:t>
      </w:r>
      <w:r w:rsidR="00A668E1" w:rsidRPr="00D23E44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D23E44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D23E44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D23E44">
        <w:rPr>
          <w:rFonts w:asciiTheme="majorBidi" w:hAnsiTheme="majorBidi" w:hint="cs"/>
          <w:sz w:val="28"/>
          <w:szCs w:val="28"/>
          <w:cs/>
        </w:rPr>
        <w:t>และ</w:t>
      </w:r>
      <w:r w:rsidR="00516D4B" w:rsidRPr="00D23E44">
        <w:rPr>
          <w:rFonts w:asciiTheme="majorBidi" w:hAnsiTheme="majorBidi"/>
          <w:sz w:val="28"/>
          <w:szCs w:val="28"/>
        </w:rPr>
        <w:t xml:space="preserve"> </w:t>
      </w:r>
      <w:r w:rsidR="00442AF5" w:rsidRPr="00D23E44">
        <w:rPr>
          <w:rFonts w:asciiTheme="majorBidi" w:hAnsiTheme="majorBidi" w:cstheme="majorBidi"/>
          <w:sz w:val="28"/>
          <w:szCs w:val="28"/>
        </w:rPr>
        <w:t>3.0</w:t>
      </w:r>
      <w:r w:rsidR="008A4631" w:rsidRPr="00D23E44">
        <w:rPr>
          <w:rFonts w:asciiTheme="majorBidi" w:hAnsiTheme="majorBidi"/>
          <w:sz w:val="28"/>
          <w:szCs w:val="28"/>
        </w:rPr>
        <w:t xml:space="preserve"> </w:t>
      </w:r>
      <w:r w:rsidR="00F46CC3" w:rsidRPr="00D23E44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30145C09" w14:textId="77777777" w:rsidR="00B528E8" w:rsidRPr="00D23E44" w:rsidRDefault="00B528E8" w:rsidP="0058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2A768" w14:textId="28BD36AE" w:rsidR="005A44C9" w:rsidRPr="00D23E44" w:rsidRDefault="00B55A9C" w:rsidP="00B55A9C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มาตรฐาน</w:t>
      </w:r>
      <w:r w:rsidRPr="00D23E44">
        <w:rPr>
          <w:rFonts w:asciiTheme="majorBidi" w:hAnsiTheme="majorBidi"/>
          <w:b/>
          <w:bCs/>
          <w:sz w:val="28"/>
          <w:szCs w:val="28"/>
          <w:cs/>
          <w:lang w:bidi="th-TH"/>
        </w:rPr>
        <w:t>การรายงานทางการเงินที่ยังไม่ได้ใช้</w:t>
      </w:r>
    </w:p>
    <w:p w14:paraId="33F4243F" w14:textId="77777777" w:rsidR="00B55A9C" w:rsidRPr="00D23E44" w:rsidRDefault="00B55A9C" w:rsidP="00B55A9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5CAFACD6" w14:textId="1D571ED8" w:rsidR="005A44C9" w:rsidRPr="00D23E44" w:rsidRDefault="00E839BE" w:rsidP="005A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</w:t>
      </w:r>
      <w:r w:rsidR="00B8434B" w:rsidRPr="00D23E44">
        <w:rPr>
          <w:rFonts w:asciiTheme="majorBidi" w:hAnsiTheme="majorBidi" w:cstheme="majorBidi"/>
          <w:sz w:val="28"/>
          <w:szCs w:val="28"/>
        </w:rPr>
        <w:t xml:space="preserve"> 1 </w:t>
      </w:r>
      <w:r w:rsidRPr="00D23E44">
        <w:rPr>
          <w:rFonts w:asciiTheme="majorBidi" w:hAnsiTheme="majorBidi" w:cstheme="majorBidi"/>
          <w:sz w:val="28"/>
          <w:szCs w:val="28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8A337E3" w14:textId="77777777" w:rsidR="00834621" w:rsidRPr="00D23E44" w:rsidRDefault="00834621" w:rsidP="005A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156"/>
        <w:gridCol w:w="1334"/>
      </w:tblGrid>
      <w:tr w:rsidR="00834621" w:rsidRPr="00D23E44" w14:paraId="0BCB349F" w14:textId="77777777" w:rsidTr="00324C7C">
        <w:trPr>
          <w:tblHeader/>
        </w:trPr>
        <w:tc>
          <w:tcPr>
            <w:tcW w:w="3780" w:type="dxa"/>
            <w:vAlign w:val="bottom"/>
          </w:tcPr>
          <w:p w14:paraId="4947822A" w14:textId="50003A4A" w:rsidR="00834621" w:rsidRPr="00D23E44" w:rsidRDefault="0083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23E4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D23E4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5759689D" w14:textId="77777777" w:rsidR="00834621" w:rsidRPr="00D23E44" w:rsidRDefault="0083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23E4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334" w:type="dxa"/>
            <w:vAlign w:val="bottom"/>
          </w:tcPr>
          <w:p w14:paraId="1C0F2355" w14:textId="77777777" w:rsidR="00834621" w:rsidRPr="00D23E44" w:rsidRDefault="0083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23E4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B55A9C" w:rsidRPr="00D23E44" w14:paraId="6006C5D0" w14:textId="77777777" w:rsidTr="00324C7C">
        <w:tc>
          <w:tcPr>
            <w:tcW w:w="3780" w:type="dxa"/>
          </w:tcPr>
          <w:p w14:paraId="1B36372B" w14:textId="77777777" w:rsidR="00B55A9C" w:rsidRPr="00D23E44" w:rsidRDefault="00B55A9C" w:rsidP="00B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23E4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D23E44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09EF1A68" w14:textId="77777777" w:rsidR="00B55A9C" w:rsidRPr="00D23E44" w:rsidRDefault="00B55A9C" w:rsidP="00B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23E4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34" w:type="dxa"/>
          </w:tcPr>
          <w:p w14:paraId="34D4BA95" w14:textId="77777777" w:rsidR="00B55A9C" w:rsidRPr="00D23E44" w:rsidRDefault="00B55A9C" w:rsidP="00B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324C7C" w:rsidRPr="00D23E44" w14:paraId="20467526" w14:textId="77777777" w:rsidTr="00324C7C">
        <w:tc>
          <w:tcPr>
            <w:tcW w:w="3780" w:type="dxa"/>
          </w:tcPr>
          <w:p w14:paraId="704C6682" w14:textId="1AE185C2" w:rsidR="00324C7C" w:rsidRPr="00D23E44" w:rsidRDefault="00324C7C" w:rsidP="0032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มาตรฐานการบัญชี</w:t>
            </w:r>
            <w:r w:rsidRPr="00D23E4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D23E4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ฉบับที่</w:t>
            </w:r>
            <w:r w:rsidRPr="00D23E4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D23E4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3E058F93" w14:textId="02FDD362" w:rsidR="00324C7C" w:rsidRPr="00D23E44" w:rsidRDefault="00324C7C" w:rsidP="0032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23E4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334" w:type="dxa"/>
          </w:tcPr>
          <w:p w14:paraId="7661C81A" w14:textId="3130A2A5" w:rsidR="00324C7C" w:rsidRPr="00D23E44" w:rsidRDefault="00324C7C" w:rsidP="0032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23E4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260FDABE" w14:textId="77777777" w:rsidR="00834621" w:rsidRPr="00D23E44" w:rsidRDefault="00834621" w:rsidP="0032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hanging="162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4C430C9" w14:textId="77777777" w:rsidR="00B55A9C" w:rsidRPr="00D23E44" w:rsidRDefault="00B55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sz w:val="28"/>
          <w:szCs w:val="28"/>
          <w:cs/>
        </w:rPr>
      </w:pPr>
      <w:r w:rsidRPr="00D23E44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48FAF2CF" w14:textId="77777777" w:rsidR="00B55A9C" w:rsidRPr="00D23E44" w:rsidRDefault="00B55A9C" w:rsidP="00324C7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23E4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D23E4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18 </w:t>
      </w:r>
      <w:r w:rsidRPr="00D23E4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5E41DD6B" w14:textId="77777777" w:rsidR="00B55A9C" w:rsidRPr="00D23E44" w:rsidRDefault="00B55A9C" w:rsidP="00324C7C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FD83321" w14:textId="7190C775" w:rsidR="00B55A9C" w:rsidRPr="00D23E44" w:rsidRDefault="00B55A9C" w:rsidP="00324C7C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18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จะมาแทนมาตรฐานการบัญชี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ฉบับที่ </w:t>
      </w:r>
      <w:r w:rsidR="00324C7C" w:rsidRPr="00D23E44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เรื่อง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และนำเสนอ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ข้อกำหนด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สำคัญใหม่ดังต่อไปนี้</w:t>
      </w:r>
    </w:p>
    <w:p w14:paraId="442E49FC" w14:textId="77777777" w:rsidR="00B55A9C" w:rsidRPr="00D23E44" w:rsidRDefault="00B55A9C" w:rsidP="00B55A9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ED92FF3" w14:textId="410B7992" w:rsidR="00B55A9C" w:rsidRPr="00D23E44" w:rsidRDefault="00B55A9C" w:rsidP="00324C7C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left" w:pos="1080"/>
          <w:tab w:val="left" w:pos="1260"/>
          <w:tab w:val="left" w:pos="1710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ขาดทุนออกเป็น </w:t>
      </w:r>
      <w:r w:rsidR="00324C7C" w:rsidRPr="00D23E44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2D114A3B" w14:textId="751437E2" w:rsidR="00B55A9C" w:rsidRPr="00D23E44" w:rsidRDefault="00B55A9C" w:rsidP="00324C7C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left" w:pos="1080"/>
          <w:tab w:val="left" w:pos="1260"/>
          <w:tab w:val="left" w:pos="1710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ไว้ในหมายเหตุประกอบงบการเงิน</w:t>
      </w:r>
      <w:r w:rsidR="00324C7C"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            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0B5981D1" w14:textId="77777777" w:rsidR="00B55A9C" w:rsidRPr="00D23E44" w:rsidRDefault="00B55A9C" w:rsidP="00324C7C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left" w:pos="1080"/>
          <w:tab w:val="left" w:pos="1260"/>
          <w:tab w:val="left" w:pos="1710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03D5F43D" w14:textId="77777777" w:rsidR="00B55A9C" w:rsidRPr="00D23E44" w:rsidRDefault="00B55A9C" w:rsidP="00B55A9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2077C4F" w14:textId="4497745D" w:rsidR="00B55A9C" w:rsidRPr="00D23E44" w:rsidRDefault="00B55A9C" w:rsidP="00324C7C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นอกจากนี้ ทุกกิจการต้อง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นำ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กำไรหรือขาดทุนจากการดำเนินงานที่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เป็นยอดรวมย่อย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เป็นจุดเริ่มต้นของงบกระแสเงินสด </w:t>
      </w:r>
      <w:r w:rsidR="00324C7C" w:rsidRPr="00D23E44">
        <w:rPr>
          <w:rFonts w:asciiTheme="majorBidi" w:hAnsiTheme="majorBidi" w:cstheme="majorBidi"/>
          <w:color w:val="000000"/>
          <w:sz w:val="28"/>
          <w:szCs w:val="28"/>
        </w:rPr>
        <w:t xml:space="preserve">               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เมื่อกิจการนำเสนอกระแสเงินสดจากกิจกรรมดำเนินงาน</w:t>
      </w:r>
      <w:r w:rsidRPr="00D23E44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วิธีทางอ้อม</w:t>
      </w:r>
    </w:p>
    <w:p w14:paraId="3E35C474" w14:textId="77777777" w:rsidR="005A44C9" w:rsidRPr="00D23E44" w:rsidRDefault="005A44C9" w:rsidP="005A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9DF26" w14:textId="49782707" w:rsidR="00324C7C" w:rsidRPr="00AD4DFC" w:rsidRDefault="00324C7C" w:rsidP="00324C7C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28"/>
          <w:szCs w:val="28"/>
          <w:cs/>
        </w:rPr>
        <w:t>ขณะนี้</w:t>
      </w:r>
      <w:r w:rsidRPr="00D23E44">
        <w:rPr>
          <w:rFonts w:asciiTheme="majorBidi" w:hAnsiTheme="majorBidi" w:cstheme="majorBidi"/>
          <w:color w:val="000000"/>
          <w:sz w:val="28"/>
          <w:szCs w:val="28"/>
          <w:cs/>
        </w:rPr>
        <w:t>ผู้บริหาร</w:t>
      </w:r>
      <w:r w:rsidRPr="00D23E44">
        <w:rPr>
          <w:rFonts w:asciiTheme="majorBidi" w:hAnsiTheme="majorBidi" w:cstheme="majorBidi"/>
          <w:sz w:val="28"/>
          <w:szCs w:val="28"/>
          <w:cs/>
        </w:rPr>
        <w:t>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AD4DFC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35E053AC" w14:textId="50E10A6D" w:rsidR="0008465B" w:rsidRPr="0008465B" w:rsidRDefault="0008465B" w:rsidP="0032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</w:p>
    <w:sectPr w:rsidR="0008465B" w:rsidRPr="0008465B" w:rsidSect="00720589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A7F76" w14:textId="77777777" w:rsidR="004E7438" w:rsidRDefault="004E7438" w:rsidP="004956B4">
      <w:r>
        <w:separator/>
      </w:r>
    </w:p>
  </w:endnote>
  <w:endnote w:type="continuationSeparator" w:id="0">
    <w:p w14:paraId="68D1AAFE" w14:textId="77777777" w:rsidR="004E7438" w:rsidRDefault="004E743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69C25" w14:textId="77777777" w:rsidR="004E7438" w:rsidRDefault="004E7438" w:rsidP="004956B4">
      <w:r>
        <w:separator/>
      </w:r>
    </w:p>
  </w:footnote>
  <w:footnote w:type="continuationSeparator" w:id="0">
    <w:p w14:paraId="268AD76D" w14:textId="77777777" w:rsidR="004E7438" w:rsidRDefault="004E743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44352A8E" w14:textId="77777777" w:rsidR="00FA765B" w:rsidRPr="001E5C27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46AE5809" w14:textId="055137F0" w:rsidR="00FA765B" w:rsidRPr="00EB20B9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C00933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C00933">
      <w:rPr>
        <w:rFonts w:ascii="Angsana New" w:hAnsi="Angsana New"/>
        <w:sz w:val="30"/>
        <w:szCs w:val="30"/>
        <w:lang w:bidi="th-TH"/>
      </w:rPr>
      <w:t xml:space="preserve">30 </w:t>
    </w:r>
    <w:r w:rsidR="00C00933" w:rsidRPr="00C00933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</w:t>
    </w:r>
    <w:r w:rsidR="000E092B">
      <w:rPr>
        <w:rFonts w:ascii="Angsana New" w:hAnsi="Angsana New"/>
        <w:sz w:val="30"/>
        <w:szCs w:val="30"/>
        <w:lang w:val="en-US" w:bidi="th-TH"/>
      </w:rPr>
      <w:t>9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4192"/>
        </w:tabs>
        <w:ind w:left="41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4DAB4E6E"/>
    <w:multiLevelType w:val="singleLevel"/>
    <w:tmpl w:val="90CEC2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39450831">
    <w:abstractNumId w:val="6"/>
  </w:num>
  <w:num w:numId="2" w16cid:durableId="738871795">
    <w:abstractNumId w:val="5"/>
  </w:num>
  <w:num w:numId="3" w16cid:durableId="1205948823">
    <w:abstractNumId w:val="9"/>
  </w:num>
  <w:num w:numId="4" w16cid:durableId="839975442">
    <w:abstractNumId w:val="7"/>
  </w:num>
  <w:num w:numId="5" w16cid:durableId="125976553">
    <w:abstractNumId w:val="8"/>
  </w:num>
  <w:num w:numId="6" w16cid:durableId="614563061">
    <w:abstractNumId w:val="3"/>
  </w:num>
  <w:num w:numId="7" w16cid:durableId="222453673">
    <w:abstractNumId w:val="2"/>
  </w:num>
  <w:num w:numId="8" w16cid:durableId="1904680445">
    <w:abstractNumId w:val="0"/>
  </w:num>
  <w:num w:numId="9" w16cid:durableId="457530994">
    <w:abstractNumId w:val="1"/>
  </w:num>
  <w:num w:numId="10" w16cid:durableId="998310511">
    <w:abstractNumId w:val="4"/>
  </w:num>
  <w:num w:numId="11" w16cid:durableId="1547452987">
    <w:abstractNumId w:val="14"/>
  </w:num>
  <w:num w:numId="12" w16cid:durableId="644359539">
    <w:abstractNumId w:val="12"/>
  </w:num>
  <w:num w:numId="13" w16cid:durableId="347568037">
    <w:abstractNumId w:val="23"/>
  </w:num>
  <w:num w:numId="14" w16cid:durableId="926619620">
    <w:abstractNumId w:val="13"/>
  </w:num>
  <w:num w:numId="15" w16cid:durableId="1249728061">
    <w:abstractNumId w:val="16"/>
  </w:num>
  <w:num w:numId="16" w16cid:durableId="62992067">
    <w:abstractNumId w:val="24"/>
  </w:num>
  <w:num w:numId="17" w16cid:durableId="821967915">
    <w:abstractNumId w:val="25"/>
  </w:num>
  <w:num w:numId="18" w16cid:durableId="85541021">
    <w:abstractNumId w:val="17"/>
  </w:num>
  <w:num w:numId="19" w16cid:durableId="738865234">
    <w:abstractNumId w:val="11"/>
  </w:num>
  <w:num w:numId="20" w16cid:durableId="787436779">
    <w:abstractNumId w:val="22"/>
  </w:num>
  <w:num w:numId="21" w16cid:durableId="767045908">
    <w:abstractNumId w:val="21"/>
  </w:num>
  <w:num w:numId="22" w16cid:durableId="1814372890">
    <w:abstractNumId w:val="20"/>
  </w:num>
  <w:num w:numId="23" w16cid:durableId="705060961">
    <w:abstractNumId w:val="18"/>
  </w:num>
  <w:num w:numId="24" w16cid:durableId="433282297">
    <w:abstractNumId w:val="10"/>
  </w:num>
  <w:num w:numId="25" w16cid:durableId="657731334">
    <w:abstractNumId w:val="15"/>
  </w:num>
  <w:num w:numId="26" w16cid:durableId="6290933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2F51"/>
    <w:rsid w:val="000032E0"/>
    <w:rsid w:val="00003CCC"/>
    <w:rsid w:val="00003CD2"/>
    <w:rsid w:val="00004616"/>
    <w:rsid w:val="00004904"/>
    <w:rsid w:val="0000499C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1C5B"/>
    <w:rsid w:val="0001215E"/>
    <w:rsid w:val="000126F2"/>
    <w:rsid w:val="00012839"/>
    <w:rsid w:val="000131F1"/>
    <w:rsid w:val="000133E6"/>
    <w:rsid w:val="0001352C"/>
    <w:rsid w:val="0001378E"/>
    <w:rsid w:val="000139B3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2AE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6F78"/>
    <w:rsid w:val="000271F2"/>
    <w:rsid w:val="00027201"/>
    <w:rsid w:val="000278F4"/>
    <w:rsid w:val="00027AF3"/>
    <w:rsid w:val="000301E0"/>
    <w:rsid w:val="000301ED"/>
    <w:rsid w:val="0003039C"/>
    <w:rsid w:val="000304CF"/>
    <w:rsid w:val="00030CC4"/>
    <w:rsid w:val="00031093"/>
    <w:rsid w:val="00031571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4B20"/>
    <w:rsid w:val="00035AA5"/>
    <w:rsid w:val="00036CC8"/>
    <w:rsid w:val="000372CE"/>
    <w:rsid w:val="0003733B"/>
    <w:rsid w:val="00037771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233"/>
    <w:rsid w:val="00047325"/>
    <w:rsid w:val="0005106A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980"/>
    <w:rsid w:val="00052BDE"/>
    <w:rsid w:val="00052E02"/>
    <w:rsid w:val="00052FF3"/>
    <w:rsid w:val="0005311E"/>
    <w:rsid w:val="000532AE"/>
    <w:rsid w:val="0005376F"/>
    <w:rsid w:val="00054BA4"/>
    <w:rsid w:val="000553CA"/>
    <w:rsid w:val="00055960"/>
    <w:rsid w:val="00055BE6"/>
    <w:rsid w:val="00055C1F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DF5"/>
    <w:rsid w:val="00057FA4"/>
    <w:rsid w:val="00060244"/>
    <w:rsid w:val="0006034B"/>
    <w:rsid w:val="0006098A"/>
    <w:rsid w:val="00060B69"/>
    <w:rsid w:val="000618A4"/>
    <w:rsid w:val="00061935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55C"/>
    <w:rsid w:val="00064692"/>
    <w:rsid w:val="000646A7"/>
    <w:rsid w:val="00064AC6"/>
    <w:rsid w:val="00065017"/>
    <w:rsid w:val="000654CE"/>
    <w:rsid w:val="000656E1"/>
    <w:rsid w:val="00065987"/>
    <w:rsid w:val="00065A19"/>
    <w:rsid w:val="00065C80"/>
    <w:rsid w:val="00065DAD"/>
    <w:rsid w:val="00065E6D"/>
    <w:rsid w:val="00066084"/>
    <w:rsid w:val="000662D8"/>
    <w:rsid w:val="000668E8"/>
    <w:rsid w:val="0006692E"/>
    <w:rsid w:val="00066994"/>
    <w:rsid w:val="00066A1A"/>
    <w:rsid w:val="00067163"/>
    <w:rsid w:val="000671D5"/>
    <w:rsid w:val="000674B3"/>
    <w:rsid w:val="00067940"/>
    <w:rsid w:val="00067B38"/>
    <w:rsid w:val="00067D22"/>
    <w:rsid w:val="00067EF7"/>
    <w:rsid w:val="000700CF"/>
    <w:rsid w:val="00070550"/>
    <w:rsid w:val="0007068A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79D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933"/>
    <w:rsid w:val="00075EEF"/>
    <w:rsid w:val="00076DEE"/>
    <w:rsid w:val="00077105"/>
    <w:rsid w:val="0007719F"/>
    <w:rsid w:val="0007749A"/>
    <w:rsid w:val="0007760D"/>
    <w:rsid w:val="000779B6"/>
    <w:rsid w:val="00080074"/>
    <w:rsid w:val="000800A1"/>
    <w:rsid w:val="000802CE"/>
    <w:rsid w:val="000804CC"/>
    <w:rsid w:val="00080780"/>
    <w:rsid w:val="000810C8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65B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8AE"/>
    <w:rsid w:val="000939DC"/>
    <w:rsid w:val="00093E84"/>
    <w:rsid w:val="00093F95"/>
    <w:rsid w:val="00094166"/>
    <w:rsid w:val="0009431D"/>
    <w:rsid w:val="00094EBD"/>
    <w:rsid w:val="00095357"/>
    <w:rsid w:val="0009551C"/>
    <w:rsid w:val="0009578A"/>
    <w:rsid w:val="00095881"/>
    <w:rsid w:val="00095E35"/>
    <w:rsid w:val="00095F85"/>
    <w:rsid w:val="0009651F"/>
    <w:rsid w:val="00096F3C"/>
    <w:rsid w:val="00097256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6BE"/>
    <w:rsid w:val="000A4E5A"/>
    <w:rsid w:val="000A4F2B"/>
    <w:rsid w:val="000A56A2"/>
    <w:rsid w:val="000A60E6"/>
    <w:rsid w:val="000A647C"/>
    <w:rsid w:val="000A6624"/>
    <w:rsid w:val="000A6C35"/>
    <w:rsid w:val="000A6E6D"/>
    <w:rsid w:val="000A753F"/>
    <w:rsid w:val="000A755E"/>
    <w:rsid w:val="000A774A"/>
    <w:rsid w:val="000A7B03"/>
    <w:rsid w:val="000A7F25"/>
    <w:rsid w:val="000B019D"/>
    <w:rsid w:val="000B0354"/>
    <w:rsid w:val="000B0501"/>
    <w:rsid w:val="000B05B0"/>
    <w:rsid w:val="000B0AD3"/>
    <w:rsid w:val="000B0E74"/>
    <w:rsid w:val="000B0ED1"/>
    <w:rsid w:val="000B1454"/>
    <w:rsid w:val="000B15FB"/>
    <w:rsid w:val="000B1B44"/>
    <w:rsid w:val="000B1D23"/>
    <w:rsid w:val="000B202D"/>
    <w:rsid w:val="000B2267"/>
    <w:rsid w:val="000B2FA2"/>
    <w:rsid w:val="000B33CA"/>
    <w:rsid w:val="000B37D0"/>
    <w:rsid w:val="000B3CCA"/>
    <w:rsid w:val="000B3FC1"/>
    <w:rsid w:val="000B42C8"/>
    <w:rsid w:val="000B44A5"/>
    <w:rsid w:val="000B44BE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E0E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694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C7E03"/>
    <w:rsid w:val="000D03FA"/>
    <w:rsid w:val="000D08F0"/>
    <w:rsid w:val="000D0DAD"/>
    <w:rsid w:val="000D1030"/>
    <w:rsid w:val="000D11AF"/>
    <w:rsid w:val="000D176E"/>
    <w:rsid w:val="000D1AB9"/>
    <w:rsid w:val="000D2229"/>
    <w:rsid w:val="000D2B34"/>
    <w:rsid w:val="000D2B75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92B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3F42"/>
    <w:rsid w:val="000E4674"/>
    <w:rsid w:val="000E4782"/>
    <w:rsid w:val="000E47CA"/>
    <w:rsid w:val="000E4AE5"/>
    <w:rsid w:val="000E4E92"/>
    <w:rsid w:val="000E5290"/>
    <w:rsid w:val="000E53A3"/>
    <w:rsid w:val="000E53B5"/>
    <w:rsid w:val="000E54CF"/>
    <w:rsid w:val="000E558A"/>
    <w:rsid w:val="000E6104"/>
    <w:rsid w:val="000E6192"/>
    <w:rsid w:val="000E64FF"/>
    <w:rsid w:val="000E66A1"/>
    <w:rsid w:val="000E66CB"/>
    <w:rsid w:val="000E6913"/>
    <w:rsid w:val="000E6A68"/>
    <w:rsid w:val="000E6CEA"/>
    <w:rsid w:val="000E6E23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0C5C"/>
    <w:rsid w:val="000F1042"/>
    <w:rsid w:val="000F12FB"/>
    <w:rsid w:val="000F1371"/>
    <w:rsid w:val="000F1574"/>
    <w:rsid w:val="000F19BC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3EC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263B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21F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4EED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169A"/>
    <w:rsid w:val="00131F30"/>
    <w:rsid w:val="00132190"/>
    <w:rsid w:val="0013249A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B22"/>
    <w:rsid w:val="00145E75"/>
    <w:rsid w:val="00146020"/>
    <w:rsid w:val="00146464"/>
    <w:rsid w:val="001467B1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024"/>
    <w:rsid w:val="001501F8"/>
    <w:rsid w:val="001504CF"/>
    <w:rsid w:val="001505DB"/>
    <w:rsid w:val="001508A9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44B"/>
    <w:rsid w:val="001528EC"/>
    <w:rsid w:val="00152B69"/>
    <w:rsid w:val="0015353D"/>
    <w:rsid w:val="00153559"/>
    <w:rsid w:val="001535D7"/>
    <w:rsid w:val="00154177"/>
    <w:rsid w:val="001542BE"/>
    <w:rsid w:val="00154429"/>
    <w:rsid w:val="00154694"/>
    <w:rsid w:val="0015477D"/>
    <w:rsid w:val="00154B64"/>
    <w:rsid w:val="00154C37"/>
    <w:rsid w:val="00154E0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9D7"/>
    <w:rsid w:val="00157C5B"/>
    <w:rsid w:val="00157DA7"/>
    <w:rsid w:val="00157F94"/>
    <w:rsid w:val="00160077"/>
    <w:rsid w:val="0016013B"/>
    <w:rsid w:val="0016043C"/>
    <w:rsid w:val="00160777"/>
    <w:rsid w:val="00160A29"/>
    <w:rsid w:val="00160A6E"/>
    <w:rsid w:val="00160B1D"/>
    <w:rsid w:val="00160DBB"/>
    <w:rsid w:val="00160FCF"/>
    <w:rsid w:val="001617AE"/>
    <w:rsid w:val="00161E12"/>
    <w:rsid w:val="00161F44"/>
    <w:rsid w:val="001620C9"/>
    <w:rsid w:val="0016252F"/>
    <w:rsid w:val="001625A8"/>
    <w:rsid w:val="001629D3"/>
    <w:rsid w:val="00162A8D"/>
    <w:rsid w:val="0016313A"/>
    <w:rsid w:val="0016318A"/>
    <w:rsid w:val="00163386"/>
    <w:rsid w:val="00163581"/>
    <w:rsid w:val="00163688"/>
    <w:rsid w:val="00163DB0"/>
    <w:rsid w:val="00163DE0"/>
    <w:rsid w:val="001644A7"/>
    <w:rsid w:val="0016467C"/>
    <w:rsid w:val="00164B64"/>
    <w:rsid w:val="00164F46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458"/>
    <w:rsid w:val="001715DC"/>
    <w:rsid w:val="00171680"/>
    <w:rsid w:val="00171829"/>
    <w:rsid w:val="00171D05"/>
    <w:rsid w:val="00171DDF"/>
    <w:rsid w:val="00171EB2"/>
    <w:rsid w:val="00172051"/>
    <w:rsid w:val="0017250C"/>
    <w:rsid w:val="001726B6"/>
    <w:rsid w:val="001726FD"/>
    <w:rsid w:val="00172A69"/>
    <w:rsid w:val="00172B9D"/>
    <w:rsid w:val="001738E5"/>
    <w:rsid w:val="001739D8"/>
    <w:rsid w:val="00173EF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5C7F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046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2AB4"/>
    <w:rsid w:val="001831D8"/>
    <w:rsid w:val="001831DD"/>
    <w:rsid w:val="001833FE"/>
    <w:rsid w:val="00183622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60"/>
    <w:rsid w:val="001878A4"/>
    <w:rsid w:val="00187A43"/>
    <w:rsid w:val="00187C37"/>
    <w:rsid w:val="00187CE3"/>
    <w:rsid w:val="001903CC"/>
    <w:rsid w:val="0019079F"/>
    <w:rsid w:val="00190A00"/>
    <w:rsid w:val="00190CD7"/>
    <w:rsid w:val="00190E65"/>
    <w:rsid w:val="0019176C"/>
    <w:rsid w:val="0019188B"/>
    <w:rsid w:val="00191B63"/>
    <w:rsid w:val="00191E72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87B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CCE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8B2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8A7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2C51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E56"/>
    <w:rsid w:val="001C5F69"/>
    <w:rsid w:val="001C644B"/>
    <w:rsid w:val="001C66BB"/>
    <w:rsid w:val="001C6B33"/>
    <w:rsid w:val="001C6FCB"/>
    <w:rsid w:val="001C76B8"/>
    <w:rsid w:val="001C78D2"/>
    <w:rsid w:val="001D0216"/>
    <w:rsid w:val="001D03F3"/>
    <w:rsid w:val="001D0524"/>
    <w:rsid w:val="001D071E"/>
    <w:rsid w:val="001D0777"/>
    <w:rsid w:val="001D0996"/>
    <w:rsid w:val="001D0BA7"/>
    <w:rsid w:val="001D0C7E"/>
    <w:rsid w:val="001D0CCA"/>
    <w:rsid w:val="001D0D1D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14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240C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348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B66"/>
    <w:rsid w:val="001F4CF2"/>
    <w:rsid w:val="001F51D4"/>
    <w:rsid w:val="001F5C62"/>
    <w:rsid w:val="001F5C69"/>
    <w:rsid w:val="001F5DBF"/>
    <w:rsid w:val="001F60A6"/>
    <w:rsid w:val="001F64A1"/>
    <w:rsid w:val="001F675C"/>
    <w:rsid w:val="001F70ED"/>
    <w:rsid w:val="001F7163"/>
    <w:rsid w:val="001F74F5"/>
    <w:rsid w:val="001F7563"/>
    <w:rsid w:val="001F759D"/>
    <w:rsid w:val="001F7797"/>
    <w:rsid w:val="001F78EC"/>
    <w:rsid w:val="001F7928"/>
    <w:rsid w:val="001F7C9B"/>
    <w:rsid w:val="001F7F65"/>
    <w:rsid w:val="002004D6"/>
    <w:rsid w:val="002006A9"/>
    <w:rsid w:val="002007F5"/>
    <w:rsid w:val="00200988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624"/>
    <w:rsid w:val="00203BDA"/>
    <w:rsid w:val="00204382"/>
    <w:rsid w:val="00204B6D"/>
    <w:rsid w:val="00204BD6"/>
    <w:rsid w:val="00204D9D"/>
    <w:rsid w:val="002050F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8A5"/>
    <w:rsid w:val="00212A6F"/>
    <w:rsid w:val="00212B40"/>
    <w:rsid w:val="002133B2"/>
    <w:rsid w:val="002133F9"/>
    <w:rsid w:val="0021382A"/>
    <w:rsid w:val="00213B2B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356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8F6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3992"/>
    <w:rsid w:val="00234162"/>
    <w:rsid w:val="0023467D"/>
    <w:rsid w:val="00234A10"/>
    <w:rsid w:val="00234E85"/>
    <w:rsid w:val="00234F6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A6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AEE"/>
    <w:rsid w:val="00242E53"/>
    <w:rsid w:val="00242EBF"/>
    <w:rsid w:val="002431D8"/>
    <w:rsid w:val="00243716"/>
    <w:rsid w:val="00243E9F"/>
    <w:rsid w:val="00243EBF"/>
    <w:rsid w:val="00243FA5"/>
    <w:rsid w:val="00243FA7"/>
    <w:rsid w:val="00244766"/>
    <w:rsid w:val="002450FF"/>
    <w:rsid w:val="0024590E"/>
    <w:rsid w:val="00245AD0"/>
    <w:rsid w:val="00245C30"/>
    <w:rsid w:val="00245CB4"/>
    <w:rsid w:val="00245E83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6611"/>
    <w:rsid w:val="0025756D"/>
    <w:rsid w:val="00257CBD"/>
    <w:rsid w:val="00257E2F"/>
    <w:rsid w:val="002601A0"/>
    <w:rsid w:val="00260787"/>
    <w:rsid w:val="0026099D"/>
    <w:rsid w:val="00260C3C"/>
    <w:rsid w:val="00261226"/>
    <w:rsid w:val="00261543"/>
    <w:rsid w:val="00261720"/>
    <w:rsid w:val="00261782"/>
    <w:rsid w:val="00261F1B"/>
    <w:rsid w:val="0026205B"/>
    <w:rsid w:val="00262721"/>
    <w:rsid w:val="00262773"/>
    <w:rsid w:val="0026277A"/>
    <w:rsid w:val="002627C1"/>
    <w:rsid w:val="00262C35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94C"/>
    <w:rsid w:val="00270D01"/>
    <w:rsid w:val="0027140F"/>
    <w:rsid w:val="002716B4"/>
    <w:rsid w:val="002717EE"/>
    <w:rsid w:val="00271BB9"/>
    <w:rsid w:val="00272CDB"/>
    <w:rsid w:val="00272DC7"/>
    <w:rsid w:val="002730B8"/>
    <w:rsid w:val="00273137"/>
    <w:rsid w:val="0027327E"/>
    <w:rsid w:val="00273FE0"/>
    <w:rsid w:val="002740B2"/>
    <w:rsid w:val="002743D9"/>
    <w:rsid w:val="00274414"/>
    <w:rsid w:val="00274465"/>
    <w:rsid w:val="0027463D"/>
    <w:rsid w:val="00274640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2D0"/>
    <w:rsid w:val="00280344"/>
    <w:rsid w:val="002808F1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86953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0A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241"/>
    <w:rsid w:val="002A0787"/>
    <w:rsid w:val="002A0B45"/>
    <w:rsid w:val="002A143E"/>
    <w:rsid w:val="002A1781"/>
    <w:rsid w:val="002A1BE2"/>
    <w:rsid w:val="002A1D54"/>
    <w:rsid w:val="002A2096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4CD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CEE"/>
    <w:rsid w:val="002B5D81"/>
    <w:rsid w:val="002B5DA5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D1E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B76"/>
    <w:rsid w:val="002C5D2A"/>
    <w:rsid w:val="002C5F2D"/>
    <w:rsid w:val="002C5FC8"/>
    <w:rsid w:val="002C64CA"/>
    <w:rsid w:val="002C7401"/>
    <w:rsid w:val="002C7B94"/>
    <w:rsid w:val="002C7D4B"/>
    <w:rsid w:val="002D0128"/>
    <w:rsid w:val="002D02B8"/>
    <w:rsid w:val="002D0EFE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2A71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987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57B"/>
    <w:rsid w:val="002E0A32"/>
    <w:rsid w:val="002E0D34"/>
    <w:rsid w:val="002E0FC9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C66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5C81"/>
    <w:rsid w:val="002F682D"/>
    <w:rsid w:val="002F6A04"/>
    <w:rsid w:val="002F6F9B"/>
    <w:rsid w:val="002F7560"/>
    <w:rsid w:val="002F7562"/>
    <w:rsid w:val="002F79B7"/>
    <w:rsid w:val="002F7AFB"/>
    <w:rsid w:val="002F7B61"/>
    <w:rsid w:val="002F7DE7"/>
    <w:rsid w:val="002F7F0E"/>
    <w:rsid w:val="00300121"/>
    <w:rsid w:val="00300195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2BAF"/>
    <w:rsid w:val="003033D4"/>
    <w:rsid w:val="003034E7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003"/>
    <w:rsid w:val="00310212"/>
    <w:rsid w:val="003106D9"/>
    <w:rsid w:val="00310820"/>
    <w:rsid w:val="003108FE"/>
    <w:rsid w:val="00310F6D"/>
    <w:rsid w:val="00311359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58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DBC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C7C"/>
    <w:rsid w:val="00324D5D"/>
    <w:rsid w:val="00324F07"/>
    <w:rsid w:val="00325037"/>
    <w:rsid w:val="00325D9A"/>
    <w:rsid w:val="003265E0"/>
    <w:rsid w:val="0032679C"/>
    <w:rsid w:val="00326CCF"/>
    <w:rsid w:val="00326D71"/>
    <w:rsid w:val="003271F2"/>
    <w:rsid w:val="003272E4"/>
    <w:rsid w:val="00327491"/>
    <w:rsid w:val="003274BE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08D"/>
    <w:rsid w:val="003358BC"/>
    <w:rsid w:val="003359A3"/>
    <w:rsid w:val="00335BC9"/>
    <w:rsid w:val="00335FF6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2E2"/>
    <w:rsid w:val="00343383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2DB"/>
    <w:rsid w:val="00350F54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1AA"/>
    <w:rsid w:val="00355759"/>
    <w:rsid w:val="003557BF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91B"/>
    <w:rsid w:val="00357A30"/>
    <w:rsid w:val="00357C07"/>
    <w:rsid w:val="00357DAD"/>
    <w:rsid w:val="00357E62"/>
    <w:rsid w:val="00360700"/>
    <w:rsid w:val="00360F9F"/>
    <w:rsid w:val="00361189"/>
    <w:rsid w:val="003611A0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1A41"/>
    <w:rsid w:val="003721D3"/>
    <w:rsid w:val="003724D8"/>
    <w:rsid w:val="00372BB3"/>
    <w:rsid w:val="00372C44"/>
    <w:rsid w:val="00372FC8"/>
    <w:rsid w:val="00373820"/>
    <w:rsid w:val="00373855"/>
    <w:rsid w:val="003738E1"/>
    <w:rsid w:val="00373A18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C6C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CB7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2E32"/>
    <w:rsid w:val="00393161"/>
    <w:rsid w:val="0039323E"/>
    <w:rsid w:val="00393379"/>
    <w:rsid w:val="003939C1"/>
    <w:rsid w:val="00393DBC"/>
    <w:rsid w:val="00393FCE"/>
    <w:rsid w:val="003946D0"/>
    <w:rsid w:val="0039488C"/>
    <w:rsid w:val="00394FD5"/>
    <w:rsid w:val="003951B6"/>
    <w:rsid w:val="0039520D"/>
    <w:rsid w:val="003954F2"/>
    <w:rsid w:val="0039560F"/>
    <w:rsid w:val="00395877"/>
    <w:rsid w:val="00395998"/>
    <w:rsid w:val="00396940"/>
    <w:rsid w:val="00396B9C"/>
    <w:rsid w:val="00396C69"/>
    <w:rsid w:val="003971E0"/>
    <w:rsid w:val="00397207"/>
    <w:rsid w:val="003972E1"/>
    <w:rsid w:val="00397462"/>
    <w:rsid w:val="003974D1"/>
    <w:rsid w:val="00397A31"/>
    <w:rsid w:val="00397CD4"/>
    <w:rsid w:val="00397F91"/>
    <w:rsid w:val="003A0039"/>
    <w:rsid w:val="003A024D"/>
    <w:rsid w:val="003A0358"/>
    <w:rsid w:val="003A0C36"/>
    <w:rsid w:val="003A1070"/>
    <w:rsid w:val="003A10A3"/>
    <w:rsid w:val="003A11A0"/>
    <w:rsid w:val="003A1387"/>
    <w:rsid w:val="003A1677"/>
    <w:rsid w:val="003A1914"/>
    <w:rsid w:val="003A19EF"/>
    <w:rsid w:val="003A2572"/>
    <w:rsid w:val="003A2935"/>
    <w:rsid w:val="003A295D"/>
    <w:rsid w:val="003A2FD1"/>
    <w:rsid w:val="003A3208"/>
    <w:rsid w:val="003A36F8"/>
    <w:rsid w:val="003A3863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8B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002"/>
    <w:rsid w:val="003B5A26"/>
    <w:rsid w:val="003B6139"/>
    <w:rsid w:val="003B62B8"/>
    <w:rsid w:val="003B6A84"/>
    <w:rsid w:val="003B6C6C"/>
    <w:rsid w:val="003B7427"/>
    <w:rsid w:val="003B7662"/>
    <w:rsid w:val="003B7B1A"/>
    <w:rsid w:val="003B7C7C"/>
    <w:rsid w:val="003C0AE3"/>
    <w:rsid w:val="003C0EF4"/>
    <w:rsid w:val="003C161E"/>
    <w:rsid w:val="003C17AF"/>
    <w:rsid w:val="003C17E4"/>
    <w:rsid w:val="003C18BD"/>
    <w:rsid w:val="003C211C"/>
    <w:rsid w:val="003C2149"/>
    <w:rsid w:val="003C238B"/>
    <w:rsid w:val="003C2455"/>
    <w:rsid w:val="003C2D59"/>
    <w:rsid w:val="003C3A20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6A0E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286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0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3F1C"/>
    <w:rsid w:val="003E409D"/>
    <w:rsid w:val="003E4345"/>
    <w:rsid w:val="003E46F4"/>
    <w:rsid w:val="003E4A9D"/>
    <w:rsid w:val="003E59B0"/>
    <w:rsid w:val="003E5DF7"/>
    <w:rsid w:val="003E66CB"/>
    <w:rsid w:val="003E6961"/>
    <w:rsid w:val="003E6BE0"/>
    <w:rsid w:val="003E6EB4"/>
    <w:rsid w:val="003E7305"/>
    <w:rsid w:val="003E731F"/>
    <w:rsid w:val="003E764D"/>
    <w:rsid w:val="003E7A35"/>
    <w:rsid w:val="003E7A91"/>
    <w:rsid w:val="003E7C26"/>
    <w:rsid w:val="003E7CF3"/>
    <w:rsid w:val="003F0019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2D44"/>
    <w:rsid w:val="003F3011"/>
    <w:rsid w:val="003F3DA3"/>
    <w:rsid w:val="003F3DEB"/>
    <w:rsid w:val="003F4083"/>
    <w:rsid w:val="003F40CF"/>
    <w:rsid w:val="003F4639"/>
    <w:rsid w:val="003F47F4"/>
    <w:rsid w:val="003F4DE0"/>
    <w:rsid w:val="003F4F55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7E1"/>
    <w:rsid w:val="00402907"/>
    <w:rsid w:val="004029DE"/>
    <w:rsid w:val="00402C14"/>
    <w:rsid w:val="00402D6A"/>
    <w:rsid w:val="00403158"/>
    <w:rsid w:val="0040353F"/>
    <w:rsid w:val="00404036"/>
    <w:rsid w:val="0040478D"/>
    <w:rsid w:val="00404B51"/>
    <w:rsid w:val="00405E31"/>
    <w:rsid w:val="0040619E"/>
    <w:rsid w:val="004064F4"/>
    <w:rsid w:val="0040680B"/>
    <w:rsid w:val="00406EC6"/>
    <w:rsid w:val="004071F4"/>
    <w:rsid w:val="00407530"/>
    <w:rsid w:val="0040771E"/>
    <w:rsid w:val="00407A8E"/>
    <w:rsid w:val="0041038A"/>
    <w:rsid w:val="004104E9"/>
    <w:rsid w:val="0041079D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3DC0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537"/>
    <w:rsid w:val="0041664B"/>
    <w:rsid w:val="00416700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B3C"/>
    <w:rsid w:val="00417C02"/>
    <w:rsid w:val="00417D2F"/>
    <w:rsid w:val="00420C65"/>
    <w:rsid w:val="00420ED8"/>
    <w:rsid w:val="004212D4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999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7CA"/>
    <w:rsid w:val="00426E76"/>
    <w:rsid w:val="004272DF"/>
    <w:rsid w:val="00427563"/>
    <w:rsid w:val="00427FD2"/>
    <w:rsid w:val="004305BC"/>
    <w:rsid w:val="004305C6"/>
    <w:rsid w:val="004309D0"/>
    <w:rsid w:val="00430B11"/>
    <w:rsid w:val="00430F9C"/>
    <w:rsid w:val="004310BB"/>
    <w:rsid w:val="004311C4"/>
    <w:rsid w:val="0043124B"/>
    <w:rsid w:val="00431509"/>
    <w:rsid w:val="00431B4F"/>
    <w:rsid w:val="004321AC"/>
    <w:rsid w:val="0043239D"/>
    <w:rsid w:val="00432452"/>
    <w:rsid w:val="0043258D"/>
    <w:rsid w:val="00432C36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B78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2AF5"/>
    <w:rsid w:val="00443379"/>
    <w:rsid w:val="0044388F"/>
    <w:rsid w:val="00443F0F"/>
    <w:rsid w:val="00444068"/>
    <w:rsid w:val="00444FD8"/>
    <w:rsid w:val="00445046"/>
    <w:rsid w:val="0044509F"/>
    <w:rsid w:val="0044514C"/>
    <w:rsid w:val="0044558E"/>
    <w:rsid w:val="00445B70"/>
    <w:rsid w:val="00446005"/>
    <w:rsid w:val="00446619"/>
    <w:rsid w:val="004469AC"/>
    <w:rsid w:val="00446FAC"/>
    <w:rsid w:val="004473BA"/>
    <w:rsid w:val="00447EBE"/>
    <w:rsid w:val="00450265"/>
    <w:rsid w:val="0045075A"/>
    <w:rsid w:val="00450871"/>
    <w:rsid w:val="00450B6B"/>
    <w:rsid w:val="00450B98"/>
    <w:rsid w:val="00450BDF"/>
    <w:rsid w:val="00450E24"/>
    <w:rsid w:val="00450ECA"/>
    <w:rsid w:val="004514D5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12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32A"/>
    <w:rsid w:val="0045634C"/>
    <w:rsid w:val="00456458"/>
    <w:rsid w:val="0045649A"/>
    <w:rsid w:val="00456564"/>
    <w:rsid w:val="0045670F"/>
    <w:rsid w:val="004569CC"/>
    <w:rsid w:val="004569D4"/>
    <w:rsid w:val="004575C8"/>
    <w:rsid w:val="00457A17"/>
    <w:rsid w:val="00457A49"/>
    <w:rsid w:val="00457AF6"/>
    <w:rsid w:val="00457FBE"/>
    <w:rsid w:val="00460E04"/>
    <w:rsid w:val="00460F84"/>
    <w:rsid w:val="00461048"/>
    <w:rsid w:val="0046138B"/>
    <w:rsid w:val="00461550"/>
    <w:rsid w:val="004616F9"/>
    <w:rsid w:val="00461715"/>
    <w:rsid w:val="00461FED"/>
    <w:rsid w:val="004621E8"/>
    <w:rsid w:val="00462282"/>
    <w:rsid w:val="004629CD"/>
    <w:rsid w:val="00462B05"/>
    <w:rsid w:val="00462BDD"/>
    <w:rsid w:val="00463135"/>
    <w:rsid w:val="00464200"/>
    <w:rsid w:val="004642F9"/>
    <w:rsid w:val="004650D7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A31"/>
    <w:rsid w:val="00472B6C"/>
    <w:rsid w:val="00472D05"/>
    <w:rsid w:val="00472D5B"/>
    <w:rsid w:val="00473308"/>
    <w:rsid w:val="004736A8"/>
    <w:rsid w:val="00473B1A"/>
    <w:rsid w:val="00473EA8"/>
    <w:rsid w:val="00474516"/>
    <w:rsid w:val="00474583"/>
    <w:rsid w:val="00474ACD"/>
    <w:rsid w:val="00474B1E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CA0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9D3"/>
    <w:rsid w:val="00495B83"/>
    <w:rsid w:val="00495BAC"/>
    <w:rsid w:val="00495FD6"/>
    <w:rsid w:val="0049631A"/>
    <w:rsid w:val="004963FF"/>
    <w:rsid w:val="00496C76"/>
    <w:rsid w:val="00496F84"/>
    <w:rsid w:val="004973BF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2F40"/>
    <w:rsid w:val="004A3504"/>
    <w:rsid w:val="004A394E"/>
    <w:rsid w:val="004A39BB"/>
    <w:rsid w:val="004A3A02"/>
    <w:rsid w:val="004A3B8B"/>
    <w:rsid w:val="004A3C50"/>
    <w:rsid w:val="004A3CD7"/>
    <w:rsid w:val="004A436E"/>
    <w:rsid w:val="004A465D"/>
    <w:rsid w:val="004A4701"/>
    <w:rsid w:val="004A47B9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956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B4A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EF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D72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0D57"/>
    <w:rsid w:val="004C1104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02F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CB7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DD4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38"/>
    <w:rsid w:val="004E74F6"/>
    <w:rsid w:val="004E7600"/>
    <w:rsid w:val="004E7836"/>
    <w:rsid w:val="004E7E55"/>
    <w:rsid w:val="004E7F4C"/>
    <w:rsid w:val="004F0195"/>
    <w:rsid w:val="004F0240"/>
    <w:rsid w:val="004F0727"/>
    <w:rsid w:val="004F0947"/>
    <w:rsid w:val="004F123D"/>
    <w:rsid w:val="004F13A1"/>
    <w:rsid w:val="004F14AE"/>
    <w:rsid w:val="004F1C30"/>
    <w:rsid w:val="004F24C7"/>
    <w:rsid w:val="004F26F9"/>
    <w:rsid w:val="004F2B33"/>
    <w:rsid w:val="004F2FD4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242"/>
    <w:rsid w:val="004F5EC9"/>
    <w:rsid w:val="004F60BD"/>
    <w:rsid w:val="004F6306"/>
    <w:rsid w:val="004F6357"/>
    <w:rsid w:val="004F6704"/>
    <w:rsid w:val="004F6815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99E"/>
    <w:rsid w:val="00502EEC"/>
    <w:rsid w:val="0050332A"/>
    <w:rsid w:val="0050360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CE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A24"/>
    <w:rsid w:val="00511BEE"/>
    <w:rsid w:val="0051235E"/>
    <w:rsid w:val="005128BC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DC8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390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4F84"/>
    <w:rsid w:val="005255F1"/>
    <w:rsid w:val="005257B8"/>
    <w:rsid w:val="00525DCE"/>
    <w:rsid w:val="005263F2"/>
    <w:rsid w:val="0052755D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1B74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037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66B4"/>
    <w:rsid w:val="0053735E"/>
    <w:rsid w:val="005376C9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8CE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B2A"/>
    <w:rsid w:val="00545F2A"/>
    <w:rsid w:val="005460C8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CC6"/>
    <w:rsid w:val="00553D54"/>
    <w:rsid w:val="00553EE3"/>
    <w:rsid w:val="00554001"/>
    <w:rsid w:val="00554015"/>
    <w:rsid w:val="00554ABA"/>
    <w:rsid w:val="00554B8B"/>
    <w:rsid w:val="00554C54"/>
    <w:rsid w:val="00554C67"/>
    <w:rsid w:val="0055516B"/>
    <w:rsid w:val="00555309"/>
    <w:rsid w:val="0055536B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246"/>
    <w:rsid w:val="00561459"/>
    <w:rsid w:val="00561649"/>
    <w:rsid w:val="005626EC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5EA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093A"/>
    <w:rsid w:val="00571324"/>
    <w:rsid w:val="00571B87"/>
    <w:rsid w:val="00571E51"/>
    <w:rsid w:val="00572259"/>
    <w:rsid w:val="005727DC"/>
    <w:rsid w:val="0057283F"/>
    <w:rsid w:val="005729E9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86F"/>
    <w:rsid w:val="005749B2"/>
    <w:rsid w:val="00574C7B"/>
    <w:rsid w:val="00574E47"/>
    <w:rsid w:val="005750FF"/>
    <w:rsid w:val="00575317"/>
    <w:rsid w:val="005754C9"/>
    <w:rsid w:val="005754F8"/>
    <w:rsid w:val="00575763"/>
    <w:rsid w:val="00575E17"/>
    <w:rsid w:val="00575F4D"/>
    <w:rsid w:val="00576907"/>
    <w:rsid w:val="00577455"/>
    <w:rsid w:val="00577AF8"/>
    <w:rsid w:val="00577AFD"/>
    <w:rsid w:val="00577C9B"/>
    <w:rsid w:val="0058000D"/>
    <w:rsid w:val="005803B1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AB0"/>
    <w:rsid w:val="00584D0B"/>
    <w:rsid w:val="005850E5"/>
    <w:rsid w:val="00585C45"/>
    <w:rsid w:val="00585E1B"/>
    <w:rsid w:val="005861DB"/>
    <w:rsid w:val="00586245"/>
    <w:rsid w:val="00586417"/>
    <w:rsid w:val="005864D9"/>
    <w:rsid w:val="005868DE"/>
    <w:rsid w:val="00586AE0"/>
    <w:rsid w:val="0058709A"/>
    <w:rsid w:val="005874F9"/>
    <w:rsid w:val="0058787E"/>
    <w:rsid w:val="005902A9"/>
    <w:rsid w:val="00590DB3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6CF5"/>
    <w:rsid w:val="005971E6"/>
    <w:rsid w:val="005976DF"/>
    <w:rsid w:val="00597AD1"/>
    <w:rsid w:val="00597B6B"/>
    <w:rsid w:val="00597F16"/>
    <w:rsid w:val="005A0145"/>
    <w:rsid w:val="005A01BB"/>
    <w:rsid w:val="005A0CE1"/>
    <w:rsid w:val="005A0E21"/>
    <w:rsid w:val="005A109B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DD2"/>
    <w:rsid w:val="005A2E52"/>
    <w:rsid w:val="005A33AE"/>
    <w:rsid w:val="005A3963"/>
    <w:rsid w:val="005A3D7C"/>
    <w:rsid w:val="005A3EDF"/>
    <w:rsid w:val="005A410C"/>
    <w:rsid w:val="005A41EA"/>
    <w:rsid w:val="005A4484"/>
    <w:rsid w:val="005A4491"/>
    <w:rsid w:val="005A44C9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5D0"/>
    <w:rsid w:val="005A7C3D"/>
    <w:rsid w:val="005A7E14"/>
    <w:rsid w:val="005B01AF"/>
    <w:rsid w:val="005B06DA"/>
    <w:rsid w:val="005B0787"/>
    <w:rsid w:val="005B096F"/>
    <w:rsid w:val="005B09D3"/>
    <w:rsid w:val="005B0C24"/>
    <w:rsid w:val="005B0ECA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B7D78"/>
    <w:rsid w:val="005C02E0"/>
    <w:rsid w:val="005C0577"/>
    <w:rsid w:val="005C0711"/>
    <w:rsid w:val="005C1883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C73"/>
    <w:rsid w:val="005C4EAC"/>
    <w:rsid w:val="005C5113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03E"/>
    <w:rsid w:val="005D0221"/>
    <w:rsid w:val="005D0309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833"/>
    <w:rsid w:val="005D4BE8"/>
    <w:rsid w:val="005D558B"/>
    <w:rsid w:val="005D575F"/>
    <w:rsid w:val="005D5760"/>
    <w:rsid w:val="005D5BCD"/>
    <w:rsid w:val="005D5D80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38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6F20"/>
    <w:rsid w:val="005E7238"/>
    <w:rsid w:val="005E77C2"/>
    <w:rsid w:val="005E7ADE"/>
    <w:rsid w:val="005E7C1D"/>
    <w:rsid w:val="005F025E"/>
    <w:rsid w:val="005F0698"/>
    <w:rsid w:val="005F0EBD"/>
    <w:rsid w:val="005F1342"/>
    <w:rsid w:val="005F1373"/>
    <w:rsid w:val="005F1526"/>
    <w:rsid w:val="005F1B9F"/>
    <w:rsid w:val="005F1BA9"/>
    <w:rsid w:val="005F1BDC"/>
    <w:rsid w:val="005F2203"/>
    <w:rsid w:val="005F27C4"/>
    <w:rsid w:val="005F2C56"/>
    <w:rsid w:val="005F3A59"/>
    <w:rsid w:val="005F3AFE"/>
    <w:rsid w:val="005F3B8C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5CC9"/>
    <w:rsid w:val="005F6554"/>
    <w:rsid w:val="005F707D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50B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971"/>
    <w:rsid w:val="006079C2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1F36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20E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345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AFA"/>
    <w:rsid w:val="00624EA0"/>
    <w:rsid w:val="00624F1B"/>
    <w:rsid w:val="0062563A"/>
    <w:rsid w:val="0062570D"/>
    <w:rsid w:val="00625752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2481"/>
    <w:rsid w:val="0063341C"/>
    <w:rsid w:val="00633E27"/>
    <w:rsid w:val="00634133"/>
    <w:rsid w:val="0063438F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72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B6E"/>
    <w:rsid w:val="00641D33"/>
    <w:rsid w:val="00642154"/>
    <w:rsid w:val="00643127"/>
    <w:rsid w:val="006431B4"/>
    <w:rsid w:val="00643AF9"/>
    <w:rsid w:val="00643C0C"/>
    <w:rsid w:val="00643CA5"/>
    <w:rsid w:val="00643F46"/>
    <w:rsid w:val="00644003"/>
    <w:rsid w:val="006442D0"/>
    <w:rsid w:val="0064542B"/>
    <w:rsid w:val="00645643"/>
    <w:rsid w:val="00645787"/>
    <w:rsid w:val="006458C7"/>
    <w:rsid w:val="00646741"/>
    <w:rsid w:val="00646967"/>
    <w:rsid w:val="00646C34"/>
    <w:rsid w:val="00646FD8"/>
    <w:rsid w:val="006478F2"/>
    <w:rsid w:val="0065035F"/>
    <w:rsid w:val="006508FA"/>
    <w:rsid w:val="006514D0"/>
    <w:rsid w:val="0065171D"/>
    <w:rsid w:val="00651B06"/>
    <w:rsid w:val="00651B95"/>
    <w:rsid w:val="006522E1"/>
    <w:rsid w:val="00652880"/>
    <w:rsid w:val="006534F5"/>
    <w:rsid w:val="00653580"/>
    <w:rsid w:val="00653657"/>
    <w:rsid w:val="006539D1"/>
    <w:rsid w:val="00653A62"/>
    <w:rsid w:val="00653FD0"/>
    <w:rsid w:val="006540CF"/>
    <w:rsid w:val="006541C7"/>
    <w:rsid w:val="00654A0E"/>
    <w:rsid w:val="00654ADF"/>
    <w:rsid w:val="00654C01"/>
    <w:rsid w:val="00654FC5"/>
    <w:rsid w:val="0065577D"/>
    <w:rsid w:val="00655DD3"/>
    <w:rsid w:val="00655E17"/>
    <w:rsid w:val="00655F9F"/>
    <w:rsid w:val="00656507"/>
    <w:rsid w:val="00656754"/>
    <w:rsid w:val="0065678E"/>
    <w:rsid w:val="006569C3"/>
    <w:rsid w:val="00656A81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663"/>
    <w:rsid w:val="00661A7E"/>
    <w:rsid w:val="00661C9D"/>
    <w:rsid w:val="0066210C"/>
    <w:rsid w:val="0066218D"/>
    <w:rsid w:val="006623C1"/>
    <w:rsid w:val="0066240E"/>
    <w:rsid w:val="00662717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3A"/>
    <w:rsid w:val="006662C2"/>
    <w:rsid w:val="0066645E"/>
    <w:rsid w:val="0066671F"/>
    <w:rsid w:val="0066677D"/>
    <w:rsid w:val="006667EB"/>
    <w:rsid w:val="00666D6B"/>
    <w:rsid w:val="0066705D"/>
    <w:rsid w:val="00667604"/>
    <w:rsid w:val="00667B9E"/>
    <w:rsid w:val="00667C8B"/>
    <w:rsid w:val="00670258"/>
    <w:rsid w:val="006704E3"/>
    <w:rsid w:val="00670529"/>
    <w:rsid w:val="006707F8"/>
    <w:rsid w:val="00670FAB"/>
    <w:rsid w:val="00671066"/>
    <w:rsid w:val="00671694"/>
    <w:rsid w:val="006716B8"/>
    <w:rsid w:val="00671D8A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120"/>
    <w:rsid w:val="0067414D"/>
    <w:rsid w:val="00674687"/>
    <w:rsid w:val="00674CC9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6F89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A2C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67C5"/>
    <w:rsid w:val="00686D11"/>
    <w:rsid w:val="00686EAB"/>
    <w:rsid w:val="00687789"/>
    <w:rsid w:val="00690D53"/>
    <w:rsid w:val="00691240"/>
    <w:rsid w:val="00691CB5"/>
    <w:rsid w:val="00691D8F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3F49"/>
    <w:rsid w:val="00694102"/>
    <w:rsid w:val="00694139"/>
    <w:rsid w:val="006945F3"/>
    <w:rsid w:val="00694741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6B5"/>
    <w:rsid w:val="00697739"/>
    <w:rsid w:val="00697A3E"/>
    <w:rsid w:val="006A054C"/>
    <w:rsid w:val="006A085A"/>
    <w:rsid w:val="006A08E2"/>
    <w:rsid w:val="006A0905"/>
    <w:rsid w:val="006A0A17"/>
    <w:rsid w:val="006A1093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4AE9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3DCB"/>
    <w:rsid w:val="006B4033"/>
    <w:rsid w:val="006B40A8"/>
    <w:rsid w:val="006B4191"/>
    <w:rsid w:val="006B437C"/>
    <w:rsid w:val="006B43B3"/>
    <w:rsid w:val="006B47C9"/>
    <w:rsid w:val="006B4C05"/>
    <w:rsid w:val="006B4F0D"/>
    <w:rsid w:val="006B509C"/>
    <w:rsid w:val="006B51D4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28A"/>
    <w:rsid w:val="006D15EA"/>
    <w:rsid w:val="006D194A"/>
    <w:rsid w:val="006D1ABD"/>
    <w:rsid w:val="006D1EDF"/>
    <w:rsid w:val="006D2488"/>
    <w:rsid w:val="006D2A6F"/>
    <w:rsid w:val="006D2F38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612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2DFE"/>
    <w:rsid w:val="006E31A3"/>
    <w:rsid w:val="006E38C8"/>
    <w:rsid w:val="006E41D5"/>
    <w:rsid w:val="006E433D"/>
    <w:rsid w:val="006E486B"/>
    <w:rsid w:val="006E4C39"/>
    <w:rsid w:val="006E4F41"/>
    <w:rsid w:val="006E57BD"/>
    <w:rsid w:val="006E582B"/>
    <w:rsid w:val="006E5F72"/>
    <w:rsid w:val="006E5F96"/>
    <w:rsid w:val="006E6143"/>
    <w:rsid w:val="006E6583"/>
    <w:rsid w:val="006E6A0A"/>
    <w:rsid w:val="006E6C56"/>
    <w:rsid w:val="006E6DF2"/>
    <w:rsid w:val="006E6E1E"/>
    <w:rsid w:val="006E6F8A"/>
    <w:rsid w:val="006E72DC"/>
    <w:rsid w:val="006E785F"/>
    <w:rsid w:val="006E7DC6"/>
    <w:rsid w:val="006E7F03"/>
    <w:rsid w:val="006F057C"/>
    <w:rsid w:val="006F0785"/>
    <w:rsid w:val="006F0BF3"/>
    <w:rsid w:val="006F1616"/>
    <w:rsid w:val="006F17DD"/>
    <w:rsid w:val="006F2166"/>
    <w:rsid w:val="006F2670"/>
    <w:rsid w:val="006F2AB0"/>
    <w:rsid w:val="006F2BA2"/>
    <w:rsid w:val="006F3B3E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5EE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079"/>
    <w:rsid w:val="00704112"/>
    <w:rsid w:val="007044D0"/>
    <w:rsid w:val="0070465E"/>
    <w:rsid w:val="0070475A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7A6"/>
    <w:rsid w:val="0070691A"/>
    <w:rsid w:val="00706951"/>
    <w:rsid w:val="00706E22"/>
    <w:rsid w:val="00706EE9"/>
    <w:rsid w:val="0070701E"/>
    <w:rsid w:val="007078A4"/>
    <w:rsid w:val="00707A3A"/>
    <w:rsid w:val="00707AA6"/>
    <w:rsid w:val="00707B6F"/>
    <w:rsid w:val="00707CD9"/>
    <w:rsid w:val="0071049F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76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18E"/>
    <w:rsid w:val="00716568"/>
    <w:rsid w:val="00716AF3"/>
    <w:rsid w:val="007171F2"/>
    <w:rsid w:val="00717298"/>
    <w:rsid w:val="0071738F"/>
    <w:rsid w:val="0071758C"/>
    <w:rsid w:val="00717747"/>
    <w:rsid w:val="00720233"/>
    <w:rsid w:val="00720589"/>
    <w:rsid w:val="007206C5"/>
    <w:rsid w:val="00720EAF"/>
    <w:rsid w:val="007210FB"/>
    <w:rsid w:val="0072152E"/>
    <w:rsid w:val="0072195B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736"/>
    <w:rsid w:val="00725D84"/>
    <w:rsid w:val="00725DED"/>
    <w:rsid w:val="0072629C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187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1C4"/>
    <w:rsid w:val="0073352F"/>
    <w:rsid w:val="00733A76"/>
    <w:rsid w:val="007342FD"/>
    <w:rsid w:val="00734468"/>
    <w:rsid w:val="00734BCA"/>
    <w:rsid w:val="00734CA0"/>
    <w:rsid w:val="00734DF4"/>
    <w:rsid w:val="00735596"/>
    <w:rsid w:val="007355D2"/>
    <w:rsid w:val="0073566F"/>
    <w:rsid w:val="007357E0"/>
    <w:rsid w:val="00735820"/>
    <w:rsid w:val="00735875"/>
    <w:rsid w:val="007359AD"/>
    <w:rsid w:val="00735A31"/>
    <w:rsid w:val="00735B4B"/>
    <w:rsid w:val="00735C17"/>
    <w:rsid w:val="00735C24"/>
    <w:rsid w:val="00735E9B"/>
    <w:rsid w:val="00735EE1"/>
    <w:rsid w:val="007360AC"/>
    <w:rsid w:val="00736147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6E4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28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1E3"/>
    <w:rsid w:val="0075188A"/>
    <w:rsid w:val="00751EBA"/>
    <w:rsid w:val="007520AC"/>
    <w:rsid w:val="0075285E"/>
    <w:rsid w:val="0075316F"/>
    <w:rsid w:val="00753E9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091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646"/>
    <w:rsid w:val="0076775D"/>
    <w:rsid w:val="00767DCE"/>
    <w:rsid w:val="00767E05"/>
    <w:rsid w:val="00770028"/>
    <w:rsid w:val="00770181"/>
    <w:rsid w:val="00770457"/>
    <w:rsid w:val="0077072A"/>
    <w:rsid w:val="00771501"/>
    <w:rsid w:val="00771EC2"/>
    <w:rsid w:val="00771F0C"/>
    <w:rsid w:val="007726DC"/>
    <w:rsid w:val="0077282C"/>
    <w:rsid w:val="00772B25"/>
    <w:rsid w:val="00772FA3"/>
    <w:rsid w:val="007734EC"/>
    <w:rsid w:val="00773791"/>
    <w:rsid w:val="00773AA3"/>
    <w:rsid w:val="00773CFD"/>
    <w:rsid w:val="00774528"/>
    <w:rsid w:val="007746F5"/>
    <w:rsid w:val="00774872"/>
    <w:rsid w:val="007748A7"/>
    <w:rsid w:val="00774A56"/>
    <w:rsid w:val="00774A7F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268"/>
    <w:rsid w:val="00780434"/>
    <w:rsid w:val="00780B9A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87BC3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9E1"/>
    <w:rsid w:val="00791B11"/>
    <w:rsid w:val="007924ED"/>
    <w:rsid w:val="0079256A"/>
    <w:rsid w:val="00792A8C"/>
    <w:rsid w:val="00792CC0"/>
    <w:rsid w:val="00792DA5"/>
    <w:rsid w:val="00793B1D"/>
    <w:rsid w:val="00793DCD"/>
    <w:rsid w:val="0079415A"/>
    <w:rsid w:val="007941B5"/>
    <w:rsid w:val="007943AE"/>
    <w:rsid w:val="007947DF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19C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1F1E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B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454"/>
    <w:rsid w:val="007C0630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809"/>
    <w:rsid w:val="007C3C2A"/>
    <w:rsid w:val="007C3FF6"/>
    <w:rsid w:val="007C40F3"/>
    <w:rsid w:val="007C450E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59F0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4E9"/>
    <w:rsid w:val="007D4DB0"/>
    <w:rsid w:val="007D4E5F"/>
    <w:rsid w:val="007D4FA6"/>
    <w:rsid w:val="007D5164"/>
    <w:rsid w:val="007D53E2"/>
    <w:rsid w:val="007D5999"/>
    <w:rsid w:val="007D5F91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1D97"/>
    <w:rsid w:val="007E21C6"/>
    <w:rsid w:val="007E22AC"/>
    <w:rsid w:val="007E26E0"/>
    <w:rsid w:val="007E2994"/>
    <w:rsid w:val="007E2E0D"/>
    <w:rsid w:val="007E46DA"/>
    <w:rsid w:val="007E4739"/>
    <w:rsid w:val="007E49A6"/>
    <w:rsid w:val="007E4BB6"/>
    <w:rsid w:val="007E5226"/>
    <w:rsid w:val="007E5505"/>
    <w:rsid w:val="007E5714"/>
    <w:rsid w:val="007E58CB"/>
    <w:rsid w:val="007E5EC4"/>
    <w:rsid w:val="007E61C0"/>
    <w:rsid w:val="007E678D"/>
    <w:rsid w:val="007E693B"/>
    <w:rsid w:val="007E6AA7"/>
    <w:rsid w:val="007E704E"/>
    <w:rsid w:val="007E74B1"/>
    <w:rsid w:val="007E7680"/>
    <w:rsid w:val="007E7B65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3B0C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013"/>
    <w:rsid w:val="00803852"/>
    <w:rsid w:val="00803D0F"/>
    <w:rsid w:val="00803F3C"/>
    <w:rsid w:val="00803FD5"/>
    <w:rsid w:val="00804C5D"/>
    <w:rsid w:val="00804CFE"/>
    <w:rsid w:val="008051E3"/>
    <w:rsid w:val="0080522B"/>
    <w:rsid w:val="008053BA"/>
    <w:rsid w:val="008056F9"/>
    <w:rsid w:val="00805774"/>
    <w:rsid w:val="0080583C"/>
    <w:rsid w:val="00805E11"/>
    <w:rsid w:val="00805EF8"/>
    <w:rsid w:val="00805F71"/>
    <w:rsid w:val="008061F3"/>
    <w:rsid w:val="00806301"/>
    <w:rsid w:val="00806563"/>
    <w:rsid w:val="00806908"/>
    <w:rsid w:val="00806EE9"/>
    <w:rsid w:val="008071C1"/>
    <w:rsid w:val="008073CC"/>
    <w:rsid w:val="008073E5"/>
    <w:rsid w:val="00807567"/>
    <w:rsid w:val="00807CA9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2E16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6C3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369D"/>
    <w:rsid w:val="0082420D"/>
    <w:rsid w:val="00824351"/>
    <w:rsid w:val="00824557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27D49"/>
    <w:rsid w:val="00830059"/>
    <w:rsid w:val="008300A4"/>
    <w:rsid w:val="008301A0"/>
    <w:rsid w:val="00830281"/>
    <w:rsid w:val="008302DA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9CA"/>
    <w:rsid w:val="00833A36"/>
    <w:rsid w:val="00833C7C"/>
    <w:rsid w:val="00834205"/>
    <w:rsid w:val="0083422A"/>
    <w:rsid w:val="0083461B"/>
    <w:rsid w:val="00834621"/>
    <w:rsid w:val="00834DC7"/>
    <w:rsid w:val="00834EC9"/>
    <w:rsid w:val="00834FE8"/>
    <w:rsid w:val="00835021"/>
    <w:rsid w:val="00835023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D36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B40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91E"/>
    <w:rsid w:val="00844AE5"/>
    <w:rsid w:val="00845D74"/>
    <w:rsid w:val="00845DD1"/>
    <w:rsid w:val="008461F6"/>
    <w:rsid w:val="0084626F"/>
    <w:rsid w:val="008464A8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A87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69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9B7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155"/>
    <w:rsid w:val="0088160A"/>
    <w:rsid w:val="00881701"/>
    <w:rsid w:val="00881715"/>
    <w:rsid w:val="00881A59"/>
    <w:rsid w:val="00881A73"/>
    <w:rsid w:val="00881B77"/>
    <w:rsid w:val="00881E1B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4FCA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12D"/>
    <w:rsid w:val="00887460"/>
    <w:rsid w:val="008875D0"/>
    <w:rsid w:val="0088762C"/>
    <w:rsid w:val="00887AB1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A4D"/>
    <w:rsid w:val="00894C5F"/>
    <w:rsid w:val="00895286"/>
    <w:rsid w:val="0089549B"/>
    <w:rsid w:val="00895570"/>
    <w:rsid w:val="00895673"/>
    <w:rsid w:val="00895C01"/>
    <w:rsid w:val="00895DBA"/>
    <w:rsid w:val="00895F72"/>
    <w:rsid w:val="008960A9"/>
    <w:rsid w:val="0089617B"/>
    <w:rsid w:val="008961EA"/>
    <w:rsid w:val="008962AC"/>
    <w:rsid w:val="00896379"/>
    <w:rsid w:val="00896868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0BF"/>
    <w:rsid w:val="008A129A"/>
    <w:rsid w:val="008A12B6"/>
    <w:rsid w:val="008A1415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1C6"/>
    <w:rsid w:val="008B04BB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0E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48B"/>
    <w:rsid w:val="008C3AEA"/>
    <w:rsid w:val="008C4354"/>
    <w:rsid w:val="008C46B4"/>
    <w:rsid w:val="008C4B04"/>
    <w:rsid w:val="008C4C9C"/>
    <w:rsid w:val="008C50C2"/>
    <w:rsid w:val="008C54C8"/>
    <w:rsid w:val="008C54C9"/>
    <w:rsid w:val="008C550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8CB"/>
    <w:rsid w:val="008D4A83"/>
    <w:rsid w:val="008D51D1"/>
    <w:rsid w:val="008D5FC0"/>
    <w:rsid w:val="008D603B"/>
    <w:rsid w:val="008D611B"/>
    <w:rsid w:val="008D61A3"/>
    <w:rsid w:val="008D6AB2"/>
    <w:rsid w:val="008D6C8D"/>
    <w:rsid w:val="008D6E98"/>
    <w:rsid w:val="008D7691"/>
    <w:rsid w:val="008D782C"/>
    <w:rsid w:val="008D7B40"/>
    <w:rsid w:val="008D7C62"/>
    <w:rsid w:val="008D7E68"/>
    <w:rsid w:val="008E0543"/>
    <w:rsid w:val="008E0671"/>
    <w:rsid w:val="008E0673"/>
    <w:rsid w:val="008E06FA"/>
    <w:rsid w:val="008E0EDB"/>
    <w:rsid w:val="008E145B"/>
    <w:rsid w:val="008E1660"/>
    <w:rsid w:val="008E1A1F"/>
    <w:rsid w:val="008E2122"/>
    <w:rsid w:val="008E2951"/>
    <w:rsid w:val="008E2CA2"/>
    <w:rsid w:val="008E32AA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6F84"/>
    <w:rsid w:val="008E7120"/>
    <w:rsid w:val="008E7164"/>
    <w:rsid w:val="008E7425"/>
    <w:rsid w:val="008E758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1981"/>
    <w:rsid w:val="008F23EB"/>
    <w:rsid w:val="008F2764"/>
    <w:rsid w:val="008F2DE3"/>
    <w:rsid w:val="008F2EE7"/>
    <w:rsid w:val="008F3335"/>
    <w:rsid w:val="008F3E83"/>
    <w:rsid w:val="008F4349"/>
    <w:rsid w:val="008F4417"/>
    <w:rsid w:val="008F4E67"/>
    <w:rsid w:val="008F4E7E"/>
    <w:rsid w:val="008F5149"/>
    <w:rsid w:val="008F5352"/>
    <w:rsid w:val="008F536E"/>
    <w:rsid w:val="008F53E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BE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B33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36E"/>
    <w:rsid w:val="00907567"/>
    <w:rsid w:val="00907CD2"/>
    <w:rsid w:val="00907DD6"/>
    <w:rsid w:val="00907F35"/>
    <w:rsid w:val="009103A7"/>
    <w:rsid w:val="00910496"/>
    <w:rsid w:val="00910C97"/>
    <w:rsid w:val="00910E4F"/>
    <w:rsid w:val="00910F91"/>
    <w:rsid w:val="00911950"/>
    <w:rsid w:val="00911B5F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3CA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6FA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A6"/>
    <w:rsid w:val="009239E2"/>
    <w:rsid w:val="00923B55"/>
    <w:rsid w:val="009246CE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10"/>
    <w:rsid w:val="00933730"/>
    <w:rsid w:val="00933962"/>
    <w:rsid w:val="00933BCE"/>
    <w:rsid w:val="00933D1D"/>
    <w:rsid w:val="00933D6A"/>
    <w:rsid w:val="00934269"/>
    <w:rsid w:val="00934411"/>
    <w:rsid w:val="009346D1"/>
    <w:rsid w:val="00934AE1"/>
    <w:rsid w:val="00934BD8"/>
    <w:rsid w:val="00934C08"/>
    <w:rsid w:val="00934E01"/>
    <w:rsid w:val="0093519D"/>
    <w:rsid w:val="00935A15"/>
    <w:rsid w:val="00935D54"/>
    <w:rsid w:val="00935F59"/>
    <w:rsid w:val="00935FF3"/>
    <w:rsid w:val="009360F2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52F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575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3F8"/>
    <w:rsid w:val="009545ED"/>
    <w:rsid w:val="0095463B"/>
    <w:rsid w:val="00954796"/>
    <w:rsid w:val="00954AB5"/>
    <w:rsid w:val="00955027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89"/>
    <w:rsid w:val="00956EF1"/>
    <w:rsid w:val="00956F5F"/>
    <w:rsid w:val="0095720A"/>
    <w:rsid w:val="00957559"/>
    <w:rsid w:val="0095759B"/>
    <w:rsid w:val="00957F36"/>
    <w:rsid w:val="00957F5C"/>
    <w:rsid w:val="00961080"/>
    <w:rsid w:val="00961364"/>
    <w:rsid w:val="009615E6"/>
    <w:rsid w:val="009615F1"/>
    <w:rsid w:val="009616E8"/>
    <w:rsid w:val="00961A02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7E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0B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380F"/>
    <w:rsid w:val="00974032"/>
    <w:rsid w:val="0097415B"/>
    <w:rsid w:val="009741B5"/>
    <w:rsid w:val="00974313"/>
    <w:rsid w:val="00974CAD"/>
    <w:rsid w:val="00974EF7"/>
    <w:rsid w:val="00974FC5"/>
    <w:rsid w:val="00975368"/>
    <w:rsid w:val="00975710"/>
    <w:rsid w:val="0097592F"/>
    <w:rsid w:val="009759A9"/>
    <w:rsid w:val="00975F57"/>
    <w:rsid w:val="00976203"/>
    <w:rsid w:val="009762DD"/>
    <w:rsid w:val="00976CAB"/>
    <w:rsid w:val="0097724C"/>
    <w:rsid w:val="009772A2"/>
    <w:rsid w:val="0097736B"/>
    <w:rsid w:val="0097774D"/>
    <w:rsid w:val="009778BA"/>
    <w:rsid w:val="00977B42"/>
    <w:rsid w:val="00977E53"/>
    <w:rsid w:val="0098005B"/>
    <w:rsid w:val="009800F6"/>
    <w:rsid w:val="009801F5"/>
    <w:rsid w:val="009807AA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022"/>
    <w:rsid w:val="009861E0"/>
    <w:rsid w:val="00986667"/>
    <w:rsid w:val="009868FF"/>
    <w:rsid w:val="00986B09"/>
    <w:rsid w:val="00987545"/>
    <w:rsid w:val="00987E2A"/>
    <w:rsid w:val="00990607"/>
    <w:rsid w:val="009907A5"/>
    <w:rsid w:val="00990E8B"/>
    <w:rsid w:val="00990EF5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423D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862"/>
    <w:rsid w:val="00997A1A"/>
    <w:rsid w:val="00997D37"/>
    <w:rsid w:val="00997E8D"/>
    <w:rsid w:val="009A0429"/>
    <w:rsid w:val="009A0762"/>
    <w:rsid w:val="009A0B15"/>
    <w:rsid w:val="009A17F9"/>
    <w:rsid w:val="009A1A81"/>
    <w:rsid w:val="009A1C76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4FD0"/>
    <w:rsid w:val="009A5011"/>
    <w:rsid w:val="009A5330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0E3"/>
    <w:rsid w:val="009B415C"/>
    <w:rsid w:val="009B432F"/>
    <w:rsid w:val="009B4641"/>
    <w:rsid w:val="009B464F"/>
    <w:rsid w:val="009B46DA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3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523"/>
    <w:rsid w:val="009D5D58"/>
    <w:rsid w:val="009D6039"/>
    <w:rsid w:val="009D606F"/>
    <w:rsid w:val="009D6B6D"/>
    <w:rsid w:val="009D795E"/>
    <w:rsid w:val="009D7983"/>
    <w:rsid w:val="009D7D97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5F9F"/>
    <w:rsid w:val="009E6247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125A"/>
    <w:rsid w:val="009F25FE"/>
    <w:rsid w:val="009F2892"/>
    <w:rsid w:val="009F290E"/>
    <w:rsid w:val="009F291A"/>
    <w:rsid w:val="009F29CD"/>
    <w:rsid w:val="009F2BB1"/>
    <w:rsid w:val="009F2FC6"/>
    <w:rsid w:val="009F3D15"/>
    <w:rsid w:val="009F3EAE"/>
    <w:rsid w:val="009F4435"/>
    <w:rsid w:val="009F497A"/>
    <w:rsid w:val="009F4A26"/>
    <w:rsid w:val="009F4CD0"/>
    <w:rsid w:val="009F4FED"/>
    <w:rsid w:val="009F52B7"/>
    <w:rsid w:val="009F5B58"/>
    <w:rsid w:val="009F5B93"/>
    <w:rsid w:val="009F5BCD"/>
    <w:rsid w:val="009F6220"/>
    <w:rsid w:val="009F67F8"/>
    <w:rsid w:val="009F6AFB"/>
    <w:rsid w:val="009F7B11"/>
    <w:rsid w:val="009F7CE8"/>
    <w:rsid w:val="00A002A5"/>
    <w:rsid w:val="00A003F2"/>
    <w:rsid w:val="00A004FC"/>
    <w:rsid w:val="00A00C4E"/>
    <w:rsid w:val="00A00E8C"/>
    <w:rsid w:val="00A00FC7"/>
    <w:rsid w:val="00A014D0"/>
    <w:rsid w:val="00A015A1"/>
    <w:rsid w:val="00A01608"/>
    <w:rsid w:val="00A01670"/>
    <w:rsid w:val="00A0173B"/>
    <w:rsid w:val="00A01CEA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4B9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1F05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1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A0B"/>
    <w:rsid w:val="00A34F3A"/>
    <w:rsid w:val="00A35958"/>
    <w:rsid w:val="00A35C9B"/>
    <w:rsid w:val="00A35CCE"/>
    <w:rsid w:val="00A35D6E"/>
    <w:rsid w:val="00A362DA"/>
    <w:rsid w:val="00A364FE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18BA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69DD"/>
    <w:rsid w:val="00A479FD"/>
    <w:rsid w:val="00A5033E"/>
    <w:rsid w:val="00A5043F"/>
    <w:rsid w:val="00A50B3A"/>
    <w:rsid w:val="00A5117C"/>
    <w:rsid w:val="00A51201"/>
    <w:rsid w:val="00A516F1"/>
    <w:rsid w:val="00A51872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6AFF"/>
    <w:rsid w:val="00A570AA"/>
    <w:rsid w:val="00A5748A"/>
    <w:rsid w:val="00A5756C"/>
    <w:rsid w:val="00A57BB1"/>
    <w:rsid w:val="00A57F6B"/>
    <w:rsid w:val="00A606DB"/>
    <w:rsid w:val="00A609C0"/>
    <w:rsid w:val="00A60D5E"/>
    <w:rsid w:val="00A60DD7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522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465"/>
    <w:rsid w:val="00A6688A"/>
    <w:rsid w:val="00A668E1"/>
    <w:rsid w:val="00A66AD8"/>
    <w:rsid w:val="00A671B2"/>
    <w:rsid w:val="00A675EA"/>
    <w:rsid w:val="00A67708"/>
    <w:rsid w:val="00A67935"/>
    <w:rsid w:val="00A70073"/>
    <w:rsid w:val="00A70194"/>
    <w:rsid w:val="00A7081A"/>
    <w:rsid w:val="00A70BC4"/>
    <w:rsid w:val="00A7115D"/>
    <w:rsid w:val="00A7117C"/>
    <w:rsid w:val="00A71302"/>
    <w:rsid w:val="00A71428"/>
    <w:rsid w:val="00A715C0"/>
    <w:rsid w:val="00A71783"/>
    <w:rsid w:val="00A717E3"/>
    <w:rsid w:val="00A717E6"/>
    <w:rsid w:val="00A71BDD"/>
    <w:rsid w:val="00A71C43"/>
    <w:rsid w:val="00A720A0"/>
    <w:rsid w:val="00A72389"/>
    <w:rsid w:val="00A723E8"/>
    <w:rsid w:val="00A72753"/>
    <w:rsid w:val="00A727A3"/>
    <w:rsid w:val="00A72A51"/>
    <w:rsid w:val="00A72F02"/>
    <w:rsid w:val="00A72F48"/>
    <w:rsid w:val="00A72F54"/>
    <w:rsid w:val="00A73182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4C"/>
    <w:rsid w:val="00A765C3"/>
    <w:rsid w:val="00A766A9"/>
    <w:rsid w:val="00A76C1C"/>
    <w:rsid w:val="00A76E9C"/>
    <w:rsid w:val="00A77371"/>
    <w:rsid w:val="00A776D2"/>
    <w:rsid w:val="00A777FB"/>
    <w:rsid w:val="00A77A1B"/>
    <w:rsid w:val="00A77DEA"/>
    <w:rsid w:val="00A8041F"/>
    <w:rsid w:val="00A8051B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59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93E"/>
    <w:rsid w:val="00A92B4D"/>
    <w:rsid w:val="00A92C77"/>
    <w:rsid w:val="00A930C6"/>
    <w:rsid w:val="00A9314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21E"/>
    <w:rsid w:val="00A96B80"/>
    <w:rsid w:val="00A970F6"/>
    <w:rsid w:val="00A971F1"/>
    <w:rsid w:val="00A97F00"/>
    <w:rsid w:val="00AA0334"/>
    <w:rsid w:val="00AA0382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AFF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78F"/>
    <w:rsid w:val="00AA79CB"/>
    <w:rsid w:val="00AB0055"/>
    <w:rsid w:val="00AB05FF"/>
    <w:rsid w:val="00AB0826"/>
    <w:rsid w:val="00AB0BBE"/>
    <w:rsid w:val="00AB0CFE"/>
    <w:rsid w:val="00AB0FD5"/>
    <w:rsid w:val="00AB1190"/>
    <w:rsid w:val="00AB11E7"/>
    <w:rsid w:val="00AB1B74"/>
    <w:rsid w:val="00AB1BAE"/>
    <w:rsid w:val="00AB1CC2"/>
    <w:rsid w:val="00AB1D43"/>
    <w:rsid w:val="00AB2188"/>
    <w:rsid w:val="00AB21FE"/>
    <w:rsid w:val="00AB240B"/>
    <w:rsid w:val="00AB26D8"/>
    <w:rsid w:val="00AB2903"/>
    <w:rsid w:val="00AB2D4A"/>
    <w:rsid w:val="00AB3142"/>
    <w:rsid w:val="00AB32BA"/>
    <w:rsid w:val="00AB3728"/>
    <w:rsid w:val="00AB383C"/>
    <w:rsid w:val="00AB3853"/>
    <w:rsid w:val="00AB3949"/>
    <w:rsid w:val="00AB3C8B"/>
    <w:rsid w:val="00AB3C90"/>
    <w:rsid w:val="00AB3D25"/>
    <w:rsid w:val="00AB40E4"/>
    <w:rsid w:val="00AB4297"/>
    <w:rsid w:val="00AB495E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32A"/>
    <w:rsid w:val="00AC0B92"/>
    <w:rsid w:val="00AC15D8"/>
    <w:rsid w:val="00AC17B2"/>
    <w:rsid w:val="00AC231F"/>
    <w:rsid w:val="00AC245D"/>
    <w:rsid w:val="00AC253F"/>
    <w:rsid w:val="00AC2EAD"/>
    <w:rsid w:val="00AC2EB3"/>
    <w:rsid w:val="00AC33E1"/>
    <w:rsid w:val="00AC38C7"/>
    <w:rsid w:val="00AC422D"/>
    <w:rsid w:val="00AC4ED8"/>
    <w:rsid w:val="00AC5145"/>
    <w:rsid w:val="00AC537F"/>
    <w:rsid w:val="00AC553E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C7C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3CE"/>
    <w:rsid w:val="00AD2645"/>
    <w:rsid w:val="00AD2C5D"/>
    <w:rsid w:val="00AD2E9E"/>
    <w:rsid w:val="00AD2EA4"/>
    <w:rsid w:val="00AD3917"/>
    <w:rsid w:val="00AD3EA9"/>
    <w:rsid w:val="00AD3EB1"/>
    <w:rsid w:val="00AD410A"/>
    <w:rsid w:val="00AD4366"/>
    <w:rsid w:val="00AD44C8"/>
    <w:rsid w:val="00AD46E1"/>
    <w:rsid w:val="00AD4A7B"/>
    <w:rsid w:val="00AD4B8C"/>
    <w:rsid w:val="00AD510F"/>
    <w:rsid w:val="00AD53B5"/>
    <w:rsid w:val="00AD54F4"/>
    <w:rsid w:val="00AD5652"/>
    <w:rsid w:val="00AD6438"/>
    <w:rsid w:val="00AD683B"/>
    <w:rsid w:val="00AD68B3"/>
    <w:rsid w:val="00AD6B9A"/>
    <w:rsid w:val="00AD74CC"/>
    <w:rsid w:val="00AD7AD9"/>
    <w:rsid w:val="00AD7DA8"/>
    <w:rsid w:val="00AD7F7D"/>
    <w:rsid w:val="00AE0244"/>
    <w:rsid w:val="00AE0443"/>
    <w:rsid w:val="00AE07FD"/>
    <w:rsid w:val="00AE0D5E"/>
    <w:rsid w:val="00AE199A"/>
    <w:rsid w:val="00AE1AFB"/>
    <w:rsid w:val="00AE29CF"/>
    <w:rsid w:val="00AE2F2C"/>
    <w:rsid w:val="00AE317E"/>
    <w:rsid w:val="00AE34DE"/>
    <w:rsid w:val="00AE351E"/>
    <w:rsid w:val="00AE362D"/>
    <w:rsid w:val="00AE3639"/>
    <w:rsid w:val="00AE3BB6"/>
    <w:rsid w:val="00AE3F8B"/>
    <w:rsid w:val="00AE4453"/>
    <w:rsid w:val="00AE44DD"/>
    <w:rsid w:val="00AE4880"/>
    <w:rsid w:val="00AE4BF6"/>
    <w:rsid w:val="00AE4C26"/>
    <w:rsid w:val="00AE4D1D"/>
    <w:rsid w:val="00AE585C"/>
    <w:rsid w:val="00AE59AD"/>
    <w:rsid w:val="00AE5AE1"/>
    <w:rsid w:val="00AE60FD"/>
    <w:rsid w:val="00AE6160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E4F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29F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94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50B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9C"/>
    <w:rsid w:val="00B041D3"/>
    <w:rsid w:val="00B04549"/>
    <w:rsid w:val="00B04765"/>
    <w:rsid w:val="00B04AEE"/>
    <w:rsid w:val="00B04B73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3C8"/>
    <w:rsid w:val="00B10405"/>
    <w:rsid w:val="00B1044F"/>
    <w:rsid w:val="00B10465"/>
    <w:rsid w:val="00B104E1"/>
    <w:rsid w:val="00B1053C"/>
    <w:rsid w:val="00B10B5F"/>
    <w:rsid w:val="00B1121C"/>
    <w:rsid w:val="00B11365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095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28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57C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113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37A98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38D7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2AA"/>
    <w:rsid w:val="00B4632A"/>
    <w:rsid w:val="00B47514"/>
    <w:rsid w:val="00B4772B"/>
    <w:rsid w:val="00B4795F"/>
    <w:rsid w:val="00B5007A"/>
    <w:rsid w:val="00B50319"/>
    <w:rsid w:val="00B50BA1"/>
    <w:rsid w:val="00B50CE8"/>
    <w:rsid w:val="00B50CF4"/>
    <w:rsid w:val="00B515B5"/>
    <w:rsid w:val="00B5161D"/>
    <w:rsid w:val="00B51AEF"/>
    <w:rsid w:val="00B51AF9"/>
    <w:rsid w:val="00B51B51"/>
    <w:rsid w:val="00B528E8"/>
    <w:rsid w:val="00B5348E"/>
    <w:rsid w:val="00B54110"/>
    <w:rsid w:val="00B542DA"/>
    <w:rsid w:val="00B54749"/>
    <w:rsid w:val="00B54AF4"/>
    <w:rsid w:val="00B54E12"/>
    <w:rsid w:val="00B54EFD"/>
    <w:rsid w:val="00B55397"/>
    <w:rsid w:val="00B5570B"/>
    <w:rsid w:val="00B559DD"/>
    <w:rsid w:val="00B55A9C"/>
    <w:rsid w:val="00B55D33"/>
    <w:rsid w:val="00B55EDA"/>
    <w:rsid w:val="00B56299"/>
    <w:rsid w:val="00B563AE"/>
    <w:rsid w:val="00B5674E"/>
    <w:rsid w:val="00B56AC5"/>
    <w:rsid w:val="00B56D00"/>
    <w:rsid w:val="00B56E90"/>
    <w:rsid w:val="00B5778B"/>
    <w:rsid w:val="00B577E9"/>
    <w:rsid w:val="00B57B8B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4409"/>
    <w:rsid w:val="00B65124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099D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2A4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AE0"/>
    <w:rsid w:val="00B82E27"/>
    <w:rsid w:val="00B82FF6"/>
    <w:rsid w:val="00B833EE"/>
    <w:rsid w:val="00B834A7"/>
    <w:rsid w:val="00B83842"/>
    <w:rsid w:val="00B83C9A"/>
    <w:rsid w:val="00B83FEC"/>
    <w:rsid w:val="00B8410B"/>
    <w:rsid w:val="00B8434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2E11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11"/>
    <w:rsid w:val="00BB0941"/>
    <w:rsid w:val="00BB0C83"/>
    <w:rsid w:val="00BB1625"/>
    <w:rsid w:val="00BB1F48"/>
    <w:rsid w:val="00BB20BE"/>
    <w:rsid w:val="00BB2764"/>
    <w:rsid w:val="00BB28BE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9B4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5D7C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1CF8"/>
    <w:rsid w:val="00BD20C1"/>
    <w:rsid w:val="00BD2107"/>
    <w:rsid w:val="00BD2226"/>
    <w:rsid w:val="00BD2CBC"/>
    <w:rsid w:val="00BD32FA"/>
    <w:rsid w:val="00BD3815"/>
    <w:rsid w:val="00BD424B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0693"/>
    <w:rsid w:val="00BE0E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94C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1A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A00"/>
    <w:rsid w:val="00BF3B12"/>
    <w:rsid w:val="00BF44CC"/>
    <w:rsid w:val="00BF4504"/>
    <w:rsid w:val="00BF486E"/>
    <w:rsid w:val="00BF48F8"/>
    <w:rsid w:val="00BF4B40"/>
    <w:rsid w:val="00BF4C91"/>
    <w:rsid w:val="00BF4F5E"/>
    <w:rsid w:val="00BF51AB"/>
    <w:rsid w:val="00BF51C3"/>
    <w:rsid w:val="00BF5646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933"/>
    <w:rsid w:val="00C00F4F"/>
    <w:rsid w:val="00C012BC"/>
    <w:rsid w:val="00C01865"/>
    <w:rsid w:val="00C026DE"/>
    <w:rsid w:val="00C029E7"/>
    <w:rsid w:val="00C029EF"/>
    <w:rsid w:val="00C03215"/>
    <w:rsid w:val="00C03278"/>
    <w:rsid w:val="00C034C7"/>
    <w:rsid w:val="00C036B7"/>
    <w:rsid w:val="00C0397F"/>
    <w:rsid w:val="00C039CB"/>
    <w:rsid w:val="00C03B61"/>
    <w:rsid w:val="00C03BE5"/>
    <w:rsid w:val="00C03C5C"/>
    <w:rsid w:val="00C03CE6"/>
    <w:rsid w:val="00C03CF2"/>
    <w:rsid w:val="00C03E28"/>
    <w:rsid w:val="00C04187"/>
    <w:rsid w:val="00C043A9"/>
    <w:rsid w:val="00C044BA"/>
    <w:rsid w:val="00C049E3"/>
    <w:rsid w:val="00C04C94"/>
    <w:rsid w:val="00C04E21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514"/>
    <w:rsid w:val="00C12B4C"/>
    <w:rsid w:val="00C12E8D"/>
    <w:rsid w:val="00C130F5"/>
    <w:rsid w:val="00C13488"/>
    <w:rsid w:val="00C1380F"/>
    <w:rsid w:val="00C13D7B"/>
    <w:rsid w:val="00C13F3E"/>
    <w:rsid w:val="00C14140"/>
    <w:rsid w:val="00C14319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301"/>
    <w:rsid w:val="00C175BF"/>
    <w:rsid w:val="00C17DEB"/>
    <w:rsid w:val="00C20021"/>
    <w:rsid w:val="00C202C7"/>
    <w:rsid w:val="00C20448"/>
    <w:rsid w:val="00C20D72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71A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193D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3F9D"/>
    <w:rsid w:val="00C34000"/>
    <w:rsid w:val="00C34008"/>
    <w:rsid w:val="00C340BE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05C"/>
    <w:rsid w:val="00C41147"/>
    <w:rsid w:val="00C411A2"/>
    <w:rsid w:val="00C41369"/>
    <w:rsid w:val="00C41962"/>
    <w:rsid w:val="00C41C77"/>
    <w:rsid w:val="00C42683"/>
    <w:rsid w:val="00C42785"/>
    <w:rsid w:val="00C42B4F"/>
    <w:rsid w:val="00C43083"/>
    <w:rsid w:val="00C4311D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411"/>
    <w:rsid w:val="00C55716"/>
    <w:rsid w:val="00C55863"/>
    <w:rsid w:val="00C55D51"/>
    <w:rsid w:val="00C55D7A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50E"/>
    <w:rsid w:val="00C665AA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591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91B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091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951"/>
    <w:rsid w:val="00C91A94"/>
    <w:rsid w:val="00C91B91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62"/>
    <w:rsid w:val="00C96B9D"/>
    <w:rsid w:val="00C96C09"/>
    <w:rsid w:val="00C9741B"/>
    <w:rsid w:val="00C9795D"/>
    <w:rsid w:val="00C97BE4"/>
    <w:rsid w:val="00C97DFC"/>
    <w:rsid w:val="00C97EC6"/>
    <w:rsid w:val="00CA0032"/>
    <w:rsid w:val="00CA020D"/>
    <w:rsid w:val="00CA05C7"/>
    <w:rsid w:val="00CA0662"/>
    <w:rsid w:val="00CA0745"/>
    <w:rsid w:val="00CA07E8"/>
    <w:rsid w:val="00CA0862"/>
    <w:rsid w:val="00CA0949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9B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169"/>
    <w:rsid w:val="00CA53CD"/>
    <w:rsid w:val="00CA5757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D86"/>
    <w:rsid w:val="00CA7E17"/>
    <w:rsid w:val="00CA7E53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45E"/>
    <w:rsid w:val="00CB5811"/>
    <w:rsid w:val="00CB5F09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0BAE"/>
    <w:rsid w:val="00CC0C4D"/>
    <w:rsid w:val="00CC1148"/>
    <w:rsid w:val="00CC11AE"/>
    <w:rsid w:val="00CC1B74"/>
    <w:rsid w:val="00CC1BCF"/>
    <w:rsid w:val="00CC1F9C"/>
    <w:rsid w:val="00CC2710"/>
    <w:rsid w:val="00CC27F0"/>
    <w:rsid w:val="00CC28EF"/>
    <w:rsid w:val="00CC29F3"/>
    <w:rsid w:val="00CC2D1F"/>
    <w:rsid w:val="00CC2D37"/>
    <w:rsid w:val="00CC30FD"/>
    <w:rsid w:val="00CC3CA0"/>
    <w:rsid w:val="00CC3CE0"/>
    <w:rsid w:val="00CC436F"/>
    <w:rsid w:val="00CC439F"/>
    <w:rsid w:val="00CC4581"/>
    <w:rsid w:val="00CC479D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998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CD7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278"/>
    <w:rsid w:val="00CD6476"/>
    <w:rsid w:val="00CD687D"/>
    <w:rsid w:val="00CD7579"/>
    <w:rsid w:val="00CD75F7"/>
    <w:rsid w:val="00CE00BC"/>
    <w:rsid w:val="00CE0504"/>
    <w:rsid w:val="00CE066A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6C3"/>
    <w:rsid w:val="00CE2959"/>
    <w:rsid w:val="00CE3FCC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335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2C2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2D0E"/>
    <w:rsid w:val="00D0358A"/>
    <w:rsid w:val="00D035A6"/>
    <w:rsid w:val="00D0366A"/>
    <w:rsid w:val="00D03F36"/>
    <w:rsid w:val="00D0419F"/>
    <w:rsid w:val="00D04933"/>
    <w:rsid w:val="00D04BA3"/>
    <w:rsid w:val="00D04CE4"/>
    <w:rsid w:val="00D04FC6"/>
    <w:rsid w:val="00D0509D"/>
    <w:rsid w:val="00D0553E"/>
    <w:rsid w:val="00D055A2"/>
    <w:rsid w:val="00D055AD"/>
    <w:rsid w:val="00D05A8D"/>
    <w:rsid w:val="00D05B45"/>
    <w:rsid w:val="00D061B0"/>
    <w:rsid w:val="00D0625C"/>
    <w:rsid w:val="00D06E07"/>
    <w:rsid w:val="00D06F80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4BD"/>
    <w:rsid w:val="00D156A6"/>
    <w:rsid w:val="00D1572D"/>
    <w:rsid w:val="00D15EBA"/>
    <w:rsid w:val="00D15ED1"/>
    <w:rsid w:val="00D167A0"/>
    <w:rsid w:val="00D17035"/>
    <w:rsid w:val="00D200A9"/>
    <w:rsid w:val="00D201B6"/>
    <w:rsid w:val="00D202F7"/>
    <w:rsid w:val="00D203D4"/>
    <w:rsid w:val="00D21040"/>
    <w:rsid w:val="00D21086"/>
    <w:rsid w:val="00D214DA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3E44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163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0D"/>
    <w:rsid w:val="00D34E70"/>
    <w:rsid w:val="00D34E8D"/>
    <w:rsid w:val="00D34F81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0E65"/>
    <w:rsid w:val="00D41197"/>
    <w:rsid w:val="00D414E1"/>
    <w:rsid w:val="00D41C03"/>
    <w:rsid w:val="00D41D04"/>
    <w:rsid w:val="00D41E33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461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08"/>
    <w:rsid w:val="00D56A17"/>
    <w:rsid w:val="00D56E50"/>
    <w:rsid w:val="00D57050"/>
    <w:rsid w:val="00D57814"/>
    <w:rsid w:val="00D57836"/>
    <w:rsid w:val="00D578C0"/>
    <w:rsid w:val="00D60467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43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995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C5"/>
    <w:rsid w:val="00D755DC"/>
    <w:rsid w:val="00D756E6"/>
    <w:rsid w:val="00D75CE5"/>
    <w:rsid w:val="00D7607C"/>
    <w:rsid w:val="00D7609F"/>
    <w:rsid w:val="00D76567"/>
    <w:rsid w:val="00D765AB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8DB"/>
    <w:rsid w:val="00D81AB5"/>
    <w:rsid w:val="00D81E23"/>
    <w:rsid w:val="00D82071"/>
    <w:rsid w:val="00D822CE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02D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35C"/>
    <w:rsid w:val="00D86639"/>
    <w:rsid w:val="00D86711"/>
    <w:rsid w:val="00D86A84"/>
    <w:rsid w:val="00D86E1B"/>
    <w:rsid w:val="00D87238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93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9B9"/>
    <w:rsid w:val="00DA4A82"/>
    <w:rsid w:val="00DA4D70"/>
    <w:rsid w:val="00DA509B"/>
    <w:rsid w:val="00DA52EB"/>
    <w:rsid w:val="00DA52F1"/>
    <w:rsid w:val="00DA54D0"/>
    <w:rsid w:val="00DA6950"/>
    <w:rsid w:val="00DA6A83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0CF9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1D6"/>
    <w:rsid w:val="00DB7895"/>
    <w:rsid w:val="00DC0149"/>
    <w:rsid w:val="00DC042E"/>
    <w:rsid w:val="00DC04F7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679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164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998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918"/>
    <w:rsid w:val="00DD3A1D"/>
    <w:rsid w:val="00DD3DF5"/>
    <w:rsid w:val="00DD3E1A"/>
    <w:rsid w:val="00DD4A68"/>
    <w:rsid w:val="00DD4B8F"/>
    <w:rsid w:val="00DD53D8"/>
    <w:rsid w:val="00DD548F"/>
    <w:rsid w:val="00DD688B"/>
    <w:rsid w:val="00DD6DE6"/>
    <w:rsid w:val="00DD7010"/>
    <w:rsid w:val="00DD7699"/>
    <w:rsid w:val="00DD7A6E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64B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B38"/>
    <w:rsid w:val="00DF0C1F"/>
    <w:rsid w:val="00DF0F0E"/>
    <w:rsid w:val="00DF10B2"/>
    <w:rsid w:val="00DF18AA"/>
    <w:rsid w:val="00DF1CB7"/>
    <w:rsid w:val="00DF1E20"/>
    <w:rsid w:val="00DF1F1B"/>
    <w:rsid w:val="00DF1FF8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90A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2C1"/>
    <w:rsid w:val="00E035C0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774"/>
    <w:rsid w:val="00E15863"/>
    <w:rsid w:val="00E1633A"/>
    <w:rsid w:val="00E1640C"/>
    <w:rsid w:val="00E16ABF"/>
    <w:rsid w:val="00E17C1E"/>
    <w:rsid w:val="00E2001A"/>
    <w:rsid w:val="00E20064"/>
    <w:rsid w:val="00E2007A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4EB4"/>
    <w:rsid w:val="00E2578F"/>
    <w:rsid w:val="00E25C47"/>
    <w:rsid w:val="00E25D0F"/>
    <w:rsid w:val="00E25F37"/>
    <w:rsid w:val="00E2601D"/>
    <w:rsid w:val="00E267C2"/>
    <w:rsid w:val="00E26EE6"/>
    <w:rsid w:val="00E26F20"/>
    <w:rsid w:val="00E270EC"/>
    <w:rsid w:val="00E27810"/>
    <w:rsid w:val="00E27960"/>
    <w:rsid w:val="00E27E52"/>
    <w:rsid w:val="00E30BDA"/>
    <w:rsid w:val="00E30D08"/>
    <w:rsid w:val="00E31136"/>
    <w:rsid w:val="00E31457"/>
    <w:rsid w:val="00E318A9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903"/>
    <w:rsid w:val="00E35AC6"/>
    <w:rsid w:val="00E35EC6"/>
    <w:rsid w:val="00E36728"/>
    <w:rsid w:val="00E36921"/>
    <w:rsid w:val="00E36ABD"/>
    <w:rsid w:val="00E36C3D"/>
    <w:rsid w:val="00E37064"/>
    <w:rsid w:val="00E37095"/>
    <w:rsid w:val="00E370D2"/>
    <w:rsid w:val="00E37282"/>
    <w:rsid w:val="00E37E4E"/>
    <w:rsid w:val="00E37FF5"/>
    <w:rsid w:val="00E40CF9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5F2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549"/>
    <w:rsid w:val="00E536A9"/>
    <w:rsid w:val="00E539E2"/>
    <w:rsid w:val="00E539ED"/>
    <w:rsid w:val="00E53C35"/>
    <w:rsid w:val="00E53EC5"/>
    <w:rsid w:val="00E54142"/>
    <w:rsid w:val="00E5423C"/>
    <w:rsid w:val="00E542CA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103"/>
    <w:rsid w:val="00E60357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ECA"/>
    <w:rsid w:val="00E61F0B"/>
    <w:rsid w:val="00E61FA7"/>
    <w:rsid w:val="00E62279"/>
    <w:rsid w:val="00E623A9"/>
    <w:rsid w:val="00E623C3"/>
    <w:rsid w:val="00E628FC"/>
    <w:rsid w:val="00E62D74"/>
    <w:rsid w:val="00E62DF1"/>
    <w:rsid w:val="00E630CB"/>
    <w:rsid w:val="00E6321F"/>
    <w:rsid w:val="00E6345F"/>
    <w:rsid w:val="00E6383A"/>
    <w:rsid w:val="00E63B47"/>
    <w:rsid w:val="00E63D43"/>
    <w:rsid w:val="00E64999"/>
    <w:rsid w:val="00E64CA0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CF2"/>
    <w:rsid w:val="00E67E99"/>
    <w:rsid w:val="00E67F44"/>
    <w:rsid w:val="00E70BEE"/>
    <w:rsid w:val="00E70D78"/>
    <w:rsid w:val="00E711CD"/>
    <w:rsid w:val="00E71395"/>
    <w:rsid w:val="00E71439"/>
    <w:rsid w:val="00E71B72"/>
    <w:rsid w:val="00E7205D"/>
    <w:rsid w:val="00E7206E"/>
    <w:rsid w:val="00E724E6"/>
    <w:rsid w:val="00E72684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1D3"/>
    <w:rsid w:val="00E774D3"/>
    <w:rsid w:val="00E774E2"/>
    <w:rsid w:val="00E77DB6"/>
    <w:rsid w:val="00E77DE0"/>
    <w:rsid w:val="00E80069"/>
    <w:rsid w:val="00E800CC"/>
    <w:rsid w:val="00E80132"/>
    <w:rsid w:val="00E8036B"/>
    <w:rsid w:val="00E80539"/>
    <w:rsid w:val="00E80796"/>
    <w:rsid w:val="00E8092C"/>
    <w:rsid w:val="00E809EF"/>
    <w:rsid w:val="00E80CF8"/>
    <w:rsid w:val="00E814CC"/>
    <w:rsid w:val="00E827EF"/>
    <w:rsid w:val="00E832BD"/>
    <w:rsid w:val="00E833B1"/>
    <w:rsid w:val="00E83564"/>
    <w:rsid w:val="00E8361E"/>
    <w:rsid w:val="00E8391D"/>
    <w:rsid w:val="00E839BE"/>
    <w:rsid w:val="00E84971"/>
    <w:rsid w:val="00E853CF"/>
    <w:rsid w:val="00E8575B"/>
    <w:rsid w:val="00E85849"/>
    <w:rsid w:val="00E85DE1"/>
    <w:rsid w:val="00E8629E"/>
    <w:rsid w:val="00E8688E"/>
    <w:rsid w:val="00E87028"/>
    <w:rsid w:val="00E8724B"/>
    <w:rsid w:val="00E87395"/>
    <w:rsid w:val="00E87BD5"/>
    <w:rsid w:val="00E902B4"/>
    <w:rsid w:val="00E90DF8"/>
    <w:rsid w:val="00E91159"/>
    <w:rsid w:val="00E91242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2E6"/>
    <w:rsid w:val="00E97430"/>
    <w:rsid w:val="00E974ED"/>
    <w:rsid w:val="00EA0743"/>
    <w:rsid w:val="00EA0D24"/>
    <w:rsid w:val="00EA0EFE"/>
    <w:rsid w:val="00EA1129"/>
    <w:rsid w:val="00EA14D8"/>
    <w:rsid w:val="00EA1831"/>
    <w:rsid w:val="00EA193F"/>
    <w:rsid w:val="00EA1DAA"/>
    <w:rsid w:val="00EA1E26"/>
    <w:rsid w:val="00EA227A"/>
    <w:rsid w:val="00EA22D4"/>
    <w:rsid w:val="00EA232D"/>
    <w:rsid w:val="00EA28F3"/>
    <w:rsid w:val="00EA2B48"/>
    <w:rsid w:val="00EA2CAB"/>
    <w:rsid w:val="00EA3195"/>
    <w:rsid w:val="00EA36AD"/>
    <w:rsid w:val="00EA3B9F"/>
    <w:rsid w:val="00EA3DAE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013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18AE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5B4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7A0"/>
    <w:rsid w:val="00EC2CFD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3CA"/>
    <w:rsid w:val="00ED2DCF"/>
    <w:rsid w:val="00ED2EE4"/>
    <w:rsid w:val="00ED2F9C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0D70"/>
    <w:rsid w:val="00EE1192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1E63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11D"/>
    <w:rsid w:val="00EF6516"/>
    <w:rsid w:val="00EF652E"/>
    <w:rsid w:val="00EF68DF"/>
    <w:rsid w:val="00EF6DBC"/>
    <w:rsid w:val="00EF703B"/>
    <w:rsid w:val="00EF7135"/>
    <w:rsid w:val="00EF7B68"/>
    <w:rsid w:val="00EF7D4B"/>
    <w:rsid w:val="00EF7F98"/>
    <w:rsid w:val="00F0058E"/>
    <w:rsid w:val="00F013C7"/>
    <w:rsid w:val="00F014B3"/>
    <w:rsid w:val="00F01501"/>
    <w:rsid w:val="00F01512"/>
    <w:rsid w:val="00F0158F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0B3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764"/>
    <w:rsid w:val="00F10891"/>
    <w:rsid w:val="00F10898"/>
    <w:rsid w:val="00F10A89"/>
    <w:rsid w:val="00F10B06"/>
    <w:rsid w:val="00F10C1B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4D4"/>
    <w:rsid w:val="00F21909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47C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1E9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053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058"/>
    <w:rsid w:val="00F5220D"/>
    <w:rsid w:val="00F529D0"/>
    <w:rsid w:val="00F53052"/>
    <w:rsid w:val="00F533BB"/>
    <w:rsid w:val="00F533DD"/>
    <w:rsid w:val="00F53C2F"/>
    <w:rsid w:val="00F53F26"/>
    <w:rsid w:val="00F5400C"/>
    <w:rsid w:val="00F541C3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1EB5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197"/>
    <w:rsid w:val="00F663E7"/>
    <w:rsid w:val="00F6693C"/>
    <w:rsid w:val="00F66A52"/>
    <w:rsid w:val="00F66CB2"/>
    <w:rsid w:val="00F67236"/>
    <w:rsid w:val="00F672F7"/>
    <w:rsid w:val="00F67376"/>
    <w:rsid w:val="00F67540"/>
    <w:rsid w:val="00F700B4"/>
    <w:rsid w:val="00F70787"/>
    <w:rsid w:val="00F70A06"/>
    <w:rsid w:val="00F70C6C"/>
    <w:rsid w:val="00F70C99"/>
    <w:rsid w:val="00F71086"/>
    <w:rsid w:val="00F71273"/>
    <w:rsid w:val="00F71868"/>
    <w:rsid w:val="00F71A86"/>
    <w:rsid w:val="00F71B47"/>
    <w:rsid w:val="00F72608"/>
    <w:rsid w:val="00F72685"/>
    <w:rsid w:val="00F729BC"/>
    <w:rsid w:val="00F72ECF"/>
    <w:rsid w:val="00F72F82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129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0E84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5D3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126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1E7"/>
    <w:rsid w:val="00F9421D"/>
    <w:rsid w:val="00F94446"/>
    <w:rsid w:val="00F945A0"/>
    <w:rsid w:val="00F9473C"/>
    <w:rsid w:val="00F949A9"/>
    <w:rsid w:val="00F94BA1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713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4E72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111"/>
    <w:rsid w:val="00FA7220"/>
    <w:rsid w:val="00FA7399"/>
    <w:rsid w:val="00FA765B"/>
    <w:rsid w:val="00FA7680"/>
    <w:rsid w:val="00FA78D9"/>
    <w:rsid w:val="00FB01F2"/>
    <w:rsid w:val="00FB02C4"/>
    <w:rsid w:val="00FB034D"/>
    <w:rsid w:val="00FB044B"/>
    <w:rsid w:val="00FB0A03"/>
    <w:rsid w:val="00FB0AB5"/>
    <w:rsid w:val="00FB0B0E"/>
    <w:rsid w:val="00FB0D4B"/>
    <w:rsid w:val="00FB0DFC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33"/>
    <w:rsid w:val="00FB5040"/>
    <w:rsid w:val="00FB568F"/>
    <w:rsid w:val="00FB5B09"/>
    <w:rsid w:val="00FB5F47"/>
    <w:rsid w:val="00FB60E8"/>
    <w:rsid w:val="00FB69A7"/>
    <w:rsid w:val="00FB6A39"/>
    <w:rsid w:val="00FB6C2F"/>
    <w:rsid w:val="00FB7123"/>
    <w:rsid w:val="00FB7BCD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345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A4D"/>
    <w:rsid w:val="00FC5CD6"/>
    <w:rsid w:val="00FC5DB4"/>
    <w:rsid w:val="00FC6440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6C9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E04"/>
    <w:rsid w:val="00FE2FA0"/>
    <w:rsid w:val="00FE3698"/>
    <w:rsid w:val="00FE39F4"/>
    <w:rsid w:val="00FE3A31"/>
    <w:rsid w:val="00FE45EC"/>
    <w:rsid w:val="00FE4709"/>
    <w:rsid w:val="00FE4739"/>
    <w:rsid w:val="00FE4CC6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9D7"/>
    <w:rsid w:val="00FF0B1C"/>
    <w:rsid w:val="00FF0E93"/>
    <w:rsid w:val="00FF11C5"/>
    <w:rsid w:val="00FF16BB"/>
    <w:rsid w:val="00FF18E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5D31"/>
    <w:rsid w:val="00FF5EA5"/>
    <w:rsid w:val="00FF638E"/>
    <w:rsid w:val="00FF6A6A"/>
    <w:rsid w:val="00FF6A71"/>
    <w:rsid w:val="00FF703A"/>
    <w:rsid w:val="00FF764A"/>
    <w:rsid w:val="00FF7DB5"/>
    <w:rsid w:val="0348F8A4"/>
    <w:rsid w:val="03D381BE"/>
    <w:rsid w:val="0AD2006E"/>
    <w:rsid w:val="0D46928B"/>
    <w:rsid w:val="13ACC6DD"/>
    <w:rsid w:val="1AC22525"/>
    <w:rsid w:val="2B47DFDD"/>
    <w:rsid w:val="3B78C7A6"/>
    <w:rsid w:val="429AC958"/>
    <w:rsid w:val="475DC6EE"/>
    <w:rsid w:val="4CF7B918"/>
    <w:rsid w:val="4D416F60"/>
    <w:rsid w:val="5A4205C1"/>
    <w:rsid w:val="6CF21C02"/>
    <w:rsid w:val="7923507A"/>
    <w:rsid w:val="7C31A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3EAD7C"/>
  <w15:chartTrackingRefBased/>
  <w15:docId w15:val="{95F1F0FF-05B5-484A-9C42-27E6191C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FF167-FC6E-485C-9D69-6E79335E7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415</TotalTime>
  <Pages>15</Pages>
  <Words>2966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497</cp:revision>
  <cp:lastPrinted>2026-05-23T03:20:00Z</cp:lastPrinted>
  <dcterms:created xsi:type="dcterms:W3CDTF">2025-08-02T03:46:00Z</dcterms:created>
  <dcterms:modified xsi:type="dcterms:W3CDTF">2026-08-11T04:49:00Z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