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CE228" w14:textId="77777777" w:rsidR="00317BF9" w:rsidRPr="00E35706" w:rsidRDefault="00317BF9" w:rsidP="00317BF9">
      <w:pPr>
        <w:pStyle w:val="IndexHeading1"/>
        <w:spacing w:after="0" w:line="240" w:lineRule="atLeast"/>
        <w:ind w:left="1080" w:hanging="1080"/>
        <w:outlineLvl w:val="0"/>
        <w:rPr>
          <w:szCs w:val="22"/>
        </w:rPr>
      </w:pPr>
      <w:r w:rsidRPr="00E35706">
        <w:rPr>
          <w:szCs w:val="22"/>
        </w:rPr>
        <w:t>Note</w:t>
      </w:r>
      <w:r w:rsidRPr="00E35706">
        <w:rPr>
          <w:szCs w:val="22"/>
        </w:rPr>
        <w:tab/>
        <w:t>Contents</w:t>
      </w:r>
    </w:p>
    <w:p w14:paraId="4D67FD5B" w14:textId="7B784490" w:rsidR="00317BF9" w:rsidRPr="00E35706" w:rsidRDefault="00317BF9" w:rsidP="0042773F">
      <w:pPr>
        <w:pStyle w:val="index"/>
        <w:numPr>
          <w:ilvl w:val="0"/>
          <w:numId w:val="0"/>
        </w:numPr>
        <w:tabs>
          <w:tab w:val="left" w:pos="1080"/>
        </w:tabs>
        <w:spacing w:after="0" w:line="240" w:lineRule="atLeast"/>
        <w:outlineLvl w:val="0"/>
        <w:rPr>
          <w:szCs w:val="22"/>
        </w:rPr>
      </w:pPr>
    </w:p>
    <w:p w14:paraId="296F70D7" w14:textId="55D1D578" w:rsidR="003C2FEF" w:rsidRPr="00E35706"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E35706">
        <w:rPr>
          <w:szCs w:val="22"/>
        </w:rPr>
        <w:t>Basis of preparation of the</w:t>
      </w:r>
      <w:r w:rsidR="009E6B95" w:rsidRPr="00E35706">
        <w:rPr>
          <w:szCs w:val="22"/>
        </w:rPr>
        <w:t xml:space="preserve"> interim</w:t>
      </w:r>
      <w:r w:rsidRPr="00E35706">
        <w:rPr>
          <w:szCs w:val="22"/>
        </w:rPr>
        <w:t xml:space="preserve"> financial statements</w:t>
      </w:r>
    </w:p>
    <w:p w14:paraId="49474DFC" w14:textId="4B6091E4" w:rsidR="00AA7AF3" w:rsidRPr="00E35706" w:rsidRDefault="00AA7AF3" w:rsidP="000F03EC">
      <w:pPr>
        <w:pStyle w:val="index"/>
        <w:numPr>
          <w:ilvl w:val="0"/>
          <w:numId w:val="19"/>
        </w:numPr>
        <w:tabs>
          <w:tab w:val="clear" w:pos="340"/>
          <w:tab w:val="left" w:pos="1080"/>
        </w:tabs>
        <w:spacing w:after="0" w:line="240" w:lineRule="atLeast"/>
        <w:ind w:left="1080" w:hanging="1080"/>
        <w:outlineLvl w:val="0"/>
        <w:rPr>
          <w:szCs w:val="22"/>
        </w:rPr>
      </w:pPr>
      <w:r w:rsidRPr="00E35706">
        <w:rPr>
          <w:szCs w:val="22"/>
        </w:rPr>
        <w:t>Related parties</w:t>
      </w:r>
    </w:p>
    <w:p w14:paraId="24D27242" w14:textId="77777777" w:rsidR="00C127DD" w:rsidRPr="00E35706"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E35706">
        <w:rPr>
          <w:szCs w:val="22"/>
        </w:rPr>
        <w:t>Property, plant and equipment</w:t>
      </w:r>
    </w:p>
    <w:p w14:paraId="2DF9F251" w14:textId="77777777" w:rsidR="0075648C" w:rsidRPr="00E35706" w:rsidRDefault="0075648C" w:rsidP="0075648C">
      <w:pPr>
        <w:pStyle w:val="ListParagraph"/>
        <w:numPr>
          <w:ilvl w:val="0"/>
          <w:numId w:val="19"/>
        </w:numPr>
        <w:tabs>
          <w:tab w:val="clear" w:pos="340"/>
          <w:tab w:val="num" w:pos="1080"/>
        </w:tabs>
        <w:ind w:left="1170" w:hanging="1170"/>
        <w:rPr>
          <w:rFonts w:eastAsia="MS Mincho"/>
          <w:szCs w:val="22"/>
        </w:rPr>
      </w:pPr>
      <w:r w:rsidRPr="00E35706">
        <w:rPr>
          <w:rFonts w:eastAsia="MS Mincho"/>
          <w:szCs w:val="22"/>
        </w:rPr>
        <w:t>Interest-bearing liabilities</w:t>
      </w:r>
    </w:p>
    <w:p w14:paraId="065BC5A8" w14:textId="30532E46" w:rsidR="002B2B21" w:rsidRPr="00E35706" w:rsidRDefault="00C127DD" w:rsidP="00103728">
      <w:pPr>
        <w:pStyle w:val="index"/>
        <w:numPr>
          <w:ilvl w:val="0"/>
          <w:numId w:val="19"/>
        </w:numPr>
        <w:tabs>
          <w:tab w:val="clear" w:pos="340"/>
          <w:tab w:val="left" w:pos="1080"/>
        </w:tabs>
        <w:spacing w:after="0" w:line="240" w:lineRule="atLeast"/>
        <w:ind w:left="1080" w:hanging="1080"/>
        <w:outlineLvl w:val="0"/>
        <w:rPr>
          <w:szCs w:val="22"/>
        </w:rPr>
      </w:pPr>
      <w:r w:rsidRPr="00E35706">
        <w:rPr>
          <w:szCs w:val="22"/>
        </w:rPr>
        <w:t>Segment information</w:t>
      </w:r>
      <w:r w:rsidR="00C00687" w:rsidRPr="00E35706">
        <w:rPr>
          <w:szCs w:val="22"/>
        </w:rPr>
        <w:t xml:space="preserve"> and disaggregation of revenue</w:t>
      </w:r>
      <w:bookmarkStart w:id="0" w:name="_Hlk39622661"/>
    </w:p>
    <w:bookmarkEnd w:id="0"/>
    <w:p w14:paraId="4336BD1C" w14:textId="56B6690D" w:rsidR="00BA7BE9" w:rsidRPr="00E35706" w:rsidRDefault="00AF2C18" w:rsidP="00AD444B">
      <w:pPr>
        <w:pStyle w:val="index"/>
        <w:numPr>
          <w:ilvl w:val="0"/>
          <w:numId w:val="19"/>
        </w:numPr>
        <w:tabs>
          <w:tab w:val="clear" w:pos="340"/>
          <w:tab w:val="left" w:pos="1080"/>
        </w:tabs>
        <w:spacing w:after="0" w:line="240" w:lineRule="atLeast"/>
        <w:ind w:left="1080" w:hanging="1080"/>
        <w:outlineLvl w:val="0"/>
        <w:rPr>
          <w:szCs w:val="22"/>
        </w:rPr>
      </w:pPr>
      <w:r w:rsidRPr="00E35706">
        <w:rPr>
          <w:szCs w:val="22"/>
        </w:rPr>
        <w:t>Income tax</w:t>
      </w:r>
    </w:p>
    <w:p w14:paraId="4EB147DD" w14:textId="4E1F8551" w:rsidR="00F07A75" w:rsidRPr="00E35706" w:rsidRDefault="00F07A75" w:rsidP="00AD444B">
      <w:pPr>
        <w:pStyle w:val="index"/>
        <w:numPr>
          <w:ilvl w:val="0"/>
          <w:numId w:val="19"/>
        </w:numPr>
        <w:tabs>
          <w:tab w:val="clear" w:pos="340"/>
          <w:tab w:val="left" w:pos="1080"/>
        </w:tabs>
        <w:spacing w:after="0" w:line="240" w:lineRule="atLeast"/>
        <w:ind w:left="1080" w:hanging="1080"/>
        <w:outlineLvl w:val="0"/>
        <w:rPr>
          <w:szCs w:val="22"/>
        </w:rPr>
      </w:pPr>
      <w:r w:rsidRPr="00E35706">
        <w:rPr>
          <w:szCs w:val="22"/>
        </w:rPr>
        <w:t>Dividends</w:t>
      </w:r>
    </w:p>
    <w:p w14:paraId="2EE8F828" w14:textId="052D5D9E" w:rsidR="00A13EB3" w:rsidRPr="00E35706" w:rsidRDefault="00D57D70" w:rsidP="00AA7AF3">
      <w:pPr>
        <w:pStyle w:val="index"/>
        <w:numPr>
          <w:ilvl w:val="0"/>
          <w:numId w:val="19"/>
        </w:numPr>
        <w:tabs>
          <w:tab w:val="clear" w:pos="340"/>
          <w:tab w:val="left" w:pos="1080"/>
          <w:tab w:val="num" w:pos="1170"/>
        </w:tabs>
        <w:spacing w:after="0" w:line="240" w:lineRule="atLeast"/>
        <w:ind w:left="1080" w:hanging="1080"/>
        <w:outlineLvl w:val="0"/>
        <w:rPr>
          <w:szCs w:val="22"/>
        </w:rPr>
      </w:pPr>
      <w:r w:rsidRPr="00E35706">
        <w:t xml:space="preserve">Financial instruments </w:t>
      </w:r>
    </w:p>
    <w:p w14:paraId="0D06EE3C" w14:textId="77777777" w:rsidR="00C127DD" w:rsidRPr="00E35706"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E35706">
        <w:rPr>
          <w:szCs w:val="22"/>
        </w:rPr>
        <w:t xml:space="preserve">Commitments with non-related parties </w:t>
      </w:r>
    </w:p>
    <w:p w14:paraId="1A89A620" w14:textId="177E1371" w:rsidR="002A4B04" w:rsidRPr="00E35706" w:rsidRDefault="00C127DD" w:rsidP="00695C7D">
      <w:pPr>
        <w:pStyle w:val="index"/>
        <w:numPr>
          <w:ilvl w:val="0"/>
          <w:numId w:val="19"/>
        </w:numPr>
        <w:tabs>
          <w:tab w:val="clear" w:pos="340"/>
          <w:tab w:val="left" w:pos="1080"/>
        </w:tabs>
        <w:spacing w:after="0" w:line="240" w:lineRule="atLeast"/>
        <w:ind w:left="1080" w:hanging="1080"/>
        <w:outlineLvl w:val="0"/>
        <w:rPr>
          <w:szCs w:val="22"/>
        </w:rPr>
      </w:pPr>
      <w:r w:rsidRPr="00E35706">
        <w:rPr>
          <w:szCs w:val="22"/>
        </w:rPr>
        <w:t>Contingent liabilities</w:t>
      </w:r>
    </w:p>
    <w:p w14:paraId="4B4B9FCF" w14:textId="45B0CB22" w:rsidR="00851183" w:rsidRPr="00E35706" w:rsidRDefault="002E1D8A" w:rsidP="00695C7D">
      <w:pPr>
        <w:pStyle w:val="index"/>
        <w:numPr>
          <w:ilvl w:val="0"/>
          <w:numId w:val="19"/>
        </w:numPr>
        <w:tabs>
          <w:tab w:val="clear" w:pos="340"/>
          <w:tab w:val="left" w:pos="1080"/>
        </w:tabs>
        <w:spacing w:after="0" w:line="240" w:lineRule="atLeast"/>
        <w:ind w:left="1080" w:hanging="1080"/>
        <w:outlineLvl w:val="0"/>
        <w:rPr>
          <w:szCs w:val="22"/>
        </w:rPr>
      </w:pPr>
      <w:r w:rsidRPr="00E35706">
        <w:rPr>
          <w:szCs w:val="22"/>
        </w:rPr>
        <w:t>Thai Financial Reporting Standards (TFRS) not yet adopted</w:t>
      </w:r>
    </w:p>
    <w:p w14:paraId="0AC99D5D" w14:textId="77777777" w:rsidR="00FA1E5C" w:rsidRPr="00E35706"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E35706">
        <w:rPr>
          <w:rFonts w:ascii="Times New Roman" w:hAnsi="Times New Roman"/>
          <w:sz w:val="22"/>
          <w:szCs w:val="22"/>
        </w:rPr>
        <w:br w:type="page"/>
      </w:r>
      <w:r w:rsidR="00FA1E5C" w:rsidRPr="00E35706">
        <w:rPr>
          <w:rFonts w:ascii="Times New Roman" w:hAnsi="Times New Roman"/>
          <w:sz w:val="22"/>
          <w:szCs w:val="22"/>
        </w:rPr>
        <w:lastRenderedPageBreak/>
        <w:t xml:space="preserve">These notes form an integral part of the </w:t>
      </w:r>
      <w:r w:rsidR="00006190" w:rsidRPr="00E35706">
        <w:rPr>
          <w:rFonts w:ascii="Times New Roman" w:hAnsi="Times New Roman"/>
          <w:sz w:val="22"/>
          <w:szCs w:val="22"/>
        </w:rPr>
        <w:t xml:space="preserve">interim </w:t>
      </w:r>
      <w:r w:rsidR="00FA1E5C" w:rsidRPr="00E35706">
        <w:rPr>
          <w:rFonts w:ascii="Times New Roman" w:hAnsi="Times New Roman"/>
          <w:sz w:val="22"/>
          <w:szCs w:val="22"/>
        </w:rPr>
        <w:t>financial statements.</w:t>
      </w:r>
    </w:p>
    <w:p w14:paraId="73A6B2C7" w14:textId="77777777" w:rsidR="00FA1E5C" w:rsidRPr="00E35706"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D256CC2" w14:textId="65E7C550" w:rsidR="00FA1E5C" w:rsidRPr="00E35706"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sidRPr="00E35706">
        <w:rPr>
          <w:rFonts w:ascii="Times New Roman" w:hAnsi="Times New Roman"/>
          <w:sz w:val="22"/>
          <w:szCs w:val="22"/>
        </w:rPr>
        <w:t>T</w:t>
      </w:r>
      <w:r w:rsidR="00FB68BB" w:rsidRPr="00E35706">
        <w:rPr>
          <w:rFonts w:ascii="Times New Roman" w:hAnsi="Times New Roman"/>
          <w:sz w:val="22"/>
          <w:szCs w:val="22"/>
        </w:rPr>
        <w:t>he interim financial statements issued for Thai regulatory reporting purposes are prepared in the Thai language. These English language financial statements have been prepared from the Thai language</w:t>
      </w:r>
      <w:r w:rsidR="004A236B" w:rsidRPr="00E35706">
        <w:rPr>
          <w:rFonts w:ascii="Times New Roman" w:hAnsi="Times New Roman"/>
          <w:sz w:val="22"/>
          <w:szCs w:val="22"/>
          <w:cs/>
        </w:rPr>
        <w:t xml:space="preserve"> </w:t>
      </w:r>
      <w:r w:rsidR="004A236B" w:rsidRPr="00E35706">
        <w:rPr>
          <w:rFonts w:ascii="Times New Roman" w:hAnsi="Times New Roman"/>
          <w:sz w:val="22"/>
          <w:szCs w:val="22"/>
        </w:rPr>
        <w:t>statutory</w:t>
      </w:r>
      <w:r w:rsidR="00FB68BB" w:rsidRPr="00E35706">
        <w:rPr>
          <w:rFonts w:ascii="Times New Roman" w:hAnsi="Times New Roman"/>
          <w:sz w:val="22"/>
          <w:szCs w:val="22"/>
        </w:rPr>
        <w:t xml:space="preserve"> financial statements and were approved and </w:t>
      </w:r>
      <w:proofErr w:type="spellStart"/>
      <w:r w:rsidR="00FB68BB" w:rsidRPr="00E35706">
        <w:rPr>
          <w:rFonts w:ascii="Times New Roman" w:hAnsi="Times New Roman"/>
          <w:sz w:val="22"/>
          <w:szCs w:val="22"/>
        </w:rPr>
        <w:t>authorised</w:t>
      </w:r>
      <w:proofErr w:type="spellEnd"/>
      <w:r w:rsidR="00FB68BB" w:rsidRPr="00E35706">
        <w:rPr>
          <w:rFonts w:ascii="Times New Roman" w:hAnsi="Times New Roman"/>
          <w:sz w:val="22"/>
          <w:szCs w:val="22"/>
        </w:rPr>
        <w:t xml:space="preserve"> for issue by the Board of Directors o</w:t>
      </w:r>
      <w:r w:rsidR="00C76349" w:rsidRPr="00E35706">
        <w:rPr>
          <w:rFonts w:ascii="Times New Roman" w:hAnsi="Times New Roman"/>
          <w:sz w:val="22"/>
          <w:szCs w:val="22"/>
        </w:rPr>
        <w:t>n</w:t>
      </w:r>
      <w:r w:rsidR="00115169" w:rsidRPr="00E35706">
        <w:rPr>
          <w:rFonts w:ascii="Times New Roman" w:hAnsi="Times New Roman"/>
          <w:sz w:val="22"/>
          <w:szCs w:val="22"/>
        </w:rPr>
        <w:t xml:space="preserve"> </w:t>
      </w:r>
      <w:r w:rsidR="00BD704C" w:rsidRPr="00E35706">
        <w:rPr>
          <w:rFonts w:ascii="Times New Roman" w:hAnsi="Times New Roman"/>
          <w:sz w:val="22"/>
          <w:szCs w:val="22"/>
        </w:rPr>
        <w:t>11</w:t>
      </w:r>
      <w:r w:rsidR="006472EB" w:rsidRPr="00E35706">
        <w:rPr>
          <w:rFonts w:ascii="Times New Roman" w:hAnsi="Times New Roman"/>
          <w:sz w:val="22"/>
          <w:szCs w:val="22"/>
        </w:rPr>
        <w:t xml:space="preserve"> </w:t>
      </w:r>
      <w:r w:rsidR="00F07A75" w:rsidRPr="00E35706">
        <w:rPr>
          <w:rFonts w:ascii="Times New Roman" w:hAnsi="Times New Roman"/>
          <w:sz w:val="22"/>
          <w:szCs w:val="22"/>
        </w:rPr>
        <w:t>August</w:t>
      </w:r>
      <w:r w:rsidR="006472EB" w:rsidRPr="00E35706">
        <w:rPr>
          <w:rFonts w:ascii="Times New Roman" w:hAnsi="Times New Roman"/>
          <w:sz w:val="22"/>
          <w:szCs w:val="22"/>
        </w:rPr>
        <w:t xml:space="preserve"> </w:t>
      </w:r>
      <w:r w:rsidR="000B2C40" w:rsidRPr="00E35706">
        <w:rPr>
          <w:rFonts w:ascii="Times New Roman" w:hAnsi="Times New Roman"/>
          <w:sz w:val="22"/>
          <w:szCs w:val="22"/>
        </w:rPr>
        <w:t>202</w:t>
      </w:r>
      <w:r w:rsidR="005F1141" w:rsidRPr="00E35706">
        <w:rPr>
          <w:rFonts w:ascii="Times New Roman" w:hAnsi="Times New Roman"/>
          <w:sz w:val="22"/>
          <w:szCs w:val="22"/>
        </w:rPr>
        <w:t>6</w:t>
      </w:r>
      <w:r w:rsidR="000B2C40" w:rsidRPr="00E35706">
        <w:rPr>
          <w:rFonts w:ascii="Times New Roman" w:hAnsi="Times New Roman"/>
          <w:sz w:val="22"/>
          <w:szCs w:val="22"/>
        </w:rPr>
        <w:t>.</w:t>
      </w:r>
    </w:p>
    <w:p w14:paraId="5A36B830" w14:textId="77777777" w:rsidR="00C127DD" w:rsidRPr="00E35706" w:rsidRDefault="00C127DD" w:rsidP="00E77EBE">
      <w:pPr>
        <w:pStyle w:val="block"/>
        <w:spacing w:after="0" w:line="240" w:lineRule="atLeast"/>
        <w:ind w:left="0"/>
        <w:jc w:val="thaiDistribute"/>
        <w:rPr>
          <w:szCs w:val="22"/>
          <w:lang w:val="en-US"/>
        </w:rPr>
      </w:pPr>
    </w:p>
    <w:p w14:paraId="0044F411" w14:textId="75207D94" w:rsidR="00FA1E5C" w:rsidRPr="00E35706" w:rsidRDefault="00FA1E5C"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E35706">
        <w:rPr>
          <w:rFonts w:ascii="Times New Roman" w:hAnsi="Times New Roman" w:cs="Times New Roman"/>
          <w:i w:val="0"/>
          <w:iCs w:val="0"/>
          <w:sz w:val="24"/>
          <w:szCs w:val="24"/>
          <w:u w:val="none"/>
        </w:rPr>
        <w:t xml:space="preserve">Basis of preparation of </w:t>
      </w:r>
      <w:r w:rsidR="00B326A1" w:rsidRPr="00E35706">
        <w:rPr>
          <w:rFonts w:ascii="Times New Roman" w:hAnsi="Times New Roman" w:cs="Times New Roman"/>
          <w:i w:val="0"/>
          <w:iCs w:val="0"/>
          <w:sz w:val="24"/>
          <w:szCs w:val="24"/>
          <w:u w:val="none"/>
        </w:rPr>
        <w:t xml:space="preserve">the </w:t>
      </w:r>
      <w:r w:rsidR="00C83A87" w:rsidRPr="00E35706">
        <w:rPr>
          <w:rFonts w:ascii="Times New Roman" w:hAnsi="Times New Roman" w:cs="Times New Roman"/>
          <w:i w:val="0"/>
          <w:iCs w:val="0"/>
          <w:sz w:val="24"/>
          <w:szCs w:val="24"/>
          <w:u w:val="none"/>
        </w:rPr>
        <w:t xml:space="preserve">interim </w:t>
      </w:r>
      <w:r w:rsidRPr="00E35706">
        <w:rPr>
          <w:rFonts w:ascii="Times New Roman" w:hAnsi="Times New Roman" w:cs="Times New Roman"/>
          <w:i w:val="0"/>
          <w:iCs w:val="0"/>
          <w:sz w:val="24"/>
          <w:szCs w:val="24"/>
          <w:u w:val="none"/>
        </w:rPr>
        <w:t>financial statements</w:t>
      </w:r>
    </w:p>
    <w:p w14:paraId="33605FDE" w14:textId="77777777" w:rsidR="00C83A87" w:rsidRPr="00E35706" w:rsidRDefault="00C83A87" w:rsidP="00C83A87">
      <w:pPr>
        <w:pStyle w:val="BodyText"/>
        <w:tabs>
          <w:tab w:val="clear" w:pos="227"/>
          <w:tab w:val="clear" w:pos="454"/>
          <w:tab w:val="clear" w:pos="680"/>
          <w:tab w:val="left" w:pos="540"/>
        </w:tabs>
        <w:spacing w:after="0"/>
        <w:rPr>
          <w:rFonts w:ascii="Times New Roman" w:hAnsi="Times New Roman"/>
          <w:sz w:val="22"/>
          <w:szCs w:val="22"/>
        </w:rPr>
      </w:pPr>
    </w:p>
    <w:p w14:paraId="28A4E4AC" w14:textId="124B5A28" w:rsidR="00E07982" w:rsidRPr="00E35706" w:rsidRDefault="00E07982" w:rsidP="00E07982">
      <w:pPr>
        <w:pStyle w:val="BodyText"/>
        <w:spacing w:after="0" w:line="240" w:lineRule="auto"/>
        <w:ind w:left="540"/>
        <w:jc w:val="both"/>
        <w:rPr>
          <w:rFonts w:ascii="Times New Roman" w:hAnsi="Times New Roman"/>
          <w:sz w:val="22"/>
          <w:szCs w:val="22"/>
        </w:rPr>
      </w:pPr>
      <w:r w:rsidRPr="00E35706">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35706">
        <w:rPr>
          <w:rFonts w:ascii="Times New Roman" w:hAnsi="Times New Roman"/>
          <w:i/>
          <w:iCs/>
          <w:sz w:val="22"/>
          <w:szCs w:val="22"/>
        </w:rPr>
        <w:t>Interim Financial Reporting</w:t>
      </w:r>
      <w:r w:rsidRPr="00E35706">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proofErr w:type="spellStart"/>
      <w:r w:rsidR="00136DC6" w:rsidRPr="00E35706">
        <w:rPr>
          <w:rFonts w:ascii="Times New Roman" w:hAnsi="Times New Roman"/>
          <w:sz w:val="22"/>
          <w:szCs w:val="22"/>
        </w:rPr>
        <w:t>Surapon</w:t>
      </w:r>
      <w:proofErr w:type="spellEnd"/>
      <w:r w:rsidR="00136DC6" w:rsidRPr="00E35706">
        <w:rPr>
          <w:rFonts w:ascii="Times New Roman" w:hAnsi="Times New Roman"/>
          <w:sz w:val="22"/>
          <w:szCs w:val="22"/>
        </w:rPr>
        <w:t xml:space="preserve"> Foods Public Company Limited and its subsidiaries (</w:t>
      </w:r>
      <w:r w:rsidR="006C676E" w:rsidRPr="00E35706">
        <w:rPr>
          <w:rFonts w:ascii="Times New Roman" w:hAnsi="Times New Roman"/>
          <w:sz w:val="22"/>
          <w:szCs w:val="22"/>
        </w:rPr>
        <w:t>“</w:t>
      </w:r>
      <w:r w:rsidR="00136DC6" w:rsidRPr="00E35706">
        <w:rPr>
          <w:rFonts w:ascii="Times New Roman" w:hAnsi="Times New Roman"/>
          <w:sz w:val="22"/>
          <w:szCs w:val="22"/>
        </w:rPr>
        <w:t xml:space="preserve">the Group"), and of </w:t>
      </w:r>
      <w:proofErr w:type="spellStart"/>
      <w:r w:rsidR="00136DC6" w:rsidRPr="00E35706">
        <w:rPr>
          <w:rFonts w:ascii="Times New Roman" w:hAnsi="Times New Roman"/>
          <w:sz w:val="22"/>
          <w:szCs w:val="22"/>
        </w:rPr>
        <w:t>Surapon</w:t>
      </w:r>
      <w:proofErr w:type="spellEnd"/>
      <w:r w:rsidR="00136DC6" w:rsidRPr="00E35706">
        <w:rPr>
          <w:rFonts w:ascii="Times New Roman" w:hAnsi="Times New Roman"/>
          <w:sz w:val="22"/>
          <w:szCs w:val="22"/>
        </w:rPr>
        <w:t xml:space="preserve"> Foods Public Company Limited (</w:t>
      </w:r>
      <w:r w:rsidR="006C676E" w:rsidRPr="00E35706">
        <w:rPr>
          <w:rFonts w:ascii="Times New Roman" w:hAnsi="Times New Roman"/>
          <w:sz w:val="22"/>
          <w:szCs w:val="22"/>
        </w:rPr>
        <w:t>“</w:t>
      </w:r>
      <w:r w:rsidR="00136DC6" w:rsidRPr="00E35706">
        <w:rPr>
          <w:rFonts w:ascii="Times New Roman" w:hAnsi="Times New Roman"/>
          <w:sz w:val="22"/>
          <w:szCs w:val="22"/>
        </w:rPr>
        <w:t>the</w:t>
      </w:r>
      <w:r w:rsidR="006C676E" w:rsidRPr="00E35706">
        <w:rPr>
          <w:rFonts w:ascii="Times New Roman" w:hAnsi="Times New Roman"/>
          <w:sz w:val="22"/>
          <w:szCs w:val="22"/>
        </w:rPr>
        <w:t xml:space="preserve"> </w:t>
      </w:r>
      <w:r w:rsidR="00136DC6" w:rsidRPr="00E35706">
        <w:rPr>
          <w:rFonts w:ascii="Times New Roman" w:hAnsi="Times New Roman"/>
          <w:sz w:val="22"/>
          <w:szCs w:val="22"/>
        </w:rPr>
        <w:t xml:space="preserve">Company") </w:t>
      </w:r>
      <w:r w:rsidRPr="00E35706">
        <w:rPr>
          <w:rFonts w:ascii="Times New Roman" w:hAnsi="Times New Roman"/>
          <w:sz w:val="22"/>
          <w:szCs w:val="22"/>
        </w:rPr>
        <w:t>for the year ended 31 December 202</w:t>
      </w:r>
      <w:r w:rsidR="005F1141" w:rsidRPr="00E35706">
        <w:rPr>
          <w:rFonts w:ascii="Times New Roman" w:hAnsi="Times New Roman" w:cstheme="minorBidi"/>
          <w:sz w:val="22"/>
          <w:szCs w:val="22"/>
        </w:rPr>
        <w:t>5</w:t>
      </w:r>
      <w:r w:rsidRPr="00E35706">
        <w:rPr>
          <w:rFonts w:ascii="Times New Roman" w:hAnsi="Times New Roman"/>
          <w:sz w:val="22"/>
          <w:szCs w:val="22"/>
        </w:rPr>
        <w:t>.</w:t>
      </w:r>
    </w:p>
    <w:p w14:paraId="58E56EED" w14:textId="77777777" w:rsidR="00E07982" w:rsidRPr="00E35706" w:rsidRDefault="00E07982" w:rsidP="00E07982">
      <w:pPr>
        <w:pStyle w:val="BodyText"/>
        <w:spacing w:after="0" w:line="240" w:lineRule="auto"/>
        <w:ind w:left="540"/>
        <w:jc w:val="both"/>
        <w:rPr>
          <w:rFonts w:ascii="Times New Roman" w:hAnsi="Times New Roman"/>
          <w:sz w:val="22"/>
          <w:szCs w:val="22"/>
        </w:rPr>
      </w:pPr>
    </w:p>
    <w:p w14:paraId="3D5BFA51" w14:textId="5E43B6DA" w:rsidR="004A6EEB" w:rsidRPr="00E35706" w:rsidRDefault="00E07982" w:rsidP="00205523">
      <w:pPr>
        <w:pStyle w:val="BodyText"/>
        <w:tabs>
          <w:tab w:val="clear" w:pos="454"/>
          <w:tab w:val="left" w:pos="540"/>
        </w:tabs>
        <w:spacing w:after="0" w:line="240" w:lineRule="auto"/>
        <w:ind w:left="540"/>
        <w:jc w:val="both"/>
        <w:rPr>
          <w:rFonts w:ascii="Times New Roman" w:hAnsi="Times New Roman"/>
          <w:sz w:val="22"/>
          <w:szCs w:val="22"/>
        </w:rPr>
      </w:pPr>
      <w:r w:rsidRPr="00E35706">
        <w:rPr>
          <w:rFonts w:ascii="Times New Roman" w:hAnsi="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w:t>
      </w:r>
      <w:r w:rsidR="00C665E9" w:rsidRPr="00E35706">
        <w:rPr>
          <w:rFonts w:ascii="Times New Roman" w:hAnsi="Times New Roman"/>
          <w:sz w:val="22"/>
          <w:szCs w:val="22"/>
        </w:rPr>
        <w:t xml:space="preserve"> </w:t>
      </w:r>
      <w:r w:rsidRPr="00E35706">
        <w:rPr>
          <w:rFonts w:ascii="Times New Roman" w:hAnsi="Times New Roman"/>
          <w:sz w:val="22"/>
          <w:szCs w:val="22"/>
        </w:rPr>
        <w:t>the same as those that described in the financial statements for the year ended 31 December 202</w:t>
      </w:r>
      <w:r w:rsidR="005F1141" w:rsidRPr="00E35706">
        <w:rPr>
          <w:rFonts w:ascii="Times New Roman" w:hAnsi="Times New Roman"/>
          <w:sz w:val="22"/>
          <w:szCs w:val="22"/>
        </w:rPr>
        <w:t>5</w:t>
      </w:r>
      <w:r w:rsidRPr="00E35706">
        <w:rPr>
          <w:rFonts w:ascii="Times New Roman" w:hAnsi="Times New Roman"/>
          <w:sz w:val="22"/>
          <w:szCs w:val="22"/>
        </w:rPr>
        <w:t>.</w:t>
      </w:r>
    </w:p>
    <w:p w14:paraId="7E47C246" w14:textId="77777777" w:rsidR="00FD5431" w:rsidRPr="00E35706" w:rsidRDefault="00FD5431" w:rsidP="00FD5431">
      <w:pPr>
        <w:pStyle w:val="BodyText"/>
        <w:spacing w:after="0" w:line="240" w:lineRule="auto"/>
        <w:ind w:left="540"/>
        <w:jc w:val="both"/>
        <w:rPr>
          <w:rFonts w:ascii="Times New Roman" w:hAnsi="Times New Roman"/>
          <w:b/>
          <w:bCs/>
          <w:sz w:val="22"/>
          <w:szCs w:val="22"/>
          <w:cs/>
        </w:rPr>
      </w:pPr>
    </w:p>
    <w:p w14:paraId="6A23C445" w14:textId="59476167" w:rsidR="00FA1E5C" w:rsidRPr="00E35706" w:rsidRDefault="00FA1E5C"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E35706">
        <w:rPr>
          <w:rFonts w:ascii="Times New Roman" w:hAnsi="Times New Roman" w:cs="Times New Roman"/>
          <w:i w:val="0"/>
          <w:iCs w:val="0"/>
          <w:sz w:val="24"/>
          <w:szCs w:val="24"/>
          <w:u w:val="none"/>
        </w:rPr>
        <w:t>Related part</w:t>
      </w:r>
      <w:r w:rsidR="0034643B" w:rsidRPr="00E35706">
        <w:rPr>
          <w:rFonts w:ascii="Times New Roman" w:hAnsi="Times New Roman" w:cs="Times New Roman"/>
          <w:i w:val="0"/>
          <w:iCs w:val="0"/>
          <w:sz w:val="24"/>
          <w:szCs w:val="24"/>
          <w:u w:val="none"/>
        </w:rPr>
        <w:t>ies</w:t>
      </w:r>
    </w:p>
    <w:p w14:paraId="08230425" w14:textId="77777777" w:rsidR="00922107" w:rsidRPr="00E35706" w:rsidRDefault="00922107" w:rsidP="00922107">
      <w:pPr>
        <w:pStyle w:val="BodyText"/>
        <w:tabs>
          <w:tab w:val="clear" w:pos="227"/>
          <w:tab w:val="clear" w:pos="454"/>
          <w:tab w:val="clear" w:pos="680"/>
          <w:tab w:val="left" w:pos="540"/>
        </w:tabs>
        <w:spacing w:after="0"/>
        <w:rPr>
          <w:rFonts w:ascii="Times New Roman" w:hAnsi="Times New Roman"/>
          <w:b/>
          <w:bCs/>
          <w:sz w:val="22"/>
          <w:szCs w:val="22"/>
        </w:rPr>
      </w:pPr>
    </w:p>
    <w:p w14:paraId="09DCF3F1" w14:textId="7930030C" w:rsidR="003D3CC4" w:rsidRPr="00E35706" w:rsidRDefault="003737C4" w:rsidP="003D3CC4">
      <w:pPr>
        <w:pStyle w:val="BodyText"/>
        <w:tabs>
          <w:tab w:val="clear" w:pos="454"/>
        </w:tabs>
        <w:spacing w:after="0"/>
        <w:ind w:left="540"/>
        <w:jc w:val="both"/>
        <w:rPr>
          <w:rFonts w:ascii="Times New Roman" w:hAnsi="Times New Roman"/>
          <w:sz w:val="22"/>
          <w:szCs w:val="22"/>
        </w:rPr>
      </w:pPr>
      <w:r w:rsidRPr="00E35706">
        <w:rPr>
          <w:rFonts w:ascii="Times New Roman" w:hAnsi="Times New Roman" w:cs="Angsana New"/>
          <w:sz w:val="22"/>
          <w:szCs w:val="28"/>
        </w:rPr>
        <w:t>Other</w:t>
      </w:r>
      <w:r w:rsidR="004F2DC2" w:rsidRPr="00E35706">
        <w:rPr>
          <w:rFonts w:ascii="Times New Roman" w:hAnsi="Times New Roman"/>
          <w:sz w:val="22"/>
          <w:szCs w:val="22"/>
        </w:rPr>
        <w:t xml:space="preserve"> related parties</w:t>
      </w:r>
      <w:r w:rsidRPr="00E35706">
        <w:rPr>
          <w:rFonts w:ascii="Times New Roman" w:hAnsi="Times New Roman"/>
          <w:sz w:val="22"/>
          <w:szCs w:val="22"/>
        </w:rPr>
        <w:t>, there</w:t>
      </w:r>
      <w:r w:rsidR="004F2DC2" w:rsidRPr="00E35706">
        <w:rPr>
          <w:rFonts w:ascii="Times New Roman" w:hAnsi="Times New Roman"/>
          <w:sz w:val="22"/>
          <w:szCs w:val="22"/>
        </w:rPr>
        <w:t xml:space="preserve"> have</w:t>
      </w:r>
      <w:r w:rsidRPr="00E35706">
        <w:rPr>
          <w:rFonts w:ascii="Times New Roman" w:hAnsi="Times New Roman"/>
          <w:sz w:val="22"/>
          <w:szCs w:val="22"/>
        </w:rPr>
        <w:t xml:space="preserve"> been</w:t>
      </w:r>
      <w:r w:rsidR="004F2DC2" w:rsidRPr="00E35706">
        <w:rPr>
          <w:rFonts w:ascii="Times New Roman" w:hAnsi="Times New Roman"/>
          <w:sz w:val="22"/>
          <w:szCs w:val="22"/>
        </w:rPr>
        <w:t xml:space="preserve"> no significant changes in the relationships during the period.</w:t>
      </w:r>
      <w:r w:rsidR="003D62AE" w:rsidRPr="00E35706">
        <w:rPr>
          <w:rFonts w:ascii="Times New Roman" w:hAnsi="Times New Roman" w:cstheme="minorBidi"/>
          <w:sz w:val="22"/>
          <w:szCs w:val="22"/>
          <w:cs/>
        </w:rPr>
        <w:t xml:space="preserve"> </w:t>
      </w:r>
      <w:r w:rsidR="003D3CC4" w:rsidRPr="00E35706">
        <w:rPr>
          <w:rFonts w:ascii="Times New Roman" w:hAnsi="Times New Roman"/>
          <w:sz w:val="22"/>
          <w:szCs w:val="22"/>
        </w:rPr>
        <w:t xml:space="preserve">Significant transactions with related parties for the </w:t>
      </w:r>
      <w:r w:rsidR="00F07A75" w:rsidRPr="00E35706">
        <w:rPr>
          <w:rFonts w:ascii="Times New Roman" w:hAnsi="Times New Roman"/>
          <w:sz w:val="22"/>
          <w:szCs w:val="22"/>
        </w:rPr>
        <w:t>six</w:t>
      </w:r>
      <w:r w:rsidR="009E30A9" w:rsidRPr="00E35706">
        <w:rPr>
          <w:rFonts w:ascii="Times New Roman" w:hAnsi="Times New Roman"/>
          <w:sz w:val="22"/>
          <w:szCs w:val="22"/>
        </w:rPr>
        <w:t>-month period ende</w:t>
      </w:r>
      <w:r w:rsidR="009E30A9" w:rsidRPr="00E35706">
        <w:rPr>
          <w:rFonts w:ascii="Times New Roman" w:hAnsi="Times New Roman" w:cs="Angsana New"/>
          <w:sz w:val="22"/>
          <w:szCs w:val="28"/>
        </w:rPr>
        <w:t xml:space="preserve">d </w:t>
      </w:r>
      <w:r w:rsidR="00F07A75" w:rsidRPr="00E35706">
        <w:rPr>
          <w:rFonts w:ascii="Times New Roman" w:hAnsi="Times New Roman" w:cs="Angsana New"/>
          <w:sz w:val="22"/>
          <w:szCs w:val="28"/>
        </w:rPr>
        <w:t>30 June</w:t>
      </w:r>
      <w:r w:rsidR="009E30A9" w:rsidRPr="00E35706">
        <w:rPr>
          <w:rFonts w:ascii="Times New Roman" w:hAnsi="Times New Roman"/>
          <w:sz w:val="22"/>
          <w:szCs w:val="22"/>
        </w:rPr>
        <w:t xml:space="preserve"> </w:t>
      </w:r>
      <w:r w:rsidR="003D3CC4" w:rsidRPr="00E35706">
        <w:rPr>
          <w:rFonts w:ascii="Times New Roman" w:hAnsi="Times New Roman"/>
          <w:sz w:val="22"/>
          <w:szCs w:val="22"/>
        </w:rPr>
        <w:t>were as follows:</w:t>
      </w:r>
    </w:p>
    <w:p w14:paraId="093BA825" w14:textId="50AE48B7" w:rsidR="00650D5A" w:rsidRPr="00E35706" w:rsidRDefault="00650D5A" w:rsidP="00650D5A">
      <w:pPr>
        <w:pStyle w:val="BodyText"/>
        <w:spacing w:after="0"/>
        <w:ind w:left="540"/>
        <w:jc w:val="both"/>
        <w:rPr>
          <w:rFonts w:ascii="Times New Roman" w:hAnsi="Times New Roman"/>
          <w:sz w:val="22"/>
          <w:szCs w:val="22"/>
        </w:rPr>
      </w:pPr>
    </w:p>
    <w:tbl>
      <w:tblPr>
        <w:tblW w:w="9332" w:type="dxa"/>
        <w:tblInd w:w="450" w:type="dxa"/>
        <w:tblLayout w:type="fixed"/>
        <w:tblLook w:val="00A0" w:firstRow="1" w:lastRow="0" w:firstColumn="1" w:lastColumn="0" w:noHBand="0" w:noVBand="0"/>
      </w:tblPr>
      <w:tblGrid>
        <w:gridCol w:w="3960"/>
        <w:gridCol w:w="1166"/>
        <w:gridCol w:w="270"/>
        <w:gridCol w:w="1167"/>
        <w:gridCol w:w="271"/>
        <w:gridCol w:w="1077"/>
        <w:gridCol w:w="269"/>
        <w:gridCol w:w="1152"/>
      </w:tblGrid>
      <w:tr w:rsidR="006472EB" w:rsidRPr="00E35706" w14:paraId="4F9CA6C1" w14:textId="77777777" w:rsidTr="004F31C0">
        <w:trPr>
          <w:trHeight w:val="20"/>
          <w:tblHeader/>
        </w:trPr>
        <w:tc>
          <w:tcPr>
            <w:tcW w:w="2122" w:type="pct"/>
          </w:tcPr>
          <w:p w14:paraId="3BB607EB" w14:textId="77777777" w:rsidR="006472EB" w:rsidRPr="00E35706"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395" w:type="pct"/>
            <w:gridSpan w:val="3"/>
          </w:tcPr>
          <w:p w14:paraId="515A83DC" w14:textId="77777777" w:rsidR="006472EB" w:rsidRPr="00E35706"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E35706">
              <w:rPr>
                <w:rFonts w:ascii="Times New Roman" w:hAnsi="Times New Roman"/>
                <w:b/>
                <w:bCs/>
                <w:sz w:val="22"/>
                <w:szCs w:val="22"/>
              </w:rPr>
              <w:t>Consolidated</w:t>
            </w:r>
          </w:p>
        </w:tc>
        <w:tc>
          <w:tcPr>
            <w:tcW w:w="145" w:type="pct"/>
          </w:tcPr>
          <w:p w14:paraId="18815F53" w14:textId="77777777" w:rsidR="006472EB" w:rsidRPr="00E35706"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38" w:type="pct"/>
            <w:gridSpan w:val="3"/>
          </w:tcPr>
          <w:p w14:paraId="3632A2CF" w14:textId="77777777" w:rsidR="006472EB" w:rsidRPr="00E35706"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E35706">
              <w:rPr>
                <w:rFonts w:ascii="Times New Roman" w:hAnsi="Times New Roman"/>
                <w:b/>
                <w:bCs/>
                <w:sz w:val="22"/>
                <w:szCs w:val="22"/>
              </w:rPr>
              <w:t>Separate</w:t>
            </w:r>
          </w:p>
        </w:tc>
      </w:tr>
      <w:tr w:rsidR="006472EB" w:rsidRPr="00E35706" w14:paraId="76AAD617" w14:textId="77777777" w:rsidTr="004F31C0">
        <w:trPr>
          <w:trHeight w:val="20"/>
          <w:tblHeader/>
        </w:trPr>
        <w:tc>
          <w:tcPr>
            <w:tcW w:w="2122" w:type="pct"/>
          </w:tcPr>
          <w:p w14:paraId="47B625DC" w14:textId="77777777" w:rsidR="006472EB" w:rsidRPr="00E35706"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395" w:type="pct"/>
            <w:gridSpan w:val="3"/>
          </w:tcPr>
          <w:p w14:paraId="31D74A68" w14:textId="77777777" w:rsidR="006472EB" w:rsidRPr="00E35706"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E35706">
              <w:rPr>
                <w:rFonts w:ascii="Times New Roman" w:hAnsi="Times New Roman"/>
                <w:b/>
                <w:bCs/>
                <w:sz w:val="22"/>
                <w:szCs w:val="22"/>
              </w:rPr>
              <w:t>financial statements</w:t>
            </w:r>
          </w:p>
        </w:tc>
        <w:tc>
          <w:tcPr>
            <w:tcW w:w="145" w:type="pct"/>
          </w:tcPr>
          <w:p w14:paraId="2B4E3752" w14:textId="77777777" w:rsidR="006472EB" w:rsidRPr="00E35706"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38" w:type="pct"/>
            <w:gridSpan w:val="3"/>
          </w:tcPr>
          <w:p w14:paraId="72AD1FD3" w14:textId="77777777" w:rsidR="006472EB" w:rsidRPr="00E35706"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E35706">
              <w:rPr>
                <w:rFonts w:ascii="Times New Roman" w:hAnsi="Times New Roman"/>
                <w:b/>
                <w:bCs/>
                <w:sz w:val="22"/>
                <w:szCs w:val="22"/>
              </w:rPr>
              <w:t>financial statements</w:t>
            </w:r>
          </w:p>
        </w:tc>
      </w:tr>
      <w:tr w:rsidR="006472EB" w:rsidRPr="00E35706" w14:paraId="5D952061" w14:textId="77777777" w:rsidTr="006472EB">
        <w:trPr>
          <w:trHeight w:val="20"/>
          <w:tblHeader/>
        </w:trPr>
        <w:tc>
          <w:tcPr>
            <w:tcW w:w="2122" w:type="pct"/>
          </w:tcPr>
          <w:p w14:paraId="12E414B0" w14:textId="77777777" w:rsidR="006472EB" w:rsidRPr="00E35706"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625" w:type="pct"/>
          </w:tcPr>
          <w:p w14:paraId="52FA5FCE" w14:textId="10B638B5" w:rsidR="006472EB" w:rsidRPr="00E35706"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E35706">
              <w:rPr>
                <w:rFonts w:ascii="Times New Roman" w:hAnsi="Times New Roman"/>
                <w:sz w:val="22"/>
                <w:szCs w:val="22"/>
              </w:rPr>
              <w:t>202</w:t>
            </w:r>
            <w:r w:rsidR="005F1141" w:rsidRPr="00E35706">
              <w:rPr>
                <w:rFonts w:ascii="Times New Roman" w:hAnsi="Times New Roman"/>
                <w:sz w:val="22"/>
                <w:szCs w:val="22"/>
              </w:rPr>
              <w:t>6</w:t>
            </w:r>
          </w:p>
        </w:tc>
        <w:tc>
          <w:tcPr>
            <w:tcW w:w="145" w:type="pct"/>
          </w:tcPr>
          <w:p w14:paraId="6A3A40B1" w14:textId="77777777" w:rsidR="006472EB" w:rsidRPr="00E35706"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5" w:type="pct"/>
          </w:tcPr>
          <w:p w14:paraId="57D0C4DB" w14:textId="4336CA93" w:rsidR="006472EB" w:rsidRPr="00E35706"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E35706">
              <w:rPr>
                <w:rFonts w:ascii="Times New Roman" w:hAnsi="Times New Roman"/>
                <w:sz w:val="22"/>
                <w:szCs w:val="22"/>
              </w:rPr>
              <w:t>202</w:t>
            </w:r>
            <w:r w:rsidR="005F1141" w:rsidRPr="00E35706">
              <w:rPr>
                <w:rFonts w:ascii="Times New Roman" w:hAnsi="Times New Roman"/>
                <w:sz w:val="22"/>
                <w:szCs w:val="22"/>
              </w:rPr>
              <w:t>5</w:t>
            </w:r>
          </w:p>
        </w:tc>
        <w:tc>
          <w:tcPr>
            <w:tcW w:w="145" w:type="pct"/>
          </w:tcPr>
          <w:p w14:paraId="7F1CD760" w14:textId="77777777" w:rsidR="006472EB" w:rsidRPr="00E35706"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77" w:type="pct"/>
          </w:tcPr>
          <w:p w14:paraId="107F8B91" w14:textId="11770868" w:rsidR="006472EB" w:rsidRPr="00E35706"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E35706">
              <w:rPr>
                <w:rFonts w:ascii="Times New Roman" w:hAnsi="Times New Roman"/>
                <w:sz w:val="22"/>
                <w:szCs w:val="22"/>
              </w:rPr>
              <w:t>202</w:t>
            </w:r>
            <w:r w:rsidR="005F1141" w:rsidRPr="00E35706">
              <w:rPr>
                <w:rFonts w:ascii="Times New Roman" w:hAnsi="Times New Roman"/>
                <w:sz w:val="22"/>
                <w:szCs w:val="22"/>
              </w:rPr>
              <w:t>6</w:t>
            </w:r>
          </w:p>
        </w:tc>
        <w:tc>
          <w:tcPr>
            <w:tcW w:w="144" w:type="pct"/>
          </w:tcPr>
          <w:p w14:paraId="0819FFBD" w14:textId="77777777" w:rsidR="006472EB" w:rsidRPr="00E35706"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17" w:type="pct"/>
          </w:tcPr>
          <w:p w14:paraId="6874A2C4" w14:textId="3A0B9A8F" w:rsidR="006472EB" w:rsidRPr="00E35706"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E35706">
              <w:rPr>
                <w:rFonts w:ascii="Times New Roman" w:hAnsi="Times New Roman"/>
                <w:sz w:val="22"/>
                <w:szCs w:val="22"/>
              </w:rPr>
              <w:t>202</w:t>
            </w:r>
            <w:r w:rsidR="005F1141" w:rsidRPr="00E35706">
              <w:rPr>
                <w:rFonts w:ascii="Times New Roman" w:hAnsi="Times New Roman"/>
                <w:sz w:val="22"/>
                <w:szCs w:val="22"/>
              </w:rPr>
              <w:t>5</w:t>
            </w:r>
          </w:p>
        </w:tc>
      </w:tr>
      <w:tr w:rsidR="006472EB" w:rsidRPr="00E35706" w14:paraId="2217F6E9" w14:textId="77777777" w:rsidTr="004F31C0">
        <w:trPr>
          <w:trHeight w:val="20"/>
          <w:tblHeader/>
        </w:trPr>
        <w:tc>
          <w:tcPr>
            <w:tcW w:w="2122" w:type="pct"/>
          </w:tcPr>
          <w:p w14:paraId="3D0807A6" w14:textId="77777777" w:rsidR="006472EB" w:rsidRPr="00E35706"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sz w:val="22"/>
                <w:szCs w:val="22"/>
              </w:rPr>
            </w:pPr>
          </w:p>
        </w:tc>
        <w:tc>
          <w:tcPr>
            <w:tcW w:w="2878" w:type="pct"/>
            <w:gridSpan w:val="7"/>
          </w:tcPr>
          <w:p w14:paraId="781A400C" w14:textId="77777777" w:rsidR="006472EB" w:rsidRPr="00E35706"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E35706">
              <w:rPr>
                <w:rFonts w:ascii="Times New Roman" w:hAnsi="Times New Roman"/>
                <w:i/>
                <w:iCs/>
                <w:sz w:val="22"/>
                <w:szCs w:val="22"/>
              </w:rPr>
              <w:t>(in thousand Baht)</w:t>
            </w:r>
          </w:p>
        </w:tc>
      </w:tr>
      <w:tr w:rsidR="006472EB" w:rsidRPr="00E35706" w14:paraId="5A8C657C" w14:textId="77777777" w:rsidTr="006472EB">
        <w:trPr>
          <w:trHeight w:val="20"/>
        </w:trPr>
        <w:tc>
          <w:tcPr>
            <w:tcW w:w="2122" w:type="pct"/>
          </w:tcPr>
          <w:p w14:paraId="0C680783" w14:textId="77777777" w:rsidR="006472EB" w:rsidRPr="00E35706"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E35706">
              <w:rPr>
                <w:rFonts w:ascii="Times New Roman" w:hAnsi="Times New Roman"/>
                <w:b/>
                <w:bCs/>
                <w:sz w:val="22"/>
                <w:szCs w:val="22"/>
              </w:rPr>
              <w:t xml:space="preserve">Subsidiaries </w:t>
            </w:r>
          </w:p>
        </w:tc>
        <w:tc>
          <w:tcPr>
            <w:tcW w:w="625" w:type="pct"/>
          </w:tcPr>
          <w:p w14:paraId="0DF4EF48" w14:textId="77777777" w:rsidR="006472EB" w:rsidRPr="00E35706"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088C4399" w14:textId="77777777" w:rsidR="006472EB" w:rsidRPr="00E35706" w:rsidRDefault="006472EB" w:rsidP="006472EB">
            <w:pPr>
              <w:pStyle w:val="acctfourfigures"/>
              <w:tabs>
                <w:tab w:val="clear" w:pos="765"/>
                <w:tab w:val="decimal" w:pos="908"/>
              </w:tabs>
              <w:spacing w:line="240" w:lineRule="atLeast"/>
              <w:ind w:left="-115" w:right="-115"/>
              <w:rPr>
                <w:szCs w:val="22"/>
              </w:rPr>
            </w:pPr>
          </w:p>
        </w:tc>
        <w:tc>
          <w:tcPr>
            <w:tcW w:w="625" w:type="pct"/>
          </w:tcPr>
          <w:p w14:paraId="0809FF08" w14:textId="77777777" w:rsidR="006472EB" w:rsidRPr="00E35706"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02897D19" w14:textId="77777777" w:rsidR="006472EB" w:rsidRPr="00E35706" w:rsidRDefault="006472EB" w:rsidP="006472EB">
            <w:pPr>
              <w:pStyle w:val="acctfourfigures"/>
              <w:tabs>
                <w:tab w:val="clear" w:pos="765"/>
                <w:tab w:val="decimal" w:pos="908"/>
              </w:tabs>
              <w:spacing w:line="240" w:lineRule="atLeast"/>
              <w:ind w:left="-115" w:right="-115"/>
              <w:rPr>
                <w:szCs w:val="22"/>
              </w:rPr>
            </w:pPr>
          </w:p>
        </w:tc>
        <w:tc>
          <w:tcPr>
            <w:tcW w:w="577" w:type="pct"/>
          </w:tcPr>
          <w:p w14:paraId="6F90DB7B" w14:textId="77777777" w:rsidR="006472EB" w:rsidRPr="00E35706" w:rsidRDefault="006472EB" w:rsidP="006472EB">
            <w:pPr>
              <w:pStyle w:val="acctfourfigures"/>
              <w:tabs>
                <w:tab w:val="clear" w:pos="765"/>
                <w:tab w:val="decimal" w:pos="908"/>
              </w:tabs>
              <w:spacing w:line="240" w:lineRule="atLeast"/>
              <w:ind w:left="-115" w:right="-115"/>
              <w:rPr>
                <w:szCs w:val="22"/>
                <w:lang w:val="en-US"/>
              </w:rPr>
            </w:pPr>
          </w:p>
        </w:tc>
        <w:tc>
          <w:tcPr>
            <w:tcW w:w="144" w:type="pct"/>
          </w:tcPr>
          <w:p w14:paraId="2340EEC1" w14:textId="77777777" w:rsidR="006472EB" w:rsidRPr="00E35706" w:rsidRDefault="006472EB" w:rsidP="006472EB">
            <w:pPr>
              <w:pStyle w:val="acctfourfigures"/>
              <w:tabs>
                <w:tab w:val="clear" w:pos="765"/>
                <w:tab w:val="decimal" w:pos="908"/>
              </w:tabs>
              <w:spacing w:line="240" w:lineRule="atLeast"/>
              <w:ind w:left="-115" w:right="-115"/>
              <w:rPr>
                <w:szCs w:val="22"/>
              </w:rPr>
            </w:pPr>
          </w:p>
        </w:tc>
        <w:tc>
          <w:tcPr>
            <w:tcW w:w="617" w:type="pct"/>
          </w:tcPr>
          <w:p w14:paraId="0D143044" w14:textId="77777777" w:rsidR="006472EB" w:rsidRPr="00E35706" w:rsidRDefault="006472EB" w:rsidP="006472EB">
            <w:pPr>
              <w:pStyle w:val="acctfourfigures"/>
              <w:tabs>
                <w:tab w:val="clear" w:pos="765"/>
                <w:tab w:val="decimal" w:pos="908"/>
              </w:tabs>
              <w:spacing w:line="240" w:lineRule="atLeast"/>
              <w:ind w:left="-115" w:right="-115"/>
              <w:rPr>
                <w:szCs w:val="22"/>
              </w:rPr>
            </w:pPr>
          </w:p>
        </w:tc>
      </w:tr>
      <w:tr w:rsidR="00F07A75" w:rsidRPr="00E35706" w14:paraId="107120D5" w14:textId="77777777" w:rsidTr="004F31C0">
        <w:trPr>
          <w:trHeight w:val="20"/>
        </w:trPr>
        <w:tc>
          <w:tcPr>
            <w:tcW w:w="2122" w:type="pct"/>
          </w:tcPr>
          <w:p w14:paraId="571E3C82"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sz w:val="22"/>
                <w:szCs w:val="22"/>
              </w:rPr>
            </w:pPr>
            <w:r w:rsidRPr="00E35706">
              <w:rPr>
                <w:rFonts w:ascii="Times New Roman" w:hAnsi="Times New Roman"/>
                <w:sz w:val="22"/>
                <w:szCs w:val="22"/>
              </w:rPr>
              <w:t>Sales of raw materials and goods</w:t>
            </w:r>
          </w:p>
        </w:tc>
        <w:tc>
          <w:tcPr>
            <w:tcW w:w="625" w:type="pct"/>
            <w:vAlign w:val="bottom"/>
          </w:tcPr>
          <w:p w14:paraId="3E0427BC" w14:textId="165E8CBD" w:rsidR="00F07A75" w:rsidRPr="00E35706" w:rsidRDefault="002D7FE1" w:rsidP="00F07A75">
            <w:pPr>
              <w:pStyle w:val="acctfourfigures"/>
              <w:tabs>
                <w:tab w:val="clear" w:pos="765"/>
                <w:tab w:val="decimal" w:pos="583"/>
              </w:tabs>
              <w:spacing w:line="240" w:lineRule="atLeast"/>
              <w:ind w:left="-115" w:right="-115"/>
              <w:rPr>
                <w:rFonts w:cstheme="minorBidi"/>
                <w:szCs w:val="28"/>
                <w:lang w:bidi="th-TH"/>
              </w:rPr>
            </w:pPr>
            <w:r w:rsidRPr="00E35706">
              <w:rPr>
                <w:szCs w:val="22"/>
              </w:rPr>
              <w:t>-</w:t>
            </w:r>
          </w:p>
        </w:tc>
        <w:tc>
          <w:tcPr>
            <w:tcW w:w="145" w:type="pct"/>
          </w:tcPr>
          <w:p w14:paraId="40752F57" w14:textId="77777777" w:rsidR="00F07A75" w:rsidRPr="00E35706" w:rsidRDefault="00F07A75" w:rsidP="00F07A75">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6AA5E07D" w14:textId="01F608AF" w:rsidR="00F07A75" w:rsidRPr="00E35706" w:rsidRDefault="00F07A75" w:rsidP="00F07A75">
            <w:pPr>
              <w:pStyle w:val="acctfourfigures"/>
              <w:tabs>
                <w:tab w:val="clear" w:pos="765"/>
                <w:tab w:val="decimal" w:pos="597"/>
              </w:tabs>
              <w:spacing w:line="240" w:lineRule="atLeast"/>
              <w:ind w:left="-115" w:right="-115"/>
              <w:rPr>
                <w:szCs w:val="22"/>
              </w:rPr>
            </w:pPr>
            <w:r w:rsidRPr="00E35706">
              <w:rPr>
                <w:szCs w:val="22"/>
              </w:rPr>
              <w:t>-</w:t>
            </w:r>
          </w:p>
        </w:tc>
        <w:tc>
          <w:tcPr>
            <w:tcW w:w="145" w:type="pct"/>
          </w:tcPr>
          <w:p w14:paraId="78A20AFA"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577" w:type="pct"/>
            <w:vAlign w:val="bottom"/>
          </w:tcPr>
          <w:p w14:paraId="7B8C046A" w14:textId="73421B81" w:rsidR="00F07A75" w:rsidRPr="00E35706" w:rsidRDefault="00C319E9" w:rsidP="00F07A75">
            <w:pPr>
              <w:pStyle w:val="acctfourfigures"/>
              <w:tabs>
                <w:tab w:val="clear" w:pos="765"/>
                <w:tab w:val="decimal" w:pos="908"/>
              </w:tabs>
              <w:spacing w:line="240" w:lineRule="atLeast"/>
              <w:ind w:left="-115" w:right="-115"/>
              <w:rPr>
                <w:szCs w:val="22"/>
                <w:lang w:val="en-US"/>
              </w:rPr>
            </w:pPr>
            <w:r w:rsidRPr="00E35706">
              <w:rPr>
                <w:szCs w:val="22"/>
                <w:lang w:val="en-US"/>
              </w:rPr>
              <w:t>213,582</w:t>
            </w:r>
          </w:p>
        </w:tc>
        <w:tc>
          <w:tcPr>
            <w:tcW w:w="144" w:type="pct"/>
          </w:tcPr>
          <w:p w14:paraId="4592506B"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617" w:type="pct"/>
          </w:tcPr>
          <w:p w14:paraId="1923E0BB" w14:textId="6601FF0F" w:rsidR="00F07A75" w:rsidRPr="00E35706" w:rsidRDefault="00F07A75" w:rsidP="00F07A75">
            <w:pPr>
              <w:pStyle w:val="acctfourfigures"/>
              <w:tabs>
                <w:tab w:val="clear" w:pos="765"/>
                <w:tab w:val="decimal" w:pos="908"/>
              </w:tabs>
              <w:spacing w:line="240" w:lineRule="atLeast"/>
              <w:ind w:left="-115" w:right="-115"/>
              <w:rPr>
                <w:szCs w:val="22"/>
                <w:lang w:val="en-US"/>
              </w:rPr>
            </w:pPr>
            <w:r w:rsidRPr="00E35706">
              <w:t>160,893</w:t>
            </w:r>
          </w:p>
        </w:tc>
      </w:tr>
      <w:tr w:rsidR="00F07A75" w:rsidRPr="00E35706" w14:paraId="41B12803" w14:textId="77777777" w:rsidTr="004F31C0">
        <w:trPr>
          <w:trHeight w:val="20"/>
        </w:trPr>
        <w:tc>
          <w:tcPr>
            <w:tcW w:w="2122" w:type="pct"/>
          </w:tcPr>
          <w:p w14:paraId="5F053603"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E35706">
              <w:rPr>
                <w:rFonts w:ascii="Times New Roman" w:hAnsi="Times New Roman"/>
                <w:sz w:val="22"/>
                <w:szCs w:val="22"/>
              </w:rPr>
              <w:t>Dividend income</w:t>
            </w:r>
          </w:p>
        </w:tc>
        <w:tc>
          <w:tcPr>
            <w:tcW w:w="625" w:type="pct"/>
            <w:vAlign w:val="bottom"/>
          </w:tcPr>
          <w:p w14:paraId="65F5F87D" w14:textId="4449F518" w:rsidR="00F07A75" w:rsidRPr="00E35706" w:rsidRDefault="002D7FE1" w:rsidP="00F07A75">
            <w:pPr>
              <w:pStyle w:val="acctfourfigures"/>
              <w:tabs>
                <w:tab w:val="clear" w:pos="765"/>
                <w:tab w:val="decimal" w:pos="583"/>
              </w:tabs>
              <w:spacing w:line="240" w:lineRule="atLeast"/>
              <w:ind w:left="-115" w:right="-115"/>
              <w:rPr>
                <w:szCs w:val="22"/>
              </w:rPr>
            </w:pPr>
            <w:r w:rsidRPr="00E35706">
              <w:rPr>
                <w:szCs w:val="22"/>
              </w:rPr>
              <w:t>-</w:t>
            </w:r>
          </w:p>
        </w:tc>
        <w:tc>
          <w:tcPr>
            <w:tcW w:w="145" w:type="pct"/>
          </w:tcPr>
          <w:p w14:paraId="284AC6BA" w14:textId="77777777" w:rsidR="00F07A75" w:rsidRPr="00E35706" w:rsidRDefault="00F07A75" w:rsidP="00F07A75">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57B695F3" w14:textId="75A2C8B9" w:rsidR="00F07A75" w:rsidRPr="00E35706" w:rsidRDefault="00F07A75" w:rsidP="00F07A75">
            <w:pPr>
              <w:pStyle w:val="acctfourfigures"/>
              <w:tabs>
                <w:tab w:val="clear" w:pos="765"/>
                <w:tab w:val="decimal" w:pos="597"/>
              </w:tabs>
              <w:spacing w:line="240" w:lineRule="atLeast"/>
              <w:ind w:left="-115" w:right="-115"/>
              <w:rPr>
                <w:szCs w:val="22"/>
              </w:rPr>
            </w:pPr>
            <w:r w:rsidRPr="00E35706">
              <w:rPr>
                <w:szCs w:val="22"/>
              </w:rPr>
              <w:t>-</w:t>
            </w:r>
          </w:p>
        </w:tc>
        <w:tc>
          <w:tcPr>
            <w:tcW w:w="145" w:type="pct"/>
          </w:tcPr>
          <w:p w14:paraId="12A376F4"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577" w:type="pct"/>
            <w:vAlign w:val="bottom"/>
          </w:tcPr>
          <w:p w14:paraId="241722CB" w14:textId="591422F2" w:rsidR="00F07A75" w:rsidRPr="00E35706" w:rsidRDefault="00C319E9" w:rsidP="00F07A75">
            <w:pPr>
              <w:pStyle w:val="acctfourfigures"/>
              <w:tabs>
                <w:tab w:val="clear" w:pos="765"/>
                <w:tab w:val="decimal" w:pos="908"/>
              </w:tabs>
              <w:spacing w:line="240" w:lineRule="atLeast"/>
              <w:ind w:left="-115" w:right="-115"/>
              <w:rPr>
                <w:szCs w:val="22"/>
              </w:rPr>
            </w:pPr>
            <w:r w:rsidRPr="00E35706">
              <w:rPr>
                <w:szCs w:val="22"/>
              </w:rPr>
              <w:t>109,043</w:t>
            </w:r>
          </w:p>
        </w:tc>
        <w:tc>
          <w:tcPr>
            <w:tcW w:w="144" w:type="pct"/>
          </w:tcPr>
          <w:p w14:paraId="269E8969"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617" w:type="pct"/>
          </w:tcPr>
          <w:p w14:paraId="2B0A3572" w14:textId="467BAED3" w:rsidR="00F07A75" w:rsidRPr="00E35706" w:rsidRDefault="00F07A75" w:rsidP="00F07A75">
            <w:pPr>
              <w:pStyle w:val="acctfourfigures"/>
              <w:tabs>
                <w:tab w:val="clear" w:pos="765"/>
                <w:tab w:val="decimal" w:pos="597"/>
              </w:tabs>
              <w:spacing w:line="240" w:lineRule="atLeast"/>
              <w:ind w:left="-115" w:right="-115"/>
              <w:rPr>
                <w:szCs w:val="22"/>
                <w:lang w:val="en-US"/>
              </w:rPr>
            </w:pPr>
            <w:r w:rsidRPr="00E35706">
              <w:t>-</w:t>
            </w:r>
          </w:p>
        </w:tc>
      </w:tr>
      <w:tr w:rsidR="00F07A75" w:rsidRPr="00E35706" w14:paraId="42963195" w14:textId="77777777" w:rsidTr="006472EB">
        <w:trPr>
          <w:trHeight w:val="20"/>
        </w:trPr>
        <w:tc>
          <w:tcPr>
            <w:tcW w:w="2122" w:type="pct"/>
          </w:tcPr>
          <w:p w14:paraId="4458CD83"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35706">
              <w:rPr>
                <w:rFonts w:ascii="Times New Roman" w:hAnsi="Times New Roman"/>
                <w:sz w:val="22"/>
                <w:szCs w:val="22"/>
              </w:rPr>
              <w:t>Management, selling and marketing</w:t>
            </w:r>
          </w:p>
        </w:tc>
        <w:tc>
          <w:tcPr>
            <w:tcW w:w="625" w:type="pct"/>
          </w:tcPr>
          <w:p w14:paraId="1DD0ECF0" w14:textId="77777777" w:rsidR="00F07A75" w:rsidRPr="00E35706" w:rsidRDefault="00F07A75" w:rsidP="00F07A75">
            <w:pPr>
              <w:pStyle w:val="acctfourfigures"/>
              <w:tabs>
                <w:tab w:val="clear" w:pos="765"/>
                <w:tab w:val="decimal" w:pos="583"/>
              </w:tabs>
              <w:spacing w:line="240" w:lineRule="atLeast"/>
              <w:ind w:left="-115" w:right="-115"/>
              <w:rPr>
                <w:szCs w:val="22"/>
              </w:rPr>
            </w:pPr>
          </w:p>
        </w:tc>
        <w:tc>
          <w:tcPr>
            <w:tcW w:w="145" w:type="pct"/>
          </w:tcPr>
          <w:p w14:paraId="731E7E90" w14:textId="77777777" w:rsidR="00F07A75" w:rsidRPr="00E35706" w:rsidRDefault="00F07A75" w:rsidP="00F07A75">
            <w:pPr>
              <w:pStyle w:val="acctfourfigures"/>
              <w:tabs>
                <w:tab w:val="clear" w:pos="765"/>
                <w:tab w:val="decimal" w:pos="908"/>
              </w:tabs>
              <w:spacing w:line="240" w:lineRule="atLeast"/>
              <w:ind w:left="-115" w:right="-115"/>
              <w:rPr>
                <w:szCs w:val="22"/>
                <w:lang w:val="en-US" w:eastAsia="ja-JP" w:bidi="th-TH"/>
              </w:rPr>
            </w:pPr>
          </w:p>
        </w:tc>
        <w:tc>
          <w:tcPr>
            <w:tcW w:w="625" w:type="pct"/>
          </w:tcPr>
          <w:p w14:paraId="73EA502C" w14:textId="77777777" w:rsidR="00F07A75" w:rsidRPr="00E35706" w:rsidRDefault="00F07A75" w:rsidP="00F07A75">
            <w:pPr>
              <w:pStyle w:val="acctfourfigures"/>
              <w:tabs>
                <w:tab w:val="clear" w:pos="765"/>
                <w:tab w:val="decimal" w:pos="597"/>
              </w:tabs>
              <w:spacing w:line="240" w:lineRule="atLeast"/>
              <w:ind w:left="-115" w:right="-115"/>
              <w:rPr>
                <w:szCs w:val="22"/>
              </w:rPr>
            </w:pPr>
          </w:p>
        </w:tc>
        <w:tc>
          <w:tcPr>
            <w:tcW w:w="145" w:type="pct"/>
          </w:tcPr>
          <w:p w14:paraId="7F129D8B"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577" w:type="pct"/>
          </w:tcPr>
          <w:p w14:paraId="0832DD8D" w14:textId="77777777" w:rsidR="00F07A75" w:rsidRPr="00E35706" w:rsidRDefault="00F07A75" w:rsidP="00F07A75">
            <w:pPr>
              <w:pStyle w:val="acctfourfigures"/>
              <w:tabs>
                <w:tab w:val="clear" w:pos="765"/>
                <w:tab w:val="decimal" w:pos="908"/>
              </w:tabs>
              <w:spacing w:line="240" w:lineRule="atLeast"/>
              <w:ind w:left="-115" w:right="-115"/>
              <w:rPr>
                <w:szCs w:val="22"/>
                <w:lang w:val="en-US"/>
              </w:rPr>
            </w:pPr>
          </w:p>
        </w:tc>
        <w:tc>
          <w:tcPr>
            <w:tcW w:w="144" w:type="pct"/>
          </w:tcPr>
          <w:p w14:paraId="226A2E09"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617" w:type="pct"/>
          </w:tcPr>
          <w:p w14:paraId="5E74D181" w14:textId="77777777" w:rsidR="00F07A75" w:rsidRPr="00E35706" w:rsidRDefault="00F07A75" w:rsidP="00F07A75">
            <w:pPr>
              <w:pStyle w:val="acctfourfigures"/>
              <w:tabs>
                <w:tab w:val="clear" w:pos="765"/>
                <w:tab w:val="decimal" w:pos="908"/>
              </w:tabs>
              <w:spacing w:line="240" w:lineRule="atLeast"/>
              <w:ind w:left="-115" w:right="-115"/>
              <w:rPr>
                <w:szCs w:val="22"/>
                <w:lang w:val="en-US"/>
              </w:rPr>
            </w:pPr>
          </w:p>
        </w:tc>
      </w:tr>
      <w:tr w:rsidR="00F07A75" w:rsidRPr="00E35706" w14:paraId="4AEECDC1" w14:textId="77777777" w:rsidTr="004F31C0">
        <w:trPr>
          <w:trHeight w:val="20"/>
        </w:trPr>
        <w:tc>
          <w:tcPr>
            <w:tcW w:w="2122" w:type="pct"/>
          </w:tcPr>
          <w:p w14:paraId="16F8F44D"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E35706">
              <w:rPr>
                <w:rFonts w:ascii="Times New Roman" w:hAnsi="Times New Roman"/>
                <w:sz w:val="22"/>
                <w:szCs w:val="22"/>
              </w:rPr>
              <w:t xml:space="preserve">   assistance income</w:t>
            </w:r>
          </w:p>
        </w:tc>
        <w:tc>
          <w:tcPr>
            <w:tcW w:w="625" w:type="pct"/>
            <w:vAlign w:val="bottom"/>
          </w:tcPr>
          <w:p w14:paraId="67C0F946" w14:textId="644C69AA" w:rsidR="00F07A75" w:rsidRPr="00E35706" w:rsidRDefault="002D7FE1" w:rsidP="00F07A75">
            <w:pPr>
              <w:pStyle w:val="acctfourfigures"/>
              <w:tabs>
                <w:tab w:val="clear" w:pos="765"/>
                <w:tab w:val="decimal" w:pos="583"/>
              </w:tabs>
              <w:spacing w:line="240" w:lineRule="atLeast"/>
              <w:ind w:left="-115" w:right="-115"/>
              <w:rPr>
                <w:szCs w:val="22"/>
              </w:rPr>
            </w:pPr>
            <w:r w:rsidRPr="00E35706">
              <w:rPr>
                <w:szCs w:val="22"/>
              </w:rPr>
              <w:t>-</w:t>
            </w:r>
          </w:p>
        </w:tc>
        <w:tc>
          <w:tcPr>
            <w:tcW w:w="145" w:type="pct"/>
          </w:tcPr>
          <w:p w14:paraId="7127E152" w14:textId="77777777" w:rsidR="00F07A75" w:rsidRPr="00E35706" w:rsidRDefault="00F07A75" w:rsidP="00F07A75">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21FC0066" w14:textId="11EEBAB5" w:rsidR="00F07A75" w:rsidRPr="00E35706" w:rsidRDefault="00F07A75" w:rsidP="00F07A75">
            <w:pPr>
              <w:pStyle w:val="acctfourfigures"/>
              <w:tabs>
                <w:tab w:val="clear" w:pos="765"/>
                <w:tab w:val="decimal" w:pos="597"/>
              </w:tabs>
              <w:spacing w:line="240" w:lineRule="atLeast"/>
              <w:ind w:left="-115" w:right="-115"/>
              <w:rPr>
                <w:szCs w:val="22"/>
              </w:rPr>
            </w:pPr>
            <w:r w:rsidRPr="00E35706">
              <w:rPr>
                <w:szCs w:val="22"/>
              </w:rPr>
              <w:t>-</w:t>
            </w:r>
          </w:p>
        </w:tc>
        <w:tc>
          <w:tcPr>
            <w:tcW w:w="145" w:type="pct"/>
          </w:tcPr>
          <w:p w14:paraId="5BA81B66"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577" w:type="pct"/>
            <w:vAlign w:val="bottom"/>
          </w:tcPr>
          <w:p w14:paraId="5B3009CB" w14:textId="2684F624" w:rsidR="00F07A75" w:rsidRPr="00E35706" w:rsidRDefault="00C319E9" w:rsidP="00F07A75">
            <w:pPr>
              <w:pStyle w:val="acctfourfigures"/>
              <w:tabs>
                <w:tab w:val="clear" w:pos="765"/>
                <w:tab w:val="decimal" w:pos="908"/>
              </w:tabs>
              <w:spacing w:line="240" w:lineRule="atLeast"/>
              <w:ind w:left="-115" w:right="-115"/>
              <w:rPr>
                <w:szCs w:val="22"/>
                <w:lang w:val="en-US"/>
              </w:rPr>
            </w:pPr>
            <w:r w:rsidRPr="00E35706">
              <w:rPr>
                <w:szCs w:val="22"/>
                <w:lang w:val="en-US"/>
              </w:rPr>
              <w:t>19,622</w:t>
            </w:r>
          </w:p>
        </w:tc>
        <w:tc>
          <w:tcPr>
            <w:tcW w:w="144" w:type="pct"/>
          </w:tcPr>
          <w:p w14:paraId="5CF4A69B"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617" w:type="pct"/>
          </w:tcPr>
          <w:p w14:paraId="30A87DCC" w14:textId="7F9DCC31" w:rsidR="00F07A75" w:rsidRPr="00E35706" w:rsidRDefault="00F07A75" w:rsidP="00F07A75">
            <w:pPr>
              <w:pStyle w:val="acctfourfigures"/>
              <w:tabs>
                <w:tab w:val="clear" w:pos="765"/>
                <w:tab w:val="decimal" w:pos="908"/>
              </w:tabs>
              <w:spacing w:line="240" w:lineRule="atLeast"/>
              <w:ind w:left="-115" w:right="-115"/>
              <w:rPr>
                <w:szCs w:val="22"/>
                <w:lang w:val="en-US"/>
              </w:rPr>
            </w:pPr>
            <w:r w:rsidRPr="00E35706">
              <w:t>19,248</w:t>
            </w:r>
          </w:p>
        </w:tc>
      </w:tr>
      <w:tr w:rsidR="00F07A75" w:rsidRPr="00E35706" w14:paraId="1870E9C4" w14:textId="77777777" w:rsidTr="004F31C0">
        <w:trPr>
          <w:trHeight w:val="20"/>
        </w:trPr>
        <w:tc>
          <w:tcPr>
            <w:tcW w:w="2122" w:type="pct"/>
          </w:tcPr>
          <w:p w14:paraId="46584C5D"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E35706">
              <w:rPr>
                <w:rFonts w:ascii="Times New Roman" w:hAnsi="Times New Roman"/>
                <w:sz w:val="22"/>
                <w:szCs w:val="22"/>
              </w:rPr>
              <w:t>Guarantee income</w:t>
            </w:r>
          </w:p>
        </w:tc>
        <w:tc>
          <w:tcPr>
            <w:tcW w:w="625" w:type="pct"/>
            <w:vAlign w:val="bottom"/>
          </w:tcPr>
          <w:p w14:paraId="4476712A" w14:textId="627E97B1" w:rsidR="00F07A75" w:rsidRPr="00E35706" w:rsidRDefault="002D7FE1" w:rsidP="00F07A75">
            <w:pPr>
              <w:pStyle w:val="acctfourfigures"/>
              <w:tabs>
                <w:tab w:val="clear" w:pos="765"/>
                <w:tab w:val="decimal" w:pos="583"/>
              </w:tabs>
              <w:spacing w:line="240" w:lineRule="atLeast"/>
              <w:ind w:left="-115" w:right="-115"/>
              <w:rPr>
                <w:szCs w:val="22"/>
              </w:rPr>
            </w:pPr>
            <w:r w:rsidRPr="00E35706">
              <w:rPr>
                <w:szCs w:val="22"/>
              </w:rPr>
              <w:t>-</w:t>
            </w:r>
          </w:p>
        </w:tc>
        <w:tc>
          <w:tcPr>
            <w:tcW w:w="145" w:type="pct"/>
          </w:tcPr>
          <w:p w14:paraId="0EE028E2" w14:textId="77777777" w:rsidR="00F07A75" w:rsidRPr="00E35706" w:rsidRDefault="00F07A75" w:rsidP="00F07A75">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488D2AA9" w14:textId="63AF6E62" w:rsidR="00F07A75" w:rsidRPr="00E35706" w:rsidRDefault="00F07A75" w:rsidP="00F07A75">
            <w:pPr>
              <w:pStyle w:val="acctfourfigures"/>
              <w:tabs>
                <w:tab w:val="clear" w:pos="765"/>
                <w:tab w:val="decimal" w:pos="597"/>
              </w:tabs>
              <w:spacing w:line="240" w:lineRule="atLeast"/>
              <w:ind w:left="-115" w:right="-115"/>
              <w:rPr>
                <w:szCs w:val="22"/>
              </w:rPr>
            </w:pPr>
            <w:r w:rsidRPr="00E35706">
              <w:rPr>
                <w:szCs w:val="22"/>
              </w:rPr>
              <w:t>-</w:t>
            </w:r>
          </w:p>
        </w:tc>
        <w:tc>
          <w:tcPr>
            <w:tcW w:w="145" w:type="pct"/>
          </w:tcPr>
          <w:p w14:paraId="6AAA76F3"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577" w:type="pct"/>
            <w:vAlign w:val="bottom"/>
          </w:tcPr>
          <w:p w14:paraId="28A23526" w14:textId="33AEE3ED" w:rsidR="00F07A75" w:rsidRPr="00E35706" w:rsidRDefault="002D7FE1" w:rsidP="00F07A75">
            <w:pPr>
              <w:pStyle w:val="acctfourfigures"/>
              <w:tabs>
                <w:tab w:val="clear" w:pos="765"/>
                <w:tab w:val="decimal" w:pos="908"/>
              </w:tabs>
              <w:spacing w:line="240" w:lineRule="atLeast"/>
              <w:ind w:left="-115" w:right="-115"/>
              <w:rPr>
                <w:szCs w:val="22"/>
                <w:lang w:val="en-US"/>
              </w:rPr>
            </w:pPr>
            <w:r w:rsidRPr="00E35706">
              <w:rPr>
                <w:szCs w:val="22"/>
                <w:lang w:val="en-US"/>
              </w:rPr>
              <w:t>3,094</w:t>
            </w:r>
          </w:p>
        </w:tc>
        <w:tc>
          <w:tcPr>
            <w:tcW w:w="144" w:type="pct"/>
          </w:tcPr>
          <w:p w14:paraId="71DDC9B8"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617" w:type="pct"/>
          </w:tcPr>
          <w:p w14:paraId="64908CA8" w14:textId="665958DB" w:rsidR="00F07A75" w:rsidRPr="00E35706" w:rsidRDefault="00F07A75" w:rsidP="00F07A75">
            <w:pPr>
              <w:pStyle w:val="acctfourfigures"/>
              <w:tabs>
                <w:tab w:val="clear" w:pos="765"/>
                <w:tab w:val="decimal" w:pos="908"/>
              </w:tabs>
              <w:spacing w:line="240" w:lineRule="atLeast"/>
              <w:ind w:left="-115" w:right="-115"/>
              <w:rPr>
                <w:szCs w:val="22"/>
                <w:lang w:val="en-US"/>
              </w:rPr>
            </w:pPr>
            <w:r w:rsidRPr="00E35706">
              <w:t>3,238</w:t>
            </w:r>
          </w:p>
        </w:tc>
      </w:tr>
      <w:tr w:rsidR="00F07A75" w:rsidRPr="00E35706" w14:paraId="14C3FF4E" w14:textId="77777777" w:rsidTr="004F31C0">
        <w:trPr>
          <w:trHeight w:val="20"/>
        </w:trPr>
        <w:tc>
          <w:tcPr>
            <w:tcW w:w="2122" w:type="pct"/>
          </w:tcPr>
          <w:p w14:paraId="3EC4CAC9"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cs/>
              </w:rPr>
            </w:pPr>
            <w:r w:rsidRPr="00E35706">
              <w:rPr>
                <w:rFonts w:ascii="Times New Roman" w:hAnsi="Times New Roman"/>
                <w:sz w:val="22"/>
                <w:szCs w:val="22"/>
              </w:rPr>
              <w:t>Storage warehouse income</w:t>
            </w:r>
          </w:p>
        </w:tc>
        <w:tc>
          <w:tcPr>
            <w:tcW w:w="625" w:type="pct"/>
            <w:vAlign w:val="bottom"/>
          </w:tcPr>
          <w:p w14:paraId="1EA45EE8" w14:textId="2D8E4196" w:rsidR="00F07A75" w:rsidRPr="00E35706" w:rsidRDefault="002D7FE1" w:rsidP="00F07A75">
            <w:pPr>
              <w:pStyle w:val="acctfourfigures"/>
              <w:tabs>
                <w:tab w:val="clear" w:pos="765"/>
                <w:tab w:val="decimal" w:pos="583"/>
              </w:tabs>
              <w:spacing w:line="240" w:lineRule="atLeast"/>
              <w:ind w:left="-115" w:right="-115"/>
              <w:rPr>
                <w:szCs w:val="22"/>
              </w:rPr>
            </w:pPr>
            <w:r w:rsidRPr="00E35706">
              <w:rPr>
                <w:szCs w:val="22"/>
              </w:rPr>
              <w:t>-</w:t>
            </w:r>
          </w:p>
        </w:tc>
        <w:tc>
          <w:tcPr>
            <w:tcW w:w="145" w:type="pct"/>
          </w:tcPr>
          <w:p w14:paraId="22D9B49D" w14:textId="77777777" w:rsidR="00F07A75" w:rsidRPr="00E35706" w:rsidRDefault="00F07A75" w:rsidP="00F07A75">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14F2A5B5" w14:textId="0CB2C86A" w:rsidR="00F07A75" w:rsidRPr="00E35706" w:rsidRDefault="00F07A75" w:rsidP="00F07A75">
            <w:pPr>
              <w:pStyle w:val="acctfourfigures"/>
              <w:tabs>
                <w:tab w:val="clear" w:pos="765"/>
                <w:tab w:val="decimal" w:pos="597"/>
              </w:tabs>
              <w:spacing w:line="240" w:lineRule="atLeast"/>
              <w:ind w:left="-115" w:right="-115"/>
              <w:rPr>
                <w:szCs w:val="22"/>
              </w:rPr>
            </w:pPr>
            <w:r w:rsidRPr="00E35706">
              <w:rPr>
                <w:szCs w:val="22"/>
              </w:rPr>
              <w:t>-</w:t>
            </w:r>
          </w:p>
        </w:tc>
        <w:tc>
          <w:tcPr>
            <w:tcW w:w="145" w:type="pct"/>
          </w:tcPr>
          <w:p w14:paraId="3BCBCCD9"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577" w:type="pct"/>
            <w:vAlign w:val="bottom"/>
          </w:tcPr>
          <w:p w14:paraId="147E6E3C" w14:textId="7042EEF9" w:rsidR="00F07A75" w:rsidRPr="00E35706" w:rsidRDefault="002D7FE1" w:rsidP="00F07A75">
            <w:pPr>
              <w:pStyle w:val="acctfourfigures"/>
              <w:tabs>
                <w:tab w:val="clear" w:pos="765"/>
                <w:tab w:val="decimal" w:pos="908"/>
              </w:tabs>
              <w:spacing w:line="240" w:lineRule="atLeast"/>
              <w:ind w:left="-115" w:right="-115"/>
              <w:rPr>
                <w:szCs w:val="22"/>
                <w:lang w:val="en-US"/>
              </w:rPr>
            </w:pPr>
            <w:r w:rsidRPr="00E35706">
              <w:rPr>
                <w:szCs w:val="22"/>
                <w:lang w:val="en-US"/>
              </w:rPr>
              <w:t>3,345</w:t>
            </w:r>
          </w:p>
        </w:tc>
        <w:tc>
          <w:tcPr>
            <w:tcW w:w="144" w:type="pct"/>
          </w:tcPr>
          <w:p w14:paraId="5157BFA0"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617" w:type="pct"/>
          </w:tcPr>
          <w:p w14:paraId="2E5F3012" w14:textId="63B37BF2" w:rsidR="00F07A75" w:rsidRPr="00E35706" w:rsidRDefault="00F07A75" w:rsidP="00F07A75">
            <w:pPr>
              <w:pStyle w:val="acctfourfigures"/>
              <w:tabs>
                <w:tab w:val="clear" w:pos="765"/>
                <w:tab w:val="decimal" w:pos="908"/>
              </w:tabs>
              <w:spacing w:line="240" w:lineRule="atLeast"/>
              <w:ind w:left="-115" w:right="-115"/>
              <w:rPr>
                <w:szCs w:val="22"/>
                <w:lang w:val="en-US"/>
              </w:rPr>
            </w:pPr>
            <w:r w:rsidRPr="00E35706">
              <w:t>1,125</w:t>
            </w:r>
          </w:p>
        </w:tc>
      </w:tr>
      <w:tr w:rsidR="00F07A75" w:rsidRPr="00E35706" w14:paraId="6D52FD51" w14:textId="77777777" w:rsidTr="004F31C0">
        <w:trPr>
          <w:trHeight w:val="20"/>
        </w:trPr>
        <w:tc>
          <w:tcPr>
            <w:tcW w:w="2122" w:type="pct"/>
          </w:tcPr>
          <w:p w14:paraId="3E2601DE"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E35706">
              <w:rPr>
                <w:rFonts w:ascii="Times New Roman" w:hAnsi="Times New Roman"/>
                <w:sz w:val="22"/>
                <w:szCs w:val="22"/>
              </w:rPr>
              <w:t>Rental income</w:t>
            </w:r>
          </w:p>
        </w:tc>
        <w:tc>
          <w:tcPr>
            <w:tcW w:w="625" w:type="pct"/>
            <w:vAlign w:val="bottom"/>
          </w:tcPr>
          <w:p w14:paraId="532273C5" w14:textId="4576DAA1" w:rsidR="00F07A75" w:rsidRPr="00E35706" w:rsidRDefault="002D7FE1" w:rsidP="00F07A75">
            <w:pPr>
              <w:pStyle w:val="acctfourfigures"/>
              <w:tabs>
                <w:tab w:val="clear" w:pos="765"/>
                <w:tab w:val="decimal" w:pos="583"/>
              </w:tabs>
              <w:spacing w:line="240" w:lineRule="atLeast"/>
              <w:ind w:left="-115" w:right="-115"/>
              <w:rPr>
                <w:szCs w:val="22"/>
              </w:rPr>
            </w:pPr>
            <w:r w:rsidRPr="00E35706">
              <w:rPr>
                <w:szCs w:val="22"/>
              </w:rPr>
              <w:t>-</w:t>
            </w:r>
          </w:p>
        </w:tc>
        <w:tc>
          <w:tcPr>
            <w:tcW w:w="145" w:type="pct"/>
          </w:tcPr>
          <w:p w14:paraId="6BC02966" w14:textId="77777777" w:rsidR="00F07A75" w:rsidRPr="00E35706" w:rsidRDefault="00F07A75" w:rsidP="00F07A75">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46013048" w14:textId="77A6E0C2" w:rsidR="00F07A75" w:rsidRPr="00E35706" w:rsidRDefault="00F07A75" w:rsidP="00F07A75">
            <w:pPr>
              <w:pStyle w:val="acctfourfigures"/>
              <w:tabs>
                <w:tab w:val="clear" w:pos="765"/>
                <w:tab w:val="decimal" w:pos="597"/>
              </w:tabs>
              <w:spacing w:line="240" w:lineRule="atLeast"/>
              <w:ind w:left="-115" w:right="-115"/>
              <w:rPr>
                <w:szCs w:val="22"/>
              </w:rPr>
            </w:pPr>
            <w:r w:rsidRPr="00E35706">
              <w:rPr>
                <w:szCs w:val="22"/>
              </w:rPr>
              <w:t>-</w:t>
            </w:r>
          </w:p>
        </w:tc>
        <w:tc>
          <w:tcPr>
            <w:tcW w:w="145" w:type="pct"/>
          </w:tcPr>
          <w:p w14:paraId="36A6084F"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577" w:type="pct"/>
            <w:vAlign w:val="bottom"/>
          </w:tcPr>
          <w:p w14:paraId="1A99837C" w14:textId="47206D9F" w:rsidR="00F07A75" w:rsidRPr="00E35706" w:rsidRDefault="002D7FE1" w:rsidP="00F07A75">
            <w:pPr>
              <w:pStyle w:val="acctfourfigures"/>
              <w:tabs>
                <w:tab w:val="clear" w:pos="765"/>
                <w:tab w:val="decimal" w:pos="908"/>
              </w:tabs>
              <w:spacing w:line="240" w:lineRule="atLeast"/>
              <w:ind w:left="-115" w:right="-115"/>
              <w:rPr>
                <w:szCs w:val="22"/>
                <w:lang w:val="en-US"/>
              </w:rPr>
            </w:pPr>
            <w:r w:rsidRPr="00E35706">
              <w:rPr>
                <w:szCs w:val="22"/>
                <w:lang w:val="en-US"/>
              </w:rPr>
              <w:t>390</w:t>
            </w:r>
          </w:p>
        </w:tc>
        <w:tc>
          <w:tcPr>
            <w:tcW w:w="144" w:type="pct"/>
          </w:tcPr>
          <w:p w14:paraId="0E55FC26"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617" w:type="pct"/>
          </w:tcPr>
          <w:p w14:paraId="13B6F7F4" w14:textId="79653E4A" w:rsidR="00F07A75" w:rsidRPr="00E35706" w:rsidRDefault="00F07A75" w:rsidP="00F07A75">
            <w:pPr>
              <w:pStyle w:val="acctfourfigures"/>
              <w:tabs>
                <w:tab w:val="clear" w:pos="765"/>
                <w:tab w:val="decimal" w:pos="908"/>
              </w:tabs>
              <w:spacing w:line="240" w:lineRule="atLeast"/>
              <w:ind w:left="-115" w:right="-115"/>
              <w:rPr>
                <w:szCs w:val="22"/>
                <w:lang w:val="en-US"/>
              </w:rPr>
            </w:pPr>
            <w:r w:rsidRPr="00E35706">
              <w:t>390</w:t>
            </w:r>
          </w:p>
        </w:tc>
      </w:tr>
      <w:tr w:rsidR="00F07A75" w:rsidRPr="00E35706" w14:paraId="0B6CE4C4" w14:textId="77777777" w:rsidTr="004F31C0">
        <w:trPr>
          <w:trHeight w:val="20"/>
        </w:trPr>
        <w:tc>
          <w:tcPr>
            <w:tcW w:w="2122" w:type="pct"/>
          </w:tcPr>
          <w:p w14:paraId="23CCF6AD"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E35706">
              <w:rPr>
                <w:rFonts w:ascii="Times New Roman" w:hAnsi="Times New Roman"/>
                <w:sz w:val="22"/>
                <w:szCs w:val="22"/>
              </w:rPr>
              <w:t>Transportation income</w:t>
            </w:r>
          </w:p>
        </w:tc>
        <w:tc>
          <w:tcPr>
            <w:tcW w:w="625" w:type="pct"/>
            <w:vAlign w:val="bottom"/>
          </w:tcPr>
          <w:p w14:paraId="09201435" w14:textId="7BAE22BC" w:rsidR="00F07A75" w:rsidRPr="00E35706" w:rsidRDefault="002D7FE1" w:rsidP="00F07A75">
            <w:pPr>
              <w:pStyle w:val="acctfourfigures"/>
              <w:tabs>
                <w:tab w:val="clear" w:pos="765"/>
                <w:tab w:val="decimal" w:pos="583"/>
              </w:tabs>
              <w:spacing w:line="240" w:lineRule="atLeast"/>
              <w:ind w:left="-115" w:right="-115"/>
              <w:rPr>
                <w:szCs w:val="22"/>
              </w:rPr>
            </w:pPr>
            <w:r w:rsidRPr="00E35706">
              <w:rPr>
                <w:szCs w:val="22"/>
              </w:rPr>
              <w:t>-</w:t>
            </w:r>
          </w:p>
        </w:tc>
        <w:tc>
          <w:tcPr>
            <w:tcW w:w="145" w:type="pct"/>
          </w:tcPr>
          <w:p w14:paraId="2EB3E210" w14:textId="77777777" w:rsidR="00F07A75" w:rsidRPr="00E35706" w:rsidRDefault="00F07A75" w:rsidP="00F07A75">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45F44B1E" w14:textId="3C138961" w:rsidR="00F07A75" w:rsidRPr="00E35706" w:rsidRDefault="00F07A75" w:rsidP="00F07A75">
            <w:pPr>
              <w:pStyle w:val="acctfourfigures"/>
              <w:tabs>
                <w:tab w:val="clear" w:pos="765"/>
                <w:tab w:val="decimal" w:pos="597"/>
              </w:tabs>
              <w:spacing w:line="240" w:lineRule="atLeast"/>
              <w:ind w:left="-115" w:right="-115"/>
              <w:rPr>
                <w:szCs w:val="22"/>
              </w:rPr>
            </w:pPr>
            <w:r w:rsidRPr="00E35706">
              <w:rPr>
                <w:szCs w:val="22"/>
              </w:rPr>
              <w:t>-</w:t>
            </w:r>
          </w:p>
        </w:tc>
        <w:tc>
          <w:tcPr>
            <w:tcW w:w="145" w:type="pct"/>
          </w:tcPr>
          <w:p w14:paraId="47F2866E"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577" w:type="pct"/>
            <w:vAlign w:val="bottom"/>
          </w:tcPr>
          <w:p w14:paraId="3E1BFD35" w14:textId="03C022E2" w:rsidR="00F07A75" w:rsidRPr="00E35706" w:rsidRDefault="002D7FE1" w:rsidP="00F07A75">
            <w:pPr>
              <w:pStyle w:val="acctfourfigures"/>
              <w:tabs>
                <w:tab w:val="clear" w:pos="765"/>
                <w:tab w:val="decimal" w:pos="908"/>
              </w:tabs>
              <w:spacing w:line="240" w:lineRule="atLeast"/>
              <w:ind w:left="-115" w:right="-115"/>
              <w:rPr>
                <w:szCs w:val="22"/>
                <w:lang w:val="en-US"/>
              </w:rPr>
            </w:pPr>
            <w:r w:rsidRPr="00E35706">
              <w:rPr>
                <w:szCs w:val="22"/>
                <w:lang w:val="en-US"/>
              </w:rPr>
              <w:t>66</w:t>
            </w:r>
          </w:p>
        </w:tc>
        <w:tc>
          <w:tcPr>
            <w:tcW w:w="144" w:type="pct"/>
          </w:tcPr>
          <w:p w14:paraId="52CDAC86"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617" w:type="pct"/>
          </w:tcPr>
          <w:p w14:paraId="37607B74" w14:textId="534757E7" w:rsidR="00F07A75" w:rsidRPr="00E35706" w:rsidRDefault="00F07A75" w:rsidP="00F07A75">
            <w:pPr>
              <w:pStyle w:val="acctfourfigures"/>
              <w:tabs>
                <w:tab w:val="clear" w:pos="765"/>
                <w:tab w:val="decimal" w:pos="908"/>
              </w:tabs>
              <w:spacing w:line="240" w:lineRule="atLeast"/>
              <w:ind w:left="-115" w:right="-115"/>
              <w:rPr>
                <w:szCs w:val="22"/>
                <w:lang w:val="en-US"/>
              </w:rPr>
            </w:pPr>
            <w:r w:rsidRPr="00E35706">
              <w:t>59</w:t>
            </w:r>
          </w:p>
        </w:tc>
      </w:tr>
      <w:tr w:rsidR="00F07A75" w:rsidRPr="00E35706" w14:paraId="7BC42DF4" w14:textId="77777777" w:rsidTr="004F31C0">
        <w:trPr>
          <w:trHeight w:val="20"/>
        </w:trPr>
        <w:tc>
          <w:tcPr>
            <w:tcW w:w="2122" w:type="pct"/>
          </w:tcPr>
          <w:p w14:paraId="6B90DB96"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E35706">
              <w:rPr>
                <w:rFonts w:ascii="Times New Roman" w:hAnsi="Times New Roman"/>
                <w:sz w:val="22"/>
                <w:szCs w:val="22"/>
              </w:rPr>
              <w:t>Service income</w:t>
            </w:r>
          </w:p>
        </w:tc>
        <w:tc>
          <w:tcPr>
            <w:tcW w:w="625" w:type="pct"/>
            <w:vAlign w:val="bottom"/>
          </w:tcPr>
          <w:p w14:paraId="2F450606" w14:textId="627774BD" w:rsidR="00F07A75" w:rsidRPr="00E35706" w:rsidRDefault="002D7FE1" w:rsidP="00F07A75">
            <w:pPr>
              <w:pStyle w:val="acctfourfigures"/>
              <w:tabs>
                <w:tab w:val="clear" w:pos="765"/>
                <w:tab w:val="decimal" w:pos="583"/>
              </w:tabs>
              <w:spacing w:line="240" w:lineRule="atLeast"/>
              <w:ind w:left="-115" w:right="-115"/>
              <w:rPr>
                <w:szCs w:val="22"/>
              </w:rPr>
            </w:pPr>
            <w:r w:rsidRPr="00E35706">
              <w:rPr>
                <w:szCs w:val="22"/>
              </w:rPr>
              <w:t>-</w:t>
            </w:r>
          </w:p>
        </w:tc>
        <w:tc>
          <w:tcPr>
            <w:tcW w:w="145" w:type="pct"/>
          </w:tcPr>
          <w:p w14:paraId="0604E9D4" w14:textId="77777777" w:rsidR="00F07A75" w:rsidRPr="00E35706" w:rsidRDefault="00F07A75" w:rsidP="00F07A75">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058B0EBC" w14:textId="730417B3" w:rsidR="00F07A75" w:rsidRPr="00E35706" w:rsidRDefault="00F07A75" w:rsidP="00F07A75">
            <w:pPr>
              <w:pStyle w:val="acctfourfigures"/>
              <w:tabs>
                <w:tab w:val="clear" w:pos="765"/>
                <w:tab w:val="decimal" w:pos="597"/>
              </w:tabs>
              <w:spacing w:line="240" w:lineRule="atLeast"/>
              <w:ind w:left="-115" w:right="-115"/>
              <w:rPr>
                <w:szCs w:val="22"/>
              </w:rPr>
            </w:pPr>
            <w:r w:rsidRPr="00E35706">
              <w:rPr>
                <w:szCs w:val="22"/>
              </w:rPr>
              <w:t>-</w:t>
            </w:r>
          </w:p>
        </w:tc>
        <w:tc>
          <w:tcPr>
            <w:tcW w:w="145" w:type="pct"/>
          </w:tcPr>
          <w:p w14:paraId="42C0F5EC"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577" w:type="pct"/>
            <w:vAlign w:val="bottom"/>
          </w:tcPr>
          <w:p w14:paraId="7FA73E57" w14:textId="44580E91" w:rsidR="00F07A75" w:rsidRPr="00E35706" w:rsidRDefault="002C4186" w:rsidP="00F07A75">
            <w:pPr>
              <w:pStyle w:val="acctfourfigures"/>
              <w:tabs>
                <w:tab w:val="clear" w:pos="765"/>
                <w:tab w:val="decimal" w:pos="908"/>
              </w:tabs>
              <w:spacing w:line="240" w:lineRule="atLeast"/>
              <w:ind w:left="-115" w:right="-115"/>
              <w:rPr>
                <w:rFonts w:cstheme="minorBidi"/>
                <w:szCs w:val="28"/>
                <w:lang w:val="en-US" w:bidi="th-TH"/>
              </w:rPr>
            </w:pPr>
            <w:r w:rsidRPr="00E35706">
              <w:rPr>
                <w:rFonts w:cstheme="minorBidi"/>
                <w:szCs w:val="28"/>
                <w:lang w:val="en-US"/>
              </w:rPr>
              <w:t>295</w:t>
            </w:r>
          </w:p>
        </w:tc>
        <w:tc>
          <w:tcPr>
            <w:tcW w:w="144" w:type="pct"/>
          </w:tcPr>
          <w:p w14:paraId="4E0F871E"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617" w:type="pct"/>
          </w:tcPr>
          <w:p w14:paraId="44BF58F3" w14:textId="5CC5CDFA" w:rsidR="00F07A75" w:rsidRPr="00E35706" w:rsidRDefault="00F07A75" w:rsidP="00F07A75">
            <w:pPr>
              <w:pStyle w:val="acctfourfigures"/>
              <w:tabs>
                <w:tab w:val="clear" w:pos="765"/>
                <w:tab w:val="decimal" w:pos="908"/>
              </w:tabs>
              <w:spacing w:line="240" w:lineRule="atLeast"/>
              <w:ind w:left="-115" w:right="-115"/>
              <w:rPr>
                <w:szCs w:val="22"/>
              </w:rPr>
            </w:pPr>
            <w:r w:rsidRPr="00E35706">
              <w:t>157</w:t>
            </w:r>
          </w:p>
        </w:tc>
      </w:tr>
      <w:tr w:rsidR="00F07A75" w:rsidRPr="00E35706" w14:paraId="4C353665" w14:textId="77777777" w:rsidTr="004F31C0">
        <w:trPr>
          <w:trHeight w:val="20"/>
        </w:trPr>
        <w:tc>
          <w:tcPr>
            <w:tcW w:w="2122" w:type="pct"/>
          </w:tcPr>
          <w:p w14:paraId="3023D504"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E35706">
              <w:rPr>
                <w:rFonts w:ascii="Times New Roman" w:hAnsi="Times New Roman"/>
                <w:sz w:val="22"/>
                <w:szCs w:val="22"/>
              </w:rPr>
              <w:t>Interest income</w:t>
            </w:r>
          </w:p>
        </w:tc>
        <w:tc>
          <w:tcPr>
            <w:tcW w:w="625" w:type="pct"/>
            <w:vAlign w:val="bottom"/>
          </w:tcPr>
          <w:p w14:paraId="69AFB92A" w14:textId="1BC66CF9" w:rsidR="00F07A75" w:rsidRPr="00E35706" w:rsidRDefault="002D7FE1" w:rsidP="00F07A75">
            <w:pPr>
              <w:pStyle w:val="acctfourfigures"/>
              <w:tabs>
                <w:tab w:val="clear" w:pos="765"/>
                <w:tab w:val="decimal" w:pos="583"/>
              </w:tabs>
              <w:spacing w:line="240" w:lineRule="atLeast"/>
              <w:ind w:left="-115" w:right="-115"/>
              <w:rPr>
                <w:szCs w:val="22"/>
              </w:rPr>
            </w:pPr>
            <w:r w:rsidRPr="00E35706">
              <w:rPr>
                <w:szCs w:val="22"/>
              </w:rPr>
              <w:t>-</w:t>
            </w:r>
          </w:p>
        </w:tc>
        <w:tc>
          <w:tcPr>
            <w:tcW w:w="145" w:type="pct"/>
          </w:tcPr>
          <w:p w14:paraId="155F81BD" w14:textId="77777777" w:rsidR="00F07A75" w:rsidRPr="00E35706" w:rsidRDefault="00F07A75" w:rsidP="00F07A75">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0C00DE58" w14:textId="2B7BD6D9" w:rsidR="00F07A75" w:rsidRPr="00E35706" w:rsidRDefault="00F07A75" w:rsidP="00F07A75">
            <w:pPr>
              <w:pStyle w:val="acctfourfigures"/>
              <w:tabs>
                <w:tab w:val="clear" w:pos="765"/>
                <w:tab w:val="decimal" w:pos="597"/>
              </w:tabs>
              <w:spacing w:line="240" w:lineRule="atLeast"/>
              <w:ind w:left="-115" w:right="-115"/>
              <w:rPr>
                <w:szCs w:val="22"/>
              </w:rPr>
            </w:pPr>
            <w:r w:rsidRPr="00E35706">
              <w:rPr>
                <w:szCs w:val="22"/>
              </w:rPr>
              <w:t>-</w:t>
            </w:r>
          </w:p>
        </w:tc>
        <w:tc>
          <w:tcPr>
            <w:tcW w:w="145" w:type="pct"/>
          </w:tcPr>
          <w:p w14:paraId="185E8FAB"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577" w:type="pct"/>
            <w:vAlign w:val="bottom"/>
          </w:tcPr>
          <w:p w14:paraId="7EBA4159" w14:textId="7F427D49" w:rsidR="00F07A75" w:rsidRPr="00E35706" w:rsidRDefault="002D7FE1" w:rsidP="00F07A75">
            <w:pPr>
              <w:pStyle w:val="acctfourfigures"/>
              <w:tabs>
                <w:tab w:val="clear" w:pos="765"/>
                <w:tab w:val="decimal" w:pos="908"/>
              </w:tabs>
              <w:spacing w:line="240" w:lineRule="atLeast"/>
              <w:ind w:left="-115" w:right="-115"/>
              <w:rPr>
                <w:szCs w:val="22"/>
                <w:lang w:val="en-US"/>
              </w:rPr>
            </w:pPr>
            <w:r w:rsidRPr="00E35706">
              <w:rPr>
                <w:szCs w:val="22"/>
                <w:lang w:val="en-US"/>
              </w:rPr>
              <w:t>3,942</w:t>
            </w:r>
          </w:p>
        </w:tc>
        <w:tc>
          <w:tcPr>
            <w:tcW w:w="144" w:type="pct"/>
          </w:tcPr>
          <w:p w14:paraId="4A69F64E"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617" w:type="pct"/>
          </w:tcPr>
          <w:p w14:paraId="5E1AFBA8" w14:textId="70677452" w:rsidR="00F07A75" w:rsidRPr="00E35706" w:rsidRDefault="00F07A75" w:rsidP="00F07A75">
            <w:pPr>
              <w:pStyle w:val="acctfourfigures"/>
              <w:tabs>
                <w:tab w:val="clear" w:pos="765"/>
                <w:tab w:val="decimal" w:pos="908"/>
              </w:tabs>
              <w:spacing w:line="240" w:lineRule="atLeast"/>
              <w:ind w:left="-115" w:right="-115"/>
              <w:rPr>
                <w:szCs w:val="22"/>
                <w:lang w:val="en-US"/>
              </w:rPr>
            </w:pPr>
            <w:r w:rsidRPr="00E35706">
              <w:t>3,696</w:t>
            </w:r>
          </w:p>
        </w:tc>
      </w:tr>
      <w:tr w:rsidR="00F07A75" w:rsidRPr="00E35706" w14:paraId="145E9E54" w14:textId="77777777" w:rsidTr="004F31C0">
        <w:trPr>
          <w:trHeight w:val="20"/>
        </w:trPr>
        <w:tc>
          <w:tcPr>
            <w:tcW w:w="2122" w:type="pct"/>
          </w:tcPr>
          <w:p w14:paraId="30749CC8"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E35706">
              <w:rPr>
                <w:rFonts w:ascii="Times New Roman" w:hAnsi="Times New Roman"/>
                <w:sz w:val="22"/>
                <w:szCs w:val="22"/>
              </w:rPr>
              <w:t>Other income</w:t>
            </w:r>
          </w:p>
        </w:tc>
        <w:tc>
          <w:tcPr>
            <w:tcW w:w="625" w:type="pct"/>
            <w:vAlign w:val="bottom"/>
          </w:tcPr>
          <w:p w14:paraId="04AF6134" w14:textId="264F5F08" w:rsidR="00F07A75" w:rsidRPr="00E35706" w:rsidRDefault="002D7FE1" w:rsidP="00F07A75">
            <w:pPr>
              <w:pStyle w:val="acctfourfigures"/>
              <w:tabs>
                <w:tab w:val="clear" w:pos="765"/>
                <w:tab w:val="decimal" w:pos="583"/>
              </w:tabs>
              <w:spacing w:line="240" w:lineRule="atLeast"/>
              <w:ind w:left="-115" w:right="-115"/>
              <w:rPr>
                <w:szCs w:val="22"/>
              </w:rPr>
            </w:pPr>
            <w:r w:rsidRPr="00E35706">
              <w:rPr>
                <w:szCs w:val="22"/>
              </w:rPr>
              <w:t>-</w:t>
            </w:r>
          </w:p>
        </w:tc>
        <w:tc>
          <w:tcPr>
            <w:tcW w:w="145" w:type="pct"/>
          </w:tcPr>
          <w:p w14:paraId="5730B260" w14:textId="77777777" w:rsidR="00F07A75" w:rsidRPr="00E35706" w:rsidRDefault="00F07A75" w:rsidP="00F07A75">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0237E658" w14:textId="4BE65796" w:rsidR="00F07A75" w:rsidRPr="00E35706" w:rsidRDefault="00F07A75" w:rsidP="00F07A75">
            <w:pPr>
              <w:pStyle w:val="acctfourfigures"/>
              <w:tabs>
                <w:tab w:val="clear" w:pos="765"/>
                <w:tab w:val="decimal" w:pos="597"/>
              </w:tabs>
              <w:spacing w:line="240" w:lineRule="atLeast"/>
              <w:ind w:left="-115" w:right="-115"/>
              <w:rPr>
                <w:szCs w:val="22"/>
              </w:rPr>
            </w:pPr>
            <w:r w:rsidRPr="00E35706">
              <w:rPr>
                <w:szCs w:val="22"/>
              </w:rPr>
              <w:t>-</w:t>
            </w:r>
          </w:p>
        </w:tc>
        <w:tc>
          <w:tcPr>
            <w:tcW w:w="145" w:type="pct"/>
          </w:tcPr>
          <w:p w14:paraId="358C6CCD"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577" w:type="pct"/>
            <w:vAlign w:val="bottom"/>
          </w:tcPr>
          <w:p w14:paraId="6736BC1B" w14:textId="25B38E54" w:rsidR="00F07A75" w:rsidRPr="00E35706" w:rsidRDefault="002D7FE1" w:rsidP="00F07A75">
            <w:pPr>
              <w:pStyle w:val="acctfourfigures"/>
              <w:tabs>
                <w:tab w:val="clear" w:pos="765"/>
                <w:tab w:val="decimal" w:pos="908"/>
              </w:tabs>
              <w:spacing w:line="240" w:lineRule="atLeast"/>
              <w:ind w:left="-115" w:right="-115"/>
              <w:rPr>
                <w:szCs w:val="22"/>
                <w:lang w:val="en-US" w:bidi="th-TH"/>
              </w:rPr>
            </w:pPr>
            <w:r w:rsidRPr="00E35706">
              <w:rPr>
                <w:szCs w:val="22"/>
                <w:lang w:val="en-US" w:bidi="th-TH"/>
              </w:rPr>
              <w:t>464</w:t>
            </w:r>
          </w:p>
        </w:tc>
        <w:tc>
          <w:tcPr>
            <w:tcW w:w="144" w:type="pct"/>
          </w:tcPr>
          <w:p w14:paraId="39DB3B2A"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617" w:type="pct"/>
          </w:tcPr>
          <w:p w14:paraId="2A798E8E" w14:textId="4739C1FF" w:rsidR="00F07A75" w:rsidRPr="00E35706" w:rsidRDefault="00F07A75" w:rsidP="00F07A75">
            <w:pPr>
              <w:pStyle w:val="acctfourfigures"/>
              <w:tabs>
                <w:tab w:val="clear" w:pos="765"/>
                <w:tab w:val="decimal" w:pos="908"/>
              </w:tabs>
              <w:spacing w:line="240" w:lineRule="atLeast"/>
              <w:ind w:left="-115" w:right="-115"/>
              <w:rPr>
                <w:szCs w:val="22"/>
                <w:lang w:val="en-US" w:bidi="th-TH"/>
              </w:rPr>
            </w:pPr>
            <w:r w:rsidRPr="00E35706">
              <w:t>489</w:t>
            </w:r>
          </w:p>
        </w:tc>
      </w:tr>
      <w:tr w:rsidR="00F07A75" w:rsidRPr="00E35706" w14:paraId="717B4C8A" w14:textId="77777777" w:rsidTr="004F31C0">
        <w:trPr>
          <w:trHeight w:val="60"/>
        </w:trPr>
        <w:tc>
          <w:tcPr>
            <w:tcW w:w="2122" w:type="pct"/>
          </w:tcPr>
          <w:p w14:paraId="0CECAD99"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E35706">
              <w:rPr>
                <w:rFonts w:ascii="Times New Roman" w:hAnsi="Times New Roman"/>
                <w:sz w:val="22"/>
                <w:szCs w:val="22"/>
              </w:rPr>
              <w:t>Purchases of raw materials and goods</w:t>
            </w:r>
          </w:p>
        </w:tc>
        <w:tc>
          <w:tcPr>
            <w:tcW w:w="625" w:type="pct"/>
            <w:vAlign w:val="bottom"/>
          </w:tcPr>
          <w:p w14:paraId="6ECC7915" w14:textId="4DFD6FD3" w:rsidR="00F07A75" w:rsidRPr="00E35706" w:rsidRDefault="002D7FE1" w:rsidP="00F07A75">
            <w:pPr>
              <w:pStyle w:val="acctfourfigures"/>
              <w:tabs>
                <w:tab w:val="clear" w:pos="765"/>
                <w:tab w:val="decimal" w:pos="583"/>
              </w:tabs>
              <w:spacing w:line="240" w:lineRule="atLeast"/>
              <w:ind w:left="-115" w:right="-115"/>
              <w:rPr>
                <w:szCs w:val="22"/>
              </w:rPr>
            </w:pPr>
            <w:r w:rsidRPr="00E35706">
              <w:rPr>
                <w:szCs w:val="22"/>
              </w:rPr>
              <w:t>-</w:t>
            </w:r>
          </w:p>
        </w:tc>
        <w:tc>
          <w:tcPr>
            <w:tcW w:w="145" w:type="pct"/>
          </w:tcPr>
          <w:p w14:paraId="354E04CE" w14:textId="77777777" w:rsidR="00F07A75" w:rsidRPr="00E35706" w:rsidRDefault="00F07A75" w:rsidP="00F07A75">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0D1B1527" w14:textId="0DD424F0" w:rsidR="00F07A75" w:rsidRPr="00E35706" w:rsidRDefault="00F07A75" w:rsidP="00F07A75">
            <w:pPr>
              <w:pStyle w:val="acctfourfigures"/>
              <w:tabs>
                <w:tab w:val="clear" w:pos="765"/>
                <w:tab w:val="decimal" w:pos="597"/>
              </w:tabs>
              <w:spacing w:line="240" w:lineRule="atLeast"/>
              <w:ind w:left="-115" w:right="-115"/>
              <w:rPr>
                <w:szCs w:val="22"/>
              </w:rPr>
            </w:pPr>
            <w:r w:rsidRPr="00E35706">
              <w:rPr>
                <w:szCs w:val="22"/>
              </w:rPr>
              <w:t>-</w:t>
            </w:r>
          </w:p>
        </w:tc>
        <w:tc>
          <w:tcPr>
            <w:tcW w:w="145" w:type="pct"/>
          </w:tcPr>
          <w:p w14:paraId="63072320"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577" w:type="pct"/>
            <w:vAlign w:val="bottom"/>
          </w:tcPr>
          <w:p w14:paraId="23DB780A" w14:textId="4C24474A" w:rsidR="00F07A75" w:rsidRPr="00E35706" w:rsidRDefault="002D7FE1" w:rsidP="00F07A75">
            <w:pPr>
              <w:pStyle w:val="acctfourfigures"/>
              <w:tabs>
                <w:tab w:val="clear" w:pos="765"/>
                <w:tab w:val="decimal" w:pos="908"/>
              </w:tabs>
              <w:spacing w:line="240" w:lineRule="atLeast"/>
              <w:ind w:left="-115" w:right="-115"/>
              <w:rPr>
                <w:szCs w:val="22"/>
                <w:lang w:val="en-US"/>
              </w:rPr>
            </w:pPr>
            <w:r w:rsidRPr="00E35706">
              <w:rPr>
                <w:szCs w:val="22"/>
                <w:lang w:val="en-US"/>
              </w:rPr>
              <w:t>486</w:t>
            </w:r>
          </w:p>
        </w:tc>
        <w:tc>
          <w:tcPr>
            <w:tcW w:w="144" w:type="pct"/>
          </w:tcPr>
          <w:p w14:paraId="3598E350"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617" w:type="pct"/>
          </w:tcPr>
          <w:p w14:paraId="45553912" w14:textId="0BAA2C21" w:rsidR="00F07A75" w:rsidRPr="00E35706" w:rsidRDefault="00F07A75" w:rsidP="00F07A75">
            <w:pPr>
              <w:pStyle w:val="acctfourfigures"/>
              <w:tabs>
                <w:tab w:val="clear" w:pos="765"/>
                <w:tab w:val="decimal" w:pos="908"/>
              </w:tabs>
              <w:spacing w:line="240" w:lineRule="atLeast"/>
              <w:ind w:left="-115" w:right="-115"/>
              <w:rPr>
                <w:szCs w:val="22"/>
                <w:lang w:val="en-US"/>
              </w:rPr>
            </w:pPr>
            <w:r w:rsidRPr="00E35706">
              <w:t>387</w:t>
            </w:r>
          </w:p>
        </w:tc>
      </w:tr>
      <w:tr w:rsidR="00F07A75" w:rsidRPr="00E35706" w14:paraId="610788CC" w14:textId="77777777" w:rsidTr="004F31C0">
        <w:trPr>
          <w:trHeight w:val="20"/>
        </w:trPr>
        <w:tc>
          <w:tcPr>
            <w:tcW w:w="2122" w:type="pct"/>
          </w:tcPr>
          <w:p w14:paraId="223444A5"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E35706">
              <w:rPr>
                <w:rFonts w:ascii="Times New Roman" w:hAnsi="Times New Roman"/>
                <w:sz w:val="22"/>
                <w:szCs w:val="22"/>
              </w:rPr>
              <w:t>Other expenses</w:t>
            </w:r>
          </w:p>
        </w:tc>
        <w:tc>
          <w:tcPr>
            <w:tcW w:w="625" w:type="pct"/>
            <w:vAlign w:val="bottom"/>
          </w:tcPr>
          <w:p w14:paraId="4A3A20D1" w14:textId="0EB7DB28" w:rsidR="00F07A75" w:rsidRPr="00E35706" w:rsidRDefault="002D7FE1" w:rsidP="00F07A75">
            <w:pPr>
              <w:pStyle w:val="acctfourfigures"/>
              <w:tabs>
                <w:tab w:val="clear" w:pos="765"/>
                <w:tab w:val="decimal" w:pos="583"/>
              </w:tabs>
              <w:spacing w:line="240" w:lineRule="atLeast"/>
              <w:ind w:left="-115" w:right="-115"/>
              <w:rPr>
                <w:szCs w:val="22"/>
              </w:rPr>
            </w:pPr>
            <w:r w:rsidRPr="00E35706">
              <w:rPr>
                <w:szCs w:val="22"/>
              </w:rPr>
              <w:t>-</w:t>
            </w:r>
          </w:p>
        </w:tc>
        <w:tc>
          <w:tcPr>
            <w:tcW w:w="145" w:type="pct"/>
          </w:tcPr>
          <w:p w14:paraId="3309D894" w14:textId="77777777" w:rsidR="00F07A75" w:rsidRPr="00E35706" w:rsidRDefault="00F07A75" w:rsidP="00F07A75">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1BC679C3" w14:textId="1A6BB7DF" w:rsidR="00F07A75" w:rsidRPr="00E35706" w:rsidRDefault="00F07A75" w:rsidP="00F07A75">
            <w:pPr>
              <w:pStyle w:val="acctfourfigures"/>
              <w:tabs>
                <w:tab w:val="clear" w:pos="765"/>
                <w:tab w:val="decimal" w:pos="597"/>
              </w:tabs>
              <w:spacing w:line="240" w:lineRule="atLeast"/>
              <w:ind w:left="-115" w:right="-115"/>
              <w:rPr>
                <w:szCs w:val="22"/>
              </w:rPr>
            </w:pPr>
            <w:r w:rsidRPr="00E35706">
              <w:rPr>
                <w:szCs w:val="22"/>
              </w:rPr>
              <w:t>-</w:t>
            </w:r>
          </w:p>
        </w:tc>
        <w:tc>
          <w:tcPr>
            <w:tcW w:w="145" w:type="pct"/>
          </w:tcPr>
          <w:p w14:paraId="2839F912"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577" w:type="pct"/>
            <w:vAlign w:val="bottom"/>
          </w:tcPr>
          <w:p w14:paraId="5314E91A" w14:textId="79D49F40" w:rsidR="00F07A75" w:rsidRPr="00E35706" w:rsidRDefault="002D7FE1" w:rsidP="00F07A75">
            <w:pPr>
              <w:pStyle w:val="acctfourfigures"/>
              <w:tabs>
                <w:tab w:val="clear" w:pos="765"/>
                <w:tab w:val="decimal" w:pos="908"/>
              </w:tabs>
              <w:spacing w:line="240" w:lineRule="atLeast"/>
              <w:ind w:left="-115" w:right="-115"/>
              <w:rPr>
                <w:szCs w:val="22"/>
                <w:lang w:val="en-US"/>
              </w:rPr>
            </w:pPr>
            <w:r w:rsidRPr="00E35706">
              <w:rPr>
                <w:szCs w:val="22"/>
                <w:lang w:val="en-US"/>
              </w:rPr>
              <w:t>1,019</w:t>
            </w:r>
          </w:p>
        </w:tc>
        <w:tc>
          <w:tcPr>
            <w:tcW w:w="144" w:type="pct"/>
          </w:tcPr>
          <w:p w14:paraId="643F61CF"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617" w:type="pct"/>
          </w:tcPr>
          <w:p w14:paraId="6E983A75" w14:textId="2191DB9E" w:rsidR="00F07A75" w:rsidRPr="00E35706" w:rsidRDefault="00F07A75" w:rsidP="00F07A75">
            <w:pPr>
              <w:pStyle w:val="acctfourfigures"/>
              <w:tabs>
                <w:tab w:val="clear" w:pos="765"/>
                <w:tab w:val="decimal" w:pos="908"/>
              </w:tabs>
              <w:spacing w:line="240" w:lineRule="atLeast"/>
              <w:ind w:left="-115" w:right="-115"/>
              <w:rPr>
                <w:szCs w:val="22"/>
                <w:cs/>
                <w:lang w:val="en-US" w:bidi="th-TH"/>
              </w:rPr>
            </w:pPr>
            <w:r w:rsidRPr="00E35706">
              <w:t>181</w:t>
            </w:r>
          </w:p>
        </w:tc>
      </w:tr>
      <w:tr w:rsidR="00F07A75" w:rsidRPr="00E35706" w14:paraId="3100C9A7" w14:textId="77777777" w:rsidTr="006472EB">
        <w:trPr>
          <w:trHeight w:val="20"/>
        </w:trPr>
        <w:tc>
          <w:tcPr>
            <w:tcW w:w="2122" w:type="pct"/>
          </w:tcPr>
          <w:p w14:paraId="7436136B"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25" w:type="pct"/>
          </w:tcPr>
          <w:p w14:paraId="5993D925" w14:textId="77777777" w:rsidR="00F07A75" w:rsidRPr="00E35706" w:rsidRDefault="00F07A75" w:rsidP="00F07A75">
            <w:pPr>
              <w:pStyle w:val="acctfourfigures"/>
              <w:tabs>
                <w:tab w:val="clear" w:pos="765"/>
                <w:tab w:val="decimal" w:pos="908"/>
              </w:tabs>
              <w:spacing w:line="240" w:lineRule="atLeast"/>
              <w:ind w:left="-115" w:right="-115"/>
              <w:rPr>
                <w:szCs w:val="22"/>
                <w:lang w:eastAsia="ja-JP"/>
              </w:rPr>
            </w:pPr>
          </w:p>
        </w:tc>
        <w:tc>
          <w:tcPr>
            <w:tcW w:w="145" w:type="pct"/>
          </w:tcPr>
          <w:p w14:paraId="17FE423A" w14:textId="77777777" w:rsidR="00F07A75" w:rsidRPr="00E35706" w:rsidRDefault="00F07A75" w:rsidP="00F07A75">
            <w:pPr>
              <w:pStyle w:val="acctfourfigures"/>
              <w:tabs>
                <w:tab w:val="clear" w:pos="765"/>
                <w:tab w:val="decimal" w:pos="908"/>
              </w:tabs>
              <w:spacing w:line="240" w:lineRule="atLeast"/>
              <w:ind w:left="-115" w:right="-115"/>
              <w:rPr>
                <w:szCs w:val="22"/>
                <w:lang w:val="en-US" w:eastAsia="ja-JP" w:bidi="th-TH"/>
              </w:rPr>
            </w:pPr>
          </w:p>
        </w:tc>
        <w:tc>
          <w:tcPr>
            <w:tcW w:w="625" w:type="pct"/>
          </w:tcPr>
          <w:p w14:paraId="103F601F" w14:textId="77777777" w:rsidR="00F07A75" w:rsidRPr="00E35706" w:rsidRDefault="00F07A75" w:rsidP="00F07A75">
            <w:pPr>
              <w:pStyle w:val="acctfourfigures"/>
              <w:tabs>
                <w:tab w:val="clear" w:pos="765"/>
                <w:tab w:val="decimal" w:pos="908"/>
              </w:tabs>
              <w:spacing w:line="240" w:lineRule="atLeast"/>
              <w:ind w:left="-115" w:right="-115"/>
              <w:rPr>
                <w:szCs w:val="22"/>
                <w:lang w:eastAsia="ja-JP"/>
              </w:rPr>
            </w:pPr>
          </w:p>
        </w:tc>
        <w:tc>
          <w:tcPr>
            <w:tcW w:w="145" w:type="pct"/>
          </w:tcPr>
          <w:p w14:paraId="6A574FD0" w14:textId="77777777" w:rsidR="00F07A75" w:rsidRPr="00E35706" w:rsidRDefault="00F07A75" w:rsidP="00F07A75">
            <w:pPr>
              <w:pStyle w:val="acctfourfigures"/>
              <w:tabs>
                <w:tab w:val="clear" w:pos="765"/>
                <w:tab w:val="decimal" w:pos="908"/>
              </w:tabs>
              <w:spacing w:line="240" w:lineRule="atLeast"/>
              <w:ind w:left="-115" w:right="-115"/>
              <w:rPr>
                <w:i/>
                <w:iCs/>
                <w:szCs w:val="22"/>
              </w:rPr>
            </w:pPr>
          </w:p>
        </w:tc>
        <w:tc>
          <w:tcPr>
            <w:tcW w:w="577" w:type="pct"/>
          </w:tcPr>
          <w:p w14:paraId="329DD480" w14:textId="77777777" w:rsidR="00F07A75" w:rsidRPr="00E35706" w:rsidRDefault="00F07A75" w:rsidP="00F07A75">
            <w:pPr>
              <w:pStyle w:val="acctfourfigures"/>
              <w:tabs>
                <w:tab w:val="clear" w:pos="765"/>
                <w:tab w:val="decimal" w:pos="908"/>
              </w:tabs>
              <w:spacing w:line="240" w:lineRule="atLeast"/>
              <w:ind w:left="-115" w:right="-115"/>
              <w:rPr>
                <w:i/>
                <w:iCs/>
                <w:szCs w:val="22"/>
              </w:rPr>
            </w:pPr>
          </w:p>
        </w:tc>
        <w:tc>
          <w:tcPr>
            <w:tcW w:w="144" w:type="pct"/>
          </w:tcPr>
          <w:p w14:paraId="6BEE0897" w14:textId="77777777" w:rsidR="00F07A75" w:rsidRPr="00E35706" w:rsidRDefault="00F07A75" w:rsidP="00F07A75">
            <w:pPr>
              <w:pStyle w:val="acctfourfigures"/>
              <w:tabs>
                <w:tab w:val="clear" w:pos="765"/>
                <w:tab w:val="decimal" w:pos="908"/>
              </w:tabs>
              <w:spacing w:line="240" w:lineRule="atLeast"/>
              <w:ind w:left="-115" w:right="-115"/>
              <w:rPr>
                <w:i/>
                <w:iCs/>
                <w:szCs w:val="22"/>
              </w:rPr>
            </w:pPr>
          </w:p>
        </w:tc>
        <w:tc>
          <w:tcPr>
            <w:tcW w:w="617" w:type="pct"/>
          </w:tcPr>
          <w:p w14:paraId="25CC7DBF" w14:textId="77777777" w:rsidR="00F07A75" w:rsidRPr="00E35706" w:rsidRDefault="00F07A75" w:rsidP="00F07A75">
            <w:pPr>
              <w:pStyle w:val="acctfourfigures"/>
              <w:tabs>
                <w:tab w:val="clear" w:pos="765"/>
                <w:tab w:val="decimal" w:pos="908"/>
              </w:tabs>
              <w:spacing w:line="240" w:lineRule="atLeast"/>
              <w:ind w:left="-115" w:right="-115"/>
              <w:rPr>
                <w:i/>
                <w:iCs/>
                <w:szCs w:val="22"/>
              </w:rPr>
            </w:pPr>
          </w:p>
        </w:tc>
      </w:tr>
      <w:tr w:rsidR="00F07A75" w:rsidRPr="00E35706" w14:paraId="2EB3C0E1" w14:textId="77777777" w:rsidTr="006472EB">
        <w:trPr>
          <w:trHeight w:val="20"/>
        </w:trPr>
        <w:tc>
          <w:tcPr>
            <w:tcW w:w="2122" w:type="pct"/>
          </w:tcPr>
          <w:p w14:paraId="1C488F32"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E35706">
              <w:rPr>
                <w:rFonts w:ascii="Times New Roman" w:hAnsi="Times New Roman"/>
                <w:b/>
                <w:bCs/>
                <w:sz w:val="22"/>
                <w:szCs w:val="22"/>
              </w:rPr>
              <w:t xml:space="preserve">Associate </w:t>
            </w:r>
          </w:p>
        </w:tc>
        <w:tc>
          <w:tcPr>
            <w:tcW w:w="625" w:type="pct"/>
          </w:tcPr>
          <w:p w14:paraId="26AA4310" w14:textId="77777777" w:rsidR="00F07A75" w:rsidRPr="00E35706" w:rsidRDefault="00F07A75" w:rsidP="00F07A75">
            <w:pPr>
              <w:pStyle w:val="acctfourfigures"/>
              <w:tabs>
                <w:tab w:val="clear" w:pos="765"/>
                <w:tab w:val="decimal" w:pos="908"/>
              </w:tabs>
              <w:spacing w:line="240" w:lineRule="atLeast"/>
              <w:ind w:left="-115" w:right="-115"/>
              <w:rPr>
                <w:szCs w:val="22"/>
                <w:lang w:eastAsia="ja-JP"/>
              </w:rPr>
            </w:pPr>
          </w:p>
        </w:tc>
        <w:tc>
          <w:tcPr>
            <w:tcW w:w="145" w:type="pct"/>
          </w:tcPr>
          <w:p w14:paraId="6CDB84BE" w14:textId="77777777" w:rsidR="00F07A75" w:rsidRPr="00E35706" w:rsidRDefault="00F07A75" w:rsidP="00F07A75">
            <w:pPr>
              <w:pStyle w:val="acctfourfigures"/>
              <w:tabs>
                <w:tab w:val="clear" w:pos="765"/>
                <w:tab w:val="decimal" w:pos="908"/>
              </w:tabs>
              <w:spacing w:line="240" w:lineRule="atLeast"/>
              <w:ind w:left="-115" w:right="-115"/>
              <w:rPr>
                <w:szCs w:val="22"/>
                <w:lang w:val="en-US" w:eastAsia="ja-JP" w:bidi="th-TH"/>
              </w:rPr>
            </w:pPr>
          </w:p>
        </w:tc>
        <w:tc>
          <w:tcPr>
            <w:tcW w:w="625" w:type="pct"/>
          </w:tcPr>
          <w:p w14:paraId="3C805540" w14:textId="77777777" w:rsidR="00F07A75" w:rsidRPr="00E35706" w:rsidRDefault="00F07A75" w:rsidP="00F07A75">
            <w:pPr>
              <w:pStyle w:val="acctfourfigures"/>
              <w:tabs>
                <w:tab w:val="clear" w:pos="765"/>
                <w:tab w:val="decimal" w:pos="908"/>
              </w:tabs>
              <w:spacing w:line="240" w:lineRule="atLeast"/>
              <w:ind w:left="-115" w:right="-115"/>
              <w:rPr>
                <w:szCs w:val="22"/>
                <w:lang w:eastAsia="ja-JP"/>
              </w:rPr>
            </w:pPr>
          </w:p>
        </w:tc>
        <w:tc>
          <w:tcPr>
            <w:tcW w:w="145" w:type="pct"/>
          </w:tcPr>
          <w:p w14:paraId="22534534" w14:textId="77777777" w:rsidR="00F07A75" w:rsidRPr="00E35706" w:rsidRDefault="00F07A75" w:rsidP="00F07A75">
            <w:pPr>
              <w:pStyle w:val="acctfourfigures"/>
              <w:tabs>
                <w:tab w:val="clear" w:pos="765"/>
                <w:tab w:val="decimal" w:pos="908"/>
              </w:tabs>
              <w:spacing w:line="240" w:lineRule="atLeast"/>
              <w:ind w:left="-115" w:right="-115"/>
              <w:rPr>
                <w:i/>
                <w:iCs/>
                <w:szCs w:val="22"/>
              </w:rPr>
            </w:pPr>
          </w:p>
        </w:tc>
        <w:tc>
          <w:tcPr>
            <w:tcW w:w="577" w:type="pct"/>
          </w:tcPr>
          <w:p w14:paraId="6F92A445" w14:textId="77777777" w:rsidR="00F07A75" w:rsidRPr="00E35706" w:rsidRDefault="00F07A75" w:rsidP="00F07A75">
            <w:pPr>
              <w:pStyle w:val="acctfourfigures"/>
              <w:tabs>
                <w:tab w:val="clear" w:pos="765"/>
                <w:tab w:val="decimal" w:pos="908"/>
              </w:tabs>
              <w:spacing w:line="240" w:lineRule="atLeast"/>
              <w:ind w:left="-115" w:right="-115"/>
              <w:rPr>
                <w:i/>
                <w:iCs/>
                <w:szCs w:val="22"/>
              </w:rPr>
            </w:pPr>
          </w:p>
        </w:tc>
        <w:tc>
          <w:tcPr>
            <w:tcW w:w="144" w:type="pct"/>
          </w:tcPr>
          <w:p w14:paraId="67B4D6BC" w14:textId="77777777" w:rsidR="00F07A75" w:rsidRPr="00E35706" w:rsidRDefault="00F07A75" w:rsidP="00F07A75">
            <w:pPr>
              <w:pStyle w:val="acctfourfigures"/>
              <w:tabs>
                <w:tab w:val="clear" w:pos="765"/>
                <w:tab w:val="decimal" w:pos="908"/>
              </w:tabs>
              <w:spacing w:line="240" w:lineRule="atLeast"/>
              <w:ind w:left="-115" w:right="-115"/>
              <w:rPr>
                <w:i/>
                <w:iCs/>
                <w:szCs w:val="22"/>
              </w:rPr>
            </w:pPr>
          </w:p>
        </w:tc>
        <w:tc>
          <w:tcPr>
            <w:tcW w:w="617" w:type="pct"/>
          </w:tcPr>
          <w:p w14:paraId="1F9EEB40" w14:textId="77777777" w:rsidR="00F07A75" w:rsidRPr="00E35706" w:rsidRDefault="00F07A75" w:rsidP="00F07A75">
            <w:pPr>
              <w:pStyle w:val="acctfourfigures"/>
              <w:tabs>
                <w:tab w:val="clear" w:pos="765"/>
                <w:tab w:val="decimal" w:pos="908"/>
              </w:tabs>
              <w:spacing w:line="240" w:lineRule="atLeast"/>
              <w:ind w:left="-115" w:right="-115"/>
              <w:rPr>
                <w:i/>
                <w:iCs/>
                <w:szCs w:val="22"/>
              </w:rPr>
            </w:pPr>
          </w:p>
        </w:tc>
      </w:tr>
      <w:tr w:rsidR="00F07A75" w:rsidRPr="00E35706" w14:paraId="716A7365" w14:textId="77777777" w:rsidTr="004F31C0">
        <w:trPr>
          <w:trHeight w:val="20"/>
        </w:trPr>
        <w:tc>
          <w:tcPr>
            <w:tcW w:w="2122" w:type="pct"/>
          </w:tcPr>
          <w:p w14:paraId="40FB4E48"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E35706">
              <w:rPr>
                <w:rFonts w:ascii="Times New Roman" w:hAnsi="Times New Roman"/>
                <w:sz w:val="22"/>
                <w:szCs w:val="22"/>
                <w:lang w:eastAsia="ja-JP"/>
              </w:rPr>
              <w:t>Interest expense</w:t>
            </w:r>
          </w:p>
        </w:tc>
        <w:tc>
          <w:tcPr>
            <w:tcW w:w="625" w:type="pct"/>
          </w:tcPr>
          <w:p w14:paraId="03F6F222" w14:textId="106416A1" w:rsidR="00F07A75" w:rsidRPr="00E35706" w:rsidRDefault="002D7FE1"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15"/>
              <w:rPr>
                <w:rFonts w:ascii="Times New Roman" w:hAnsi="Times New Roman"/>
                <w:sz w:val="22"/>
                <w:szCs w:val="22"/>
                <w:lang w:eastAsia="ja-JP"/>
              </w:rPr>
            </w:pPr>
            <w:r w:rsidRPr="00E35706">
              <w:rPr>
                <w:rFonts w:ascii="Times New Roman" w:hAnsi="Times New Roman"/>
                <w:sz w:val="22"/>
                <w:szCs w:val="22"/>
                <w:lang w:eastAsia="ja-JP"/>
              </w:rPr>
              <w:t>56</w:t>
            </w:r>
          </w:p>
        </w:tc>
        <w:tc>
          <w:tcPr>
            <w:tcW w:w="145" w:type="pct"/>
          </w:tcPr>
          <w:p w14:paraId="33B3AAE4" w14:textId="77777777" w:rsidR="00F07A75" w:rsidRPr="00E35706" w:rsidRDefault="00F07A75" w:rsidP="00F07A75">
            <w:pPr>
              <w:pStyle w:val="acctfourfigures"/>
              <w:tabs>
                <w:tab w:val="clear" w:pos="765"/>
                <w:tab w:val="decimal" w:pos="908"/>
              </w:tabs>
              <w:spacing w:line="240" w:lineRule="atLeast"/>
              <w:ind w:left="-115" w:right="-115"/>
              <w:rPr>
                <w:szCs w:val="22"/>
                <w:lang w:val="en-US" w:eastAsia="ja-JP" w:bidi="th-TH"/>
              </w:rPr>
            </w:pPr>
          </w:p>
        </w:tc>
        <w:tc>
          <w:tcPr>
            <w:tcW w:w="625" w:type="pct"/>
          </w:tcPr>
          <w:p w14:paraId="0EAFAA93" w14:textId="73A3078C"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sidRPr="00E35706">
              <w:rPr>
                <w:rFonts w:ascii="Times New Roman" w:hAnsi="Times New Roman" w:cstheme="minorBidi"/>
                <w:sz w:val="22"/>
                <w:szCs w:val="22"/>
                <w:lang w:eastAsia="ja-JP"/>
              </w:rPr>
              <w:t>56</w:t>
            </w:r>
          </w:p>
        </w:tc>
        <w:tc>
          <w:tcPr>
            <w:tcW w:w="145" w:type="pct"/>
          </w:tcPr>
          <w:p w14:paraId="042F704B" w14:textId="77777777" w:rsidR="00F07A75" w:rsidRPr="00E35706" w:rsidRDefault="00F07A75" w:rsidP="00F07A75">
            <w:pPr>
              <w:pStyle w:val="acctfourfigures"/>
              <w:tabs>
                <w:tab w:val="clear" w:pos="765"/>
                <w:tab w:val="decimal" w:pos="908"/>
              </w:tabs>
              <w:spacing w:line="240" w:lineRule="atLeast"/>
              <w:ind w:left="-115" w:right="-115"/>
              <w:rPr>
                <w:szCs w:val="22"/>
                <w:lang w:bidi="th-TH"/>
              </w:rPr>
            </w:pPr>
          </w:p>
        </w:tc>
        <w:tc>
          <w:tcPr>
            <w:tcW w:w="577" w:type="pct"/>
          </w:tcPr>
          <w:p w14:paraId="2AF3AB23" w14:textId="6AC4E4FE" w:rsidR="00F07A75" w:rsidRPr="00E35706" w:rsidRDefault="002D7FE1" w:rsidP="00F07A75">
            <w:pPr>
              <w:pStyle w:val="acctfourfigures"/>
              <w:tabs>
                <w:tab w:val="clear" w:pos="765"/>
                <w:tab w:val="decimal" w:pos="633"/>
              </w:tabs>
              <w:spacing w:line="240" w:lineRule="atLeast"/>
              <w:ind w:left="-115" w:right="-115"/>
              <w:rPr>
                <w:rFonts w:cstheme="minorBidi"/>
                <w:szCs w:val="28"/>
                <w:lang w:bidi="th-TH"/>
              </w:rPr>
            </w:pPr>
            <w:r w:rsidRPr="00E35706">
              <w:rPr>
                <w:rFonts w:cstheme="minorBidi"/>
                <w:szCs w:val="28"/>
                <w:lang w:bidi="th-TH"/>
              </w:rPr>
              <w:t>-</w:t>
            </w:r>
          </w:p>
        </w:tc>
        <w:tc>
          <w:tcPr>
            <w:tcW w:w="144" w:type="pct"/>
          </w:tcPr>
          <w:p w14:paraId="60F938E7" w14:textId="77777777" w:rsidR="00F07A75" w:rsidRPr="00E35706" w:rsidRDefault="00F07A75" w:rsidP="00F07A75">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5408D1EE" w14:textId="62E5F959" w:rsidR="00F07A75" w:rsidRPr="00E35706" w:rsidRDefault="00F07A75" w:rsidP="006913C4">
            <w:pPr>
              <w:pStyle w:val="acctfourfigures"/>
              <w:tabs>
                <w:tab w:val="clear" w:pos="765"/>
                <w:tab w:val="decimal" w:pos="597"/>
              </w:tabs>
              <w:spacing w:line="240" w:lineRule="atLeast"/>
              <w:ind w:left="-115" w:right="-115"/>
              <w:rPr>
                <w:szCs w:val="22"/>
                <w:lang w:val="en-US"/>
              </w:rPr>
            </w:pPr>
            <w:r w:rsidRPr="00E35706">
              <w:rPr>
                <w:szCs w:val="22"/>
              </w:rPr>
              <w:t>-</w:t>
            </w:r>
          </w:p>
        </w:tc>
      </w:tr>
      <w:tr w:rsidR="00F07A75" w:rsidRPr="00E35706" w14:paraId="127435F8" w14:textId="77777777" w:rsidTr="006472EB">
        <w:trPr>
          <w:trHeight w:val="20"/>
        </w:trPr>
        <w:tc>
          <w:tcPr>
            <w:tcW w:w="2122" w:type="pct"/>
          </w:tcPr>
          <w:p w14:paraId="2E3E1661"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8"/>
                <w:szCs w:val="8"/>
              </w:rPr>
            </w:pPr>
          </w:p>
          <w:p w14:paraId="1133F06C"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8"/>
                <w:szCs w:val="8"/>
              </w:rPr>
            </w:pPr>
          </w:p>
        </w:tc>
        <w:tc>
          <w:tcPr>
            <w:tcW w:w="625" w:type="pct"/>
          </w:tcPr>
          <w:p w14:paraId="109B1F87"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145" w:type="pct"/>
          </w:tcPr>
          <w:p w14:paraId="2A152BAD"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625" w:type="pct"/>
          </w:tcPr>
          <w:p w14:paraId="09395714"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145" w:type="pct"/>
          </w:tcPr>
          <w:p w14:paraId="77CE5BD3"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577" w:type="pct"/>
          </w:tcPr>
          <w:p w14:paraId="42A5AB62"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8"/>
                <w:szCs w:val="8"/>
              </w:rPr>
            </w:pPr>
          </w:p>
        </w:tc>
        <w:tc>
          <w:tcPr>
            <w:tcW w:w="144" w:type="pct"/>
          </w:tcPr>
          <w:p w14:paraId="68ACA0A5"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8"/>
                <w:szCs w:val="8"/>
              </w:rPr>
            </w:pPr>
          </w:p>
        </w:tc>
        <w:tc>
          <w:tcPr>
            <w:tcW w:w="617" w:type="pct"/>
          </w:tcPr>
          <w:p w14:paraId="419BD62C"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8"/>
                <w:szCs w:val="8"/>
              </w:rPr>
            </w:pPr>
          </w:p>
        </w:tc>
      </w:tr>
      <w:tr w:rsidR="00F07A75" w:rsidRPr="00E35706" w14:paraId="6DDA07C0" w14:textId="77777777" w:rsidTr="006472EB">
        <w:trPr>
          <w:trHeight w:val="20"/>
        </w:trPr>
        <w:tc>
          <w:tcPr>
            <w:tcW w:w="2122" w:type="pct"/>
          </w:tcPr>
          <w:p w14:paraId="0818CF80"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8"/>
                <w:szCs w:val="8"/>
              </w:rPr>
            </w:pPr>
          </w:p>
        </w:tc>
        <w:tc>
          <w:tcPr>
            <w:tcW w:w="625" w:type="pct"/>
          </w:tcPr>
          <w:p w14:paraId="3ADD06AA"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145" w:type="pct"/>
          </w:tcPr>
          <w:p w14:paraId="4C558531"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625" w:type="pct"/>
          </w:tcPr>
          <w:p w14:paraId="07E3960D"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145" w:type="pct"/>
          </w:tcPr>
          <w:p w14:paraId="41001DC1"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577" w:type="pct"/>
          </w:tcPr>
          <w:p w14:paraId="3C825552"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144" w:type="pct"/>
          </w:tcPr>
          <w:p w14:paraId="6F100D51"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617" w:type="pct"/>
          </w:tcPr>
          <w:p w14:paraId="55DBD728"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r>
      <w:tr w:rsidR="00F07A75" w:rsidRPr="00E35706" w14:paraId="10F775C4" w14:textId="77777777" w:rsidTr="006472EB">
        <w:trPr>
          <w:trHeight w:val="20"/>
        </w:trPr>
        <w:tc>
          <w:tcPr>
            <w:tcW w:w="2122" w:type="pct"/>
          </w:tcPr>
          <w:p w14:paraId="0F4738B9"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E35706">
              <w:rPr>
                <w:rFonts w:ascii="Times New Roman" w:hAnsi="Times New Roman"/>
                <w:b/>
                <w:bCs/>
                <w:sz w:val="22"/>
                <w:szCs w:val="22"/>
              </w:rPr>
              <w:lastRenderedPageBreak/>
              <w:t>Key management personnel</w:t>
            </w:r>
          </w:p>
        </w:tc>
        <w:tc>
          <w:tcPr>
            <w:tcW w:w="625" w:type="pct"/>
          </w:tcPr>
          <w:p w14:paraId="3A57CB94"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5529B359"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5" w:type="pct"/>
          </w:tcPr>
          <w:p w14:paraId="3BD23B38"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0B369DAD"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494BB084"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77BF9A68"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17" w:type="pct"/>
          </w:tcPr>
          <w:p w14:paraId="0C937B8D"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F07A75" w:rsidRPr="00E35706" w14:paraId="511550B0" w14:textId="77777777" w:rsidTr="006472EB">
        <w:trPr>
          <w:trHeight w:val="20"/>
        </w:trPr>
        <w:tc>
          <w:tcPr>
            <w:tcW w:w="2122" w:type="pct"/>
          </w:tcPr>
          <w:p w14:paraId="006D93C2"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E35706">
              <w:rPr>
                <w:rFonts w:ascii="Times New Roman" w:hAnsi="Times New Roman"/>
                <w:sz w:val="22"/>
                <w:szCs w:val="22"/>
              </w:rPr>
              <w:t>Key management personnel</w:t>
            </w:r>
            <w:r w:rsidRPr="00E35706">
              <w:rPr>
                <w:rFonts w:ascii="Times New Roman" w:hAnsi="Times New Roman"/>
                <w:sz w:val="22"/>
                <w:szCs w:val="22"/>
                <w:cs/>
              </w:rPr>
              <w:t xml:space="preserve"> </w:t>
            </w:r>
            <w:r w:rsidRPr="00E35706">
              <w:rPr>
                <w:rFonts w:ascii="Times New Roman" w:hAnsi="Times New Roman"/>
                <w:sz w:val="22"/>
                <w:szCs w:val="22"/>
              </w:rPr>
              <w:t>compensation</w:t>
            </w:r>
          </w:p>
        </w:tc>
        <w:tc>
          <w:tcPr>
            <w:tcW w:w="625" w:type="pct"/>
          </w:tcPr>
          <w:p w14:paraId="06CA2BC2"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14FD6063"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5" w:type="pct"/>
          </w:tcPr>
          <w:p w14:paraId="576769B4"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354EF545"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3124362D"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553F3B95"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17" w:type="pct"/>
          </w:tcPr>
          <w:p w14:paraId="75DD97CB"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F07A75" w:rsidRPr="00E35706" w14:paraId="134DFCEF" w14:textId="77777777" w:rsidTr="006472EB">
        <w:trPr>
          <w:trHeight w:val="20"/>
        </w:trPr>
        <w:tc>
          <w:tcPr>
            <w:tcW w:w="2122" w:type="pct"/>
          </w:tcPr>
          <w:p w14:paraId="39C55936" w14:textId="261510EE"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firstLine="145"/>
              <w:rPr>
                <w:rFonts w:ascii="Times New Roman" w:hAnsi="Times New Roman"/>
                <w:sz w:val="22"/>
                <w:szCs w:val="22"/>
              </w:rPr>
            </w:pPr>
            <w:r w:rsidRPr="00E35706">
              <w:rPr>
                <w:rFonts w:ascii="Times New Roman" w:hAnsi="Times New Roman"/>
                <w:sz w:val="22"/>
                <w:szCs w:val="22"/>
              </w:rPr>
              <w:t>Short-term benefits</w:t>
            </w:r>
          </w:p>
        </w:tc>
        <w:tc>
          <w:tcPr>
            <w:tcW w:w="625" w:type="pct"/>
          </w:tcPr>
          <w:p w14:paraId="62FC4E52" w14:textId="59518794" w:rsidR="00F07A75" w:rsidRPr="00E35706" w:rsidRDefault="0079297E" w:rsidP="00F07A75">
            <w:pPr>
              <w:pStyle w:val="acctfourfigures"/>
              <w:tabs>
                <w:tab w:val="clear" w:pos="765"/>
                <w:tab w:val="decimal" w:pos="908"/>
              </w:tabs>
              <w:spacing w:line="240" w:lineRule="atLeast"/>
              <w:ind w:right="-115"/>
              <w:rPr>
                <w:szCs w:val="22"/>
                <w:lang w:val="en-US"/>
              </w:rPr>
            </w:pPr>
            <w:r w:rsidRPr="00E35706">
              <w:rPr>
                <w:szCs w:val="22"/>
                <w:lang w:val="en-US"/>
              </w:rPr>
              <w:t>10,404</w:t>
            </w:r>
          </w:p>
        </w:tc>
        <w:tc>
          <w:tcPr>
            <w:tcW w:w="145" w:type="pct"/>
          </w:tcPr>
          <w:p w14:paraId="04559A9A" w14:textId="77777777" w:rsidR="00F07A75" w:rsidRPr="00E35706" w:rsidRDefault="00F07A75" w:rsidP="00F07A75">
            <w:pPr>
              <w:pStyle w:val="acctfourfigures"/>
              <w:tabs>
                <w:tab w:val="clear" w:pos="765"/>
                <w:tab w:val="decimal" w:pos="908"/>
              </w:tabs>
              <w:spacing w:line="240" w:lineRule="atLeast"/>
              <w:ind w:left="-115" w:right="-115"/>
              <w:rPr>
                <w:szCs w:val="22"/>
                <w:lang w:val="en-US"/>
              </w:rPr>
            </w:pPr>
          </w:p>
        </w:tc>
        <w:tc>
          <w:tcPr>
            <w:tcW w:w="625" w:type="pct"/>
          </w:tcPr>
          <w:p w14:paraId="6318AE41" w14:textId="43939724" w:rsidR="00F07A75" w:rsidRPr="00E35706" w:rsidRDefault="00F07A75" w:rsidP="00F07A75">
            <w:pPr>
              <w:pStyle w:val="acctfourfigures"/>
              <w:tabs>
                <w:tab w:val="clear" w:pos="765"/>
                <w:tab w:val="decimal" w:pos="908"/>
              </w:tabs>
              <w:spacing w:line="240" w:lineRule="atLeast"/>
              <w:ind w:left="-115" w:right="-115"/>
              <w:rPr>
                <w:rFonts w:cs="Angsana New"/>
                <w:szCs w:val="28"/>
                <w:lang w:val="en-US" w:bidi="th-TH"/>
              </w:rPr>
            </w:pPr>
            <w:r w:rsidRPr="00E35706">
              <w:t>12,655</w:t>
            </w:r>
          </w:p>
        </w:tc>
        <w:tc>
          <w:tcPr>
            <w:tcW w:w="145" w:type="pct"/>
          </w:tcPr>
          <w:p w14:paraId="44E1E92D"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577" w:type="pct"/>
          </w:tcPr>
          <w:p w14:paraId="29BB3CF7" w14:textId="07ADEDE0" w:rsidR="00F07A75" w:rsidRPr="00E35706" w:rsidRDefault="00136D4C" w:rsidP="00F07A75">
            <w:pPr>
              <w:pStyle w:val="acctfourfigures"/>
              <w:tabs>
                <w:tab w:val="clear" w:pos="765"/>
                <w:tab w:val="decimal" w:pos="908"/>
              </w:tabs>
              <w:spacing w:line="240" w:lineRule="atLeast"/>
              <w:ind w:left="-115" w:right="-115"/>
              <w:rPr>
                <w:szCs w:val="22"/>
                <w:lang w:val="en-US"/>
              </w:rPr>
            </w:pPr>
            <w:r w:rsidRPr="00E35706">
              <w:rPr>
                <w:szCs w:val="22"/>
                <w:lang w:val="en-US"/>
              </w:rPr>
              <w:t>10,284</w:t>
            </w:r>
          </w:p>
        </w:tc>
        <w:tc>
          <w:tcPr>
            <w:tcW w:w="144" w:type="pct"/>
          </w:tcPr>
          <w:p w14:paraId="0F1E8C80"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617" w:type="pct"/>
          </w:tcPr>
          <w:p w14:paraId="2200C9E4" w14:textId="54BD19E7" w:rsidR="00F07A75" w:rsidRPr="00E35706" w:rsidRDefault="00F07A75" w:rsidP="00F07A75">
            <w:pPr>
              <w:pStyle w:val="acctfourfigures"/>
              <w:tabs>
                <w:tab w:val="clear" w:pos="765"/>
                <w:tab w:val="decimal" w:pos="908"/>
              </w:tabs>
              <w:spacing w:line="240" w:lineRule="atLeast"/>
              <w:ind w:left="-115" w:right="-115"/>
              <w:rPr>
                <w:szCs w:val="22"/>
                <w:lang w:val="en-US"/>
              </w:rPr>
            </w:pPr>
            <w:r w:rsidRPr="00E35706">
              <w:t>12,535</w:t>
            </w:r>
          </w:p>
        </w:tc>
      </w:tr>
      <w:tr w:rsidR="00F07A75" w:rsidRPr="00E35706" w14:paraId="6799E3A0" w14:textId="77777777" w:rsidTr="004F31C0">
        <w:trPr>
          <w:trHeight w:val="20"/>
        </w:trPr>
        <w:tc>
          <w:tcPr>
            <w:tcW w:w="2122" w:type="pct"/>
            <w:vAlign w:val="center"/>
          </w:tcPr>
          <w:p w14:paraId="31ED0CC8" w14:textId="4E052E19"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289" w:firstLine="142"/>
              <w:rPr>
                <w:rFonts w:ascii="Times New Roman" w:hAnsi="Times New Roman"/>
                <w:sz w:val="22"/>
                <w:szCs w:val="22"/>
              </w:rPr>
            </w:pPr>
            <w:r w:rsidRPr="00E35706">
              <w:rPr>
                <w:rFonts w:ascii="Times New Roman" w:hAnsi="Times New Roman"/>
                <w:sz w:val="22"/>
                <w:szCs w:val="22"/>
              </w:rPr>
              <w:t>Post-employment benefits</w:t>
            </w:r>
          </w:p>
        </w:tc>
        <w:tc>
          <w:tcPr>
            <w:tcW w:w="625" w:type="pct"/>
            <w:tcBorders>
              <w:bottom w:val="single" w:sz="4" w:space="0" w:color="auto"/>
            </w:tcBorders>
            <w:vAlign w:val="center"/>
          </w:tcPr>
          <w:p w14:paraId="6E1011B8" w14:textId="14B6540D" w:rsidR="00F07A75" w:rsidRPr="00E35706" w:rsidRDefault="0079297E" w:rsidP="00F07A75">
            <w:pPr>
              <w:pStyle w:val="acctfourfigures"/>
              <w:tabs>
                <w:tab w:val="clear" w:pos="765"/>
                <w:tab w:val="decimal" w:pos="908"/>
              </w:tabs>
              <w:spacing w:line="240" w:lineRule="atLeast"/>
              <w:ind w:left="-115" w:right="-115"/>
              <w:rPr>
                <w:szCs w:val="22"/>
                <w:cs/>
                <w:lang w:val="en-US" w:bidi="th-TH"/>
              </w:rPr>
            </w:pPr>
            <w:r w:rsidRPr="00E35706">
              <w:rPr>
                <w:szCs w:val="22"/>
                <w:lang w:val="en-US" w:bidi="th-TH"/>
              </w:rPr>
              <w:t>182</w:t>
            </w:r>
          </w:p>
        </w:tc>
        <w:tc>
          <w:tcPr>
            <w:tcW w:w="145" w:type="pct"/>
            <w:vAlign w:val="center"/>
          </w:tcPr>
          <w:p w14:paraId="7984C177"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5" w:type="pct"/>
            <w:tcBorders>
              <w:bottom w:val="single" w:sz="4" w:space="0" w:color="auto"/>
            </w:tcBorders>
          </w:tcPr>
          <w:p w14:paraId="74FEFBB9" w14:textId="7597A1E2" w:rsidR="00F07A75" w:rsidRPr="00E35706" w:rsidRDefault="00F07A75" w:rsidP="00F07A75">
            <w:pPr>
              <w:pStyle w:val="acctfourfigures"/>
              <w:tabs>
                <w:tab w:val="clear" w:pos="765"/>
                <w:tab w:val="decimal" w:pos="908"/>
              </w:tabs>
              <w:spacing w:line="240" w:lineRule="atLeast"/>
              <w:ind w:left="-115" w:right="-115"/>
              <w:rPr>
                <w:szCs w:val="22"/>
                <w:lang w:val="en-US" w:bidi="th-TH"/>
              </w:rPr>
            </w:pPr>
            <w:r w:rsidRPr="00E35706">
              <w:t>349</w:t>
            </w:r>
          </w:p>
        </w:tc>
        <w:tc>
          <w:tcPr>
            <w:tcW w:w="145" w:type="pct"/>
          </w:tcPr>
          <w:p w14:paraId="750BCE08" w14:textId="77777777" w:rsidR="00F07A75" w:rsidRPr="00E35706" w:rsidRDefault="00F07A75" w:rsidP="00F07A75">
            <w:pPr>
              <w:pStyle w:val="acctfourfigures"/>
              <w:tabs>
                <w:tab w:val="clear" w:pos="765"/>
                <w:tab w:val="decimal" w:pos="908"/>
              </w:tabs>
              <w:spacing w:line="240" w:lineRule="atLeast"/>
              <w:ind w:left="-115" w:right="-115"/>
              <w:rPr>
                <w:szCs w:val="22"/>
                <w:lang w:val="en-US" w:bidi="th-TH"/>
              </w:rPr>
            </w:pPr>
          </w:p>
        </w:tc>
        <w:tc>
          <w:tcPr>
            <w:tcW w:w="577" w:type="pct"/>
            <w:tcBorders>
              <w:bottom w:val="single" w:sz="4" w:space="0" w:color="auto"/>
            </w:tcBorders>
          </w:tcPr>
          <w:p w14:paraId="60EC036A" w14:textId="6A99702A" w:rsidR="00F07A75" w:rsidRPr="00E35706" w:rsidRDefault="00136D4C" w:rsidP="00F07A75">
            <w:pPr>
              <w:pStyle w:val="acctfourfigures"/>
              <w:tabs>
                <w:tab w:val="clear" w:pos="765"/>
                <w:tab w:val="decimal" w:pos="908"/>
              </w:tabs>
              <w:spacing w:line="240" w:lineRule="atLeast"/>
              <w:ind w:left="-115" w:right="-115"/>
              <w:rPr>
                <w:szCs w:val="22"/>
                <w:lang w:val="en-US" w:bidi="th-TH"/>
              </w:rPr>
            </w:pPr>
            <w:r w:rsidRPr="00E35706">
              <w:rPr>
                <w:szCs w:val="22"/>
                <w:lang w:val="en-US" w:bidi="th-TH"/>
              </w:rPr>
              <w:t>182</w:t>
            </w:r>
          </w:p>
        </w:tc>
        <w:tc>
          <w:tcPr>
            <w:tcW w:w="144" w:type="pct"/>
          </w:tcPr>
          <w:p w14:paraId="594BD2BF" w14:textId="77777777" w:rsidR="00F07A75" w:rsidRPr="00E35706" w:rsidRDefault="00F07A75" w:rsidP="00F07A75">
            <w:pPr>
              <w:pStyle w:val="acctfourfigures"/>
              <w:tabs>
                <w:tab w:val="clear" w:pos="765"/>
                <w:tab w:val="decimal" w:pos="908"/>
              </w:tabs>
              <w:spacing w:line="240" w:lineRule="atLeast"/>
              <w:ind w:left="-115" w:right="-115"/>
              <w:rPr>
                <w:szCs w:val="22"/>
                <w:lang w:val="en-US" w:bidi="th-TH"/>
              </w:rPr>
            </w:pPr>
          </w:p>
        </w:tc>
        <w:tc>
          <w:tcPr>
            <w:tcW w:w="617" w:type="pct"/>
            <w:tcBorders>
              <w:bottom w:val="single" w:sz="4" w:space="0" w:color="auto"/>
            </w:tcBorders>
          </w:tcPr>
          <w:p w14:paraId="4CE0D00A" w14:textId="550BF05C" w:rsidR="00F07A75" w:rsidRPr="00E35706" w:rsidRDefault="00F07A75" w:rsidP="00F07A75">
            <w:pPr>
              <w:pStyle w:val="acctfourfigures"/>
              <w:tabs>
                <w:tab w:val="clear" w:pos="765"/>
                <w:tab w:val="decimal" w:pos="908"/>
              </w:tabs>
              <w:spacing w:line="240" w:lineRule="atLeast"/>
              <w:ind w:left="-115" w:right="-115"/>
              <w:rPr>
                <w:szCs w:val="22"/>
                <w:lang w:val="en-US" w:bidi="th-TH"/>
              </w:rPr>
            </w:pPr>
            <w:r w:rsidRPr="00E35706">
              <w:t>349</w:t>
            </w:r>
          </w:p>
        </w:tc>
      </w:tr>
      <w:tr w:rsidR="00F07A75" w:rsidRPr="00E35706" w14:paraId="2094C9FD" w14:textId="77777777" w:rsidTr="004F31C0">
        <w:trPr>
          <w:trHeight w:val="20"/>
        </w:trPr>
        <w:tc>
          <w:tcPr>
            <w:tcW w:w="2122" w:type="pct"/>
          </w:tcPr>
          <w:p w14:paraId="15BE62B8"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E35706">
              <w:rPr>
                <w:rFonts w:ascii="Times New Roman" w:hAnsi="Times New Roman"/>
                <w:b/>
                <w:bCs/>
                <w:sz w:val="22"/>
                <w:szCs w:val="22"/>
              </w:rPr>
              <w:t xml:space="preserve">Total key management personnel </w:t>
            </w:r>
          </w:p>
          <w:p w14:paraId="43DDEE68"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E35706">
              <w:rPr>
                <w:rFonts w:ascii="Times New Roman" w:hAnsi="Times New Roman"/>
                <w:b/>
                <w:bCs/>
                <w:sz w:val="22"/>
                <w:szCs w:val="22"/>
              </w:rPr>
              <w:t xml:space="preserve">   compensation </w:t>
            </w:r>
          </w:p>
        </w:tc>
        <w:tc>
          <w:tcPr>
            <w:tcW w:w="625" w:type="pct"/>
            <w:tcBorders>
              <w:top w:val="single" w:sz="4" w:space="0" w:color="auto"/>
              <w:bottom w:val="double" w:sz="4" w:space="0" w:color="auto"/>
            </w:tcBorders>
            <w:vAlign w:val="bottom"/>
          </w:tcPr>
          <w:p w14:paraId="340FE326" w14:textId="1484CAC0" w:rsidR="00F07A75" w:rsidRPr="00E35706" w:rsidRDefault="0079297E" w:rsidP="00F07A75">
            <w:pPr>
              <w:pStyle w:val="acctfourfigures"/>
              <w:tabs>
                <w:tab w:val="clear" w:pos="765"/>
                <w:tab w:val="decimal" w:pos="908"/>
              </w:tabs>
              <w:spacing w:line="240" w:lineRule="atLeast"/>
              <w:ind w:left="-115" w:right="-115"/>
              <w:rPr>
                <w:b/>
                <w:bCs/>
                <w:szCs w:val="22"/>
                <w:lang w:val="en-US"/>
              </w:rPr>
            </w:pPr>
            <w:r w:rsidRPr="00E35706">
              <w:rPr>
                <w:b/>
                <w:bCs/>
                <w:szCs w:val="22"/>
                <w:lang w:val="en-US"/>
              </w:rPr>
              <w:t>10,</w:t>
            </w:r>
            <w:r w:rsidR="00136D4C" w:rsidRPr="00E35706">
              <w:rPr>
                <w:b/>
                <w:bCs/>
                <w:szCs w:val="22"/>
                <w:lang w:val="en-US"/>
              </w:rPr>
              <w:t>586</w:t>
            </w:r>
          </w:p>
        </w:tc>
        <w:tc>
          <w:tcPr>
            <w:tcW w:w="145" w:type="pct"/>
          </w:tcPr>
          <w:p w14:paraId="6089FAB3" w14:textId="77777777" w:rsidR="00F07A75" w:rsidRPr="00E35706" w:rsidRDefault="00F07A75" w:rsidP="00F07A75">
            <w:pPr>
              <w:pStyle w:val="acctfourfigures"/>
              <w:tabs>
                <w:tab w:val="clear" w:pos="765"/>
                <w:tab w:val="decimal" w:pos="908"/>
              </w:tabs>
              <w:spacing w:line="240" w:lineRule="atLeast"/>
              <w:ind w:left="-115" w:right="-115"/>
              <w:rPr>
                <w:b/>
                <w:bCs/>
                <w:szCs w:val="22"/>
              </w:rPr>
            </w:pPr>
          </w:p>
        </w:tc>
        <w:tc>
          <w:tcPr>
            <w:tcW w:w="625" w:type="pct"/>
            <w:tcBorders>
              <w:top w:val="single" w:sz="4" w:space="0" w:color="auto"/>
              <w:bottom w:val="double" w:sz="4" w:space="0" w:color="auto"/>
            </w:tcBorders>
          </w:tcPr>
          <w:p w14:paraId="4610E492" w14:textId="77777777" w:rsidR="00F07A75" w:rsidRPr="00E35706" w:rsidRDefault="00F07A75" w:rsidP="00F07A75">
            <w:pPr>
              <w:pStyle w:val="acctfourfigures"/>
              <w:tabs>
                <w:tab w:val="clear" w:pos="765"/>
                <w:tab w:val="decimal" w:pos="908"/>
              </w:tabs>
              <w:spacing w:line="240" w:lineRule="atLeast"/>
              <w:ind w:left="-115" w:right="-115"/>
            </w:pPr>
          </w:p>
          <w:p w14:paraId="28639353" w14:textId="111D8524" w:rsidR="00F07A75" w:rsidRPr="00E35706" w:rsidRDefault="00F07A75" w:rsidP="00F07A75">
            <w:pPr>
              <w:pStyle w:val="acctfourfigures"/>
              <w:tabs>
                <w:tab w:val="clear" w:pos="765"/>
                <w:tab w:val="decimal" w:pos="908"/>
              </w:tabs>
              <w:spacing w:line="240" w:lineRule="atLeast"/>
              <w:ind w:left="-115" w:right="-115"/>
              <w:rPr>
                <w:b/>
                <w:bCs/>
                <w:szCs w:val="22"/>
                <w:lang w:val="en-US"/>
              </w:rPr>
            </w:pPr>
            <w:r w:rsidRPr="00E35706">
              <w:rPr>
                <w:b/>
                <w:bCs/>
              </w:rPr>
              <w:t>13,004</w:t>
            </w:r>
          </w:p>
        </w:tc>
        <w:tc>
          <w:tcPr>
            <w:tcW w:w="145" w:type="pct"/>
          </w:tcPr>
          <w:p w14:paraId="0F179905" w14:textId="77777777" w:rsidR="00F07A75" w:rsidRPr="00E35706" w:rsidRDefault="00F07A75" w:rsidP="00F07A75">
            <w:pPr>
              <w:pStyle w:val="acctfourfigures"/>
              <w:tabs>
                <w:tab w:val="clear" w:pos="765"/>
                <w:tab w:val="decimal" w:pos="908"/>
              </w:tabs>
              <w:spacing w:line="240" w:lineRule="atLeast"/>
              <w:ind w:left="-115" w:right="-115"/>
              <w:rPr>
                <w:b/>
                <w:bCs/>
                <w:szCs w:val="22"/>
              </w:rPr>
            </w:pPr>
          </w:p>
        </w:tc>
        <w:tc>
          <w:tcPr>
            <w:tcW w:w="577" w:type="pct"/>
            <w:tcBorders>
              <w:top w:val="single" w:sz="4" w:space="0" w:color="auto"/>
              <w:bottom w:val="double" w:sz="4" w:space="0" w:color="auto"/>
            </w:tcBorders>
            <w:vAlign w:val="bottom"/>
          </w:tcPr>
          <w:p w14:paraId="1755FB55" w14:textId="4B04CF08" w:rsidR="00F07A75" w:rsidRPr="00E35706" w:rsidRDefault="00136D4C" w:rsidP="00F07A75">
            <w:pPr>
              <w:pStyle w:val="acctfourfigures"/>
              <w:tabs>
                <w:tab w:val="clear" w:pos="765"/>
                <w:tab w:val="decimal" w:pos="908"/>
              </w:tabs>
              <w:spacing w:line="240" w:lineRule="atLeast"/>
              <w:ind w:left="-115" w:right="-115"/>
              <w:rPr>
                <w:b/>
                <w:bCs/>
                <w:szCs w:val="22"/>
                <w:lang w:val="en-US"/>
              </w:rPr>
            </w:pPr>
            <w:r w:rsidRPr="00E35706">
              <w:rPr>
                <w:b/>
                <w:bCs/>
                <w:szCs w:val="22"/>
                <w:lang w:val="en-US"/>
              </w:rPr>
              <w:t>10,466</w:t>
            </w:r>
          </w:p>
        </w:tc>
        <w:tc>
          <w:tcPr>
            <w:tcW w:w="144" w:type="pct"/>
          </w:tcPr>
          <w:p w14:paraId="5897AD4A" w14:textId="77777777" w:rsidR="00F07A75" w:rsidRPr="00E35706" w:rsidRDefault="00F07A75" w:rsidP="00F07A75">
            <w:pPr>
              <w:pStyle w:val="acctfourfigures"/>
              <w:tabs>
                <w:tab w:val="clear" w:pos="765"/>
                <w:tab w:val="decimal" w:pos="908"/>
              </w:tabs>
              <w:spacing w:line="240" w:lineRule="atLeast"/>
              <w:ind w:left="-115" w:right="-115"/>
              <w:rPr>
                <w:b/>
                <w:bCs/>
                <w:szCs w:val="22"/>
              </w:rPr>
            </w:pPr>
          </w:p>
        </w:tc>
        <w:tc>
          <w:tcPr>
            <w:tcW w:w="617" w:type="pct"/>
            <w:tcBorders>
              <w:top w:val="single" w:sz="4" w:space="0" w:color="auto"/>
              <w:bottom w:val="double" w:sz="4" w:space="0" w:color="auto"/>
            </w:tcBorders>
          </w:tcPr>
          <w:p w14:paraId="17A312C0" w14:textId="77777777" w:rsidR="00F07A75" w:rsidRPr="00E35706" w:rsidRDefault="00F07A75" w:rsidP="00F07A75">
            <w:pPr>
              <w:pStyle w:val="acctfourfigures"/>
              <w:tabs>
                <w:tab w:val="clear" w:pos="765"/>
                <w:tab w:val="decimal" w:pos="908"/>
              </w:tabs>
              <w:spacing w:line="240" w:lineRule="atLeast"/>
              <w:ind w:left="-115" w:right="-115"/>
            </w:pPr>
          </w:p>
          <w:p w14:paraId="4DDFDFAD" w14:textId="661313A2" w:rsidR="00F07A75" w:rsidRPr="00E35706" w:rsidRDefault="00F07A75" w:rsidP="00F07A75">
            <w:pPr>
              <w:pStyle w:val="acctfourfigures"/>
              <w:tabs>
                <w:tab w:val="clear" w:pos="765"/>
                <w:tab w:val="decimal" w:pos="908"/>
              </w:tabs>
              <w:spacing w:line="240" w:lineRule="atLeast"/>
              <w:ind w:left="-115" w:right="-115"/>
              <w:rPr>
                <w:b/>
                <w:bCs/>
                <w:szCs w:val="22"/>
                <w:lang w:bidi="th-TH"/>
              </w:rPr>
            </w:pPr>
            <w:r w:rsidRPr="00E35706">
              <w:rPr>
                <w:b/>
                <w:bCs/>
              </w:rPr>
              <w:t>12,884</w:t>
            </w:r>
          </w:p>
        </w:tc>
      </w:tr>
      <w:tr w:rsidR="00F07A75" w:rsidRPr="00E35706" w14:paraId="1C848184" w14:textId="77777777" w:rsidTr="006472EB">
        <w:trPr>
          <w:trHeight w:val="20"/>
        </w:trPr>
        <w:tc>
          <w:tcPr>
            <w:tcW w:w="2122" w:type="pct"/>
          </w:tcPr>
          <w:p w14:paraId="0715B619"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rPr>
            </w:pPr>
          </w:p>
        </w:tc>
        <w:tc>
          <w:tcPr>
            <w:tcW w:w="625" w:type="pct"/>
            <w:tcBorders>
              <w:top w:val="double" w:sz="4" w:space="0" w:color="auto"/>
            </w:tcBorders>
          </w:tcPr>
          <w:p w14:paraId="66F77F9F" w14:textId="77777777" w:rsidR="00F07A75" w:rsidRPr="00E35706" w:rsidRDefault="00F07A75" w:rsidP="00F07A75">
            <w:pPr>
              <w:pStyle w:val="acctfourfigures"/>
              <w:tabs>
                <w:tab w:val="clear" w:pos="765"/>
                <w:tab w:val="decimal" w:pos="908"/>
              </w:tabs>
              <w:spacing w:line="240" w:lineRule="atLeast"/>
              <w:ind w:left="-115" w:right="-115"/>
              <w:rPr>
                <w:b/>
                <w:bCs/>
                <w:sz w:val="14"/>
                <w:szCs w:val="14"/>
                <w:lang w:val="en-US"/>
              </w:rPr>
            </w:pPr>
          </w:p>
        </w:tc>
        <w:tc>
          <w:tcPr>
            <w:tcW w:w="145" w:type="pct"/>
          </w:tcPr>
          <w:p w14:paraId="3FE7ECD9" w14:textId="77777777" w:rsidR="00F07A75" w:rsidRPr="00E35706" w:rsidRDefault="00F07A75" w:rsidP="00F07A75">
            <w:pPr>
              <w:pStyle w:val="acctfourfigures"/>
              <w:tabs>
                <w:tab w:val="clear" w:pos="765"/>
                <w:tab w:val="decimal" w:pos="908"/>
              </w:tabs>
              <w:spacing w:line="240" w:lineRule="atLeast"/>
              <w:ind w:left="-115" w:right="-115"/>
              <w:rPr>
                <w:sz w:val="14"/>
                <w:szCs w:val="14"/>
              </w:rPr>
            </w:pPr>
          </w:p>
        </w:tc>
        <w:tc>
          <w:tcPr>
            <w:tcW w:w="625" w:type="pct"/>
            <w:tcBorders>
              <w:top w:val="double" w:sz="4" w:space="0" w:color="auto"/>
            </w:tcBorders>
          </w:tcPr>
          <w:p w14:paraId="3F7624DD" w14:textId="77777777" w:rsidR="00F07A75" w:rsidRPr="00E35706" w:rsidRDefault="00F07A75" w:rsidP="00F07A75">
            <w:pPr>
              <w:pStyle w:val="acctfourfigures"/>
              <w:tabs>
                <w:tab w:val="clear" w:pos="765"/>
                <w:tab w:val="decimal" w:pos="908"/>
              </w:tabs>
              <w:spacing w:line="240" w:lineRule="atLeast"/>
              <w:ind w:left="-115" w:right="-115"/>
              <w:rPr>
                <w:sz w:val="14"/>
                <w:szCs w:val="14"/>
              </w:rPr>
            </w:pPr>
          </w:p>
        </w:tc>
        <w:tc>
          <w:tcPr>
            <w:tcW w:w="145" w:type="pct"/>
          </w:tcPr>
          <w:p w14:paraId="3270F892"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14"/>
                <w:szCs w:val="14"/>
              </w:rPr>
            </w:pPr>
          </w:p>
        </w:tc>
        <w:tc>
          <w:tcPr>
            <w:tcW w:w="577" w:type="pct"/>
            <w:tcBorders>
              <w:top w:val="double" w:sz="4" w:space="0" w:color="auto"/>
            </w:tcBorders>
          </w:tcPr>
          <w:p w14:paraId="32FCBB0D" w14:textId="77777777" w:rsidR="00F07A75" w:rsidRPr="00E35706" w:rsidRDefault="00F07A75" w:rsidP="00F07A75">
            <w:pPr>
              <w:pStyle w:val="acctfourfigures"/>
              <w:tabs>
                <w:tab w:val="clear" w:pos="765"/>
                <w:tab w:val="decimal" w:pos="908"/>
              </w:tabs>
              <w:spacing w:line="240" w:lineRule="atLeast"/>
              <w:ind w:left="-115" w:right="-115"/>
              <w:rPr>
                <w:sz w:val="14"/>
                <w:szCs w:val="14"/>
              </w:rPr>
            </w:pPr>
          </w:p>
        </w:tc>
        <w:tc>
          <w:tcPr>
            <w:tcW w:w="144" w:type="pct"/>
          </w:tcPr>
          <w:p w14:paraId="24A0BC8A" w14:textId="77777777" w:rsidR="00F07A75" w:rsidRPr="00E35706" w:rsidRDefault="00F07A75" w:rsidP="00F07A75">
            <w:pPr>
              <w:pStyle w:val="acctfourfigures"/>
              <w:tabs>
                <w:tab w:val="clear" w:pos="765"/>
                <w:tab w:val="decimal" w:pos="908"/>
              </w:tabs>
              <w:spacing w:line="240" w:lineRule="atLeast"/>
              <w:ind w:left="-115" w:right="-115"/>
              <w:rPr>
                <w:sz w:val="14"/>
                <w:szCs w:val="14"/>
              </w:rPr>
            </w:pPr>
          </w:p>
        </w:tc>
        <w:tc>
          <w:tcPr>
            <w:tcW w:w="617" w:type="pct"/>
            <w:tcBorders>
              <w:top w:val="double" w:sz="4" w:space="0" w:color="auto"/>
            </w:tcBorders>
          </w:tcPr>
          <w:p w14:paraId="456DB34E" w14:textId="77777777" w:rsidR="00F07A75" w:rsidRPr="00E35706" w:rsidRDefault="00F07A75" w:rsidP="00F07A75">
            <w:pPr>
              <w:pStyle w:val="acctfourfigures"/>
              <w:tabs>
                <w:tab w:val="clear" w:pos="765"/>
                <w:tab w:val="decimal" w:pos="908"/>
              </w:tabs>
              <w:spacing w:line="240" w:lineRule="atLeast"/>
              <w:ind w:left="-115" w:right="-115"/>
              <w:rPr>
                <w:sz w:val="14"/>
                <w:szCs w:val="14"/>
              </w:rPr>
            </w:pPr>
          </w:p>
        </w:tc>
      </w:tr>
      <w:tr w:rsidR="00F07A75" w:rsidRPr="00E35706" w14:paraId="2E4BE029" w14:textId="77777777" w:rsidTr="006472EB">
        <w:trPr>
          <w:trHeight w:val="20"/>
        </w:trPr>
        <w:tc>
          <w:tcPr>
            <w:tcW w:w="2122" w:type="pct"/>
          </w:tcPr>
          <w:p w14:paraId="2269780D"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E35706">
              <w:rPr>
                <w:rFonts w:ascii="Times New Roman" w:hAnsi="Times New Roman"/>
                <w:b/>
                <w:bCs/>
                <w:sz w:val="22"/>
                <w:szCs w:val="22"/>
              </w:rPr>
              <w:t xml:space="preserve">Other related parties </w:t>
            </w:r>
          </w:p>
        </w:tc>
        <w:tc>
          <w:tcPr>
            <w:tcW w:w="625" w:type="pct"/>
          </w:tcPr>
          <w:p w14:paraId="432F4F0F"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145" w:type="pct"/>
          </w:tcPr>
          <w:p w14:paraId="08F8BF1B" w14:textId="77777777" w:rsidR="00F07A75" w:rsidRPr="00E35706" w:rsidRDefault="00F07A75" w:rsidP="00F07A75">
            <w:pPr>
              <w:pStyle w:val="acctfourfigures"/>
              <w:tabs>
                <w:tab w:val="clear" w:pos="765"/>
                <w:tab w:val="decimal" w:pos="908"/>
              </w:tabs>
              <w:spacing w:line="240" w:lineRule="atLeast"/>
              <w:ind w:left="-115" w:right="-115"/>
              <w:rPr>
                <w:szCs w:val="22"/>
                <w:lang w:val="en-US"/>
              </w:rPr>
            </w:pPr>
          </w:p>
        </w:tc>
        <w:tc>
          <w:tcPr>
            <w:tcW w:w="625" w:type="pct"/>
          </w:tcPr>
          <w:p w14:paraId="49C81B51" w14:textId="77777777" w:rsidR="00F07A75" w:rsidRPr="00E35706" w:rsidRDefault="00F07A75" w:rsidP="00F07A75">
            <w:pPr>
              <w:pStyle w:val="acctfourfigures"/>
              <w:tabs>
                <w:tab w:val="clear" w:pos="765"/>
                <w:tab w:val="decimal" w:pos="908"/>
              </w:tabs>
              <w:spacing w:line="240" w:lineRule="atLeast"/>
              <w:ind w:left="-115" w:right="-115"/>
              <w:rPr>
                <w:szCs w:val="22"/>
              </w:rPr>
            </w:pPr>
          </w:p>
        </w:tc>
        <w:tc>
          <w:tcPr>
            <w:tcW w:w="145" w:type="pct"/>
          </w:tcPr>
          <w:p w14:paraId="1CCCC839"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7729E55B" w14:textId="77777777" w:rsidR="00F07A75" w:rsidRPr="00E35706" w:rsidRDefault="00F07A75" w:rsidP="00F07A75">
            <w:pPr>
              <w:pStyle w:val="acctfourfigures"/>
              <w:tabs>
                <w:tab w:val="clear" w:pos="765"/>
                <w:tab w:val="decimal" w:pos="908"/>
              </w:tabs>
              <w:spacing w:line="240" w:lineRule="atLeast"/>
              <w:ind w:left="-115" w:right="-115"/>
              <w:rPr>
                <w:szCs w:val="22"/>
                <w:lang w:val="en-US"/>
              </w:rPr>
            </w:pPr>
          </w:p>
        </w:tc>
        <w:tc>
          <w:tcPr>
            <w:tcW w:w="144" w:type="pct"/>
          </w:tcPr>
          <w:p w14:paraId="1D50CC2C" w14:textId="77777777" w:rsidR="00F07A75" w:rsidRPr="00E35706" w:rsidRDefault="00F07A75" w:rsidP="00F07A75">
            <w:pPr>
              <w:pStyle w:val="acctfourfigures"/>
              <w:tabs>
                <w:tab w:val="clear" w:pos="765"/>
                <w:tab w:val="decimal" w:pos="908"/>
              </w:tabs>
              <w:spacing w:line="240" w:lineRule="atLeast"/>
              <w:ind w:left="-115" w:right="-115"/>
              <w:rPr>
                <w:szCs w:val="22"/>
                <w:lang w:val="en-US"/>
              </w:rPr>
            </w:pPr>
          </w:p>
        </w:tc>
        <w:tc>
          <w:tcPr>
            <w:tcW w:w="617" w:type="pct"/>
          </w:tcPr>
          <w:p w14:paraId="3FB56E0E" w14:textId="77777777" w:rsidR="00F07A75" w:rsidRPr="00E35706" w:rsidRDefault="00F07A75" w:rsidP="00F07A75">
            <w:pPr>
              <w:pStyle w:val="acctfourfigures"/>
              <w:tabs>
                <w:tab w:val="clear" w:pos="765"/>
                <w:tab w:val="decimal" w:pos="908"/>
              </w:tabs>
              <w:spacing w:line="240" w:lineRule="atLeast"/>
              <w:ind w:left="-115" w:right="-115"/>
              <w:rPr>
                <w:szCs w:val="22"/>
                <w:lang w:val="en-US"/>
              </w:rPr>
            </w:pPr>
          </w:p>
        </w:tc>
      </w:tr>
      <w:tr w:rsidR="00F07A75" w:rsidRPr="00E35706" w14:paraId="70F934A5" w14:textId="77777777" w:rsidTr="006472EB">
        <w:trPr>
          <w:trHeight w:val="20"/>
        </w:trPr>
        <w:tc>
          <w:tcPr>
            <w:tcW w:w="2122" w:type="pct"/>
          </w:tcPr>
          <w:p w14:paraId="2FE34CE7"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E35706">
              <w:rPr>
                <w:rFonts w:ascii="Times New Roman" w:hAnsi="Times New Roman"/>
                <w:sz w:val="22"/>
                <w:szCs w:val="22"/>
              </w:rPr>
              <w:t>Sales of raw materials and goods</w:t>
            </w:r>
          </w:p>
        </w:tc>
        <w:tc>
          <w:tcPr>
            <w:tcW w:w="625" w:type="pct"/>
          </w:tcPr>
          <w:p w14:paraId="3E0A02C0" w14:textId="38941E1D" w:rsidR="00F07A75" w:rsidRPr="00E35706" w:rsidRDefault="00654D13" w:rsidP="00F07A75">
            <w:pPr>
              <w:pStyle w:val="acctfourfigures"/>
              <w:tabs>
                <w:tab w:val="clear" w:pos="765"/>
                <w:tab w:val="decimal" w:pos="908"/>
              </w:tabs>
              <w:spacing w:line="240" w:lineRule="atLeast"/>
              <w:ind w:left="-115" w:right="51"/>
              <w:jc w:val="right"/>
              <w:rPr>
                <w:szCs w:val="22"/>
                <w:lang w:val="en-US"/>
              </w:rPr>
            </w:pPr>
            <w:r w:rsidRPr="00E35706">
              <w:rPr>
                <w:szCs w:val="22"/>
                <w:lang w:val="en-US"/>
              </w:rPr>
              <w:t>1,792,675</w:t>
            </w:r>
          </w:p>
        </w:tc>
        <w:tc>
          <w:tcPr>
            <w:tcW w:w="145" w:type="pct"/>
          </w:tcPr>
          <w:p w14:paraId="21184882" w14:textId="77777777" w:rsidR="00F07A75" w:rsidRPr="00E35706" w:rsidRDefault="00F07A75" w:rsidP="00F07A75">
            <w:pPr>
              <w:pStyle w:val="acctfourfigures"/>
              <w:tabs>
                <w:tab w:val="clear" w:pos="765"/>
                <w:tab w:val="decimal" w:pos="908"/>
              </w:tabs>
              <w:spacing w:line="240" w:lineRule="atLeast"/>
              <w:ind w:left="-115" w:right="-115"/>
              <w:jc w:val="right"/>
              <w:rPr>
                <w:szCs w:val="22"/>
                <w:lang w:val="en-US"/>
              </w:rPr>
            </w:pPr>
          </w:p>
        </w:tc>
        <w:tc>
          <w:tcPr>
            <w:tcW w:w="625" w:type="pct"/>
          </w:tcPr>
          <w:p w14:paraId="3BA26504" w14:textId="04E51D6C" w:rsidR="00F07A75" w:rsidRPr="00E35706" w:rsidRDefault="00F07A75" w:rsidP="00F07A75">
            <w:pPr>
              <w:pStyle w:val="acctfourfigures"/>
              <w:tabs>
                <w:tab w:val="clear" w:pos="765"/>
                <w:tab w:val="decimal" w:pos="908"/>
              </w:tabs>
              <w:spacing w:line="240" w:lineRule="atLeast"/>
              <w:ind w:left="-115" w:right="51"/>
              <w:jc w:val="right"/>
              <w:rPr>
                <w:szCs w:val="22"/>
                <w:lang w:val="en-US"/>
              </w:rPr>
            </w:pPr>
            <w:r w:rsidRPr="00E35706">
              <w:t>1,918,284</w:t>
            </w:r>
          </w:p>
        </w:tc>
        <w:tc>
          <w:tcPr>
            <w:tcW w:w="145" w:type="pct"/>
          </w:tcPr>
          <w:p w14:paraId="600A105C"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7D228551" w14:textId="347C9B9D" w:rsidR="00F07A75" w:rsidRPr="00E35706" w:rsidRDefault="005D0B40" w:rsidP="00F07A75">
            <w:pPr>
              <w:pStyle w:val="acctfourfigures"/>
              <w:tabs>
                <w:tab w:val="clear" w:pos="765"/>
                <w:tab w:val="decimal" w:pos="630"/>
              </w:tabs>
              <w:spacing w:line="240" w:lineRule="atLeast"/>
              <w:ind w:left="-115" w:right="-39"/>
              <w:jc w:val="right"/>
              <w:rPr>
                <w:szCs w:val="22"/>
                <w:lang w:val="en-US"/>
              </w:rPr>
            </w:pPr>
            <w:r w:rsidRPr="00E35706">
              <w:rPr>
                <w:szCs w:val="22"/>
                <w:lang w:val="en-US"/>
              </w:rPr>
              <w:t>15,581</w:t>
            </w:r>
          </w:p>
        </w:tc>
        <w:tc>
          <w:tcPr>
            <w:tcW w:w="144" w:type="pct"/>
          </w:tcPr>
          <w:p w14:paraId="306163D8" w14:textId="77777777" w:rsidR="00F07A75" w:rsidRPr="00E35706" w:rsidRDefault="00F07A75" w:rsidP="00F07A75">
            <w:pPr>
              <w:pStyle w:val="acctfourfigures"/>
              <w:tabs>
                <w:tab w:val="clear" w:pos="765"/>
                <w:tab w:val="decimal" w:pos="800"/>
              </w:tabs>
              <w:spacing w:line="240" w:lineRule="atLeast"/>
              <w:ind w:left="-115" w:right="-115"/>
              <w:rPr>
                <w:szCs w:val="22"/>
                <w:lang w:val="en-US"/>
              </w:rPr>
            </w:pPr>
          </w:p>
        </w:tc>
        <w:tc>
          <w:tcPr>
            <w:tcW w:w="617" w:type="pct"/>
          </w:tcPr>
          <w:p w14:paraId="23403335" w14:textId="62283823" w:rsidR="00F07A75" w:rsidRPr="00E35706" w:rsidRDefault="00F07A75" w:rsidP="00F07A75">
            <w:pPr>
              <w:pStyle w:val="acctfourfigures"/>
              <w:tabs>
                <w:tab w:val="clear" w:pos="765"/>
                <w:tab w:val="decimal" w:pos="900"/>
              </w:tabs>
              <w:spacing w:line="240" w:lineRule="atLeast"/>
              <w:ind w:left="-115" w:right="26"/>
              <w:jc w:val="right"/>
              <w:rPr>
                <w:szCs w:val="22"/>
                <w:lang w:val="en-US"/>
              </w:rPr>
            </w:pPr>
            <w:r w:rsidRPr="00E35706">
              <w:t>23,008</w:t>
            </w:r>
          </w:p>
        </w:tc>
      </w:tr>
      <w:tr w:rsidR="00F07A75" w:rsidRPr="00E35706" w14:paraId="48EF0AD9" w14:textId="77777777" w:rsidTr="004F31C0">
        <w:trPr>
          <w:trHeight w:val="20"/>
        </w:trPr>
        <w:tc>
          <w:tcPr>
            <w:tcW w:w="2122" w:type="pct"/>
          </w:tcPr>
          <w:p w14:paraId="1CC1F6FE" w14:textId="1E923D3E" w:rsidR="00F07A75" w:rsidRPr="008202E2"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sz w:val="22"/>
                <w:szCs w:val="22"/>
                <w:cs/>
              </w:rPr>
            </w:pPr>
            <w:r w:rsidRPr="00E35706">
              <w:rPr>
                <w:rFonts w:ascii="Times New Roman" w:hAnsi="Times New Roman"/>
                <w:sz w:val="22"/>
                <w:szCs w:val="22"/>
              </w:rPr>
              <w:t>Other incomes</w:t>
            </w:r>
          </w:p>
        </w:tc>
        <w:tc>
          <w:tcPr>
            <w:tcW w:w="625" w:type="pct"/>
          </w:tcPr>
          <w:p w14:paraId="582D28F1" w14:textId="55E09F99" w:rsidR="00F07A75" w:rsidRPr="00E35706" w:rsidRDefault="0046025F" w:rsidP="00F07A75">
            <w:pPr>
              <w:pStyle w:val="acctfourfigures"/>
              <w:tabs>
                <w:tab w:val="clear" w:pos="765"/>
                <w:tab w:val="decimal" w:pos="908"/>
              </w:tabs>
              <w:spacing w:line="240" w:lineRule="atLeast"/>
              <w:ind w:left="-115" w:right="51"/>
              <w:jc w:val="right"/>
              <w:rPr>
                <w:szCs w:val="22"/>
                <w:lang w:val="en-US"/>
              </w:rPr>
            </w:pPr>
            <w:r w:rsidRPr="00E35706">
              <w:rPr>
                <w:szCs w:val="22"/>
                <w:lang w:val="en-US"/>
              </w:rPr>
              <w:t>3,651</w:t>
            </w:r>
          </w:p>
        </w:tc>
        <w:tc>
          <w:tcPr>
            <w:tcW w:w="145" w:type="pct"/>
          </w:tcPr>
          <w:p w14:paraId="57888801" w14:textId="77777777" w:rsidR="00F07A75" w:rsidRPr="00E35706" w:rsidRDefault="00F07A75" w:rsidP="00F07A75">
            <w:pPr>
              <w:pStyle w:val="acctfourfigures"/>
              <w:tabs>
                <w:tab w:val="clear" w:pos="765"/>
                <w:tab w:val="decimal" w:pos="908"/>
              </w:tabs>
              <w:spacing w:line="240" w:lineRule="atLeast"/>
              <w:ind w:left="-115" w:right="-115"/>
              <w:jc w:val="right"/>
              <w:rPr>
                <w:szCs w:val="22"/>
                <w:lang w:val="en-US"/>
              </w:rPr>
            </w:pPr>
          </w:p>
        </w:tc>
        <w:tc>
          <w:tcPr>
            <w:tcW w:w="625" w:type="pct"/>
          </w:tcPr>
          <w:p w14:paraId="2BD68221" w14:textId="280A8C8A" w:rsidR="00F07A75" w:rsidRPr="00E35706" w:rsidRDefault="00E07F74" w:rsidP="00E07F74">
            <w:pPr>
              <w:pStyle w:val="acctfourfigures"/>
              <w:tabs>
                <w:tab w:val="clear" w:pos="765"/>
                <w:tab w:val="decimal" w:pos="908"/>
              </w:tabs>
              <w:spacing w:line="240" w:lineRule="atLeast"/>
              <w:ind w:left="-115" w:right="51"/>
              <w:jc w:val="right"/>
              <w:rPr>
                <w:szCs w:val="22"/>
                <w:lang w:val="en-US"/>
              </w:rPr>
            </w:pPr>
            <w:r w:rsidRPr="00E35706">
              <w:rPr>
                <w:szCs w:val="22"/>
                <w:lang w:val="en-US"/>
              </w:rPr>
              <w:t>4,144</w:t>
            </w:r>
          </w:p>
        </w:tc>
        <w:tc>
          <w:tcPr>
            <w:tcW w:w="145" w:type="pct"/>
          </w:tcPr>
          <w:p w14:paraId="5F4AF7D0" w14:textId="77777777" w:rsidR="00F07A75" w:rsidRPr="00E35706" w:rsidRDefault="00F07A75" w:rsidP="00E07F74">
            <w:pPr>
              <w:pStyle w:val="acctfourfigures"/>
              <w:tabs>
                <w:tab w:val="clear" w:pos="765"/>
                <w:tab w:val="decimal" w:pos="908"/>
              </w:tabs>
              <w:spacing w:line="240" w:lineRule="atLeast"/>
              <w:ind w:left="-115" w:right="51"/>
              <w:jc w:val="right"/>
              <w:rPr>
                <w:szCs w:val="22"/>
              </w:rPr>
            </w:pPr>
          </w:p>
        </w:tc>
        <w:tc>
          <w:tcPr>
            <w:tcW w:w="577" w:type="pct"/>
          </w:tcPr>
          <w:p w14:paraId="5A11DFDF" w14:textId="40B73948" w:rsidR="00F07A75" w:rsidRPr="00E35706" w:rsidRDefault="005D0B40" w:rsidP="00F07A75">
            <w:pPr>
              <w:pStyle w:val="acctfourfigures"/>
              <w:tabs>
                <w:tab w:val="clear" w:pos="765"/>
                <w:tab w:val="decimal" w:pos="630"/>
              </w:tabs>
              <w:spacing w:line="240" w:lineRule="atLeast"/>
              <w:ind w:left="-115" w:right="-39"/>
              <w:jc w:val="right"/>
              <w:rPr>
                <w:szCs w:val="22"/>
                <w:lang w:val="en-US"/>
              </w:rPr>
            </w:pPr>
            <w:r w:rsidRPr="00E35706">
              <w:rPr>
                <w:szCs w:val="22"/>
                <w:lang w:val="en-US"/>
              </w:rPr>
              <w:t>137</w:t>
            </w:r>
          </w:p>
        </w:tc>
        <w:tc>
          <w:tcPr>
            <w:tcW w:w="144" w:type="pct"/>
          </w:tcPr>
          <w:p w14:paraId="7AC64AC5" w14:textId="77777777" w:rsidR="00F07A75" w:rsidRPr="00E35706" w:rsidRDefault="00F07A75" w:rsidP="00F07A75">
            <w:pPr>
              <w:pStyle w:val="acctfourfigures"/>
              <w:tabs>
                <w:tab w:val="clear" w:pos="765"/>
                <w:tab w:val="decimal" w:pos="800"/>
              </w:tabs>
              <w:spacing w:line="240" w:lineRule="atLeast"/>
              <w:ind w:left="-115" w:right="-115"/>
              <w:rPr>
                <w:szCs w:val="22"/>
                <w:lang w:val="en-US"/>
              </w:rPr>
            </w:pPr>
          </w:p>
        </w:tc>
        <w:tc>
          <w:tcPr>
            <w:tcW w:w="617" w:type="pct"/>
          </w:tcPr>
          <w:p w14:paraId="242F62D3" w14:textId="09D6B62B" w:rsidR="00F07A75" w:rsidRPr="00E35706" w:rsidRDefault="00F07A75" w:rsidP="006913C4">
            <w:pPr>
              <w:pStyle w:val="acctfourfigures"/>
              <w:tabs>
                <w:tab w:val="clear" w:pos="765"/>
                <w:tab w:val="decimal" w:pos="597"/>
              </w:tabs>
              <w:spacing w:line="240" w:lineRule="atLeast"/>
              <w:ind w:left="-115" w:right="-115"/>
              <w:rPr>
                <w:szCs w:val="22"/>
                <w:lang w:val="en-US"/>
              </w:rPr>
            </w:pPr>
            <w:r w:rsidRPr="00E35706">
              <w:rPr>
                <w:szCs w:val="22"/>
                <w:lang w:val="en-US"/>
              </w:rPr>
              <w:t>-</w:t>
            </w:r>
          </w:p>
        </w:tc>
      </w:tr>
      <w:tr w:rsidR="00F07A75" w:rsidRPr="00E35706" w14:paraId="21F286A4" w14:textId="77777777" w:rsidTr="004F31C0">
        <w:trPr>
          <w:trHeight w:val="20"/>
        </w:trPr>
        <w:tc>
          <w:tcPr>
            <w:tcW w:w="2122" w:type="pct"/>
          </w:tcPr>
          <w:p w14:paraId="39DDBD71"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E35706">
              <w:rPr>
                <w:rFonts w:ascii="Times New Roman" w:hAnsi="Times New Roman"/>
                <w:sz w:val="22"/>
                <w:szCs w:val="22"/>
              </w:rPr>
              <w:t>Purchases of raw materials and goods</w:t>
            </w:r>
          </w:p>
        </w:tc>
        <w:tc>
          <w:tcPr>
            <w:tcW w:w="625" w:type="pct"/>
          </w:tcPr>
          <w:p w14:paraId="0AB95DE3" w14:textId="21436FEF" w:rsidR="00F07A75" w:rsidRPr="00E35706" w:rsidRDefault="00894CBC" w:rsidP="00F07A75">
            <w:pPr>
              <w:pStyle w:val="acctfourfigures"/>
              <w:tabs>
                <w:tab w:val="clear" w:pos="765"/>
                <w:tab w:val="decimal" w:pos="908"/>
              </w:tabs>
              <w:spacing w:line="240" w:lineRule="atLeast"/>
              <w:ind w:left="-115" w:right="51"/>
              <w:jc w:val="right"/>
              <w:rPr>
                <w:szCs w:val="22"/>
                <w:lang w:val="en-US"/>
              </w:rPr>
            </w:pPr>
            <w:r w:rsidRPr="00E35706">
              <w:rPr>
                <w:szCs w:val="22"/>
                <w:lang w:val="en-US"/>
              </w:rPr>
              <w:t>15,</w:t>
            </w:r>
            <w:r w:rsidR="002827AC" w:rsidRPr="00E35706">
              <w:rPr>
                <w:szCs w:val="22"/>
                <w:lang w:val="en-US"/>
              </w:rPr>
              <w:t>156</w:t>
            </w:r>
          </w:p>
        </w:tc>
        <w:tc>
          <w:tcPr>
            <w:tcW w:w="145" w:type="pct"/>
          </w:tcPr>
          <w:p w14:paraId="04538C09" w14:textId="77777777" w:rsidR="00F07A75" w:rsidRPr="00E35706" w:rsidRDefault="00F07A75" w:rsidP="00F07A75">
            <w:pPr>
              <w:pStyle w:val="acctfourfigures"/>
              <w:tabs>
                <w:tab w:val="clear" w:pos="765"/>
                <w:tab w:val="decimal" w:pos="908"/>
              </w:tabs>
              <w:spacing w:line="240" w:lineRule="atLeast"/>
              <w:ind w:left="-115" w:right="-115"/>
              <w:jc w:val="right"/>
              <w:rPr>
                <w:szCs w:val="22"/>
                <w:lang w:val="en-US"/>
              </w:rPr>
            </w:pPr>
          </w:p>
        </w:tc>
        <w:tc>
          <w:tcPr>
            <w:tcW w:w="625" w:type="pct"/>
          </w:tcPr>
          <w:p w14:paraId="142FDC16" w14:textId="69E355C8" w:rsidR="00F07A75" w:rsidRPr="00E35706" w:rsidRDefault="00F07A75" w:rsidP="00F07A75">
            <w:pPr>
              <w:pStyle w:val="acctfourfigures"/>
              <w:tabs>
                <w:tab w:val="clear" w:pos="765"/>
                <w:tab w:val="decimal" w:pos="908"/>
              </w:tabs>
              <w:spacing w:line="240" w:lineRule="atLeast"/>
              <w:ind w:left="-115" w:right="51"/>
              <w:jc w:val="right"/>
              <w:rPr>
                <w:szCs w:val="22"/>
                <w:lang w:val="en-US"/>
              </w:rPr>
            </w:pPr>
            <w:r w:rsidRPr="00E35706">
              <w:t>13,835</w:t>
            </w:r>
          </w:p>
        </w:tc>
        <w:tc>
          <w:tcPr>
            <w:tcW w:w="145" w:type="pct"/>
          </w:tcPr>
          <w:p w14:paraId="0B1AEEEB"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234C6652" w14:textId="52757019" w:rsidR="00F07A75" w:rsidRPr="00E35706" w:rsidRDefault="00E07F74" w:rsidP="00F07A75">
            <w:pPr>
              <w:pStyle w:val="acctfourfigures"/>
              <w:tabs>
                <w:tab w:val="clear" w:pos="765"/>
                <w:tab w:val="decimal" w:pos="630"/>
              </w:tabs>
              <w:spacing w:line="240" w:lineRule="atLeast"/>
              <w:ind w:left="-115" w:right="-115"/>
              <w:rPr>
                <w:szCs w:val="22"/>
              </w:rPr>
            </w:pPr>
            <w:r w:rsidRPr="00E35706">
              <w:rPr>
                <w:szCs w:val="22"/>
                <w:lang w:val="en-US"/>
              </w:rPr>
              <w:t>-</w:t>
            </w:r>
          </w:p>
        </w:tc>
        <w:tc>
          <w:tcPr>
            <w:tcW w:w="144" w:type="pct"/>
          </w:tcPr>
          <w:p w14:paraId="44FE0D10" w14:textId="77777777" w:rsidR="00F07A75" w:rsidRPr="00E35706" w:rsidRDefault="00F07A75" w:rsidP="00F07A75">
            <w:pPr>
              <w:pStyle w:val="acctfourfigures"/>
              <w:tabs>
                <w:tab w:val="clear" w:pos="765"/>
                <w:tab w:val="decimal" w:pos="908"/>
              </w:tabs>
              <w:spacing w:line="240" w:lineRule="atLeast"/>
              <w:ind w:left="-115" w:right="-115"/>
              <w:rPr>
                <w:b/>
                <w:bCs/>
                <w:szCs w:val="22"/>
                <w:lang w:val="en-US" w:eastAsia="ja-JP" w:bidi="th-TH"/>
              </w:rPr>
            </w:pPr>
          </w:p>
        </w:tc>
        <w:tc>
          <w:tcPr>
            <w:tcW w:w="617" w:type="pct"/>
          </w:tcPr>
          <w:p w14:paraId="6147FE45" w14:textId="35CCE346" w:rsidR="00F07A75" w:rsidRPr="00E35706" w:rsidRDefault="00F07A75" w:rsidP="006913C4">
            <w:pPr>
              <w:pStyle w:val="acctfourfigures"/>
              <w:tabs>
                <w:tab w:val="clear" w:pos="765"/>
                <w:tab w:val="decimal" w:pos="597"/>
              </w:tabs>
              <w:spacing w:line="240" w:lineRule="atLeast"/>
              <w:ind w:left="-115" w:right="-115"/>
              <w:rPr>
                <w:szCs w:val="22"/>
                <w:lang w:val="en-US"/>
              </w:rPr>
            </w:pPr>
            <w:r w:rsidRPr="00E35706">
              <w:rPr>
                <w:szCs w:val="22"/>
                <w:lang w:val="en-US"/>
              </w:rPr>
              <w:t>-</w:t>
            </w:r>
          </w:p>
        </w:tc>
      </w:tr>
      <w:tr w:rsidR="00F07A75" w:rsidRPr="00E35706" w14:paraId="03FACE33" w14:textId="77777777" w:rsidTr="004F31C0">
        <w:trPr>
          <w:trHeight w:val="20"/>
        </w:trPr>
        <w:tc>
          <w:tcPr>
            <w:tcW w:w="2122" w:type="pct"/>
          </w:tcPr>
          <w:p w14:paraId="702418CB"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E35706">
              <w:rPr>
                <w:rFonts w:ascii="Times New Roman" w:hAnsi="Times New Roman"/>
                <w:sz w:val="22"/>
                <w:szCs w:val="22"/>
              </w:rPr>
              <w:t>Technical assistance fee</w:t>
            </w:r>
          </w:p>
        </w:tc>
        <w:tc>
          <w:tcPr>
            <w:tcW w:w="625" w:type="pct"/>
          </w:tcPr>
          <w:p w14:paraId="33D80E12" w14:textId="5E627E1B" w:rsidR="00F07A75" w:rsidRPr="00E35706" w:rsidRDefault="00E46A9E" w:rsidP="00F07A75">
            <w:pPr>
              <w:pStyle w:val="acctfourfigures"/>
              <w:tabs>
                <w:tab w:val="clear" w:pos="765"/>
                <w:tab w:val="decimal" w:pos="908"/>
              </w:tabs>
              <w:spacing w:line="240" w:lineRule="atLeast"/>
              <w:ind w:left="-115" w:right="51"/>
              <w:jc w:val="right"/>
              <w:rPr>
                <w:szCs w:val="22"/>
                <w:lang w:val="en-US"/>
              </w:rPr>
            </w:pPr>
            <w:r w:rsidRPr="00E35706">
              <w:rPr>
                <w:szCs w:val="22"/>
                <w:lang w:val="en-US"/>
              </w:rPr>
              <w:t>6,108</w:t>
            </w:r>
          </w:p>
        </w:tc>
        <w:tc>
          <w:tcPr>
            <w:tcW w:w="145" w:type="pct"/>
          </w:tcPr>
          <w:p w14:paraId="02A098CB" w14:textId="77777777" w:rsidR="00F07A75" w:rsidRPr="00E35706" w:rsidRDefault="00F07A75" w:rsidP="00F07A75">
            <w:pPr>
              <w:pStyle w:val="acctfourfigures"/>
              <w:tabs>
                <w:tab w:val="clear" w:pos="765"/>
                <w:tab w:val="decimal" w:pos="908"/>
              </w:tabs>
              <w:spacing w:line="240" w:lineRule="atLeast"/>
              <w:ind w:left="-115" w:right="-115"/>
              <w:jc w:val="right"/>
              <w:rPr>
                <w:szCs w:val="22"/>
                <w:lang w:val="en-US"/>
              </w:rPr>
            </w:pPr>
          </w:p>
        </w:tc>
        <w:tc>
          <w:tcPr>
            <w:tcW w:w="625" w:type="pct"/>
          </w:tcPr>
          <w:p w14:paraId="66124576" w14:textId="4921B108" w:rsidR="00F07A75" w:rsidRPr="00E35706" w:rsidRDefault="00F07A75" w:rsidP="00F07A75">
            <w:pPr>
              <w:pStyle w:val="acctfourfigures"/>
              <w:tabs>
                <w:tab w:val="clear" w:pos="765"/>
                <w:tab w:val="decimal" w:pos="908"/>
              </w:tabs>
              <w:spacing w:line="240" w:lineRule="atLeast"/>
              <w:ind w:left="-115" w:right="51"/>
              <w:jc w:val="right"/>
              <w:rPr>
                <w:szCs w:val="22"/>
                <w:lang w:val="en-US"/>
              </w:rPr>
            </w:pPr>
            <w:r w:rsidRPr="00E35706">
              <w:rPr>
                <w:szCs w:val="22"/>
              </w:rPr>
              <w:t>6,562</w:t>
            </w:r>
          </w:p>
        </w:tc>
        <w:tc>
          <w:tcPr>
            <w:tcW w:w="145" w:type="pct"/>
          </w:tcPr>
          <w:p w14:paraId="65FFB608"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1DF72C8C" w14:textId="7E5A5954" w:rsidR="00F07A75" w:rsidRPr="00E35706" w:rsidRDefault="00E07F74" w:rsidP="00F07A75">
            <w:pPr>
              <w:pStyle w:val="acctfourfigures"/>
              <w:tabs>
                <w:tab w:val="clear" w:pos="765"/>
                <w:tab w:val="decimal" w:pos="630"/>
              </w:tabs>
              <w:spacing w:line="240" w:lineRule="atLeast"/>
              <w:ind w:left="-115" w:right="-115"/>
              <w:rPr>
                <w:szCs w:val="22"/>
                <w:lang w:val="en-US" w:bidi="th-TH"/>
              </w:rPr>
            </w:pPr>
            <w:r w:rsidRPr="00E35706">
              <w:rPr>
                <w:szCs w:val="22"/>
                <w:lang w:val="en-US"/>
              </w:rPr>
              <w:t>-</w:t>
            </w:r>
          </w:p>
        </w:tc>
        <w:tc>
          <w:tcPr>
            <w:tcW w:w="144" w:type="pct"/>
          </w:tcPr>
          <w:p w14:paraId="2E74AFF5" w14:textId="77777777" w:rsidR="00F07A75" w:rsidRPr="00E35706" w:rsidRDefault="00F07A75" w:rsidP="00F07A75">
            <w:pPr>
              <w:pStyle w:val="acctfourfigures"/>
              <w:tabs>
                <w:tab w:val="clear" w:pos="765"/>
                <w:tab w:val="decimal" w:pos="908"/>
              </w:tabs>
              <w:spacing w:line="240" w:lineRule="atLeast"/>
              <w:ind w:left="-115" w:right="-115"/>
              <w:rPr>
                <w:b/>
                <w:bCs/>
                <w:szCs w:val="22"/>
                <w:lang w:val="en-US" w:eastAsia="ja-JP" w:bidi="th-TH"/>
              </w:rPr>
            </w:pPr>
          </w:p>
        </w:tc>
        <w:tc>
          <w:tcPr>
            <w:tcW w:w="617" w:type="pct"/>
          </w:tcPr>
          <w:p w14:paraId="4D8F0D37" w14:textId="0EBE4AF8" w:rsidR="00F07A75" w:rsidRPr="00E35706" w:rsidRDefault="00F07A75" w:rsidP="006913C4">
            <w:pPr>
              <w:pStyle w:val="acctfourfigures"/>
              <w:tabs>
                <w:tab w:val="clear" w:pos="765"/>
                <w:tab w:val="decimal" w:pos="597"/>
              </w:tabs>
              <w:spacing w:line="240" w:lineRule="atLeast"/>
              <w:ind w:left="-115" w:right="-115"/>
              <w:rPr>
                <w:szCs w:val="22"/>
                <w:lang w:val="en-US"/>
              </w:rPr>
            </w:pPr>
            <w:r w:rsidRPr="00E35706">
              <w:rPr>
                <w:szCs w:val="22"/>
                <w:lang w:val="en-US"/>
              </w:rPr>
              <w:t>-</w:t>
            </w:r>
          </w:p>
        </w:tc>
      </w:tr>
      <w:tr w:rsidR="00F07A75" w:rsidRPr="00E35706" w14:paraId="4572497B" w14:textId="77777777" w:rsidTr="004F31C0">
        <w:trPr>
          <w:trHeight w:val="20"/>
        </w:trPr>
        <w:tc>
          <w:tcPr>
            <w:tcW w:w="2122" w:type="pct"/>
          </w:tcPr>
          <w:p w14:paraId="47C53E7D"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E35706">
              <w:rPr>
                <w:rFonts w:ascii="Times New Roman" w:hAnsi="Times New Roman"/>
                <w:sz w:val="22"/>
                <w:szCs w:val="22"/>
              </w:rPr>
              <w:t>Management assistance fee</w:t>
            </w:r>
          </w:p>
        </w:tc>
        <w:tc>
          <w:tcPr>
            <w:tcW w:w="625" w:type="pct"/>
          </w:tcPr>
          <w:p w14:paraId="74FB1195" w14:textId="06E2AE60" w:rsidR="00F07A75" w:rsidRPr="00E35706" w:rsidRDefault="00E46A9E" w:rsidP="00F07A75">
            <w:pPr>
              <w:pStyle w:val="acctfourfigures"/>
              <w:tabs>
                <w:tab w:val="clear" w:pos="765"/>
                <w:tab w:val="decimal" w:pos="908"/>
              </w:tabs>
              <w:spacing w:line="240" w:lineRule="atLeast"/>
              <w:ind w:left="-115" w:right="51"/>
              <w:jc w:val="right"/>
              <w:rPr>
                <w:szCs w:val="22"/>
                <w:lang w:val="en-US"/>
              </w:rPr>
            </w:pPr>
            <w:r w:rsidRPr="00E35706">
              <w:rPr>
                <w:szCs w:val="22"/>
                <w:lang w:val="en-US"/>
              </w:rPr>
              <w:t>1,554</w:t>
            </w:r>
          </w:p>
        </w:tc>
        <w:tc>
          <w:tcPr>
            <w:tcW w:w="145" w:type="pct"/>
          </w:tcPr>
          <w:p w14:paraId="5EDE689A" w14:textId="77777777" w:rsidR="00F07A75" w:rsidRPr="00E35706" w:rsidRDefault="00F07A75" w:rsidP="00F07A75">
            <w:pPr>
              <w:pStyle w:val="acctfourfigures"/>
              <w:tabs>
                <w:tab w:val="clear" w:pos="765"/>
                <w:tab w:val="decimal" w:pos="908"/>
              </w:tabs>
              <w:spacing w:line="240" w:lineRule="atLeast"/>
              <w:ind w:left="-115" w:right="-115"/>
              <w:jc w:val="right"/>
              <w:rPr>
                <w:szCs w:val="22"/>
                <w:lang w:val="en-US"/>
              </w:rPr>
            </w:pPr>
          </w:p>
        </w:tc>
        <w:tc>
          <w:tcPr>
            <w:tcW w:w="625" w:type="pct"/>
          </w:tcPr>
          <w:p w14:paraId="155FD64E" w14:textId="2B28FDEB" w:rsidR="00F07A75" w:rsidRPr="00E35706" w:rsidRDefault="00F07A75" w:rsidP="00F07A75">
            <w:pPr>
              <w:pStyle w:val="acctfourfigures"/>
              <w:tabs>
                <w:tab w:val="clear" w:pos="765"/>
                <w:tab w:val="decimal" w:pos="908"/>
              </w:tabs>
              <w:spacing w:line="240" w:lineRule="atLeast"/>
              <w:ind w:left="-115" w:right="51"/>
              <w:jc w:val="right"/>
              <w:rPr>
                <w:szCs w:val="22"/>
                <w:lang w:val="en-US"/>
              </w:rPr>
            </w:pPr>
            <w:r w:rsidRPr="00E35706">
              <w:t>1,724</w:t>
            </w:r>
          </w:p>
        </w:tc>
        <w:tc>
          <w:tcPr>
            <w:tcW w:w="145" w:type="pct"/>
          </w:tcPr>
          <w:p w14:paraId="18AD3991"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4886313D" w14:textId="6B21DB15" w:rsidR="00F07A75" w:rsidRPr="00E35706" w:rsidRDefault="00E07F74" w:rsidP="00F07A75">
            <w:pPr>
              <w:pStyle w:val="acctfourfigures"/>
              <w:tabs>
                <w:tab w:val="clear" w:pos="765"/>
                <w:tab w:val="decimal" w:pos="630"/>
              </w:tabs>
              <w:spacing w:line="240" w:lineRule="atLeast"/>
              <w:ind w:left="-115" w:right="-115"/>
              <w:rPr>
                <w:szCs w:val="22"/>
                <w:lang w:val="en-US" w:bidi="th-TH"/>
              </w:rPr>
            </w:pPr>
            <w:r w:rsidRPr="00E35706">
              <w:rPr>
                <w:szCs w:val="22"/>
                <w:lang w:val="en-US"/>
              </w:rPr>
              <w:t>-</w:t>
            </w:r>
          </w:p>
        </w:tc>
        <w:tc>
          <w:tcPr>
            <w:tcW w:w="144" w:type="pct"/>
          </w:tcPr>
          <w:p w14:paraId="5F1BC886" w14:textId="77777777" w:rsidR="00F07A75" w:rsidRPr="00E35706" w:rsidRDefault="00F07A75" w:rsidP="00F07A75">
            <w:pPr>
              <w:pStyle w:val="acctfourfigures"/>
              <w:tabs>
                <w:tab w:val="clear" w:pos="765"/>
                <w:tab w:val="decimal" w:pos="908"/>
              </w:tabs>
              <w:spacing w:line="240" w:lineRule="atLeast"/>
              <w:ind w:left="-115" w:right="-115"/>
              <w:rPr>
                <w:b/>
                <w:bCs/>
                <w:szCs w:val="22"/>
                <w:lang w:val="en-US" w:eastAsia="ja-JP" w:bidi="th-TH"/>
              </w:rPr>
            </w:pPr>
          </w:p>
        </w:tc>
        <w:tc>
          <w:tcPr>
            <w:tcW w:w="617" w:type="pct"/>
          </w:tcPr>
          <w:p w14:paraId="47E8B4F0" w14:textId="5CAE9DF4" w:rsidR="00F07A75" w:rsidRPr="00E35706" w:rsidRDefault="00F07A75" w:rsidP="006913C4">
            <w:pPr>
              <w:pStyle w:val="acctfourfigures"/>
              <w:tabs>
                <w:tab w:val="clear" w:pos="765"/>
                <w:tab w:val="decimal" w:pos="597"/>
              </w:tabs>
              <w:spacing w:line="240" w:lineRule="atLeast"/>
              <w:ind w:left="-115" w:right="-115"/>
              <w:rPr>
                <w:szCs w:val="22"/>
                <w:lang w:val="en-US"/>
              </w:rPr>
            </w:pPr>
            <w:r w:rsidRPr="00E35706">
              <w:rPr>
                <w:szCs w:val="22"/>
                <w:lang w:val="en-US"/>
              </w:rPr>
              <w:t>-</w:t>
            </w:r>
          </w:p>
        </w:tc>
      </w:tr>
      <w:tr w:rsidR="00F07A75" w:rsidRPr="00E35706" w14:paraId="0E578929" w14:textId="77777777" w:rsidTr="004F31C0">
        <w:trPr>
          <w:trHeight w:val="20"/>
        </w:trPr>
        <w:tc>
          <w:tcPr>
            <w:tcW w:w="2122" w:type="pct"/>
          </w:tcPr>
          <w:p w14:paraId="4C79DBE9"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E35706">
              <w:rPr>
                <w:rFonts w:ascii="Times New Roman" w:hAnsi="Times New Roman"/>
                <w:sz w:val="22"/>
                <w:szCs w:val="22"/>
              </w:rPr>
              <w:t>Rental expense</w:t>
            </w:r>
          </w:p>
        </w:tc>
        <w:tc>
          <w:tcPr>
            <w:tcW w:w="625" w:type="pct"/>
          </w:tcPr>
          <w:p w14:paraId="79F64685" w14:textId="15E0E71D" w:rsidR="00F07A75" w:rsidRPr="00E35706" w:rsidRDefault="00E46A9E" w:rsidP="00F07A75">
            <w:pPr>
              <w:pStyle w:val="acctfourfigures"/>
              <w:tabs>
                <w:tab w:val="clear" w:pos="765"/>
                <w:tab w:val="decimal" w:pos="908"/>
              </w:tabs>
              <w:spacing w:line="240" w:lineRule="atLeast"/>
              <w:ind w:left="-115" w:right="51"/>
              <w:jc w:val="right"/>
              <w:rPr>
                <w:rFonts w:cstheme="minorBidi"/>
                <w:szCs w:val="28"/>
                <w:lang w:val="en-US" w:bidi="th-TH"/>
              </w:rPr>
            </w:pPr>
            <w:r w:rsidRPr="00E35706">
              <w:rPr>
                <w:rFonts w:cstheme="minorBidi"/>
                <w:szCs w:val="28"/>
                <w:lang w:val="en-US" w:bidi="th-TH"/>
              </w:rPr>
              <w:t>999</w:t>
            </w:r>
          </w:p>
        </w:tc>
        <w:tc>
          <w:tcPr>
            <w:tcW w:w="145" w:type="pct"/>
          </w:tcPr>
          <w:p w14:paraId="77FC4417" w14:textId="77777777" w:rsidR="00F07A75" w:rsidRPr="00E35706" w:rsidRDefault="00F07A75" w:rsidP="00F07A75">
            <w:pPr>
              <w:pStyle w:val="acctfourfigures"/>
              <w:tabs>
                <w:tab w:val="clear" w:pos="765"/>
                <w:tab w:val="decimal" w:pos="908"/>
              </w:tabs>
              <w:spacing w:line="240" w:lineRule="atLeast"/>
              <w:ind w:left="-115" w:right="-115"/>
              <w:jc w:val="right"/>
              <w:rPr>
                <w:szCs w:val="22"/>
                <w:lang w:val="en-US"/>
              </w:rPr>
            </w:pPr>
          </w:p>
        </w:tc>
        <w:tc>
          <w:tcPr>
            <w:tcW w:w="625" w:type="pct"/>
          </w:tcPr>
          <w:p w14:paraId="23CD163A" w14:textId="283A5885" w:rsidR="00F07A75" w:rsidRPr="00E35706" w:rsidRDefault="00F07A75" w:rsidP="00F07A75">
            <w:pPr>
              <w:pStyle w:val="acctfourfigures"/>
              <w:tabs>
                <w:tab w:val="clear" w:pos="765"/>
                <w:tab w:val="decimal" w:pos="889"/>
              </w:tabs>
              <w:spacing w:line="240" w:lineRule="atLeast"/>
              <w:ind w:left="-115" w:right="51"/>
              <w:rPr>
                <w:szCs w:val="22"/>
                <w:lang w:val="en-US" w:bidi="th-TH"/>
              </w:rPr>
            </w:pPr>
            <w:r w:rsidRPr="00E35706">
              <w:t>916</w:t>
            </w:r>
          </w:p>
        </w:tc>
        <w:tc>
          <w:tcPr>
            <w:tcW w:w="145" w:type="pct"/>
          </w:tcPr>
          <w:p w14:paraId="0DDA69E4"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0F1D19DC" w14:textId="0CDEA04E" w:rsidR="00F07A75" w:rsidRPr="00E35706" w:rsidRDefault="00E07F74" w:rsidP="00F07A75">
            <w:pPr>
              <w:pStyle w:val="acctfourfigures"/>
              <w:tabs>
                <w:tab w:val="clear" w:pos="765"/>
                <w:tab w:val="decimal" w:pos="630"/>
              </w:tabs>
              <w:spacing w:line="240" w:lineRule="atLeast"/>
              <w:ind w:left="-115" w:right="-115"/>
              <w:rPr>
                <w:szCs w:val="22"/>
                <w:lang w:val="en-US" w:bidi="th-TH"/>
              </w:rPr>
            </w:pPr>
            <w:r w:rsidRPr="00E35706">
              <w:rPr>
                <w:szCs w:val="22"/>
                <w:lang w:val="en-US"/>
              </w:rPr>
              <w:t>-</w:t>
            </w:r>
          </w:p>
        </w:tc>
        <w:tc>
          <w:tcPr>
            <w:tcW w:w="144" w:type="pct"/>
          </w:tcPr>
          <w:p w14:paraId="6A75D214" w14:textId="77777777" w:rsidR="00F07A75" w:rsidRPr="00E35706" w:rsidRDefault="00F07A75" w:rsidP="00F07A75">
            <w:pPr>
              <w:pStyle w:val="acctfourfigures"/>
              <w:tabs>
                <w:tab w:val="clear" w:pos="765"/>
                <w:tab w:val="decimal" w:pos="908"/>
              </w:tabs>
              <w:spacing w:line="240" w:lineRule="atLeast"/>
              <w:ind w:left="-115" w:right="-115"/>
              <w:rPr>
                <w:b/>
                <w:bCs/>
                <w:szCs w:val="22"/>
                <w:lang w:val="en-US" w:eastAsia="ja-JP" w:bidi="th-TH"/>
              </w:rPr>
            </w:pPr>
          </w:p>
        </w:tc>
        <w:tc>
          <w:tcPr>
            <w:tcW w:w="617" w:type="pct"/>
          </w:tcPr>
          <w:p w14:paraId="45093C35" w14:textId="45F8CEFB" w:rsidR="00F07A75" w:rsidRPr="00E35706" w:rsidRDefault="00F07A75" w:rsidP="006913C4">
            <w:pPr>
              <w:pStyle w:val="acctfourfigures"/>
              <w:tabs>
                <w:tab w:val="clear" w:pos="765"/>
                <w:tab w:val="decimal" w:pos="597"/>
              </w:tabs>
              <w:spacing w:line="240" w:lineRule="atLeast"/>
              <w:ind w:left="-115" w:right="-115"/>
              <w:rPr>
                <w:szCs w:val="22"/>
                <w:lang w:val="en-US"/>
              </w:rPr>
            </w:pPr>
            <w:r w:rsidRPr="00E35706">
              <w:rPr>
                <w:szCs w:val="22"/>
                <w:lang w:val="en-US"/>
              </w:rPr>
              <w:t>-</w:t>
            </w:r>
          </w:p>
        </w:tc>
      </w:tr>
      <w:tr w:rsidR="00F07A75" w:rsidRPr="00E35706" w14:paraId="4AF48AB6" w14:textId="77777777" w:rsidTr="004F31C0">
        <w:trPr>
          <w:trHeight w:val="20"/>
        </w:trPr>
        <w:tc>
          <w:tcPr>
            <w:tcW w:w="2122" w:type="pct"/>
          </w:tcPr>
          <w:p w14:paraId="4F359D72"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E35706">
              <w:rPr>
                <w:rFonts w:ascii="Times New Roman" w:hAnsi="Times New Roman"/>
                <w:sz w:val="22"/>
                <w:szCs w:val="22"/>
                <w:lang w:eastAsia="ja-JP"/>
              </w:rPr>
              <w:t>Interest expense</w:t>
            </w:r>
          </w:p>
        </w:tc>
        <w:tc>
          <w:tcPr>
            <w:tcW w:w="625" w:type="pct"/>
          </w:tcPr>
          <w:p w14:paraId="56E5F70E" w14:textId="0507F413" w:rsidR="00F07A75" w:rsidRPr="00E35706" w:rsidRDefault="00E46A9E" w:rsidP="00F07A75">
            <w:pPr>
              <w:pStyle w:val="acctfourfigures"/>
              <w:tabs>
                <w:tab w:val="clear" w:pos="765"/>
                <w:tab w:val="decimal" w:pos="908"/>
              </w:tabs>
              <w:spacing w:line="240" w:lineRule="atLeast"/>
              <w:ind w:left="-115" w:right="51"/>
              <w:jc w:val="right"/>
              <w:rPr>
                <w:rFonts w:cstheme="minorBidi"/>
                <w:szCs w:val="28"/>
                <w:lang w:val="en-US" w:bidi="th-TH"/>
              </w:rPr>
            </w:pPr>
            <w:r w:rsidRPr="00E35706">
              <w:rPr>
                <w:rFonts w:cstheme="minorBidi"/>
                <w:szCs w:val="28"/>
                <w:lang w:val="en-US" w:bidi="th-TH"/>
              </w:rPr>
              <w:t>203</w:t>
            </w:r>
          </w:p>
        </w:tc>
        <w:tc>
          <w:tcPr>
            <w:tcW w:w="145" w:type="pct"/>
          </w:tcPr>
          <w:p w14:paraId="4F43A95B" w14:textId="77777777" w:rsidR="00F07A75" w:rsidRPr="00E35706" w:rsidRDefault="00F07A75" w:rsidP="00F07A75">
            <w:pPr>
              <w:pStyle w:val="acctfourfigures"/>
              <w:tabs>
                <w:tab w:val="clear" w:pos="765"/>
                <w:tab w:val="decimal" w:pos="908"/>
              </w:tabs>
              <w:spacing w:line="240" w:lineRule="atLeast"/>
              <w:ind w:left="-115" w:right="-115"/>
              <w:jc w:val="right"/>
              <w:rPr>
                <w:szCs w:val="22"/>
                <w:lang w:val="en-US"/>
              </w:rPr>
            </w:pPr>
          </w:p>
        </w:tc>
        <w:tc>
          <w:tcPr>
            <w:tcW w:w="625" w:type="pct"/>
          </w:tcPr>
          <w:p w14:paraId="71C4D6A8" w14:textId="4C29549A" w:rsidR="00F07A75" w:rsidRPr="00E35706" w:rsidRDefault="00F07A75" w:rsidP="00F07A75">
            <w:pPr>
              <w:pStyle w:val="acctfourfigures"/>
              <w:tabs>
                <w:tab w:val="clear" w:pos="765"/>
                <w:tab w:val="decimal" w:pos="908"/>
              </w:tabs>
              <w:spacing w:line="240" w:lineRule="atLeast"/>
              <w:ind w:left="-115" w:right="51"/>
              <w:jc w:val="right"/>
              <w:rPr>
                <w:szCs w:val="22"/>
                <w:lang w:val="en-US"/>
              </w:rPr>
            </w:pPr>
            <w:r w:rsidRPr="00E35706">
              <w:rPr>
                <w:szCs w:val="22"/>
              </w:rPr>
              <w:t>469</w:t>
            </w:r>
          </w:p>
        </w:tc>
        <w:tc>
          <w:tcPr>
            <w:tcW w:w="145" w:type="pct"/>
          </w:tcPr>
          <w:p w14:paraId="276BD9A1"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6F88ACDC" w14:textId="53B8848F" w:rsidR="00F07A75" w:rsidRPr="00E35706" w:rsidRDefault="00E07F74" w:rsidP="00F07A75">
            <w:pPr>
              <w:pStyle w:val="acctfourfigures"/>
              <w:tabs>
                <w:tab w:val="clear" w:pos="765"/>
                <w:tab w:val="decimal" w:pos="630"/>
              </w:tabs>
              <w:spacing w:line="240" w:lineRule="atLeast"/>
              <w:ind w:left="-115" w:right="-115"/>
              <w:rPr>
                <w:szCs w:val="22"/>
                <w:lang w:val="en-US" w:bidi="th-TH"/>
              </w:rPr>
            </w:pPr>
            <w:r w:rsidRPr="00E35706">
              <w:rPr>
                <w:szCs w:val="22"/>
                <w:lang w:val="en-US"/>
              </w:rPr>
              <w:t>-</w:t>
            </w:r>
          </w:p>
        </w:tc>
        <w:tc>
          <w:tcPr>
            <w:tcW w:w="144" w:type="pct"/>
          </w:tcPr>
          <w:p w14:paraId="695C56AD" w14:textId="77777777" w:rsidR="00F07A75" w:rsidRPr="00E35706" w:rsidRDefault="00F07A75" w:rsidP="00F07A75">
            <w:pPr>
              <w:pStyle w:val="acctfourfigures"/>
              <w:tabs>
                <w:tab w:val="clear" w:pos="765"/>
                <w:tab w:val="decimal" w:pos="908"/>
              </w:tabs>
              <w:spacing w:line="240" w:lineRule="atLeast"/>
              <w:ind w:left="-115" w:right="-115"/>
              <w:rPr>
                <w:b/>
                <w:bCs/>
                <w:szCs w:val="22"/>
                <w:lang w:val="en-US" w:eastAsia="ja-JP" w:bidi="th-TH"/>
              </w:rPr>
            </w:pPr>
          </w:p>
        </w:tc>
        <w:tc>
          <w:tcPr>
            <w:tcW w:w="617" w:type="pct"/>
          </w:tcPr>
          <w:p w14:paraId="16761446" w14:textId="58F36779" w:rsidR="00F07A75" w:rsidRPr="00E35706" w:rsidRDefault="00F07A75" w:rsidP="006913C4">
            <w:pPr>
              <w:pStyle w:val="acctfourfigures"/>
              <w:tabs>
                <w:tab w:val="clear" w:pos="765"/>
                <w:tab w:val="decimal" w:pos="597"/>
              </w:tabs>
              <w:spacing w:line="240" w:lineRule="atLeast"/>
              <w:ind w:left="-115" w:right="-115"/>
              <w:rPr>
                <w:szCs w:val="22"/>
                <w:lang w:val="en-US"/>
              </w:rPr>
            </w:pPr>
            <w:r w:rsidRPr="00E35706">
              <w:rPr>
                <w:szCs w:val="22"/>
                <w:lang w:val="en-US"/>
              </w:rPr>
              <w:t>-</w:t>
            </w:r>
          </w:p>
        </w:tc>
      </w:tr>
      <w:tr w:rsidR="00F07A75" w:rsidRPr="00E35706" w14:paraId="0BB6984E" w14:textId="77777777" w:rsidTr="004F31C0">
        <w:trPr>
          <w:trHeight w:val="20"/>
        </w:trPr>
        <w:tc>
          <w:tcPr>
            <w:tcW w:w="2122" w:type="pct"/>
          </w:tcPr>
          <w:p w14:paraId="227A3452"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E35706">
              <w:rPr>
                <w:rFonts w:ascii="Times New Roman" w:hAnsi="Times New Roman"/>
                <w:sz w:val="22"/>
                <w:szCs w:val="22"/>
              </w:rPr>
              <w:t>Other expenses</w:t>
            </w:r>
          </w:p>
        </w:tc>
        <w:tc>
          <w:tcPr>
            <w:tcW w:w="625" w:type="pct"/>
          </w:tcPr>
          <w:p w14:paraId="4535FD37" w14:textId="064CCDA8" w:rsidR="00F07A75" w:rsidRPr="00E35706" w:rsidRDefault="00E46A9E" w:rsidP="00F07A75">
            <w:pPr>
              <w:pStyle w:val="acctfourfigures"/>
              <w:tabs>
                <w:tab w:val="clear" w:pos="765"/>
                <w:tab w:val="decimal" w:pos="908"/>
              </w:tabs>
              <w:spacing w:line="240" w:lineRule="atLeast"/>
              <w:ind w:left="-115" w:right="51"/>
              <w:jc w:val="right"/>
              <w:rPr>
                <w:szCs w:val="22"/>
                <w:lang w:val="en-US"/>
              </w:rPr>
            </w:pPr>
            <w:r w:rsidRPr="00E35706">
              <w:rPr>
                <w:szCs w:val="22"/>
                <w:lang w:val="en-US"/>
              </w:rPr>
              <w:t>4,194</w:t>
            </w:r>
          </w:p>
        </w:tc>
        <w:tc>
          <w:tcPr>
            <w:tcW w:w="145" w:type="pct"/>
          </w:tcPr>
          <w:p w14:paraId="433FEF23" w14:textId="77777777" w:rsidR="00F07A75" w:rsidRPr="00E35706" w:rsidRDefault="00F07A75" w:rsidP="00F07A75">
            <w:pPr>
              <w:pStyle w:val="acctfourfigures"/>
              <w:tabs>
                <w:tab w:val="clear" w:pos="765"/>
                <w:tab w:val="decimal" w:pos="908"/>
              </w:tabs>
              <w:spacing w:line="240" w:lineRule="atLeast"/>
              <w:ind w:left="-115" w:right="-115"/>
              <w:jc w:val="right"/>
              <w:rPr>
                <w:szCs w:val="22"/>
                <w:lang w:val="en-US"/>
              </w:rPr>
            </w:pPr>
          </w:p>
        </w:tc>
        <w:tc>
          <w:tcPr>
            <w:tcW w:w="625" w:type="pct"/>
          </w:tcPr>
          <w:p w14:paraId="06C5E87C" w14:textId="0CD580BA" w:rsidR="00F07A75" w:rsidRPr="00E35706" w:rsidRDefault="00F07A75" w:rsidP="007101CC">
            <w:pPr>
              <w:pStyle w:val="acctfourfigures"/>
              <w:tabs>
                <w:tab w:val="clear" w:pos="765"/>
                <w:tab w:val="decimal" w:pos="889"/>
              </w:tabs>
              <w:spacing w:line="240" w:lineRule="atLeast"/>
              <w:ind w:left="-115" w:right="51"/>
              <w:jc w:val="right"/>
              <w:rPr>
                <w:szCs w:val="22"/>
                <w:lang w:val="en-US" w:bidi="th-TH"/>
              </w:rPr>
            </w:pPr>
            <w:r w:rsidRPr="00E35706">
              <w:rPr>
                <w:szCs w:val="22"/>
                <w:lang w:val="en-US"/>
              </w:rPr>
              <w:t>4,431</w:t>
            </w:r>
          </w:p>
        </w:tc>
        <w:tc>
          <w:tcPr>
            <w:tcW w:w="145" w:type="pct"/>
          </w:tcPr>
          <w:p w14:paraId="71749D8F"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lang w:bidi="ar-SA"/>
              </w:rPr>
            </w:pPr>
          </w:p>
        </w:tc>
        <w:tc>
          <w:tcPr>
            <w:tcW w:w="577" w:type="pct"/>
          </w:tcPr>
          <w:p w14:paraId="21CD5FDA" w14:textId="68C252F0" w:rsidR="00F07A75" w:rsidRPr="00E35706" w:rsidRDefault="00E07F74" w:rsidP="00F07A75">
            <w:pPr>
              <w:pStyle w:val="acctfourfigures"/>
              <w:tabs>
                <w:tab w:val="clear" w:pos="765"/>
                <w:tab w:val="decimal" w:pos="630"/>
              </w:tabs>
              <w:spacing w:line="240" w:lineRule="atLeast"/>
              <w:ind w:left="-115" w:right="-115"/>
              <w:rPr>
                <w:szCs w:val="22"/>
                <w:lang w:val="en-US" w:bidi="th-TH"/>
              </w:rPr>
            </w:pPr>
            <w:r w:rsidRPr="00E35706">
              <w:rPr>
                <w:szCs w:val="22"/>
                <w:lang w:val="en-US"/>
              </w:rPr>
              <w:t>-</w:t>
            </w:r>
          </w:p>
        </w:tc>
        <w:tc>
          <w:tcPr>
            <w:tcW w:w="144" w:type="pct"/>
          </w:tcPr>
          <w:p w14:paraId="5EE2ED0F" w14:textId="77777777" w:rsidR="00F07A75" w:rsidRPr="00E35706" w:rsidRDefault="00F07A75" w:rsidP="00F07A75">
            <w:pPr>
              <w:pStyle w:val="acctfourfigures"/>
              <w:tabs>
                <w:tab w:val="clear" w:pos="765"/>
                <w:tab w:val="decimal" w:pos="908"/>
              </w:tabs>
              <w:spacing w:line="240" w:lineRule="atLeast"/>
              <w:ind w:left="-115" w:right="-115"/>
              <w:rPr>
                <w:b/>
                <w:bCs/>
                <w:szCs w:val="22"/>
                <w:lang w:val="en-US" w:eastAsia="ja-JP" w:bidi="th-TH"/>
              </w:rPr>
            </w:pPr>
          </w:p>
        </w:tc>
        <w:tc>
          <w:tcPr>
            <w:tcW w:w="617" w:type="pct"/>
          </w:tcPr>
          <w:p w14:paraId="42AD4180" w14:textId="2FA5FD37" w:rsidR="00F07A75" w:rsidRPr="00E35706" w:rsidRDefault="00F07A75" w:rsidP="006913C4">
            <w:pPr>
              <w:pStyle w:val="acctfourfigures"/>
              <w:tabs>
                <w:tab w:val="clear" w:pos="765"/>
                <w:tab w:val="decimal" w:pos="597"/>
              </w:tabs>
              <w:spacing w:line="240" w:lineRule="atLeast"/>
              <w:ind w:left="-115" w:right="-115"/>
              <w:rPr>
                <w:szCs w:val="22"/>
                <w:lang w:val="en-US"/>
              </w:rPr>
            </w:pPr>
            <w:r w:rsidRPr="00E35706">
              <w:rPr>
                <w:szCs w:val="22"/>
                <w:lang w:val="en-US"/>
              </w:rPr>
              <w:t>-</w:t>
            </w:r>
          </w:p>
        </w:tc>
      </w:tr>
    </w:tbl>
    <w:p w14:paraId="3AB736EE" w14:textId="77777777" w:rsidR="006472EB" w:rsidRPr="00E35706" w:rsidRDefault="006472EB"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p w14:paraId="080D0135" w14:textId="446D2135" w:rsidR="00065908" w:rsidRPr="00E35706" w:rsidRDefault="00065908" w:rsidP="00E07F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E35706">
        <w:rPr>
          <w:rFonts w:ascii="Times New Roman" w:hAnsi="Times New Roman"/>
          <w:sz w:val="22"/>
          <w:szCs w:val="22"/>
        </w:rPr>
        <w:t xml:space="preserve">In </w:t>
      </w:r>
      <w:r w:rsidR="0088129E" w:rsidRPr="00E35706">
        <w:rPr>
          <w:rFonts w:ascii="Times New Roman" w:hAnsi="Times New Roman"/>
          <w:sz w:val="22"/>
          <w:szCs w:val="22"/>
        </w:rPr>
        <w:t>February</w:t>
      </w:r>
      <w:r w:rsidRPr="00E35706">
        <w:rPr>
          <w:rFonts w:ascii="Times New Roman" w:hAnsi="Times New Roman"/>
          <w:sz w:val="22"/>
          <w:szCs w:val="22"/>
        </w:rPr>
        <w:t xml:space="preserve"> 202</w:t>
      </w:r>
      <w:r w:rsidR="00F62E16" w:rsidRPr="00E35706">
        <w:rPr>
          <w:rFonts w:ascii="Times New Roman" w:hAnsi="Times New Roman"/>
          <w:sz w:val="22"/>
          <w:szCs w:val="22"/>
        </w:rPr>
        <w:t>6</w:t>
      </w:r>
      <w:r w:rsidRPr="00E35706">
        <w:rPr>
          <w:rFonts w:ascii="Times New Roman" w:hAnsi="Times New Roman"/>
          <w:sz w:val="22"/>
          <w:szCs w:val="22"/>
        </w:rPr>
        <w:t>, a subsidiary (</w:t>
      </w:r>
      <w:proofErr w:type="spellStart"/>
      <w:r w:rsidR="0088129E" w:rsidRPr="00E35706">
        <w:rPr>
          <w:rFonts w:ascii="Times New Roman" w:hAnsi="Times New Roman"/>
          <w:sz w:val="22"/>
          <w:szCs w:val="22"/>
        </w:rPr>
        <w:t>Surapon</w:t>
      </w:r>
      <w:proofErr w:type="spellEnd"/>
      <w:r w:rsidR="0088129E" w:rsidRPr="00E35706">
        <w:rPr>
          <w:rFonts w:ascii="Times New Roman" w:hAnsi="Times New Roman"/>
          <w:sz w:val="22"/>
          <w:szCs w:val="22"/>
        </w:rPr>
        <w:t xml:space="preserve"> Nichirei Foods Company Limited</w:t>
      </w:r>
      <w:r w:rsidRPr="00E35706">
        <w:rPr>
          <w:rFonts w:ascii="Times New Roman" w:hAnsi="Times New Roman"/>
          <w:sz w:val="22"/>
          <w:szCs w:val="22"/>
        </w:rPr>
        <w:t xml:space="preserve">) declared dividend totaling </w:t>
      </w:r>
      <w:r w:rsidRPr="00E35706">
        <w:rPr>
          <w:rFonts w:ascii="Times New Roman" w:hAnsi="Times New Roman"/>
          <w:sz w:val="22"/>
          <w:szCs w:val="22"/>
        </w:rPr>
        <w:br/>
        <w:t xml:space="preserve">Baht </w:t>
      </w:r>
      <w:r w:rsidR="00F62E16" w:rsidRPr="00E35706">
        <w:rPr>
          <w:rFonts w:ascii="Times New Roman" w:hAnsi="Times New Roman"/>
          <w:sz w:val="22"/>
          <w:szCs w:val="22"/>
        </w:rPr>
        <w:t>222.56</w:t>
      </w:r>
      <w:r w:rsidRPr="00E35706">
        <w:rPr>
          <w:rFonts w:ascii="Times New Roman" w:hAnsi="Times New Roman"/>
          <w:sz w:val="28"/>
          <w:szCs w:val="28"/>
          <w:lang w:eastAsia="ja-JP"/>
        </w:rPr>
        <w:t xml:space="preserve"> </w:t>
      </w:r>
      <w:r w:rsidRPr="00E35706">
        <w:rPr>
          <w:rFonts w:ascii="Times New Roman" w:hAnsi="Times New Roman"/>
          <w:sz w:val="22"/>
          <w:szCs w:val="22"/>
        </w:rPr>
        <w:t xml:space="preserve">million. Such dividend was paid to the Company of Baht </w:t>
      </w:r>
      <w:r w:rsidR="00F62E16" w:rsidRPr="00E35706">
        <w:rPr>
          <w:rFonts w:ascii="Times New Roman" w:hAnsi="Times New Roman" w:cs="Angsana New"/>
          <w:sz w:val="22"/>
          <w:szCs w:val="28"/>
        </w:rPr>
        <w:t>109.04</w:t>
      </w:r>
      <w:r w:rsidRPr="00E35706">
        <w:rPr>
          <w:rFonts w:ascii="Times New Roman" w:hAnsi="Times New Roman"/>
          <w:sz w:val="22"/>
          <w:szCs w:val="22"/>
        </w:rPr>
        <w:t xml:space="preserve"> million and non-controlling interests of Baht </w:t>
      </w:r>
      <w:r w:rsidR="00F62E16" w:rsidRPr="00E35706">
        <w:rPr>
          <w:rFonts w:ascii="Times New Roman" w:hAnsi="Times New Roman"/>
          <w:sz w:val="22"/>
          <w:szCs w:val="22"/>
        </w:rPr>
        <w:t>113.52</w:t>
      </w:r>
      <w:r w:rsidR="0088129E" w:rsidRPr="00E35706">
        <w:rPr>
          <w:rFonts w:ascii="Times New Roman" w:hAnsi="Times New Roman"/>
          <w:sz w:val="22"/>
          <w:szCs w:val="22"/>
        </w:rPr>
        <w:t xml:space="preserve"> </w:t>
      </w:r>
      <w:r w:rsidRPr="00E35706">
        <w:rPr>
          <w:rFonts w:ascii="Times New Roman" w:hAnsi="Times New Roman"/>
          <w:sz w:val="22"/>
          <w:szCs w:val="22"/>
        </w:rPr>
        <w:t xml:space="preserve">million in </w:t>
      </w:r>
      <w:r w:rsidR="0088129E" w:rsidRPr="00E35706">
        <w:rPr>
          <w:rFonts w:ascii="Times New Roman" w:hAnsi="Times New Roman" w:cstheme="minorBidi"/>
          <w:sz w:val="22"/>
          <w:szCs w:val="22"/>
        </w:rPr>
        <w:t>March</w:t>
      </w:r>
      <w:r w:rsidRPr="00E35706">
        <w:rPr>
          <w:rFonts w:ascii="Times New Roman" w:hAnsi="Times New Roman"/>
          <w:sz w:val="22"/>
          <w:szCs w:val="22"/>
        </w:rPr>
        <w:t xml:space="preserve"> 202</w:t>
      </w:r>
      <w:r w:rsidR="00F62E16" w:rsidRPr="00E35706">
        <w:rPr>
          <w:rFonts w:ascii="Times New Roman" w:hAnsi="Times New Roman"/>
          <w:sz w:val="22"/>
          <w:szCs w:val="22"/>
        </w:rPr>
        <w:t>6</w:t>
      </w:r>
      <w:r w:rsidRPr="00E35706">
        <w:rPr>
          <w:rFonts w:ascii="Times New Roman" w:hAnsi="Times New Roman"/>
          <w:sz w:val="22"/>
          <w:szCs w:val="22"/>
        </w:rPr>
        <w:t>.</w:t>
      </w:r>
    </w:p>
    <w:p w14:paraId="32AF3EE7" w14:textId="77777777" w:rsidR="00065908" w:rsidRPr="00E35706" w:rsidRDefault="00065908"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p w14:paraId="470C6423" w14:textId="0E956621" w:rsidR="00905ED3" w:rsidRPr="00E35706" w:rsidRDefault="00905ED3" w:rsidP="00593B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E35706">
        <w:rPr>
          <w:rFonts w:ascii="Times New Roman" w:hAnsi="Times New Roman"/>
          <w:sz w:val="22"/>
          <w:szCs w:val="22"/>
        </w:rPr>
        <w:t xml:space="preserve">As at </w:t>
      </w:r>
      <w:r w:rsidR="00F07A75" w:rsidRPr="00E35706">
        <w:rPr>
          <w:rFonts w:ascii="Times New Roman" w:hAnsi="Times New Roman"/>
          <w:sz w:val="22"/>
          <w:szCs w:val="22"/>
        </w:rPr>
        <w:t>30 June</w:t>
      </w:r>
      <w:r w:rsidR="00240475" w:rsidRPr="00E35706">
        <w:rPr>
          <w:rFonts w:ascii="Times New Roman" w:hAnsi="Times New Roman"/>
          <w:sz w:val="22"/>
          <w:szCs w:val="22"/>
        </w:rPr>
        <w:t xml:space="preserve"> 2026</w:t>
      </w:r>
      <w:r w:rsidRPr="00E35706">
        <w:rPr>
          <w:rFonts w:ascii="Times New Roman" w:hAnsi="Times New Roman"/>
          <w:sz w:val="22"/>
          <w:szCs w:val="22"/>
        </w:rPr>
        <w:t>, the Company had commitments for the purchase of investment in a subsidiary (</w:t>
      </w:r>
      <w:proofErr w:type="spellStart"/>
      <w:r w:rsidR="00A27755" w:rsidRPr="00E35706">
        <w:rPr>
          <w:rFonts w:ascii="Times New Roman" w:hAnsi="Times New Roman"/>
          <w:sz w:val="22"/>
          <w:szCs w:val="22"/>
        </w:rPr>
        <w:t>Surapon</w:t>
      </w:r>
      <w:proofErr w:type="spellEnd"/>
      <w:r w:rsidR="00A27755" w:rsidRPr="00E35706">
        <w:rPr>
          <w:rFonts w:ascii="Times New Roman" w:hAnsi="Times New Roman"/>
          <w:sz w:val="22"/>
          <w:szCs w:val="22"/>
        </w:rPr>
        <w:t xml:space="preserve"> Prime</w:t>
      </w:r>
      <w:r w:rsidRPr="00E35706">
        <w:rPr>
          <w:rFonts w:ascii="Times New Roman" w:hAnsi="Times New Roman"/>
          <w:sz w:val="22"/>
          <w:szCs w:val="22"/>
        </w:rPr>
        <w:t xml:space="preserve"> Company Limited) which have not yet been called-up totaling Baht</w:t>
      </w:r>
      <w:r w:rsidR="00626DAE" w:rsidRPr="00E35706">
        <w:rPr>
          <w:rFonts w:ascii="Times New Roman" w:hAnsi="Times New Roman" w:cstheme="minorBidi" w:hint="cs"/>
          <w:sz w:val="22"/>
          <w:szCs w:val="22"/>
          <w:cs/>
        </w:rPr>
        <w:t xml:space="preserve"> </w:t>
      </w:r>
      <w:r w:rsidR="00FF03D7" w:rsidRPr="00E35706">
        <w:rPr>
          <w:rFonts w:ascii="Times New Roman" w:hAnsi="Times New Roman" w:cstheme="minorBidi"/>
          <w:sz w:val="22"/>
          <w:szCs w:val="22"/>
        </w:rPr>
        <w:t>6.8</w:t>
      </w:r>
      <w:r w:rsidRPr="00E35706">
        <w:rPr>
          <w:rFonts w:ascii="Times New Roman" w:hAnsi="Times New Roman"/>
          <w:sz w:val="22"/>
          <w:szCs w:val="22"/>
        </w:rPr>
        <w:t xml:space="preserve"> million</w:t>
      </w:r>
      <w:r w:rsidR="00F5724B" w:rsidRPr="00E35706">
        <w:rPr>
          <w:rFonts w:ascii="Times New Roman" w:hAnsi="Times New Roman"/>
          <w:sz w:val="22"/>
          <w:szCs w:val="22"/>
          <w:cs/>
        </w:rPr>
        <w:br/>
      </w:r>
      <w:r w:rsidRPr="00E35706">
        <w:rPr>
          <w:rFonts w:ascii="Times New Roman" w:hAnsi="Times New Roman"/>
          <w:i/>
          <w:iCs/>
          <w:sz w:val="22"/>
          <w:szCs w:val="22"/>
        </w:rPr>
        <w:t>(31 December 202</w:t>
      </w:r>
      <w:r w:rsidR="000744B1" w:rsidRPr="00E35706">
        <w:rPr>
          <w:rFonts w:ascii="Times New Roman" w:hAnsi="Times New Roman"/>
          <w:i/>
          <w:iCs/>
          <w:sz w:val="22"/>
          <w:szCs w:val="22"/>
        </w:rPr>
        <w:t>5</w:t>
      </w:r>
      <w:r w:rsidRPr="00E35706">
        <w:rPr>
          <w:rFonts w:ascii="Times New Roman" w:hAnsi="Times New Roman"/>
          <w:i/>
          <w:iCs/>
          <w:sz w:val="22"/>
          <w:szCs w:val="22"/>
        </w:rPr>
        <w:t xml:space="preserve">: Baht </w:t>
      </w:r>
      <w:r w:rsidR="00A27755" w:rsidRPr="00E35706">
        <w:rPr>
          <w:rFonts w:ascii="Times New Roman" w:hAnsi="Times New Roman"/>
          <w:i/>
          <w:iCs/>
          <w:sz w:val="22"/>
          <w:szCs w:val="22"/>
        </w:rPr>
        <w:t xml:space="preserve">6.8 </w:t>
      </w:r>
      <w:r w:rsidRPr="00E35706">
        <w:rPr>
          <w:rFonts w:ascii="Times New Roman" w:hAnsi="Times New Roman"/>
          <w:i/>
          <w:iCs/>
          <w:sz w:val="22"/>
          <w:szCs w:val="22"/>
        </w:rPr>
        <w:t>million)</w:t>
      </w:r>
      <w:r w:rsidRPr="00E35706">
        <w:rPr>
          <w:rFonts w:ascii="Times New Roman" w:hAnsi="Times New Roman"/>
          <w:sz w:val="22"/>
          <w:szCs w:val="22"/>
        </w:rPr>
        <w:t>.</w:t>
      </w:r>
    </w:p>
    <w:p w14:paraId="59B0C234" w14:textId="77777777" w:rsidR="00C76349" w:rsidRPr="00E35706" w:rsidRDefault="00C76349"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p w14:paraId="194DA746" w14:textId="5C0FE25D" w:rsidR="00744E88" w:rsidRPr="00E35706" w:rsidRDefault="00FA1E5C" w:rsidP="001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line="240" w:lineRule="exact"/>
        <w:ind w:left="540" w:right="-27"/>
        <w:jc w:val="thaiDistribute"/>
        <w:rPr>
          <w:rFonts w:ascii="Times New Roman" w:hAnsi="Times New Roman"/>
          <w:sz w:val="22"/>
          <w:szCs w:val="22"/>
        </w:rPr>
      </w:pPr>
      <w:r w:rsidRPr="00E35706">
        <w:rPr>
          <w:rFonts w:ascii="Times New Roman" w:hAnsi="Times New Roman"/>
          <w:sz w:val="22"/>
          <w:szCs w:val="22"/>
        </w:rPr>
        <w:t xml:space="preserve">Balances as at </w:t>
      </w:r>
      <w:r w:rsidR="00F07A75" w:rsidRPr="00E35706">
        <w:rPr>
          <w:rFonts w:ascii="Times New Roman" w:hAnsi="Times New Roman"/>
          <w:sz w:val="22"/>
          <w:szCs w:val="22"/>
        </w:rPr>
        <w:t>30 June</w:t>
      </w:r>
      <w:r w:rsidR="003D3CC4" w:rsidRPr="00E35706">
        <w:rPr>
          <w:rFonts w:ascii="Times New Roman" w:hAnsi="Times New Roman"/>
          <w:sz w:val="22"/>
          <w:szCs w:val="22"/>
        </w:rPr>
        <w:t xml:space="preserve"> 202</w:t>
      </w:r>
      <w:r w:rsidR="000744B1" w:rsidRPr="00E35706">
        <w:rPr>
          <w:rFonts w:ascii="Times New Roman" w:hAnsi="Times New Roman"/>
          <w:sz w:val="22"/>
          <w:szCs w:val="22"/>
        </w:rPr>
        <w:t>6</w:t>
      </w:r>
      <w:r w:rsidR="00650D5A" w:rsidRPr="00E35706">
        <w:rPr>
          <w:rFonts w:ascii="Times New Roman" w:hAnsi="Times New Roman"/>
          <w:sz w:val="22"/>
          <w:szCs w:val="22"/>
        </w:rPr>
        <w:t xml:space="preserve"> </w:t>
      </w:r>
      <w:r w:rsidR="00AE5837" w:rsidRPr="00E35706">
        <w:rPr>
          <w:rFonts w:ascii="Times New Roman" w:hAnsi="Times New Roman"/>
          <w:sz w:val="22"/>
          <w:szCs w:val="22"/>
        </w:rPr>
        <w:t xml:space="preserve">and </w:t>
      </w:r>
      <w:r w:rsidR="00870975" w:rsidRPr="00E35706">
        <w:rPr>
          <w:rFonts w:ascii="Times New Roman" w:hAnsi="Times New Roman"/>
          <w:sz w:val="22"/>
          <w:szCs w:val="22"/>
        </w:rPr>
        <w:t xml:space="preserve">31 December </w:t>
      </w:r>
      <w:r w:rsidR="003F33CF" w:rsidRPr="00E35706">
        <w:rPr>
          <w:rFonts w:ascii="Times New Roman" w:hAnsi="Times New Roman"/>
          <w:sz w:val="22"/>
          <w:szCs w:val="22"/>
        </w:rPr>
        <w:t>20</w:t>
      </w:r>
      <w:r w:rsidR="00345A98" w:rsidRPr="00E35706">
        <w:rPr>
          <w:rFonts w:ascii="Times New Roman" w:hAnsi="Times New Roman"/>
          <w:sz w:val="22"/>
          <w:szCs w:val="22"/>
        </w:rPr>
        <w:t>2</w:t>
      </w:r>
      <w:r w:rsidR="000744B1" w:rsidRPr="00E35706">
        <w:rPr>
          <w:rFonts w:ascii="Times New Roman" w:hAnsi="Times New Roman"/>
          <w:sz w:val="22"/>
          <w:szCs w:val="22"/>
        </w:rPr>
        <w:t>5</w:t>
      </w:r>
      <w:r w:rsidR="003F33CF" w:rsidRPr="00E35706">
        <w:rPr>
          <w:rFonts w:ascii="Times New Roman" w:hAnsi="Times New Roman"/>
          <w:sz w:val="22"/>
          <w:szCs w:val="22"/>
        </w:rPr>
        <w:t xml:space="preserve"> </w:t>
      </w:r>
      <w:r w:rsidRPr="00E35706">
        <w:rPr>
          <w:rFonts w:ascii="Times New Roman" w:hAnsi="Times New Roman"/>
          <w:sz w:val="22"/>
          <w:szCs w:val="22"/>
        </w:rPr>
        <w:t xml:space="preserve">with related parties </w:t>
      </w:r>
      <w:r w:rsidR="00870975" w:rsidRPr="00E35706">
        <w:rPr>
          <w:rFonts w:ascii="Times New Roman" w:hAnsi="Times New Roman"/>
          <w:sz w:val="22"/>
          <w:szCs w:val="22"/>
        </w:rPr>
        <w:t>we</w:t>
      </w:r>
      <w:r w:rsidRPr="00E35706">
        <w:rPr>
          <w:rFonts w:ascii="Times New Roman" w:hAnsi="Times New Roman"/>
          <w:sz w:val="22"/>
          <w:szCs w:val="22"/>
        </w:rPr>
        <w:t>re as follows:</w:t>
      </w:r>
    </w:p>
    <w:p w14:paraId="5316DE4D" w14:textId="33D2A05A" w:rsidR="005D6D52" w:rsidRPr="00E35706" w:rsidRDefault="005D6D52"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tbl>
      <w:tblPr>
        <w:tblW w:w="9448" w:type="dxa"/>
        <w:tblInd w:w="450" w:type="dxa"/>
        <w:tblLayout w:type="fixed"/>
        <w:tblLook w:val="0000" w:firstRow="0" w:lastRow="0" w:firstColumn="0" w:lastColumn="0" w:noHBand="0" w:noVBand="0"/>
      </w:tblPr>
      <w:tblGrid>
        <w:gridCol w:w="3508"/>
        <w:gridCol w:w="1349"/>
        <w:gridCol w:w="270"/>
        <w:gridCol w:w="1262"/>
        <w:gridCol w:w="270"/>
        <w:gridCol w:w="1262"/>
        <w:gridCol w:w="270"/>
        <w:gridCol w:w="1257"/>
      </w:tblGrid>
      <w:tr w:rsidR="00B47E9B" w:rsidRPr="00E35706" w14:paraId="49C3FB5D" w14:textId="77777777" w:rsidTr="006472EB">
        <w:trPr>
          <w:trHeight w:val="232"/>
          <w:tblHeader/>
        </w:trPr>
        <w:tc>
          <w:tcPr>
            <w:tcW w:w="1856" w:type="pct"/>
          </w:tcPr>
          <w:p w14:paraId="4C99CEBF" w14:textId="77777777" w:rsidR="00E66806" w:rsidRPr="00E35706" w:rsidRDefault="00E66806"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525" w:type="pct"/>
            <w:gridSpan w:val="3"/>
          </w:tcPr>
          <w:p w14:paraId="439D4AA8" w14:textId="77777777" w:rsidR="00E66806" w:rsidRPr="00E35706" w:rsidRDefault="00E66806"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b/>
                <w:bCs/>
                <w:sz w:val="22"/>
                <w:szCs w:val="22"/>
              </w:rPr>
            </w:pPr>
            <w:r w:rsidRPr="00E35706">
              <w:rPr>
                <w:rFonts w:ascii="Times New Roman" w:hAnsi="Times New Roman"/>
                <w:b/>
                <w:bCs/>
                <w:sz w:val="22"/>
                <w:szCs w:val="22"/>
              </w:rPr>
              <w:t>Consolidated</w:t>
            </w:r>
          </w:p>
        </w:tc>
        <w:tc>
          <w:tcPr>
            <w:tcW w:w="143" w:type="pct"/>
          </w:tcPr>
          <w:p w14:paraId="0445DDA3" w14:textId="77777777" w:rsidR="00E66806" w:rsidRPr="00E35706" w:rsidRDefault="00E66806"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76" w:type="pct"/>
            <w:gridSpan w:val="3"/>
          </w:tcPr>
          <w:p w14:paraId="07545816" w14:textId="77777777" w:rsidR="00E66806" w:rsidRPr="00E35706" w:rsidRDefault="00E66806"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E35706">
              <w:rPr>
                <w:rFonts w:ascii="Times New Roman" w:hAnsi="Times New Roman"/>
                <w:b/>
                <w:bCs/>
                <w:sz w:val="22"/>
                <w:szCs w:val="22"/>
              </w:rPr>
              <w:t>Separate</w:t>
            </w:r>
          </w:p>
        </w:tc>
      </w:tr>
      <w:tr w:rsidR="00B47E9B" w:rsidRPr="00E35706" w14:paraId="6020301F" w14:textId="77777777" w:rsidTr="006472EB">
        <w:trPr>
          <w:trHeight w:val="223"/>
          <w:tblHeader/>
        </w:trPr>
        <w:tc>
          <w:tcPr>
            <w:tcW w:w="1856" w:type="pct"/>
          </w:tcPr>
          <w:p w14:paraId="7E8F018A" w14:textId="42387B73" w:rsidR="00E66806" w:rsidRPr="00E35706" w:rsidRDefault="00E66806"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525" w:type="pct"/>
            <w:gridSpan w:val="3"/>
          </w:tcPr>
          <w:p w14:paraId="4F3AF468" w14:textId="77777777" w:rsidR="00E66806" w:rsidRPr="00E35706" w:rsidRDefault="00E66806"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b/>
                <w:bCs/>
                <w:sz w:val="22"/>
                <w:szCs w:val="22"/>
              </w:rPr>
            </w:pPr>
            <w:r w:rsidRPr="00E35706">
              <w:rPr>
                <w:rFonts w:ascii="Times New Roman" w:hAnsi="Times New Roman"/>
                <w:b/>
                <w:bCs/>
                <w:sz w:val="22"/>
                <w:szCs w:val="22"/>
              </w:rPr>
              <w:t>financial statements</w:t>
            </w:r>
          </w:p>
        </w:tc>
        <w:tc>
          <w:tcPr>
            <w:tcW w:w="143" w:type="pct"/>
          </w:tcPr>
          <w:p w14:paraId="23BF1B91" w14:textId="77777777" w:rsidR="00E66806" w:rsidRPr="00E35706" w:rsidRDefault="00E66806"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76" w:type="pct"/>
            <w:gridSpan w:val="3"/>
          </w:tcPr>
          <w:p w14:paraId="75913EB9" w14:textId="77777777" w:rsidR="00E66806" w:rsidRPr="00E35706" w:rsidRDefault="00E66806"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E35706">
              <w:rPr>
                <w:rFonts w:ascii="Times New Roman" w:hAnsi="Times New Roman"/>
                <w:b/>
                <w:bCs/>
                <w:sz w:val="22"/>
                <w:szCs w:val="22"/>
              </w:rPr>
              <w:t>financial statements</w:t>
            </w:r>
          </w:p>
        </w:tc>
      </w:tr>
      <w:tr w:rsidR="007B65B1" w:rsidRPr="00E35706" w14:paraId="55CC6DC0" w14:textId="77777777" w:rsidTr="006472EB">
        <w:trPr>
          <w:trHeight w:val="101"/>
          <w:tblHeader/>
        </w:trPr>
        <w:tc>
          <w:tcPr>
            <w:tcW w:w="1856" w:type="pct"/>
          </w:tcPr>
          <w:p w14:paraId="4DE30B46"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714" w:type="pct"/>
          </w:tcPr>
          <w:p w14:paraId="655A012D" w14:textId="2FE6B3F7" w:rsidR="007B65B1" w:rsidRPr="00E35706" w:rsidRDefault="007B65B1" w:rsidP="007B6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r w:rsidRPr="00E35706">
              <w:rPr>
                <w:rFonts w:ascii="Times New Roman" w:hAnsi="Times New Roman"/>
                <w:sz w:val="22"/>
                <w:szCs w:val="22"/>
              </w:rPr>
              <w:t>30 June</w:t>
            </w:r>
          </w:p>
        </w:tc>
        <w:tc>
          <w:tcPr>
            <w:tcW w:w="143" w:type="pct"/>
          </w:tcPr>
          <w:p w14:paraId="48EC0359" w14:textId="77777777" w:rsidR="007B65B1" w:rsidRPr="00E35706" w:rsidRDefault="007B65B1" w:rsidP="007B6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p>
        </w:tc>
        <w:tc>
          <w:tcPr>
            <w:tcW w:w="668" w:type="pct"/>
          </w:tcPr>
          <w:p w14:paraId="13E8ACE6" w14:textId="2D9DEDEB" w:rsidR="007B65B1" w:rsidRPr="00E35706" w:rsidRDefault="007B65B1" w:rsidP="007B6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4" w:right="-102"/>
              <w:jc w:val="center"/>
              <w:rPr>
                <w:rFonts w:ascii="Times New Roman" w:hAnsi="Times New Roman"/>
                <w:sz w:val="22"/>
                <w:szCs w:val="22"/>
              </w:rPr>
            </w:pPr>
            <w:r w:rsidRPr="00E35706">
              <w:rPr>
                <w:rFonts w:ascii="Times New Roman" w:hAnsi="Times New Roman"/>
                <w:sz w:val="22"/>
                <w:szCs w:val="22"/>
              </w:rPr>
              <w:t>31 December</w:t>
            </w:r>
          </w:p>
        </w:tc>
        <w:tc>
          <w:tcPr>
            <w:tcW w:w="143" w:type="pct"/>
          </w:tcPr>
          <w:p w14:paraId="603DBBDC" w14:textId="77777777" w:rsidR="007B65B1" w:rsidRPr="00E35706" w:rsidRDefault="007B65B1" w:rsidP="007B6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68" w:type="pct"/>
          </w:tcPr>
          <w:p w14:paraId="71FC97C2" w14:textId="06B0CDF1" w:rsidR="007B65B1" w:rsidRPr="00E35706" w:rsidRDefault="007B65B1" w:rsidP="007B6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E35706">
              <w:rPr>
                <w:rFonts w:ascii="Times New Roman" w:hAnsi="Times New Roman"/>
                <w:sz w:val="22"/>
                <w:szCs w:val="22"/>
              </w:rPr>
              <w:t>30 June</w:t>
            </w:r>
          </w:p>
        </w:tc>
        <w:tc>
          <w:tcPr>
            <w:tcW w:w="143" w:type="pct"/>
          </w:tcPr>
          <w:p w14:paraId="0256D721" w14:textId="77777777" w:rsidR="007B65B1" w:rsidRPr="00E35706" w:rsidRDefault="007B65B1" w:rsidP="007B6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cs/>
              </w:rPr>
            </w:pPr>
          </w:p>
        </w:tc>
        <w:tc>
          <w:tcPr>
            <w:tcW w:w="665" w:type="pct"/>
          </w:tcPr>
          <w:p w14:paraId="6B9BDF25" w14:textId="262679DB" w:rsidR="007B65B1" w:rsidRPr="00E35706" w:rsidRDefault="007B65B1" w:rsidP="007B6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5"/>
              <w:jc w:val="center"/>
              <w:rPr>
                <w:rFonts w:ascii="Times New Roman" w:hAnsi="Times New Roman"/>
                <w:sz w:val="22"/>
                <w:szCs w:val="22"/>
              </w:rPr>
            </w:pPr>
            <w:r w:rsidRPr="00E35706">
              <w:rPr>
                <w:rFonts w:ascii="Times New Roman" w:hAnsi="Times New Roman"/>
                <w:sz w:val="22"/>
                <w:szCs w:val="22"/>
              </w:rPr>
              <w:t>31 December</w:t>
            </w:r>
          </w:p>
        </w:tc>
      </w:tr>
      <w:tr w:rsidR="007B65B1" w:rsidRPr="00E35706" w14:paraId="639D4E89" w14:textId="77777777" w:rsidTr="006472EB">
        <w:trPr>
          <w:trHeight w:val="101"/>
          <w:tblHeader/>
        </w:trPr>
        <w:tc>
          <w:tcPr>
            <w:tcW w:w="1856" w:type="pct"/>
          </w:tcPr>
          <w:p w14:paraId="1E9B3A64"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714" w:type="pct"/>
          </w:tcPr>
          <w:p w14:paraId="441BC76C" w14:textId="68786883" w:rsidR="007B65B1" w:rsidRPr="00E35706" w:rsidRDefault="007B65B1" w:rsidP="007B6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r w:rsidRPr="00E35706">
              <w:rPr>
                <w:rFonts w:ascii="Times New Roman" w:hAnsi="Times New Roman"/>
                <w:sz w:val="22"/>
                <w:szCs w:val="22"/>
              </w:rPr>
              <w:t>2026</w:t>
            </w:r>
          </w:p>
        </w:tc>
        <w:tc>
          <w:tcPr>
            <w:tcW w:w="143" w:type="pct"/>
          </w:tcPr>
          <w:p w14:paraId="78BE63CE" w14:textId="77777777" w:rsidR="007B65B1" w:rsidRPr="00E35706" w:rsidRDefault="007B65B1" w:rsidP="007B6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p>
        </w:tc>
        <w:tc>
          <w:tcPr>
            <w:tcW w:w="668" w:type="pct"/>
          </w:tcPr>
          <w:p w14:paraId="3B07D36B" w14:textId="4FD61295" w:rsidR="007B65B1" w:rsidRPr="00E35706" w:rsidRDefault="007B65B1" w:rsidP="007B6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r w:rsidRPr="00E35706">
              <w:rPr>
                <w:rFonts w:ascii="Times New Roman" w:hAnsi="Times New Roman"/>
                <w:sz w:val="22"/>
                <w:szCs w:val="22"/>
              </w:rPr>
              <w:t>2025</w:t>
            </w:r>
          </w:p>
        </w:tc>
        <w:tc>
          <w:tcPr>
            <w:tcW w:w="143" w:type="pct"/>
          </w:tcPr>
          <w:p w14:paraId="364673D5" w14:textId="77777777" w:rsidR="007B65B1" w:rsidRPr="00E35706" w:rsidRDefault="007B65B1" w:rsidP="007B6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68" w:type="pct"/>
          </w:tcPr>
          <w:p w14:paraId="47D6828D" w14:textId="786F43E4" w:rsidR="007B65B1" w:rsidRPr="00E35706" w:rsidRDefault="007B65B1" w:rsidP="007B6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3"/>
              <w:jc w:val="center"/>
              <w:rPr>
                <w:rFonts w:ascii="Times New Roman" w:hAnsi="Times New Roman"/>
                <w:sz w:val="22"/>
                <w:szCs w:val="22"/>
              </w:rPr>
            </w:pPr>
            <w:r w:rsidRPr="00E35706">
              <w:rPr>
                <w:rFonts w:ascii="Times New Roman" w:hAnsi="Times New Roman"/>
                <w:sz w:val="22"/>
                <w:szCs w:val="22"/>
              </w:rPr>
              <w:t>2026</w:t>
            </w:r>
          </w:p>
        </w:tc>
        <w:tc>
          <w:tcPr>
            <w:tcW w:w="143" w:type="pct"/>
          </w:tcPr>
          <w:p w14:paraId="0B5B42B4" w14:textId="77777777" w:rsidR="007B65B1" w:rsidRPr="00E35706" w:rsidRDefault="007B65B1" w:rsidP="007B6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cs/>
              </w:rPr>
            </w:pPr>
          </w:p>
        </w:tc>
        <w:tc>
          <w:tcPr>
            <w:tcW w:w="665" w:type="pct"/>
          </w:tcPr>
          <w:p w14:paraId="471AA0F2" w14:textId="1396B2C2" w:rsidR="007B65B1" w:rsidRPr="00E35706" w:rsidRDefault="007B65B1" w:rsidP="007B6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E35706">
              <w:rPr>
                <w:rFonts w:ascii="Times New Roman" w:hAnsi="Times New Roman"/>
                <w:sz w:val="22"/>
                <w:szCs w:val="22"/>
              </w:rPr>
              <w:t>2025</w:t>
            </w:r>
          </w:p>
        </w:tc>
      </w:tr>
      <w:tr w:rsidR="007B65B1" w:rsidRPr="00E35706" w14:paraId="755765C9" w14:textId="77777777" w:rsidTr="006472EB">
        <w:trPr>
          <w:trHeight w:val="223"/>
          <w:tblHeader/>
        </w:trPr>
        <w:tc>
          <w:tcPr>
            <w:tcW w:w="1856" w:type="pct"/>
          </w:tcPr>
          <w:p w14:paraId="24DAC9D1" w14:textId="77777777" w:rsidR="007B65B1" w:rsidRPr="00E35706" w:rsidRDefault="007B65B1" w:rsidP="007B6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3144" w:type="pct"/>
            <w:gridSpan w:val="7"/>
          </w:tcPr>
          <w:p w14:paraId="787D2DEA" w14:textId="77777777" w:rsidR="007B65B1" w:rsidRPr="00E35706" w:rsidRDefault="007B65B1" w:rsidP="007B6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r w:rsidRPr="00E35706">
              <w:rPr>
                <w:rFonts w:ascii="Times New Roman" w:hAnsi="Times New Roman"/>
                <w:i/>
                <w:iCs/>
                <w:sz w:val="22"/>
                <w:szCs w:val="22"/>
              </w:rPr>
              <w:t>(in thousand Baht)</w:t>
            </w:r>
          </w:p>
        </w:tc>
      </w:tr>
      <w:tr w:rsidR="007B65B1" w:rsidRPr="00E35706" w14:paraId="155D37CF" w14:textId="77777777" w:rsidTr="006472EB">
        <w:trPr>
          <w:trHeight w:val="223"/>
        </w:trPr>
        <w:tc>
          <w:tcPr>
            <w:tcW w:w="1856" w:type="pct"/>
          </w:tcPr>
          <w:p w14:paraId="34E8D2EC"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35706">
              <w:rPr>
                <w:rFonts w:ascii="Times New Roman" w:hAnsi="Times New Roman"/>
                <w:b/>
                <w:bCs/>
                <w:i/>
                <w:iCs/>
                <w:sz w:val="22"/>
                <w:szCs w:val="22"/>
              </w:rPr>
              <w:t>Trade accounts receivable</w:t>
            </w:r>
          </w:p>
        </w:tc>
        <w:tc>
          <w:tcPr>
            <w:tcW w:w="714" w:type="pct"/>
          </w:tcPr>
          <w:p w14:paraId="62F067CC" w14:textId="77777777" w:rsidR="007B65B1" w:rsidRPr="00E35706" w:rsidRDefault="007B65B1" w:rsidP="007B65B1">
            <w:pPr>
              <w:pStyle w:val="acctfourfigures"/>
              <w:tabs>
                <w:tab w:val="clear" w:pos="765"/>
                <w:tab w:val="decimal" w:pos="529"/>
              </w:tabs>
              <w:spacing w:line="240" w:lineRule="atLeast"/>
              <w:ind w:left="-76"/>
              <w:rPr>
                <w:szCs w:val="22"/>
              </w:rPr>
            </w:pPr>
          </w:p>
        </w:tc>
        <w:tc>
          <w:tcPr>
            <w:tcW w:w="143" w:type="pct"/>
          </w:tcPr>
          <w:p w14:paraId="3BCAE290" w14:textId="77777777" w:rsidR="007B65B1" w:rsidRPr="00E35706" w:rsidRDefault="007B65B1" w:rsidP="007B65B1">
            <w:pPr>
              <w:pStyle w:val="acctfourfigures"/>
              <w:tabs>
                <w:tab w:val="clear" w:pos="765"/>
                <w:tab w:val="decimal" w:pos="824"/>
              </w:tabs>
              <w:spacing w:line="240" w:lineRule="atLeast"/>
              <w:ind w:left="-76"/>
              <w:jc w:val="both"/>
              <w:rPr>
                <w:szCs w:val="22"/>
              </w:rPr>
            </w:pPr>
          </w:p>
        </w:tc>
        <w:tc>
          <w:tcPr>
            <w:tcW w:w="668" w:type="pct"/>
          </w:tcPr>
          <w:p w14:paraId="716285E7" w14:textId="77777777" w:rsidR="007B65B1" w:rsidRPr="00E35706" w:rsidRDefault="007B65B1" w:rsidP="007B65B1">
            <w:pPr>
              <w:pStyle w:val="acctfourfigures"/>
              <w:tabs>
                <w:tab w:val="clear" w:pos="765"/>
                <w:tab w:val="decimal" w:pos="529"/>
              </w:tabs>
              <w:spacing w:line="240" w:lineRule="atLeast"/>
              <w:ind w:left="-76"/>
              <w:rPr>
                <w:szCs w:val="22"/>
              </w:rPr>
            </w:pPr>
          </w:p>
        </w:tc>
        <w:tc>
          <w:tcPr>
            <w:tcW w:w="143" w:type="pct"/>
          </w:tcPr>
          <w:p w14:paraId="6BB7D5B8" w14:textId="77777777" w:rsidR="007B65B1" w:rsidRPr="00E35706" w:rsidRDefault="007B65B1" w:rsidP="007B65B1">
            <w:pPr>
              <w:pStyle w:val="acctfourfigures"/>
              <w:tabs>
                <w:tab w:val="clear" w:pos="765"/>
                <w:tab w:val="decimal" w:pos="892"/>
              </w:tabs>
              <w:spacing w:line="240" w:lineRule="atLeast"/>
              <w:ind w:left="-76"/>
              <w:jc w:val="both"/>
              <w:rPr>
                <w:szCs w:val="22"/>
              </w:rPr>
            </w:pPr>
          </w:p>
        </w:tc>
        <w:tc>
          <w:tcPr>
            <w:tcW w:w="668" w:type="pct"/>
          </w:tcPr>
          <w:p w14:paraId="068ED5C7" w14:textId="77777777" w:rsidR="007B65B1" w:rsidRPr="00E35706" w:rsidRDefault="007B65B1" w:rsidP="007B65B1">
            <w:pPr>
              <w:pStyle w:val="Signature"/>
              <w:tabs>
                <w:tab w:val="decimal" w:pos="824"/>
              </w:tabs>
              <w:spacing w:line="240" w:lineRule="atLeast"/>
              <w:ind w:left="-76"/>
              <w:rPr>
                <w:szCs w:val="22"/>
              </w:rPr>
            </w:pPr>
          </w:p>
        </w:tc>
        <w:tc>
          <w:tcPr>
            <w:tcW w:w="143" w:type="pct"/>
          </w:tcPr>
          <w:p w14:paraId="30ABF65B" w14:textId="77777777" w:rsidR="007B65B1" w:rsidRPr="00E35706" w:rsidRDefault="007B65B1" w:rsidP="007B65B1">
            <w:pPr>
              <w:pStyle w:val="acctfourfigures"/>
              <w:tabs>
                <w:tab w:val="clear" w:pos="765"/>
                <w:tab w:val="decimal" w:pos="892"/>
              </w:tabs>
              <w:spacing w:line="240" w:lineRule="atLeast"/>
              <w:ind w:left="-76"/>
              <w:jc w:val="both"/>
              <w:rPr>
                <w:szCs w:val="22"/>
              </w:rPr>
            </w:pPr>
          </w:p>
        </w:tc>
        <w:tc>
          <w:tcPr>
            <w:tcW w:w="665" w:type="pct"/>
          </w:tcPr>
          <w:p w14:paraId="5016CA56" w14:textId="77777777" w:rsidR="007B65B1" w:rsidRPr="00E35706" w:rsidRDefault="007B65B1" w:rsidP="007B65B1">
            <w:pPr>
              <w:pStyle w:val="Signature"/>
              <w:tabs>
                <w:tab w:val="decimal" w:pos="824"/>
              </w:tabs>
              <w:spacing w:line="240" w:lineRule="atLeast"/>
              <w:ind w:left="-76"/>
              <w:rPr>
                <w:szCs w:val="22"/>
              </w:rPr>
            </w:pPr>
          </w:p>
        </w:tc>
      </w:tr>
      <w:tr w:rsidR="007B65B1" w:rsidRPr="00E35706" w14:paraId="730D4E8E" w14:textId="77777777" w:rsidTr="006472EB">
        <w:trPr>
          <w:trHeight w:val="223"/>
        </w:trPr>
        <w:tc>
          <w:tcPr>
            <w:tcW w:w="1856" w:type="pct"/>
          </w:tcPr>
          <w:p w14:paraId="3432CFA0"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35706">
              <w:rPr>
                <w:rFonts w:ascii="Times New Roman" w:hAnsi="Times New Roman"/>
                <w:sz w:val="22"/>
                <w:szCs w:val="22"/>
              </w:rPr>
              <w:t>Subsidiaries</w:t>
            </w:r>
          </w:p>
        </w:tc>
        <w:tc>
          <w:tcPr>
            <w:tcW w:w="714" w:type="pct"/>
          </w:tcPr>
          <w:p w14:paraId="1C53F549" w14:textId="71804A42" w:rsidR="007B65B1" w:rsidRPr="00E35706" w:rsidRDefault="00452A34" w:rsidP="007B65B1">
            <w:pPr>
              <w:pStyle w:val="acctfourfigures"/>
              <w:tabs>
                <w:tab w:val="clear" w:pos="765"/>
                <w:tab w:val="decimal" w:pos="703"/>
              </w:tabs>
              <w:spacing w:line="240" w:lineRule="atLeast"/>
              <w:ind w:left="-76"/>
              <w:rPr>
                <w:szCs w:val="22"/>
                <w:lang w:val="en-US" w:bidi="th-TH"/>
              </w:rPr>
            </w:pPr>
            <w:r w:rsidRPr="00E35706">
              <w:rPr>
                <w:szCs w:val="22"/>
                <w:lang w:val="en-US" w:bidi="th-TH"/>
              </w:rPr>
              <w:t>-</w:t>
            </w:r>
          </w:p>
        </w:tc>
        <w:tc>
          <w:tcPr>
            <w:tcW w:w="143" w:type="pct"/>
          </w:tcPr>
          <w:p w14:paraId="5BF5A1EC" w14:textId="77777777" w:rsidR="007B65B1" w:rsidRPr="00E35706" w:rsidRDefault="007B65B1" w:rsidP="007B65B1">
            <w:pPr>
              <w:pStyle w:val="acctfourfigures"/>
              <w:tabs>
                <w:tab w:val="clear" w:pos="765"/>
                <w:tab w:val="decimal" w:pos="824"/>
              </w:tabs>
              <w:spacing w:line="240" w:lineRule="atLeast"/>
              <w:ind w:left="-76"/>
              <w:jc w:val="both"/>
              <w:rPr>
                <w:szCs w:val="22"/>
              </w:rPr>
            </w:pPr>
          </w:p>
        </w:tc>
        <w:tc>
          <w:tcPr>
            <w:tcW w:w="668" w:type="pct"/>
          </w:tcPr>
          <w:p w14:paraId="7951C19C" w14:textId="459A3FDC" w:rsidR="007B65B1" w:rsidRPr="00E35706" w:rsidRDefault="007B65B1" w:rsidP="006913C4">
            <w:pPr>
              <w:pStyle w:val="acctfourfigures"/>
              <w:tabs>
                <w:tab w:val="clear" w:pos="765"/>
                <w:tab w:val="decimal" w:pos="703"/>
              </w:tabs>
              <w:spacing w:line="240" w:lineRule="atLeast"/>
              <w:ind w:left="-76"/>
              <w:rPr>
                <w:szCs w:val="22"/>
              </w:rPr>
            </w:pPr>
            <w:r w:rsidRPr="00E35706">
              <w:rPr>
                <w:szCs w:val="22"/>
              </w:rPr>
              <w:t>-</w:t>
            </w:r>
          </w:p>
        </w:tc>
        <w:tc>
          <w:tcPr>
            <w:tcW w:w="143" w:type="pct"/>
          </w:tcPr>
          <w:p w14:paraId="507D6692" w14:textId="77777777" w:rsidR="007B65B1" w:rsidRPr="00E35706" w:rsidRDefault="007B65B1" w:rsidP="007B65B1">
            <w:pPr>
              <w:pStyle w:val="acctfourfigures"/>
              <w:tabs>
                <w:tab w:val="clear" w:pos="765"/>
                <w:tab w:val="decimal" w:pos="892"/>
              </w:tabs>
              <w:spacing w:line="240" w:lineRule="atLeast"/>
              <w:ind w:left="-76"/>
              <w:jc w:val="both"/>
              <w:rPr>
                <w:szCs w:val="22"/>
              </w:rPr>
            </w:pPr>
          </w:p>
        </w:tc>
        <w:tc>
          <w:tcPr>
            <w:tcW w:w="668" w:type="pct"/>
          </w:tcPr>
          <w:p w14:paraId="75D4D444" w14:textId="73FD4764" w:rsidR="007B65B1" w:rsidRPr="00E35706" w:rsidRDefault="00FD79B1" w:rsidP="007B65B1">
            <w:pPr>
              <w:pStyle w:val="acctfourfigures"/>
              <w:tabs>
                <w:tab w:val="clear" w:pos="765"/>
                <w:tab w:val="decimal" w:pos="963"/>
              </w:tabs>
              <w:spacing w:line="240" w:lineRule="atLeast"/>
              <w:ind w:left="-76" w:right="65"/>
              <w:jc w:val="both"/>
              <w:rPr>
                <w:rFonts w:cstheme="minorBidi"/>
                <w:szCs w:val="28"/>
                <w:lang w:val="en-US" w:bidi="th-TH"/>
              </w:rPr>
            </w:pPr>
            <w:r w:rsidRPr="00E35706">
              <w:rPr>
                <w:szCs w:val="22"/>
              </w:rPr>
              <w:t>8</w:t>
            </w:r>
            <w:r w:rsidR="00EA3022" w:rsidRPr="00E35706">
              <w:rPr>
                <w:szCs w:val="22"/>
              </w:rPr>
              <w:t>3,68</w:t>
            </w:r>
            <w:r w:rsidR="0020680C" w:rsidRPr="00E35706">
              <w:rPr>
                <w:szCs w:val="22"/>
                <w:lang w:val="en-US"/>
              </w:rPr>
              <w:t>2</w:t>
            </w:r>
          </w:p>
        </w:tc>
        <w:tc>
          <w:tcPr>
            <w:tcW w:w="143" w:type="pct"/>
          </w:tcPr>
          <w:p w14:paraId="00E01DC2" w14:textId="77777777" w:rsidR="007B65B1" w:rsidRPr="00E35706" w:rsidRDefault="007B65B1" w:rsidP="007B65B1">
            <w:pPr>
              <w:pStyle w:val="acctfourfigures"/>
              <w:tabs>
                <w:tab w:val="clear" w:pos="765"/>
                <w:tab w:val="decimal" w:pos="892"/>
              </w:tabs>
              <w:spacing w:line="240" w:lineRule="atLeast"/>
              <w:ind w:left="-76"/>
              <w:jc w:val="both"/>
              <w:rPr>
                <w:szCs w:val="22"/>
              </w:rPr>
            </w:pPr>
          </w:p>
        </w:tc>
        <w:tc>
          <w:tcPr>
            <w:tcW w:w="665" w:type="pct"/>
          </w:tcPr>
          <w:p w14:paraId="30E24211" w14:textId="61B568B2" w:rsidR="007B65B1" w:rsidRPr="00E35706" w:rsidRDefault="007B65B1" w:rsidP="007B65B1">
            <w:pPr>
              <w:pStyle w:val="Signature"/>
              <w:tabs>
                <w:tab w:val="decimal" w:pos="982"/>
              </w:tabs>
              <w:spacing w:line="240" w:lineRule="atLeast"/>
              <w:ind w:left="-76" w:right="-274"/>
              <w:rPr>
                <w:szCs w:val="22"/>
              </w:rPr>
            </w:pPr>
            <w:r w:rsidRPr="00E35706">
              <w:rPr>
                <w:szCs w:val="22"/>
              </w:rPr>
              <w:t>76,463</w:t>
            </w:r>
          </w:p>
        </w:tc>
      </w:tr>
      <w:tr w:rsidR="007B65B1" w:rsidRPr="00E35706" w14:paraId="03B3A095" w14:textId="77777777" w:rsidTr="006472EB">
        <w:trPr>
          <w:trHeight w:val="70"/>
        </w:trPr>
        <w:tc>
          <w:tcPr>
            <w:tcW w:w="1856" w:type="pct"/>
            <w:shd w:val="clear" w:color="auto" w:fill="FFFFFF" w:themeFill="background1"/>
          </w:tcPr>
          <w:p w14:paraId="608B94C2"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35706">
              <w:rPr>
                <w:rFonts w:ascii="Times New Roman" w:hAnsi="Times New Roman"/>
                <w:sz w:val="22"/>
                <w:szCs w:val="22"/>
              </w:rPr>
              <w:t>Other related parties</w:t>
            </w:r>
          </w:p>
        </w:tc>
        <w:tc>
          <w:tcPr>
            <w:tcW w:w="714" w:type="pct"/>
            <w:tcBorders>
              <w:bottom w:val="single" w:sz="4" w:space="0" w:color="auto"/>
            </w:tcBorders>
          </w:tcPr>
          <w:p w14:paraId="65D6BFC0" w14:textId="0F695C89" w:rsidR="007B65B1" w:rsidRPr="00E35706" w:rsidRDefault="00452A34" w:rsidP="007B65B1">
            <w:pPr>
              <w:pStyle w:val="acctfourfigures"/>
              <w:tabs>
                <w:tab w:val="clear" w:pos="765"/>
                <w:tab w:val="decimal" w:pos="958"/>
              </w:tabs>
              <w:spacing w:line="240" w:lineRule="atLeast"/>
              <w:ind w:left="-76" w:right="-115"/>
              <w:rPr>
                <w:szCs w:val="22"/>
              </w:rPr>
            </w:pPr>
            <w:r w:rsidRPr="00E35706">
              <w:rPr>
                <w:szCs w:val="22"/>
              </w:rPr>
              <w:t>205,659</w:t>
            </w:r>
          </w:p>
        </w:tc>
        <w:tc>
          <w:tcPr>
            <w:tcW w:w="143" w:type="pct"/>
          </w:tcPr>
          <w:p w14:paraId="7A870A74" w14:textId="77777777" w:rsidR="007B65B1" w:rsidRPr="00E35706" w:rsidRDefault="007B65B1" w:rsidP="007B65B1">
            <w:pPr>
              <w:pStyle w:val="Signature"/>
              <w:tabs>
                <w:tab w:val="decimal" w:pos="892"/>
              </w:tabs>
              <w:spacing w:line="240" w:lineRule="atLeast"/>
              <w:ind w:left="-76"/>
              <w:rPr>
                <w:szCs w:val="22"/>
              </w:rPr>
            </w:pPr>
          </w:p>
        </w:tc>
        <w:tc>
          <w:tcPr>
            <w:tcW w:w="668" w:type="pct"/>
            <w:tcBorders>
              <w:bottom w:val="single" w:sz="4" w:space="0" w:color="auto"/>
            </w:tcBorders>
          </w:tcPr>
          <w:p w14:paraId="29A8FEF3" w14:textId="4F4F97AF" w:rsidR="007B65B1" w:rsidRPr="00E35706" w:rsidRDefault="007B65B1" w:rsidP="007B65B1">
            <w:pPr>
              <w:pStyle w:val="Signature"/>
              <w:tabs>
                <w:tab w:val="decimal" w:pos="973"/>
              </w:tabs>
              <w:spacing w:line="240" w:lineRule="atLeast"/>
              <w:ind w:left="-76" w:right="-136"/>
              <w:rPr>
                <w:rFonts w:cstheme="minorBidi"/>
                <w:szCs w:val="28"/>
                <w:lang w:bidi="th-TH"/>
              </w:rPr>
            </w:pPr>
            <w:r w:rsidRPr="00E35706">
              <w:rPr>
                <w:szCs w:val="22"/>
              </w:rPr>
              <w:t>165,063</w:t>
            </w:r>
          </w:p>
        </w:tc>
        <w:tc>
          <w:tcPr>
            <w:tcW w:w="143" w:type="pct"/>
          </w:tcPr>
          <w:p w14:paraId="53497F07" w14:textId="77777777" w:rsidR="007B65B1" w:rsidRPr="00E35706" w:rsidRDefault="007B65B1" w:rsidP="007B65B1">
            <w:pPr>
              <w:pStyle w:val="Signature"/>
              <w:tabs>
                <w:tab w:val="decimal" w:pos="892"/>
              </w:tabs>
              <w:spacing w:line="240" w:lineRule="atLeast"/>
              <w:ind w:left="-76"/>
              <w:rPr>
                <w:szCs w:val="22"/>
              </w:rPr>
            </w:pPr>
          </w:p>
        </w:tc>
        <w:tc>
          <w:tcPr>
            <w:tcW w:w="668" w:type="pct"/>
            <w:tcBorders>
              <w:bottom w:val="single" w:sz="4" w:space="0" w:color="auto"/>
            </w:tcBorders>
          </w:tcPr>
          <w:p w14:paraId="459B05B6" w14:textId="13EAE878" w:rsidR="007B65B1" w:rsidRPr="00E35706" w:rsidRDefault="004E76B1" w:rsidP="007B65B1">
            <w:pPr>
              <w:pStyle w:val="acctfourfigures"/>
              <w:tabs>
                <w:tab w:val="clear" w:pos="765"/>
                <w:tab w:val="decimal" w:pos="963"/>
              </w:tabs>
              <w:spacing w:line="240" w:lineRule="atLeast"/>
              <w:ind w:left="-76" w:right="65"/>
              <w:jc w:val="both"/>
              <w:rPr>
                <w:szCs w:val="22"/>
              </w:rPr>
            </w:pPr>
            <w:r w:rsidRPr="00E35706">
              <w:rPr>
                <w:szCs w:val="22"/>
              </w:rPr>
              <w:t>4,839</w:t>
            </w:r>
          </w:p>
        </w:tc>
        <w:tc>
          <w:tcPr>
            <w:tcW w:w="143" w:type="pct"/>
          </w:tcPr>
          <w:p w14:paraId="6736EC9C" w14:textId="77777777" w:rsidR="007B65B1" w:rsidRPr="00E35706" w:rsidRDefault="007B65B1" w:rsidP="007B65B1">
            <w:pPr>
              <w:pStyle w:val="Signature"/>
              <w:tabs>
                <w:tab w:val="decimal" w:pos="892"/>
              </w:tabs>
              <w:spacing w:line="240" w:lineRule="atLeast"/>
              <w:ind w:left="-76"/>
              <w:rPr>
                <w:szCs w:val="22"/>
              </w:rPr>
            </w:pPr>
          </w:p>
        </w:tc>
        <w:tc>
          <w:tcPr>
            <w:tcW w:w="665" w:type="pct"/>
            <w:tcBorders>
              <w:bottom w:val="single" w:sz="4" w:space="0" w:color="auto"/>
            </w:tcBorders>
          </w:tcPr>
          <w:p w14:paraId="4120002D" w14:textId="19F7406F" w:rsidR="007B65B1" w:rsidRPr="00E35706" w:rsidRDefault="007B65B1" w:rsidP="006913C4">
            <w:pPr>
              <w:pStyle w:val="acctfourfigures"/>
              <w:tabs>
                <w:tab w:val="clear" w:pos="765"/>
                <w:tab w:val="decimal" w:pos="701"/>
              </w:tabs>
              <w:spacing w:line="240" w:lineRule="atLeast"/>
              <w:ind w:left="-76"/>
              <w:rPr>
                <w:szCs w:val="22"/>
              </w:rPr>
            </w:pPr>
            <w:r w:rsidRPr="00E35706">
              <w:rPr>
                <w:szCs w:val="22"/>
              </w:rPr>
              <w:t>-</w:t>
            </w:r>
          </w:p>
        </w:tc>
      </w:tr>
      <w:tr w:rsidR="007B65B1" w:rsidRPr="00E35706" w14:paraId="2244A3A8" w14:textId="77777777" w:rsidTr="006472EB">
        <w:trPr>
          <w:trHeight w:val="216"/>
        </w:trPr>
        <w:tc>
          <w:tcPr>
            <w:tcW w:w="1856" w:type="pct"/>
          </w:tcPr>
          <w:p w14:paraId="1D242CA1"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35706">
              <w:rPr>
                <w:rFonts w:ascii="Times New Roman" w:hAnsi="Times New Roman"/>
                <w:b/>
                <w:bCs/>
                <w:sz w:val="22"/>
                <w:szCs w:val="22"/>
              </w:rPr>
              <w:t>Total</w:t>
            </w:r>
          </w:p>
        </w:tc>
        <w:tc>
          <w:tcPr>
            <w:tcW w:w="714" w:type="pct"/>
            <w:tcBorders>
              <w:top w:val="single" w:sz="4" w:space="0" w:color="auto"/>
              <w:bottom w:val="double" w:sz="4" w:space="0" w:color="auto"/>
            </w:tcBorders>
          </w:tcPr>
          <w:p w14:paraId="0FD0CE52" w14:textId="5967FB2C" w:rsidR="007B65B1" w:rsidRPr="00E35706" w:rsidRDefault="00452A34" w:rsidP="007B65B1">
            <w:pPr>
              <w:pStyle w:val="acctfourfigures"/>
              <w:tabs>
                <w:tab w:val="clear" w:pos="765"/>
                <w:tab w:val="decimal" w:pos="958"/>
              </w:tabs>
              <w:spacing w:line="240" w:lineRule="atLeast"/>
              <w:ind w:left="-76" w:right="-115"/>
              <w:rPr>
                <w:b/>
                <w:bCs/>
                <w:szCs w:val="22"/>
                <w:lang w:val="en-US"/>
              </w:rPr>
            </w:pPr>
            <w:r w:rsidRPr="00E35706">
              <w:rPr>
                <w:b/>
                <w:bCs/>
                <w:szCs w:val="22"/>
                <w:lang w:val="en-US"/>
              </w:rPr>
              <w:t>205,659</w:t>
            </w:r>
          </w:p>
        </w:tc>
        <w:tc>
          <w:tcPr>
            <w:tcW w:w="143" w:type="pct"/>
          </w:tcPr>
          <w:p w14:paraId="5887CB3F" w14:textId="77777777" w:rsidR="007B65B1" w:rsidRPr="00E35706" w:rsidRDefault="007B65B1" w:rsidP="007B65B1">
            <w:pPr>
              <w:pStyle w:val="acctfourfigures"/>
              <w:tabs>
                <w:tab w:val="clear" w:pos="765"/>
                <w:tab w:val="decimal" w:pos="892"/>
              </w:tabs>
              <w:spacing w:line="240" w:lineRule="atLeast"/>
              <w:ind w:left="-76"/>
              <w:rPr>
                <w:b/>
                <w:bCs/>
                <w:szCs w:val="22"/>
              </w:rPr>
            </w:pPr>
          </w:p>
        </w:tc>
        <w:tc>
          <w:tcPr>
            <w:tcW w:w="668" w:type="pct"/>
            <w:tcBorders>
              <w:top w:val="single" w:sz="4" w:space="0" w:color="auto"/>
              <w:bottom w:val="double" w:sz="4" w:space="0" w:color="auto"/>
            </w:tcBorders>
          </w:tcPr>
          <w:p w14:paraId="6C8D1736" w14:textId="62989D52" w:rsidR="007B65B1" w:rsidRPr="00E35706" w:rsidRDefault="007B65B1" w:rsidP="007B65B1">
            <w:pPr>
              <w:pStyle w:val="acctfourfigures"/>
              <w:tabs>
                <w:tab w:val="clear" w:pos="765"/>
                <w:tab w:val="decimal" w:pos="973"/>
              </w:tabs>
              <w:spacing w:line="240" w:lineRule="atLeast"/>
              <w:ind w:left="-76" w:right="-136"/>
              <w:rPr>
                <w:b/>
                <w:bCs/>
                <w:szCs w:val="22"/>
              </w:rPr>
            </w:pPr>
            <w:r w:rsidRPr="00E35706">
              <w:rPr>
                <w:b/>
                <w:bCs/>
                <w:szCs w:val="22"/>
              </w:rPr>
              <w:t>165,063</w:t>
            </w:r>
          </w:p>
        </w:tc>
        <w:tc>
          <w:tcPr>
            <w:tcW w:w="143" w:type="pct"/>
          </w:tcPr>
          <w:p w14:paraId="7BC05EF6" w14:textId="77777777" w:rsidR="007B65B1" w:rsidRPr="00E35706" w:rsidRDefault="007B65B1" w:rsidP="007B65B1">
            <w:pPr>
              <w:pStyle w:val="acctfourfigures"/>
              <w:tabs>
                <w:tab w:val="clear" w:pos="765"/>
                <w:tab w:val="decimal" w:pos="892"/>
              </w:tabs>
              <w:spacing w:line="240" w:lineRule="atLeast"/>
              <w:ind w:left="-76"/>
              <w:rPr>
                <w:b/>
                <w:bCs/>
                <w:szCs w:val="22"/>
              </w:rPr>
            </w:pPr>
          </w:p>
        </w:tc>
        <w:tc>
          <w:tcPr>
            <w:tcW w:w="668" w:type="pct"/>
            <w:tcBorders>
              <w:top w:val="single" w:sz="4" w:space="0" w:color="auto"/>
              <w:bottom w:val="double" w:sz="4" w:space="0" w:color="auto"/>
            </w:tcBorders>
          </w:tcPr>
          <w:p w14:paraId="1E07F662" w14:textId="245D39C2" w:rsidR="007B65B1" w:rsidRPr="00E35706" w:rsidRDefault="004E76B1" w:rsidP="007B65B1">
            <w:pPr>
              <w:pStyle w:val="acctfourfigures"/>
              <w:tabs>
                <w:tab w:val="clear" w:pos="765"/>
                <w:tab w:val="decimal" w:pos="963"/>
              </w:tabs>
              <w:spacing w:line="240" w:lineRule="atLeast"/>
              <w:ind w:left="-76" w:right="65"/>
              <w:jc w:val="both"/>
              <w:rPr>
                <w:b/>
                <w:bCs/>
                <w:szCs w:val="22"/>
                <w:lang w:val="en-US"/>
              </w:rPr>
            </w:pPr>
            <w:r w:rsidRPr="00E35706">
              <w:rPr>
                <w:b/>
                <w:bCs/>
                <w:szCs w:val="22"/>
                <w:lang w:val="en-US"/>
              </w:rPr>
              <w:t>88,52</w:t>
            </w:r>
            <w:r w:rsidR="0020680C" w:rsidRPr="00E35706">
              <w:rPr>
                <w:b/>
                <w:bCs/>
                <w:szCs w:val="22"/>
                <w:lang w:val="en-US"/>
              </w:rPr>
              <w:t>1</w:t>
            </w:r>
          </w:p>
        </w:tc>
        <w:tc>
          <w:tcPr>
            <w:tcW w:w="143" w:type="pct"/>
          </w:tcPr>
          <w:p w14:paraId="3283E08C" w14:textId="77777777" w:rsidR="007B65B1" w:rsidRPr="00E35706" w:rsidRDefault="007B65B1" w:rsidP="007B65B1">
            <w:pPr>
              <w:pStyle w:val="acctfourfigures"/>
              <w:tabs>
                <w:tab w:val="clear" w:pos="765"/>
                <w:tab w:val="decimal" w:pos="892"/>
              </w:tabs>
              <w:spacing w:line="240" w:lineRule="atLeast"/>
              <w:ind w:left="-76"/>
              <w:rPr>
                <w:b/>
                <w:bCs/>
                <w:szCs w:val="22"/>
              </w:rPr>
            </w:pPr>
          </w:p>
        </w:tc>
        <w:tc>
          <w:tcPr>
            <w:tcW w:w="665" w:type="pct"/>
            <w:tcBorders>
              <w:top w:val="single" w:sz="4" w:space="0" w:color="auto"/>
              <w:bottom w:val="double" w:sz="4" w:space="0" w:color="auto"/>
            </w:tcBorders>
          </w:tcPr>
          <w:p w14:paraId="084A37A0" w14:textId="3FF09038" w:rsidR="007B65B1" w:rsidRPr="00E35706" w:rsidRDefault="007B65B1" w:rsidP="007B65B1">
            <w:pPr>
              <w:pStyle w:val="acctfourfigures"/>
              <w:tabs>
                <w:tab w:val="clear" w:pos="765"/>
                <w:tab w:val="decimal" w:pos="982"/>
              </w:tabs>
              <w:spacing w:line="240" w:lineRule="atLeast"/>
              <w:ind w:left="-76" w:right="12"/>
              <w:rPr>
                <w:b/>
                <w:bCs/>
                <w:szCs w:val="22"/>
              </w:rPr>
            </w:pPr>
            <w:r w:rsidRPr="00E35706">
              <w:rPr>
                <w:b/>
                <w:bCs/>
                <w:szCs w:val="22"/>
              </w:rPr>
              <w:t>76,463</w:t>
            </w:r>
          </w:p>
        </w:tc>
      </w:tr>
      <w:tr w:rsidR="007B65B1" w:rsidRPr="00E35706" w14:paraId="275226F0" w14:textId="77777777" w:rsidTr="006472EB">
        <w:trPr>
          <w:trHeight w:val="222"/>
        </w:trPr>
        <w:tc>
          <w:tcPr>
            <w:tcW w:w="1856" w:type="pct"/>
          </w:tcPr>
          <w:p w14:paraId="3B1E790F" w14:textId="5CB1A83B"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4"/>
                <w:szCs w:val="14"/>
              </w:rPr>
            </w:pPr>
          </w:p>
        </w:tc>
        <w:tc>
          <w:tcPr>
            <w:tcW w:w="714" w:type="pct"/>
            <w:tcBorders>
              <w:top w:val="double" w:sz="4" w:space="0" w:color="auto"/>
            </w:tcBorders>
          </w:tcPr>
          <w:p w14:paraId="1B1710D7" w14:textId="77777777" w:rsidR="007B65B1" w:rsidRPr="00E35706" w:rsidRDefault="007B65B1" w:rsidP="007B65B1">
            <w:pPr>
              <w:pStyle w:val="acctfourfigures"/>
              <w:tabs>
                <w:tab w:val="clear" w:pos="765"/>
                <w:tab w:val="decimal" w:pos="958"/>
              </w:tabs>
              <w:spacing w:line="240" w:lineRule="atLeast"/>
              <w:ind w:left="-76" w:right="-115"/>
              <w:rPr>
                <w:b/>
                <w:bCs/>
                <w:sz w:val="14"/>
                <w:szCs w:val="14"/>
              </w:rPr>
            </w:pPr>
          </w:p>
        </w:tc>
        <w:tc>
          <w:tcPr>
            <w:tcW w:w="143" w:type="pct"/>
          </w:tcPr>
          <w:p w14:paraId="5EEDBA28" w14:textId="77777777" w:rsidR="007B65B1" w:rsidRPr="00E35706" w:rsidRDefault="007B65B1" w:rsidP="007B65B1">
            <w:pPr>
              <w:pStyle w:val="acctfourfigures"/>
              <w:tabs>
                <w:tab w:val="clear" w:pos="765"/>
                <w:tab w:val="decimal" w:pos="824"/>
              </w:tabs>
              <w:spacing w:line="240" w:lineRule="atLeast"/>
              <w:ind w:left="-76"/>
              <w:jc w:val="both"/>
              <w:rPr>
                <w:sz w:val="14"/>
                <w:szCs w:val="14"/>
              </w:rPr>
            </w:pPr>
          </w:p>
        </w:tc>
        <w:tc>
          <w:tcPr>
            <w:tcW w:w="668" w:type="pct"/>
            <w:tcBorders>
              <w:top w:val="double" w:sz="4" w:space="0" w:color="auto"/>
            </w:tcBorders>
          </w:tcPr>
          <w:p w14:paraId="610B7742" w14:textId="77777777" w:rsidR="007B65B1" w:rsidRPr="00E35706" w:rsidRDefault="007B65B1" w:rsidP="007B65B1">
            <w:pPr>
              <w:pStyle w:val="acctfourfigures"/>
              <w:tabs>
                <w:tab w:val="clear" w:pos="765"/>
                <w:tab w:val="decimal" w:pos="529"/>
              </w:tabs>
              <w:spacing w:line="240" w:lineRule="atLeast"/>
              <w:ind w:left="-76"/>
              <w:rPr>
                <w:sz w:val="14"/>
                <w:szCs w:val="14"/>
              </w:rPr>
            </w:pPr>
          </w:p>
        </w:tc>
        <w:tc>
          <w:tcPr>
            <w:tcW w:w="143" w:type="pct"/>
          </w:tcPr>
          <w:p w14:paraId="0FEAF9F1" w14:textId="77777777" w:rsidR="007B65B1" w:rsidRPr="00E35706" w:rsidRDefault="007B65B1" w:rsidP="007B65B1">
            <w:pPr>
              <w:pStyle w:val="acctfourfigures"/>
              <w:tabs>
                <w:tab w:val="clear" w:pos="765"/>
                <w:tab w:val="decimal" w:pos="824"/>
              </w:tabs>
              <w:spacing w:line="240" w:lineRule="atLeast"/>
              <w:ind w:left="-76"/>
              <w:jc w:val="both"/>
              <w:rPr>
                <w:sz w:val="14"/>
                <w:szCs w:val="14"/>
              </w:rPr>
            </w:pPr>
          </w:p>
        </w:tc>
        <w:tc>
          <w:tcPr>
            <w:tcW w:w="668" w:type="pct"/>
          </w:tcPr>
          <w:p w14:paraId="448359A8" w14:textId="77777777" w:rsidR="007B65B1" w:rsidRPr="00E35706" w:rsidRDefault="007B65B1" w:rsidP="007B65B1">
            <w:pPr>
              <w:pStyle w:val="acctfourfigures"/>
              <w:tabs>
                <w:tab w:val="clear" w:pos="765"/>
                <w:tab w:val="decimal" w:pos="789"/>
                <w:tab w:val="decimal" w:pos="857"/>
              </w:tabs>
              <w:spacing w:line="240" w:lineRule="atLeast"/>
              <w:ind w:left="-76"/>
              <w:jc w:val="both"/>
              <w:rPr>
                <w:sz w:val="14"/>
                <w:szCs w:val="14"/>
              </w:rPr>
            </w:pPr>
          </w:p>
        </w:tc>
        <w:tc>
          <w:tcPr>
            <w:tcW w:w="143" w:type="pct"/>
          </w:tcPr>
          <w:p w14:paraId="7E136A54" w14:textId="77777777" w:rsidR="007B65B1" w:rsidRPr="00E35706" w:rsidRDefault="007B65B1" w:rsidP="007B65B1">
            <w:pPr>
              <w:pStyle w:val="acctfourfigures"/>
              <w:tabs>
                <w:tab w:val="clear" w:pos="765"/>
                <w:tab w:val="decimal" w:pos="857"/>
              </w:tabs>
              <w:spacing w:line="240" w:lineRule="atLeast"/>
              <w:ind w:left="-76"/>
              <w:jc w:val="both"/>
              <w:rPr>
                <w:sz w:val="14"/>
                <w:szCs w:val="14"/>
              </w:rPr>
            </w:pPr>
          </w:p>
        </w:tc>
        <w:tc>
          <w:tcPr>
            <w:tcW w:w="665" w:type="pct"/>
          </w:tcPr>
          <w:p w14:paraId="49E312B9" w14:textId="77777777" w:rsidR="007B65B1" w:rsidRPr="00E35706" w:rsidRDefault="007B65B1" w:rsidP="007B65B1">
            <w:pPr>
              <w:pStyle w:val="acctfourfigures"/>
              <w:tabs>
                <w:tab w:val="clear" w:pos="765"/>
                <w:tab w:val="decimal" w:pos="857"/>
              </w:tabs>
              <w:spacing w:line="240" w:lineRule="atLeast"/>
              <w:ind w:left="-76"/>
              <w:jc w:val="both"/>
              <w:rPr>
                <w:sz w:val="14"/>
                <w:szCs w:val="14"/>
              </w:rPr>
            </w:pPr>
          </w:p>
        </w:tc>
      </w:tr>
      <w:tr w:rsidR="007B65B1" w:rsidRPr="00E35706" w14:paraId="1154264E" w14:textId="77777777" w:rsidTr="006472EB">
        <w:trPr>
          <w:trHeight w:val="222"/>
        </w:trPr>
        <w:tc>
          <w:tcPr>
            <w:tcW w:w="1856" w:type="pct"/>
          </w:tcPr>
          <w:p w14:paraId="1A496F47" w14:textId="723619CB"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E35706">
              <w:rPr>
                <w:rFonts w:ascii="Times New Roman" w:hAnsi="Times New Roman"/>
                <w:b/>
                <w:bCs/>
                <w:i/>
                <w:iCs/>
                <w:sz w:val="22"/>
                <w:szCs w:val="22"/>
              </w:rPr>
              <w:t>Other current receivables</w:t>
            </w:r>
          </w:p>
        </w:tc>
        <w:tc>
          <w:tcPr>
            <w:tcW w:w="714" w:type="pct"/>
          </w:tcPr>
          <w:p w14:paraId="0E3EBBA8" w14:textId="77777777" w:rsidR="007B65B1" w:rsidRPr="00E35706" w:rsidRDefault="007B65B1" w:rsidP="007B65B1">
            <w:pPr>
              <w:pStyle w:val="acctfourfigures"/>
              <w:tabs>
                <w:tab w:val="clear" w:pos="765"/>
                <w:tab w:val="decimal" w:pos="958"/>
              </w:tabs>
              <w:spacing w:line="240" w:lineRule="atLeast"/>
              <w:ind w:left="-76" w:right="-115"/>
              <w:rPr>
                <w:b/>
                <w:bCs/>
                <w:szCs w:val="22"/>
              </w:rPr>
            </w:pPr>
          </w:p>
        </w:tc>
        <w:tc>
          <w:tcPr>
            <w:tcW w:w="143" w:type="pct"/>
          </w:tcPr>
          <w:p w14:paraId="17B1CCBD" w14:textId="77777777" w:rsidR="007B65B1" w:rsidRPr="00E35706" w:rsidRDefault="007B65B1" w:rsidP="007B65B1">
            <w:pPr>
              <w:pStyle w:val="acctfourfigures"/>
              <w:tabs>
                <w:tab w:val="clear" w:pos="765"/>
                <w:tab w:val="decimal" w:pos="824"/>
              </w:tabs>
              <w:spacing w:line="240" w:lineRule="atLeast"/>
              <w:ind w:left="-76"/>
              <w:jc w:val="both"/>
              <w:rPr>
                <w:szCs w:val="22"/>
              </w:rPr>
            </w:pPr>
          </w:p>
        </w:tc>
        <w:tc>
          <w:tcPr>
            <w:tcW w:w="668" w:type="pct"/>
          </w:tcPr>
          <w:p w14:paraId="1B0824B0" w14:textId="77777777" w:rsidR="007B65B1" w:rsidRPr="00E35706" w:rsidRDefault="007B65B1" w:rsidP="007B65B1">
            <w:pPr>
              <w:pStyle w:val="acctfourfigures"/>
              <w:tabs>
                <w:tab w:val="clear" w:pos="765"/>
                <w:tab w:val="decimal" w:pos="529"/>
              </w:tabs>
              <w:spacing w:line="240" w:lineRule="atLeast"/>
              <w:ind w:left="-76"/>
              <w:rPr>
                <w:szCs w:val="22"/>
              </w:rPr>
            </w:pPr>
          </w:p>
        </w:tc>
        <w:tc>
          <w:tcPr>
            <w:tcW w:w="143" w:type="pct"/>
          </w:tcPr>
          <w:p w14:paraId="227425FE" w14:textId="77777777" w:rsidR="007B65B1" w:rsidRPr="00E35706" w:rsidRDefault="007B65B1" w:rsidP="007B65B1">
            <w:pPr>
              <w:pStyle w:val="acctfourfigures"/>
              <w:tabs>
                <w:tab w:val="clear" w:pos="765"/>
                <w:tab w:val="decimal" w:pos="824"/>
              </w:tabs>
              <w:spacing w:line="240" w:lineRule="atLeast"/>
              <w:ind w:left="-76"/>
              <w:jc w:val="both"/>
              <w:rPr>
                <w:szCs w:val="22"/>
              </w:rPr>
            </w:pPr>
          </w:p>
        </w:tc>
        <w:tc>
          <w:tcPr>
            <w:tcW w:w="668" w:type="pct"/>
          </w:tcPr>
          <w:p w14:paraId="5CE241A3" w14:textId="77777777" w:rsidR="007B65B1" w:rsidRPr="00E35706" w:rsidRDefault="007B65B1" w:rsidP="007B65B1">
            <w:pPr>
              <w:pStyle w:val="acctfourfigures"/>
              <w:tabs>
                <w:tab w:val="clear" w:pos="765"/>
                <w:tab w:val="decimal" w:pos="789"/>
                <w:tab w:val="decimal" w:pos="857"/>
              </w:tabs>
              <w:spacing w:line="240" w:lineRule="atLeast"/>
              <w:ind w:left="-76"/>
              <w:jc w:val="both"/>
              <w:rPr>
                <w:szCs w:val="22"/>
              </w:rPr>
            </w:pPr>
          </w:p>
        </w:tc>
        <w:tc>
          <w:tcPr>
            <w:tcW w:w="143" w:type="pct"/>
          </w:tcPr>
          <w:p w14:paraId="6EFCE52D" w14:textId="77777777" w:rsidR="007B65B1" w:rsidRPr="00E35706" w:rsidRDefault="007B65B1" w:rsidP="007B65B1">
            <w:pPr>
              <w:pStyle w:val="acctfourfigures"/>
              <w:tabs>
                <w:tab w:val="clear" w:pos="765"/>
                <w:tab w:val="decimal" w:pos="857"/>
              </w:tabs>
              <w:spacing w:line="240" w:lineRule="atLeast"/>
              <w:ind w:left="-76"/>
              <w:jc w:val="both"/>
              <w:rPr>
                <w:szCs w:val="22"/>
              </w:rPr>
            </w:pPr>
          </w:p>
        </w:tc>
        <w:tc>
          <w:tcPr>
            <w:tcW w:w="665" w:type="pct"/>
          </w:tcPr>
          <w:p w14:paraId="76F0DCD1" w14:textId="77777777" w:rsidR="007B65B1" w:rsidRPr="00E35706" w:rsidRDefault="007B65B1" w:rsidP="007B65B1">
            <w:pPr>
              <w:pStyle w:val="acctfourfigures"/>
              <w:tabs>
                <w:tab w:val="clear" w:pos="765"/>
                <w:tab w:val="decimal" w:pos="857"/>
              </w:tabs>
              <w:spacing w:line="240" w:lineRule="atLeast"/>
              <w:ind w:left="-76"/>
              <w:jc w:val="both"/>
              <w:rPr>
                <w:szCs w:val="22"/>
              </w:rPr>
            </w:pPr>
          </w:p>
        </w:tc>
      </w:tr>
      <w:tr w:rsidR="007B65B1" w:rsidRPr="00E35706" w14:paraId="5E3C39EF" w14:textId="77777777" w:rsidTr="006472EB">
        <w:trPr>
          <w:trHeight w:val="272"/>
        </w:trPr>
        <w:tc>
          <w:tcPr>
            <w:tcW w:w="1856" w:type="pct"/>
          </w:tcPr>
          <w:p w14:paraId="15AC95F7"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35706">
              <w:rPr>
                <w:rFonts w:ascii="Times New Roman" w:hAnsi="Times New Roman"/>
                <w:sz w:val="22"/>
                <w:szCs w:val="22"/>
              </w:rPr>
              <w:t>Subsidiaries</w:t>
            </w:r>
          </w:p>
        </w:tc>
        <w:tc>
          <w:tcPr>
            <w:tcW w:w="714" w:type="pct"/>
          </w:tcPr>
          <w:p w14:paraId="1901D0DE" w14:textId="44349071" w:rsidR="007B65B1" w:rsidRPr="00E35706" w:rsidRDefault="008F7D96" w:rsidP="007B65B1">
            <w:pPr>
              <w:pStyle w:val="acctfourfigures"/>
              <w:tabs>
                <w:tab w:val="clear" w:pos="765"/>
                <w:tab w:val="decimal" w:pos="703"/>
              </w:tabs>
              <w:spacing w:line="240" w:lineRule="atLeast"/>
              <w:ind w:left="-76"/>
              <w:rPr>
                <w:szCs w:val="22"/>
              </w:rPr>
            </w:pPr>
            <w:r w:rsidRPr="00E35706">
              <w:rPr>
                <w:szCs w:val="22"/>
              </w:rPr>
              <w:t>-</w:t>
            </w:r>
          </w:p>
        </w:tc>
        <w:tc>
          <w:tcPr>
            <w:tcW w:w="143" w:type="pct"/>
          </w:tcPr>
          <w:p w14:paraId="75B68799" w14:textId="77777777" w:rsidR="007B65B1" w:rsidRPr="00E35706" w:rsidRDefault="007B65B1" w:rsidP="007B65B1">
            <w:pPr>
              <w:pStyle w:val="acctfourfigures"/>
              <w:tabs>
                <w:tab w:val="clear" w:pos="765"/>
                <w:tab w:val="decimal" w:pos="680"/>
              </w:tabs>
              <w:spacing w:line="240" w:lineRule="atLeast"/>
              <w:ind w:left="-76"/>
              <w:rPr>
                <w:szCs w:val="22"/>
                <w:lang w:val="en-US" w:bidi="th-TH"/>
              </w:rPr>
            </w:pPr>
          </w:p>
        </w:tc>
        <w:tc>
          <w:tcPr>
            <w:tcW w:w="668" w:type="pct"/>
          </w:tcPr>
          <w:p w14:paraId="767CE633" w14:textId="45BDD378" w:rsidR="007B65B1" w:rsidRPr="00E35706" w:rsidRDefault="007B65B1" w:rsidP="004B29BA">
            <w:pPr>
              <w:pStyle w:val="acctfourfigures"/>
              <w:tabs>
                <w:tab w:val="clear" w:pos="765"/>
                <w:tab w:val="decimal" w:pos="703"/>
              </w:tabs>
              <w:spacing w:line="240" w:lineRule="atLeast"/>
              <w:ind w:left="-76" w:right="-114"/>
              <w:rPr>
                <w:rFonts w:cstheme="minorBidi"/>
                <w:szCs w:val="28"/>
                <w:lang w:bidi="th-TH"/>
              </w:rPr>
            </w:pPr>
            <w:r w:rsidRPr="00E35706">
              <w:rPr>
                <w:szCs w:val="22"/>
              </w:rPr>
              <w:t>-</w:t>
            </w:r>
          </w:p>
        </w:tc>
        <w:tc>
          <w:tcPr>
            <w:tcW w:w="143" w:type="pct"/>
          </w:tcPr>
          <w:p w14:paraId="309828D7"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68" w:type="pct"/>
          </w:tcPr>
          <w:p w14:paraId="586392C0" w14:textId="5552C316" w:rsidR="007B65B1" w:rsidRPr="00E35706" w:rsidRDefault="00CF679A" w:rsidP="007B65B1">
            <w:pPr>
              <w:pStyle w:val="acctfourfigures"/>
              <w:tabs>
                <w:tab w:val="clear" w:pos="765"/>
                <w:tab w:val="decimal" w:pos="963"/>
              </w:tabs>
              <w:spacing w:line="240" w:lineRule="atLeast"/>
              <w:ind w:left="-76" w:right="65"/>
              <w:jc w:val="both"/>
              <w:rPr>
                <w:szCs w:val="22"/>
              </w:rPr>
            </w:pPr>
            <w:r w:rsidRPr="00E35706">
              <w:rPr>
                <w:szCs w:val="22"/>
              </w:rPr>
              <w:t>1,618</w:t>
            </w:r>
          </w:p>
        </w:tc>
        <w:tc>
          <w:tcPr>
            <w:tcW w:w="143" w:type="pct"/>
          </w:tcPr>
          <w:p w14:paraId="7F01B6FF"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65" w:type="pct"/>
          </w:tcPr>
          <w:p w14:paraId="7FD66060" w14:textId="5334697C" w:rsidR="007B65B1" w:rsidRPr="00E35706" w:rsidRDefault="007B65B1" w:rsidP="007B65B1">
            <w:pPr>
              <w:pStyle w:val="Signature"/>
              <w:tabs>
                <w:tab w:val="decimal" w:pos="982"/>
              </w:tabs>
              <w:spacing w:line="240" w:lineRule="atLeast"/>
              <w:ind w:left="-76" w:right="-274"/>
              <w:rPr>
                <w:szCs w:val="22"/>
              </w:rPr>
            </w:pPr>
            <w:r w:rsidRPr="00E35706">
              <w:rPr>
                <w:szCs w:val="22"/>
              </w:rPr>
              <w:t>1,852</w:t>
            </w:r>
          </w:p>
        </w:tc>
      </w:tr>
      <w:tr w:rsidR="007B65B1" w:rsidRPr="00E35706" w14:paraId="2324B972" w14:textId="77777777" w:rsidTr="008D18D6">
        <w:trPr>
          <w:trHeight w:val="227"/>
        </w:trPr>
        <w:tc>
          <w:tcPr>
            <w:tcW w:w="1856" w:type="pct"/>
          </w:tcPr>
          <w:p w14:paraId="478777CA"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35706">
              <w:rPr>
                <w:rFonts w:ascii="Times New Roman" w:hAnsi="Times New Roman"/>
                <w:sz w:val="22"/>
                <w:szCs w:val="22"/>
              </w:rPr>
              <w:t>Other related party</w:t>
            </w:r>
          </w:p>
        </w:tc>
        <w:tc>
          <w:tcPr>
            <w:tcW w:w="714" w:type="pct"/>
            <w:tcBorders>
              <w:bottom w:val="single" w:sz="4" w:space="0" w:color="auto"/>
            </w:tcBorders>
          </w:tcPr>
          <w:p w14:paraId="330B64CA" w14:textId="55632CF2" w:rsidR="007B65B1" w:rsidRPr="00E35706" w:rsidRDefault="005F0E5B" w:rsidP="005F0E5B">
            <w:pPr>
              <w:pStyle w:val="acctfourfigures"/>
              <w:tabs>
                <w:tab w:val="clear" w:pos="765"/>
                <w:tab w:val="decimal" w:pos="703"/>
              </w:tabs>
              <w:spacing w:line="240" w:lineRule="atLeast"/>
              <w:ind w:left="-76"/>
              <w:rPr>
                <w:szCs w:val="22"/>
              </w:rPr>
            </w:pPr>
            <w:r w:rsidRPr="00E35706">
              <w:rPr>
                <w:szCs w:val="22"/>
              </w:rPr>
              <w:t>-</w:t>
            </w:r>
          </w:p>
        </w:tc>
        <w:tc>
          <w:tcPr>
            <w:tcW w:w="143" w:type="pct"/>
          </w:tcPr>
          <w:p w14:paraId="57265C25" w14:textId="77777777" w:rsidR="007B65B1" w:rsidRPr="00E35706" w:rsidRDefault="007B65B1" w:rsidP="007B65B1">
            <w:pPr>
              <w:pStyle w:val="acctfourfigures"/>
              <w:tabs>
                <w:tab w:val="clear" w:pos="765"/>
                <w:tab w:val="decimal" w:pos="824"/>
              </w:tabs>
              <w:spacing w:line="240" w:lineRule="atLeast"/>
              <w:ind w:left="-76"/>
              <w:jc w:val="both"/>
              <w:rPr>
                <w:szCs w:val="22"/>
              </w:rPr>
            </w:pPr>
          </w:p>
        </w:tc>
        <w:tc>
          <w:tcPr>
            <w:tcW w:w="668" w:type="pct"/>
            <w:tcBorders>
              <w:bottom w:val="single" w:sz="4" w:space="0" w:color="auto"/>
            </w:tcBorders>
          </w:tcPr>
          <w:p w14:paraId="75A9CB35" w14:textId="1E666D26" w:rsidR="007B65B1" w:rsidRPr="00E35706" w:rsidRDefault="007B65B1" w:rsidP="007B65B1">
            <w:pPr>
              <w:pStyle w:val="Signature"/>
              <w:tabs>
                <w:tab w:val="decimal" w:pos="973"/>
              </w:tabs>
              <w:spacing w:line="240" w:lineRule="atLeast"/>
              <w:ind w:left="-76" w:right="-136"/>
              <w:rPr>
                <w:szCs w:val="22"/>
              </w:rPr>
            </w:pPr>
            <w:r w:rsidRPr="00E35706">
              <w:rPr>
                <w:szCs w:val="22"/>
              </w:rPr>
              <w:t>36</w:t>
            </w:r>
          </w:p>
        </w:tc>
        <w:tc>
          <w:tcPr>
            <w:tcW w:w="143" w:type="pct"/>
          </w:tcPr>
          <w:p w14:paraId="0DE5B34F" w14:textId="77777777" w:rsidR="007B65B1" w:rsidRPr="00E35706" w:rsidRDefault="007B65B1" w:rsidP="007B65B1">
            <w:pPr>
              <w:pStyle w:val="acctfourfigures"/>
              <w:tabs>
                <w:tab w:val="clear" w:pos="765"/>
                <w:tab w:val="decimal" w:pos="824"/>
              </w:tabs>
              <w:spacing w:line="240" w:lineRule="atLeast"/>
              <w:ind w:left="-76"/>
              <w:jc w:val="both"/>
              <w:rPr>
                <w:szCs w:val="22"/>
              </w:rPr>
            </w:pPr>
          </w:p>
        </w:tc>
        <w:tc>
          <w:tcPr>
            <w:tcW w:w="668" w:type="pct"/>
            <w:tcBorders>
              <w:bottom w:val="single" w:sz="4" w:space="0" w:color="auto"/>
            </w:tcBorders>
          </w:tcPr>
          <w:p w14:paraId="401C8556" w14:textId="63130020" w:rsidR="007B65B1" w:rsidRPr="00E35706" w:rsidRDefault="00CF679A" w:rsidP="004B29BA">
            <w:pPr>
              <w:pStyle w:val="acctfourfigures"/>
              <w:tabs>
                <w:tab w:val="clear" w:pos="765"/>
                <w:tab w:val="decimal" w:pos="701"/>
              </w:tabs>
              <w:spacing w:line="240" w:lineRule="atLeast"/>
              <w:ind w:left="-76" w:right="-114"/>
              <w:rPr>
                <w:rFonts w:cstheme="minorBidi"/>
                <w:szCs w:val="22"/>
                <w:cs/>
                <w:lang w:bidi="th-TH"/>
              </w:rPr>
            </w:pPr>
            <w:r w:rsidRPr="00E35706">
              <w:rPr>
                <w:szCs w:val="22"/>
                <w:lang w:bidi="th-TH"/>
              </w:rPr>
              <w:t>-</w:t>
            </w:r>
          </w:p>
        </w:tc>
        <w:tc>
          <w:tcPr>
            <w:tcW w:w="143" w:type="pct"/>
          </w:tcPr>
          <w:p w14:paraId="21341175" w14:textId="77777777" w:rsidR="007B65B1" w:rsidRPr="00E35706" w:rsidRDefault="007B65B1" w:rsidP="007B65B1">
            <w:pPr>
              <w:pStyle w:val="acctfourfigures"/>
              <w:tabs>
                <w:tab w:val="clear" w:pos="765"/>
                <w:tab w:val="decimal" w:pos="857"/>
              </w:tabs>
              <w:spacing w:line="240" w:lineRule="atLeast"/>
              <w:ind w:left="-76"/>
              <w:jc w:val="both"/>
              <w:rPr>
                <w:szCs w:val="22"/>
              </w:rPr>
            </w:pPr>
          </w:p>
        </w:tc>
        <w:tc>
          <w:tcPr>
            <w:tcW w:w="665" w:type="pct"/>
            <w:tcBorders>
              <w:bottom w:val="single" w:sz="4" w:space="0" w:color="auto"/>
            </w:tcBorders>
          </w:tcPr>
          <w:p w14:paraId="658E677B" w14:textId="77F92AD5" w:rsidR="007B65B1" w:rsidRPr="00E35706" w:rsidRDefault="007B65B1" w:rsidP="007B65B1">
            <w:pPr>
              <w:pStyle w:val="acctfourfigures"/>
              <w:tabs>
                <w:tab w:val="clear" w:pos="765"/>
                <w:tab w:val="decimal" w:pos="701"/>
              </w:tabs>
              <w:spacing w:line="240" w:lineRule="atLeast"/>
              <w:ind w:left="-76"/>
              <w:rPr>
                <w:szCs w:val="22"/>
              </w:rPr>
            </w:pPr>
            <w:r w:rsidRPr="00E35706">
              <w:rPr>
                <w:szCs w:val="22"/>
              </w:rPr>
              <w:t>-</w:t>
            </w:r>
          </w:p>
        </w:tc>
      </w:tr>
      <w:tr w:rsidR="007B65B1" w:rsidRPr="00E35706" w14:paraId="70FC3545" w14:textId="77777777" w:rsidTr="006472EB">
        <w:trPr>
          <w:trHeight w:val="46"/>
        </w:trPr>
        <w:tc>
          <w:tcPr>
            <w:tcW w:w="1856" w:type="pct"/>
          </w:tcPr>
          <w:p w14:paraId="52EB0322" w14:textId="77777777" w:rsidR="007B65B1" w:rsidRPr="00E35706" w:rsidRDefault="007B65B1" w:rsidP="007B65B1">
            <w:pPr>
              <w:pStyle w:val="block"/>
              <w:spacing w:after="0" w:line="240" w:lineRule="atLeast"/>
              <w:ind w:left="0"/>
              <w:rPr>
                <w:b/>
                <w:bCs/>
                <w:szCs w:val="22"/>
              </w:rPr>
            </w:pPr>
            <w:r w:rsidRPr="00E35706">
              <w:rPr>
                <w:b/>
                <w:bCs/>
                <w:szCs w:val="22"/>
              </w:rPr>
              <w:t>Total</w:t>
            </w:r>
          </w:p>
        </w:tc>
        <w:tc>
          <w:tcPr>
            <w:tcW w:w="714" w:type="pct"/>
            <w:tcBorders>
              <w:top w:val="single" w:sz="4" w:space="0" w:color="auto"/>
              <w:bottom w:val="double" w:sz="4" w:space="0" w:color="auto"/>
            </w:tcBorders>
          </w:tcPr>
          <w:p w14:paraId="1CE41C73" w14:textId="5E665EBD" w:rsidR="007B65B1" w:rsidRPr="00E35706" w:rsidRDefault="005F0E5B" w:rsidP="005F0E5B">
            <w:pPr>
              <w:pStyle w:val="acctfourfigures"/>
              <w:tabs>
                <w:tab w:val="clear" w:pos="765"/>
                <w:tab w:val="decimal" w:pos="703"/>
              </w:tabs>
              <w:spacing w:line="240" w:lineRule="atLeast"/>
              <w:ind w:left="-76"/>
              <w:rPr>
                <w:b/>
                <w:bCs/>
                <w:szCs w:val="22"/>
              </w:rPr>
            </w:pPr>
            <w:r w:rsidRPr="00E35706">
              <w:rPr>
                <w:b/>
                <w:bCs/>
                <w:szCs w:val="22"/>
              </w:rPr>
              <w:t>-</w:t>
            </w:r>
          </w:p>
        </w:tc>
        <w:tc>
          <w:tcPr>
            <w:tcW w:w="143" w:type="pct"/>
          </w:tcPr>
          <w:p w14:paraId="76242D3C" w14:textId="77777777" w:rsidR="007B65B1" w:rsidRPr="00E35706" w:rsidRDefault="007B65B1" w:rsidP="007B65B1">
            <w:pPr>
              <w:pStyle w:val="acctfourfigures"/>
              <w:tabs>
                <w:tab w:val="clear" w:pos="765"/>
                <w:tab w:val="decimal" w:pos="892"/>
              </w:tabs>
              <w:spacing w:line="240" w:lineRule="atLeast"/>
              <w:ind w:left="-76"/>
              <w:rPr>
                <w:b/>
                <w:bCs/>
                <w:szCs w:val="22"/>
              </w:rPr>
            </w:pPr>
          </w:p>
        </w:tc>
        <w:tc>
          <w:tcPr>
            <w:tcW w:w="668" w:type="pct"/>
            <w:tcBorders>
              <w:top w:val="single" w:sz="4" w:space="0" w:color="auto"/>
              <w:bottom w:val="double" w:sz="4" w:space="0" w:color="auto"/>
            </w:tcBorders>
          </w:tcPr>
          <w:p w14:paraId="64E83F3F" w14:textId="5A761A61" w:rsidR="007B65B1" w:rsidRPr="00E35706" w:rsidRDefault="007B65B1" w:rsidP="007B65B1">
            <w:pPr>
              <w:pStyle w:val="Signature"/>
              <w:tabs>
                <w:tab w:val="decimal" w:pos="973"/>
              </w:tabs>
              <w:spacing w:line="240" w:lineRule="atLeast"/>
              <w:ind w:left="-76" w:right="-136"/>
              <w:rPr>
                <w:b/>
                <w:bCs/>
                <w:szCs w:val="22"/>
              </w:rPr>
            </w:pPr>
            <w:r w:rsidRPr="00E35706">
              <w:rPr>
                <w:b/>
                <w:bCs/>
                <w:szCs w:val="22"/>
              </w:rPr>
              <w:t>36</w:t>
            </w:r>
          </w:p>
        </w:tc>
        <w:tc>
          <w:tcPr>
            <w:tcW w:w="143" w:type="pct"/>
          </w:tcPr>
          <w:p w14:paraId="3CCF35D2" w14:textId="77777777" w:rsidR="007B65B1" w:rsidRPr="00E35706" w:rsidRDefault="007B65B1" w:rsidP="007B65B1">
            <w:pPr>
              <w:pStyle w:val="acctfourfigures"/>
              <w:tabs>
                <w:tab w:val="clear" w:pos="765"/>
                <w:tab w:val="decimal" w:pos="892"/>
              </w:tabs>
              <w:spacing w:line="240" w:lineRule="atLeast"/>
              <w:ind w:left="-76"/>
              <w:rPr>
                <w:b/>
                <w:bCs/>
                <w:szCs w:val="22"/>
              </w:rPr>
            </w:pPr>
          </w:p>
        </w:tc>
        <w:tc>
          <w:tcPr>
            <w:tcW w:w="668" w:type="pct"/>
            <w:tcBorders>
              <w:top w:val="single" w:sz="4" w:space="0" w:color="auto"/>
              <w:bottom w:val="double" w:sz="4" w:space="0" w:color="auto"/>
            </w:tcBorders>
          </w:tcPr>
          <w:p w14:paraId="74507C46" w14:textId="1707C6E1" w:rsidR="007B65B1" w:rsidRPr="00E35706" w:rsidRDefault="00921661" w:rsidP="007B65B1">
            <w:pPr>
              <w:pStyle w:val="acctfourfigures"/>
              <w:tabs>
                <w:tab w:val="clear" w:pos="765"/>
                <w:tab w:val="decimal" w:pos="963"/>
              </w:tabs>
              <w:spacing w:line="240" w:lineRule="atLeast"/>
              <w:ind w:left="-76" w:right="65"/>
              <w:jc w:val="both"/>
              <w:rPr>
                <w:rFonts w:cstheme="minorBidi"/>
                <w:b/>
                <w:bCs/>
                <w:szCs w:val="28"/>
                <w:lang w:bidi="th-TH"/>
              </w:rPr>
            </w:pPr>
            <w:r w:rsidRPr="00E35706">
              <w:rPr>
                <w:rFonts w:cstheme="minorBidi"/>
                <w:b/>
                <w:bCs/>
                <w:szCs w:val="28"/>
                <w:lang w:bidi="th-TH"/>
              </w:rPr>
              <w:t>1,</w:t>
            </w:r>
            <w:r w:rsidR="00164F80" w:rsidRPr="00E35706">
              <w:rPr>
                <w:rFonts w:cstheme="minorBidi"/>
                <w:b/>
                <w:bCs/>
                <w:szCs w:val="28"/>
                <w:lang w:bidi="th-TH"/>
              </w:rPr>
              <w:t>618</w:t>
            </w:r>
          </w:p>
        </w:tc>
        <w:tc>
          <w:tcPr>
            <w:tcW w:w="143" w:type="pct"/>
          </w:tcPr>
          <w:p w14:paraId="4EBC721B" w14:textId="77777777" w:rsidR="007B65B1" w:rsidRPr="00E35706" w:rsidRDefault="007B65B1" w:rsidP="007B65B1">
            <w:pPr>
              <w:pStyle w:val="acctfourfigures"/>
              <w:tabs>
                <w:tab w:val="clear" w:pos="765"/>
                <w:tab w:val="decimal" w:pos="892"/>
              </w:tabs>
              <w:spacing w:line="240" w:lineRule="atLeast"/>
              <w:ind w:left="-76"/>
              <w:rPr>
                <w:b/>
                <w:bCs/>
                <w:szCs w:val="22"/>
              </w:rPr>
            </w:pPr>
          </w:p>
        </w:tc>
        <w:tc>
          <w:tcPr>
            <w:tcW w:w="665" w:type="pct"/>
            <w:tcBorders>
              <w:top w:val="single" w:sz="4" w:space="0" w:color="auto"/>
              <w:bottom w:val="double" w:sz="4" w:space="0" w:color="auto"/>
            </w:tcBorders>
          </w:tcPr>
          <w:p w14:paraId="2E724635" w14:textId="5E049ACB" w:rsidR="007B65B1" w:rsidRPr="00E35706" w:rsidRDefault="007B65B1" w:rsidP="007B65B1">
            <w:pPr>
              <w:pStyle w:val="acctfourfigures"/>
              <w:tabs>
                <w:tab w:val="clear" w:pos="765"/>
                <w:tab w:val="decimal" w:pos="791"/>
              </w:tabs>
              <w:spacing w:line="240" w:lineRule="atLeast"/>
              <w:ind w:left="-76" w:right="77"/>
              <w:jc w:val="right"/>
              <w:rPr>
                <w:b/>
                <w:bCs/>
                <w:szCs w:val="22"/>
              </w:rPr>
            </w:pPr>
            <w:r w:rsidRPr="00E35706">
              <w:rPr>
                <w:b/>
                <w:bCs/>
                <w:szCs w:val="22"/>
              </w:rPr>
              <w:t>1,852</w:t>
            </w:r>
          </w:p>
        </w:tc>
      </w:tr>
      <w:tr w:rsidR="007B65B1" w:rsidRPr="00E35706" w14:paraId="2E622871" w14:textId="77777777" w:rsidTr="00847972">
        <w:trPr>
          <w:trHeight w:val="20"/>
        </w:trPr>
        <w:tc>
          <w:tcPr>
            <w:tcW w:w="1856" w:type="pct"/>
          </w:tcPr>
          <w:p w14:paraId="6408AB4B" w14:textId="77777777" w:rsidR="007B65B1" w:rsidRPr="00E35706" w:rsidRDefault="007B65B1" w:rsidP="007B65B1">
            <w:pPr>
              <w:pStyle w:val="block"/>
              <w:spacing w:after="0" w:line="240" w:lineRule="atLeast"/>
              <w:ind w:left="0"/>
              <w:rPr>
                <w:rFonts w:cstheme="minorBidi"/>
                <w:b/>
                <w:bCs/>
                <w:sz w:val="2"/>
                <w:szCs w:val="2"/>
                <w:lang w:bidi="th-TH"/>
              </w:rPr>
            </w:pPr>
          </w:p>
        </w:tc>
        <w:tc>
          <w:tcPr>
            <w:tcW w:w="714" w:type="pct"/>
          </w:tcPr>
          <w:p w14:paraId="3BA036D6" w14:textId="77777777" w:rsidR="007B65B1" w:rsidRPr="00E35706" w:rsidRDefault="007B65B1" w:rsidP="007B65B1">
            <w:pPr>
              <w:pStyle w:val="acctfourfigures"/>
              <w:tabs>
                <w:tab w:val="clear" w:pos="765"/>
                <w:tab w:val="decimal" w:pos="958"/>
              </w:tabs>
              <w:spacing w:line="240" w:lineRule="atLeast"/>
              <w:ind w:left="-76" w:right="-115"/>
              <w:rPr>
                <w:sz w:val="2"/>
                <w:szCs w:val="2"/>
              </w:rPr>
            </w:pPr>
          </w:p>
        </w:tc>
        <w:tc>
          <w:tcPr>
            <w:tcW w:w="143" w:type="pct"/>
          </w:tcPr>
          <w:p w14:paraId="0C647A60" w14:textId="77777777" w:rsidR="007B65B1" w:rsidRPr="00E35706" w:rsidRDefault="007B65B1" w:rsidP="007B65B1">
            <w:pPr>
              <w:pStyle w:val="acctfourfigures"/>
              <w:tabs>
                <w:tab w:val="clear" w:pos="765"/>
                <w:tab w:val="decimal" w:pos="892"/>
              </w:tabs>
              <w:spacing w:line="240" w:lineRule="atLeast"/>
              <w:ind w:left="-76"/>
              <w:rPr>
                <w:sz w:val="2"/>
                <w:szCs w:val="2"/>
              </w:rPr>
            </w:pPr>
          </w:p>
        </w:tc>
        <w:tc>
          <w:tcPr>
            <w:tcW w:w="668" w:type="pct"/>
          </w:tcPr>
          <w:p w14:paraId="05B7650F" w14:textId="77777777" w:rsidR="007B65B1" w:rsidRPr="00E35706" w:rsidRDefault="007B65B1" w:rsidP="007B65B1">
            <w:pPr>
              <w:pStyle w:val="Signature"/>
              <w:tabs>
                <w:tab w:val="decimal" w:pos="867"/>
              </w:tabs>
              <w:spacing w:line="240" w:lineRule="atLeast"/>
              <w:ind w:left="-76" w:right="-114"/>
              <w:rPr>
                <w:sz w:val="2"/>
                <w:szCs w:val="2"/>
              </w:rPr>
            </w:pPr>
          </w:p>
        </w:tc>
        <w:tc>
          <w:tcPr>
            <w:tcW w:w="143" w:type="pct"/>
          </w:tcPr>
          <w:p w14:paraId="67AC9C0E" w14:textId="77777777" w:rsidR="007B65B1" w:rsidRPr="00E35706" w:rsidRDefault="007B65B1" w:rsidP="007B65B1">
            <w:pPr>
              <w:pStyle w:val="acctfourfigures"/>
              <w:tabs>
                <w:tab w:val="clear" w:pos="765"/>
                <w:tab w:val="decimal" w:pos="892"/>
              </w:tabs>
              <w:spacing w:line="240" w:lineRule="atLeast"/>
              <w:ind w:left="-76"/>
              <w:rPr>
                <w:sz w:val="2"/>
                <w:szCs w:val="2"/>
              </w:rPr>
            </w:pPr>
          </w:p>
        </w:tc>
        <w:tc>
          <w:tcPr>
            <w:tcW w:w="668" w:type="pct"/>
          </w:tcPr>
          <w:p w14:paraId="63EBBA59" w14:textId="77777777" w:rsidR="007B65B1" w:rsidRPr="00E35706" w:rsidRDefault="007B65B1" w:rsidP="007B65B1">
            <w:pPr>
              <w:pStyle w:val="acctfourfigures"/>
              <w:tabs>
                <w:tab w:val="clear" w:pos="765"/>
                <w:tab w:val="decimal" w:pos="840"/>
              </w:tabs>
              <w:spacing w:line="240" w:lineRule="atLeast"/>
              <w:ind w:left="-76"/>
              <w:rPr>
                <w:sz w:val="2"/>
                <w:szCs w:val="2"/>
              </w:rPr>
            </w:pPr>
          </w:p>
        </w:tc>
        <w:tc>
          <w:tcPr>
            <w:tcW w:w="143" w:type="pct"/>
          </w:tcPr>
          <w:p w14:paraId="6558CC6F" w14:textId="77777777" w:rsidR="007B65B1" w:rsidRPr="00E35706" w:rsidRDefault="007B65B1" w:rsidP="007B65B1">
            <w:pPr>
              <w:pStyle w:val="acctfourfigures"/>
              <w:tabs>
                <w:tab w:val="clear" w:pos="765"/>
                <w:tab w:val="decimal" w:pos="892"/>
              </w:tabs>
              <w:spacing w:line="240" w:lineRule="atLeast"/>
              <w:ind w:left="-76"/>
              <w:rPr>
                <w:sz w:val="2"/>
                <w:szCs w:val="2"/>
              </w:rPr>
            </w:pPr>
          </w:p>
        </w:tc>
        <w:tc>
          <w:tcPr>
            <w:tcW w:w="665" w:type="pct"/>
          </w:tcPr>
          <w:p w14:paraId="1AA7B1F1" w14:textId="77777777" w:rsidR="007B65B1" w:rsidRPr="00E35706" w:rsidRDefault="007B65B1" w:rsidP="007B65B1">
            <w:pPr>
              <w:pStyle w:val="acctfourfigures"/>
              <w:tabs>
                <w:tab w:val="clear" w:pos="765"/>
                <w:tab w:val="decimal" w:pos="840"/>
              </w:tabs>
              <w:spacing w:line="240" w:lineRule="atLeast"/>
              <w:ind w:left="-76"/>
              <w:rPr>
                <w:sz w:val="2"/>
                <w:szCs w:val="2"/>
              </w:rPr>
            </w:pPr>
          </w:p>
        </w:tc>
      </w:tr>
      <w:tr w:rsidR="007B65B1" w:rsidRPr="00E35706" w14:paraId="1AF75A49" w14:textId="77777777" w:rsidTr="006472EB">
        <w:trPr>
          <w:trHeight w:val="231"/>
        </w:trPr>
        <w:tc>
          <w:tcPr>
            <w:tcW w:w="1856" w:type="pct"/>
          </w:tcPr>
          <w:p w14:paraId="2A2F879C" w14:textId="06687FDE" w:rsidR="007B65B1" w:rsidRPr="00E35706" w:rsidRDefault="007B65B1" w:rsidP="007B65B1">
            <w:pPr>
              <w:pStyle w:val="block"/>
              <w:spacing w:after="0" w:line="240" w:lineRule="atLeast"/>
              <w:ind w:left="0"/>
              <w:rPr>
                <w:b/>
                <w:bCs/>
                <w:i/>
                <w:iCs/>
                <w:szCs w:val="22"/>
              </w:rPr>
            </w:pPr>
            <w:r w:rsidRPr="00E35706">
              <w:rPr>
                <w:b/>
                <w:bCs/>
                <w:i/>
                <w:iCs/>
                <w:szCs w:val="22"/>
              </w:rPr>
              <w:t>Loans to</w:t>
            </w:r>
          </w:p>
        </w:tc>
        <w:tc>
          <w:tcPr>
            <w:tcW w:w="714" w:type="pct"/>
          </w:tcPr>
          <w:p w14:paraId="7C722FDA" w14:textId="77777777" w:rsidR="007B65B1" w:rsidRPr="00E35706" w:rsidRDefault="007B65B1" w:rsidP="007B65B1">
            <w:pPr>
              <w:pStyle w:val="acctfourfigures"/>
              <w:tabs>
                <w:tab w:val="clear" w:pos="765"/>
                <w:tab w:val="decimal" w:pos="958"/>
              </w:tabs>
              <w:spacing w:line="240" w:lineRule="atLeast"/>
              <w:ind w:left="-76" w:right="-115"/>
              <w:rPr>
                <w:szCs w:val="22"/>
              </w:rPr>
            </w:pPr>
          </w:p>
        </w:tc>
        <w:tc>
          <w:tcPr>
            <w:tcW w:w="143" w:type="pct"/>
          </w:tcPr>
          <w:p w14:paraId="43A2C9A3" w14:textId="77777777" w:rsidR="007B65B1" w:rsidRPr="00E35706" w:rsidRDefault="007B65B1" w:rsidP="007B65B1">
            <w:pPr>
              <w:pStyle w:val="acctfourfigures"/>
              <w:tabs>
                <w:tab w:val="clear" w:pos="765"/>
                <w:tab w:val="decimal" w:pos="892"/>
              </w:tabs>
              <w:spacing w:line="240" w:lineRule="atLeast"/>
              <w:ind w:left="-76"/>
              <w:rPr>
                <w:szCs w:val="22"/>
              </w:rPr>
            </w:pPr>
          </w:p>
        </w:tc>
        <w:tc>
          <w:tcPr>
            <w:tcW w:w="668" w:type="pct"/>
          </w:tcPr>
          <w:p w14:paraId="571E4D67" w14:textId="77777777" w:rsidR="007B65B1" w:rsidRPr="00E35706" w:rsidRDefault="007B65B1" w:rsidP="007B65B1">
            <w:pPr>
              <w:pStyle w:val="Signature"/>
              <w:tabs>
                <w:tab w:val="decimal" w:pos="867"/>
              </w:tabs>
              <w:spacing w:line="240" w:lineRule="atLeast"/>
              <w:ind w:left="-76" w:right="-114"/>
              <w:rPr>
                <w:szCs w:val="22"/>
              </w:rPr>
            </w:pPr>
          </w:p>
        </w:tc>
        <w:tc>
          <w:tcPr>
            <w:tcW w:w="143" w:type="pct"/>
          </w:tcPr>
          <w:p w14:paraId="408C446E" w14:textId="77777777" w:rsidR="007B65B1" w:rsidRPr="00E35706" w:rsidRDefault="007B65B1" w:rsidP="007B65B1">
            <w:pPr>
              <w:pStyle w:val="acctfourfigures"/>
              <w:tabs>
                <w:tab w:val="clear" w:pos="765"/>
                <w:tab w:val="decimal" w:pos="892"/>
              </w:tabs>
              <w:spacing w:line="240" w:lineRule="atLeast"/>
              <w:ind w:left="-76"/>
              <w:rPr>
                <w:szCs w:val="22"/>
              </w:rPr>
            </w:pPr>
          </w:p>
        </w:tc>
        <w:tc>
          <w:tcPr>
            <w:tcW w:w="668" w:type="pct"/>
          </w:tcPr>
          <w:p w14:paraId="602A0BE5" w14:textId="77777777" w:rsidR="007B65B1" w:rsidRPr="00E35706" w:rsidRDefault="007B65B1" w:rsidP="007B65B1">
            <w:pPr>
              <w:pStyle w:val="acctfourfigures"/>
              <w:tabs>
                <w:tab w:val="clear" w:pos="765"/>
                <w:tab w:val="decimal" w:pos="840"/>
              </w:tabs>
              <w:spacing w:line="240" w:lineRule="atLeast"/>
              <w:ind w:left="-76"/>
              <w:rPr>
                <w:szCs w:val="22"/>
              </w:rPr>
            </w:pPr>
          </w:p>
        </w:tc>
        <w:tc>
          <w:tcPr>
            <w:tcW w:w="143" w:type="pct"/>
          </w:tcPr>
          <w:p w14:paraId="48174B86" w14:textId="77777777" w:rsidR="007B65B1" w:rsidRPr="00E35706" w:rsidRDefault="007B65B1" w:rsidP="007B65B1">
            <w:pPr>
              <w:pStyle w:val="acctfourfigures"/>
              <w:tabs>
                <w:tab w:val="clear" w:pos="765"/>
                <w:tab w:val="decimal" w:pos="892"/>
              </w:tabs>
              <w:spacing w:line="240" w:lineRule="atLeast"/>
              <w:ind w:left="-76"/>
              <w:rPr>
                <w:szCs w:val="22"/>
              </w:rPr>
            </w:pPr>
          </w:p>
        </w:tc>
        <w:tc>
          <w:tcPr>
            <w:tcW w:w="665" w:type="pct"/>
          </w:tcPr>
          <w:p w14:paraId="40B92CC5" w14:textId="77777777" w:rsidR="007B65B1" w:rsidRPr="00E35706" w:rsidRDefault="007B65B1" w:rsidP="007B65B1">
            <w:pPr>
              <w:pStyle w:val="acctfourfigures"/>
              <w:tabs>
                <w:tab w:val="clear" w:pos="765"/>
                <w:tab w:val="decimal" w:pos="840"/>
              </w:tabs>
              <w:spacing w:line="240" w:lineRule="atLeast"/>
              <w:ind w:left="-76"/>
              <w:rPr>
                <w:szCs w:val="22"/>
              </w:rPr>
            </w:pPr>
          </w:p>
        </w:tc>
      </w:tr>
      <w:tr w:rsidR="007B65B1" w:rsidRPr="00E35706" w14:paraId="5B26CBE6" w14:textId="77777777" w:rsidTr="006472EB">
        <w:trPr>
          <w:trHeight w:val="231"/>
        </w:trPr>
        <w:tc>
          <w:tcPr>
            <w:tcW w:w="1856" w:type="pct"/>
          </w:tcPr>
          <w:p w14:paraId="1CD44B0F" w14:textId="217AD4FD" w:rsidR="007B65B1" w:rsidRPr="00E35706" w:rsidRDefault="007B65B1" w:rsidP="007B65B1">
            <w:pPr>
              <w:pStyle w:val="block"/>
              <w:spacing w:after="0" w:line="240" w:lineRule="atLeast"/>
              <w:ind w:left="0"/>
              <w:rPr>
                <w:szCs w:val="22"/>
                <w:lang w:val="en-US"/>
              </w:rPr>
            </w:pPr>
            <w:r w:rsidRPr="00E35706">
              <w:rPr>
                <w:szCs w:val="22"/>
                <w:lang w:val="en-US"/>
              </w:rPr>
              <w:t>Current portion of long‑term loans</w:t>
            </w:r>
          </w:p>
        </w:tc>
        <w:tc>
          <w:tcPr>
            <w:tcW w:w="714" w:type="pct"/>
          </w:tcPr>
          <w:p w14:paraId="17504615" w14:textId="77777777" w:rsidR="007B65B1" w:rsidRPr="00E35706" w:rsidRDefault="007B65B1" w:rsidP="007B65B1">
            <w:pPr>
              <w:pStyle w:val="acctfourfigures"/>
              <w:tabs>
                <w:tab w:val="clear" w:pos="765"/>
                <w:tab w:val="decimal" w:pos="958"/>
              </w:tabs>
              <w:spacing w:line="240" w:lineRule="atLeast"/>
              <w:ind w:left="-76" w:right="-115"/>
              <w:rPr>
                <w:szCs w:val="22"/>
              </w:rPr>
            </w:pPr>
          </w:p>
        </w:tc>
        <w:tc>
          <w:tcPr>
            <w:tcW w:w="143" w:type="pct"/>
          </w:tcPr>
          <w:p w14:paraId="7D9D5FFA" w14:textId="77777777" w:rsidR="007B65B1" w:rsidRPr="00E35706" w:rsidRDefault="007B65B1" w:rsidP="007B65B1">
            <w:pPr>
              <w:pStyle w:val="acctfourfigures"/>
              <w:tabs>
                <w:tab w:val="clear" w:pos="765"/>
                <w:tab w:val="decimal" w:pos="892"/>
              </w:tabs>
              <w:spacing w:line="240" w:lineRule="atLeast"/>
              <w:ind w:left="-76"/>
              <w:rPr>
                <w:szCs w:val="22"/>
              </w:rPr>
            </w:pPr>
          </w:p>
        </w:tc>
        <w:tc>
          <w:tcPr>
            <w:tcW w:w="668" w:type="pct"/>
          </w:tcPr>
          <w:p w14:paraId="1977FD8C" w14:textId="77777777" w:rsidR="007B65B1" w:rsidRPr="00E35706" w:rsidRDefault="007B65B1" w:rsidP="007B65B1">
            <w:pPr>
              <w:pStyle w:val="Signature"/>
              <w:tabs>
                <w:tab w:val="decimal" w:pos="867"/>
              </w:tabs>
              <w:spacing w:line="240" w:lineRule="atLeast"/>
              <w:ind w:left="-76" w:right="-114"/>
              <w:rPr>
                <w:szCs w:val="22"/>
              </w:rPr>
            </w:pPr>
          </w:p>
        </w:tc>
        <w:tc>
          <w:tcPr>
            <w:tcW w:w="143" w:type="pct"/>
          </w:tcPr>
          <w:p w14:paraId="2B46A3ED" w14:textId="77777777" w:rsidR="007B65B1" w:rsidRPr="00E35706" w:rsidRDefault="007B65B1" w:rsidP="007B65B1">
            <w:pPr>
              <w:pStyle w:val="acctfourfigures"/>
              <w:tabs>
                <w:tab w:val="clear" w:pos="765"/>
                <w:tab w:val="decimal" w:pos="892"/>
              </w:tabs>
              <w:spacing w:line="240" w:lineRule="atLeast"/>
              <w:ind w:left="-76"/>
              <w:rPr>
                <w:szCs w:val="22"/>
              </w:rPr>
            </w:pPr>
          </w:p>
        </w:tc>
        <w:tc>
          <w:tcPr>
            <w:tcW w:w="668" w:type="pct"/>
          </w:tcPr>
          <w:p w14:paraId="500B7A30" w14:textId="77777777" w:rsidR="007B65B1" w:rsidRPr="00E35706" w:rsidRDefault="007B65B1" w:rsidP="007B65B1">
            <w:pPr>
              <w:pStyle w:val="acctfourfigures"/>
              <w:tabs>
                <w:tab w:val="clear" w:pos="765"/>
                <w:tab w:val="decimal" w:pos="840"/>
              </w:tabs>
              <w:spacing w:line="240" w:lineRule="atLeast"/>
              <w:ind w:left="-76"/>
              <w:rPr>
                <w:szCs w:val="22"/>
              </w:rPr>
            </w:pPr>
          </w:p>
        </w:tc>
        <w:tc>
          <w:tcPr>
            <w:tcW w:w="143" w:type="pct"/>
          </w:tcPr>
          <w:p w14:paraId="635B5B07" w14:textId="77777777" w:rsidR="007B65B1" w:rsidRPr="00E35706" w:rsidRDefault="007B65B1" w:rsidP="007B65B1">
            <w:pPr>
              <w:pStyle w:val="acctfourfigures"/>
              <w:tabs>
                <w:tab w:val="clear" w:pos="765"/>
                <w:tab w:val="decimal" w:pos="892"/>
              </w:tabs>
              <w:spacing w:line="240" w:lineRule="atLeast"/>
              <w:ind w:left="-76"/>
              <w:rPr>
                <w:szCs w:val="22"/>
              </w:rPr>
            </w:pPr>
          </w:p>
        </w:tc>
        <w:tc>
          <w:tcPr>
            <w:tcW w:w="665" w:type="pct"/>
          </w:tcPr>
          <w:p w14:paraId="42C00258" w14:textId="77777777" w:rsidR="007B65B1" w:rsidRPr="00E35706" w:rsidRDefault="007B65B1" w:rsidP="007B65B1">
            <w:pPr>
              <w:pStyle w:val="acctfourfigures"/>
              <w:tabs>
                <w:tab w:val="clear" w:pos="765"/>
                <w:tab w:val="decimal" w:pos="840"/>
              </w:tabs>
              <w:spacing w:line="240" w:lineRule="atLeast"/>
              <w:ind w:left="-76"/>
              <w:rPr>
                <w:szCs w:val="22"/>
              </w:rPr>
            </w:pPr>
          </w:p>
        </w:tc>
      </w:tr>
      <w:tr w:rsidR="007B65B1" w:rsidRPr="00E35706" w14:paraId="199C0A4E" w14:textId="77777777" w:rsidTr="006472EB">
        <w:trPr>
          <w:trHeight w:val="231"/>
        </w:trPr>
        <w:tc>
          <w:tcPr>
            <w:tcW w:w="1856" w:type="pct"/>
          </w:tcPr>
          <w:p w14:paraId="37449EAA" w14:textId="073447B5" w:rsidR="007B65B1" w:rsidRPr="00E35706" w:rsidRDefault="007B65B1" w:rsidP="007B65B1">
            <w:pPr>
              <w:pStyle w:val="block"/>
              <w:spacing w:after="0" w:line="240" w:lineRule="atLeast"/>
              <w:ind w:left="0"/>
              <w:rPr>
                <w:szCs w:val="22"/>
              </w:rPr>
            </w:pPr>
            <w:r w:rsidRPr="00E35706">
              <w:rPr>
                <w:szCs w:val="22"/>
              </w:rPr>
              <w:t xml:space="preserve">   </w:t>
            </w:r>
            <w:r w:rsidRPr="00E35706">
              <w:rPr>
                <w:szCs w:val="22"/>
                <w:lang w:val="en-US"/>
              </w:rPr>
              <w:t>to subsidiaries</w:t>
            </w:r>
          </w:p>
        </w:tc>
        <w:tc>
          <w:tcPr>
            <w:tcW w:w="714" w:type="pct"/>
          </w:tcPr>
          <w:p w14:paraId="5E87AB82" w14:textId="66929C89" w:rsidR="007B65B1" w:rsidRPr="00E35706" w:rsidRDefault="00CC057B" w:rsidP="007B65B1">
            <w:pPr>
              <w:pStyle w:val="acctfourfigures"/>
              <w:tabs>
                <w:tab w:val="clear" w:pos="765"/>
                <w:tab w:val="decimal" w:pos="703"/>
              </w:tabs>
              <w:spacing w:line="240" w:lineRule="atLeast"/>
              <w:ind w:left="-76"/>
              <w:rPr>
                <w:szCs w:val="22"/>
                <w:lang w:val="en-US"/>
              </w:rPr>
            </w:pPr>
            <w:r w:rsidRPr="00E35706">
              <w:rPr>
                <w:rFonts w:cstheme="minorBidi"/>
                <w:szCs w:val="28"/>
                <w:lang w:val="en-US" w:bidi="th-TH"/>
              </w:rPr>
              <w:t>-</w:t>
            </w:r>
          </w:p>
        </w:tc>
        <w:tc>
          <w:tcPr>
            <w:tcW w:w="143" w:type="pct"/>
          </w:tcPr>
          <w:p w14:paraId="15CB8C92" w14:textId="77777777" w:rsidR="007B65B1" w:rsidRPr="00E35706" w:rsidRDefault="007B65B1" w:rsidP="007B65B1">
            <w:pPr>
              <w:pStyle w:val="acctfourfigures"/>
              <w:tabs>
                <w:tab w:val="clear" w:pos="765"/>
                <w:tab w:val="decimal" w:pos="892"/>
              </w:tabs>
              <w:spacing w:line="240" w:lineRule="atLeast"/>
              <w:ind w:left="-76"/>
              <w:rPr>
                <w:szCs w:val="22"/>
              </w:rPr>
            </w:pPr>
          </w:p>
        </w:tc>
        <w:tc>
          <w:tcPr>
            <w:tcW w:w="668" w:type="pct"/>
          </w:tcPr>
          <w:p w14:paraId="3CDC778F" w14:textId="7509A755" w:rsidR="007B65B1" w:rsidRPr="00E35706" w:rsidRDefault="007B65B1" w:rsidP="007B65B1">
            <w:pPr>
              <w:pStyle w:val="acctfourfigures"/>
              <w:tabs>
                <w:tab w:val="clear" w:pos="765"/>
                <w:tab w:val="decimal" w:pos="703"/>
              </w:tabs>
              <w:spacing w:line="240" w:lineRule="atLeast"/>
              <w:ind w:left="-76" w:right="-114"/>
              <w:rPr>
                <w:rFonts w:cstheme="minorBidi"/>
                <w:szCs w:val="28"/>
                <w:lang w:val="en-US" w:bidi="th-TH"/>
              </w:rPr>
            </w:pPr>
            <w:r w:rsidRPr="00E35706">
              <w:rPr>
                <w:rFonts w:cstheme="minorBidi"/>
                <w:szCs w:val="28"/>
                <w:lang w:val="en-US" w:bidi="th-TH"/>
              </w:rPr>
              <w:t>-</w:t>
            </w:r>
          </w:p>
        </w:tc>
        <w:tc>
          <w:tcPr>
            <w:tcW w:w="143" w:type="pct"/>
          </w:tcPr>
          <w:p w14:paraId="70E37D77" w14:textId="77777777" w:rsidR="007B65B1" w:rsidRPr="00E35706" w:rsidRDefault="007B65B1" w:rsidP="007B65B1">
            <w:pPr>
              <w:pStyle w:val="acctfourfigures"/>
              <w:tabs>
                <w:tab w:val="clear" w:pos="765"/>
                <w:tab w:val="decimal" w:pos="892"/>
              </w:tabs>
              <w:spacing w:line="240" w:lineRule="atLeast"/>
              <w:ind w:left="-76"/>
              <w:rPr>
                <w:szCs w:val="22"/>
              </w:rPr>
            </w:pPr>
          </w:p>
        </w:tc>
        <w:tc>
          <w:tcPr>
            <w:tcW w:w="668" w:type="pct"/>
          </w:tcPr>
          <w:p w14:paraId="62513A3C" w14:textId="39EAAA71" w:rsidR="007B65B1" w:rsidRPr="00E35706" w:rsidRDefault="005C7550" w:rsidP="007B65B1">
            <w:pPr>
              <w:pStyle w:val="acctfourfigures"/>
              <w:tabs>
                <w:tab w:val="clear" w:pos="765"/>
                <w:tab w:val="decimal" w:pos="963"/>
              </w:tabs>
              <w:spacing w:line="240" w:lineRule="atLeast"/>
              <w:ind w:left="-76" w:right="65"/>
              <w:jc w:val="both"/>
              <w:rPr>
                <w:szCs w:val="22"/>
                <w:lang w:val="en-US"/>
              </w:rPr>
            </w:pPr>
            <w:r w:rsidRPr="00E35706">
              <w:rPr>
                <w:szCs w:val="22"/>
                <w:lang w:val="en-US"/>
              </w:rPr>
              <w:t>24,000</w:t>
            </w:r>
          </w:p>
        </w:tc>
        <w:tc>
          <w:tcPr>
            <w:tcW w:w="143" w:type="pct"/>
          </w:tcPr>
          <w:p w14:paraId="61340150" w14:textId="77777777" w:rsidR="007B65B1" w:rsidRPr="00E35706" w:rsidRDefault="007B65B1" w:rsidP="007B65B1">
            <w:pPr>
              <w:pStyle w:val="acctfourfigures"/>
              <w:tabs>
                <w:tab w:val="clear" w:pos="765"/>
                <w:tab w:val="decimal" w:pos="892"/>
              </w:tabs>
              <w:spacing w:line="240" w:lineRule="atLeast"/>
              <w:ind w:left="-76"/>
              <w:rPr>
                <w:szCs w:val="22"/>
              </w:rPr>
            </w:pPr>
          </w:p>
        </w:tc>
        <w:tc>
          <w:tcPr>
            <w:tcW w:w="665" w:type="pct"/>
          </w:tcPr>
          <w:p w14:paraId="23233B06" w14:textId="6CA75BBC" w:rsidR="007B65B1" w:rsidRPr="00E35706" w:rsidRDefault="007B65B1" w:rsidP="007B65B1">
            <w:pPr>
              <w:pStyle w:val="acctfourfigures"/>
              <w:tabs>
                <w:tab w:val="clear" w:pos="765"/>
                <w:tab w:val="decimal" w:pos="963"/>
              </w:tabs>
              <w:spacing w:line="240" w:lineRule="atLeast"/>
              <w:ind w:left="-76" w:right="65"/>
              <w:jc w:val="both"/>
              <w:rPr>
                <w:szCs w:val="22"/>
              </w:rPr>
            </w:pPr>
            <w:r w:rsidRPr="00E35706">
              <w:rPr>
                <w:szCs w:val="22"/>
              </w:rPr>
              <w:t>53,250</w:t>
            </w:r>
          </w:p>
        </w:tc>
      </w:tr>
      <w:tr w:rsidR="007B65B1" w:rsidRPr="00E35706" w14:paraId="4BE70726" w14:textId="77777777" w:rsidTr="006472EB">
        <w:trPr>
          <w:trHeight w:val="119"/>
        </w:trPr>
        <w:tc>
          <w:tcPr>
            <w:tcW w:w="1856" w:type="pct"/>
          </w:tcPr>
          <w:p w14:paraId="1BA0F486" w14:textId="22B7991E" w:rsidR="007B65B1" w:rsidRPr="00E35706" w:rsidRDefault="007B65B1" w:rsidP="007B65B1">
            <w:pPr>
              <w:pStyle w:val="block"/>
              <w:spacing w:after="0" w:line="240" w:lineRule="atLeast"/>
              <w:ind w:left="0"/>
              <w:rPr>
                <w:szCs w:val="22"/>
              </w:rPr>
            </w:pPr>
            <w:r w:rsidRPr="00E35706">
              <w:rPr>
                <w:szCs w:val="22"/>
              </w:rPr>
              <w:t>Short-term loans to subsidiaries</w:t>
            </w:r>
          </w:p>
        </w:tc>
        <w:tc>
          <w:tcPr>
            <w:tcW w:w="714" w:type="pct"/>
          </w:tcPr>
          <w:p w14:paraId="08D1718E" w14:textId="218C1A0D" w:rsidR="007B65B1" w:rsidRPr="00E35706" w:rsidRDefault="00CC057B" w:rsidP="007B65B1">
            <w:pPr>
              <w:pStyle w:val="acctfourfigures"/>
              <w:tabs>
                <w:tab w:val="clear" w:pos="765"/>
                <w:tab w:val="decimal" w:pos="703"/>
              </w:tabs>
              <w:spacing w:line="240" w:lineRule="atLeast"/>
              <w:ind w:left="-76"/>
              <w:rPr>
                <w:szCs w:val="22"/>
              </w:rPr>
            </w:pPr>
            <w:r w:rsidRPr="00E35706">
              <w:rPr>
                <w:szCs w:val="22"/>
              </w:rPr>
              <w:t>-</w:t>
            </w:r>
          </w:p>
        </w:tc>
        <w:tc>
          <w:tcPr>
            <w:tcW w:w="143" w:type="pct"/>
          </w:tcPr>
          <w:p w14:paraId="65FE02E4" w14:textId="77777777" w:rsidR="007B65B1" w:rsidRPr="00E35706" w:rsidRDefault="007B65B1" w:rsidP="007B65B1">
            <w:pPr>
              <w:pStyle w:val="acctfourfigures"/>
              <w:tabs>
                <w:tab w:val="clear" w:pos="765"/>
                <w:tab w:val="decimal" w:pos="892"/>
              </w:tabs>
              <w:spacing w:line="240" w:lineRule="atLeast"/>
              <w:ind w:left="-76"/>
              <w:rPr>
                <w:szCs w:val="22"/>
              </w:rPr>
            </w:pPr>
          </w:p>
        </w:tc>
        <w:tc>
          <w:tcPr>
            <w:tcW w:w="668" w:type="pct"/>
          </w:tcPr>
          <w:p w14:paraId="5CC1C868" w14:textId="338DA900" w:rsidR="007B65B1" w:rsidRPr="00E35706" w:rsidRDefault="007B65B1" w:rsidP="007B65B1">
            <w:pPr>
              <w:pStyle w:val="acctfourfigures"/>
              <w:tabs>
                <w:tab w:val="clear" w:pos="765"/>
                <w:tab w:val="decimal" w:pos="703"/>
              </w:tabs>
              <w:spacing w:line="240" w:lineRule="atLeast"/>
              <w:ind w:left="-76" w:right="-114"/>
              <w:rPr>
                <w:szCs w:val="22"/>
              </w:rPr>
            </w:pPr>
            <w:r w:rsidRPr="00E35706">
              <w:rPr>
                <w:szCs w:val="22"/>
              </w:rPr>
              <w:t>-</w:t>
            </w:r>
          </w:p>
        </w:tc>
        <w:tc>
          <w:tcPr>
            <w:tcW w:w="143" w:type="pct"/>
          </w:tcPr>
          <w:p w14:paraId="113226FC" w14:textId="77777777" w:rsidR="007B65B1" w:rsidRPr="00E35706" w:rsidRDefault="007B65B1" w:rsidP="007B65B1">
            <w:pPr>
              <w:pStyle w:val="acctfourfigures"/>
              <w:tabs>
                <w:tab w:val="clear" w:pos="765"/>
                <w:tab w:val="decimal" w:pos="892"/>
              </w:tabs>
              <w:spacing w:line="240" w:lineRule="atLeast"/>
              <w:ind w:left="-76"/>
              <w:rPr>
                <w:szCs w:val="22"/>
              </w:rPr>
            </w:pPr>
          </w:p>
        </w:tc>
        <w:tc>
          <w:tcPr>
            <w:tcW w:w="668" w:type="pct"/>
          </w:tcPr>
          <w:p w14:paraId="4C0E45EC" w14:textId="6EAEA568" w:rsidR="007B65B1" w:rsidRPr="00E35706" w:rsidRDefault="005C7550" w:rsidP="007B65B1">
            <w:pPr>
              <w:pStyle w:val="acctfourfigures"/>
              <w:tabs>
                <w:tab w:val="clear" w:pos="765"/>
                <w:tab w:val="decimal" w:pos="963"/>
              </w:tabs>
              <w:spacing w:line="240" w:lineRule="atLeast"/>
              <w:ind w:left="-76" w:right="65"/>
              <w:jc w:val="both"/>
              <w:rPr>
                <w:szCs w:val="22"/>
              </w:rPr>
            </w:pPr>
            <w:r w:rsidRPr="00E35706">
              <w:rPr>
                <w:szCs w:val="22"/>
              </w:rPr>
              <w:t>1</w:t>
            </w:r>
            <w:r w:rsidR="009817EA" w:rsidRPr="00E35706">
              <w:rPr>
                <w:szCs w:val="22"/>
              </w:rPr>
              <w:t>13,600</w:t>
            </w:r>
          </w:p>
        </w:tc>
        <w:tc>
          <w:tcPr>
            <w:tcW w:w="143" w:type="pct"/>
          </w:tcPr>
          <w:p w14:paraId="5A9D474C" w14:textId="77777777" w:rsidR="007B65B1" w:rsidRPr="00E35706" w:rsidRDefault="007B65B1" w:rsidP="007B65B1">
            <w:pPr>
              <w:pStyle w:val="acctfourfigures"/>
              <w:tabs>
                <w:tab w:val="clear" w:pos="765"/>
                <w:tab w:val="decimal" w:pos="963"/>
              </w:tabs>
              <w:spacing w:line="240" w:lineRule="atLeast"/>
              <w:ind w:left="-76"/>
              <w:jc w:val="both"/>
              <w:rPr>
                <w:szCs w:val="22"/>
              </w:rPr>
            </w:pPr>
          </w:p>
        </w:tc>
        <w:tc>
          <w:tcPr>
            <w:tcW w:w="665" w:type="pct"/>
          </w:tcPr>
          <w:p w14:paraId="5EC52345" w14:textId="5352E760" w:rsidR="007B65B1" w:rsidRPr="00E35706" w:rsidRDefault="007B65B1" w:rsidP="007B65B1">
            <w:pPr>
              <w:pStyle w:val="acctfourfigures"/>
              <w:tabs>
                <w:tab w:val="clear" w:pos="765"/>
                <w:tab w:val="decimal" w:pos="963"/>
              </w:tabs>
              <w:spacing w:line="240" w:lineRule="atLeast"/>
              <w:ind w:left="-76" w:right="65"/>
              <w:jc w:val="both"/>
              <w:rPr>
                <w:szCs w:val="22"/>
              </w:rPr>
            </w:pPr>
            <w:r w:rsidRPr="00E35706">
              <w:rPr>
                <w:szCs w:val="22"/>
              </w:rPr>
              <w:t>2,800</w:t>
            </w:r>
          </w:p>
        </w:tc>
      </w:tr>
      <w:tr w:rsidR="007B65B1" w:rsidRPr="00E35706" w14:paraId="7AA728BC" w14:textId="77777777" w:rsidTr="004F31C0">
        <w:trPr>
          <w:trHeight w:val="119"/>
        </w:trPr>
        <w:tc>
          <w:tcPr>
            <w:tcW w:w="1856" w:type="pct"/>
          </w:tcPr>
          <w:p w14:paraId="7E0814EE" w14:textId="2604CC3E" w:rsidR="007B65B1" w:rsidRPr="00E35706" w:rsidRDefault="007B65B1" w:rsidP="007B65B1">
            <w:pPr>
              <w:pStyle w:val="block"/>
              <w:spacing w:after="0" w:line="240" w:lineRule="atLeast"/>
              <w:ind w:left="0"/>
              <w:rPr>
                <w:szCs w:val="22"/>
                <w:lang w:val="en-US" w:bidi="th-TH"/>
              </w:rPr>
            </w:pPr>
            <w:r w:rsidRPr="00E35706">
              <w:rPr>
                <w:szCs w:val="22"/>
              </w:rPr>
              <w:t>Long-term loans to subsidiaries</w:t>
            </w:r>
          </w:p>
        </w:tc>
        <w:tc>
          <w:tcPr>
            <w:tcW w:w="714" w:type="pct"/>
            <w:tcBorders>
              <w:bottom w:val="single" w:sz="4" w:space="0" w:color="auto"/>
            </w:tcBorders>
          </w:tcPr>
          <w:p w14:paraId="1717ED78" w14:textId="16D015E1" w:rsidR="007B65B1" w:rsidRPr="00E35706" w:rsidRDefault="00CC057B" w:rsidP="007B65B1">
            <w:pPr>
              <w:pStyle w:val="acctfourfigures"/>
              <w:tabs>
                <w:tab w:val="clear" w:pos="765"/>
                <w:tab w:val="decimal" w:pos="703"/>
              </w:tabs>
              <w:spacing w:line="240" w:lineRule="atLeast"/>
              <w:ind w:left="-76"/>
              <w:rPr>
                <w:szCs w:val="22"/>
              </w:rPr>
            </w:pPr>
            <w:r w:rsidRPr="00E35706">
              <w:rPr>
                <w:szCs w:val="22"/>
              </w:rPr>
              <w:t>-</w:t>
            </w:r>
          </w:p>
        </w:tc>
        <w:tc>
          <w:tcPr>
            <w:tcW w:w="143" w:type="pct"/>
          </w:tcPr>
          <w:p w14:paraId="0BFDC394" w14:textId="77777777" w:rsidR="007B65B1" w:rsidRPr="00E35706" w:rsidRDefault="007B65B1" w:rsidP="007B65B1">
            <w:pPr>
              <w:pStyle w:val="acctfourfigures"/>
              <w:tabs>
                <w:tab w:val="clear" w:pos="765"/>
                <w:tab w:val="decimal" w:pos="892"/>
              </w:tabs>
              <w:spacing w:line="240" w:lineRule="atLeast"/>
              <w:ind w:left="-76"/>
              <w:rPr>
                <w:szCs w:val="22"/>
              </w:rPr>
            </w:pPr>
          </w:p>
        </w:tc>
        <w:tc>
          <w:tcPr>
            <w:tcW w:w="668" w:type="pct"/>
            <w:tcBorders>
              <w:bottom w:val="single" w:sz="4" w:space="0" w:color="auto"/>
            </w:tcBorders>
          </w:tcPr>
          <w:p w14:paraId="2144B3F9" w14:textId="7AF33378" w:rsidR="007B65B1" w:rsidRPr="00E35706" w:rsidRDefault="007B65B1" w:rsidP="007B65B1">
            <w:pPr>
              <w:pStyle w:val="acctfourfigures"/>
              <w:tabs>
                <w:tab w:val="clear" w:pos="765"/>
                <w:tab w:val="decimal" w:pos="703"/>
              </w:tabs>
              <w:spacing w:line="240" w:lineRule="atLeast"/>
              <w:ind w:left="-76" w:right="-114"/>
              <w:rPr>
                <w:rFonts w:cstheme="minorBidi"/>
                <w:szCs w:val="28"/>
                <w:lang w:bidi="th-TH"/>
              </w:rPr>
            </w:pPr>
            <w:r w:rsidRPr="00E35706">
              <w:rPr>
                <w:szCs w:val="22"/>
              </w:rPr>
              <w:t>-</w:t>
            </w:r>
          </w:p>
        </w:tc>
        <w:tc>
          <w:tcPr>
            <w:tcW w:w="143" w:type="pct"/>
          </w:tcPr>
          <w:p w14:paraId="63B91B91" w14:textId="77777777" w:rsidR="007B65B1" w:rsidRPr="00E35706" w:rsidRDefault="007B65B1" w:rsidP="007B65B1">
            <w:pPr>
              <w:pStyle w:val="acctfourfigures"/>
              <w:tabs>
                <w:tab w:val="clear" w:pos="765"/>
                <w:tab w:val="decimal" w:pos="892"/>
              </w:tabs>
              <w:spacing w:line="240" w:lineRule="atLeast"/>
              <w:ind w:left="-76"/>
              <w:rPr>
                <w:szCs w:val="22"/>
              </w:rPr>
            </w:pPr>
          </w:p>
        </w:tc>
        <w:tc>
          <w:tcPr>
            <w:tcW w:w="668" w:type="pct"/>
            <w:tcBorders>
              <w:bottom w:val="single" w:sz="4" w:space="0" w:color="auto"/>
            </w:tcBorders>
          </w:tcPr>
          <w:p w14:paraId="4F6367C9" w14:textId="1EA47A1B" w:rsidR="007B65B1" w:rsidRPr="00E35706" w:rsidRDefault="00E35F42" w:rsidP="007B65B1">
            <w:pPr>
              <w:pStyle w:val="acctfourfigures"/>
              <w:tabs>
                <w:tab w:val="clear" w:pos="765"/>
                <w:tab w:val="decimal" w:pos="963"/>
              </w:tabs>
              <w:spacing w:line="240" w:lineRule="atLeast"/>
              <w:ind w:left="-76" w:right="65"/>
              <w:jc w:val="both"/>
              <w:rPr>
                <w:szCs w:val="22"/>
              </w:rPr>
            </w:pPr>
            <w:r w:rsidRPr="00E35706">
              <w:rPr>
                <w:szCs w:val="22"/>
              </w:rPr>
              <w:t>1</w:t>
            </w:r>
            <w:r w:rsidR="009817EA" w:rsidRPr="00E35706">
              <w:rPr>
                <w:szCs w:val="22"/>
              </w:rPr>
              <w:t>19</w:t>
            </w:r>
            <w:r w:rsidRPr="00E35706">
              <w:rPr>
                <w:szCs w:val="22"/>
              </w:rPr>
              <w:t>,000</w:t>
            </w:r>
          </w:p>
        </w:tc>
        <w:tc>
          <w:tcPr>
            <w:tcW w:w="143" w:type="pct"/>
          </w:tcPr>
          <w:p w14:paraId="33916941" w14:textId="77777777" w:rsidR="007B65B1" w:rsidRPr="00E35706" w:rsidRDefault="007B65B1" w:rsidP="007B65B1">
            <w:pPr>
              <w:pStyle w:val="acctfourfigures"/>
              <w:tabs>
                <w:tab w:val="clear" w:pos="765"/>
                <w:tab w:val="decimal" w:pos="963"/>
              </w:tabs>
              <w:spacing w:line="240" w:lineRule="atLeast"/>
              <w:ind w:left="-76"/>
              <w:jc w:val="both"/>
              <w:rPr>
                <w:szCs w:val="22"/>
              </w:rPr>
            </w:pPr>
          </w:p>
        </w:tc>
        <w:tc>
          <w:tcPr>
            <w:tcW w:w="665" w:type="pct"/>
            <w:tcBorders>
              <w:top w:val="nil"/>
              <w:left w:val="nil"/>
              <w:bottom w:val="single" w:sz="4" w:space="0" w:color="auto"/>
              <w:right w:val="nil"/>
            </w:tcBorders>
          </w:tcPr>
          <w:p w14:paraId="6C7FB748" w14:textId="7766B6DC" w:rsidR="007B65B1" w:rsidRPr="00E35706" w:rsidRDefault="007B65B1" w:rsidP="007B65B1">
            <w:pPr>
              <w:pStyle w:val="acctfourfigures"/>
              <w:tabs>
                <w:tab w:val="clear" w:pos="765"/>
                <w:tab w:val="decimal" w:pos="963"/>
              </w:tabs>
              <w:spacing w:line="240" w:lineRule="atLeast"/>
              <w:ind w:right="65"/>
              <w:jc w:val="both"/>
              <w:rPr>
                <w:szCs w:val="22"/>
              </w:rPr>
            </w:pPr>
            <w:r w:rsidRPr="00E35706">
              <w:rPr>
                <w:szCs w:val="22"/>
              </w:rPr>
              <w:t>80,000</w:t>
            </w:r>
          </w:p>
        </w:tc>
      </w:tr>
      <w:tr w:rsidR="007B65B1" w:rsidRPr="00E35706" w14:paraId="7E37759E" w14:textId="77777777" w:rsidTr="004F31C0">
        <w:trPr>
          <w:trHeight w:val="119"/>
        </w:trPr>
        <w:tc>
          <w:tcPr>
            <w:tcW w:w="1856" w:type="pct"/>
          </w:tcPr>
          <w:p w14:paraId="4DC5EAD5" w14:textId="4E256D81" w:rsidR="007B65B1" w:rsidRPr="00E35706" w:rsidRDefault="007B65B1" w:rsidP="007B65B1">
            <w:pPr>
              <w:pStyle w:val="block"/>
              <w:spacing w:after="0" w:line="240" w:lineRule="atLeast"/>
              <w:ind w:left="0"/>
              <w:rPr>
                <w:b/>
                <w:bCs/>
                <w:i/>
                <w:iCs/>
                <w:szCs w:val="22"/>
                <w:cs/>
                <w:lang w:bidi="th-TH"/>
              </w:rPr>
            </w:pPr>
            <w:r w:rsidRPr="00E35706">
              <w:rPr>
                <w:b/>
                <w:bCs/>
                <w:szCs w:val="22"/>
              </w:rPr>
              <w:t>Total</w:t>
            </w:r>
          </w:p>
        </w:tc>
        <w:tc>
          <w:tcPr>
            <w:tcW w:w="714" w:type="pct"/>
            <w:tcBorders>
              <w:top w:val="single" w:sz="4" w:space="0" w:color="auto"/>
              <w:bottom w:val="double" w:sz="4" w:space="0" w:color="auto"/>
            </w:tcBorders>
          </w:tcPr>
          <w:p w14:paraId="3CCED827" w14:textId="47E41235" w:rsidR="007B65B1" w:rsidRPr="00E35706" w:rsidRDefault="00CC057B" w:rsidP="007B65B1">
            <w:pPr>
              <w:pStyle w:val="acctfourfigures"/>
              <w:tabs>
                <w:tab w:val="clear" w:pos="765"/>
                <w:tab w:val="decimal" w:pos="703"/>
              </w:tabs>
              <w:spacing w:line="240" w:lineRule="atLeast"/>
              <w:ind w:left="-76"/>
              <w:rPr>
                <w:b/>
                <w:bCs/>
                <w:szCs w:val="22"/>
              </w:rPr>
            </w:pPr>
            <w:r w:rsidRPr="00E35706">
              <w:rPr>
                <w:b/>
                <w:bCs/>
                <w:szCs w:val="22"/>
              </w:rPr>
              <w:t>-</w:t>
            </w:r>
          </w:p>
        </w:tc>
        <w:tc>
          <w:tcPr>
            <w:tcW w:w="143" w:type="pct"/>
          </w:tcPr>
          <w:p w14:paraId="664723C9" w14:textId="77777777" w:rsidR="007B65B1" w:rsidRPr="00E35706" w:rsidRDefault="007B65B1" w:rsidP="007B65B1">
            <w:pPr>
              <w:pStyle w:val="acctfourfigures"/>
              <w:tabs>
                <w:tab w:val="clear" w:pos="765"/>
                <w:tab w:val="decimal" w:pos="892"/>
              </w:tabs>
              <w:spacing w:line="240" w:lineRule="atLeast"/>
              <w:ind w:left="-76"/>
              <w:rPr>
                <w:b/>
                <w:bCs/>
                <w:szCs w:val="22"/>
              </w:rPr>
            </w:pPr>
          </w:p>
        </w:tc>
        <w:tc>
          <w:tcPr>
            <w:tcW w:w="668" w:type="pct"/>
            <w:tcBorders>
              <w:top w:val="single" w:sz="4" w:space="0" w:color="auto"/>
              <w:bottom w:val="double" w:sz="4" w:space="0" w:color="auto"/>
            </w:tcBorders>
          </w:tcPr>
          <w:p w14:paraId="5234CB22" w14:textId="2F31F5E9" w:rsidR="007B65B1" w:rsidRPr="00E35706" w:rsidRDefault="007B65B1" w:rsidP="007B65B1">
            <w:pPr>
              <w:pStyle w:val="acctfourfigures"/>
              <w:tabs>
                <w:tab w:val="clear" w:pos="765"/>
                <w:tab w:val="decimal" w:pos="703"/>
              </w:tabs>
              <w:spacing w:line="240" w:lineRule="atLeast"/>
              <w:ind w:left="-76" w:right="-114"/>
              <w:rPr>
                <w:b/>
                <w:bCs/>
                <w:szCs w:val="22"/>
                <w:lang w:val="en-US"/>
              </w:rPr>
            </w:pPr>
            <w:r w:rsidRPr="00E35706">
              <w:rPr>
                <w:b/>
                <w:bCs/>
                <w:szCs w:val="22"/>
              </w:rPr>
              <w:t>-</w:t>
            </w:r>
          </w:p>
        </w:tc>
        <w:tc>
          <w:tcPr>
            <w:tcW w:w="143" w:type="pct"/>
          </w:tcPr>
          <w:p w14:paraId="4E61AD85" w14:textId="77777777" w:rsidR="007B65B1" w:rsidRPr="00E35706" w:rsidRDefault="007B65B1" w:rsidP="007B65B1">
            <w:pPr>
              <w:pStyle w:val="acctfourfigures"/>
              <w:tabs>
                <w:tab w:val="clear" w:pos="765"/>
                <w:tab w:val="decimal" w:pos="892"/>
              </w:tabs>
              <w:spacing w:line="240" w:lineRule="atLeast"/>
              <w:ind w:left="-76"/>
              <w:rPr>
                <w:b/>
                <w:bCs/>
                <w:szCs w:val="22"/>
              </w:rPr>
            </w:pPr>
          </w:p>
        </w:tc>
        <w:tc>
          <w:tcPr>
            <w:tcW w:w="668" w:type="pct"/>
            <w:tcBorders>
              <w:top w:val="single" w:sz="4" w:space="0" w:color="auto"/>
              <w:bottom w:val="double" w:sz="4" w:space="0" w:color="auto"/>
            </w:tcBorders>
          </w:tcPr>
          <w:p w14:paraId="144A9CD0" w14:textId="4FE0F9FB" w:rsidR="007B65B1" w:rsidRPr="00E35706" w:rsidRDefault="00784721" w:rsidP="007B65B1">
            <w:pPr>
              <w:pStyle w:val="acctfourfigures"/>
              <w:tabs>
                <w:tab w:val="clear" w:pos="765"/>
                <w:tab w:val="decimal" w:pos="963"/>
              </w:tabs>
              <w:spacing w:line="240" w:lineRule="atLeast"/>
              <w:ind w:left="-76" w:right="65"/>
              <w:jc w:val="both"/>
              <w:rPr>
                <w:b/>
                <w:bCs/>
                <w:szCs w:val="22"/>
              </w:rPr>
            </w:pPr>
            <w:r w:rsidRPr="00E35706">
              <w:rPr>
                <w:b/>
                <w:bCs/>
                <w:szCs w:val="22"/>
              </w:rPr>
              <w:t>25</w:t>
            </w:r>
            <w:r w:rsidR="009817EA" w:rsidRPr="00E35706">
              <w:rPr>
                <w:b/>
                <w:bCs/>
                <w:szCs w:val="22"/>
              </w:rPr>
              <w:t>6,600</w:t>
            </w:r>
          </w:p>
        </w:tc>
        <w:tc>
          <w:tcPr>
            <w:tcW w:w="143" w:type="pct"/>
          </w:tcPr>
          <w:p w14:paraId="0D6E94B5" w14:textId="77777777" w:rsidR="007B65B1" w:rsidRPr="00E35706" w:rsidRDefault="007B65B1" w:rsidP="007B65B1">
            <w:pPr>
              <w:pStyle w:val="acctfourfigures"/>
              <w:tabs>
                <w:tab w:val="clear" w:pos="765"/>
                <w:tab w:val="decimal" w:pos="892"/>
              </w:tabs>
              <w:spacing w:line="240" w:lineRule="atLeast"/>
              <w:ind w:left="-76"/>
              <w:rPr>
                <w:b/>
                <w:bCs/>
                <w:szCs w:val="22"/>
              </w:rPr>
            </w:pPr>
          </w:p>
        </w:tc>
        <w:tc>
          <w:tcPr>
            <w:tcW w:w="665" w:type="pct"/>
            <w:tcBorders>
              <w:top w:val="single" w:sz="4" w:space="0" w:color="auto"/>
              <w:left w:val="nil"/>
              <w:bottom w:val="double" w:sz="4" w:space="0" w:color="auto"/>
              <w:right w:val="nil"/>
            </w:tcBorders>
          </w:tcPr>
          <w:p w14:paraId="664B9F9F" w14:textId="27FFC4C2" w:rsidR="007B65B1" w:rsidRPr="00E35706" w:rsidRDefault="007B65B1" w:rsidP="007B65B1">
            <w:pPr>
              <w:pStyle w:val="acctfourfigures"/>
              <w:tabs>
                <w:tab w:val="clear" w:pos="765"/>
                <w:tab w:val="decimal" w:pos="895"/>
              </w:tabs>
              <w:spacing w:line="240" w:lineRule="atLeast"/>
              <w:ind w:left="-76" w:right="65"/>
              <w:jc w:val="right"/>
              <w:rPr>
                <w:b/>
                <w:bCs/>
                <w:szCs w:val="22"/>
              </w:rPr>
            </w:pPr>
            <w:r w:rsidRPr="00E35706">
              <w:rPr>
                <w:b/>
                <w:bCs/>
                <w:szCs w:val="22"/>
              </w:rPr>
              <w:t>136,050</w:t>
            </w:r>
          </w:p>
        </w:tc>
      </w:tr>
      <w:tr w:rsidR="007B65B1" w:rsidRPr="00E35706" w14:paraId="602F078A" w14:textId="77777777" w:rsidTr="006472EB">
        <w:trPr>
          <w:trHeight w:val="30"/>
        </w:trPr>
        <w:tc>
          <w:tcPr>
            <w:tcW w:w="1856" w:type="pct"/>
          </w:tcPr>
          <w:p w14:paraId="6B65C4BC"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14:paraId="7A3136C2"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cs/>
              </w:rPr>
            </w:pPr>
          </w:p>
        </w:tc>
        <w:tc>
          <w:tcPr>
            <w:tcW w:w="714" w:type="pct"/>
          </w:tcPr>
          <w:p w14:paraId="4D0E9781" w14:textId="77777777" w:rsidR="007B65B1" w:rsidRPr="00E35706" w:rsidRDefault="007B65B1" w:rsidP="007B65B1">
            <w:pPr>
              <w:pStyle w:val="acctfourfigures"/>
              <w:tabs>
                <w:tab w:val="clear" w:pos="765"/>
                <w:tab w:val="decimal" w:pos="958"/>
              </w:tabs>
              <w:spacing w:line="240" w:lineRule="atLeast"/>
              <w:ind w:left="-76" w:right="-115"/>
              <w:rPr>
                <w:szCs w:val="22"/>
              </w:rPr>
            </w:pPr>
          </w:p>
        </w:tc>
        <w:tc>
          <w:tcPr>
            <w:tcW w:w="143" w:type="pct"/>
          </w:tcPr>
          <w:p w14:paraId="43D70069" w14:textId="77777777" w:rsidR="007B65B1" w:rsidRPr="00E35706" w:rsidRDefault="007B65B1" w:rsidP="007B65B1">
            <w:pPr>
              <w:pStyle w:val="acctfourfigures"/>
              <w:tabs>
                <w:tab w:val="clear" w:pos="765"/>
                <w:tab w:val="decimal" w:pos="877"/>
              </w:tabs>
              <w:spacing w:line="240" w:lineRule="atLeast"/>
              <w:ind w:left="-76" w:right="-14"/>
              <w:rPr>
                <w:szCs w:val="22"/>
              </w:rPr>
            </w:pPr>
          </w:p>
        </w:tc>
        <w:tc>
          <w:tcPr>
            <w:tcW w:w="668" w:type="pct"/>
          </w:tcPr>
          <w:p w14:paraId="2A37A01A" w14:textId="77777777" w:rsidR="007B65B1" w:rsidRPr="00E35706" w:rsidRDefault="007B65B1" w:rsidP="007B65B1">
            <w:pPr>
              <w:pStyle w:val="acctfourfigures"/>
              <w:tabs>
                <w:tab w:val="clear" w:pos="765"/>
                <w:tab w:val="decimal" w:pos="867"/>
              </w:tabs>
              <w:spacing w:line="240" w:lineRule="atLeast"/>
              <w:ind w:left="-76" w:right="-114"/>
              <w:rPr>
                <w:szCs w:val="22"/>
              </w:rPr>
            </w:pPr>
          </w:p>
        </w:tc>
        <w:tc>
          <w:tcPr>
            <w:tcW w:w="143" w:type="pct"/>
          </w:tcPr>
          <w:p w14:paraId="3305C4C3" w14:textId="77777777" w:rsidR="007B65B1" w:rsidRPr="00E35706" w:rsidRDefault="007B65B1" w:rsidP="007B65B1">
            <w:pPr>
              <w:pStyle w:val="acctfourfigures"/>
              <w:tabs>
                <w:tab w:val="clear" w:pos="765"/>
                <w:tab w:val="decimal" w:pos="877"/>
              </w:tabs>
              <w:spacing w:line="240" w:lineRule="atLeast"/>
              <w:ind w:left="-76" w:right="-14"/>
              <w:rPr>
                <w:szCs w:val="22"/>
              </w:rPr>
            </w:pPr>
          </w:p>
        </w:tc>
        <w:tc>
          <w:tcPr>
            <w:tcW w:w="668" w:type="pct"/>
          </w:tcPr>
          <w:p w14:paraId="7F5A32F8" w14:textId="77777777" w:rsidR="007B65B1" w:rsidRPr="00E35706" w:rsidRDefault="007B65B1" w:rsidP="007B65B1">
            <w:pPr>
              <w:pStyle w:val="acctfourfigures"/>
              <w:tabs>
                <w:tab w:val="clear" w:pos="765"/>
                <w:tab w:val="decimal" w:pos="877"/>
              </w:tabs>
              <w:spacing w:line="240" w:lineRule="atLeast"/>
              <w:ind w:left="-76" w:right="-14"/>
              <w:rPr>
                <w:szCs w:val="22"/>
              </w:rPr>
            </w:pPr>
          </w:p>
        </w:tc>
        <w:tc>
          <w:tcPr>
            <w:tcW w:w="143" w:type="pct"/>
          </w:tcPr>
          <w:p w14:paraId="426254E5" w14:textId="77777777" w:rsidR="007B65B1" w:rsidRPr="00E35706" w:rsidRDefault="007B65B1" w:rsidP="007B65B1">
            <w:pPr>
              <w:pStyle w:val="acctfourfigures"/>
              <w:tabs>
                <w:tab w:val="clear" w:pos="765"/>
                <w:tab w:val="decimal" w:pos="877"/>
              </w:tabs>
              <w:spacing w:line="240" w:lineRule="atLeast"/>
              <w:ind w:left="-76" w:right="-14"/>
              <w:rPr>
                <w:szCs w:val="22"/>
              </w:rPr>
            </w:pPr>
          </w:p>
        </w:tc>
        <w:tc>
          <w:tcPr>
            <w:tcW w:w="665" w:type="pct"/>
          </w:tcPr>
          <w:p w14:paraId="515FB852" w14:textId="77777777" w:rsidR="007B65B1" w:rsidRPr="00E35706" w:rsidRDefault="007B65B1" w:rsidP="007B65B1">
            <w:pPr>
              <w:pStyle w:val="acctfourfigures"/>
              <w:tabs>
                <w:tab w:val="clear" w:pos="765"/>
                <w:tab w:val="decimal" w:pos="877"/>
              </w:tabs>
              <w:spacing w:line="240" w:lineRule="atLeast"/>
              <w:ind w:left="-76" w:right="-14"/>
              <w:rPr>
                <w:szCs w:val="22"/>
              </w:rPr>
            </w:pPr>
          </w:p>
        </w:tc>
      </w:tr>
      <w:tr w:rsidR="007B65B1" w:rsidRPr="00E35706" w14:paraId="76A4523B" w14:textId="77777777" w:rsidTr="006472EB">
        <w:trPr>
          <w:trHeight w:val="211"/>
        </w:trPr>
        <w:tc>
          <w:tcPr>
            <w:tcW w:w="1856" w:type="pct"/>
          </w:tcPr>
          <w:p w14:paraId="4DBE7A36" w14:textId="15F58BAE"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E35706">
              <w:rPr>
                <w:rFonts w:ascii="Times New Roman" w:hAnsi="Times New Roman"/>
                <w:b/>
                <w:bCs/>
                <w:i/>
                <w:iCs/>
                <w:sz w:val="22"/>
                <w:szCs w:val="22"/>
              </w:rPr>
              <w:lastRenderedPageBreak/>
              <w:t>Trade accounts payable</w:t>
            </w:r>
          </w:p>
        </w:tc>
        <w:tc>
          <w:tcPr>
            <w:tcW w:w="714" w:type="pct"/>
          </w:tcPr>
          <w:p w14:paraId="1F633C6A" w14:textId="77777777" w:rsidR="007B65B1" w:rsidRPr="00E35706" w:rsidRDefault="007B65B1" w:rsidP="007B65B1">
            <w:pPr>
              <w:pStyle w:val="acctfourfigures"/>
              <w:tabs>
                <w:tab w:val="clear" w:pos="765"/>
                <w:tab w:val="decimal" w:pos="958"/>
              </w:tabs>
              <w:spacing w:line="240" w:lineRule="atLeast"/>
              <w:ind w:left="-76" w:right="-115"/>
              <w:rPr>
                <w:szCs w:val="22"/>
              </w:rPr>
            </w:pPr>
          </w:p>
        </w:tc>
        <w:tc>
          <w:tcPr>
            <w:tcW w:w="143" w:type="pct"/>
          </w:tcPr>
          <w:p w14:paraId="3D117D55" w14:textId="77777777" w:rsidR="007B65B1" w:rsidRPr="00E35706" w:rsidRDefault="007B65B1" w:rsidP="007B65B1">
            <w:pPr>
              <w:pStyle w:val="acctfourfigures"/>
              <w:tabs>
                <w:tab w:val="clear" w:pos="765"/>
                <w:tab w:val="decimal" w:pos="877"/>
              </w:tabs>
              <w:spacing w:line="240" w:lineRule="atLeast"/>
              <w:ind w:left="-76" w:right="-14"/>
              <w:rPr>
                <w:szCs w:val="22"/>
              </w:rPr>
            </w:pPr>
          </w:p>
        </w:tc>
        <w:tc>
          <w:tcPr>
            <w:tcW w:w="668" w:type="pct"/>
          </w:tcPr>
          <w:p w14:paraId="63020303" w14:textId="77777777" w:rsidR="007B65B1" w:rsidRPr="00E35706" w:rsidRDefault="007B65B1" w:rsidP="007B65B1">
            <w:pPr>
              <w:pStyle w:val="acctfourfigures"/>
              <w:tabs>
                <w:tab w:val="clear" w:pos="765"/>
                <w:tab w:val="decimal" w:pos="867"/>
              </w:tabs>
              <w:spacing w:line="240" w:lineRule="atLeast"/>
              <w:ind w:left="-76" w:right="-114"/>
              <w:rPr>
                <w:szCs w:val="22"/>
              </w:rPr>
            </w:pPr>
          </w:p>
        </w:tc>
        <w:tc>
          <w:tcPr>
            <w:tcW w:w="143" w:type="pct"/>
          </w:tcPr>
          <w:p w14:paraId="5F3A81D3" w14:textId="77777777" w:rsidR="007B65B1" w:rsidRPr="00E35706" w:rsidRDefault="007B65B1" w:rsidP="007B65B1">
            <w:pPr>
              <w:pStyle w:val="acctfourfigures"/>
              <w:tabs>
                <w:tab w:val="clear" w:pos="765"/>
                <w:tab w:val="decimal" w:pos="877"/>
              </w:tabs>
              <w:spacing w:line="240" w:lineRule="atLeast"/>
              <w:ind w:left="-76" w:right="-14"/>
              <w:rPr>
                <w:szCs w:val="22"/>
              </w:rPr>
            </w:pPr>
          </w:p>
        </w:tc>
        <w:tc>
          <w:tcPr>
            <w:tcW w:w="668" w:type="pct"/>
          </w:tcPr>
          <w:p w14:paraId="62935F88" w14:textId="77777777" w:rsidR="007B65B1" w:rsidRPr="00E35706" w:rsidRDefault="007B65B1" w:rsidP="007B65B1">
            <w:pPr>
              <w:pStyle w:val="acctfourfigures"/>
              <w:tabs>
                <w:tab w:val="clear" w:pos="765"/>
                <w:tab w:val="decimal" w:pos="615"/>
              </w:tabs>
              <w:spacing w:line="240" w:lineRule="atLeast"/>
              <w:ind w:left="-76"/>
              <w:rPr>
                <w:szCs w:val="22"/>
                <w:lang w:val="en-US" w:bidi="th-TH"/>
              </w:rPr>
            </w:pPr>
          </w:p>
        </w:tc>
        <w:tc>
          <w:tcPr>
            <w:tcW w:w="143" w:type="pct"/>
          </w:tcPr>
          <w:p w14:paraId="4AC4C31E" w14:textId="77777777" w:rsidR="007B65B1" w:rsidRPr="00E35706" w:rsidRDefault="007B65B1" w:rsidP="007B65B1">
            <w:pPr>
              <w:pStyle w:val="acctfourfigures"/>
              <w:tabs>
                <w:tab w:val="clear" w:pos="765"/>
                <w:tab w:val="decimal" w:pos="877"/>
              </w:tabs>
              <w:spacing w:line="240" w:lineRule="atLeast"/>
              <w:ind w:left="-76" w:right="-14"/>
              <w:rPr>
                <w:szCs w:val="22"/>
              </w:rPr>
            </w:pPr>
          </w:p>
        </w:tc>
        <w:tc>
          <w:tcPr>
            <w:tcW w:w="665" w:type="pct"/>
          </w:tcPr>
          <w:p w14:paraId="797E2026" w14:textId="77777777" w:rsidR="007B65B1" w:rsidRPr="00E35706" w:rsidRDefault="007B65B1" w:rsidP="007B65B1">
            <w:pPr>
              <w:pStyle w:val="acctfourfigures"/>
              <w:tabs>
                <w:tab w:val="clear" w:pos="765"/>
                <w:tab w:val="decimal" w:pos="877"/>
              </w:tabs>
              <w:spacing w:line="240" w:lineRule="atLeast"/>
              <w:ind w:left="-76" w:right="-14"/>
              <w:rPr>
                <w:rFonts w:cstheme="minorBidi"/>
                <w:szCs w:val="28"/>
                <w:lang w:val="en-US" w:bidi="th-TH"/>
              </w:rPr>
            </w:pPr>
          </w:p>
        </w:tc>
      </w:tr>
      <w:tr w:rsidR="007B65B1" w:rsidRPr="00E35706" w14:paraId="6541D7E5" w14:textId="77777777" w:rsidTr="006472EB">
        <w:trPr>
          <w:trHeight w:val="56"/>
        </w:trPr>
        <w:tc>
          <w:tcPr>
            <w:tcW w:w="1856" w:type="pct"/>
          </w:tcPr>
          <w:p w14:paraId="4FCE65FB"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35706">
              <w:rPr>
                <w:rFonts w:ascii="Times New Roman" w:hAnsi="Times New Roman"/>
                <w:sz w:val="22"/>
                <w:szCs w:val="22"/>
              </w:rPr>
              <w:t xml:space="preserve">Subsidiaries </w:t>
            </w:r>
          </w:p>
        </w:tc>
        <w:tc>
          <w:tcPr>
            <w:tcW w:w="714" w:type="pct"/>
          </w:tcPr>
          <w:p w14:paraId="3C2B2134" w14:textId="3AA059F2" w:rsidR="007B65B1" w:rsidRPr="00E35706" w:rsidRDefault="00A5106C" w:rsidP="007B65B1">
            <w:pPr>
              <w:pStyle w:val="acctfourfigures"/>
              <w:tabs>
                <w:tab w:val="clear" w:pos="765"/>
                <w:tab w:val="decimal" w:pos="703"/>
              </w:tabs>
              <w:spacing w:line="240" w:lineRule="atLeast"/>
              <w:ind w:left="-76"/>
              <w:rPr>
                <w:rFonts w:cstheme="minorBidi"/>
                <w:szCs w:val="28"/>
                <w:lang w:bidi="th-TH"/>
              </w:rPr>
            </w:pPr>
            <w:r w:rsidRPr="00E35706">
              <w:rPr>
                <w:rFonts w:cstheme="minorBidi"/>
                <w:szCs w:val="28"/>
                <w:lang w:bidi="th-TH"/>
              </w:rPr>
              <w:t>-</w:t>
            </w:r>
          </w:p>
        </w:tc>
        <w:tc>
          <w:tcPr>
            <w:tcW w:w="143" w:type="pct"/>
          </w:tcPr>
          <w:p w14:paraId="5DA5AB9E" w14:textId="77777777" w:rsidR="007B65B1" w:rsidRPr="00E35706" w:rsidRDefault="007B65B1" w:rsidP="007B65B1">
            <w:pPr>
              <w:pStyle w:val="acctfourfigures"/>
              <w:tabs>
                <w:tab w:val="clear" w:pos="765"/>
                <w:tab w:val="decimal" w:pos="877"/>
              </w:tabs>
              <w:spacing w:line="240" w:lineRule="atLeast"/>
              <w:ind w:left="-76" w:right="-14"/>
              <w:rPr>
                <w:szCs w:val="22"/>
              </w:rPr>
            </w:pPr>
          </w:p>
        </w:tc>
        <w:tc>
          <w:tcPr>
            <w:tcW w:w="668" w:type="pct"/>
          </w:tcPr>
          <w:p w14:paraId="37B5C389" w14:textId="375629AE" w:rsidR="007B65B1" w:rsidRPr="00E35706" w:rsidRDefault="007B65B1" w:rsidP="006913C4">
            <w:pPr>
              <w:pStyle w:val="acctfourfigures"/>
              <w:tabs>
                <w:tab w:val="clear" w:pos="765"/>
                <w:tab w:val="decimal" w:pos="703"/>
              </w:tabs>
              <w:spacing w:line="240" w:lineRule="atLeast"/>
              <w:ind w:left="-76" w:right="-114"/>
              <w:rPr>
                <w:szCs w:val="22"/>
              </w:rPr>
            </w:pPr>
            <w:r w:rsidRPr="00E35706">
              <w:rPr>
                <w:szCs w:val="22"/>
              </w:rPr>
              <w:t>-</w:t>
            </w:r>
          </w:p>
        </w:tc>
        <w:tc>
          <w:tcPr>
            <w:tcW w:w="143" w:type="pct"/>
          </w:tcPr>
          <w:p w14:paraId="531B3144" w14:textId="77777777" w:rsidR="007B65B1" w:rsidRPr="00E35706" w:rsidRDefault="007B65B1" w:rsidP="007B65B1">
            <w:pPr>
              <w:pStyle w:val="acctfourfigures"/>
              <w:tabs>
                <w:tab w:val="clear" w:pos="765"/>
                <w:tab w:val="decimal" w:pos="877"/>
              </w:tabs>
              <w:spacing w:line="240" w:lineRule="atLeast"/>
              <w:ind w:left="-76" w:right="-14"/>
              <w:rPr>
                <w:szCs w:val="22"/>
              </w:rPr>
            </w:pPr>
          </w:p>
        </w:tc>
        <w:tc>
          <w:tcPr>
            <w:tcW w:w="668" w:type="pct"/>
          </w:tcPr>
          <w:p w14:paraId="553DD704" w14:textId="05B0F5CE" w:rsidR="007B65B1" w:rsidRPr="00E35706" w:rsidRDefault="008C401A" w:rsidP="007B65B1">
            <w:pPr>
              <w:pStyle w:val="acctfourfigures"/>
              <w:tabs>
                <w:tab w:val="clear" w:pos="765"/>
                <w:tab w:val="decimal" w:pos="963"/>
              </w:tabs>
              <w:spacing w:line="240" w:lineRule="atLeast"/>
              <w:ind w:left="-76"/>
              <w:jc w:val="both"/>
              <w:rPr>
                <w:rFonts w:cstheme="minorBidi"/>
                <w:szCs w:val="28"/>
                <w:lang w:val="en-US" w:bidi="th-TH"/>
              </w:rPr>
            </w:pPr>
            <w:r w:rsidRPr="00E35706">
              <w:rPr>
                <w:rFonts w:cstheme="minorBidi"/>
                <w:szCs w:val="28"/>
                <w:lang w:val="en-US" w:bidi="th-TH"/>
              </w:rPr>
              <w:t>121</w:t>
            </w:r>
          </w:p>
        </w:tc>
        <w:tc>
          <w:tcPr>
            <w:tcW w:w="143" w:type="pct"/>
          </w:tcPr>
          <w:p w14:paraId="406EA213" w14:textId="77777777" w:rsidR="007B65B1" w:rsidRPr="00E35706" w:rsidRDefault="007B65B1" w:rsidP="007B65B1">
            <w:pPr>
              <w:pStyle w:val="acctfourfigures"/>
              <w:tabs>
                <w:tab w:val="clear" w:pos="765"/>
                <w:tab w:val="decimal" w:pos="877"/>
              </w:tabs>
              <w:spacing w:line="240" w:lineRule="atLeast"/>
              <w:ind w:left="-76" w:right="-14"/>
              <w:rPr>
                <w:szCs w:val="22"/>
              </w:rPr>
            </w:pPr>
          </w:p>
        </w:tc>
        <w:tc>
          <w:tcPr>
            <w:tcW w:w="665" w:type="pct"/>
          </w:tcPr>
          <w:p w14:paraId="6F4C82C6" w14:textId="0DF40BC5" w:rsidR="007B65B1" w:rsidRPr="00E35706" w:rsidRDefault="007B65B1" w:rsidP="007B65B1">
            <w:pPr>
              <w:pStyle w:val="acctfourfigures"/>
              <w:tabs>
                <w:tab w:val="clear" w:pos="765"/>
                <w:tab w:val="decimal" w:pos="971"/>
              </w:tabs>
              <w:spacing w:line="240" w:lineRule="atLeast"/>
              <w:ind w:left="-76" w:right="-126"/>
              <w:rPr>
                <w:szCs w:val="22"/>
              </w:rPr>
            </w:pPr>
            <w:r w:rsidRPr="00E35706">
              <w:rPr>
                <w:szCs w:val="22"/>
              </w:rPr>
              <w:t>509</w:t>
            </w:r>
          </w:p>
        </w:tc>
      </w:tr>
      <w:tr w:rsidR="007B65B1" w:rsidRPr="00E35706" w14:paraId="3D034D08" w14:textId="77777777" w:rsidTr="004F31C0">
        <w:trPr>
          <w:trHeight w:val="211"/>
        </w:trPr>
        <w:tc>
          <w:tcPr>
            <w:tcW w:w="1856" w:type="pct"/>
          </w:tcPr>
          <w:p w14:paraId="2A0450AC"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35706">
              <w:rPr>
                <w:rFonts w:ascii="Times New Roman" w:hAnsi="Times New Roman"/>
                <w:sz w:val="22"/>
                <w:szCs w:val="22"/>
              </w:rPr>
              <w:t>Other related parties</w:t>
            </w:r>
          </w:p>
        </w:tc>
        <w:tc>
          <w:tcPr>
            <w:tcW w:w="714" w:type="pct"/>
            <w:tcBorders>
              <w:bottom w:val="single" w:sz="4" w:space="0" w:color="auto"/>
            </w:tcBorders>
          </w:tcPr>
          <w:p w14:paraId="0297A038" w14:textId="09928072" w:rsidR="007B65B1" w:rsidRPr="00E35706" w:rsidRDefault="00A5106C" w:rsidP="00124154">
            <w:pPr>
              <w:pStyle w:val="acctfourfigures"/>
              <w:tabs>
                <w:tab w:val="clear" w:pos="765"/>
                <w:tab w:val="decimal" w:pos="973"/>
              </w:tabs>
              <w:spacing w:line="240" w:lineRule="atLeast"/>
              <w:ind w:left="-76" w:right="-114"/>
              <w:rPr>
                <w:rFonts w:cstheme="minorBidi"/>
                <w:szCs w:val="28"/>
                <w:cs/>
                <w:lang w:val="en-US" w:bidi="th-TH"/>
              </w:rPr>
            </w:pPr>
            <w:r w:rsidRPr="00E35706">
              <w:rPr>
                <w:rFonts w:cstheme="minorBidi"/>
                <w:szCs w:val="28"/>
                <w:lang w:bidi="th-TH"/>
              </w:rPr>
              <w:t>3,</w:t>
            </w:r>
            <w:r w:rsidR="00AC0A37" w:rsidRPr="00E35706">
              <w:rPr>
                <w:rFonts w:cstheme="minorBidi"/>
                <w:szCs w:val="28"/>
                <w:lang w:bidi="th-TH"/>
              </w:rPr>
              <w:t>73</w:t>
            </w:r>
            <w:r w:rsidR="0058378C" w:rsidRPr="00E35706">
              <w:rPr>
                <w:rFonts w:cstheme="minorBidi"/>
                <w:szCs w:val="28"/>
                <w:lang w:val="en-US" w:bidi="th-TH"/>
              </w:rPr>
              <w:t>2</w:t>
            </w:r>
          </w:p>
        </w:tc>
        <w:tc>
          <w:tcPr>
            <w:tcW w:w="143" w:type="pct"/>
          </w:tcPr>
          <w:p w14:paraId="0DEA2DA2" w14:textId="77777777" w:rsidR="007B65B1" w:rsidRPr="00E35706" w:rsidRDefault="007B65B1" w:rsidP="007B65B1">
            <w:pPr>
              <w:pStyle w:val="acctfourfigures"/>
              <w:tabs>
                <w:tab w:val="clear" w:pos="765"/>
                <w:tab w:val="decimal" w:pos="877"/>
              </w:tabs>
              <w:spacing w:line="240" w:lineRule="atLeast"/>
              <w:ind w:left="-76" w:right="-126"/>
              <w:rPr>
                <w:szCs w:val="22"/>
              </w:rPr>
            </w:pPr>
          </w:p>
        </w:tc>
        <w:tc>
          <w:tcPr>
            <w:tcW w:w="668" w:type="pct"/>
            <w:tcBorders>
              <w:bottom w:val="single" w:sz="4" w:space="0" w:color="auto"/>
            </w:tcBorders>
          </w:tcPr>
          <w:p w14:paraId="6BE5568D" w14:textId="27C968B9" w:rsidR="007B65B1" w:rsidRPr="00E35706" w:rsidRDefault="007B65B1" w:rsidP="007B65B1">
            <w:pPr>
              <w:pStyle w:val="acctfourfigures"/>
              <w:tabs>
                <w:tab w:val="clear" w:pos="765"/>
                <w:tab w:val="decimal" w:pos="973"/>
              </w:tabs>
              <w:spacing w:line="240" w:lineRule="atLeast"/>
              <w:ind w:left="-76" w:right="-114"/>
              <w:rPr>
                <w:szCs w:val="22"/>
              </w:rPr>
            </w:pPr>
            <w:r w:rsidRPr="00E35706">
              <w:rPr>
                <w:szCs w:val="22"/>
              </w:rPr>
              <w:t>519</w:t>
            </w:r>
          </w:p>
        </w:tc>
        <w:tc>
          <w:tcPr>
            <w:tcW w:w="143" w:type="pct"/>
          </w:tcPr>
          <w:p w14:paraId="583640A1" w14:textId="77777777" w:rsidR="007B65B1" w:rsidRPr="00E35706" w:rsidRDefault="007B65B1" w:rsidP="007B65B1">
            <w:pPr>
              <w:pStyle w:val="acctfourfigures"/>
              <w:tabs>
                <w:tab w:val="clear" w:pos="765"/>
                <w:tab w:val="decimal" w:pos="877"/>
              </w:tabs>
              <w:spacing w:line="240" w:lineRule="atLeast"/>
              <w:ind w:left="-76" w:right="-14"/>
              <w:rPr>
                <w:szCs w:val="22"/>
              </w:rPr>
            </w:pPr>
          </w:p>
        </w:tc>
        <w:tc>
          <w:tcPr>
            <w:tcW w:w="668" w:type="pct"/>
            <w:tcBorders>
              <w:bottom w:val="single" w:sz="4" w:space="0" w:color="auto"/>
            </w:tcBorders>
          </w:tcPr>
          <w:p w14:paraId="345A3F6C" w14:textId="4EE4A820" w:rsidR="007B65B1" w:rsidRPr="00E35706" w:rsidRDefault="005A1F9D" w:rsidP="007B65B1">
            <w:pPr>
              <w:pStyle w:val="acctfourfigures"/>
              <w:tabs>
                <w:tab w:val="clear" w:pos="765"/>
                <w:tab w:val="decimal" w:pos="615"/>
              </w:tabs>
              <w:spacing w:line="240" w:lineRule="atLeast"/>
              <w:ind w:left="-76"/>
              <w:rPr>
                <w:szCs w:val="22"/>
              </w:rPr>
            </w:pPr>
            <w:r w:rsidRPr="00E35706">
              <w:rPr>
                <w:szCs w:val="22"/>
              </w:rPr>
              <w:t>-</w:t>
            </w:r>
          </w:p>
        </w:tc>
        <w:tc>
          <w:tcPr>
            <w:tcW w:w="143" w:type="pct"/>
          </w:tcPr>
          <w:p w14:paraId="053FF166" w14:textId="77777777" w:rsidR="007B65B1" w:rsidRPr="00E35706" w:rsidRDefault="007B65B1" w:rsidP="007B65B1">
            <w:pPr>
              <w:pStyle w:val="acctfourfigures"/>
              <w:tabs>
                <w:tab w:val="clear" w:pos="765"/>
                <w:tab w:val="decimal" w:pos="877"/>
              </w:tabs>
              <w:spacing w:line="240" w:lineRule="atLeast"/>
              <w:ind w:left="-76" w:right="-14"/>
              <w:rPr>
                <w:szCs w:val="22"/>
              </w:rPr>
            </w:pPr>
          </w:p>
        </w:tc>
        <w:tc>
          <w:tcPr>
            <w:tcW w:w="665" w:type="pct"/>
          </w:tcPr>
          <w:p w14:paraId="011C7D65" w14:textId="16822E0C" w:rsidR="007B65B1" w:rsidRPr="00E35706" w:rsidRDefault="007B65B1" w:rsidP="006913C4">
            <w:pPr>
              <w:pStyle w:val="acctfourfigures"/>
              <w:tabs>
                <w:tab w:val="clear" w:pos="765"/>
                <w:tab w:val="decimal" w:pos="701"/>
              </w:tabs>
              <w:spacing w:line="240" w:lineRule="atLeast"/>
              <w:ind w:left="-76"/>
              <w:rPr>
                <w:szCs w:val="22"/>
              </w:rPr>
            </w:pPr>
            <w:r w:rsidRPr="00E35706">
              <w:rPr>
                <w:szCs w:val="22"/>
              </w:rPr>
              <w:t>-</w:t>
            </w:r>
          </w:p>
        </w:tc>
      </w:tr>
      <w:tr w:rsidR="007B65B1" w:rsidRPr="00E35706" w14:paraId="5683D1DB" w14:textId="77777777" w:rsidTr="004F31C0">
        <w:trPr>
          <w:trHeight w:val="220"/>
        </w:trPr>
        <w:tc>
          <w:tcPr>
            <w:tcW w:w="1856" w:type="pct"/>
          </w:tcPr>
          <w:p w14:paraId="42AEEE5E"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35706">
              <w:rPr>
                <w:rFonts w:ascii="Times New Roman" w:hAnsi="Times New Roman"/>
                <w:b/>
                <w:bCs/>
                <w:sz w:val="22"/>
                <w:szCs w:val="22"/>
              </w:rPr>
              <w:t>Total</w:t>
            </w:r>
          </w:p>
        </w:tc>
        <w:tc>
          <w:tcPr>
            <w:tcW w:w="714" w:type="pct"/>
            <w:tcBorders>
              <w:top w:val="single" w:sz="4" w:space="0" w:color="auto"/>
              <w:bottom w:val="double" w:sz="4" w:space="0" w:color="auto"/>
            </w:tcBorders>
          </w:tcPr>
          <w:p w14:paraId="4BFB75DF" w14:textId="1B0F6CA3" w:rsidR="007B65B1" w:rsidRPr="00E35706" w:rsidRDefault="00AC0A37" w:rsidP="007B65B1">
            <w:pPr>
              <w:pStyle w:val="acctfourfigures"/>
              <w:tabs>
                <w:tab w:val="clear" w:pos="765"/>
                <w:tab w:val="decimal" w:pos="958"/>
              </w:tabs>
              <w:spacing w:line="240" w:lineRule="atLeast"/>
              <w:ind w:left="-76" w:right="-115"/>
              <w:rPr>
                <w:b/>
                <w:bCs/>
                <w:szCs w:val="22"/>
                <w:lang w:val="en-US"/>
              </w:rPr>
            </w:pPr>
            <w:r w:rsidRPr="00E35706">
              <w:rPr>
                <w:b/>
                <w:bCs/>
                <w:szCs w:val="22"/>
              </w:rPr>
              <w:t>3,</w:t>
            </w:r>
            <w:r w:rsidR="00124154" w:rsidRPr="00E35706">
              <w:rPr>
                <w:b/>
                <w:bCs/>
                <w:szCs w:val="22"/>
              </w:rPr>
              <w:t>73</w:t>
            </w:r>
            <w:r w:rsidR="0058378C" w:rsidRPr="00E35706">
              <w:rPr>
                <w:b/>
                <w:bCs/>
                <w:szCs w:val="22"/>
              </w:rPr>
              <w:t>2</w:t>
            </w:r>
          </w:p>
        </w:tc>
        <w:tc>
          <w:tcPr>
            <w:tcW w:w="143" w:type="pct"/>
          </w:tcPr>
          <w:p w14:paraId="08E5D12B"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668" w:type="pct"/>
            <w:tcBorders>
              <w:top w:val="single" w:sz="4" w:space="0" w:color="auto"/>
              <w:bottom w:val="double" w:sz="4" w:space="0" w:color="auto"/>
            </w:tcBorders>
          </w:tcPr>
          <w:p w14:paraId="73961A56" w14:textId="05408282" w:rsidR="007B65B1" w:rsidRPr="00E35706" w:rsidRDefault="007B65B1" w:rsidP="007B65B1">
            <w:pPr>
              <w:pStyle w:val="acctfourfigures"/>
              <w:tabs>
                <w:tab w:val="clear" w:pos="765"/>
                <w:tab w:val="decimal" w:pos="973"/>
              </w:tabs>
              <w:spacing w:line="240" w:lineRule="atLeast"/>
              <w:ind w:left="-224" w:right="-114"/>
              <w:rPr>
                <w:b/>
                <w:bCs/>
                <w:szCs w:val="22"/>
              </w:rPr>
            </w:pPr>
            <w:r w:rsidRPr="00E35706">
              <w:rPr>
                <w:b/>
                <w:bCs/>
                <w:szCs w:val="22"/>
              </w:rPr>
              <w:t>519</w:t>
            </w:r>
          </w:p>
        </w:tc>
        <w:tc>
          <w:tcPr>
            <w:tcW w:w="143" w:type="pct"/>
          </w:tcPr>
          <w:p w14:paraId="607D4C87"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668" w:type="pct"/>
            <w:tcBorders>
              <w:top w:val="single" w:sz="4" w:space="0" w:color="auto"/>
              <w:bottom w:val="double" w:sz="4" w:space="0" w:color="auto"/>
            </w:tcBorders>
          </w:tcPr>
          <w:p w14:paraId="41EDB77A" w14:textId="35BFCADA" w:rsidR="007B65B1" w:rsidRPr="00E35706" w:rsidRDefault="008C401A" w:rsidP="007B65B1">
            <w:pPr>
              <w:pStyle w:val="acctfourfigures"/>
              <w:tabs>
                <w:tab w:val="clear" w:pos="765"/>
                <w:tab w:val="decimal" w:pos="963"/>
              </w:tabs>
              <w:spacing w:line="240" w:lineRule="atLeast"/>
              <w:ind w:left="-76"/>
              <w:jc w:val="both"/>
              <w:rPr>
                <w:b/>
                <w:bCs/>
                <w:szCs w:val="22"/>
              </w:rPr>
            </w:pPr>
            <w:r w:rsidRPr="00E35706">
              <w:rPr>
                <w:b/>
                <w:bCs/>
                <w:szCs w:val="22"/>
              </w:rPr>
              <w:t>121</w:t>
            </w:r>
          </w:p>
        </w:tc>
        <w:tc>
          <w:tcPr>
            <w:tcW w:w="143" w:type="pct"/>
          </w:tcPr>
          <w:p w14:paraId="57A49464"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665" w:type="pct"/>
            <w:tcBorders>
              <w:top w:val="single" w:sz="4" w:space="0" w:color="auto"/>
              <w:left w:val="nil"/>
              <w:bottom w:val="double" w:sz="4" w:space="0" w:color="auto"/>
              <w:right w:val="nil"/>
            </w:tcBorders>
          </w:tcPr>
          <w:p w14:paraId="5FDDAEB2" w14:textId="30CD6089" w:rsidR="007B65B1" w:rsidRPr="00E35706" w:rsidRDefault="007B65B1" w:rsidP="007B65B1">
            <w:pPr>
              <w:pStyle w:val="acctfourfigures"/>
              <w:tabs>
                <w:tab w:val="clear" w:pos="765"/>
                <w:tab w:val="decimal" w:pos="971"/>
              </w:tabs>
              <w:spacing w:line="240" w:lineRule="atLeast"/>
              <w:ind w:left="-76" w:right="-126"/>
              <w:rPr>
                <w:b/>
                <w:bCs/>
                <w:szCs w:val="22"/>
              </w:rPr>
            </w:pPr>
            <w:r w:rsidRPr="00E35706">
              <w:rPr>
                <w:b/>
                <w:bCs/>
                <w:szCs w:val="22"/>
              </w:rPr>
              <w:t>509</w:t>
            </w:r>
          </w:p>
        </w:tc>
      </w:tr>
      <w:tr w:rsidR="007B65B1" w:rsidRPr="00E35706" w14:paraId="54C17FC2" w14:textId="77777777" w:rsidTr="006472EB">
        <w:trPr>
          <w:trHeight w:val="220"/>
        </w:trPr>
        <w:tc>
          <w:tcPr>
            <w:tcW w:w="1856" w:type="pct"/>
          </w:tcPr>
          <w:p w14:paraId="31A5CA08"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714" w:type="pct"/>
            <w:tcBorders>
              <w:top w:val="double" w:sz="4" w:space="0" w:color="auto"/>
            </w:tcBorders>
          </w:tcPr>
          <w:p w14:paraId="40445A97" w14:textId="77777777" w:rsidR="007B65B1" w:rsidRPr="00E35706" w:rsidRDefault="007B65B1" w:rsidP="007B65B1">
            <w:pPr>
              <w:pStyle w:val="acctfourfigures"/>
              <w:tabs>
                <w:tab w:val="clear" w:pos="765"/>
                <w:tab w:val="decimal" w:pos="958"/>
              </w:tabs>
              <w:spacing w:line="240" w:lineRule="atLeast"/>
              <w:ind w:left="-76" w:right="-115"/>
              <w:rPr>
                <w:b/>
                <w:bCs/>
                <w:szCs w:val="22"/>
              </w:rPr>
            </w:pPr>
          </w:p>
        </w:tc>
        <w:tc>
          <w:tcPr>
            <w:tcW w:w="143" w:type="pct"/>
          </w:tcPr>
          <w:p w14:paraId="195429DA"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668" w:type="pct"/>
            <w:tcBorders>
              <w:top w:val="double" w:sz="4" w:space="0" w:color="auto"/>
            </w:tcBorders>
          </w:tcPr>
          <w:p w14:paraId="4CD63F40" w14:textId="77777777" w:rsidR="007B65B1" w:rsidRPr="00E35706" w:rsidRDefault="007B65B1" w:rsidP="007B65B1">
            <w:pPr>
              <w:pStyle w:val="acctfourfigures"/>
              <w:tabs>
                <w:tab w:val="clear" w:pos="765"/>
                <w:tab w:val="decimal" w:pos="973"/>
              </w:tabs>
              <w:spacing w:line="240" w:lineRule="atLeast"/>
              <w:ind w:left="-224" w:right="-114"/>
              <w:rPr>
                <w:b/>
                <w:bCs/>
                <w:szCs w:val="22"/>
              </w:rPr>
            </w:pPr>
          </w:p>
        </w:tc>
        <w:tc>
          <w:tcPr>
            <w:tcW w:w="143" w:type="pct"/>
          </w:tcPr>
          <w:p w14:paraId="524556C9"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668" w:type="pct"/>
            <w:tcBorders>
              <w:top w:val="double" w:sz="4" w:space="0" w:color="auto"/>
            </w:tcBorders>
          </w:tcPr>
          <w:p w14:paraId="491F435F" w14:textId="77777777" w:rsidR="007B65B1" w:rsidRPr="00E35706" w:rsidRDefault="007B65B1" w:rsidP="007B65B1">
            <w:pPr>
              <w:pStyle w:val="acctfourfigures"/>
              <w:tabs>
                <w:tab w:val="clear" w:pos="765"/>
                <w:tab w:val="decimal" w:pos="963"/>
              </w:tabs>
              <w:spacing w:line="240" w:lineRule="atLeast"/>
              <w:ind w:left="-76"/>
              <w:jc w:val="both"/>
              <w:rPr>
                <w:szCs w:val="22"/>
              </w:rPr>
            </w:pPr>
          </w:p>
        </w:tc>
        <w:tc>
          <w:tcPr>
            <w:tcW w:w="143" w:type="pct"/>
          </w:tcPr>
          <w:p w14:paraId="4F6871FF"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665" w:type="pct"/>
            <w:tcBorders>
              <w:top w:val="double" w:sz="4" w:space="0" w:color="auto"/>
            </w:tcBorders>
          </w:tcPr>
          <w:p w14:paraId="74EA1F59" w14:textId="77777777" w:rsidR="007B65B1" w:rsidRPr="00E35706" w:rsidRDefault="007B65B1" w:rsidP="007B65B1">
            <w:pPr>
              <w:pStyle w:val="acctfourfigures"/>
              <w:tabs>
                <w:tab w:val="clear" w:pos="765"/>
                <w:tab w:val="decimal" w:pos="971"/>
              </w:tabs>
              <w:spacing w:line="240" w:lineRule="atLeast"/>
              <w:ind w:left="-76" w:right="-126"/>
              <w:rPr>
                <w:b/>
                <w:bCs/>
                <w:szCs w:val="22"/>
              </w:rPr>
            </w:pPr>
          </w:p>
        </w:tc>
      </w:tr>
      <w:tr w:rsidR="007B65B1" w:rsidRPr="00E35706" w14:paraId="7F71D48B" w14:textId="77777777" w:rsidTr="006472EB">
        <w:trPr>
          <w:trHeight w:val="211"/>
        </w:trPr>
        <w:tc>
          <w:tcPr>
            <w:tcW w:w="1856" w:type="pct"/>
          </w:tcPr>
          <w:p w14:paraId="2770E5A7" w14:textId="5448616F"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E35706">
              <w:rPr>
                <w:rFonts w:ascii="Times New Roman" w:hAnsi="Times New Roman"/>
                <w:b/>
                <w:bCs/>
                <w:i/>
                <w:iCs/>
                <w:sz w:val="22"/>
                <w:szCs w:val="22"/>
              </w:rPr>
              <w:t>Other</w:t>
            </w:r>
            <w:r w:rsidRPr="00E35706">
              <w:rPr>
                <w:rFonts w:ascii="Times New Roman" w:hAnsi="Times New Roman"/>
                <w:b/>
                <w:bCs/>
                <w:i/>
                <w:iCs/>
                <w:sz w:val="22"/>
                <w:szCs w:val="22"/>
                <w:cs/>
              </w:rPr>
              <w:t xml:space="preserve"> </w:t>
            </w:r>
            <w:r w:rsidRPr="00E35706">
              <w:rPr>
                <w:rFonts w:ascii="Times New Roman" w:hAnsi="Times New Roman"/>
                <w:b/>
                <w:bCs/>
                <w:i/>
                <w:iCs/>
                <w:sz w:val="22"/>
                <w:szCs w:val="22"/>
              </w:rPr>
              <w:t xml:space="preserve">current payables </w:t>
            </w:r>
          </w:p>
        </w:tc>
        <w:tc>
          <w:tcPr>
            <w:tcW w:w="714" w:type="pct"/>
          </w:tcPr>
          <w:p w14:paraId="31270957" w14:textId="77777777" w:rsidR="007B65B1" w:rsidRPr="00E35706" w:rsidRDefault="007B65B1" w:rsidP="007B65B1">
            <w:pPr>
              <w:pStyle w:val="acctfourfigures"/>
              <w:tabs>
                <w:tab w:val="clear" w:pos="765"/>
                <w:tab w:val="decimal" w:pos="958"/>
              </w:tabs>
              <w:spacing w:line="240" w:lineRule="atLeast"/>
              <w:ind w:left="-76" w:right="-115"/>
              <w:rPr>
                <w:szCs w:val="22"/>
              </w:rPr>
            </w:pPr>
          </w:p>
        </w:tc>
        <w:tc>
          <w:tcPr>
            <w:tcW w:w="143" w:type="pct"/>
          </w:tcPr>
          <w:p w14:paraId="419E27FF" w14:textId="77777777" w:rsidR="007B65B1" w:rsidRPr="00E35706" w:rsidRDefault="007B65B1" w:rsidP="007B65B1">
            <w:pPr>
              <w:pStyle w:val="acctfourfigures"/>
              <w:tabs>
                <w:tab w:val="clear" w:pos="765"/>
                <w:tab w:val="decimal" w:pos="877"/>
              </w:tabs>
              <w:spacing w:line="240" w:lineRule="atLeast"/>
              <w:ind w:left="-76" w:right="-14"/>
              <w:rPr>
                <w:szCs w:val="22"/>
              </w:rPr>
            </w:pPr>
          </w:p>
        </w:tc>
        <w:tc>
          <w:tcPr>
            <w:tcW w:w="668" w:type="pct"/>
          </w:tcPr>
          <w:p w14:paraId="6B712FDC" w14:textId="77777777" w:rsidR="007B65B1" w:rsidRPr="00E35706" w:rsidRDefault="007B65B1" w:rsidP="007B65B1">
            <w:pPr>
              <w:pStyle w:val="acctfourfigures"/>
              <w:tabs>
                <w:tab w:val="clear" w:pos="765"/>
                <w:tab w:val="decimal" w:pos="867"/>
              </w:tabs>
              <w:spacing w:line="240" w:lineRule="atLeast"/>
              <w:ind w:left="-76" w:right="-114"/>
              <w:rPr>
                <w:szCs w:val="22"/>
              </w:rPr>
            </w:pPr>
          </w:p>
        </w:tc>
        <w:tc>
          <w:tcPr>
            <w:tcW w:w="143" w:type="pct"/>
          </w:tcPr>
          <w:p w14:paraId="7045FD09" w14:textId="77777777" w:rsidR="007B65B1" w:rsidRPr="00E35706" w:rsidRDefault="007B65B1" w:rsidP="007B65B1">
            <w:pPr>
              <w:pStyle w:val="acctfourfigures"/>
              <w:tabs>
                <w:tab w:val="clear" w:pos="765"/>
                <w:tab w:val="decimal" w:pos="877"/>
              </w:tabs>
              <w:spacing w:line="240" w:lineRule="atLeast"/>
              <w:ind w:left="-76" w:right="-14"/>
              <w:rPr>
                <w:szCs w:val="22"/>
              </w:rPr>
            </w:pPr>
          </w:p>
        </w:tc>
        <w:tc>
          <w:tcPr>
            <w:tcW w:w="668" w:type="pct"/>
          </w:tcPr>
          <w:p w14:paraId="480934AF" w14:textId="77777777" w:rsidR="007B65B1" w:rsidRPr="00E35706" w:rsidRDefault="007B65B1" w:rsidP="007B65B1">
            <w:pPr>
              <w:pStyle w:val="acctfourfigures"/>
              <w:tabs>
                <w:tab w:val="clear" w:pos="765"/>
                <w:tab w:val="decimal" w:pos="877"/>
              </w:tabs>
              <w:spacing w:line="240" w:lineRule="atLeast"/>
              <w:ind w:left="-76" w:right="-14"/>
              <w:rPr>
                <w:szCs w:val="22"/>
              </w:rPr>
            </w:pPr>
          </w:p>
        </w:tc>
        <w:tc>
          <w:tcPr>
            <w:tcW w:w="143" w:type="pct"/>
          </w:tcPr>
          <w:p w14:paraId="24370580" w14:textId="77777777" w:rsidR="007B65B1" w:rsidRPr="00E35706" w:rsidRDefault="007B65B1" w:rsidP="007B65B1">
            <w:pPr>
              <w:pStyle w:val="acctfourfigures"/>
              <w:tabs>
                <w:tab w:val="clear" w:pos="765"/>
                <w:tab w:val="decimal" w:pos="877"/>
              </w:tabs>
              <w:spacing w:line="240" w:lineRule="atLeast"/>
              <w:ind w:left="-76" w:right="-14"/>
              <w:rPr>
                <w:szCs w:val="22"/>
              </w:rPr>
            </w:pPr>
          </w:p>
        </w:tc>
        <w:tc>
          <w:tcPr>
            <w:tcW w:w="665" w:type="pct"/>
          </w:tcPr>
          <w:p w14:paraId="6DDAD6DD" w14:textId="77777777" w:rsidR="007B65B1" w:rsidRPr="00E35706" w:rsidRDefault="007B65B1" w:rsidP="007B65B1">
            <w:pPr>
              <w:pStyle w:val="acctfourfigures"/>
              <w:tabs>
                <w:tab w:val="clear" w:pos="765"/>
                <w:tab w:val="decimal" w:pos="877"/>
              </w:tabs>
              <w:spacing w:line="240" w:lineRule="atLeast"/>
              <w:ind w:left="-76" w:right="-14"/>
              <w:rPr>
                <w:szCs w:val="22"/>
              </w:rPr>
            </w:pPr>
          </w:p>
        </w:tc>
      </w:tr>
      <w:tr w:rsidR="007B65B1" w:rsidRPr="00E35706" w14:paraId="40CAF568" w14:textId="77777777" w:rsidTr="006472EB">
        <w:trPr>
          <w:trHeight w:val="142"/>
        </w:trPr>
        <w:tc>
          <w:tcPr>
            <w:tcW w:w="1856" w:type="pct"/>
          </w:tcPr>
          <w:p w14:paraId="4CF3C6DD"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35706">
              <w:rPr>
                <w:rFonts w:ascii="Times New Roman" w:hAnsi="Times New Roman"/>
                <w:sz w:val="22"/>
                <w:szCs w:val="22"/>
              </w:rPr>
              <w:t>Subsidiaries</w:t>
            </w:r>
          </w:p>
        </w:tc>
        <w:tc>
          <w:tcPr>
            <w:tcW w:w="714" w:type="pct"/>
          </w:tcPr>
          <w:p w14:paraId="3F20FB8E" w14:textId="34D36088" w:rsidR="007B65B1" w:rsidRPr="00E35706" w:rsidRDefault="00CA0F22" w:rsidP="007B65B1">
            <w:pPr>
              <w:pStyle w:val="acctfourfigures"/>
              <w:tabs>
                <w:tab w:val="clear" w:pos="765"/>
                <w:tab w:val="decimal" w:pos="703"/>
              </w:tabs>
              <w:spacing w:line="240" w:lineRule="atLeast"/>
              <w:ind w:left="-76"/>
              <w:rPr>
                <w:rFonts w:cs="Angsana New"/>
                <w:szCs w:val="28"/>
                <w:lang w:val="en-US" w:bidi="th-TH"/>
              </w:rPr>
            </w:pPr>
            <w:r w:rsidRPr="00E35706">
              <w:rPr>
                <w:rFonts w:cs="Angsana New"/>
                <w:szCs w:val="28"/>
                <w:lang w:val="en-US" w:bidi="th-TH"/>
              </w:rPr>
              <w:t>-</w:t>
            </w:r>
          </w:p>
        </w:tc>
        <w:tc>
          <w:tcPr>
            <w:tcW w:w="143" w:type="pct"/>
          </w:tcPr>
          <w:p w14:paraId="6F5F464F" w14:textId="77777777" w:rsidR="007B65B1" w:rsidRPr="00E35706" w:rsidRDefault="007B65B1" w:rsidP="007B65B1">
            <w:pPr>
              <w:pStyle w:val="acctfourfigures"/>
              <w:tabs>
                <w:tab w:val="clear" w:pos="765"/>
                <w:tab w:val="decimal" w:pos="877"/>
              </w:tabs>
              <w:spacing w:line="240" w:lineRule="atLeast"/>
              <w:ind w:left="-76" w:right="-14"/>
              <w:rPr>
                <w:szCs w:val="22"/>
              </w:rPr>
            </w:pPr>
          </w:p>
        </w:tc>
        <w:tc>
          <w:tcPr>
            <w:tcW w:w="668" w:type="pct"/>
          </w:tcPr>
          <w:p w14:paraId="351928BB" w14:textId="7B974D08" w:rsidR="007B65B1" w:rsidRPr="00E35706" w:rsidRDefault="007B65B1" w:rsidP="007B65B1">
            <w:pPr>
              <w:pStyle w:val="acctfourfigures"/>
              <w:tabs>
                <w:tab w:val="clear" w:pos="765"/>
                <w:tab w:val="decimal" w:pos="689"/>
              </w:tabs>
              <w:spacing w:line="240" w:lineRule="atLeast"/>
              <w:ind w:left="-76" w:right="-114"/>
              <w:rPr>
                <w:szCs w:val="22"/>
              </w:rPr>
            </w:pPr>
            <w:r w:rsidRPr="00E35706">
              <w:t>-</w:t>
            </w:r>
          </w:p>
        </w:tc>
        <w:tc>
          <w:tcPr>
            <w:tcW w:w="143" w:type="pct"/>
          </w:tcPr>
          <w:p w14:paraId="213C544B" w14:textId="77777777" w:rsidR="007B65B1" w:rsidRPr="00E35706" w:rsidRDefault="007B65B1" w:rsidP="007B65B1">
            <w:pPr>
              <w:pStyle w:val="acctfourfigures"/>
              <w:tabs>
                <w:tab w:val="clear" w:pos="765"/>
                <w:tab w:val="decimal" w:pos="877"/>
              </w:tabs>
              <w:spacing w:line="240" w:lineRule="atLeast"/>
              <w:ind w:left="-76" w:right="-14"/>
              <w:rPr>
                <w:szCs w:val="22"/>
              </w:rPr>
            </w:pPr>
          </w:p>
        </w:tc>
        <w:tc>
          <w:tcPr>
            <w:tcW w:w="668" w:type="pct"/>
          </w:tcPr>
          <w:p w14:paraId="227A8A3A" w14:textId="1AB23767" w:rsidR="007B65B1" w:rsidRPr="00E35706" w:rsidRDefault="008C401A" w:rsidP="007B65B1">
            <w:pPr>
              <w:pStyle w:val="acctfourfigures"/>
              <w:tabs>
                <w:tab w:val="clear" w:pos="765"/>
                <w:tab w:val="decimal" w:pos="963"/>
              </w:tabs>
              <w:spacing w:line="240" w:lineRule="atLeast"/>
              <w:ind w:left="-76"/>
              <w:jc w:val="both"/>
              <w:rPr>
                <w:szCs w:val="22"/>
              </w:rPr>
            </w:pPr>
            <w:r w:rsidRPr="00E35706">
              <w:rPr>
                <w:rFonts w:cstheme="minorBidi"/>
                <w:szCs w:val="28"/>
                <w:lang w:val="en-US" w:bidi="th-TH"/>
              </w:rPr>
              <w:t>313</w:t>
            </w:r>
          </w:p>
        </w:tc>
        <w:tc>
          <w:tcPr>
            <w:tcW w:w="143" w:type="pct"/>
          </w:tcPr>
          <w:p w14:paraId="5215A9C3" w14:textId="77777777" w:rsidR="007B65B1" w:rsidRPr="00E35706" w:rsidRDefault="007B65B1" w:rsidP="007B65B1">
            <w:pPr>
              <w:pStyle w:val="acctfourfigures"/>
              <w:tabs>
                <w:tab w:val="clear" w:pos="765"/>
                <w:tab w:val="decimal" w:pos="877"/>
              </w:tabs>
              <w:spacing w:line="240" w:lineRule="atLeast"/>
              <w:ind w:left="-76" w:right="-14"/>
              <w:rPr>
                <w:szCs w:val="22"/>
              </w:rPr>
            </w:pPr>
          </w:p>
        </w:tc>
        <w:tc>
          <w:tcPr>
            <w:tcW w:w="665" w:type="pct"/>
          </w:tcPr>
          <w:p w14:paraId="241E7DC0" w14:textId="2D6543A7" w:rsidR="007B65B1" w:rsidRPr="00E35706" w:rsidRDefault="007B65B1" w:rsidP="007B65B1">
            <w:pPr>
              <w:pStyle w:val="acctfourfigures"/>
              <w:tabs>
                <w:tab w:val="clear" w:pos="765"/>
                <w:tab w:val="decimal" w:pos="971"/>
              </w:tabs>
              <w:spacing w:line="240" w:lineRule="atLeast"/>
              <w:ind w:left="-76" w:right="-126"/>
              <w:rPr>
                <w:szCs w:val="22"/>
              </w:rPr>
            </w:pPr>
            <w:r w:rsidRPr="00E35706">
              <w:rPr>
                <w:szCs w:val="22"/>
              </w:rPr>
              <w:t>533</w:t>
            </w:r>
          </w:p>
        </w:tc>
      </w:tr>
      <w:tr w:rsidR="007B65B1" w:rsidRPr="00E35706" w14:paraId="714BB4B3" w14:textId="77777777" w:rsidTr="006472EB">
        <w:trPr>
          <w:trHeight w:val="211"/>
        </w:trPr>
        <w:tc>
          <w:tcPr>
            <w:tcW w:w="1856" w:type="pct"/>
          </w:tcPr>
          <w:p w14:paraId="45357BA2"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35706">
              <w:rPr>
                <w:rFonts w:ascii="Times New Roman" w:hAnsi="Times New Roman"/>
                <w:sz w:val="22"/>
                <w:szCs w:val="22"/>
              </w:rPr>
              <w:t>Other related parties</w:t>
            </w:r>
          </w:p>
        </w:tc>
        <w:tc>
          <w:tcPr>
            <w:tcW w:w="714" w:type="pct"/>
          </w:tcPr>
          <w:p w14:paraId="2FD4E26D" w14:textId="0598D871" w:rsidR="007B65B1" w:rsidRPr="00E35706" w:rsidRDefault="00CA0F22" w:rsidP="007B65B1">
            <w:pPr>
              <w:pStyle w:val="acctfourfigures"/>
              <w:tabs>
                <w:tab w:val="clear" w:pos="765"/>
                <w:tab w:val="decimal" w:pos="958"/>
              </w:tabs>
              <w:spacing w:line="240" w:lineRule="atLeast"/>
              <w:ind w:left="-76" w:right="-115"/>
              <w:rPr>
                <w:szCs w:val="22"/>
              </w:rPr>
            </w:pPr>
            <w:r w:rsidRPr="00E35706">
              <w:rPr>
                <w:szCs w:val="22"/>
              </w:rPr>
              <w:t>8,616</w:t>
            </w:r>
          </w:p>
        </w:tc>
        <w:tc>
          <w:tcPr>
            <w:tcW w:w="143" w:type="pct"/>
          </w:tcPr>
          <w:p w14:paraId="14FF2AA5" w14:textId="77777777" w:rsidR="007B65B1" w:rsidRPr="00E35706" w:rsidRDefault="007B65B1" w:rsidP="007B65B1">
            <w:pPr>
              <w:pStyle w:val="acctfourfigures"/>
              <w:tabs>
                <w:tab w:val="clear" w:pos="765"/>
                <w:tab w:val="decimal" w:pos="877"/>
              </w:tabs>
              <w:spacing w:line="240" w:lineRule="atLeast"/>
              <w:ind w:left="-76" w:right="-126"/>
              <w:rPr>
                <w:szCs w:val="22"/>
              </w:rPr>
            </w:pPr>
          </w:p>
        </w:tc>
        <w:tc>
          <w:tcPr>
            <w:tcW w:w="668" w:type="pct"/>
          </w:tcPr>
          <w:p w14:paraId="1C13B484" w14:textId="37BB6A99" w:rsidR="007B65B1" w:rsidRPr="00E35706" w:rsidRDefault="007B65B1" w:rsidP="007B65B1">
            <w:pPr>
              <w:pStyle w:val="acctfourfigures"/>
              <w:tabs>
                <w:tab w:val="clear" w:pos="765"/>
                <w:tab w:val="decimal" w:pos="867"/>
              </w:tabs>
              <w:spacing w:line="240" w:lineRule="atLeast"/>
              <w:ind w:left="-76" w:right="67"/>
              <w:jc w:val="right"/>
              <w:rPr>
                <w:szCs w:val="22"/>
              </w:rPr>
            </w:pPr>
            <w:r w:rsidRPr="00E35706">
              <w:t>17,159</w:t>
            </w:r>
          </w:p>
        </w:tc>
        <w:tc>
          <w:tcPr>
            <w:tcW w:w="143" w:type="pct"/>
          </w:tcPr>
          <w:p w14:paraId="3B00E4C0" w14:textId="77777777" w:rsidR="007B65B1" w:rsidRPr="00E35706" w:rsidRDefault="007B65B1" w:rsidP="007B65B1">
            <w:pPr>
              <w:pStyle w:val="acctfourfigures"/>
              <w:tabs>
                <w:tab w:val="clear" w:pos="765"/>
                <w:tab w:val="decimal" w:pos="877"/>
              </w:tabs>
              <w:spacing w:line="240" w:lineRule="atLeast"/>
              <w:ind w:left="-76" w:right="-14"/>
              <w:rPr>
                <w:szCs w:val="22"/>
              </w:rPr>
            </w:pPr>
          </w:p>
        </w:tc>
        <w:tc>
          <w:tcPr>
            <w:tcW w:w="668" w:type="pct"/>
          </w:tcPr>
          <w:p w14:paraId="2C546774" w14:textId="42043592" w:rsidR="007B65B1" w:rsidRPr="00E35706" w:rsidRDefault="008C401A" w:rsidP="007B65B1">
            <w:pPr>
              <w:pStyle w:val="acctfourfigures"/>
              <w:tabs>
                <w:tab w:val="clear" w:pos="765"/>
                <w:tab w:val="decimal" w:pos="615"/>
              </w:tabs>
              <w:spacing w:line="240" w:lineRule="atLeast"/>
              <w:ind w:left="-76"/>
              <w:rPr>
                <w:szCs w:val="22"/>
              </w:rPr>
            </w:pPr>
            <w:r w:rsidRPr="00E35706">
              <w:rPr>
                <w:szCs w:val="22"/>
              </w:rPr>
              <w:t>-</w:t>
            </w:r>
          </w:p>
        </w:tc>
        <w:tc>
          <w:tcPr>
            <w:tcW w:w="143" w:type="pct"/>
          </w:tcPr>
          <w:p w14:paraId="3D118E7B" w14:textId="77777777" w:rsidR="007B65B1" w:rsidRPr="00E35706" w:rsidRDefault="007B65B1" w:rsidP="007B65B1">
            <w:pPr>
              <w:pStyle w:val="acctfourfigures"/>
              <w:tabs>
                <w:tab w:val="clear" w:pos="765"/>
                <w:tab w:val="decimal" w:pos="877"/>
              </w:tabs>
              <w:spacing w:line="240" w:lineRule="atLeast"/>
              <w:ind w:left="-76" w:right="-14"/>
              <w:rPr>
                <w:szCs w:val="22"/>
              </w:rPr>
            </w:pPr>
          </w:p>
        </w:tc>
        <w:tc>
          <w:tcPr>
            <w:tcW w:w="665" w:type="pct"/>
          </w:tcPr>
          <w:p w14:paraId="6593C725" w14:textId="5B0CC32F" w:rsidR="007B65B1" w:rsidRPr="00E35706" w:rsidRDefault="007B65B1" w:rsidP="007B65B1">
            <w:pPr>
              <w:pStyle w:val="acctfourfigures"/>
              <w:tabs>
                <w:tab w:val="clear" w:pos="765"/>
                <w:tab w:val="decimal" w:pos="701"/>
              </w:tabs>
              <w:spacing w:line="240" w:lineRule="atLeast"/>
              <w:ind w:left="-76"/>
              <w:rPr>
                <w:szCs w:val="22"/>
              </w:rPr>
            </w:pPr>
            <w:r w:rsidRPr="00E35706">
              <w:rPr>
                <w:szCs w:val="22"/>
              </w:rPr>
              <w:t>-</w:t>
            </w:r>
          </w:p>
        </w:tc>
      </w:tr>
      <w:tr w:rsidR="007B65B1" w:rsidRPr="00E35706" w14:paraId="34356137" w14:textId="77777777" w:rsidTr="00644616">
        <w:trPr>
          <w:trHeight w:val="217"/>
        </w:trPr>
        <w:tc>
          <w:tcPr>
            <w:tcW w:w="1856" w:type="pct"/>
          </w:tcPr>
          <w:p w14:paraId="00602434"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35706">
              <w:rPr>
                <w:rFonts w:ascii="Times New Roman" w:hAnsi="Times New Roman"/>
                <w:b/>
                <w:bCs/>
                <w:sz w:val="22"/>
                <w:szCs w:val="22"/>
              </w:rPr>
              <w:t>Total</w:t>
            </w:r>
          </w:p>
        </w:tc>
        <w:tc>
          <w:tcPr>
            <w:tcW w:w="714" w:type="pct"/>
            <w:tcBorders>
              <w:top w:val="single" w:sz="4" w:space="0" w:color="auto"/>
              <w:bottom w:val="double" w:sz="4" w:space="0" w:color="auto"/>
            </w:tcBorders>
          </w:tcPr>
          <w:p w14:paraId="03598508" w14:textId="227B86A1" w:rsidR="007B65B1" w:rsidRPr="00E35706" w:rsidRDefault="00CA0F22" w:rsidP="007B65B1">
            <w:pPr>
              <w:pStyle w:val="acctfourfigures"/>
              <w:tabs>
                <w:tab w:val="clear" w:pos="765"/>
                <w:tab w:val="decimal" w:pos="958"/>
              </w:tabs>
              <w:spacing w:line="240" w:lineRule="atLeast"/>
              <w:ind w:left="-76" w:right="-115"/>
              <w:rPr>
                <w:b/>
                <w:bCs/>
                <w:szCs w:val="22"/>
              </w:rPr>
            </w:pPr>
            <w:r w:rsidRPr="00E35706">
              <w:rPr>
                <w:b/>
                <w:bCs/>
                <w:szCs w:val="22"/>
              </w:rPr>
              <w:t>8,616</w:t>
            </w:r>
          </w:p>
        </w:tc>
        <w:tc>
          <w:tcPr>
            <w:tcW w:w="143" w:type="pct"/>
          </w:tcPr>
          <w:p w14:paraId="1C5148D8"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668" w:type="pct"/>
            <w:tcBorders>
              <w:top w:val="single" w:sz="4" w:space="0" w:color="auto"/>
              <w:bottom w:val="double" w:sz="4" w:space="0" w:color="auto"/>
            </w:tcBorders>
          </w:tcPr>
          <w:p w14:paraId="75644C82" w14:textId="79E0DEFE" w:rsidR="007B65B1" w:rsidRPr="00E35706" w:rsidRDefault="007B65B1" w:rsidP="007B65B1">
            <w:pPr>
              <w:pStyle w:val="acctfourfigures"/>
              <w:tabs>
                <w:tab w:val="clear" w:pos="765"/>
                <w:tab w:val="decimal" w:pos="867"/>
              </w:tabs>
              <w:spacing w:line="240" w:lineRule="atLeast"/>
              <w:ind w:left="-76" w:right="67"/>
              <w:jc w:val="right"/>
              <w:rPr>
                <w:b/>
                <w:bCs/>
                <w:szCs w:val="22"/>
              </w:rPr>
            </w:pPr>
            <w:r w:rsidRPr="00E35706">
              <w:rPr>
                <w:b/>
                <w:bCs/>
              </w:rPr>
              <w:t>17,159</w:t>
            </w:r>
          </w:p>
        </w:tc>
        <w:tc>
          <w:tcPr>
            <w:tcW w:w="143" w:type="pct"/>
          </w:tcPr>
          <w:p w14:paraId="23D82089"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668" w:type="pct"/>
            <w:tcBorders>
              <w:top w:val="single" w:sz="4" w:space="0" w:color="auto"/>
              <w:bottom w:val="double" w:sz="4" w:space="0" w:color="auto"/>
            </w:tcBorders>
          </w:tcPr>
          <w:p w14:paraId="3564E908" w14:textId="368802FF" w:rsidR="007B65B1" w:rsidRPr="00E35706" w:rsidRDefault="008C401A" w:rsidP="007B65B1">
            <w:pPr>
              <w:pStyle w:val="acctfourfigures"/>
              <w:tabs>
                <w:tab w:val="clear" w:pos="765"/>
                <w:tab w:val="decimal" w:pos="963"/>
              </w:tabs>
              <w:spacing w:line="240" w:lineRule="atLeast"/>
              <w:ind w:left="-76"/>
              <w:jc w:val="both"/>
              <w:rPr>
                <w:rFonts w:cstheme="minorBidi"/>
                <w:b/>
                <w:bCs/>
                <w:szCs w:val="22"/>
                <w:cs/>
                <w:lang w:bidi="th-TH"/>
              </w:rPr>
            </w:pPr>
            <w:r w:rsidRPr="00E35706">
              <w:rPr>
                <w:b/>
                <w:bCs/>
                <w:szCs w:val="22"/>
              </w:rPr>
              <w:t>313</w:t>
            </w:r>
          </w:p>
        </w:tc>
        <w:tc>
          <w:tcPr>
            <w:tcW w:w="143" w:type="pct"/>
          </w:tcPr>
          <w:p w14:paraId="7B4CB9C2"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665" w:type="pct"/>
            <w:tcBorders>
              <w:top w:val="single" w:sz="4" w:space="0" w:color="auto"/>
              <w:bottom w:val="double" w:sz="4" w:space="0" w:color="auto"/>
            </w:tcBorders>
          </w:tcPr>
          <w:p w14:paraId="497F5038" w14:textId="5F56C96A" w:rsidR="007B65B1" w:rsidRPr="00E35706" w:rsidRDefault="007B65B1" w:rsidP="007B65B1">
            <w:pPr>
              <w:pStyle w:val="acctfourfigures"/>
              <w:tabs>
                <w:tab w:val="clear" w:pos="765"/>
                <w:tab w:val="decimal" w:pos="971"/>
              </w:tabs>
              <w:spacing w:line="240" w:lineRule="atLeast"/>
              <w:ind w:left="-76" w:right="-126"/>
              <w:rPr>
                <w:rFonts w:cstheme="minorBidi"/>
                <w:b/>
                <w:bCs/>
                <w:szCs w:val="28"/>
                <w:cs/>
                <w:lang w:bidi="th-TH"/>
              </w:rPr>
            </w:pPr>
            <w:r w:rsidRPr="00E35706">
              <w:rPr>
                <w:b/>
                <w:bCs/>
                <w:szCs w:val="22"/>
              </w:rPr>
              <w:t>533</w:t>
            </w:r>
          </w:p>
        </w:tc>
      </w:tr>
      <w:tr w:rsidR="007B65B1" w:rsidRPr="00E35706" w14:paraId="58000A88" w14:textId="77777777" w:rsidTr="006472EB">
        <w:trPr>
          <w:trHeight w:val="211"/>
        </w:trPr>
        <w:tc>
          <w:tcPr>
            <w:tcW w:w="1856" w:type="pct"/>
          </w:tcPr>
          <w:p w14:paraId="7EDF51E5"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714" w:type="pct"/>
            <w:tcBorders>
              <w:top w:val="single" w:sz="4" w:space="0" w:color="auto"/>
            </w:tcBorders>
          </w:tcPr>
          <w:p w14:paraId="5855B301" w14:textId="77777777" w:rsidR="007B65B1" w:rsidRPr="00E35706" w:rsidRDefault="007B65B1" w:rsidP="007B65B1">
            <w:pPr>
              <w:pStyle w:val="acctfourfigures"/>
              <w:tabs>
                <w:tab w:val="clear" w:pos="765"/>
                <w:tab w:val="decimal" w:pos="958"/>
              </w:tabs>
              <w:spacing w:line="240" w:lineRule="atLeast"/>
              <w:ind w:left="-76" w:right="-115"/>
              <w:rPr>
                <w:b/>
                <w:bCs/>
                <w:szCs w:val="22"/>
              </w:rPr>
            </w:pPr>
          </w:p>
        </w:tc>
        <w:tc>
          <w:tcPr>
            <w:tcW w:w="143" w:type="pct"/>
          </w:tcPr>
          <w:p w14:paraId="6AC10E18"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668" w:type="pct"/>
            <w:tcBorders>
              <w:top w:val="single" w:sz="4" w:space="0" w:color="auto"/>
            </w:tcBorders>
          </w:tcPr>
          <w:p w14:paraId="0B469BAB" w14:textId="77777777" w:rsidR="007B65B1" w:rsidRPr="00E35706" w:rsidRDefault="007B65B1" w:rsidP="007B65B1">
            <w:pPr>
              <w:pStyle w:val="acctfourfigures"/>
              <w:tabs>
                <w:tab w:val="clear" w:pos="765"/>
                <w:tab w:val="decimal" w:pos="867"/>
              </w:tabs>
              <w:spacing w:line="240" w:lineRule="atLeast"/>
              <w:ind w:left="-76" w:right="-114"/>
              <w:rPr>
                <w:b/>
                <w:bCs/>
                <w:szCs w:val="22"/>
              </w:rPr>
            </w:pPr>
          </w:p>
        </w:tc>
        <w:tc>
          <w:tcPr>
            <w:tcW w:w="143" w:type="pct"/>
          </w:tcPr>
          <w:p w14:paraId="2ECEA6A5"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668" w:type="pct"/>
            <w:tcBorders>
              <w:top w:val="single" w:sz="4" w:space="0" w:color="auto"/>
            </w:tcBorders>
          </w:tcPr>
          <w:p w14:paraId="48DBD245"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143" w:type="pct"/>
          </w:tcPr>
          <w:p w14:paraId="341E8219"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665" w:type="pct"/>
            <w:tcBorders>
              <w:top w:val="single" w:sz="4" w:space="0" w:color="auto"/>
            </w:tcBorders>
          </w:tcPr>
          <w:p w14:paraId="1171DB8A"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r>
      <w:tr w:rsidR="007B65B1" w:rsidRPr="00E35706" w14:paraId="2C865327" w14:textId="77777777" w:rsidTr="006472EB">
        <w:trPr>
          <w:trHeight w:val="211"/>
        </w:trPr>
        <w:tc>
          <w:tcPr>
            <w:tcW w:w="1856" w:type="pct"/>
          </w:tcPr>
          <w:p w14:paraId="14A0F59A"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cs/>
              </w:rPr>
            </w:pPr>
            <w:r w:rsidRPr="00E35706">
              <w:rPr>
                <w:rFonts w:ascii="Times New Roman" w:hAnsi="Times New Roman"/>
                <w:b/>
                <w:bCs/>
                <w:i/>
                <w:iCs/>
                <w:sz w:val="22"/>
                <w:szCs w:val="22"/>
              </w:rPr>
              <w:t>Lease liabilities</w:t>
            </w:r>
          </w:p>
        </w:tc>
        <w:tc>
          <w:tcPr>
            <w:tcW w:w="714" w:type="pct"/>
          </w:tcPr>
          <w:p w14:paraId="7DFAC186" w14:textId="77777777" w:rsidR="007B65B1" w:rsidRPr="00E35706" w:rsidRDefault="007B65B1" w:rsidP="007B65B1">
            <w:pPr>
              <w:pStyle w:val="acctfourfigures"/>
              <w:tabs>
                <w:tab w:val="clear" w:pos="765"/>
                <w:tab w:val="decimal" w:pos="958"/>
              </w:tabs>
              <w:spacing w:line="240" w:lineRule="atLeast"/>
              <w:ind w:left="-76" w:right="-115"/>
              <w:rPr>
                <w:b/>
                <w:bCs/>
                <w:szCs w:val="22"/>
              </w:rPr>
            </w:pPr>
          </w:p>
        </w:tc>
        <w:tc>
          <w:tcPr>
            <w:tcW w:w="143" w:type="pct"/>
          </w:tcPr>
          <w:p w14:paraId="17DF34CF"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668" w:type="pct"/>
          </w:tcPr>
          <w:p w14:paraId="68F997E1" w14:textId="77777777" w:rsidR="007B65B1" w:rsidRPr="00E35706" w:rsidRDefault="007B65B1" w:rsidP="007B65B1">
            <w:pPr>
              <w:pStyle w:val="acctfourfigures"/>
              <w:tabs>
                <w:tab w:val="clear" w:pos="765"/>
                <w:tab w:val="decimal" w:pos="867"/>
              </w:tabs>
              <w:spacing w:line="240" w:lineRule="atLeast"/>
              <w:ind w:left="-76" w:right="-114"/>
              <w:rPr>
                <w:b/>
                <w:bCs/>
                <w:szCs w:val="22"/>
              </w:rPr>
            </w:pPr>
          </w:p>
        </w:tc>
        <w:tc>
          <w:tcPr>
            <w:tcW w:w="143" w:type="pct"/>
          </w:tcPr>
          <w:p w14:paraId="4A4472CC"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668" w:type="pct"/>
          </w:tcPr>
          <w:p w14:paraId="3EF4D0B4"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143" w:type="pct"/>
          </w:tcPr>
          <w:p w14:paraId="50F76600"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665" w:type="pct"/>
          </w:tcPr>
          <w:p w14:paraId="3E10FB52"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r>
      <w:tr w:rsidR="007B65B1" w:rsidRPr="00E35706" w14:paraId="09BE2CD3" w14:textId="77777777" w:rsidTr="006472EB">
        <w:trPr>
          <w:trHeight w:val="68"/>
        </w:trPr>
        <w:tc>
          <w:tcPr>
            <w:tcW w:w="1856" w:type="pct"/>
          </w:tcPr>
          <w:p w14:paraId="3830DB41" w14:textId="2F4F03A7" w:rsidR="007B65B1" w:rsidRPr="00E35706" w:rsidRDefault="007B65B1" w:rsidP="007B65B1">
            <w:pPr>
              <w:rPr>
                <w:rFonts w:ascii="Times New Roman" w:hAnsi="Times New Roman"/>
                <w:sz w:val="22"/>
                <w:szCs w:val="22"/>
                <w:cs/>
              </w:rPr>
            </w:pPr>
            <w:r w:rsidRPr="00E35706">
              <w:rPr>
                <w:rFonts w:ascii="Times New Roman" w:hAnsi="Times New Roman"/>
                <w:sz w:val="22"/>
                <w:szCs w:val="22"/>
              </w:rPr>
              <w:t>Other related party</w:t>
            </w:r>
          </w:p>
        </w:tc>
        <w:tc>
          <w:tcPr>
            <w:tcW w:w="714" w:type="pct"/>
            <w:tcBorders>
              <w:bottom w:val="double" w:sz="4" w:space="0" w:color="auto"/>
            </w:tcBorders>
          </w:tcPr>
          <w:p w14:paraId="45582F85" w14:textId="14BE4CC1" w:rsidR="007B65B1" w:rsidRPr="00E35706" w:rsidRDefault="004F27E2" w:rsidP="007B65B1">
            <w:pPr>
              <w:pStyle w:val="acctfourfigures"/>
              <w:tabs>
                <w:tab w:val="clear" w:pos="765"/>
                <w:tab w:val="decimal" w:pos="958"/>
              </w:tabs>
              <w:spacing w:line="240" w:lineRule="atLeast"/>
              <w:ind w:left="-76" w:right="-115"/>
              <w:rPr>
                <w:b/>
                <w:bCs/>
                <w:szCs w:val="22"/>
                <w:lang w:val="en-US" w:bidi="th-TH"/>
              </w:rPr>
            </w:pPr>
            <w:r w:rsidRPr="00E35706">
              <w:rPr>
                <w:b/>
                <w:bCs/>
                <w:szCs w:val="22"/>
                <w:lang w:val="en-US" w:bidi="th-TH"/>
              </w:rPr>
              <w:t>659</w:t>
            </w:r>
          </w:p>
        </w:tc>
        <w:tc>
          <w:tcPr>
            <w:tcW w:w="143" w:type="pct"/>
          </w:tcPr>
          <w:p w14:paraId="6323D22A" w14:textId="77777777" w:rsidR="007B65B1" w:rsidRPr="00E35706" w:rsidRDefault="007B65B1" w:rsidP="007B65B1">
            <w:pPr>
              <w:pStyle w:val="acctfourfigures"/>
              <w:tabs>
                <w:tab w:val="clear" w:pos="765"/>
                <w:tab w:val="decimal" w:pos="877"/>
              </w:tabs>
              <w:spacing w:line="240" w:lineRule="atLeast"/>
              <w:ind w:left="-76" w:right="-14"/>
              <w:rPr>
                <w:b/>
                <w:bCs/>
                <w:szCs w:val="22"/>
                <w:lang w:val="en-US" w:bidi="th-TH"/>
              </w:rPr>
            </w:pPr>
          </w:p>
        </w:tc>
        <w:tc>
          <w:tcPr>
            <w:tcW w:w="668" w:type="pct"/>
            <w:tcBorders>
              <w:bottom w:val="double" w:sz="4" w:space="0" w:color="auto"/>
            </w:tcBorders>
          </w:tcPr>
          <w:p w14:paraId="70426EB8" w14:textId="3D99ABE2" w:rsidR="007B65B1" w:rsidRPr="00E35706" w:rsidRDefault="007B65B1" w:rsidP="007B65B1">
            <w:pPr>
              <w:pStyle w:val="acctfourfigures"/>
              <w:tabs>
                <w:tab w:val="clear" w:pos="765"/>
                <w:tab w:val="decimal" w:pos="831"/>
              </w:tabs>
              <w:spacing w:line="240" w:lineRule="atLeast"/>
              <w:ind w:left="-76" w:right="67"/>
              <w:jc w:val="right"/>
              <w:rPr>
                <w:b/>
                <w:bCs/>
                <w:szCs w:val="22"/>
                <w:lang w:val="en-US" w:bidi="th-TH"/>
              </w:rPr>
            </w:pPr>
            <w:r w:rsidRPr="00E35706">
              <w:rPr>
                <w:b/>
                <w:bCs/>
                <w:szCs w:val="22"/>
                <w:lang w:val="en-US" w:bidi="th-TH"/>
              </w:rPr>
              <w:t>1,626</w:t>
            </w:r>
          </w:p>
        </w:tc>
        <w:tc>
          <w:tcPr>
            <w:tcW w:w="143" w:type="pct"/>
          </w:tcPr>
          <w:p w14:paraId="3F9E8467" w14:textId="77777777" w:rsidR="007B65B1" w:rsidRPr="00E35706" w:rsidRDefault="007B65B1" w:rsidP="007B65B1">
            <w:pPr>
              <w:pStyle w:val="acctfourfigures"/>
              <w:tabs>
                <w:tab w:val="clear" w:pos="765"/>
                <w:tab w:val="decimal" w:pos="877"/>
              </w:tabs>
              <w:spacing w:line="240" w:lineRule="atLeast"/>
              <w:ind w:left="-76" w:right="-14"/>
              <w:rPr>
                <w:b/>
                <w:bCs/>
                <w:szCs w:val="22"/>
                <w:lang w:val="en-US" w:bidi="th-TH"/>
              </w:rPr>
            </w:pPr>
          </w:p>
        </w:tc>
        <w:tc>
          <w:tcPr>
            <w:tcW w:w="668" w:type="pct"/>
            <w:tcBorders>
              <w:bottom w:val="double" w:sz="4" w:space="0" w:color="auto"/>
            </w:tcBorders>
          </w:tcPr>
          <w:p w14:paraId="3F4A2B20" w14:textId="154CA8A5" w:rsidR="007B65B1" w:rsidRPr="00E35706" w:rsidRDefault="008C401A" w:rsidP="007B65B1">
            <w:pPr>
              <w:pStyle w:val="acctfourfigures"/>
              <w:tabs>
                <w:tab w:val="clear" w:pos="765"/>
                <w:tab w:val="decimal" w:pos="615"/>
              </w:tabs>
              <w:spacing w:line="240" w:lineRule="atLeast"/>
              <w:ind w:left="-76"/>
              <w:rPr>
                <w:b/>
                <w:bCs/>
                <w:szCs w:val="22"/>
                <w:lang w:val="en-US" w:bidi="th-TH"/>
              </w:rPr>
            </w:pPr>
            <w:r w:rsidRPr="00E35706">
              <w:rPr>
                <w:b/>
                <w:bCs/>
                <w:szCs w:val="22"/>
                <w:lang w:val="en-US" w:bidi="th-TH"/>
              </w:rPr>
              <w:t>-</w:t>
            </w:r>
          </w:p>
        </w:tc>
        <w:tc>
          <w:tcPr>
            <w:tcW w:w="143" w:type="pct"/>
          </w:tcPr>
          <w:p w14:paraId="1B653DF3" w14:textId="77777777" w:rsidR="007B65B1" w:rsidRPr="00E35706" w:rsidRDefault="007B65B1" w:rsidP="007B65B1">
            <w:pPr>
              <w:pStyle w:val="acctfourfigures"/>
              <w:tabs>
                <w:tab w:val="clear" w:pos="765"/>
                <w:tab w:val="decimal" w:pos="877"/>
              </w:tabs>
              <w:spacing w:line="240" w:lineRule="atLeast"/>
              <w:ind w:left="-76" w:right="-14"/>
              <w:rPr>
                <w:b/>
                <w:bCs/>
                <w:szCs w:val="22"/>
                <w:lang w:val="en-US" w:bidi="th-TH"/>
              </w:rPr>
            </w:pPr>
          </w:p>
        </w:tc>
        <w:tc>
          <w:tcPr>
            <w:tcW w:w="665" w:type="pct"/>
            <w:tcBorders>
              <w:bottom w:val="double" w:sz="4" w:space="0" w:color="auto"/>
            </w:tcBorders>
          </w:tcPr>
          <w:p w14:paraId="16064628" w14:textId="1A6C92C1" w:rsidR="007B65B1" w:rsidRPr="00E35706" w:rsidRDefault="007B65B1" w:rsidP="007B65B1">
            <w:pPr>
              <w:pStyle w:val="acctfourfigures"/>
              <w:tabs>
                <w:tab w:val="clear" w:pos="765"/>
                <w:tab w:val="decimal" w:pos="701"/>
              </w:tabs>
              <w:spacing w:line="240" w:lineRule="atLeast"/>
              <w:ind w:left="-76"/>
              <w:rPr>
                <w:rFonts w:cstheme="minorBidi"/>
                <w:b/>
                <w:bCs/>
                <w:szCs w:val="22"/>
                <w:cs/>
                <w:lang w:val="en-US" w:bidi="th-TH"/>
              </w:rPr>
            </w:pPr>
            <w:r w:rsidRPr="00E35706">
              <w:rPr>
                <w:b/>
                <w:bCs/>
                <w:szCs w:val="22"/>
                <w:lang w:val="en-US" w:bidi="th-TH"/>
              </w:rPr>
              <w:t>-</w:t>
            </w:r>
          </w:p>
        </w:tc>
      </w:tr>
      <w:tr w:rsidR="007B65B1" w:rsidRPr="00E35706" w14:paraId="62C2FDDA" w14:textId="77777777" w:rsidTr="006472EB">
        <w:trPr>
          <w:trHeight w:val="211"/>
        </w:trPr>
        <w:tc>
          <w:tcPr>
            <w:tcW w:w="1856" w:type="pct"/>
            <w:vAlign w:val="bottom"/>
          </w:tcPr>
          <w:p w14:paraId="5FCA4848" w14:textId="77777777" w:rsidR="007B65B1" w:rsidRPr="00E35706" w:rsidRDefault="007B65B1" w:rsidP="007B65B1">
            <w:pPr>
              <w:pStyle w:val="Heading2"/>
              <w:tabs>
                <w:tab w:val="clear" w:pos="227"/>
                <w:tab w:val="clear" w:pos="454"/>
                <w:tab w:val="clear" w:pos="680"/>
                <w:tab w:val="clear" w:pos="907"/>
              </w:tabs>
              <w:jc w:val="both"/>
              <w:rPr>
                <w:rFonts w:ascii="Times New Roman" w:hAnsi="Times New Roman"/>
                <w:i w:val="0"/>
                <w:iCs w:val="0"/>
                <w:sz w:val="22"/>
                <w:szCs w:val="22"/>
              </w:rPr>
            </w:pPr>
          </w:p>
        </w:tc>
        <w:tc>
          <w:tcPr>
            <w:tcW w:w="714" w:type="pct"/>
          </w:tcPr>
          <w:p w14:paraId="6E43E3BF" w14:textId="77777777" w:rsidR="007B65B1" w:rsidRPr="00E35706" w:rsidRDefault="007B65B1" w:rsidP="007B65B1">
            <w:pPr>
              <w:pStyle w:val="acctfourfigures"/>
              <w:tabs>
                <w:tab w:val="clear" w:pos="765"/>
                <w:tab w:val="decimal" w:pos="958"/>
              </w:tabs>
              <w:spacing w:line="240" w:lineRule="atLeast"/>
              <w:ind w:left="-76" w:right="-115"/>
              <w:rPr>
                <w:b/>
                <w:bCs/>
                <w:szCs w:val="22"/>
              </w:rPr>
            </w:pPr>
          </w:p>
        </w:tc>
        <w:tc>
          <w:tcPr>
            <w:tcW w:w="143" w:type="pct"/>
          </w:tcPr>
          <w:p w14:paraId="3D84FE50"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668" w:type="pct"/>
          </w:tcPr>
          <w:p w14:paraId="321D1A81" w14:textId="77777777" w:rsidR="007B65B1" w:rsidRPr="00E35706" w:rsidRDefault="007B65B1" w:rsidP="007B65B1">
            <w:pPr>
              <w:pStyle w:val="acctfourfigures"/>
              <w:tabs>
                <w:tab w:val="clear" w:pos="765"/>
                <w:tab w:val="decimal" w:pos="867"/>
              </w:tabs>
              <w:spacing w:line="240" w:lineRule="atLeast"/>
              <w:ind w:left="-76" w:right="-114"/>
              <w:rPr>
                <w:b/>
                <w:bCs/>
                <w:szCs w:val="22"/>
              </w:rPr>
            </w:pPr>
          </w:p>
        </w:tc>
        <w:tc>
          <w:tcPr>
            <w:tcW w:w="143" w:type="pct"/>
          </w:tcPr>
          <w:p w14:paraId="218E9FBB"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668" w:type="pct"/>
          </w:tcPr>
          <w:p w14:paraId="77928CBE"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143" w:type="pct"/>
          </w:tcPr>
          <w:p w14:paraId="4C2E3D9F"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665" w:type="pct"/>
          </w:tcPr>
          <w:p w14:paraId="24FEEC7B" w14:textId="77777777" w:rsidR="007B65B1" w:rsidRPr="00E35706" w:rsidRDefault="007B65B1" w:rsidP="007B65B1">
            <w:pPr>
              <w:pStyle w:val="acctfourfigures"/>
              <w:tabs>
                <w:tab w:val="clear" w:pos="765"/>
                <w:tab w:val="decimal" w:pos="701"/>
              </w:tabs>
              <w:spacing w:line="240" w:lineRule="atLeast"/>
              <w:ind w:left="-76" w:right="-14"/>
              <w:rPr>
                <w:b/>
                <w:bCs/>
                <w:szCs w:val="22"/>
              </w:rPr>
            </w:pPr>
          </w:p>
        </w:tc>
      </w:tr>
      <w:tr w:rsidR="007B65B1" w:rsidRPr="00E35706" w14:paraId="20622199" w14:textId="77777777" w:rsidTr="006472EB">
        <w:trPr>
          <w:trHeight w:val="211"/>
        </w:trPr>
        <w:tc>
          <w:tcPr>
            <w:tcW w:w="1856" w:type="pct"/>
            <w:vAlign w:val="bottom"/>
          </w:tcPr>
          <w:p w14:paraId="6D9185DC" w14:textId="77777777" w:rsidR="007B65B1" w:rsidRPr="00E35706" w:rsidRDefault="007B65B1" w:rsidP="007B65B1">
            <w:pPr>
              <w:pStyle w:val="Heading2"/>
              <w:tabs>
                <w:tab w:val="clear" w:pos="227"/>
                <w:tab w:val="clear" w:pos="454"/>
                <w:tab w:val="clear" w:pos="680"/>
                <w:tab w:val="clear" w:pos="907"/>
              </w:tabs>
              <w:jc w:val="both"/>
              <w:rPr>
                <w:rFonts w:ascii="Times New Roman" w:hAnsi="Times New Roman"/>
                <w:b w:val="0"/>
                <w:bCs w:val="0"/>
                <w:sz w:val="22"/>
                <w:szCs w:val="22"/>
              </w:rPr>
            </w:pPr>
            <w:r w:rsidRPr="00E35706">
              <w:rPr>
                <w:rFonts w:ascii="Times New Roman" w:hAnsi="Times New Roman"/>
                <w:sz w:val="22"/>
                <w:szCs w:val="22"/>
              </w:rPr>
              <w:t>Loans from</w:t>
            </w:r>
            <w:r w:rsidRPr="00E35706" w:rsidDel="00D83A03">
              <w:rPr>
                <w:rFonts w:ascii="Times New Roman" w:hAnsi="Times New Roman"/>
                <w:color w:val="0000FF"/>
                <w:sz w:val="22"/>
                <w:szCs w:val="22"/>
              </w:rPr>
              <w:t xml:space="preserve"> </w:t>
            </w:r>
          </w:p>
        </w:tc>
        <w:tc>
          <w:tcPr>
            <w:tcW w:w="714" w:type="pct"/>
          </w:tcPr>
          <w:p w14:paraId="02C937D2" w14:textId="77777777" w:rsidR="007B65B1" w:rsidRPr="00E35706" w:rsidRDefault="007B65B1" w:rsidP="007B65B1">
            <w:pPr>
              <w:pStyle w:val="acctfourfigures"/>
              <w:tabs>
                <w:tab w:val="clear" w:pos="765"/>
                <w:tab w:val="decimal" w:pos="958"/>
              </w:tabs>
              <w:spacing w:line="240" w:lineRule="atLeast"/>
              <w:ind w:left="-76" w:right="-115"/>
              <w:rPr>
                <w:b/>
                <w:bCs/>
                <w:szCs w:val="22"/>
              </w:rPr>
            </w:pPr>
          </w:p>
        </w:tc>
        <w:tc>
          <w:tcPr>
            <w:tcW w:w="143" w:type="pct"/>
          </w:tcPr>
          <w:p w14:paraId="7C6F202B"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668" w:type="pct"/>
          </w:tcPr>
          <w:p w14:paraId="4E320A42" w14:textId="77777777" w:rsidR="007B65B1" w:rsidRPr="00E35706" w:rsidRDefault="007B65B1" w:rsidP="007B65B1">
            <w:pPr>
              <w:pStyle w:val="acctfourfigures"/>
              <w:tabs>
                <w:tab w:val="clear" w:pos="765"/>
                <w:tab w:val="decimal" w:pos="867"/>
              </w:tabs>
              <w:spacing w:line="240" w:lineRule="atLeast"/>
              <w:ind w:left="-76" w:right="-114"/>
              <w:rPr>
                <w:b/>
                <w:bCs/>
                <w:szCs w:val="22"/>
              </w:rPr>
            </w:pPr>
          </w:p>
        </w:tc>
        <w:tc>
          <w:tcPr>
            <w:tcW w:w="143" w:type="pct"/>
          </w:tcPr>
          <w:p w14:paraId="70C06176"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668" w:type="pct"/>
          </w:tcPr>
          <w:p w14:paraId="1F67E3C1"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143" w:type="pct"/>
          </w:tcPr>
          <w:p w14:paraId="6F992E90"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665" w:type="pct"/>
          </w:tcPr>
          <w:p w14:paraId="629C4724" w14:textId="77777777" w:rsidR="007B65B1" w:rsidRPr="00E35706" w:rsidRDefault="007B65B1" w:rsidP="007B65B1">
            <w:pPr>
              <w:pStyle w:val="acctfourfigures"/>
              <w:tabs>
                <w:tab w:val="clear" w:pos="765"/>
                <w:tab w:val="decimal" w:pos="701"/>
              </w:tabs>
              <w:spacing w:line="240" w:lineRule="atLeast"/>
              <w:ind w:left="-76" w:right="-14"/>
              <w:rPr>
                <w:b/>
                <w:bCs/>
                <w:szCs w:val="22"/>
              </w:rPr>
            </w:pPr>
          </w:p>
        </w:tc>
      </w:tr>
      <w:tr w:rsidR="007B65B1" w:rsidRPr="00E35706" w14:paraId="7D096088" w14:textId="77777777" w:rsidTr="006472EB">
        <w:trPr>
          <w:trHeight w:val="220"/>
        </w:trPr>
        <w:tc>
          <w:tcPr>
            <w:tcW w:w="1856" w:type="pct"/>
          </w:tcPr>
          <w:p w14:paraId="2710C98B" w14:textId="4A7F50CC" w:rsidR="007B65B1" w:rsidRPr="00E35706" w:rsidRDefault="007B65B1" w:rsidP="007B65B1">
            <w:pPr>
              <w:rPr>
                <w:rFonts w:ascii="Times New Roman" w:hAnsi="Times New Roman"/>
                <w:sz w:val="22"/>
                <w:szCs w:val="22"/>
              </w:rPr>
            </w:pPr>
            <w:r w:rsidRPr="00E35706">
              <w:rPr>
                <w:rFonts w:ascii="Times New Roman" w:hAnsi="Times New Roman"/>
                <w:sz w:val="22"/>
                <w:szCs w:val="22"/>
              </w:rPr>
              <w:t>Current portion of long-term loans</w:t>
            </w:r>
          </w:p>
        </w:tc>
        <w:tc>
          <w:tcPr>
            <w:tcW w:w="714" w:type="pct"/>
          </w:tcPr>
          <w:p w14:paraId="4A10A792" w14:textId="77777777" w:rsidR="007B65B1" w:rsidRPr="00E35706" w:rsidRDefault="007B65B1" w:rsidP="007B65B1">
            <w:pPr>
              <w:pStyle w:val="acctfourfigures"/>
              <w:tabs>
                <w:tab w:val="clear" w:pos="765"/>
                <w:tab w:val="decimal" w:pos="958"/>
              </w:tabs>
              <w:spacing w:line="240" w:lineRule="atLeast"/>
              <w:ind w:right="-115"/>
              <w:rPr>
                <w:szCs w:val="22"/>
                <w:lang w:val="en-US" w:bidi="th-TH"/>
              </w:rPr>
            </w:pPr>
          </w:p>
        </w:tc>
        <w:tc>
          <w:tcPr>
            <w:tcW w:w="143" w:type="pct"/>
          </w:tcPr>
          <w:p w14:paraId="7BF97037" w14:textId="77777777" w:rsidR="007B65B1" w:rsidRPr="00E35706" w:rsidRDefault="007B65B1" w:rsidP="007B65B1">
            <w:pPr>
              <w:pStyle w:val="acctfourfigures"/>
              <w:tabs>
                <w:tab w:val="clear" w:pos="765"/>
                <w:tab w:val="decimal" w:pos="877"/>
              </w:tabs>
              <w:spacing w:line="240" w:lineRule="atLeast"/>
              <w:ind w:left="-76" w:right="-126"/>
              <w:rPr>
                <w:szCs w:val="22"/>
              </w:rPr>
            </w:pPr>
          </w:p>
        </w:tc>
        <w:tc>
          <w:tcPr>
            <w:tcW w:w="668" w:type="pct"/>
          </w:tcPr>
          <w:p w14:paraId="2B52E891" w14:textId="77777777" w:rsidR="007B65B1" w:rsidRPr="00E35706" w:rsidRDefault="007B65B1" w:rsidP="007B65B1">
            <w:pPr>
              <w:pStyle w:val="acctfourfigures"/>
              <w:tabs>
                <w:tab w:val="clear" w:pos="765"/>
                <w:tab w:val="decimal" w:pos="867"/>
              </w:tabs>
              <w:spacing w:line="240" w:lineRule="atLeast"/>
              <w:ind w:left="-76" w:right="67"/>
              <w:jc w:val="right"/>
              <w:rPr>
                <w:szCs w:val="22"/>
              </w:rPr>
            </w:pPr>
          </w:p>
        </w:tc>
        <w:tc>
          <w:tcPr>
            <w:tcW w:w="143" w:type="pct"/>
          </w:tcPr>
          <w:p w14:paraId="26B0BC73"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668" w:type="pct"/>
          </w:tcPr>
          <w:p w14:paraId="653A3CF9" w14:textId="77777777" w:rsidR="007B65B1" w:rsidRPr="00E35706" w:rsidRDefault="007B65B1" w:rsidP="007B65B1">
            <w:pPr>
              <w:pStyle w:val="acctfourfigures"/>
              <w:tabs>
                <w:tab w:val="clear" w:pos="765"/>
                <w:tab w:val="decimal" w:pos="615"/>
              </w:tabs>
              <w:spacing w:line="240" w:lineRule="atLeast"/>
              <w:ind w:left="-76"/>
              <w:rPr>
                <w:szCs w:val="22"/>
                <w:lang w:val="en-US" w:bidi="th-TH"/>
              </w:rPr>
            </w:pPr>
          </w:p>
        </w:tc>
        <w:tc>
          <w:tcPr>
            <w:tcW w:w="143" w:type="pct"/>
          </w:tcPr>
          <w:p w14:paraId="06421B51" w14:textId="77777777" w:rsidR="007B65B1" w:rsidRPr="00E35706" w:rsidRDefault="007B65B1" w:rsidP="007B65B1">
            <w:pPr>
              <w:pStyle w:val="acctfourfigures"/>
              <w:tabs>
                <w:tab w:val="clear" w:pos="765"/>
                <w:tab w:val="decimal" w:pos="877"/>
              </w:tabs>
              <w:spacing w:line="240" w:lineRule="atLeast"/>
              <w:ind w:left="-76" w:right="-14"/>
              <w:rPr>
                <w:szCs w:val="22"/>
              </w:rPr>
            </w:pPr>
          </w:p>
        </w:tc>
        <w:tc>
          <w:tcPr>
            <w:tcW w:w="665" w:type="pct"/>
          </w:tcPr>
          <w:p w14:paraId="311E9365" w14:textId="77777777" w:rsidR="007B65B1" w:rsidRPr="00E35706" w:rsidRDefault="007B65B1" w:rsidP="007B65B1">
            <w:pPr>
              <w:pStyle w:val="acctfourfigures"/>
              <w:tabs>
                <w:tab w:val="clear" w:pos="765"/>
                <w:tab w:val="decimal" w:pos="701"/>
              </w:tabs>
              <w:spacing w:line="240" w:lineRule="atLeast"/>
              <w:ind w:left="-76"/>
              <w:rPr>
                <w:szCs w:val="22"/>
                <w:lang w:val="en-US" w:bidi="th-TH"/>
              </w:rPr>
            </w:pPr>
          </w:p>
        </w:tc>
      </w:tr>
      <w:tr w:rsidR="007B65B1" w:rsidRPr="00E35706" w14:paraId="26513199" w14:textId="77777777" w:rsidTr="006472EB">
        <w:trPr>
          <w:trHeight w:val="220"/>
        </w:trPr>
        <w:tc>
          <w:tcPr>
            <w:tcW w:w="1856" w:type="pct"/>
          </w:tcPr>
          <w:p w14:paraId="7315D9A0" w14:textId="6EBEF3A4" w:rsidR="007B65B1" w:rsidRPr="00E35706" w:rsidRDefault="007B65B1" w:rsidP="007B65B1">
            <w:pPr>
              <w:ind w:left="155"/>
              <w:rPr>
                <w:rFonts w:ascii="Times New Roman" w:hAnsi="Times New Roman"/>
                <w:sz w:val="22"/>
                <w:szCs w:val="22"/>
              </w:rPr>
            </w:pPr>
            <w:r w:rsidRPr="00E35706">
              <w:rPr>
                <w:rFonts w:ascii="Times New Roman" w:hAnsi="Times New Roman"/>
                <w:sz w:val="22"/>
                <w:szCs w:val="22"/>
              </w:rPr>
              <w:t>from related parties</w:t>
            </w:r>
          </w:p>
        </w:tc>
        <w:tc>
          <w:tcPr>
            <w:tcW w:w="714" w:type="pct"/>
          </w:tcPr>
          <w:p w14:paraId="284AB5DA" w14:textId="6A4F9165" w:rsidR="007B65B1" w:rsidRPr="00E35706" w:rsidRDefault="009804D1" w:rsidP="007B65B1">
            <w:pPr>
              <w:pStyle w:val="acctfourfigures"/>
              <w:tabs>
                <w:tab w:val="clear" w:pos="765"/>
                <w:tab w:val="decimal" w:pos="703"/>
              </w:tabs>
              <w:spacing w:line="240" w:lineRule="atLeast"/>
              <w:ind w:left="-76"/>
              <w:rPr>
                <w:szCs w:val="22"/>
              </w:rPr>
            </w:pPr>
            <w:r w:rsidRPr="00E35706">
              <w:rPr>
                <w:szCs w:val="22"/>
              </w:rPr>
              <w:t>-</w:t>
            </w:r>
          </w:p>
        </w:tc>
        <w:tc>
          <w:tcPr>
            <w:tcW w:w="143" w:type="pct"/>
          </w:tcPr>
          <w:p w14:paraId="552F473B" w14:textId="77777777" w:rsidR="007B65B1" w:rsidRPr="00E35706" w:rsidRDefault="007B65B1" w:rsidP="007B65B1">
            <w:pPr>
              <w:pStyle w:val="acctfourfigures"/>
              <w:tabs>
                <w:tab w:val="clear" w:pos="765"/>
                <w:tab w:val="decimal" w:pos="877"/>
              </w:tabs>
              <w:spacing w:line="240" w:lineRule="atLeast"/>
              <w:ind w:left="-76" w:right="-126"/>
              <w:rPr>
                <w:szCs w:val="22"/>
              </w:rPr>
            </w:pPr>
          </w:p>
        </w:tc>
        <w:tc>
          <w:tcPr>
            <w:tcW w:w="668" w:type="pct"/>
          </w:tcPr>
          <w:p w14:paraId="11CC96E0" w14:textId="3C351BB4" w:rsidR="007B65B1" w:rsidRPr="00E35706" w:rsidRDefault="007B65B1" w:rsidP="005E4FAA">
            <w:pPr>
              <w:pStyle w:val="acctfourfigures"/>
              <w:tabs>
                <w:tab w:val="clear" w:pos="765"/>
                <w:tab w:val="decimal" w:pos="867"/>
              </w:tabs>
              <w:spacing w:line="240" w:lineRule="atLeast"/>
              <w:ind w:left="-76" w:right="67"/>
              <w:jc w:val="right"/>
              <w:rPr>
                <w:szCs w:val="22"/>
                <w:lang w:val="en-US"/>
              </w:rPr>
            </w:pPr>
            <w:r w:rsidRPr="00E35706">
              <w:rPr>
                <w:szCs w:val="22"/>
                <w:lang w:val="en-US"/>
              </w:rPr>
              <w:t>17,750</w:t>
            </w:r>
          </w:p>
        </w:tc>
        <w:tc>
          <w:tcPr>
            <w:tcW w:w="143" w:type="pct"/>
          </w:tcPr>
          <w:p w14:paraId="70C4CD30"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668" w:type="pct"/>
          </w:tcPr>
          <w:p w14:paraId="4900A505" w14:textId="38EE8275" w:rsidR="007B65B1" w:rsidRPr="00E35706" w:rsidRDefault="008C401A" w:rsidP="007B65B1">
            <w:pPr>
              <w:pStyle w:val="acctfourfigures"/>
              <w:tabs>
                <w:tab w:val="clear" w:pos="765"/>
                <w:tab w:val="decimal" w:pos="615"/>
              </w:tabs>
              <w:spacing w:line="240" w:lineRule="atLeast"/>
              <w:ind w:left="-76"/>
              <w:rPr>
                <w:szCs w:val="22"/>
                <w:lang w:val="en-US" w:bidi="th-TH"/>
              </w:rPr>
            </w:pPr>
            <w:r w:rsidRPr="00E35706">
              <w:rPr>
                <w:szCs w:val="22"/>
                <w:lang w:val="en-US" w:bidi="th-TH"/>
              </w:rPr>
              <w:t>-</w:t>
            </w:r>
          </w:p>
        </w:tc>
        <w:tc>
          <w:tcPr>
            <w:tcW w:w="143" w:type="pct"/>
          </w:tcPr>
          <w:p w14:paraId="38C790F3" w14:textId="77777777" w:rsidR="007B65B1" w:rsidRPr="00E35706" w:rsidRDefault="007B65B1" w:rsidP="007B65B1">
            <w:pPr>
              <w:pStyle w:val="acctfourfigures"/>
              <w:tabs>
                <w:tab w:val="clear" w:pos="765"/>
                <w:tab w:val="decimal" w:pos="877"/>
              </w:tabs>
              <w:spacing w:line="240" w:lineRule="atLeast"/>
              <w:ind w:left="-76" w:right="-14"/>
              <w:rPr>
                <w:szCs w:val="22"/>
              </w:rPr>
            </w:pPr>
          </w:p>
        </w:tc>
        <w:tc>
          <w:tcPr>
            <w:tcW w:w="665" w:type="pct"/>
          </w:tcPr>
          <w:p w14:paraId="5B1095D7" w14:textId="7C4875DE" w:rsidR="007B65B1" w:rsidRPr="00E35706" w:rsidRDefault="007B65B1" w:rsidP="007B65B1">
            <w:pPr>
              <w:pStyle w:val="acctfourfigures"/>
              <w:tabs>
                <w:tab w:val="clear" w:pos="765"/>
                <w:tab w:val="decimal" w:pos="701"/>
              </w:tabs>
              <w:spacing w:line="240" w:lineRule="atLeast"/>
              <w:ind w:left="-76"/>
              <w:rPr>
                <w:szCs w:val="22"/>
                <w:lang w:val="en-US" w:bidi="th-TH"/>
              </w:rPr>
            </w:pPr>
            <w:r w:rsidRPr="00E35706">
              <w:rPr>
                <w:szCs w:val="22"/>
                <w:lang w:val="en-US" w:bidi="th-TH"/>
              </w:rPr>
              <w:t>-</w:t>
            </w:r>
          </w:p>
        </w:tc>
      </w:tr>
      <w:tr w:rsidR="007B65B1" w:rsidRPr="00E35706" w14:paraId="25EB2B03" w14:textId="77777777" w:rsidTr="00F07A75">
        <w:trPr>
          <w:trHeight w:val="77"/>
        </w:trPr>
        <w:tc>
          <w:tcPr>
            <w:tcW w:w="1856" w:type="pct"/>
          </w:tcPr>
          <w:p w14:paraId="6FAFA52C" w14:textId="2AC32429" w:rsidR="007B65B1" w:rsidRPr="00E35706" w:rsidRDefault="007B65B1" w:rsidP="007B65B1">
            <w:pPr>
              <w:rPr>
                <w:rFonts w:ascii="Times New Roman" w:hAnsi="Times New Roman" w:cstheme="minorBidi"/>
                <w:sz w:val="22"/>
                <w:szCs w:val="22"/>
              </w:rPr>
            </w:pPr>
            <w:r w:rsidRPr="00E35706">
              <w:rPr>
                <w:rFonts w:ascii="Times New Roman" w:hAnsi="Times New Roman"/>
                <w:sz w:val="22"/>
                <w:szCs w:val="22"/>
              </w:rPr>
              <w:t>Short-term loan from related party</w:t>
            </w:r>
          </w:p>
        </w:tc>
        <w:tc>
          <w:tcPr>
            <w:tcW w:w="714" w:type="pct"/>
          </w:tcPr>
          <w:p w14:paraId="40608AD6" w14:textId="7D0FC4F7" w:rsidR="007B65B1" w:rsidRPr="00E35706" w:rsidRDefault="009804D1" w:rsidP="007B65B1">
            <w:pPr>
              <w:pStyle w:val="acctfourfigures"/>
              <w:tabs>
                <w:tab w:val="clear" w:pos="765"/>
                <w:tab w:val="decimal" w:pos="958"/>
              </w:tabs>
              <w:spacing w:line="240" w:lineRule="atLeast"/>
              <w:ind w:left="-76" w:right="-115"/>
              <w:rPr>
                <w:szCs w:val="22"/>
              </w:rPr>
            </w:pPr>
            <w:r w:rsidRPr="00E35706">
              <w:rPr>
                <w:szCs w:val="22"/>
              </w:rPr>
              <w:t>5,000</w:t>
            </w:r>
          </w:p>
        </w:tc>
        <w:tc>
          <w:tcPr>
            <w:tcW w:w="143" w:type="pct"/>
          </w:tcPr>
          <w:p w14:paraId="52BB0557" w14:textId="77777777" w:rsidR="007B65B1" w:rsidRPr="00E35706" w:rsidRDefault="007B65B1" w:rsidP="007B65B1">
            <w:pPr>
              <w:pStyle w:val="acctfourfigures"/>
              <w:tabs>
                <w:tab w:val="clear" w:pos="765"/>
                <w:tab w:val="decimal" w:pos="877"/>
              </w:tabs>
              <w:spacing w:line="240" w:lineRule="atLeast"/>
              <w:ind w:left="-76" w:right="-126"/>
              <w:rPr>
                <w:szCs w:val="22"/>
              </w:rPr>
            </w:pPr>
          </w:p>
        </w:tc>
        <w:tc>
          <w:tcPr>
            <w:tcW w:w="668" w:type="pct"/>
          </w:tcPr>
          <w:p w14:paraId="6BC8AD06" w14:textId="015E04A9" w:rsidR="007B65B1" w:rsidRPr="00E35706" w:rsidRDefault="007B65B1" w:rsidP="007B65B1">
            <w:pPr>
              <w:pStyle w:val="acctfourfigures"/>
              <w:tabs>
                <w:tab w:val="clear" w:pos="765"/>
                <w:tab w:val="decimal" w:pos="867"/>
              </w:tabs>
              <w:spacing w:line="240" w:lineRule="atLeast"/>
              <w:ind w:left="-76" w:right="67"/>
              <w:jc w:val="right"/>
              <w:rPr>
                <w:szCs w:val="22"/>
              </w:rPr>
            </w:pPr>
            <w:r w:rsidRPr="00E35706">
              <w:rPr>
                <w:szCs w:val="22"/>
                <w:lang w:val="en-US" w:bidi="th-TH"/>
              </w:rPr>
              <w:t>5,000</w:t>
            </w:r>
          </w:p>
        </w:tc>
        <w:tc>
          <w:tcPr>
            <w:tcW w:w="143" w:type="pct"/>
          </w:tcPr>
          <w:p w14:paraId="0CA2B7E5" w14:textId="77777777" w:rsidR="007B65B1" w:rsidRPr="00E35706" w:rsidRDefault="007B65B1" w:rsidP="007B65B1">
            <w:pPr>
              <w:pStyle w:val="acctfourfigures"/>
              <w:tabs>
                <w:tab w:val="clear" w:pos="765"/>
                <w:tab w:val="decimal" w:pos="877"/>
              </w:tabs>
              <w:spacing w:line="240" w:lineRule="atLeast"/>
              <w:ind w:left="-76" w:right="-14"/>
              <w:rPr>
                <w:b/>
                <w:bCs/>
                <w:szCs w:val="22"/>
              </w:rPr>
            </w:pPr>
          </w:p>
        </w:tc>
        <w:tc>
          <w:tcPr>
            <w:tcW w:w="668" w:type="pct"/>
          </w:tcPr>
          <w:p w14:paraId="59757148" w14:textId="310F850B" w:rsidR="007B65B1" w:rsidRPr="00E35706" w:rsidRDefault="008C401A" w:rsidP="007B65B1">
            <w:pPr>
              <w:pStyle w:val="acctfourfigures"/>
              <w:tabs>
                <w:tab w:val="clear" w:pos="765"/>
                <w:tab w:val="decimal" w:pos="615"/>
              </w:tabs>
              <w:spacing w:line="240" w:lineRule="atLeast"/>
              <w:ind w:left="-76"/>
              <w:rPr>
                <w:szCs w:val="22"/>
                <w:lang w:val="en-US" w:bidi="th-TH"/>
              </w:rPr>
            </w:pPr>
            <w:r w:rsidRPr="00E35706">
              <w:rPr>
                <w:szCs w:val="22"/>
                <w:lang w:val="en-US" w:bidi="th-TH"/>
              </w:rPr>
              <w:t>-</w:t>
            </w:r>
          </w:p>
        </w:tc>
        <w:tc>
          <w:tcPr>
            <w:tcW w:w="143" w:type="pct"/>
          </w:tcPr>
          <w:p w14:paraId="0987ADA1" w14:textId="77777777" w:rsidR="007B65B1" w:rsidRPr="00E35706" w:rsidRDefault="007B65B1" w:rsidP="007B65B1">
            <w:pPr>
              <w:pStyle w:val="acctfourfigures"/>
              <w:tabs>
                <w:tab w:val="clear" w:pos="765"/>
                <w:tab w:val="decimal" w:pos="877"/>
              </w:tabs>
              <w:spacing w:line="240" w:lineRule="atLeast"/>
              <w:ind w:left="-76" w:right="-14"/>
              <w:rPr>
                <w:szCs w:val="22"/>
              </w:rPr>
            </w:pPr>
          </w:p>
        </w:tc>
        <w:tc>
          <w:tcPr>
            <w:tcW w:w="665" w:type="pct"/>
          </w:tcPr>
          <w:p w14:paraId="351C9E21" w14:textId="7B70A2B5" w:rsidR="007B65B1" w:rsidRPr="00E35706" w:rsidRDefault="007B65B1" w:rsidP="007B65B1">
            <w:pPr>
              <w:pStyle w:val="acctfourfigures"/>
              <w:tabs>
                <w:tab w:val="clear" w:pos="765"/>
                <w:tab w:val="decimal" w:pos="701"/>
              </w:tabs>
              <w:spacing w:line="240" w:lineRule="atLeast"/>
              <w:ind w:left="-76"/>
              <w:rPr>
                <w:szCs w:val="22"/>
                <w:lang w:val="en-US" w:bidi="th-TH"/>
              </w:rPr>
            </w:pPr>
            <w:r w:rsidRPr="00E35706">
              <w:rPr>
                <w:szCs w:val="22"/>
                <w:lang w:val="en-US" w:bidi="th-TH"/>
              </w:rPr>
              <w:t>-</w:t>
            </w:r>
          </w:p>
        </w:tc>
      </w:tr>
      <w:tr w:rsidR="007B65B1" w:rsidRPr="00E35706" w14:paraId="73C23039" w14:textId="77777777" w:rsidTr="006472EB">
        <w:trPr>
          <w:trHeight w:val="127"/>
        </w:trPr>
        <w:tc>
          <w:tcPr>
            <w:tcW w:w="1856" w:type="pct"/>
          </w:tcPr>
          <w:p w14:paraId="5D06533B"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35706">
              <w:rPr>
                <w:rFonts w:ascii="Times New Roman" w:hAnsi="Times New Roman"/>
                <w:b/>
                <w:bCs/>
                <w:sz w:val="22"/>
                <w:szCs w:val="22"/>
              </w:rPr>
              <w:t>Total</w:t>
            </w:r>
          </w:p>
        </w:tc>
        <w:tc>
          <w:tcPr>
            <w:tcW w:w="714" w:type="pct"/>
            <w:tcBorders>
              <w:top w:val="single" w:sz="4" w:space="0" w:color="auto"/>
              <w:bottom w:val="double" w:sz="4" w:space="0" w:color="auto"/>
            </w:tcBorders>
          </w:tcPr>
          <w:p w14:paraId="56B3DB1E" w14:textId="22414F34" w:rsidR="007B65B1" w:rsidRPr="00E35706" w:rsidRDefault="00037763" w:rsidP="007B65B1">
            <w:pPr>
              <w:pStyle w:val="acctfourfigures"/>
              <w:tabs>
                <w:tab w:val="clear" w:pos="765"/>
                <w:tab w:val="decimal" w:pos="958"/>
              </w:tabs>
              <w:spacing w:line="240" w:lineRule="atLeast"/>
              <w:ind w:left="-76" w:right="-115"/>
              <w:rPr>
                <w:rFonts w:cstheme="minorBidi"/>
                <w:b/>
                <w:bCs/>
                <w:szCs w:val="28"/>
                <w:lang w:bidi="th-TH"/>
              </w:rPr>
            </w:pPr>
            <w:r w:rsidRPr="00E35706">
              <w:rPr>
                <w:b/>
                <w:bCs/>
                <w:szCs w:val="22"/>
              </w:rPr>
              <w:t>5,000</w:t>
            </w:r>
          </w:p>
        </w:tc>
        <w:tc>
          <w:tcPr>
            <w:tcW w:w="143" w:type="pct"/>
          </w:tcPr>
          <w:p w14:paraId="4CEA0230" w14:textId="77777777" w:rsidR="007B65B1" w:rsidRPr="00E35706" w:rsidRDefault="007B65B1" w:rsidP="007B65B1">
            <w:pPr>
              <w:pStyle w:val="acctfourfigures"/>
              <w:tabs>
                <w:tab w:val="clear" w:pos="765"/>
                <w:tab w:val="decimal" w:pos="877"/>
              </w:tabs>
              <w:spacing w:line="240" w:lineRule="atLeast"/>
              <w:ind w:left="-76" w:right="-14"/>
              <w:rPr>
                <w:b/>
                <w:bCs/>
                <w:szCs w:val="22"/>
                <w:lang w:val="en-US" w:bidi="th-TH"/>
              </w:rPr>
            </w:pPr>
          </w:p>
        </w:tc>
        <w:tc>
          <w:tcPr>
            <w:tcW w:w="668" w:type="pct"/>
            <w:tcBorders>
              <w:top w:val="single" w:sz="4" w:space="0" w:color="auto"/>
              <w:bottom w:val="double" w:sz="4" w:space="0" w:color="auto"/>
            </w:tcBorders>
          </w:tcPr>
          <w:p w14:paraId="4862C1AE" w14:textId="788192E5" w:rsidR="007B65B1" w:rsidRPr="00E35706" w:rsidRDefault="007B65B1" w:rsidP="007B65B1">
            <w:pPr>
              <w:pStyle w:val="acctfourfigures"/>
              <w:tabs>
                <w:tab w:val="clear" w:pos="765"/>
                <w:tab w:val="decimal" w:pos="867"/>
              </w:tabs>
              <w:spacing w:line="240" w:lineRule="atLeast"/>
              <w:ind w:left="-76" w:right="67"/>
              <w:jc w:val="right"/>
              <w:rPr>
                <w:b/>
                <w:bCs/>
                <w:szCs w:val="22"/>
              </w:rPr>
            </w:pPr>
            <w:r w:rsidRPr="00E35706">
              <w:rPr>
                <w:b/>
                <w:bCs/>
                <w:szCs w:val="22"/>
              </w:rPr>
              <w:t>22,750</w:t>
            </w:r>
          </w:p>
        </w:tc>
        <w:tc>
          <w:tcPr>
            <w:tcW w:w="143" w:type="pct"/>
          </w:tcPr>
          <w:p w14:paraId="0FAD0CAD" w14:textId="77777777" w:rsidR="007B65B1" w:rsidRPr="00E35706" w:rsidRDefault="007B65B1" w:rsidP="007B65B1">
            <w:pPr>
              <w:pStyle w:val="acctfourfigures"/>
              <w:tabs>
                <w:tab w:val="clear" w:pos="765"/>
                <w:tab w:val="decimal" w:pos="877"/>
              </w:tabs>
              <w:spacing w:line="240" w:lineRule="atLeast"/>
              <w:ind w:left="-76" w:right="-14"/>
              <w:rPr>
                <w:b/>
                <w:bCs/>
                <w:szCs w:val="22"/>
                <w:lang w:val="en-US" w:bidi="th-TH"/>
              </w:rPr>
            </w:pPr>
          </w:p>
        </w:tc>
        <w:tc>
          <w:tcPr>
            <w:tcW w:w="668" w:type="pct"/>
            <w:tcBorders>
              <w:top w:val="single" w:sz="4" w:space="0" w:color="auto"/>
              <w:bottom w:val="double" w:sz="4" w:space="0" w:color="auto"/>
            </w:tcBorders>
          </w:tcPr>
          <w:p w14:paraId="7CCC01DD" w14:textId="3B6FB5DD" w:rsidR="007B65B1" w:rsidRPr="00E35706" w:rsidRDefault="008C401A" w:rsidP="007B65B1">
            <w:pPr>
              <w:pStyle w:val="acctfourfigures"/>
              <w:tabs>
                <w:tab w:val="clear" w:pos="765"/>
                <w:tab w:val="decimal" w:pos="615"/>
              </w:tabs>
              <w:spacing w:line="240" w:lineRule="atLeast"/>
              <w:ind w:left="-76"/>
              <w:rPr>
                <w:b/>
                <w:bCs/>
                <w:szCs w:val="22"/>
                <w:lang w:val="en-US" w:bidi="th-TH"/>
              </w:rPr>
            </w:pPr>
            <w:r w:rsidRPr="00E35706">
              <w:rPr>
                <w:b/>
                <w:bCs/>
                <w:szCs w:val="22"/>
                <w:lang w:bidi="th-TH"/>
              </w:rPr>
              <w:t>-</w:t>
            </w:r>
          </w:p>
        </w:tc>
        <w:tc>
          <w:tcPr>
            <w:tcW w:w="143" w:type="pct"/>
          </w:tcPr>
          <w:p w14:paraId="39708441" w14:textId="77777777" w:rsidR="007B65B1" w:rsidRPr="00E35706" w:rsidRDefault="007B65B1" w:rsidP="007B65B1">
            <w:pPr>
              <w:pStyle w:val="acctfourfigures"/>
              <w:tabs>
                <w:tab w:val="clear" w:pos="765"/>
                <w:tab w:val="decimal" w:pos="877"/>
              </w:tabs>
              <w:spacing w:line="240" w:lineRule="atLeast"/>
              <w:ind w:left="-76" w:right="-14"/>
              <w:rPr>
                <w:b/>
                <w:bCs/>
                <w:szCs w:val="22"/>
                <w:lang w:val="en-US" w:bidi="th-TH"/>
              </w:rPr>
            </w:pPr>
          </w:p>
        </w:tc>
        <w:tc>
          <w:tcPr>
            <w:tcW w:w="665" w:type="pct"/>
            <w:tcBorders>
              <w:top w:val="single" w:sz="4" w:space="0" w:color="auto"/>
              <w:bottom w:val="double" w:sz="4" w:space="0" w:color="auto"/>
            </w:tcBorders>
          </w:tcPr>
          <w:p w14:paraId="2C8E8CF4" w14:textId="5AADA8B0" w:rsidR="007B65B1" w:rsidRPr="00E35706" w:rsidRDefault="007B65B1" w:rsidP="007B65B1">
            <w:pPr>
              <w:pStyle w:val="acctfourfigures"/>
              <w:tabs>
                <w:tab w:val="clear" w:pos="765"/>
                <w:tab w:val="decimal" w:pos="701"/>
              </w:tabs>
              <w:spacing w:line="240" w:lineRule="atLeast"/>
              <w:ind w:left="-76"/>
              <w:rPr>
                <w:b/>
                <w:bCs/>
                <w:szCs w:val="22"/>
                <w:lang w:val="en-US" w:bidi="th-TH"/>
              </w:rPr>
            </w:pPr>
            <w:r w:rsidRPr="00E35706">
              <w:rPr>
                <w:b/>
                <w:bCs/>
                <w:szCs w:val="22"/>
                <w:lang w:bidi="th-TH"/>
              </w:rPr>
              <w:t>-</w:t>
            </w:r>
          </w:p>
        </w:tc>
      </w:tr>
    </w:tbl>
    <w:p w14:paraId="6625C3FD" w14:textId="0F326B8D" w:rsidR="00E07FF4" w:rsidRPr="00E35706" w:rsidRDefault="00152EEE" w:rsidP="005F4B87">
      <w:pPr>
        <w:pStyle w:val="Heading1"/>
        <w:keepLines/>
        <w:numPr>
          <w:ilvl w:val="0"/>
          <w:numId w:val="0"/>
        </w:numPr>
        <w:shd w:val="clear" w:color="auto" w:fill="auto"/>
        <w:ind w:left="540" w:hanging="540"/>
        <w:jc w:val="both"/>
        <w:rPr>
          <w:rFonts w:ascii="Times New Roman" w:hAnsi="Times New Roman" w:cs="Times New Roman"/>
          <w:i w:val="0"/>
          <w:iCs w:val="0"/>
          <w:sz w:val="21"/>
          <w:szCs w:val="21"/>
          <w:u w:val="none"/>
          <w:lang w:val="en-US"/>
        </w:rPr>
      </w:pPr>
      <w:r w:rsidRPr="00E35706">
        <w:rPr>
          <w:rFonts w:ascii="Times New Roman" w:hAnsi="Times New Roman" w:cs="Times New Roman"/>
          <w:i w:val="0"/>
          <w:iCs w:val="0"/>
          <w:sz w:val="24"/>
          <w:szCs w:val="24"/>
          <w:u w:val="none"/>
          <w:lang w:val="en-US"/>
        </w:rPr>
        <w:tab/>
      </w:r>
    </w:p>
    <w:p w14:paraId="2A7E91BE" w14:textId="77777777" w:rsidR="00B6524F" w:rsidRPr="00E35706" w:rsidRDefault="00B6524F" w:rsidP="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heme="minorBidi"/>
          <w:b/>
          <w:bCs/>
          <w:i/>
          <w:iCs/>
          <w:sz w:val="22"/>
          <w:szCs w:val="22"/>
        </w:rPr>
      </w:pPr>
      <w:r w:rsidRPr="00E35706">
        <w:rPr>
          <w:rFonts w:ascii="Times New Roman" w:hAnsi="Times New Roman"/>
          <w:b/>
          <w:bCs/>
          <w:i/>
          <w:iCs/>
          <w:sz w:val="22"/>
          <w:szCs w:val="22"/>
        </w:rPr>
        <w:t>Significant agreements with related parties</w:t>
      </w:r>
    </w:p>
    <w:p w14:paraId="54A9E6B0" w14:textId="77777777" w:rsidR="00B6524F" w:rsidRPr="00E35706" w:rsidRDefault="00B6524F" w:rsidP="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1"/>
          <w:szCs w:val="21"/>
        </w:rPr>
      </w:pPr>
    </w:p>
    <w:p w14:paraId="0675CFC8" w14:textId="5DE12C1E" w:rsidR="006B4659" w:rsidRPr="00E35706" w:rsidRDefault="006B4659" w:rsidP="006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E35706">
        <w:rPr>
          <w:rFonts w:ascii="Times New Roman" w:hAnsi="Times New Roman" w:cstheme="minorBidi"/>
          <w:sz w:val="22"/>
          <w:szCs w:val="22"/>
        </w:rPr>
        <w:t>A subsidiary entered into several agreements with related companies, including purchase and sales agreement for main raw materials, management, selling and marketing agreements, and technical, management and marketing assistance agreements. Such subsidiary agreed to pay management</w:t>
      </w:r>
      <w:r w:rsidRPr="00E35706">
        <w:rPr>
          <w:rFonts w:ascii="Times New Roman" w:hAnsi="Times New Roman" w:cstheme="minorBidi"/>
          <w:sz w:val="22"/>
          <w:szCs w:val="22"/>
          <w:cs/>
        </w:rPr>
        <w:t xml:space="preserve"> </w:t>
      </w:r>
      <w:r w:rsidRPr="00E35706">
        <w:rPr>
          <w:rFonts w:ascii="Times New Roman" w:hAnsi="Times New Roman" w:cstheme="minorBidi"/>
          <w:sz w:val="22"/>
          <w:szCs w:val="22"/>
        </w:rPr>
        <w:t>service fee at the amounts prescribed in the agreements. Most of agreements are effective until terminated by either party by giving advance written notice or alternatively, if a fixed term is specified but automatically renewable for successive period of one year.</w:t>
      </w:r>
    </w:p>
    <w:p w14:paraId="1503BE6A" w14:textId="70B0E99F" w:rsidR="00B6524F" w:rsidRPr="00E35706" w:rsidRDefault="00B6524F" w:rsidP="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38619ECA" w14:textId="569F8C2A" w:rsidR="00B6524F" w:rsidRPr="00E35706" w:rsidRDefault="00B6524F" w:rsidP="00B652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E35706">
        <w:rPr>
          <w:rFonts w:ascii="Times New Roman" w:hAnsi="Times New Roman"/>
          <w:sz w:val="22"/>
          <w:szCs w:val="22"/>
        </w:rPr>
        <w:t>The Company has entered into management</w:t>
      </w:r>
      <w:r w:rsidR="00B20E98" w:rsidRPr="00E35706">
        <w:rPr>
          <w:rFonts w:ascii="Times New Roman" w:hAnsi="Times New Roman"/>
          <w:sz w:val="22"/>
          <w:szCs w:val="22"/>
        </w:rPr>
        <w:t xml:space="preserve"> </w:t>
      </w:r>
      <w:r w:rsidR="003F3A2A" w:rsidRPr="00E35706">
        <w:rPr>
          <w:rFonts w:ascii="Times New Roman" w:hAnsi="Times New Roman"/>
          <w:sz w:val="22"/>
          <w:szCs w:val="22"/>
        </w:rPr>
        <w:t>services</w:t>
      </w:r>
      <w:r w:rsidRPr="00E35706">
        <w:rPr>
          <w:rFonts w:ascii="Times New Roman" w:hAnsi="Times New Roman"/>
          <w:sz w:val="22"/>
          <w:szCs w:val="22"/>
        </w:rPr>
        <w:t xml:space="preserve"> agreements with several subsidiaries for a period of one year, whereby the Company agreed to provide </w:t>
      </w:r>
      <w:r w:rsidR="00B20E98" w:rsidRPr="00E35706">
        <w:rPr>
          <w:rFonts w:ascii="Times New Roman" w:hAnsi="Times New Roman"/>
          <w:sz w:val="22"/>
          <w:szCs w:val="22"/>
        </w:rPr>
        <w:t>management, selling</w:t>
      </w:r>
      <w:r w:rsidRPr="00E35706">
        <w:rPr>
          <w:rFonts w:ascii="Times New Roman" w:hAnsi="Times New Roman"/>
          <w:sz w:val="22"/>
          <w:szCs w:val="22"/>
        </w:rPr>
        <w:t xml:space="preserve"> </w:t>
      </w:r>
      <w:r w:rsidR="00B20E98" w:rsidRPr="00E35706">
        <w:rPr>
          <w:rFonts w:ascii="Times New Roman" w:hAnsi="Times New Roman"/>
          <w:sz w:val="22"/>
          <w:szCs w:val="22"/>
        </w:rPr>
        <w:t>and marketing</w:t>
      </w:r>
      <w:r w:rsidRPr="00E35706">
        <w:rPr>
          <w:rFonts w:ascii="Times New Roman" w:hAnsi="Times New Roman"/>
          <w:sz w:val="22"/>
          <w:szCs w:val="22"/>
        </w:rPr>
        <w:t xml:space="preserve"> </w:t>
      </w:r>
      <w:r w:rsidR="00F8776D" w:rsidRPr="00E35706">
        <w:rPr>
          <w:rFonts w:ascii="Times New Roman" w:hAnsi="Times New Roman"/>
          <w:sz w:val="22"/>
          <w:szCs w:val="22"/>
        </w:rPr>
        <w:t xml:space="preserve">assistance services </w:t>
      </w:r>
      <w:r w:rsidRPr="00E35706">
        <w:rPr>
          <w:rFonts w:ascii="Times New Roman" w:hAnsi="Times New Roman"/>
          <w:sz w:val="22"/>
          <w:szCs w:val="22"/>
        </w:rPr>
        <w:t>to those subsidiaries. These agreements may be terminated by either party giving advance written notices</w:t>
      </w:r>
      <w:r w:rsidR="003114DB" w:rsidRPr="00E35706">
        <w:rPr>
          <w:rFonts w:ascii="Times New Roman" w:hAnsi="Times New Roman"/>
          <w:sz w:val="22"/>
          <w:szCs w:val="22"/>
        </w:rPr>
        <w:t xml:space="preserve"> or alternatively, if a fixed term is specified.</w:t>
      </w:r>
      <w:r w:rsidRPr="00E35706">
        <w:rPr>
          <w:rFonts w:ascii="Times New Roman" w:hAnsi="Times New Roman"/>
          <w:sz w:val="22"/>
          <w:szCs w:val="22"/>
        </w:rPr>
        <w:t xml:space="preserve"> In consideration thereof, these subsidiaries agreed to pay management fees at the amounts prescribed in the agreements.</w:t>
      </w:r>
    </w:p>
    <w:p w14:paraId="05940CE3" w14:textId="77777777" w:rsidR="005875B9" w:rsidRPr="00E35706" w:rsidRDefault="005875B9" w:rsidP="00B652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p>
    <w:p w14:paraId="12B498FF" w14:textId="47972A1E" w:rsidR="005875B9" w:rsidRPr="00E35706" w:rsidRDefault="009C3116" w:rsidP="005875B9">
      <w:pPr>
        <w:pStyle w:val="BodyText"/>
        <w:spacing w:after="0"/>
        <w:ind w:left="540"/>
        <w:jc w:val="both"/>
        <w:rPr>
          <w:rFonts w:ascii="Times New Roman" w:hAnsi="Times New Roman" w:cstheme="minorBidi"/>
          <w:sz w:val="22"/>
          <w:szCs w:val="22"/>
        </w:rPr>
      </w:pPr>
      <w:r>
        <w:rPr>
          <w:rFonts w:ascii="Times New Roman" w:hAnsi="Times New Roman" w:cstheme="minorBidi"/>
          <w:sz w:val="22"/>
          <w:szCs w:val="22"/>
        </w:rPr>
        <w:t xml:space="preserve">In </w:t>
      </w:r>
      <w:r w:rsidR="006B0ACB">
        <w:rPr>
          <w:rFonts w:ascii="Times New Roman" w:hAnsi="Times New Roman" w:cstheme="minorBidi"/>
          <w:sz w:val="22"/>
          <w:szCs w:val="22"/>
        </w:rPr>
        <w:t>2026, t</w:t>
      </w:r>
      <w:r w:rsidR="005875B9" w:rsidRPr="00E35706">
        <w:rPr>
          <w:rFonts w:ascii="Times New Roman" w:hAnsi="Times New Roman" w:cstheme="minorBidi"/>
          <w:sz w:val="22"/>
          <w:szCs w:val="22"/>
        </w:rPr>
        <w:t>he Company entered into short-term loan agreement</w:t>
      </w:r>
      <w:r w:rsidR="0037093F" w:rsidRPr="00E35706">
        <w:rPr>
          <w:rFonts w:ascii="Times New Roman" w:hAnsi="Times New Roman" w:cstheme="minorBidi"/>
          <w:sz w:val="22"/>
          <w:szCs w:val="22"/>
        </w:rPr>
        <w:t>s</w:t>
      </w:r>
      <w:r w:rsidR="005875B9" w:rsidRPr="00E35706">
        <w:rPr>
          <w:rFonts w:ascii="Times New Roman" w:hAnsi="Times New Roman" w:cstheme="minorBidi"/>
          <w:sz w:val="22"/>
          <w:szCs w:val="22"/>
        </w:rPr>
        <w:t xml:space="preserve"> with</w:t>
      </w:r>
      <w:r w:rsidR="0037093F" w:rsidRPr="00E35706">
        <w:rPr>
          <w:rFonts w:ascii="Times New Roman" w:hAnsi="Times New Roman" w:cstheme="minorBidi"/>
          <w:sz w:val="22"/>
          <w:szCs w:val="22"/>
        </w:rPr>
        <w:t xml:space="preserve"> its</w:t>
      </w:r>
      <w:r w:rsidR="005875B9" w:rsidRPr="00E35706">
        <w:rPr>
          <w:rFonts w:ascii="Times New Roman" w:hAnsi="Times New Roman" w:cstheme="minorBidi"/>
          <w:sz w:val="22"/>
          <w:szCs w:val="22"/>
        </w:rPr>
        <w:t xml:space="preserve"> subsidiaries. These loans bear interest and are repayable based on prescribed in the loan agreements. At </w:t>
      </w:r>
      <w:r w:rsidR="00F07A75" w:rsidRPr="00E35706">
        <w:rPr>
          <w:rFonts w:ascii="Times New Roman" w:hAnsi="Times New Roman" w:cstheme="minorBidi"/>
          <w:sz w:val="22"/>
          <w:szCs w:val="22"/>
        </w:rPr>
        <w:t xml:space="preserve">30 June </w:t>
      </w:r>
      <w:r w:rsidR="005875B9" w:rsidRPr="00E35706">
        <w:rPr>
          <w:rFonts w:ascii="Times New Roman" w:hAnsi="Times New Roman" w:cstheme="minorBidi"/>
          <w:sz w:val="22"/>
          <w:szCs w:val="22"/>
        </w:rPr>
        <w:t xml:space="preserve">2026, the </w:t>
      </w:r>
      <w:r w:rsidR="0037093F" w:rsidRPr="00E35706">
        <w:rPr>
          <w:rFonts w:ascii="Times New Roman" w:hAnsi="Times New Roman" w:cstheme="minorBidi"/>
          <w:sz w:val="22"/>
          <w:szCs w:val="22"/>
        </w:rPr>
        <w:t xml:space="preserve">outstanding </w:t>
      </w:r>
      <w:r w:rsidR="005875B9" w:rsidRPr="00E35706">
        <w:rPr>
          <w:rFonts w:ascii="Times New Roman" w:hAnsi="Times New Roman" w:cstheme="minorBidi"/>
          <w:sz w:val="22"/>
          <w:szCs w:val="22"/>
        </w:rPr>
        <w:t xml:space="preserve">balance </w:t>
      </w:r>
      <w:r w:rsidR="0037093F" w:rsidRPr="00E35706">
        <w:rPr>
          <w:rFonts w:ascii="Times New Roman" w:hAnsi="Times New Roman" w:cstheme="minorBidi"/>
          <w:sz w:val="22"/>
          <w:szCs w:val="22"/>
        </w:rPr>
        <w:t xml:space="preserve">of </w:t>
      </w:r>
      <w:r w:rsidR="002F1390">
        <w:rPr>
          <w:rFonts w:ascii="Times New Roman" w:hAnsi="Times New Roman" w:cstheme="minorBidi"/>
          <w:sz w:val="22"/>
          <w:szCs w:val="22"/>
        </w:rPr>
        <w:t>such loans</w:t>
      </w:r>
      <w:r w:rsidR="0037093F" w:rsidRPr="00E35706">
        <w:rPr>
          <w:rFonts w:ascii="Times New Roman" w:hAnsi="Times New Roman" w:cstheme="minorBidi"/>
          <w:sz w:val="22"/>
          <w:szCs w:val="22"/>
        </w:rPr>
        <w:t xml:space="preserve"> amounted to </w:t>
      </w:r>
      <w:r w:rsidR="005875B9" w:rsidRPr="00E35706">
        <w:rPr>
          <w:rFonts w:ascii="Times New Roman" w:hAnsi="Times New Roman" w:cstheme="minorBidi"/>
          <w:sz w:val="22"/>
          <w:szCs w:val="22"/>
        </w:rPr>
        <w:t xml:space="preserve">Baht </w:t>
      </w:r>
      <w:r w:rsidR="009C4967" w:rsidRPr="00E35706">
        <w:rPr>
          <w:rFonts w:ascii="Times New Roman" w:hAnsi="Times New Roman" w:cstheme="minorBidi"/>
          <w:sz w:val="22"/>
          <w:szCs w:val="22"/>
        </w:rPr>
        <w:t>110.8</w:t>
      </w:r>
      <w:r w:rsidR="005875B9" w:rsidRPr="00E35706">
        <w:rPr>
          <w:rFonts w:ascii="Times New Roman" w:hAnsi="Times New Roman" w:cstheme="minorBidi"/>
          <w:sz w:val="22"/>
          <w:szCs w:val="22"/>
        </w:rPr>
        <w:t xml:space="preserve"> million.</w:t>
      </w:r>
    </w:p>
    <w:p w14:paraId="355E26E9" w14:textId="77777777" w:rsidR="005875B9" w:rsidRPr="00E35706" w:rsidRDefault="005875B9" w:rsidP="005875B9">
      <w:pPr>
        <w:pStyle w:val="BodyText"/>
        <w:spacing w:after="0"/>
        <w:ind w:left="540"/>
        <w:jc w:val="both"/>
        <w:rPr>
          <w:rFonts w:ascii="Times New Roman" w:hAnsi="Times New Roman" w:cstheme="minorBidi"/>
          <w:sz w:val="22"/>
          <w:szCs w:val="22"/>
        </w:rPr>
      </w:pPr>
      <w:r w:rsidRPr="00E35706">
        <w:rPr>
          <w:rFonts w:ascii="Times New Roman" w:hAnsi="Times New Roman" w:cstheme="minorBidi"/>
          <w:sz w:val="22"/>
          <w:szCs w:val="22"/>
        </w:rPr>
        <w:t> </w:t>
      </w:r>
    </w:p>
    <w:p w14:paraId="78077BED" w14:textId="71EA17B3" w:rsidR="005875B9" w:rsidRPr="00E35706" w:rsidRDefault="009C3116" w:rsidP="005875B9">
      <w:pPr>
        <w:pStyle w:val="BodyText"/>
        <w:spacing w:after="0"/>
        <w:ind w:left="540"/>
        <w:jc w:val="both"/>
        <w:rPr>
          <w:rFonts w:ascii="Times New Roman" w:hAnsi="Times New Roman" w:cstheme="minorBidi"/>
          <w:sz w:val="22"/>
          <w:szCs w:val="22"/>
        </w:rPr>
      </w:pPr>
      <w:r>
        <w:rPr>
          <w:rFonts w:ascii="Times New Roman" w:hAnsi="Times New Roman" w:cstheme="minorBidi"/>
          <w:sz w:val="22"/>
          <w:szCs w:val="22"/>
        </w:rPr>
        <w:t xml:space="preserve">In </w:t>
      </w:r>
      <w:r w:rsidR="006B0ACB">
        <w:rPr>
          <w:rFonts w:ascii="Times New Roman" w:hAnsi="Times New Roman" w:cstheme="minorBidi"/>
          <w:sz w:val="22"/>
          <w:szCs w:val="22"/>
        </w:rPr>
        <w:t xml:space="preserve">2026, </w:t>
      </w:r>
      <w:r w:rsidR="0005283D">
        <w:rPr>
          <w:rFonts w:ascii="Times New Roman" w:hAnsi="Times New Roman" w:cstheme="minorBidi"/>
          <w:sz w:val="22"/>
          <w:szCs w:val="22"/>
        </w:rPr>
        <w:t>t</w:t>
      </w:r>
      <w:r w:rsidR="005875B9" w:rsidRPr="00E35706">
        <w:rPr>
          <w:rFonts w:ascii="Times New Roman" w:hAnsi="Times New Roman" w:cstheme="minorBidi"/>
          <w:sz w:val="22"/>
          <w:szCs w:val="22"/>
        </w:rPr>
        <w:t xml:space="preserve">he Company entered into </w:t>
      </w:r>
      <w:r w:rsidR="0037093F" w:rsidRPr="00E35706">
        <w:rPr>
          <w:rFonts w:ascii="Times New Roman" w:hAnsi="Times New Roman" w:cstheme="minorBidi"/>
          <w:sz w:val="22"/>
          <w:szCs w:val="22"/>
        </w:rPr>
        <w:t xml:space="preserve">a </w:t>
      </w:r>
      <w:r w:rsidR="005875B9" w:rsidRPr="00E35706">
        <w:rPr>
          <w:rFonts w:ascii="Times New Roman" w:hAnsi="Times New Roman" w:cstheme="minorBidi"/>
          <w:sz w:val="22"/>
          <w:szCs w:val="22"/>
        </w:rPr>
        <w:t xml:space="preserve">long-term loan agreement with subsidiary. This loan bears interest based on interest rate prescribed in the loan agreement. The loan will be repayable within </w:t>
      </w:r>
      <w:r w:rsidR="007E5BE5">
        <w:rPr>
          <w:rFonts w:ascii="Times New Roman" w:hAnsi="Times New Roman" w:cstheme="minorBidi"/>
          <w:sz w:val="22"/>
          <w:szCs w:val="22"/>
        </w:rPr>
        <w:t>February</w:t>
      </w:r>
      <w:r w:rsidR="005875B9" w:rsidRPr="00E35706">
        <w:rPr>
          <w:rFonts w:ascii="Times New Roman" w:hAnsi="Times New Roman" w:cstheme="minorBidi"/>
          <w:sz w:val="22"/>
          <w:szCs w:val="22"/>
        </w:rPr>
        <w:t xml:space="preserve"> 2029.</w:t>
      </w:r>
      <w:r w:rsidR="006B3639">
        <w:rPr>
          <w:rFonts w:ascii="Times New Roman" w:hAnsi="Times New Roman" w:cstheme="minorBidi"/>
          <w:sz w:val="22"/>
          <w:szCs w:val="22"/>
        </w:rPr>
        <w:t xml:space="preserve"> </w:t>
      </w:r>
      <w:r w:rsidR="005875B9" w:rsidRPr="00E35706">
        <w:rPr>
          <w:rFonts w:ascii="Times New Roman" w:hAnsi="Times New Roman" w:cstheme="minorBidi"/>
          <w:sz w:val="22"/>
          <w:szCs w:val="22"/>
        </w:rPr>
        <w:t xml:space="preserve">At </w:t>
      </w:r>
      <w:r w:rsidR="00F07A75" w:rsidRPr="00E35706">
        <w:rPr>
          <w:rFonts w:ascii="Times New Roman" w:hAnsi="Times New Roman" w:cstheme="minorBidi"/>
          <w:sz w:val="22"/>
          <w:szCs w:val="22"/>
        </w:rPr>
        <w:t>30 June</w:t>
      </w:r>
      <w:r w:rsidR="005875B9" w:rsidRPr="00E35706">
        <w:rPr>
          <w:rFonts w:ascii="Times New Roman" w:hAnsi="Times New Roman" w:cstheme="minorBidi"/>
          <w:sz w:val="22"/>
          <w:szCs w:val="22"/>
        </w:rPr>
        <w:t xml:space="preserve"> 2026, the </w:t>
      </w:r>
      <w:r w:rsidR="0037093F" w:rsidRPr="00E35706">
        <w:rPr>
          <w:rFonts w:ascii="Times New Roman" w:hAnsi="Times New Roman" w:cstheme="minorBidi"/>
          <w:sz w:val="22"/>
          <w:szCs w:val="22"/>
        </w:rPr>
        <w:t xml:space="preserve">outstanding </w:t>
      </w:r>
      <w:r w:rsidR="005875B9" w:rsidRPr="00E35706">
        <w:rPr>
          <w:rFonts w:ascii="Times New Roman" w:hAnsi="Times New Roman" w:cstheme="minorBidi"/>
          <w:sz w:val="22"/>
          <w:szCs w:val="22"/>
        </w:rPr>
        <w:t xml:space="preserve">balance </w:t>
      </w:r>
      <w:r w:rsidR="0037093F" w:rsidRPr="00E35706">
        <w:rPr>
          <w:rFonts w:ascii="Times New Roman" w:hAnsi="Times New Roman" w:cstheme="minorBidi"/>
          <w:sz w:val="22"/>
          <w:szCs w:val="22"/>
        </w:rPr>
        <w:t xml:space="preserve">of </w:t>
      </w:r>
      <w:r w:rsidR="002F1390">
        <w:rPr>
          <w:rFonts w:ascii="Times New Roman" w:hAnsi="Times New Roman" w:cstheme="minorBidi"/>
          <w:sz w:val="22"/>
          <w:szCs w:val="22"/>
        </w:rPr>
        <w:t>such</w:t>
      </w:r>
      <w:r w:rsidR="0037093F" w:rsidRPr="00E35706">
        <w:rPr>
          <w:rFonts w:ascii="Times New Roman" w:hAnsi="Times New Roman" w:cstheme="minorBidi"/>
          <w:sz w:val="22"/>
          <w:szCs w:val="22"/>
        </w:rPr>
        <w:t xml:space="preserve"> loan amounted to</w:t>
      </w:r>
      <w:r w:rsidR="005875B9" w:rsidRPr="00E35706">
        <w:rPr>
          <w:rFonts w:ascii="Times New Roman" w:hAnsi="Times New Roman" w:cstheme="minorBidi"/>
          <w:sz w:val="22"/>
          <w:szCs w:val="22"/>
        </w:rPr>
        <w:t xml:space="preserve"> Baht </w:t>
      </w:r>
      <w:r w:rsidR="009C4967" w:rsidRPr="00E35706">
        <w:rPr>
          <w:rFonts w:ascii="Times New Roman" w:hAnsi="Times New Roman" w:cstheme="minorBidi"/>
          <w:sz w:val="22"/>
          <w:szCs w:val="22"/>
        </w:rPr>
        <w:t>63.0</w:t>
      </w:r>
      <w:r w:rsidR="005875B9" w:rsidRPr="00E35706">
        <w:rPr>
          <w:rFonts w:ascii="Times New Roman" w:hAnsi="Times New Roman" w:cstheme="minorBidi"/>
          <w:sz w:val="22"/>
          <w:szCs w:val="22"/>
        </w:rPr>
        <w:t xml:space="preserve"> million.</w:t>
      </w:r>
    </w:p>
    <w:p w14:paraId="2EFDF2FC" w14:textId="77777777" w:rsidR="005875B9" w:rsidRPr="00E35706" w:rsidRDefault="005875B9" w:rsidP="00B652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cs/>
        </w:rPr>
      </w:pPr>
    </w:p>
    <w:p w14:paraId="3463D86A" w14:textId="5A0691F1" w:rsidR="00B872BB" w:rsidRPr="00E35706" w:rsidRDefault="00B8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1"/>
          <w:szCs w:val="21"/>
          <w:cs/>
        </w:rPr>
      </w:pPr>
      <w:r w:rsidRPr="00E35706">
        <w:rPr>
          <w:rFonts w:ascii="Times New Roman" w:hAnsi="Times New Roman" w:cstheme="minorBidi"/>
          <w:sz w:val="21"/>
          <w:szCs w:val="21"/>
          <w:cs/>
        </w:rPr>
        <w:br w:type="page"/>
      </w:r>
    </w:p>
    <w:p w14:paraId="70A7D360" w14:textId="19EFD491" w:rsidR="00B47E9B" w:rsidRPr="00E35706" w:rsidRDefault="00B7688D" w:rsidP="00AF6DAC">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lang w:val="en-US"/>
        </w:rPr>
      </w:pPr>
      <w:r w:rsidRPr="00E35706">
        <w:rPr>
          <w:rFonts w:ascii="Times New Roman" w:hAnsi="Times New Roman" w:cs="Times New Roman"/>
          <w:i w:val="0"/>
          <w:iCs w:val="0"/>
          <w:sz w:val="24"/>
          <w:szCs w:val="24"/>
          <w:u w:val="none"/>
          <w:lang w:val="en-US"/>
        </w:rPr>
        <w:lastRenderedPageBreak/>
        <w:t>Property, plant and equipment</w:t>
      </w:r>
    </w:p>
    <w:p w14:paraId="2B471904" w14:textId="77777777" w:rsidR="00B47E9B" w:rsidRPr="00E35706" w:rsidRDefault="00B47E9B" w:rsidP="00847972">
      <w:pPr>
        <w:pStyle w:val="Heading1"/>
        <w:keepLines/>
        <w:numPr>
          <w:ilvl w:val="0"/>
          <w:numId w:val="0"/>
        </w:numPr>
        <w:shd w:val="clear" w:color="auto" w:fill="auto"/>
        <w:spacing w:line="240" w:lineRule="auto"/>
        <w:jc w:val="both"/>
        <w:rPr>
          <w:rFonts w:ascii="Times New Roman" w:hAnsi="Times New Roman" w:cs="Times New Roman"/>
          <w:sz w:val="22"/>
          <w:szCs w:val="22"/>
        </w:rPr>
      </w:pPr>
    </w:p>
    <w:tbl>
      <w:tblPr>
        <w:tblpPr w:leftFromText="180" w:rightFromText="180" w:vertAnchor="text" w:horzAnchor="margin" w:tblpX="417" w:tblpY="183"/>
        <w:tblW w:w="9338" w:type="dxa"/>
        <w:tblLayout w:type="fixed"/>
        <w:tblCellMar>
          <w:left w:w="79" w:type="dxa"/>
          <w:right w:w="79" w:type="dxa"/>
        </w:tblCellMar>
        <w:tblLook w:val="0000" w:firstRow="0" w:lastRow="0" w:firstColumn="0" w:lastColumn="0" w:noHBand="0" w:noVBand="0"/>
      </w:tblPr>
      <w:tblGrid>
        <w:gridCol w:w="6223"/>
        <w:gridCol w:w="178"/>
        <w:gridCol w:w="1422"/>
        <w:gridCol w:w="179"/>
        <w:gridCol w:w="1336"/>
      </w:tblGrid>
      <w:tr w:rsidR="00E64B2F" w:rsidRPr="00E35706" w14:paraId="3ABC1922" w14:textId="77777777" w:rsidTr="009B2131">
        <w:trPr>
          <w:cantSplit/>
          <w:trHeight w:val="66"/>
          <w:tblHeader/>
        </w:trPr>
        <w:tc>
          <w:tcPr>
            <w:tcW w:w="6223" w:type="dxa"/>
          </w:tcPr>
          <w:p w14:paraId="6FC5970D" w14:textId="77777777" w:rsidR="00E64B2F" w:rsidRPr="00E35706" w:rsidRDefault="00E64B2F" w:rsidP="00B47E9B">
            <w:pPr>
              <w:pStyle w:val="acctfourfigures"/>
              <w:shd w:val="clear" w:color="auto" w:fill="FFFFFF"/>
              <w:tabs>
                <w:tab w:val="clear" w:pos="765"/>
              </w:tabs>
              <w:spacing w:line="240" w:lineRule="auto"/>
              <w:ind w:left="14"/>
              <w:jc w:val="both"/>
              <w:rPr>
                <w:b/>
                <w:bCs/>
                <w:i/>
                <w:iCs/>
                <w:szCs w:val="22"/>
              </w:rPr>
            </w:pPr>
          </w:p>
          <w:p w14:paraId="36E71AF8" w14:textId="77777777" w:rsidR="00E43B6C" w:rsidRPr="00E35706" w:rsidRDefault="00E43B6C" w:rsidP="00B47E9B">
            <w:pPr>
              <w:pStyle w:val="acctfourfigures"/>
              <w:shd w:val="clear" w:color="auto" w:fill="FFFFFF"/>
              <w:tabs>
                <w:tab w:val="clear" w:pos="765"/>
              </w:tabs>
              <w:spacing w:line="240" w:lineRule="auto"/>
              <w:ind w:left="14"/>
              <w:jc w:val="both"/>
              <w:rPr>
                <w:b/>
                <w:bCs/>
                <w:i/>
                <w:iCs/>
                <w:szCs w:val="22"/>
              </w:rPr>
            </w:pPr>
          </w:p>
          <w:p w14:paraId="7065AEA8" w14:textId="7CDDCB04" w:rsidR="00E64B2F" w:rsidRPr="00E35706" w:rsidRDefault="00F07A75" w:rsidP="00B47E9B">
            <w:pPr>
              <w:pStyle w:val="acctfourfigures"/>
              <w:shd w:val="clear" w:color="auto" w:fill="FFFFFF"/>
              <w:tabs>
                <w:tab w:val="clear" w:pos="765"/>
              </w:tabs>
              <w:spacing w:line="240" w:lineRule="auto"/>
              <w:ind w:left="14"/>
              <w:jc w:val="both"/>
              <w:rPr>
                <w:rFonts w:cstheme="minorBidi"/>
                <w:b/>
                <w:bCs/>
                <w:i/>
                <w:iCs/>
                <w:szCs w:val="22"/>
              </w:rPr>
            </w:pPr>
            <w:r w:rsidRPr="00E35706">
              <w:rPr>
                <w:b/>
                <w:bCs/>
                <w:i/>
                <w:iCs/>
                <w:szCs w:val="22"/>
              </w:rPr>
              <w:t>Six</w:t>
            </w:r>
            <w:r w:rsidR="003D3CC4" w:rsidRPr="00E35706">
              <w:rPr>
                <w:b/>
                <w:bCs/>
                <w:i/>
                <w:iCs/>
                <w:szCs w:val="28"/>
                <w:lang w:val="en-US" w:bidi="th-TH"/>
              </w:rPr>
              <w:t xml:space="preserve">-month period ended </w:t>
            </w:r>
            <w:r w:rsidRPr="00E35706">
              <w:rPr>
                <w:b/>
                <w:bCs/>
                <w:i/>
                <w:iCs/>
                <w:szCs w:val="28"/>
                <w:lang w:val="en-US" w:bidi="th-TH"/>
              </w:rPr>
              <w:t>30 June</w:t>
            </w:r>
            <w:r w:rsidR="003D3CC4" w:rsidRPr="00E35706">
              <w:rPr>
                <w:b/>
                <w:bCs/>
                <w:i/>
                <w:iCs/>
                <w:szCs w:val="28"/>
                <w:lang w:val="en-US" w:bidi="th-TH"/>
              </w:rPr>
              <w:t xml:space="preserve"> 202</w:t>
            </w:r>
            <w:r w:rsidR="002A0973" w:rsidRPr="00E35706">
              <w:rPr>
                <w:rFonts w:cstheme="minorBidi"/>
                <w:b/>
                <w:bCs/>
                <w:i/>
                <w:iCs/>
                <w:szCs w:val="28"/>
                <w:lang w:val="en-US" w:bidi="th-TH"/>
              </w:rPr>
              <w:t>6</w:t>
            </w:r>
          </w:p>
        </w:tc>
        <w:tc>
          <w:tcPr>
            <w:tcW w:w="178" w:type="dxa"/>
            <w:vAlign w:val="bottom"/>
          </w:tcPr>
          <w:p w14:paraId="07EA53BA" w14:textId="77777777" w:rsidR="00E64B2F" w:rsidRPr="00E35706" w:rsidRDefault="00E64B2F" w:rsidP="00B47E9B">
            <w:pPr>
              <w:pStyle w:val="acctfourfigures"/>
              <w:shd w:val="clear" w:color="auto" w:fill="FFFFFF"/>
              <w:spacing w:line="240" w:lineRule="auto"/>
              <w:jc w:val="center"/>
              <w:rPr>
                <w:szCs w:val="22"/>
              </w:rPr>
            </w:pPr>
          </w:p>
        </w:tc>
        <w:tc>
          <w:tcPr>
            <w:tcW w:w="1422" w:type="dxa"/>
            <w:vAlign w:val="bottom"/>
          </w:tcPr>
          <w:p w14:paraId="439AC13D" w14:textId="77777777" w:rsidR="00E64B2F" w:rsidRPr="00E35706" w:rsidRDefault="00E64B2F" w:rsidP="00B47E9B">
            <w:pPr>
              <w:pStyle w:val="acctmergecolhdg"/>
              <w:shd w:val="clear" w:color="auto" w:fill="FFFFFF"/>
              <w:spacing w:line="240" w:lineRule="auto"/>
              <w:rPr>
                <w:szCs w:val="22"/>
              </w:rPr>
            </w:pPr>
            <w:r w:rsidRPr="00E35706">
              <w:rPr>
                <w:szCs w:val="22"/>
              </w:rPr>
              <w:t>Consolidated</w:t>
            </w:r>
          </w:p>
          <w:p w14:paraId="22F4239E" w14:textId="77777777" w:rsidR="00E64B2F" w:rsidRPr="00E35706" w:rsidRDefault="00E64B2F" w:rsidP="00B47E9B">
            <w:pPr>
              <w:pStyle w:val="acctmergecolhdg"/>
              <w:shd w:val="clear" w:color="auto" w:fill="FFFFFF"/>
              <w:spacing w:line="240" w:lineRule="auto"/>
              <w:rPr>
                <w:szCs w:val="22"/>
              </w:rPr>
            </w:pPr>
            <w:r w:rsidRPr="00E35706">
              <w:rPr>
                <w:szCs w:val="22"/>
              </w:rPr>
              <w:t>financial statements</w:t>
            </w:r>
          </w:p>
        </w:tc>
        <w:tc>
          <w:tcPr>
            <w:tcW w:w="179" w:type="dxa"/>
            <w:vAlign w:val="bottom"/>
          </w:tcPr>
          <w:p w14:paraId="0B0731CE" w14:textId="77777777" w:rsidR="00E64B2F" w:rsidRPr="00E35706" w:rsidRDefault="00E64B2F" w:rsidP="00B47E9B">
            <w:pPr>
              <w:pStyle w:val="acctfourfigures"/>
              <w:shd w:val="clear" w:color="auto" w:fill="FFFFFF"/>
              <w:spacing w:line="240" w:lineRule="auto"/>
              <w:jc w:val="center"/>
              <w:rPr>
                <w:szCs w:val="22"/>
              </w:rPr>
            </w:pPr>
          </w:p>
        </w:tc>
        <w:tc>
          <w:tcPr>
            <w:tcW w:w="1336" w:type="dxa"/>
            <w:vAlign w:val="bottom"/>
          </w:tcPr>
          <w:p w14:paraId="2E0E514D" w14:textId="77777777" w:rsidR="00E64B2F" w:rsidRPr="00E35706" w:rsidRDefault="00E64B2F" w:rsidP="00B47E9B">
            <w:pPr>
              <w:pStyle w:val="acctmergecolhdg"/>
              <w:shd w:val="clear" w:color="auto" w:fill="FFFFFF"/>
              <w:spacing w:line="240" w:lineRule="auto"/>
              <w:rPr>
                <w:szCs w:val="22"/>
              </w:rPr>
            </w:pPr>
            <w:r w:rsidRPr="00E35706">
              <w:rPr>
                <w:szCs w:val="22"/>
              </w:rPr>
              <w:t>Separate</w:t>
            </w:r>
          </w:p>
          <w:p w14:paraId="7651C9EA" w14:textId="77777777" w:rsidR="00E64B2F" w:rsidRPr="00E35706" w:rsidRDefault="00E64B2F" w:rsidP="00B47E9B">
            <w:pPr>
              <w:pStyle w:val="acctmergecolhdg"/>
              <w:shd w:val="clear" w:color="auto" w:fill="FFFFFF"/>
              <w:spacing w:line="240" w:lineRule="auto"/>
              <w:rPr>
                <w:szCs w:val="22"/>
              </w:rPr>
            </w:pPr>
            <w:r w:rsidRPr="00E35706">
              <w:rPr>
                <w:szCs w:val="22"/>
              </w:rPr>
              <w:t>financial statements</w:t>
            </w:r>
          </w:p>
        </w:tc>
      </w:tr>
      <w:tr w:rsidR="00E64B2F" w:rsidRPr="00E35706" w14:paraId="3BAB9A95" w14:textId="77777777" w:rsidTr="009B2131">
        <w:trPr>
          <w:cantSplit/>
          <w:trHeight w:val="107"/>
          <w:tblHeader/>
        </w:trPr>
        <w:tc>
          <w:tcPr>
            <w:tcW w:w="6223" w:type="dxa"/>
          </w:tcPr>
          <w:p w14:paraId="5D1D0265" w14:textId="77777777" w:rsidR="00E64B2F" w:rsidRPr="00E35706" w:rsidRDefault="00E64B2F" w:rsidP="007B3C16">
            <w:pPr>
              <w:pStyle w:val="acctfourfigures"/>
              <w:shd w:val="clear" w:color="auto" w:fill="FFFFFF"/>
              <w:tabs>
                <w:tab w:val="clear" w:pos="765"/>
              </w:tabs>
              <w:spacing w:line="240" w:lineRule="exact"/>
              <w:ind w:left="14"/>
              <w:jc w:val="both"/>
              <w:rPr>
                <w:szCs w:val="22"/>
              </w:rPr>
            </w:pPr>
          </w:p>
        </w:tc>
        <w:tc>
          <w:tcPr>
            <w:tcW w:w="178" w:type="dxa"/>
            <w:vAlign w:val="bottom"/>
          </w:tcPr>
          <w:p w14:paraId="3CF1BCC0" w14:textId="77777777" w:rsidR="00E64B2F" w:rsidRPr="00E35706" w:rsidRDefault="00E64B2F" w:rsidP="00103C4C">
            <w:pPr>
              <w:pStyle w:val="acctfourfigures"/>
              <w:shd w:val="clear" w:color="auto" w:fill="FFFFFF"/>
              <w:spacing w:line="240" w:lineRule="exact"/>
              <w:jc w:val="center"/>
              <w:rPr>
                <w:szCs w:val="22"/>
              </w:rPr>
            </w:pPr>
          </w:p>
        </w:tc>
        <w:tc>
          <w:tcPr>
            <w:tcW w:w="2937" w:type="dxa"/>
            <w:gridSpan w:val="3"/>
            <w:vAlign w:val="bottom"/>
          </w:tcPr>
          <w:p w14:paraId="20E2E659" w14:textId="77777777" w:rsidR="00E64B2F" w:rsidRPr="00E35706" w:rsidRDefault="00E64B2F" w:rsidP="00103C4C">
            <w:pPr>
              <w:pStyle w:val="acctfourfigures"/>
              <w:shd w:val="clear" w:color="auto" w:fill="FFFFFF"/>
              <w:tabs>
                <w:tab w:val="clear" w:pos="765"/>
              </w:tabs>
              <w:spacing w:line="240" w:lineRule="exact"/>
              <w:jc w:val="center"/>
              <w:rPr>
                <w:i/>
                <w:iCs/>
                <w:szCs w:val="22"/>
                <w:lang w:val="en-US" w:bidi="th-TH"/>
              </w:rPr>
            </w:pPr>
            <w:r w:rsidRPr="00E35706">
              <w:rPr>
                <w:i/>
                <w:iCs/>
                <w:szCs w:val="22"/>
              </w:rPr>
              <w:t>(in thousand Baht)</w:t>
            </w:r>
          </w:p>
        </w:tc>
      </w:tr>
      <w:tr w:rsidR="00883AD2" w:rsidRPr="00E35706" w14:paraId="13A24E52" w14:textId="77777777" w:rsidTr="009B2131">
        <w:trPr>
          <w:cantSplit/>
          <w:trHeight w:val="248"/>
        </w:trPr>
        <w:tc>
          <w:tcPr>
            <w:tcW w:w="6223" w:type="dxa"/>
          </w:tcPr>
          <w:p w14:paraId="1AA0808B" w14:textId="5C130B8F" w:rsidR="00883AD2" w:rsidRPr="00E35706" w:rsidRDefault="007B3C16" w:rsidP="007B3C1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cstheme="minorBidi"/>
                <w:sz w:val="22"/>
                <w:szCs w:val="22"/>
                <w:cs/>
              </w:rPr>
            </w:pPr>
            <w:r w:rsidRPr="00E35706">
              <w:rPr>
                <w:rFonts w:ascii="Times New Roman" w:hAnsi="Times New Roman"/>
                <w:sz w:val="22"/>
                <w:szCs w:val="22"/>
              </w:rPr>
              <w:t xml:space="preserve"> </w:t>
            </w:r>
            <w:r w:rsidR="00682CE9" w:rsidRPr="00E35706">
              <w:rPr>
                <w:rFonts w:ascii="Times New Roman" w:hAnsi="Times New Roman"/>
                <w:sz w:val="22"/>
                <w:szCs w:val="22"/>
              </w:rPr>
              <w:t>Acquisitions - at cost</w:t>
            </w:r>
          </w:p>
        </w:tc>
        <w:tc>
          <w:tcPr>
            <w:tcW w:w="178" w:type="dxa"/>
          </w:tcPr>
          <w:p w14:paraId="1A701C21" w14:textId="77777777" w:rsidR="00883AD2" w:rsidRPr="00E35706" w:rsidRDefault="00883AD2" w:rsidP="00DA4780">
            <w:pPr>
              <w:pStyle w:val="acctfourfigures"/>
              <w:shd w:val="clear" w:color="auto" w:fill="FFFFFF"/>
              <w:spacing w:line="240" w:lineRule="auto"/>
              <w:rPr>
                <w:szCs w:val="22"/>
                <w:lang w:val="en-US" w:bidi="th-TH"/>
              </w:rPr>
            </w:pPr>
          </w:p>
        </w:tc>
        <w:tc>
          <w:tcPr>
            <w:tcW w:w="1422" w:type="dxa"/>
          </w:tcPr>
          <w:p w14:paraId="59F3EA57" w14:textId="5A1A4FBF" w:rsidR="00883AD2" w:rsidRPr="00E35706" w:rsidRDefault="00271A83" w:rsidP="00DA4780">
            <w:pPr>
              <w:pStyle w:val="acctfourfigures"/>
              <w:shd w:val="clear" w:color="auto" w:fill="FFFFFF"/>
              <w:tabs>
                <w:tab w:val="clear" w:pos="765"/>
                <w:tab w:val="decimal" w:pos="1182"/>
              </w:tabs>
              <w:spacing w:line="240" w:lineRule="auto"/>
              <w:ind w:right="11"/>
              <w:rPr>
                <w:rFonts w:cstheme="minorBidi"/>
                <w:szCs w:val="22"/>
                <w:lang w:val="en-US" w:bidi="th-TH"/>
              </w:rPr>
            </w:pPr>
            <w:r w:rsidRPr="00E35706">
              <w:rPr>
                <w:rFonts w:cstheme="minorBidi"/>
                <w:szCs w:val="22"/>
                <w:lang w:val="en-US" w:bidi="th-TH"/>
              </w:rPr>
              <w:t>89,926</w:t>
            </w:r>
          </w:p>
        </w:tc>
        <w:tc>
          <w:tcPr>
            <w:tcW w:w="179" w:type="dxa"/>
          </w:tcPr>
          <w:p w14:paraId="7D71E8F6" w14:textId="77777777" w:rsidR="00883AD2" w:rsidRPr="00E35706" w:rsidRDefault="00883AD2" w:rsidP="00DA4780">
            <w:pPr>
              <w:pStyle w:val="acctfourfigures"/>
              <w:shd w:val="clear" w:color="auto" w:fill="FFFFFF"/>
              <w:spacing w:line="240" w:lineRule="auto"/>
              <w:rPr>
                <w:szCs w:val="22"/>
                <w:lang w:val="en-US" w:bidi="th-TH"/>
              </w:rPr>
            </w:pPr>
          </w:p>
        </w:tc>
        <w:tc>
          <w:tcPr>
            <w:tcW w:w="1336" w:type="dxa"/>
          </w:tcPr>
          <w:p w14:paraId="16033203" w14:textId="0D9EE356" w:rsidR="00883AD2" w:rsidRPr="00E35706" w:rsidRDefault="00CB220F" w:rsidP="00DA4780">
            <w:pPr>
              <w:pStyle w:val="acctfourfigures"/>
              <w:shd w:val="clear" w:color="auto" w:fill="FFFFFF"/>
              <w:tabs>
                <w:tab w:val="clear" w:pos="765"/>
                <w:tab w:val="decimal" w:pos="1002"/>
              </w:tabs>
              <w:spacing w:line="240" w:lineRule="auto"/>
              <w:ind w:right="11"/>
              <w:jc w:val="center"/>
              <w:rPr>
                <w:szCs w:val="22"/>
                <w:lang w:val="en-US" w:bidi="th-TH"/>
              </w:rPr>
            </w:pPr>
            <w:r w:rsidRPr="00E35706">
              <w:rPr>
                <w:szCs w:val="22"/>
                <w:lang w:val="en-US" w:bidi="th-TH"/>
              </w:rPr>
              <w:t>26,691</w:t>
            </w:r>
          </w:p>
        </w:tc>
      </w:tr>
      <w:tr w:rsidR="00F60048" w:rsidRPr="00E35706" w14:paraId="00DBA5E9" w14:textId="77777777" w:rsidTr="009B2131">
        <w:trPr>
          <w:cantSplit/>
          <w:trHeight w:val="248"/>
        </w:trPr>
        <w:tc>
          <w:tcPr>
            <w:tcW w:w="6223" w:type="dxa"/>
          </w:tcPr>
          <w:p w14:paraId="28AFC263" w14:textId="37542EAC" w:rsidR="00F60048" w:rsidRPr="00E35706" w:rsidRDefault="00F60048" w:rsidP="00F600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rPr>
            </w:pPr>
            <w:r w:rsidRPr="00E35706">
              <w:rPr>
                <w:rFonts w:ascii="Times New Roman" w:hAnsi="Times New Roman"/>
                <w:sz w:val="22"/>
                <w:szCs w:val="22"/>
              </w:rPr>
              <w:t xml:space="preserve"> Transfer from right-of-use asset to property </w:t>
            </w:r>
            <w:r w:rsidR="00D74AFF" w:rsidRPr="00E35706">
              <w:rPr>
                <w:rFonts w:ascii="Times New Roman" w:hAnsi="Times New Roman"/>
                <w:sz w:val="22"/>
                <w:szCs w:val="22"/>
              </w:rPr>
              <w:t>-</w:t>
            </w:r>
            <w:r w:rsidRPr="00E35706">
              <w:rPr>
                <w:rFonts w:ascii="Times New Roman" w:hAnsi="Times New Roman"/>
                <w:sz w:val="22"/>
                <w:szCs w:val="22"/>
              </w:rPr>
              <w:t xml:space="preserve"> net book value</w:t>
            </w:r>
          </w:p>
        </w:tc>
        <w:tc>
          <w:tcPr>
            <w:tcW w:w="178" w:type="dxa"/>
          </w:tcPr>
          <w:p w14:paraId="79C12694" w14:textId="77777777" w:rsidR="00F60048" w:rsidRPr="00E35706" w:rsidRDefault="00F60048" w:rsidP="00F60048">
            <w:pPr>
              <w:pStyle w:val="acctfourfigures"/>
              <w:shd w:val="clear" w:color="auto" w:fill="FFFFFF"/>
              <w:spacing w:line="240" w:lineRule="auto"/>
              <w:rPr>
                <w:szCs w:val="22"/>
                <w:lang w:val="en-US" w:bidi="th-TH"/>
              </w:rPr>
            </w:pPr>
          </w:p>
        </w:tc>
        <w:tc>
          <w:tcPr>
            <w:tcW w:w="1422" w:type="dxa"/>
          </w:tcPr>
          <w:p w14:paraId="01F1FB13" w14:textId="4B20B659" w:rsidR="00F60048" w:rsidRPr="00E35706" w:rsidRDefault="00F60048" w:rsidP="00F60048">
            <w:pPr>
              <w:pStyle w:val="acctfourfigures"/>
              <w:shd w:val="clear" w:color="auto" w:fill="FFFFFF"/>
              <w:tabs>
                <w:tab w:val="clear" w:pos="765"/>
                <w:tab w:val="decimal" w:pos="1182"/>
              </w:tabs>
              <w:spacing w:line="240" w:lineRule="auto"/>
              <w:ind w:right="11"/>
              <w:rPr>
                <w:rFonts w:cstheme="minorBidi"/>
                <w:szCs w:val="22"/>
                <w:lang w:val="en-US" w:bidi="th-TH"/>
              </w:rPr>
            </w:pPr>
            <w:r w:rsidRPr="00E35706">
              <w:rPr>
                <w:rFonts w:cstheme="minorBidi"/>
                <w:szCs w:val="22"/>
                <w:lang w:val="en-US" w:bidi="th-TH"/>
              </w:rPr>
              <w:t>104</w:t>
            </w:r>
          </w:p>
        </w:tc>
        <w:tc>
          <w:tcPr>
            <w:tcW w:w="179" w:type="dxa"/>
          </w:tcPr>
          <w:p w14:paraId="3B39AC65" w14:textId="77777777" w:rsidR="00F60048" w:rsidRPr="00E35706" w:rsidRDefault="00F60048" w:rsidP="00F60048">
            <w:pPr>
              <w:pStyle w:val="acctfourfigures"/>
              <w:shd w:val="clear" w:color="auto" w:fill="FFFFFF"/>
              <w:spacing w:line="240" w:lineRule="auto"/>
              <w:rPr>
                <w:szCs w:val="22"/>
                <w:lang w:val="en-US" w:bidi="th-TH"/>
              </w:rPr>
            </w:pPr>
          </w:p>
        </w:tc>
        <w:tc>
          <w:tcPr>
            <w:tcW w:w="1336" w:type="dxa"/>
          </w:tcPr>
          <w:p w14:paraId="2E9763C7" w14:textId="5C1BC71D" w:rsidR="00F60048" w:rsidRPr="00E35706" w:rsidRDefault="00F60048" w:rsidP="005D03A2">
            <w:pPr>
              <w:pStyle w:val="acctfourfigures"/>
              <w:tabs>
                <w:tab w:val="clear" w:pos="765"/>
                <w:tab w:val="decimal" w:pos="816"/>
              </w:tabs>
              <w:spacing w:line="280" w:lineRule="atLeast"/>
              <w:ind w:left="-79" w:right="-79"/>
              <w:rPr>
                <w:szCs w:val="22"/>
                <w:lang w:bidi="th-TH"/>
              </w:rPr>
            </w:pPr>
            <w:r w:rsidRPr="00E35706">
              <w:rPr>
                <w:szCs w:val="22"/>
              </w:rPr>
              <w:t>-</w:t>
            </w:r>
          </w:p>
        </w:tc>
      </w:tr>
      <w:tr w:rsidR="00F60048" w:rsidRPr="00E35706" w14:paraId="730931C5" w14:textId="77777777" w:rsidTr="009B2131">
        <w:trPr>
          <w:cantSplit/>
          <w:trHeight w:val="248"/>
        </w:trPr>
        <w:tc>
          <w:tcPr>
            <w:tcW w:w="6223" w:type="dxa"/>
          </w:tcPr>
          <w:p w14:paraId="54A3603A" w14:textId="7F105473" w:rsidR="00F60048" w:rsidRPr="00E35706" w:rsidRDefault="00F60048" w:rsidP="00F600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rPr>
            </w:pPr>
            <w:r w:rsidRPr="00E35706">
              <w:rPr>
                <w:rFonts w:ascii="Times New Roman" w:hAnsi="Times New Roman"/>
                <w:sz w:val="22"/>
                <w:szCs w:val="22"/>
              </w:rPr>
              <w:t xml:space="preserve"> Disposals - net book value</w:t>
            </w:r>
          </w:p>
        </w:tc>
        <w:tc>
          <w:tcPr>
            <w:tcW w:w="178" w:type="dxa"/>
          </w:tcPr>
          <w:p w14:paraId="1AAF7301" w14:textId="77777777" w:rsidR="00F60048" w:rsidRPr="00E35706" w:rsidRDefault="00F60048" w:rsidP="00F60048">
            <w:pPr>
              <w:pStyle w:val="acctfourfigures"/>
              <w:shd w:val="clear" w:color="auto" w:fill="FFFFFF"/>
              <w:spacing w:line="240" w:lineRule="auto"/>
              <w:rPr>
                <w:szCs w:val="22"/>
                <w:lang w:val="en-US" w:bidi="th-TH"/>
              </w:rPr>
            </w:pPr>
          </w:p>
        </w:tc>
        <w:tc>
          <w:tcPr>
            <w:tcW w:w="1422" w:type="dxa"/>
          </w:tcPr>
          <w:p w14:paraId="57DBB059" w14:textId="02FCBFA6" w:rsidR="00F60048" w:rsidRPr="00E35706" w:rsidRDefault="00F60048" w:rsidP="00D74AFF">
            <w:pPr>
              <w:pStyle w:val="acctfourfigures"/>
              <w:shd w:val="clear" w:color="auto" w:fill="FFFFFF"/>
              <w:tabs>
                <w:tab w:val="clear" w:pos="765"/>
                <w:tab w:val="decimal" w:pos="1182"/>
              </w:tabs>
              <w:spacing w:line="240" w:lineRule="auto"/>
              <w:ind w:right="11"/>
              <w:rPr>
                <w:rFonts w:cstheme="minorBidi"/>
                <w:szCs w:val="22"/>
                <w:lang w:val="en-US" w:bidi="th-TH"/>
              </w:rPr>
            </w:pPr>
            <w:r w:rsidRPr="00E35706">
              <w:rPr>
                <w:rFonts w:cstheme="minorBidi"/>
                <w:szCs w:val="22"/>
                <w:lang w:val="en-US" w:bidi="th-TH"/>
              </w:rPr>
              <w:t>158</w:t>
            </w:r>
          </w:p>
        </w:tc>
        <w:tc>
          <w:tcPr>
            <w:tcW w:w="179" w:type="dxa"/>
          </w:tcPr>
          <w:p w14:paraId="22092F02" w14:textId="77777777" w:rsidR="00F60048" w:rsidRPr="00E35706" w:rsidRDefault="00F60048" w:rsidP="00F60048">
            <w:pPr>
              <w:pStyle w:val="acctfourfigures"/>
              <w:shd w:val="clear" w:color="auto" w:fill="FFFFFF"/>
              <w:spacing w:line="240" w:lineRule="auto"/>
              <w:rPr>
                <w:rFonts w:cstheme="minorBidi"/>
                <w:szCs w:val="22"/>
                <w:lang w:val="en-US" w:bidi="th-TH"/>
              </w:rPr>
            </w:pPr>
          </w:p>
        </w:tc>
        <w:tc>
          <w:tcPr>
            <w:tcW w:w="1336" w:type="dxa"/>
          </w:tcPr>
          <w:p w14:paraId="555D300C" w14:textId="30B28E29" w:rsidR="00F60048" w:rsidRPr="00E35706" w:rsidRDefault="00F60048" w:rsidP="005D03A2">
            <w:pPr>
              <w:pStyle w:val="acctfourfigures"/>
              <w:tabs>
                <w:tab w:val="clear" w:pos="765"/>
                <w:tab w:val="decimal" w:pos="816"/>
              </w:tabs>
              <w:spacing w:line="280" w:lineRule="atLeast"/>
              <w:ind w:left="-79" w:right="-79"/>
              <w:rPr>
                <w:szCs w:val="22"/>
                <w:lang w:bidi="th-TH"/>
              </w:rPr>
            </w:pPr>
            <w:r w:rsidRPr="00E35706">
              <w:rPr>
                <w:szCs w:val="22"/>
                <w:lang w:bidi="th-TH"/>
              </w:rPr>
              <w:t>-</w:t>
            </w:r>
          </w:p>
        </w:tc>
      </w:tr>
    </w:tbl>
    <w:p w14:paraId="3E3083DC" w14:textId="11EC29BD" w:rsidR="00B03822" w:rsidRPr="00E35706" w:rsidRDefault="00B03822" w:rsidP="00870731">
      <w:pPr>
        <w:pStyle w:val="ListParagraph"/>
        <w:ind w:left="540"/>
        <w:rPr>
          <w:rFonts w:eastAsia="MS Mincho" w:cstheme="minorBidi"/>
          <w:b/>
          <w:bCs/>
          <w:sz w:val="24"/>
          <w:szCs w:val="24"/>
          <w:cs/>
          <w:lang w:val="en-US" w:bidi="th-TH"/>
        </w:rPr>
      </w:pPr>
    </w:p>
    <w:p w14:paraId="15B572F3" w14:textId="403EF768" w:rsidR="00B6524F" w:rsidRPr="00E35706" w:rsidRDefault="00B6524F" w:rsidP="00B6524F">
      <w:pPr>
        <w:pStyle w:val="ListParagraph"/>
        <w:numPr>
          <w:ilvl w:val="0"/>
          <w:numId w:val="20"/>
        </w:numPr>
        <w:ind w:left="540" w:hanging="540"/>
        <w:rPr>
          <w:rFonts w:eastAsia="MS Mincho"/>
          <w:b/>
          <w:bCs/>
          <w:sz w:val="24"/>
          <w:szCs w:val="24"/>
          <w:lang w:val="en-US" w:bidi="th-TH"/>
        </w:rPr>
      </w:pPr>
      <w:r w:rsidRPr="00E35706">
        <w:rPr>
          <w:rFonts w:eastAsia="MS Mincho"/>
          <w:b/>
          <w:bCs/>
          <w:sz w:val="24"/>
          <w:szCs w:val="24"/>
          <w:lang w:val="en-US" w:bidi="th-TH"/>
        </w:rPr>
        <w:t>Interest-bearing liabilities</w:t>
      </w:r>
    </w:p>
    <w:p w14:paraId="4C18AA61" w14:textId="77777777" w:rsidR="00B6524F" w:rsidRPr="00E35706" w:rsidRDefault="00B6524F" w:rsidP="00B6524F">
      <w:pPr>
        <w:pStyle w:val="ListParagraph"/>
        <w:ind w:left="540"/>
        <w:rPr>
          <w:rFonts w:eastAsia="MS Mincho"/>
          <w:b/>
          <w:bCs/>
          <w:szCs w:val="22"/>
          <w:lang w:val="en-US" w:bidi="th-TH"/>
        </w:rPr>
      </w:pPr>
    </w:p>
    <w:tbl>
      <w:tblPr>
        <w:tblW w:w="9330" w:type="dxa"/>
        <w:tblInd w:w="451" w:type="dxa"/>
        <w:tblLayout w:type="fixed"/>
        <w:tblCellMar>
          <w:left w:w="79" w:type="dxa"/>
          <w:right w:w="79" w:type="dxa"/>
        </w:tblCellMar>
        <w:tblLook w:val="0000" w:firstRow="0" w:lastRow="0" w:firstColumn="0" w:lastColumn="0" w:noHBand="0" w:noVBand="0"/>
      </w:tblPr>
      <w:tblGrid>
        <w:gridCol w:w="3509"/>
        <w:gridCol w:w="540"/>
        <w:gridCol w:w="1080"/>
        <w:gridCol w:w="180"/>
        <w:gridCol w:w="1260"/>
        <w:gridCol w:w="180"/>
        <w:gridCol w:w="1080"/>
        <w:gridCol w:w="181"/>
        <w:gridCol w:w="1320"/>
      </w:tblGrid>
      <w:tr w:rsidR="00B6524F" w:rsidRPr="00E35706" w14:paraId="4CFA0C4F" w14:textId="77777777" w:rsidTr="00863AD8">
        <w:trPr>
          <w:cantSplit/>
          <w:trHeight w:val="128"/>
        </w:trPr>
        <w:tc>
          <w:tcPr>
            <w:tcW w:w="3509" w:type="dxa"/>
            <w:vAlign w:val="bottom"/>
          </w:tcPr>
          <w:p w14:paraId="2CE1357C" w14:textId="77777777" w:rsidR="00B6524F" w:rsidRPr="00E35706" w:rsidRDefault="00B6524F" w:rsidP="009E30A9">
            <w:pPr>
              <w:spacing w:line="280" w:lineRule="atLeast"/>
              <w:ind w:left="8"/>
              <w:jc w:val="thaiDistribute"/>
              <w:rPr>
                <w:rFonts w:ascii="Times New Roman" w:hAnsi="Times New Roman"/>
                <w:b/>
                <w:bCs/>
                <w:color w:val="0000FF"/>
                <w:sz w:val="22"/>
                <w:szCs w:val="22"/>
              </w:rPr>
            </w:pPr>
          </w:p>
        </w:tc>
        <w:tc>
          <w:tcPr>
            <w:tcW w:w="540" w:type="dxa"/>
          </w:tcPr>
          <w:p w14:paraId="56CD97C2" w14:textId="77777777" w:rsidR="00B6524F" w:rsidRPr="00E35706" w:rsidRDefault="00B6524F" w:rsidP="009E30A9">
            <w:pPr>
              <w:pStyle w:val="acctcolumnheading"/>
              <w:spacing w:after="0" w:line="280" w:lineRule="atLeast"/>
              <w:ind w:left="-72" w:right="-72"/>
              <w:rPr>
                <w:b/>
                <w:bCs/>
                <w:szCs w:val="22"/>
              </w:rPr>
            </w:pPr>
          </w:p>
        </w:tc>
        <w:tc>
          <w:tcPr>
            <w:tcW w:w="2520" w:type="dxa"/>
            <w:gridSpan w:val="3"/>
          </w:tcPr>
          <w:p w14:paraId="13F3738E" w14:textId="77777777" w:rsidR="00B6524F" w:rsidRPr="00E35706" w:rsidRDefault="00B6524F" w:rsidP="009E30A9">
            <w:pPr>
              <w:pStyle w:val="acctcolumnheading"/>
              <w:spacing w:after="0" w:line="280" w:lineRule="atLeast"/>
              <w:ind w:left="-72" w:right="-72"/>
              <w:rPr>
                <w:b/>
                <w:bCs/>
                <w:szCs w:val="22"/>
              </w:rPr>
            </w:pPr>
            <w:r w:rsidRPr="00E35706">
              <w:rPr>
                <w:b/>
                <w:bCs/>
                <w:szCs w:val="22"/>
              </w:rPr>
              <w:t>Consolidated financial statements</w:t>
            </w:r>
          </w:p>
        </w:tc>
        <w:tc>
          <w:tcPr>
            <w:tcW w:w="180" w:type="dxa"/>
          </w:tcPr>
          <w:p w14:paraId="34C294DF" w14:textId="77777777" w:rsidR="00B6524F" w:rsidRPr="00E35706" w:rsidRDefault="00B6524F" w:rsidP="009E30A9">
            <w:pPr>
              <w:pStyle w:val="acctcolumnheading"/>
              <w:spacing w:after="0" w:line="280" w:lineRule="atLeast"/>
              <w:ind w:left="-72" w:right="-72"/>
              <w:rPr>
                <w:b/>
                <w:bCs/>
                <w:szCs w:val="22"/>
              </w:rPr>
            </w:pPr>
          </w:p>
        </w:tc>
        <w:tc>
          <w:tcPr>
            <w:tcW w:w="2581" w:type="dxa"/>
            <w:gridSpan w:val="3"/>
          </w:tcPr>
          <w:p w14:paraId="35342BCC" w14:textId="062F33A1" w:rsidR="00B6524F" w:rsidRPr="00E35706" w:rsidRDefault="00B6524F" w:rsidP="009E30A9">
            <w:pPr>
              <w:pStyle w:val="acctcolumnheading"/>
              <w:spacing w:after="0" w:line="280" w:lineRule="atLeast"/>
              <w:ind w:left="-72" w:right="-72"/>
              <w:rPr>
                <w:b/>
                <w:bCs/>
                <w:szCs w:val="22"/>
              </w:rPr>
            </w:pPr>
            <w:r w:rsidRPr="00E35706">
              <w:rPr>
                <w:b/>
                <w:bCs/>
                <w:szCs w:val="22"/>
              </w:rPr>
              <w:t>Separate financial statements</w:t>
            </w:r>
          </w:p>
        </w:tc>
      </w:tr>
      <w:tr w:rsidR="002A0973" w:rsidRPr="00E35706" w14:paraId="5D5E7501" w14:textId="77777777" w:rsidTr="00863AD8">
        <w:trPr>
          <w:cantSplit/>
          <w:trHeight w:val="220"/>
        </w:trPr>
        <w:tc>
          <w:tcPr>
            <w:tcW w:w="3509" w:type="dxa"/>
          </w:tcPr>
          <w:p w14:paraId="1A85CD70" w14:textId="77777777" w:rsidR="002A0973" w:rsidRPr="00E35706" w:rsidRDefault="002A0973" w:rsidP="002A0973">
            <w:pPr>
              <w:tabs>
                <w:tab w:val="left" w:pos="191"/>
              </w:tabs>
              <w:spacing w:line="280" w:lineRule="atLeast"/>
              <w:ind w:left="191" w:right="-68" w:hanging="191"/>
              <w:rPr>
                <w:rFonts w:ascii="Times New Roman" w:hAnsi="Times New Roman"/>
                <w:sz w:val="22"/>
                <w:szCs w:val="22"/>
              </w:rPr>
            </w:pPr>
          </w:p>
        </w:tc>
        <w:tc>
          <w:tcPr>
            <w:tcW w:w="540" w:type="dxa"/>
          </w:tcPr>
          <w:p w14:paraId="61B3C232" w14:textId="77777777" w:rsidR="002A0973" w:rsidRPr="00E35706" w:rsidRDefault="002A0973" w:rsidP="002A0973">
            <w:pPr>
              <w:pStyle w:val="acctfourfigures"/>
              <w:tabs>
                <w:tab w:val="clear" w:pos="765"/>
              </w:tabs>
              <w:spacing w:line="280" w:lineRule="atLeast"/>
              <w:ind w:left="-79" w:right="-79"/>
              <w:jc w:val="center"/>
              <w:rPr>
                <w:i/>
                <w:iCs/>
                <w:szCs w:val="22"/>
                <w:lang w:val="en-US"/>
              </w:rPr>
            </w:pPr>
          </w:p>
          <w:p w14:paraId="1A26F3F8" w14:textId="4003828A" w:rsidR="002A0973" w:rsidRPr="00E35706" w:rsidRDefault="002A0973" w:rsidP="002A0973">
            <w:pPr>
              <w:pStyle w:val="acctfourfigures"/>
              <w:tabs>
                <w:tab w:val="clear" w:pos="765"/>
              </w:tabs>
              <w:spacing w:line="280" w:lineRule="atLeast"/>
              <w:ind w:left="-79" w:right="-79"/>
              <w:jc w:val="center"/>
              <w:rPr>
                <w:i/>
                <w:iCs/>
                <w:szCs w:val="22"/>
                <w:lang w:val="en-US"/>
              </w:rPr>
            </w:pPr>
            <w:r w:rsidRPr="00E35706">
              <w:rPr>
                <w:i/>
                <w:iCs/>
                <w:szCs w:val="22"/>
                <w:lang w:val="en-US"/>
              </w:rPr>
              <w:t>Note</w:t>
            </w:r>
          </w:p>
        </w:tc>
        <w:tc>
          <w:tcPr>
            <w:tcW w:w="1080" w:type="dxa"/>
          </w:tcPr>
          <w:p w14:paraId="0C0614A8" w14:textId="06B26A41" w:rsidR="002A0973" w:rsidRPr="00E35706" w:rsidRDefault="00F07A75" w:rsidP="00863AD8">
            <w:pPr>
              <w:pStyle w:val="acctfourfigures"/>
              <w:tabs>
                <w:tab w:val="clear" w:pos="765"/>
              </w:tabs>
              <w:spacing w:line="280" w:lineRule="atLeast"/>
              <w:ind w:left="-79" w:right="-79"/>
              <w:jc w:val="center"/>
              <w:rPr>
                <w:szCs w:val="22"/>
              </w:rPr>
            </w:pPr>
            <w:r w:rsidRPr="00E35706">
              <w:rPr>
                <w:szCs w:val="22"/>
              </w:rPr>
              <w:t>30 June</w:t>
            </w:r>
          </w:p>
          <w:p w14:paraId="636A1FFF" w14:textId="65C10088" w:rsidR="002A0973" w:rsidRPr="00E35706" w:rsidRDefault="002A0973" w:rsidP="00863AD8">
            <w:pPr>
              <w:pStyle w:val="acctfourfigures"/>
              <w:tabs>
                <w:tab w:val="clear" w:pos="765"/>
              </w:tabs>
              <w:spacing w:line="280" w:lineRule="atLeast"/>
              <w:ind w:left="-79" w:right="-79"/>
              <w:jc w:val="center"/>
              <w:rPr>
                <w:szCs w:val="22"/>
              </w:rPr>
            </w:pPr>
            <w:r w:rsidRPr="00E35706">
              <w:rPr>
                <w:szCs w:val="22"/>
              </w:rPr>
              <w:t>2026</w:t>
            </w:r>
          </w:p>
        </w:tc>
        <w:tc>
          <w:tcPr>
            <w:tcW w:w="180" w:type="dxa"/>
          </w:tcPr>
          <w:p w14:paraId="795A6E99" w14:textId="77777777" w:rsidR="002A0973" w:rsidRPr="00E35706" w:rsidRDefault="002A0973" w:rsidP="00863AD8">
            <w:pPr>
              <w:pStyle w:val="acctfourfigures"/>
              <w:tabs>
                <w:tab w:val="clear" w:pos="765"/>
              </w:tabs>
              <w:spacing w:line="280" w:lineRule="atLeast"/>
              <w:ind w:left="-79" w:right="-79"/>
              <w:jc w:val="center"/>
              <w:rPr>
                <w:szCs w:val="22"/>
              </w:rPr>
            </w:pPr>
          </w:p>
        </w:tc>
        <w:tc>
          <w:tcPr>
            <w:tcW w:w="1260" w:type="dxa"/>
            <w:vAlign w:val="bottom"/>
          </w:tcPr>
          <w:p w14:paraId="1D51D22E" w14:textId="5BBC7BCC" w:rsidR="002A0973" w:rsidRPr="00E35706" w:rsidRDefault="002A0973" w:rsidP="00863AD8">
            <w:pPr>
              <w:pStyle w:val="acctfourfigures"/>
              <w:tabs>
                <w:tab w:val="clear" w:pos="765"/>
              </w:tabs>
              <w:spacing w:line="280" w:lineRule="atLeast"/>
              <w:ind w:left="-79" w:right="-79"/>
              <w:jc w:val="center"/>
              <w:rPr>
                <w:szCs w:val="22"/>
              </w:rPr>
            </w:pPr>
            <w:r w:rsidRPr="00E35706">
              <w:rPr>
                <w:szCs w:val="22"/>
              </w:rPr>
              <w:t>31 December 2025</w:t>
            </w:r>
          </w:p>
        </w:tc>
        <w:tc>
          <w:tcPr>
            <w:tcW w:w="180" w:type="dxa"/>
          </w:tcPr>
          <w:p w14:paraId="065916E1" w14:textId="77777777" w:rsidR="002A0973" w:rsidRPr="00E35706" w:rsidRDefault="002A0973" w:rsidP="00863AD8">
            <w:pPr>
              <w:pStyle w:val="acctfourfigures"/>
              <w:tabs>
                <w:tab w:val="clear" w:pos="765"/>
              </w:tabs>
              <w:spacing w:line="280" w:lineRule="atLeast"/>
              <w:ind w:left="-79" w:right="-79"/>
              <w:jc w:val="center"/>
              <w:rPr>
                <w:szCs w:val="22"/>
              </w:rPr>
            </w:pPr>
          </w:p>
        </w:tc>
        <w:tc>
          <w:tcPr>
            <w:tcW w:w="1080" w:type="dxa"/>
          </w:tcPr>
          <w:p w14:paraId="20529FC7" w14:textId="77777777" w:rsidR="00F07A75" w:rsidRPr="00E35706" w:rsidRDefault="00F07A75" w:rsidP="00F07A75">
            <w:pPr>
              <w:pStyle w:val="acctfourfigures"/>
              <w:tabs>
                <w:tab w:val="clear" w:pos="765"/>
              </w:tabs>
              <w:spacing w:line="280" w:lineRule="atLeast"/>
              <w:ind w:left="-79" w:right="-79"/>
              <w:jc w:val="center"/>
              <w:rPr>
                <w:szCs w:val="22"/>
              </w:rPr>
            </w:pPr>
            <w:r w:rsidRPr="00E35706">
              <w:rPr>
                <w:szCs w:val="22"/>
              </w:rPr>
              <w:t>30 June</w:t>
            </w:r>
          </w:p>
          <w:p w14:paraId="22CF7129" w14:textId="1CC85103" w:rsidR="002A0973" w:rsidRPr="00E35706" w:rsidRDefault="00F07A75" w:rsidP="00F07A75">
            <w:pPr>
              <w:pStyle w:val="acctfourfigures"/>
              <w:tabs>
                <w:tab w:val="clear" w:pos="765"/>
                <w:tab w:val="decimal" w:pos="629"/>
              </w:tabs>
              <w:spacing w:line="280" w:lineRule="atLeast"/>
              <w:ind w:left="-91" w:right="97"/>
              <w:jc w:val="center"/>
              <w:rPr>
                <w:szCs w:val="22"/>
              </w:rPr>
            </w:pPr>
            <w:r w:rsidRPr="00E35706">
              <w:rPr>
                <w:szCs w:val="22"/>
              </w:rPr>
              <w:t>2026</w:t>
            </w:r>
          </w:p>
        </w:tc>
        <w:tc>
          <w:tcPr>
            <w:tcW w:w="181" w:type="dxa"/>
          </w:tcPr>
          <w:p w14:paraId="0B34E6F3" w14:textId="77777777" w:rsidR="002A0973" w:rsidRPr="00E35706" w:rsidRDefault="002A0973" w:rsidP="00863AD8">
            <w:pPr>
              <w:pStyle w:val="acctfourfigures"/>
              <w:spacing w:line="280" w:lineRule="atLeast"/>
              <w:jc w:val="center"/>
              <w:rPr>
                <w:szCs w:val="22"/>
              </w:rPr>
            </w:pPr>
          </w:p>
        </w:tc>
        <w:tc>
          <w:tcPr>
            <w:tcW w:w="1320" w:type="dxa"/>
            <w:vAlign w:val="bottom"/>
          </w:tcPr>
          <w:p w14:paraId="078C9C79" w14:textId="64B333EB" w:rsidR="002A0973" w:rsidRPr="00E35706" w:rsidRDefault="002A0973" w:rsidP="00863AD8">
            <w:pPr>
              <w:pStyle w:val="acctfourfigures"/>
              <w:tabs>
                <w:tab w:val="clear" w:pos="765"/>
              </w:tabs>
              <w:spacing w:line="280" w:lineRule="atLeast"/>
              <w:ind w:left="-172" w:right="-50"/>
              <w:jc w:val="center"/>
              <w:rPr>
                <w:szCs w:val="22"/>
              </w:rPr>
            </w:pPr>
            <w:r w:rsidRPr="00E35706">
              <w:rPr>
                <w:szCs w:val="22"/>
              </w:rPr>
              <w:t>31 December 2025</w:t>
            </w:r>
          </w:p>
        </w:tc>
      </w:tr>
      <w:tr w:rsidR="006472EB" w:rsidRPr="00E35706" w14:paraId="5A7D06EC" w14:textId="77777777" w:rsidTr="00863AD8">
        <w:trPr>
          <w:cantSplit/>
          <w:trHeight w:val="63"/>
        </w:trPr>
        <w:tc>
          <w:tcPr>
            <w:tcW w:w="3509" w:type="dxa"/>
          </w:tcPr>
          <w:p w14:paraId="0BBB8EFE" w14:textId="77777777" w:rsidR="006472EB" w:rsidRPr="00E35706" w:rsidRDefault="006472EB" w:rsidP="006472EB">
            <w:pPr>
              <w:tabs>
                <w:tab w:val="left" w:pos="191"/>
              </w:tabs>
              <w:spacing w:line="280" w:lineRule="atLeast"/>
              <w:ind w:left="191" w:right="-68" w:hanging="191"/>
              <w:rPr>
                <w:rFonts w:ascii="Times New Roman" w:hAnsi="Times New Roman"/>
                <w:b/>
                <w:bCs/>
                <w:color w:val="0000FF"/>
                <w:sz w:val="22"/>
                <w:szCs w:val="22"/>
              </w:rPr>
            </w:pPr>
          </w:p>
        </w:tc>
        <w:tc>
          <w:tcPr>
            <w:tcW w:w="540" w:type="dxa"/>
          </w:tcPr>
          <w:p w14:paraId="356961C4" w14:textId="77777777" w:rsidR="006472EB" w:rsidRPr="00E35706" w:rsidRDefault="006472EB" w:rsidP="006472EB">
            <w:pPr>
              <w:pStyle w:val="acctfourfigures"/>
              <w:tabs>
                <w:tab w:val="clear" w:pos="765"/>
              </w:tabs>
              <w:spacing w:line="280" w:lineRule="atLeast"/>
              <w:jc w:val="center"/>
              <w:rPr>
                <w:i/>
                <w:iCs/>
                <w:szCs w:val="22"/>
                <w:lang w:bidi="th-TH"/>
              </w:rPr>
            </w:pPr>
          </w:p>
        </w:tc>
        <w:tc>
          <w:tcPr>
            <w:tcW w:w="5281" w:type="dxa"/>
            <w:gridSpan w:val="7"/>
          </w:tcPr>
          <w:p w14:paraId="18520876" w14:textId="0FD6021A" w:rsidR="006472EB" w:rsidRPr="00E35706" w:rsidRDefault="006472EB" w:rsidP="006472EB">
            <w:pPr>
              <w:pStyle w:val="acctfourfigures"/>
              <w:tabs>
                <w:tab w:val="clear" w:pos="765"/>
              </w:tabs>
              <w:spacing w:line="280" w:lineRule="atLeast"/>
              <w:jc w:val="center"/>
              <w:rPr>
                <w:i/>
                <w:iCs/>
                <w:szCs w:val="22"/>
                <w:lang w:bidi="th-TH"/>
              </w:rPr>
            </w:pPr>
            <w:r w:rsidRPr="00E35706">
              <w:rPr>
                <w:i/>
                <w:iCs/>
                <w:szCs w:val="22"/>
                <w:lang w:bidi="th-TH"/>
              </w:rPr>
              <w:t>(in thousand Baht)</w:t>
            </w:r>
          </w:p>
        </w:tc>
      </w:tr>
      <w:tr w:rsidR="006472EB" w:rsidRPr="00E35706" w14:paraId="25A82C49" w14:textId="77777777">
        <w:trPr>
          <w:cantSplit/>
          <w:trHeight w:val="191"/>
        </w:trPr>
        <w:tc>
          <w:tcPr>
            <w:tcW w:w="3509" w:type="dxa"/>
          </w:tcPr>
          <w:p w14:paraId="097F820D" w14:textId="77777777" w:rsidR="006472EB" w:rsidRPr="00E35706" w:rsidRDefault="006472EB" w:rsidP="006472EB">
            <w:pPr>
              <w:tabs>
                <w:tab w:val="left" w:pos="191"/>
              </w:tabs>
              <w:spacing w:line="280" w:lineRule="atLeast"/>
              <w:ind w:left="191" w:hanging="182"/>
              <w:rPr>
                <w:rFonts w:ascii="Times New Roman" w:hAnsi="Times New Roman"/>
                <w:sz w:val="22"/>
                <w:szCs w:val="22"/>
              </w:rPr>
            </w:pPr>
            <w:r w:rsidRPr="00E35706">
              <w:rPr>
                <w:rFonts w:ascii="Times New Roman" w:hAnsi="Times New Roman"/>
                <w:sz w:val="22"/>
                <w:szCs w:val="22"/>
              </w:rPr>
              <w:t>Short-term loans from financial institutions</w:t>
            </w:r>
          </w:p>
        </w:tc>
        <w:tc>
          <w:tcPr>
            <w:tcW w:w="540" w:type="dxa"/>
            <w:vAlign w:val="bottom"/>
          </w:tcPr>
          <w:p w14:paraId="7BACD8ED" w14:textId="77777777" w:rsidR="006472EB" w:rsidRPr="00E35706" w:rsidRDefault="006472EB" w:rsidP="006472EB">
            <w:pPr>
              <w:pStyle w:val="acctfourfigures"/>
              <w:tabs>
                <w:tab w:val="clear" w:pos="765"/>
              </w:tabs>
              <w:spacing w:line="280" w:lineRule="atLeast"/>
              <w:ind w:right="-79"/>
              <w:rPr>
                <w:szCs w:val="22"/>
              </w:rPr>
            </w:pPr>
          </w:p>
        </w:tc>
        <w:tc>
          <w:tcPr>
            <w:tcW w:w="1080" w:type="dxa"/>
          </w:tcPr>
          <w:p w14:paraId="6C57294E" w14:textId="77777777" w:rsidR="003D195F" w:rsidRPr="00E35706" w:rsidRDefault="003D195F" w:rsidP="006472EB">
            <w:pPr>
              <w:pStyle w:val="acctfourfigures"/>
              <w:tabs>
                <w:tab w:val="clear" w:pos="765"/>
                <w:tab w:val="decimal" w:pos="820"/>
              </w:tabs>
              <w:spacing w:line="280" w:lineRule="atLeast"/>
              <w:ind w:left="-91" w:right="-79"/>
              <w:rPr>
                <w:rFonts w:cstheme="minorBidi"/>
                <w:szCs w:val="28"/>
                <w:lang w:bidi="th-TH"/>
              </w:rPr>
            </w:pPr>
          </w:p>
          <w:p w14:paraId="310B02BF" w14:textId="647C55E0" w:rsidR="00F236E3" w:rsidRPr="00E35706" w:rsidRDefault="00F236E3" w:rsidP="00D74AFF">
            <w:pPr>
              <w:pStyle w:val="acctfourfigures"/>
              <w:tabs>
                <w:tab w:val="clear" w:pos="765"/>
                <w:tab w:val="decimal" w:pos="804"/>
              </w:tabs>
              <w:spacing w:line="280" w:lineRule="atLeast"/>
              <w:ind w:left="-91" w:right="-79"/>
              <w:rPr>
                <w:rFonts w:cstheme="minorBidi"/>
                <w:szCs w:val="28"/>
                <w:lang w:val="en-US" w:bidi="th-TH"/>
              </w:rPr>
            </w:pPr>
            <w:r w:rsidRPr="00E35706">
              <w:rPr>
                <w:szCs w:val="22"/>
              </w:rPr>
              <w:t>495,959</w:t>
            </w:r>
          </w:p>
        </w:tc>
        <w:tc>
          <w:tcPr>
            <w:tcW w:w="180" w:type="dxa"/>
            <w:vAlign w:val="bottom"/>
          </w:tcPr>
          <w:p w14:paraId="0E751C9A" w14:textId="77777777" w:rsidR="006472EB" w:rsidRPr="00E35706" w:rsidRDefault="006472EB" w:rsidP="006472EB">
            <w:pPr>
              <w:pStyle w:val="acctfourfigures"/>
              <w:tabs>
                <w:tab w:val="clear" w:pos="765"/>
              </w:tabs>
              <w:spacing w:line="280" w:lineRule="atLeast"/>
              <w:ind w:left="-79" w:right="-79"/>
              <w:jc w:val="center"/>
              <w:rPr>
                <w:szCs w:val="22"/>
              </w:rPr>
            </w:pPr>
          </w:p>
        </w:tc>
        <w:tc>
          <w:tcPr>
            <w:tcW w:w="1260" w:type="dxa"/>
            <w:vAlign w:val="bottom"/>
          </w:tcPr>
          <w:p w14:paraId="3DD6F0CD" w14:textId="63704993" w:rsidR="006472EB" w:rsidRPr="00E35706" w:rsidRDefault="00824727" w:rsidP="006472EB">
            <w:pPr>
              <w:pStyle w:val="acctfourfigures"/>
              <w:tabs>
                <w:tab w:val="clear" w:pos="765"/>
                <w:tab w:val="decimal" w:pos="913"/>
              </w:tabs>
              <w:spacing w:line="280" w:lineRule="atLeast"/>
              <w:ind w:left="-79" w:right="-79"/>
              <w:rPr>
                <w:szCs w:val="22"/>
              </w:rPr>
            </w:pPr>
            <w:r w:rsidRPr="00E35706">
              <w:rPr>
                <w:szCs w:val="22"/>
                <w:lang w:val="en-US"/>
              </w:rPr>
              <w:t>422,840</w:t>
            </w:r>
          </w:p>
        </w:tc>
        <w:tc>
          <w:tcPr>
            <w:tcW w:w="180" w:type="dxa"/>
            <w:vAlign w:val="bottom"/>
          </w:tcPr>
          <w:p w14:paraId="382165C3" w14:textId="77777777" w:rsidR="006472EB" w:rsidRPr="00E35706" w:rsidRDefault="006472EB" w:rsidP="006472EB">
            <w:pPr>
              <w:pStyle w:val="acctfourfigures"/>
              <w:tabs>
                <w:tab w:val="clear" w:pos="765"/>
              </w:tabs>
              <w:spacing w:line="280" w:lineRule="atLeast"/>
              <w:ind w:left="-79" w:right="-79"/>
              <w:jc w:val="center"/>
              <w:rPr>
                <w:szCs w:val="22"/>
              </w:rPr>
            </w:pPr>
          </w:p>
        </w:tc>
        <w:tc>
          <w:tcPr>
            <w:tcW w:w="1080" w:type="dxa"/>
            <w:vAlign w:val="bottom"/>
          </w:tcPr>
          <w:p w14:paraId="7449CBB1" w14:textId="7D453E87" w:rsidR="003D195F" w:rsidRPr="00E35706" w:rsidRDefault="006E247E" w:rsidP="00FF4898">
            <w:pPr>
              <w:pStyle w:val="acctfourfigures"/>
              <w:tabs>
                <w:tab w:val="clear" w:pos="765"/>
                <w:tab w:val="decimal" w:pos="641"/>
              </w:tabs>
              <w:spacing w:line="280" w:lineRule="atLeast"/>
              <w:ind w:left="-91" w:right="-79"/>
              <w:rPr>
                <w:szCs w:val="22"/>
              </w:rPr>
            </w:pPr>
            <w:r w:rsidRPr="00E35706">
              <w:rPr>
                <w:szCs w:val="22"/>
              </w:rPr>
              <w:t>-</w:t>
            </w:r>
          </w:p>
        </w:tc>
        <w:tc>
          <w:tcPr>
            <w:tcW w:w="181" w:type="dxa"/>
            <w:vAlign w:val="bottom"/>
          </w:tcPr>
          <w:p w14:paraId="4E184E0B" w14:textId="77777777" w:rsidR="006472EB" w:rsidRPr="00E35706" w:rsidRDefault="006472EB" w:rsidP="006472EB">
            <w:pPr>
              <w:pStyle w:val="acctfourfigures"/>
              <w:tabs>
                <w:tab w:val="clear" w:pos="765"/>
              </w:tabs>
              <w:spacing w:line="280" w:lineRule="atLeast"/>
              <w:ind w:left="-79" w:right="-79"/>
              <w:jc w:val="center"/>
              <w:rPr>
                <w:szCs w:val="22"/>
              </w:rPr>
            </w:pPr>
          </w:p>
        </w:tc>
        <w:tc>
          <w:tcPr>
            <w:tcW w:w="1320" w:type="dxa"/>
            <w:vAlign w:val="bottom"/>
          </w:tcPr>
          <w:p w14:paraId="1576E8DF" w14:textId="308C41CC" w:rsidR="006472EB" w:rsidRPr="00E35706" w:rsidRDefault="00824727" w:rsidP="00863AD8">
            <w:pPr>
              <w:pStyle w:val="acctfourfigures"/>
              <w:tabs>
                <w:tab w:val="clear" w:pos="765"/>
                <w:tab w:val="decimal" w:pos="816"/>
              </w:tabs>
              <w:spacing w:line="280" w:lineRule="atLeast"/>
              <w:ind w:left="-79" w:right="-79"/>
              <w:rPr>
                <w:szCs w:val="22"/>
              </w:rPr>
            </w:pPr>
            <w:r w:rsidRPr="00E35706">
              <w:rPr>
                <w:szCs w:val="22"/>
              </w:rPr>
              <w:t>-</w:t>
            </w:r>
          </w:p>
        </w:tc>
      </w:tr>
      <w:tr w:rsidR="002A0973" w:rsidRPr="00E35706" w14:paraId="79DAA53E" w14:textId="77777777">
        <w:trPr>
          <w:cantSplit/>
          <w:trHeight w:val="191"/>
        </w:trPr>
        <w:tc>
          <w:tcPr>
            <w:tcW w:w="3509" w:type="dxa"/>
          </w:tcPr>
          <w:p w14:paraId="4B941493" w14:textId="68AD8F32" w:rsidR="002A0973" w:rsidRPr="00E35706" w:rsidRDefault="002A0973" w:rsidP="006472EB">
            <w:pPr>
              <w:tabs>
                <w:tab w:val="left" w:pos="191"/>
              </w:tabs>
              <w:spacing w:line="280" w:lineRule="atLeast"/>
              <w:ind w:left="191" w:hanging="182"/>
              <w:rPr>
                <w:rFonts w:ascii="Times New Roman" w:hAnsi="Times New Roman"/>
                <w:sz w:val="22"/>
                <w:szCs w:val="22"/>
              </w:rPr>
            </w:pPr>
            <w:r w:rsidRPr="00E35706">
              <w:rPr>
                <w:rFonts w:ascii="Times New Roman" w:hAnsi="Times New Roman"/>
                <w:sz w:val="22"/>
                <w:szCs w:val="22"/>
              </w:rPr>
              <w:t>Current portion of long-term loans from related parties</w:t>
            </w:r>
          </w:p>
        </w:tc>
        <w:tc>
          <w:tcPr>
            <w:tcW w:w="540" w:type="dxa"/>
            <w:vAlign w:val="bottom"/>
          </w:tcPr>
          <w:p w14:paraId="0AE62565" w14:textId="72188E87" w:rsidR="002A0973" w:rsidRPr="00E35706" w:rsidRDefault="002B2421" w:rsidP="002B2421">
            <w:pPr>
              <w:pStyle w:val="acctfourfigures"/>
              <w:tabs>
                <w:tab w:val="clear" w:pos="765"/>
              </w:tabs>
              <w:spacing w:line="280" w:lineRule="atLeast"/>
              <w:ind w:left="-91" w:right="-79"/>
              <w:jc w:val="center"/>
              <w:rPr>
                <w:szCs w:val="22"/>
              </w:rPr>
            </w:pPr>
            <w:r w:rsidRPr="00E35706">
              <w:rPr>
                <w:i/>
                <w:iCs/>
                <w:szCs w:val="22"/>
              </w:rPr>
              <w:t>2</w:t>
            </w:r>
          </w:p>
        </w:tc>
        <w:tc>
          <w:tcPr>
            <w:tcW w:w="1080" w:type="dxa"/>
          </w:tcPr>
          <w:p w14:paraId="73B7B583" w14:textId="77777777" w:rsidR="002A0973" w:rsidRPr="00E35706" w:rsidRDefault="002A0973" w:rsidP="00FF4898">
            <w:pPr>
              <w:pStyle w:val="acctfourfigures"/>
              <w:tabs>
                <w:tab w:val="clear" w:pos="765"/>
                <w:tab w:val="decimal" w:pos="548"/>
              </w:tabs>
              <w:spacing w:line="280" w:lineRule="atLeast"/>
              <w:ind w:left="-79" w:right="-79"/>
              <w:rPr>
                <w:szCs w:val="22"/>
              </w:rPr>
            </w:pPr>
          </w:p>
          <w:p w14:paraId="3A355867" w14:textId="69BB5FA5" w:rsidR="006E247E" w:rsidRPr="00E35706" w:rsidRDefault="006E247E" w:rsidP="00FF4898">
            <w:pPr>
              <w:pStyle w:val="acctfourfigures"/>
              <w:tabs>
                <w:tab w:val="clear" w:pos="765"/>
                <w:tab w:val="decimal" w:pos="548"/>
              </w:tabs>
              <w:spacing w:line="280" w:lineRule="atLeast"/>
              <w:ind w:left="-79" w:right="-79"/>
              <w:rPr>
                <w:szCs w:val="22"/>
              </w:rPr>
            </w:pPr>
            <w:r w:rsidRPr="00E35706">
              <w:rPr>
                <w:szCs w:val="22"/>
              </w:rPr>
              <w:t>-</w:t>
            </w:r>
          </w:p>
        </w:tc>
        <w:tc>
          <w:tcPr>
            <w:tcW w:w="180" w:type="dxa"/>
            <w:vAlign w:val="bottom"/>
          </w:tcPr>
          <w:p w14:paraId="2B8D308D" w14:textId="77777777" w:rsidR="002A0973" w:rsidRPr="00E35706" w:rsidRDefault="002A0973" w:rsidP="006472EB">
            <w:pPr>
              <w:pStyle w:val="acctfourfigures"/>
              <w:tabs>
                <w:tab w:val="clear" w:pos="765"/>
              </w:tabs>
              <w:spacing w:line="280" w:lineRule="atLeast"/>
              <w:ind w:left="-79" w:right="-79"/>
              <w:jc w:val="center"/>
              <w:rPr>
                <w:szCs w:val="22"/>
              </w:rPr>
            </w:pPr>
          </w:p>
        </w:tc>
        <w:tc>
          <w:tcPr>
            <w:tcW w:w="1260" w:type="dxa"/>
            <w:vAlign w:val="bottom"/>
          </w:tcPr>
          <w:p w14:paraId="628C4F7C" w14:textId="08A17F94" w:rsidR="002A0973" w:rsidRPr="00E35706" w:rsidRDefault="00824727" w:rsidP="006472EB">
            <w:pPr>
              <w:pStyle w:val="acctfourfigures"/>
              <w:tabs>
                <w:tab w:val="clear" w:pos="765"/>
                <w:tab w:val="decimal" w:pos="913"/>
              </w:tabs>
              <w:spacing w:line="280" w:lineRule="atLeast"/>
              <w:ind w:left="-79" w:right="-79"/>
              <w:rPr>
                <w:szCs w:val="22"/>
              </w:rPr>
            </w:pPr>
            <w:r w:rsidRPr="00E35706">
              <w:rPr>
                <w:szCs w:val="22"/>
                <w:lang w:val="en-US"/>
              </w:rPr>
              <w:t>17,750</w:t>
            </w:r>
          </w:p>
        </w:tc>
        <w:tc>
          <w:tcPr>
            <w:tcW w:w="180" w:type="dxa"/>
            <w:vAlign w:val="bottom"/>
          </w:tcPr>
          <w:p w14:paraId="3BD24614" w14:textId="77777777" w:rsidR="002A0973" w:rsidRPr="00E35706" w:rsidRDefault="002A0973" w:rsidP="006472EB">
            <w:pPr>
              <w:pStyle w:val="acctfourfigures"/>
              <w:tabs>
                <w:tab w:val="clear" w:pos="765"/>
              </w:tabs>
              <w:spacing w:line="280" w:lineRule="atLeast"/>
              <w:ind w:left="-79" w:right="-79"/>
              <w:jc w:val="center"/>
              <w:rPr>
                <w:szCs w:val="22"/>
              </w:rPr>
            </w:pPr>
          </w:p>
        </w:tc>
        <w:tc>
          <w:tcPr>
            <w:tcW w:w="1080" w:type="dxa"/>
            <w:vAlign w:val="bottom"/>
          </w:tcPr>
          <w:p w14:paraId="0CD734AD" w14:textId="647CADFD" w:rsidR="002A0973" w:rsidRPr="00E35706" w:rsidRDefault="006E247E" w:rsidP="00FF4898">
            <w:pPr>
              <w:pStyle w:val="acctfourfigures"/>
              <w:tabs>
                <w:tab w:val="clear" w:pos="765"/>
                <w:tab w:val="decimal" w:pos="641"/>
              </w:tabs>
              <w:spacing w:line="280" w:lineRule="atLeast"/>
              <w:ind w:left="-91" w:right="-79"/>
              <w:rPr>
                <w:szCs w:val="22"/>
              </w:rPr>
            </w:pPr>
            <w:r w:rsidRPr="00E35706">
              <w:rPr>
                <w:szCs w:val="22"/>
              </w:rPr>
              <w:t>-</w:t>
            </w:r>
          </w:p>
        </w:tc>
        <w:tc>
          <w:tcPr>
            <w:tcW w:w="181" w:type="dxa"/>
            <w:vAlign w:val="bottom"/>
          </w:tcPr>
          <w:p w14:paraId="370C884C" w14:textId="77777777" w:rsidR="002A0973" w:rsidRPr="00E35706" w:rsidRDefault="002A0973" w:rsidP="006472EB">
            <w:pPr>
              <w:pStyle w:val="acctfourfigures"/>
              <w:tabs>
                <w:tab w:val="clear" w:pos="765"/>
              </w:tabs>
              <w:spacing w:line="280" w:lineRule="atLeast"/>
              <w:ind w:left="-79" w:right="-79"/>
              <w:jc w:val="center"/>
              <w:rPr>
                <w:szCs w:val="22"/>
              </w:rPr>
            </w:pPr>
          </w:p>
        </w:tc>
        <w:tc>
          <w:tcPr>
            <w:tcW w:w="1320" w:type="dxa"/>
            <w:vAlign w:val="bottom"/>
          </w:tcPr>
          <w:p w14:paraId="76D58EF8" w14:textId="03F1F597" w:rsidR="002A0973" w:rsidRPr="00E35706" w:rsidRDefault="00B32BE3" w:rsidP="00863AD8">
            <w:pPr>
              <w:pStyle w:val="acctfourfigures"/>
              <w:tabs>
                <w:tab w:val="clear" w:pos="765"/>
                <w:tab w:val="decimal" w:pos="816"/>
              </w:tabs>
              <w:spacing w:line="280" w:lineRule="atLeast"/>
              <w:ind w:left="-79" w:right="-79"/>
              <w:rPr>
                <w:szCs w:val="22"/>
              </w:rPr>
            </w:pPr>
            <w:r w:rsidRPr="00E35706">
              <w:rPr>
                <w:szCs w:val="22"/>
              </w:rPr>
              <w:t>-</w:t>
            </w:r>
          </w:p>
        </w:tc>
      </w:tr>
      <w:tr w:rsidR="006472EB" w:rsidRPr="00E35706" w14:paraId="79CE666D" w14:textId="77777777">
        <w:trPr>
          <w:cantSplit/>
          <w:trHeight w:val="69"/>
        </w:trPr>
        <w:tc>
          <w:tcPr>
            <w:tcW w:w="3509" w:type="dxa"/>
          </w:tcPr>
          <w:p w14:paraId="11674E59" w14:textId="4CB79518" w:rsidR="006472EB" w:rsidRPr="00E35706" w:rsidRDefault="006472EB" w:rsidP="006472EB">
            <w:pPr>
              <w:tabs>
                <w:tab w:val="left" w:pos="191"/>
              </w:tabs>
              <w:spacing w:line="280" w:lineRule="atLeast"/>
              <w:ind w:left="191" w:hanging="182"/>
              <w:rPr>
                <w:rFonts w:ascii="Times New Roman" w:hAnsi="Times New Roman"/>
                <w:sz w:val="22"/>
                <w:szCs w:val="22"/>
              </w:rPr>
            </w:pPr>
            <w:r w:rsidRPr="00E35706">
              <w:rPr>
                <w:rFonts w:ascii="Times New Roman" w:hAnsi="Times New Roman"/>
                <w:sz w:val="22"/>
                <w:szCs w:val="22"/>
              </w:rPr>
              <w:t>Short-term loans from related part</w:t>
            </w:r>
            <w:r w:rsidR="00ED103E" w:rsidRPr="00E35706">
              <w:rPr>
                <w:rFonts w:ascii="Times New Roman" w:hAnsi="Times New Roman"/>
                <w:sz w:val="22"/>
                <w:szCs w:val="22"/>
              </w:rPr>
              <w:t>y</w:t>
            </w:r>
          </w:p>
        </w:tc>
        <w:tc>
          <w:tcPr>
            <w:tcW w:w="540" w:type="dxa"/>
            <w:vAlign w:val="bottom"/>
          </w:tcPr>
          <w:p w14:paraId="433568F3" w14:textId="5A7734AA" w:rsidR="006472EB" w:rsidRPr="00E35706" w:rsidRDefault="006472EB" w:rsidP="006472EB">
            <w:pPr>
              <w:pStyle w:val="acctfourfigures"/>
              <w:tabs>
                <w:tab w:val="clear" w:pos="765"/>
              </w:tabs>
              <w:spacing w:line="280" w:lineRule="atLeast"/>
              <w:ind w:left="-91" w:right="-79"/>
              <w:jc w:val="center"/>
              <w:rPr>
                <w:i/>
                <w:iCs/>
                <w:szCs w:val="22"/>
              </w:rPr>
            </w:pPr>
            <w:r w:rsidRPr="00E35706">
              <w:rPr>
                <w:i/>
                <w:iCs/>
                <w:szCs w:val="22"/>
              </w:rPr>
              <w:t>2</w:t>
            </w:r>
          </w:p>
        </w:tc>
        <w:tc>
          <w:tcPr>
            <w:tcW w:w="1080" w:type="dxa"/>
          </w:tcPr>
          <w:p w14:paraId="73080A17" w14:textId="4AD9A1E3" w:rsidR="006472EB" w:rsidRPr="00E35706" w:rsidRDefault="00607FCB" w:rsidP="006472EB">
            <w:pPr>
              <w:pStyle w:val="acctfourfigures"/>
              <w:tabs>
                <w:tab w:val="clear" w:pos="765"/>
                <w:tab w:val="decimal" w:pos="820"/>
              </w:tabs>
              <w:spacing w:line="280" w:lineRule="atLeast"/>
              <w:ind w:left="-91" w:right="-79"/>
              <w:rPr>
                <w:szCs w:val="22"/>
              </w:rPr>
            </w:pPr>
            <w:r w:rsidRPr="00E35706">
              <w:rPr>
                <w:szCs w:val="22"/>
              </w:rPr>
              <w:t>5,000</w:t>
            </w:r>
          </w:p>
        </w:tc>
        <w:tc>
          <w:tcPr>
            <w:tcW w:w="180" w:type="dxa"/>
            <w:vAlign w:val="bottom"/>
          </w:tcPr>
          <w:p w14:paraId="16781011" w14:textId="77777777" w:rsidR="006472EB" w:rsidRPr="00E35706" w:rsidRDefault="006472EB" w:rsidP="006472EB">
            <w:pPr>
              <w:pStyle w:val="acctfourfigures"/>
              <w:tabs>
                <w:tab w:val="clear" w:pos="765"/>
                <w:tab w:val="decimal" w:pos="728"/>
              </w:tabs>
              <w:spacing w:line="280" w:lineRule="atLeast"/>
              <w:ind w:left="-79" w:right="-79"/>
              <w:jc w:val="center"/>
              <w:rPr>
                <w:szCs w:val="22"/>
              </w:rPr>
            </w:pPr>
          </w:p>
        </w:tc>
        <w:tc>
          <w:tcPr>
            <w:tcW w:w="1260" w:type="dxa"/>
            <w:vAlign w:val="bottom"/>
          </w:tcPr>
          <w:p w14:paraId="170D0B75" w14:textId="52F10B17" w:rsidR="006472EB" w:rsidRPr="00E35706" w:rsidRDefault="006472EB" w:rsidP="006472EB">
            <w:pPr>
              <w:pStyle w:val="acctfourfigures"/>
              <w:tabs>
                <w:tab w:val="clear" w:pos="765"/>
                <w:tab w:val="decimal" w:pos="913"/>
              </w:tabs>
              <w:spacing w:line="280" w:lineRule="atLeast"/>
              <w:ind w:left="-79" w:right="-79"/>
              <w:rPr>
                <w:rFonts w:cs="Angsana New"/>
                <w:szCs w:val="22"/>
                <w:lang w:val="en-US" w:bidi="th-TH"/>
              </w:rPr>
            </w:pPr>
            <w:r w:rsidRPr="00E35706">
              <w:rPr>
                <w:szCs w:val="22"/>
              </w:rPr>
              <w:t>5,000</w:t>
            </w:r>
          </w:p>
        </w:tc>
        <w:tc>
          <w:tcPr>
            <w:tcW w:w="180" w:type="dxa"/>
            <w:vAlign w:val="bottom"/>
          </w:tcPr>
          <w:p w14:paraId="7F9C7681" w14:textId="77777777" w:rsidR="006472EB" w:rsidRPr="00E35706" w:rsidRDefault="006472EB" w:rsidP="006472EB">
            <w:pPr>
              <w:pStyle w:val="acctfourfigures"/>
              <w:tabs>
                <w:tab w:val="clear" w:pos="765"/>
              </w:tabs>
              <w:spacing w:line="280" w:lineRule="atLeast"/>
              <w:ind w:left="-79" w:right="-79"/>
              <w:jc w:val="center"/>
              <w:rPr>
                <w:szCs w:val="22"/>
              </w:rPr>
            </w:pPr>
          </w:p>
        </w:tc>
        <w:tc>
          <w:tcPr>
            <w:tcW w:w="1080" w:type="dxa"/>
            <w:vAlign w:val="bottom"/>
          </w:tcPr>
          <w:p w14:paraId="307B2A60" w14:textId="1E2BA0F3" w:rsidR="006472EB" w:rsidRPr="00E35706" w:rsidRDefault="006E247E" w:rsidP="006472EB">
            <w:pPr>
              <w:pStyle w:val="acctfourfigures"/>
              <w:tabs>
                <w:tab w:val="clear" w:pos="765"/>
                <w:tab w:val="decimal" w:pos="641"/>
              </w:tabs>
              <w:spacing w:line="280" w:lineRule="atLeast"/>
              <w:ind w:left="-91" w:right="-79"/>
              <w:rPr>
                <w:szCs w:val="22"/>
              </w:rPr>
            </w:pPr>
            <w:r w:rsidRPr="00E35706">
              <w:rPr>
                <w:szCs w:val="22"/>
              </w:rPr>
              <w:t>-</w:t>
            </w:r>
          </w:p>
        </w:tc>
        <w:tc>
          <w:tcPr>
            <w:tcW w:w="181" w:type="dxa"/>
            <w:vAlign w:val="bottom"/>
          </w:tcPr>
          <w:p w14:paraId="001573EE" w14:textId="77777777" w:rsidR="006472EB" w:rsidRPr="00E35706" w:rsidRDefault="006472EB" w:rsidP="006472EB">
            <w:pPr>
              <w:pStyle w:val="acctfourfigures"/>
              <w:tabs>
                <w:tab w:val="clear" w:pos="765"/>
              </w:tabs>
              <w:spacing w:line="280" w:lineRule="atLeast"/>
              <w:ind w:left="-79" w:right="-79"/>
              <w:jc w:val="center"/>
              <w:rPr>
                <w:szCs w:val="22"/>
              </w:rPr>
            </w:pPr>
          </w:p>
        </w:tc>
        <w:tc>
          <w:tcPr>
            <w:tcW w:w="1320" w:type="dxa"/>
            <w:vAlign w:val="bottom"/>
          </w:tcPr>
          <w:p w14:paraId="520D16C6" w14:textId="4BF2382F" w:rsidR="006472EB" w:rsidRPr="00E35706" w:rsidRDefault="006472EB" w:rsidP="006913C4">
            <w:pPr>
              <w:pStyle w:val="acctfourfigures"/>
              <w:tabs>
                <w:tab w:val="clear" w:pos="765"/>
                <w:tab w:val="decimal" w:pos="816"/>
              </w:tabs>
              <w:spacing w:line="280" w:lineRule="atLeast"/>
              <w:ind w:left="-79" w:right="-79"/>
              <w:rPr>
                <w:szCs w:val="22"/>
              </w:rPr>
            </w:pPr>
            <w:r w:rsidRPr="00E35706">
              <w:rPr>
                <w:szCs w:val="22"/>
              </w:rPr>
              <w:t>-</w:t>
            </w:r>
          </w:p>
        </w:tc>
      </w:tr>
      <w:tr w:rsidR="00CE1827" w:rsidRPr="00E35706" w14:paraId="01E21B70" w14:textId="77777777" w:rsidTr="00863AD8">
        <w:trPr>
          <w:cantSplit/>
          <w:trHeight w:val="69"/>
        </w:trPr>
        <w:tc>
          <w:tcPr>
            <w:tcW w:w="3509" w:type="dxa"/>
          </w:tcPr>
          <w:p w14:paraId="1DB39514" w14:textId="54AD975F" w:rsidR="00CE1827" w:rsidRPr="00E35706" w:rsidRDefault="00CE1827" w:rsidP="00CE1827">
            <w:pPr>
              <w:tabs>
                <w:tab w:val="left" w:pos="191"/>
              </w:tabs>
              <w:spacing w:line="280" w:lineRule="atLeast"/>
              <w:ind w:left="191" w:hanging="182"/>
              <w:rPr>
                <w:rFonts w:ascii="Times New Roman" w:hAnsi="Times New Roman"/>
                <w:sz w:val="22"/>
                <w:szCs w:val="22"/>
              </w:rPr>
            </w:pPr>
            <w:r w:rsidRPr="00E35706">
              <w:rPr>
                <w:rFonts w:ascii="Times New Roman" w:hAnsi="Times New Roman"/>
                <w:sz w:val="22"/>
                <w:szCs w:val="22"/>
              </w:rPr>
              <w:t>Long-term loans</w:t>
            </w:r>
            <w:r w:rsidRPr="00E35706">
              <w:rPr>
                <w:rFonts w:ascii="Times New Roman" w:hAnsi="Times New Roman"/>
                <w:sz w:val="22"/>
                <w:szCs w:val="22"/>
                <w:cs/>
              </w:rPr>
              <w:t xml:space="preserve"> </w:t>
            </w:r>
            <w:r w:rsidRPr="00E35706">
              <w:rPr>
                <w:rFonts w:ascii="Times New Roman" w:hAnsi="Times New Roman"/>
                <w:sz w:val="22"/>
                <w:szCs w:val="22"/>
              </w:rPr>
              <w:t>from financial institutions</w:t>
            </w:r>
          </w:p>
        </w:tc>
        <w:tc>
          <w:tcPr>
            <w:tcW w:w="540" w:type="dxa"/>
            <w:vAlign w:val="bottom"/>
          </w:tcPr>
          <w:p w14:paraId="0D6AEB46" w14:textId="77777777" w:rsidR="00CE1827" w:rsidRPr="00E35706" w:rsidRDefault="00CE1827" w:rsidP="00CE1827">
            <w:pPr>
              <w:pStyle w:val="acctfourfigures"/>
              <w:tabs>
                <w:tab w:val="clear" w:pos="765"/>
              </w:tabs>
              <w:spacing w:line="280" w:lineRule="atLeast"/>
              <w:ind w:left="-91" w:right="-79"/>
              <w:jc w:val="center"/>
              <w:rPr>
                <w:i/>
                <w:iCs/>
                <w:szCs w:val="22"/>
              </w:rPr>
            </w:pPr>
          </w:p>
        </w:tc>
        <w:tc>
          <w:tcPr>
            <w:tcW w:w="1080" w:type="dxa"/>
          </w:tcPr>
          <w:p w14:paraId="6773419E" w14:textId="77777777" w:rsidR="00CE1827" w:rsidRPr="00E35706" w:rsidRDefault="00CE1827" w:rsidP="00CE1827">
            <w:pPr>
              <w:pStyle w:val="acctfourfigures"/>
              <w:tabs>
                <w:tab w:val="clear" w:pos="765"/>
                <w:tab w:val="decimal" w:pos="820"/>
              </w:tabs>
              <w:spacing w:line="280" w:lineRule="atLeast"/>
              <w:ind w:left="-91" w:right="-79"/>
              <w:rPr>
                <w:szCs w:val="22"/>
              </w:rPr>
            </w:pPr>
          </w:p>
          <w:p w14:paraId="59D08916" w14:textId="3C3458DD" w:rsidR="008A5034" w:rsidRPr="00E35706" w:rsidRDefault="008A5034" w:rsidP="00CE1827">
            <w:pPr>
              <w:pStyle w:val="acctfourfigures"/>
              <w:tabs>
                <w:tab w:val="clear" w:pos="765"/>
                <w:tab w:val="decimal" w:pos="820"/>
              </w:tabs>
              <w:spacing w:line="280" w:lineRule="atLeast"/>
              <w:ind w:left="-91" w:right="-79"/>
              <w:rPr>
                <w:szCs w:val="22"/>
              </w:rPr>
            </w:pPr>
            <w:r w:rsidRPr="00E35706">
              <w:rPr>
                <w:szCs w:val="22"/>
              </w:rPr>
              <w:t>126,25</w:t>
            </w:r>
            <w:r w:rsidR="0051342B" w:rsidRPr="00E35706">
              <w:rPr>
                <w:szCs w:val="22"/>
              </w:rPr>
              <w:t>2</w:t>
            </w:r>
          </w:p>
        </w:tc>
        <w:tc>
          <w:tcPr>
            <w:tcW w:w="180" w:type="dxa"/>
            <w:vAlign w:val="bottom"/>
          </w:tcPr>
          <w:p w14:paraId="3027F4B9" w14:textId="77777777" w:rsidR="00CE1827" w:rsidRPr="00E35706" w:rsidRDefault="00CE1827" w:rsidP="00CE1827">
            <w:pPr>
              <w:pStyle w:val="acctfourfigures"/>
              <w:tabs>
                <w:tab w:val="clear" w:pos="765"/>
                <w:tab w:val="decimal" w:pos="728"/>
              </w:tabs>
              <w:spacing w:line="280" w:lineRule="atLeast"/>
              <w:ind w:left="-79" w:right="-79"/>
              <w:jc w:val="center"/>
              <w:rPr>
                <w:szCs w:val="22"/>
              </w:rPr>
            </w:pPr>
          </w:p>
        </w:tc>
        <w:tc>
          <w:tcPr>
            <w:tcW w:w="1260" w:type="dxa"/>
            <w:vAlign w:val="bottom"/>
          </w:tcPr>
          <w:p w14:paraId="07E42DFC" w14:textId="2E0192EB" w:rsidR="00CE1827" w:rsidRPr="00E35706" w:rsidRDefault="00824727" w:rsidP="00CE1827">
            <w:pPr>
              <w:pStyle w:val="acctfourfigures"/>
              <w:tabs>
                <w:tab w:val="clear" w:pos="765"/>
                <w:tab w:val="decimal" w:pos="913"/>
              </w:tabs>
              <w:spacing w:line="280" w:lineRule="atLeast"/>
              <w:ind w:left="-79" w:right="-79"/>
              <w:rPr>
                <w:szCs w:val="22"/>
              </w:rPr>
            </w:pPr>
            <w:r w:rsidRPr="00E35706">
              <w:rPr>
                <w:szCs w:val="22"/>
              </w:rPr>
              <w:t>140,950</w:t>
            </w:r>
          </w:p>
        </w:tc>
        <w:tc>
          <w:tcPr>
            <w:tcW w:w="180" w:type="dxa"/>
            <w:vAlign w:val="bottom"/>
          </w:tcPr>
          <w:p w14:paraId="57C4C8AE" w14:textId="77777777" w:rsidR="00CE1827" w:rsidRPr="00E35706" w:rsidRDefault="00CE1827" w:rsidP="00CE1827">
            <w:pPr>
              <w:pStyle w:val="acctfourfigures"/>
              <w:tabs>
                <w:tab w:val="clear" w:pos="765"/>
              </w:tabs>
              <w:spacing w:line="280" w:lineRule="atLeast"/>
              <w:ind w:left="-79" w:right="-79"/>
              <w:jc w:val="center"/>
              <w:rPr>
                <w:szCs w:val="22"/>
              </w:rPr>
            </w:pPr>
          </w:p>
        </w:tc>
        <w:tc>
          <w:tcPr>
            <w:tcW w:w="1080" w:type="dxa"/>
          </w:tcPr>
          <w:p w14:paraId="0B738981" w14:textId="77777777" w:rsidR="00CE1827" w:rsidRPr="00E35706" w:rsidRDefault="00CE1827" w:rsidP="00FF4898">
            <w:pPr>
              <w:pStyle w:val="acctfourfigures"/>
              <w:tabs>
                <w:tab w:val="clear" w:pos="765"/>
                <w:tab w:val="decimal" w:pos="641"/>
              </w:tabs>
              <w:spacing w:line="280" w:lineRule="atLeast"/>
              <w:ind w:left="-91" w:right="-79"/>
              <w:rPr>
                <w:szCs w:val="22"/>
              </w:rPr>
            </w:pPr>
          </w:p>
          <w:p w14:paraId="33539487" w14:textId="6A6ED6B4" w:rsidR="006E247E" w:rsidRPr="00E35706" w:rsidRDefault="006E247E" w:rsidP="00FF4898">
            <w:pPr>
              <w:pStyle w:val="acctfourfigures"/>
              <w:tabs>
                <w:tab w:val="clear" w:pos="765"/>
                <w:tab w:val="decimal" w:pos="641"/>
              </w:tabs>
              <w:spacing w:line="280" w:lineRule="atLeast"/>
              <w:ind w:left="-91" w:right="-79"/>
              <w:rPr>
                <w:szCs w:val="22"/>
              </w:rPr>
            </w:pPr>
            <w:r w:rsidRPr="00E35706">
              <w:rPr>
                <w:szCs w:val="22"/>
              </w:rPr>
              <w:t>-</w:t>
            </w:r>
          </w:p>
        </w:tc>
        <w:tc>
          <w:tcPr>
            <w:tcW w:w="181" w:type="dxa"/>
            <w:vAlign w:val="bottom"/>
          </w:tcPr>
          <w:p w14:paraId="2875C64D" w14:textId="77777777" w:rsidR="00CE1827" w:rsidRPr="00E35706" w:rsidRDefault="00CE1827" w:rsidP="00CE1827">
            <w:pPr>
              <w:pStyle w:val="acctfourfigures"/>
              <w:tabs>
                <w:tab w:val="clear" w:pos="765"/>
              </w:tabs>
              <w:spacing w:line="280" w:lineRule="atLeast"/>
              <w:ind w:left="-79" w:right="-79"/>
              <w:jc w:val="center"/>
              <w:rPr>
                <w:szCs w:val="22"/>
              </w:rPr>
            </w:pPr>
          </w:p>
        </w:tc>
        <w:tc>
          <w:tcPr>
            <w:tcW w:w="1320" w:type="dxa"/>
            <w:vAlign w:val="bottom"/>
          </w:tcPr>
          <w:p w14:paraId="494547D9" w14:textId="2738AA5C" w:rsidR="00CE1827" w:rsidRPr="00E35706" w:rsidRDefault="00B03C4A" w:rsidP="006913C4">
            <w:pPr>
              <w:pStyle w:val="acctfourfigures"/>
              <w:tabs>
                <w:tab w:val="clear" w:pos="765"/>
                <w:tab w:val="decimal" w:pos="820"/>
              </w:tabs>
              <w:spacing w:line="280" w:lineRule="atLeast"/>
              <w:ind w:left="-79" w:right="74"/>
              <w:jc w:val="right"/>
              <w:rPr>
                <w:szCs w:val="22"/>
              </w:rPr>
            </w:pPr>
            <w:r w:rsidRPr="00E35706">
              <w:rPr>
                <w:szCs w:val="22"/>
              </w:rPr>
              <w:t>12,079</w:t>
            </w:r>
          </w:p>
        </w:tc>
      </w:tr>
      <w:tr w:rsidR="00861B10" w:rsidRPr="00E35706" w14:paraId="7C05D6A2" w14:textId="77777777" w:rsidTr="00863AD8">
        <w:trPr>
          <w:cantSplit/>
          <w:trHeight w:val="69"/>
        </w:trPr>
        <w:tc>
          <w:tcPr>
            <w:tcW w:w="3509" w:type="dxa"/>
          </w:tcPr>
          <w:p w14:paraId="3E3C7241" w14:textId="34C97798" w:rsidR="00861B10" w:rsidRPr="00E35706" w:rsidRDefault="00861B10" w:rsidP="00CE1827">
            <w:pPr>
              <w:tabs>
                <w:tab w:val="left" w:pos="191"/>
              </w:tabs>
              <w:spacing w:line="280" w:lineRule="atLeast"/>
              <w:ind w:left="191" w:hanging="182"/>
              <w:rPr>
                <w:rFonts w:ascii="Times New Roman" w:hAnsi="Times New Roman" w:cs="Angsana New"/>
                <w:sz w:val="22"/>
                <w:szCs w:val="28"/>
              </w:rPr>
            </w:pPr>
            <w:r w:rsidRPr="00E35706">
              <w:rPr>
                <w:rFonts w:ascii="Times New Roman" w:hAnsi="Times New Roman" w:cs="Angsana New"/>
                <w:sz w:val="22"/>
                <w:szCs w:val="28"/>
              </w:rPr>
              <w:t>Lease liabilities</w:t>
            </w:r>
          </w:p>
        </w:tc>
        <w:tc>
          <w:tcPr>
            <w:tcW w:w="540" w:type="dxa"/>
            <w:vAlign w:val="bottom"/>
          </w:tcPr>
          <w:p w14:paraId="2FF7F876" w14:textId="77777777" w:rsidR="00861B10" w:rsidRPr="00E35706" w:rsidRDefault="00861B10" w:rsidP="00CE1827">
            <w:pPr>
              <w:pStyle w:val="acctfourfigures"/>
              <w:tabs>
                <w:tab w:val="clear" w:pos="765"/>
              </w:tabs>
              <w:spacing w:line="280" w:lineRule="atLeast"/>
              <w:ind w:left="-91" w:right="-79"/>
              <w:jc w:val="center"/>
              <w:rPr>
                <w:i/>
                <w:iCs/>
                <w:szCs w:val="22"/>
              </w:rPr>
            </w:pPr>
          </w:p>
        </w:tc>
        <w:tc>
          <w:tcPr>
            <w:tcW w:w="1080" w:type="dxa"/>
          </w:tcPr>
          <w:p w14:paraId="5703A055" w14:textId="51CD3497" w:rsidR="00861B10" w:rsidRPr="00E35706" w:rsidRDefault="00B62585" w:rsidP="00FF4898">
            <w:pPr>
              <w:pStyle w:val="acctfourfigures"/>
              <w:tabs>
                <w:tab w:val="clear" w:pos="765"/>
                <w:tab w:val="decimal" w:pos="820"/>
              </w:tabs>
              <w:spacing w:line="280" w:lineRule="atLeast"/>
              <w:ind w:left="-91" w:right="-79"/>
              <w:rPr>
                <w:szCs w:val="22"/>
              </w:rPr>
            </w:pPr>
            <w:r w:rsidRPr="00E35706">
              <w:rPr>
                <w:szCs w:val="22"/>
              </w:rPr>
              <w:t>37,788</w:t>
            </w:r>
          </w:p>
        </w:tc>
        <w:tc>
          <w:tcPr>
            <w:tcW w:w="180" w:type="dxa"/>
            <w:vAlign w:val="bottom"/>
          </w:tcPr>
          <w:p w14:paraId="412AB213" w14:textId="77777777" w:rsidR="00861B10" w:rsidRPr="00E35706" w:rsidRDefault="00861B10" w:rsidP="00CE1827">
            <w:pPr>
              <w:pStyle w:val="acctfourfigures"/>
              <w:tabs>
                <w:tab w:val="clear" w:pos="765"/>
                <w:tab w:val="decimal" w:pos="728"/>
              </w:tabs>
              <w:spacing w:line="280" w:lineRule="atLeast"/>
              <w:ind w:left="-79" w:right="-79"/>
              <w:jc w:val="center"/>
              <w:rPr>
                <w:szCs w:val="22"/>
              </w:rPr>
            </w:pPr>
          </w:p>
        </w:tc>
        <w:tc>
          <w:tcPr>
            <w:tcW w:w="1260" w:type="dxa"/>
            <w:vAlign w:val="bottom"/>
          </w:tcPr>
          <w:p w14:paraId="1DFE4A89" w14:textId="0E4D966A" w:rsidR="00861B10" w:rsidRPr="00E35706" w:rsidRDefault="00861B10" w:rsidP="00CE1827">
            <w:pPr>
              <w:pStyle w:val="acctfourfigures"/>
              <w:tabs>
                <w:tab w:val="clear" w:pos="765"/>
                <w:tab w:val="decimal" w:pos="913"/>
              </w:tabs>
              <w:spacing w:line="280" w:lineRule="atLeast"/>
              <w:ind w:left="-79" w:right="-79"/>
              <w:rPr>
                <w:szCs w:val="22"/>
              </w:rPr>
            </w:pPr>
            <w:r w:rsidRPr="00E35706">
              <w:rPr>
                <w:szCs w:val="22"/>
              </w:rPr>
              <w:t>26,906</w:t>
            </w:r>
          </w:p>
        </w:tc>
        <w:tc>
          <w:tcPr>
            <w:tcW w:w="180" w:type="dxa"/>
            <w:vAlign w:val="bottom"/>
          </w:tcPr>
          <w:p w14:paraId="3F7E361F" w14:textId="77777777" w:rsidR="00861B10" w:rsidRPr="00E35706" w:rsidRDefault="00861B10" w:rsidP="00CE1827">
            <w:pPr>
              <w:pStyle w:val="acctfourfigures"/>
              <w:tabs>
                <w:tab w:val="clear" w:pos="765"/>
              </w:tabs>
              <w:spacing w:line="280" w:lineRule="atLeast"/>
              <w:ind w:left="-79" w:right="-79"/>
              <w:jc w:val="center"/>
              <w:rPr>
                <w:szCs w:val="22"/>
              </w:rPr>
            </w:pPr>
          </w:p>
        </w:tc>
        <w:tc>
          <w:tcPr>
            <w:tcW w:w="1080" w:type="dxa"/>
          </w:tcPr>
          <w:p w14:paraId="67EF209F" w14:textId="2C054232" w:rsidR="00861B10" w:rsidRPr="00E35706" w:rsidRDefault="006E247E" w:rsidP="00FF4898">
            <w:pPr>
              <w:pStyle w:val="acctfourfigures"/>
              <w:tabs>
                <w:tab w:val="clear" w:pos="765"/>
                <w:tab w:val="decimal" w:pos="911"/>
              </w:tabs>
              <w:spacing w:line="280" w:lineRule="atLeast"/>
              <w:ind w:left="-91" w:right="-79"/>
              <w:rPr>
                <w:szCs w:val="22"/>
              </w:rPr>
            </w:pPr>
            <w:r w:rsidRPr="00E35706">
              <w:rPr>
                <w:szCs w:val="22"/>
              </w:rPr>
              <w:t>7,612</w:t>
            </w:r>
          </w:p>
        </w:tc>
        <w:tc>
          <w:tcPr>
            <w:tcW w:w="181" w:type="dxa"/>
            <w:vAlign w:val="bottom"/>
          </w:tcPr>
          <w:p w14:paraId="5BC35A0A" w14:textId="77777777" w:rsidR="00861B10" w:rsidRPr="00E35706" w:rsidRDefault="00861B10" w:rsidP="00CE1827">
            <w:pPr>
              <w:pStyle w:val="acctfourfigures"/>
              <w:tabs>
                <w:tab w:val="clear" w:pos="765"/>
              </w:tabs>
              <w:spacing w:line="280" w:lineRule="atLeast"/>
              <w:ind w:left="-79" w:right="-79"/>
              <w:jc w:val="center"/>
              <w:rPr>
                <w:szCs w:val="22"/>
              </w:rPr>
            </w:pPr>
          </w:p>
        </w:tc>
        <w:tc>
          <w:tcPr>
            <w:tcW w:w="1320" w:type="dxa"/>
            <w:vAlign w:val="bottom"/>
          </w:tcPr>
          <w:p w14:paraId="70620925" w14:textId="2D6AD294" w:rsidR="00861B10" w:rsidRPr="00E35706" w:rsidRDefault="00861B10" w:rsidP="006913C4">
            <w:pPr>
              <w:pStyle w:val="acctfourfigures"/>
              <w:tabs>
                <w:tab w:val="clear" w:pos="765"/>
                <w:tab w:val="decimal" w:pos="820"/>
              </w:tabs>
              <w:spacing w:line="280" w:lineRule="atLeast"/>
              <w:ind w:left="-79" w:right="74"/>
              <w:jc w:val="right"/>
              <w:rPr>
                <w:szCs w:val="22"/>
              </w:rPr>
            </w:pPr>
            <w:r w:rsidRPr="00E35706">
              <w:rPr>
                <w:szCs w:val="22"/>
              </w:rPr>
              <w:t>1,858</w:t>
            </w:r>
          </w:p>
        </w:tc>
      </w:tr>
      <w:tr w:rsidR="00CE1827" w:rsidRPr="00E35706" w14:paraId="60459D0F" w14:textId="77777777" w:rsidTr="00863AD8">
        <w:trPr>
          <w:cantSplit/>
          <w:trHeight w:val="163"/>
        </w:trPr>
        <w:tc>
          <w:tcPr>
            <w:tcW w:w="3509" w:type="dxa"/>
          </w:tcPr>
          <w:p w14:paraId="031D467B" w14:textId="77777777" w:rsidR="00CE1827" w:rsidRPr="00E35706" w:rsidRDefault="00CE1827" w:rsidP="00CE1827">
            <w:pPr>
              <w:tabs>
                <w:tab w:val="left" w:pos="191"/>
              </w:tabs>
              <w:spacing w:line="280" w:lineRule="atLeast"/>
              <w:ind w:left="191" w:right="-68" w:hanging="191"/>
              <w:rPr>
                <w:rFonts w:ascii="Times New Roman" w:hAnsi="Times New Roman"/>
                <w:sz w:val="22"/>
                <w:szCs w:val="22"/>
              </w:rPr>
            </w:pPr>
            <w:r w:rsidRPr="00E35706">
              <w:rPr>
                <w:rFonts w:ascii="Times New Roman" w:hAnsi="Times New Roman"/>
                <w:b/>
                <w:bCs/>
                <w:sz w:val="22"/>
                <w:szCs w:val="22"/>
              </w:rPr>
              <w:t>Total interest-bearing liabilities</w:t>
            </w:r>
          </w:p>
        </w:tc>
        <w:tc>
          <w:tcPr>
            <w:tcW w:w="540" w:type="dxa"/>
          </w:tcPr>
          <w:p w14:paraId="15258D77" w14:textId="77777777" w:rsidR="00CE1827" w:rsidRPr="00E35706" w:rsidRDefault="00CE1827" w:rsidP="00CE1827">
            <w:pPr>
              <w:pStyle w:val="acctfourfigures"/>
              <w:tabs>
                <w:tab w:val="clear" w:pos="765"/>
                <w:tab w:val="decimal" w:pos="826"/>
              </w:tabs>
              <w:spacing w:line="280" w:lineRule="atLeast"/>
              <w:ind w:left="-91" w:right="-79"/>
              <w:rPr>
                <w:b/>
                <w:bCs/>
                <w:szCs w:val="22"/>
              </w:rPr>
            </w:pPr>
          </w:p>
        </w:tc>
        <w:tc>
          <w:tcPr>
            <w:tcW w:w="1080" w:type="dxa"/>
            <w:tcBorders>
              <w:top w:val="single" w:sz="4" w:space="0" w:color="auto"/>
              <w:bottom w:val="double" w:sz="4" w:space="0" w:color="auto"/>
            </w:tcBorders>
          </w:tcPr>
          <w:p w14:paraId="5CB0CB39" w14:textId="6077A3DB" w:rsidR="00CE1827" w:rsidRPr="00E35706" w:rsidRDefault="00905182" w:rsidP="00CE1827">
            <w:pPr>
              <w:pStyle w:val="acctfourfigures"/>
              <w:tabs>
                <w:tab w:val="clear" w:pos="765"/>
                <w:tab w:val="decimal" w:pos="820"/>
              </w:tabs>
              <w:spacing w:line="280" w:lineRule="atLeast"/>
              <w:ind w:left="-91" w:right="-79"/>
              <w:rPr>
                <w:rFonts w:cstheme="minorBidi"/>
                <w:b/>
                <w:bCs/>
                <w:szCs w:val="28"/>
                <w:lang w:val="en-US" w:bidi="th-TH"/>
              </w:rPr>
            </w:pPr>
            <w:r w:rsidRPr="00E35706">
              <w:rPr>
                <w:rFonts w:cstheme="minorBidi"/>
                <w:b/>
                <w:bCs/>
                <w:szCs w:val="28"/>
                <w:lang w:val="en-US" w:bidi="th-TH"/>
              </w:rPr>
              <w:t>664,99</w:t>
            </w:r>
            <w:r w:rsidR="0051342B" w:rsidRPr="00E35706">
              <w:rPr>
                <w:rFonts w:cstheme="minorBidi"/>
                <w:b/>
                <w:bCs/>
                <w:szCs w:val="28"/>
                <w:lang w:val="en-US" w:bidi="th-TH"/>
              </w:rPr>
              <w:t>9</w:t>
            </w:r>
          </w:p>
        </w:tc>
        <w:tc>
          <w:tcPr>
            <w:tcW w:w="180" w:type="dxa"/>
            <w:vAlign w:val="bottom"/>
          </w:tcPr>
          <w:p w14:paraId="05713502" w14:textId="77777777" w:rsidR="00CE1827" w:rsidRPr="00E35706" w:rsidRDefault="00CE1827" w:rsidP="00CE1827">
            <w:pPr>
              <w:pStyle w:val="acctfourfigures"/>
              <w:tabs>
                <w:tab w:val="clear" w:pos="765"/>
              </w:tabs>
              <w:spacing w:line="280" w:lineRule="atLeast"/>
              <w:ind w:left="-79" w:right="-79"/>
              <w:jc w:val="center"/>
              <w:rPr>
                <w:b/>
                <w:bCs/>
                <w:szCs w:val="22"/>
              </w:rPr>
            </w:pPr>
          </w:p>
        </w:tc>
        <w:tc>
          <w:tcPr>
            <w:tcW w:w="1260" w:type="dxa"/>
            <w:tcBorders>
              <w:top w:val="single" w:sz="4" w:space="0" w:color="auto"/>
              <w:bottom w:val="double" w:sz="4" w:space="0" w:color="auto"/>
            </w:tcBorders>
            <w:vAlign w:val="bottom"/>
          </w:tcPr>
          <w:p w14:paraId="630B4565" w14:textId="78D08B1D" w:rsidR="00CE1827" w:rsidRPr="00E35706" w:rsidRDefault="00861B10" w:rsidP="00CE1827">
            <w:pPr>
              <w:pStyle w:val="acctfourfigures"/>
              <w:tabs>
                <w:tab w:val="clear" w:pos="765"/>
                <w:tab w:val="decimal" w:pos="913"/>
              </w:tabs>
              <w:spacing w:line="280" w:lineRule="atLeast"/>
              <w:ind w:left="-79" w:right="-79"/>
              <w:rPr>
                <w:rFonts w:cstheme="minorBidi"/>
                <w:b/>
                <w:bCs/>
                <w:szCs w:val="28"/>
                <w:cs/>
                <w:lang w:val="en-US" w:bidi="th-TH"/>
              </w:rPr>
            </w:pPr>
            <w:r w:rsidRPr="00E35706">
              <w:rPr>
                <w:b/>
                <w:bCs/>
                <w:szCs w:val="22"/>
              </w:rPr>
              <w:t>613,446</w:t>
            </w:r>
          </w:p>
        </w:tc>
        <w:tc>
          <w:tcPr>
            <w:tcW w:w="180" w:type="dxa"/>
            <w:vAlign w:val="bottom"/>
          </w:tcPr>
          <w:p w14:paraId="76E3ACF8" w14:textId="77777777" w:rsidR="00CE1827" w:rsidRPr="00E35706" w:rsidRDefault="00CE1827" w:rsidP="00CE1827">
            <w:pPr>
              <w:pStyle w:val="acctfourfigures"/>
              <w:tabs>
                <w:tab w:val="clear" w:pos="765"/>
              </w:tabs>
              <w:spacing w:line="280" w:lineRule="atLeast"/>
              <w:ind w:left="-79" w:right="-79"/>
              <w:jc w:val="center"/>
              <w:rPr>
                <w:b/>
                <w:bCs/>
                <w:szCs w:val="22"/>
              </w:rPr>
            </w:pPr>
          </w:p>
        </w:tc>
        <w:tc>
          <w:tcPr>
            <w:tcW w:w="1080" w:type="dxa"/>
            <w:tcBorders>
              <w:top w:val="single" w:sz="4" w:space="0" w:color="auto"/>
              <w:bottom w:val="double" w:sz="4" w:space="0" w:color="auto"/>
            </w:tcBorders>
          </w:tcPr>
          <w:p w14:paraId="176F92D1" w14:textId="05B7B391" w:rsidR="00CE1827" w:rsidRPr="00E35706" w:rsidRDefault="006E247E" w:rsidP="00861B10">
            <w:pPr>
              <w:pStyle w:val="acctfourfigures"/>
              <w:tabs>
                <w:tab w:val="clear" w:pos="765"/>
                <w:tab w:val="decimal" w:pos="911"/>
              </w:tabs>
              <w:spacing w:line="280" w:lineRule="atLeast"/>
              <w:ind w:left="-91" w:right="-79"/>
              <w:rPr>
                <w:b/>
                <w:bCs/>
                <w:szCs w:val="22"/>
              </w:rPr>
            </w:pPr>
            <w:r w:rsidRPr="00E35706">
              <w:rPr>
                <w:b/>
                <w:bCs/>
                <w:szCs w:val="22"/>
              </w:rPr>
              <w:t>7,612</w:t>
            </w:r>
          </w:p>
        </w:tc>
        <w:tc>
          <w:tcPr>
            <w:tcW w:w="181" w:type="dxa"/>
            <w:vAlign w:val="bottom"/>
          </w:tcPr>
          <w:p w14:paraId="2E6024FB" w14:textId="77777777" w:rsidR="00CE1827" w:rsidRPr="00E35706" w:rsidRDefault="00CE1827" w:rsidP="00CE1827">
            <w:pPr>
              <w:pStyle w:val="acctfourfigures"/>
              <w:tabs>
                <w:tab w:val="clear" w:pos="765"/>
              </w:tabs>
              <w:spacing w:line="280" w:lineRule="atLeast"/>
              <w:ind w:left="-79" w:right="-79"/>
              <w:jc w:val="center"/>
              <w:rPr>
                <w:b/>
                <w:bCs/>
                <w:szCs w:val="22"/>
              </w:rPr>
            </w:pPr>
          </w:p>
        </w:tc>
        <w:tc>
          <w:tcPr>
            <w:tcW w:w="1320" w:type="dxa"/>
            <w:tcBorders>
              <w:top w:val="single" w:sz="4" w:space="0" w:color="auto"/>
              <w:bottom w:val="double" w:sz="4" w:space="0" w:color="auto"/>
            </w:tcBorders>
            <w:vAlign w:val="bottom"/>
          </w:tcPr>
          <w:p w14:paraId="39778ED8" w14:textId="7A7CB479" w:rsidR="00CE1827" w:rsidRPr="00E35706" w:rsidRDefault="00B03C4A" w:rsidP="006913C4">
            <w:pPr>
              <w:pStyle w:val="acctfourfigures"/>
              <w:tabs>
                <w:tab w:val="clear" w:pos="765"/>
                <w:tab w:val="decimal" w:pos="816"/>
              </w:tabs>
              <w:spacing w:line="280" w:lineRule="atLeast"/>
              <w:ind w:left="-79" w:right="74"/>
              <w:jc w:val="right"/>
              <w:rPr>
                <w:b/>
                <w:bCs/>
                <w:szCs w:val="22"/>
              </w:rPr>
            </w:pPr>
            <w:r w:rsidRPr="00E35706">
              <w:rPr>
                <w:b/>
                <w:bCs/>
                <w:szCs w:val="22"/>
              </w:rPr>
              <w:t>1</w:t>
            </w:r>
            <w:r w:rsidR="00861B10" w:rsidRPr="00E35706">
              <w:rPr>
                <w:b/>
                <w:bCs/>
                <w:szCs w:val="22"/>
              </w:rPr>
              <w:t>3,937</w:t>
            </w:r>
          </w:p>
        </w:tc>
      </w:tr>
    </w:tbl>
    <w:p w14:paraId="5B0947C1" w14:textId="77777777" w:rsidR="00B6524F" w:rsidRPr="00E35706" w:rsidRDefault="00B6524F" w:rsidP="0001798B">
      <w:pPr>
        <w:pStyle w:val="Heading1"/>
        <w:keepLines/>
        <w:numPr>
          <w:ilvl w:val="0"/>
          <w:numId w:val="0"/>
        </w:numPr>
        <w:shd w:val="clear" w:color="auto" w:fill="auto"/>
        <w:tabs>
          <w:tab w:val="left" w:pos="540"/>
        </w:tabs>
        <w:spacing w:line="260" w:lineRule="atLeast"/>
        <w:ind w:left="720"/>
        <w:jc w:val="both"/>
        <w:rPr>
          <w:rFonts w:ascii="Times New Roman" w:hAnsi="Times New Roman" w:cs="Times New Roman"/>
          <w:i w:val="0"/>
          <w:iCs w:val="0"/>
          <w:sz w:val="22"/>
          <w:szCs w:val="22"/>
          <w:u w:val="none"/>
          <w:lang w:val="en-US" w:eastAsia="en-US"/>
        </w:rPr>
      </w:pPr>
    </w:p>
    <w:p w14:paraId="3B641E8F" w14:textId="77777777" w:rsidR="00B6524F" w:rsidRPr="00E35706" w:rsidRDefault="00B6524F" w:rsidP="0001798B">
      <w:pPr>
        <w:pStyle w:val="Heading2"/>
        <w:tabs>
          <w:tab w:val="clear" w:pos="227"/>
          <w:tab w:val="clear" w:pos="454"/>
          <w:tab w:val="clear" w:pos="680"/>
          <w:tab w:val="clear" w:pos="907"/>
          <w:tab w:val="left" w:pos="540"/>
        </w:tabs>
        <w:spacing w:line="260" w:lineRule="atLeast"/>
        <w:ind w:left="360"/>
        <w:jc w:val="both"/>
        <w:rPr>
          <w:rFonts w:ascii="Times New Roman" w:hAnsi="Times New Roman" w:cstheme="minorBidi"/>
          <w:b w:val="0"/>
          <w:bCs w:val="0"/>
          <w:i w:val="0"/>
          <w:iCs w:val="0"/>
        </w:rPr>
      </w:pPr>
      <w:r w:rsidRPr="00E35706">
        <w:rPr>
          <w:rFonts w:ascii="Times New Roman" w:hAnsi="Times New Roman"/>
          <w:sz w:val="22"/>
          <w:szCs w:val="22"/>
        </w:rPr>
        <w:t xml:space="preserve">   Long-term loans from financial institutions</w:t>
      </w:r>
    </w:p>
    <w:p w14:paraId="0AF51EBB" w14:textId="77777777" w:rsidR="00B6524F" w:rsidRPr="00E35706" w:rsidRDefault="00B6524F" w:rsidP="0001798B">
      <w:pPr>
        <w:spacing w:line="260" w:lineRule="atLeast"/>
        <w:ind w:left="540"/>
        <w:jc w:val="both"/>
        <w:rPr>
          <w:rFonts w:ascii="Times New Roman" w:hAnsi="Times New Roman"/>
          <w:i/>
          <w:iCs/>
          <w:sz w:val="22"/>
          <w:szCs w:val="22"/>
        </w:rPr>
      </w:pPr>
    </w:p>
    <w:p w14:paraId="2F0EB619" w14:textId="51757B5F" w:rsidR="00F529F5" w:rsidRPr="00E35706" w:rsidRDefault="00F529F5" w:rsidP="00F529F5">
      <w:pPr>
        <w:spacing w:line="260" w:lineRule="atLeast"/>
        <w:ind w:left="540"/>
        <w:jc w:val="both"/>
        <w:rPr>
          <w:rFonts w:ascii="Times New Roman" w:hAnsi="Times New Roman" w:cs="Angsana New"/>
          <w:sz w:val="22"/>
          <w:szCs w:val="28"/>
        </w:rPr>
      </w:pPr>
      <w:r w:rsidRPr="00E35706">
        <w:rPr>
          <w:rFonts w:ascii="Times New Roman" w:hAnsi="Times New Roman"/>
          <w:sz w:val="22"/>
          <w:szCs w:val="22"/>
        </w:rPr>
        <w:t xml:space="preserve">In </w:t>
      </w:r>
      <w:r w:rsidR="008202E2">
        <w:rPr>
          <w:rFonts w:ascii="Times New Roman" w:hAnsi="Times New Roman"/>
          <w:sz w:val="22"/>
          <w:szCs w:val="22"/>
        </w:rPr>
        <w:t>March</w:t>
      </w:r>
      <w:r w:rsidRPr="00E35706">
        <w:rPr>
          <w:rFonts w:ascii="Times New Roman" w:hAnsi="Times New Roman"/>
          <w:sz w:val="22"/>
          <w:szCs w:val="22"/>
        </w:rPr>
        <w:t xml:space="preserve"> 202</w:t>
      </w:r>
      <w:r w:rsidR="007050A2" w:rsidRPr="00E35706">
        <w:rPr>
          <w:rFonts w:ascii="Times New Roman" w:hAnsi="Times New Roman"/>
          <w:sz w:val="22"/>
          <w:szCs w:val="22"/>
        </w:rPr>
        <w:t>6</w:t>
      </w:r>
      <w:r w:rsidRPr="00E35706">
        <w:rPr>
          <w:rFonts w:ascii="Times New Roman" w:hAnsi="Times New Roman"/>
          <w:sz w:val="22"/>
          <w:szCs w:val="22"/>
        </w:rPr>
        <w:t xml:space="preserve">, a subsidiary entered into </w:t>
      </w:r>
      <w:r w:rsidRPr="00E35706">
        <w:rPr>
          <w:rFonts w:ascii="Times New Roman" w:hAnsi="Times New Roman" w:cs="Angsana New"/>
          <w:sz w:val="22"/>
          <w:szCs w:val="28"/>
        </w:rPr>
        <w:t xml:space="preserve">a </w:t>
      </w:r>
      <w:r w:rsidRPr="00E35706">
        <w:rPr>
          <w:rFonts w:ascii="Times New Roman" w:hAnsi="Times New Roman"/>
          <w:sz w:val="22"/>
          <w:szCs w:val="22"/>
        </w:rPr>
        <w:t xml:space="preserve">long-term loan agreement with a local financial institution for </w:t>
      </w:r>
      <w:r w:rsidR="003573C6">
        <w:rPr>
          <w:rFonts w:ascii="Times New Roman" w:hAnsi="Times New Roman"/>
          <w:sz w:val="22"/>
          <w:szCs w:val="22"/>
        </w:rPr>
        <w:t xml:space="preserve">a loan facility </w:t>
      </w:r>
      <w:r w:rsidRPr="00E35706">
        <w:rPr>
          <w:rFonts w:ascii="Times New Roman" w:hAnsi="Times New Roman"/>
          <w:sz w:val="22"/>
          <w:szCs w:val="22"/>
        </w:rPr>
        <w:t xml:space="preserve">Baht </w:t>
      </w:r>
      <w:r w:rsidR="007050A2" w:rsidRPr="00E35706">
        <w:rPr>
          <w:rFonts w:ascii="Times New Roman" w:hAnsi="Times New Roman"/>
          <w:sz w:val="22"/>
          <w:szCs w:val="22"/>
        </w:rPr>
        <w:t>25</w:t>
      </w:r>
      <w:r w:rsidRPr="00E35706">
        <w:rPr>
          <w:rFonts w:ascii="Times New Roman" w:hAnsi="Times New Roman"/>
          <w:sz w:val="22"/>
          <w:szCs w:val="22"/>
        </w:rPr>
        <w:t xml:space="preserve"> million. This loan bears interest rate based on MLR interest rate as specified in the loan agreemen</w:t>
      </w:r>
      <w:r w:rsidRPr="00E35706">
        <w:rPr>
          <w:rFonts w:ascii="Times New Roman" w:hAnsi="Times New Roman" w:cs="Angsana New"/>
          <w:sz w:val="22"/>
          <w:szCs w:val="28"/>
        </w:rPr>
        <w:t>t. T</w:t>
      </w:r>
      <w:r w:rsidRPr="00E35706">
        <w:rPr>
          <w:rFonts w:ascii="Times New Roman" w:hAnsi="Times New Roman"/>
          <w:sz w:val="22"/>
          <w:szCs w:val="22"/>
        </w:rPr>
        <w:t xml:space="preserve">he principal is repayable in monthly installment with the first repayment commencing in the </w:t>
      </w:r>
      <w:r w:rsidR="007050A2" w:rsidRPr="00E35706">
        <w:rPr>
          <w:rFonts w:ascii="Times New Roman" w:hAnsi="Times New Roman"/>
          <w:sz w:val="22"/>
          <w:szCs w:val="22"/>
        </w:rPr>
        <w:t>1</w:t>
      </w:r>
      <w:r w:rsidR="007050A2" w:rsidRPr="00E35706">
        <w:rPr>
          <w:rFonts w:ascii="Times New Roman" w:hAnsi="Times New Roman"/>
          <w:sz w:val="22"/>
          <w:szCs w:val="22"/>
          <w:vertAlign w:val="superscript"/>
        </w:rPr>
        <w:t>st</w:t>
      </w:r>
      <w:r w:rsidRPr="00E35706">
        <w:rPr>
          <w:rFonts w:ascii="Times New Roman" w:hAnsi="Times New Roman"/>
          <w:sz w:val="22"/>
          <w:szCs w:val="22"/>
        </w:rPr>
        <w:t xml:space="preserve"> month from the month of the first drawdown. The loan, together with interest, is repayable within </w:t>
      </w:r>
      <w:r w:rsidR="007050A2" w:rsidRPr="00E35706">
        <w:rPr>
          <w:rFonts w:ascii="Times New Roman" w:hAnsi="Times New Roman"/>
          <w:sz w:val="22"/>
          <w:szCs w:val="22"/>
        </w:rPr>
        <w:t>60</w:t>
      </w:r>
      <w:r w:rsidRPr="00E35706">
        <w:rPr>
          <w:rFonts w:ascii="Times New Roman" w:hAnsi="Times New Roman"/>
          <w:sz w:val="22"/>
          <w:szCs w:val="22"/>
        </w:rPr>
        <w:t xml:space="preserve"> months from the first drawdown </w:t>
      </w:r>
      <w:r w:rsidRPr="00E35706">
        <w:rPr>
          <w:rFonts w:ascii="Times New Roman" w:hAnsi="Times New Roman" w:cstheme="minorBidi"/>
          <w:sz w:val="22"/>
          <w:szCs w:val="22"/>
        </w:rPr>
        <w:t>month</w:t>
      </w:r>
      <w:r w:rsidRPr="00E35706">
        <w:rPr>
          <w:rFonts w:ascii="Times New Roman" w:hAnsi="Times New Roman"/>
          <w:sz w:val="22"/>
          <w:szCs w:val="22"/>
        </w:rPr>
        <w:t xml:space="preserve">. The subsidiary is required to comply with </w:t>
      </w:r>
      <w:r w:rsidRPr="00E35706">
        <w:rPr>
          <w:rFonts w:ascii="Times New Roman" w:hAnsi="Times New Roman"/>
          <w:spacing w:val="-2"/>
          <w:sz w:val="22"/>
          <w:szCs w:val="22"/>
        </w:rPr>
        <w:t xml:space="preserve">certain </w:t>
      </w:r>
      <w:r w:rsidRPr="00E35706">
        <w:rPr>
          <w:rFonts w:ascii="Times New Roman" w:hAnsi="Times New Roman"/>
          <w:sz w:val="22"/>
          <w:szCs w:val="22"/>
        </w:rPr>
        <w:t xml:space="preserve">covenants and </w:t>
      </w:r>
      <w:r w:rsidRPr="00E35706">
        <w:rPr>
          <w:rFonts w:ascii="Times New Roman" w:hAnsi="Times New Roman"/>
          <w:spacing w:val="-2"/>
          <w:sz w:val="22"/>
          <w:szCs w:val="22"/>
        </w:rPr>
        <w:t xml:space="preserve">conditions prescribed in the loan agreement. At 30 June 2026, the </w:t>
      </w:r>
      <w:r w:rsidRPr="00E35706">
        <w:rPr>
          <w:rFonts w:ascii="Times New Roman" w:hAnsi="Times New Roman"/>
          <w:sz w:val="22"/>
          <w:szCs w:val="22"/>
        </w:rPr>
        <w:t xml:space="preserve">outstanding loan balance </w:t>
      </w:r>
      <w:r w:rsidRPr="00E35706">
        <w:rPr>
          <w:rFonts w:ascii="Times New Roman" w:hAnsi="Times New Roman" w:cs="Angsana New"/>
          <w:sz w:val="22"/>
          <w:szCs w:val="28"/>
        </w:rPr>
        <w:t>amounted to</w:t>
      </w:r>
      <w:r w:rsidRPr="00E35706">
        <w:rPr>
          <w:rFonts w:ascii="Times New Roman" w:hAnsi="Times New Roman"/>
          <w:sz w:val="22"/>
          <w:szCs w:val="22"/>
        </w:rPr>
        <w:t xml:space="preserve"> Baht </w:t>
      </w:r>
      <w:r w:rsidR="00A6657B" w:rsidRPr="00E35706">
        <w:rPr>
          <w:rFonts w:ascii="Times New Roman" w:hAnsi="Times New Roman"/>
          <w:sz w:val="22"/>
          <w:szCs w:val="22"/>
        </w:rPr>
        <w:t>16.4</w:t>
      </w:r>
      <w:r w:rsidRPr="00E35706">
        <w:rPr>
          <w:rFonts w:ascii="Times New Roman" w:hAnsi="Times New Roman"/>
          <w:sz w:val="22"/>
          <w:szCs w:val="22"/>
        </w:rPr>
        <w:t xml:space="preserve"> million</w:t>
      </w:r>
      <w:r w:rsidR="00040BA9" w:rsidRPr="00E35706">
        <w:rPr>
          <w:rFonts w:ascii="Times New Roman" w:hAnsi="Times New Roman" w:cs="Angsana New"/>
          <w:sz w:val="22"/>
          <w:szCs w:val="28"/>
        </w:rPr>
        <w:t>.</w:t>
      </w:r>
    </w:p>
    <w:p w14:paraId="07B11210" w14:textId="77777777" w:rsidR="00F529F5" w:rsidRPr="00E35706" w:rsidRDefault="00F529F5" w:rsidP="0001798B">
      <w:pPr>
        <w:spacing w:line="260" w:lineRule="atLeast"/>
        <w:ind w:left="540"/>
        <w:jc w:val="both"/>
        <w:rPr>
          <w:rFonts w:ascii="Times New Roman" w:hAnsi="Times New Roman"/>
          <w:i/>
          <w:iCs/>
          <w:sz w:val="22"/>
          <w:szCs w:val="22"/>
        </w:rPr>
      </w:pPr>
    </w:p>
    <w:p w14:paraId="78A8AA0C" w14:textId="14F61FCA" w:rsidR="00B6524F" w:rsidRPr="00E35706" w:rsidRDefault="00B6524F" w:rsidP="0001798B">
      <w:pPr>
        <w:spacing w:line="260" w:lineRule="atLeast"/>
        <w:ind w:left="540"/>
        <w:jc w:val="both"/>
        <w:rPr>
          <w:rFonts w:ascii="Times New Roman" w:hAnsi="Times New Roman"/>
          <w:sz w:val="22"/>
          <w:szCs w:val="22"/>
        </w:rPr>
      </w:pPr>
      <w:r w:rsidRPr="00E35706">
        <w:rPr>
          <w:rFonts w:ascii="Times New Roman" w:hAnsi="Times New Roman"/>
          <w:sz w:val="22"/>
          <w:szCs w:val="22"/>
        </w:rPr>
        <w:t xml:space="preserve">In October 2023, a subsidiary entered into </w:t>
      </w:r>
      <w:r w:rsidRPr="00E35706">
        <w:rPr>
          <w:rFonts w:ascii="Times New Roman" w:hAnsi="Times New Roman" w:cs="Angsana New"/>
          <w:sz w:val="22"/>
          <w:szCs w:val="28"/>
        </w:rPr>
        <w:t xml:space="preserve">a </w:t>
      </w:r>
      <w:r w:rsidRPr="00E35706">
        <w:rPr>
          <w:rFonts w:ascii="Times New Roman" w:hAnsi="Times New Roman"/>
          <w:sz w:val="22"/>
          <w:szCs w:val="22"/>
        </w:rPr>
        <w:t xml:space="preserve">long-term loan agreement with a local financial institution for Baht 14.83 million. This loan bears interest rate based on MLR interest rate </w:t>
      </w:r>
      <w:r w:rsidR="0037093F" w:rsidRPr="00E35706">
        <w:rPr>
          <w:rFonts w:ascii="Times New Roman" w:hAnsi="Times New Roman"/>
          <w:sz w:val="22"/>
          <w:szCs w:val="22"/>
        </w:rPr>
        <w:t>as specified</w:t>
      </w:r>
      <w:r w:rsidRPr="00E35706">
        <w:rPr>
          <w:rFonts w:ascii="Times New Roman" w:hAnsi="Times New Roman"/>
          <w:sz w:val="22"/>
          <w:szCs w:val="22"/>
        </w:rPr>
        <w:t xml:space="preserve"> in the loan agreemen</w:t>
      </w:r>
      <w:r w:rsidR="0037093F" w:rsidRPr="00E35706">
        <w:rPr>
          <w:rFonts w:ascii="Times New Roman" w:hAnsi="Times New Roman" w:cs="Angsana New"/>
          <w:sz w:val="22"/>
          <w:szCs w:val="28"/>
        </w:rPr>
        <w:t>t. T</w:t>
      </w:r>
      <w:r w:rsidRPr="00E35706">
        <w:rPr>
          <w:rFonts w:ascii="Times New Roman" w:hAnsi="Times New Roman"/>
          <w:sz w:val="22"/>
          <w:szCs w:val="22"/>
        </w:rPr>
        <w:t>he principal is repayable in monthly installment</w:t>
      </w:r>
      <w:r w:rsidR="0037093F" w:rsidRPr="00E35706">
        <w:rPr>
          <w:rFonts w:ascii="Times New Roman" w:hAnsi="Times New Roman"/>
          <w:sz w:val="22"/>
          <w:szCs w:val="22"/>
        </w:rPr>
        <w:t xml:space="preserve"> with t</w:t>
      </w:r>
      <w:r w:rsidRPr="00E35706">
        <w:rPr>
          <w:rFonts w:ascii="Times New Roman" w:hAnsi="Times New Roman"/>
          <w:sz w:val="22"/>
          <w:szCs w:val="22"/>
        </w:rPr>
        <w:t>he first repayment commenc</w:t>
      </w:r>
      <w:r w:rsidR="0037093F" w:rsidRPr="00E35706">
        <w:rPr>
          <w:rFonts w:ascii="Times New Roman" w:hAnsi="Times New Roman"/>
          <w:sz w:val="22"/>
          <w:szCs w:val="22"/>
        </w:rPr>
        <w:t>ing</w:t>
      </w:r>
      <w:r w:rsidRPr="00E35706">
        <w:rPr>
          <w:rFonts w:ascii="Times New Roman" w:hAnsi="Times New Roman"/>
          <w:sz w:val="22"/>
          <w:szCs w:val="22"/>
        </w:rPr>
        <w:t xml:space="preserve"> in the 7</w:t>
      </w:r>
      <w:r w:rsidRPr="00E35706">
        <w:rPr>
          <w:rFonts w:ascii="Times New Roman" w:hAnsi="Times New Roman"/>
          <w:sz w:val="22"/>
          <w:szCs w:val="22"/>
          <w:vertAlign w:val="superscript"/>
        </w:rPr>
        <w:t>th</w:t>
      </w:r>
      <w:r w:rsidRPr="00E35706">
        <w:rPr>
          <w:rFonts w:ascii="Times New Roman" w:hAnsi="Times New Roman"/>
          <w:sz w:val="22"/>
          <w:szCs w:val="22"/>
        </w:rPr>
        <w:t xml:space="preserve"> month from the </w:t>
      </w:r>
      <w:r w:rsidR="0037093F" w:rsidRPr="00E35706">
        <w:rPr>
          <w:rFonts w:ascii="Times New Roman" w:hAnsi="Times New Roman"/>
          <w:sz w:val="22"/>
          <w:szCs w:val="22"/>
        </w:rPr>
        <w:t xml:space="preserve">month of the </w:t>
      </w:r>
      <w:r w:rsidRPr="00E35706">
        <w:rPr>
          <w:rFonts w:ascii="Times New Roman" w:hAnsi="Times New Roman"/>
          <w:sz w:val="22"/>
          <w:szCs w:val="22"/>
        </w:rPr>
        <w:t>first drawdown. The loan</w:t>
      </w:r>
      <w:r w:rsidR="0037093F" w:rsidRPr="00E35706">
        <w:rPr>
          <w:rFonts w:ascii="Times New Roman" w:hAnsi="Times New Roman"/>
          <w:sz w:val="22"/>
          <w:szCs w:val="22"/>
        </w:rPr>
        <w:t>,</w:t>
      </w:r>
      <w:r w:rsidRPr="00E35706">
        <w:rPr>
          <w:rFonts w:ascii="Times New Roman" w:hAnsi="Times New Roman"/>
          <w:sz w:val="22"/>
          <w:szCs w:val="22"/>
        </w:rPr>
        <w:t xml:space="preserve"> together with interest</w:t>
      </w:r>
      <w:r w:rsidR="0037093F" w:rsidRPr="00E35706">
        <w:rPr>
          <w:rFonts w:ascii="Times New Roman" w:hAnsi="Times New Roman"/>
          <w:sz w:val="22"/>
          <w:szCs w:val="22"/>
        </w:rPr>
        <w:t>,</w:t>
      </w:r>
      <w:r w:rsidRPr="00E35706">
        <w:rPr>
          <w:rFonts w:ascii="Times New Roman" w:hAnsi="Times New Roman"/>
          <w:sz w:val="22"/>
          <w:szCs w:val="22"/>
        </w:rPr>
        <w:t xml:space="preserve"> </w:t>
      </w:r>
      <w:r w:rsidR="0037093F" w:rsidRPr="00E35706">
        <w:rPr>
          <w:rFonts w:ascii="Times New Roman" w:hAnsi="Times New Roman"/>
          <w:sz w:val="22"/>
          <w:szCs w:val="22"/>
        </w:rPr>
        <w:t>is repayable</w:t>
      </w:r>
      <w:r w:rsidRPr="00E35706">
        <w:rPr>
          <w:rFonts w:ascii="Times New Roman" w:hAnsi="Times New Roman"/>
          <w:sz w:val="22"/>
          <w:szCs w:val="22"/>
        </w:rPr>
        <w:t xml:space="preserve"> within 84 months</w:t>
      </w:r>
      <w:r w:rsidR="0037093F" w:rsidRPr="00E35706">
        <w:rPr>
          <w:rFonts w:ascii="Times New Roman" w:hAnsi="Times New Roman"/>
          <w:sz w:val="22"/>
          <w:szCs w:val="22"/>
        </w:rPr>
        <w:t xml:space="preserve"> </w:t>
      </w:r>
      <w:r w:rsidRPr="00E35706">
        <w:rPr>
          <w:rFonts w:ascii="Times New Roman" w:hAnsi="Times New Roman"/>
          <w:sz w:val="22"/>
          <w:szCs w:val="22"/>
        </w:rPr>
        <w:t xml:space="preserve">from the first drawdown </w:t>
      </w:r>
      <w:r w:rsidRPr="00E35706">
        <w:rPr>
          <w:rFonts w:ascii="Times New Roman" w:hAnsi="Times New Roman" w:cstheme="minorBidi"/>
          <w:sz w:val="22"/>
          <w:szCs w:val="22"/>
        </w:rPr>
        <w:t>month</w:t>
      </w:r>
      <w:r w:rsidRPr="00E35706">
        <w:rPr>
          <w:rFonts w:ascii="Times New Roman" w:hAnsi="Times New Roman"/>
          <w:sz w:val="22"/>
          <w:szCs w:val="22"/>
        </w:rPr>
        <w:t xml:space="preserve">. The </w:t>
      </w:r>
      <w:r w:rsidR="0037093F" w:rsidRPr="00E35706">
        <w:rPr>
          <w:rFonts w:ascii="Times New Roman" w:hAnsi="Times New Roman"/>
          <w:sz w:val="22"/>
          <w:szCs w:val="22"/>
        </w:rPr>
        <w:t>subsidiary is required</w:t>
      </w:r>
      <w:r w:rsidRPr="00E35706">
        <w:rPr>
          <w:rFonts w:ascii="Times New Roman" w:hAnsi="Times New Roman"/>
          <w:sz w:val="22"/>
          <w:szCs w:val="22"/>
        </w:rPr>
        <w:t xml:space="preserve"> to comply with </w:t>
      </w:r>
      <w:r w:rsidRPr="00E35706">
        <w:rPr>
          <w:rFonts w:ascii="Times New Roman" w:hAnsi="Times New Roman"/>
          <w:spacing w:val="-2"/>
          <w:sz w:val="22"/>
          <w:szCs w:val="22"/>
        </w:rPr>
        <w:t xml:space="preserve">certain </w:t>
      </w:r>
      <w:r w:rsidR="00EA627D" w:rsidRPr="00E35706">
        <w:rPr>
          <w:rFonts w:ascii="Times New Roman" w:hAnsi="Times New Roman"/>
          <w:sz w:val="22"/>
          <w:szCs w:val="22"/>
        </w:rPr>
        <w:t xml:space="preserve">covenants and </w:t>
      </w:r>
      <w:r w:rsidRPr="00E35706">
        <w:rPr>
          <w:rFonts w:ascii="Times New Roman" w:hAnsi="Times New Roman"/>
          <w:spacing w:val="-2"/>
          <w:sz w:val="22"/>
          <w:szCs w:val="22"/>
        </w:rPr>
        <w:t xml:space="preserve">conditions prescribed in the loan agreement. At </w:t>
      </w:r>
      <w:r w:rsidR="00F07A75" w:rsidRPr="00E35706">
        <w:rPr>
          <w:rFonts w:ascii="Times New Roman" w:hAnsi="Times New Roman"/>
          <w:spacing w:val="-2"/>
          <w:sz w:val="22"/>
          <w:szCs w:val="22"/>
        </w:rPr>
        <w:t>30 June</w:t>
      </w:r>
      <w:r w:rsidR="00AC2C2C" w:rsidRPr="00E35706">
        <w:rPr>
          <w:rFonts w:ascii="Times New Roman" w:hAnsi="Times New Roman"/>
          <w:spacing w:val="-2"/>
          <w:sz w:val="22"/>
          <w:szCs w:val="22"/>
        </w:rPr>
        <w:t xml:space="preserve"> 202</w:t>
      </w:r>
      <w:r w:rsidR="00EA114B" w:rsidRPr="00E35706">
        <w:rPr>
          <w:rFonts w:ascii="Times New Roman" w:hAnsi="Times New Roman"/>
          <w:spacing w:val="-2"/>
          <w:sz w:val="22"/>
          <w:szCs w:val="22"/>
        </w:rPr>
        <w:t>6</w:t>
      </w:r>
      <w:r w:rsidRPr="00E35706">
        <w:rPr>
          <w:rFonts w:ascii="Times New Roman" w:hAnsi="Times New Roman"/>
          <w:spacing w:val="-2"/>
          <w:sz w:val="22"/>
          <w:szCs w:val="22"/>
        </w:rPr>
        <w:t xml:space="preserve">, the </w:t>
      </w:r>
      <w:r w:rsidRPr="00E35706">
        <w:rPr>
          <w:rFonts w:ascii="Times New Roman" w:hAnsi="Times New Roman"/>
          <w:sz w:val="22"/>
          <w:szCs w:val="22"/>
        </w:rPr>
        <w:t xml:space="preserve">outstanding loan balance </w:t>
      </w:r>
      <w:r w:rsidR="00EA627D" w:rsidRPr="00E35706">
        <w:rPr>
          <w:rFonts w:ascii="Times New Roman" w:hAnsi="Times New Roman" w:cs="Angsana New"/>
          <w:sz w:val="22"/>
          <w:szCs w:val="28"/>
        </w:rPr>
        <w:t>amounted to</w:t>
      </w:r>
      <w:r w:rsidRPr="00E35706">
        <w:rPr>
          <w:rFonts w:ascii="Times New Roman" w:hAnsi="Times New Roman"/>
          <w:sz w:val="22"/>
          <w:szCs w:val="22"/>
        </w:rPr>
        <w:t xml:space="preserve"> Baht </w:t>
      </w:r>
      <w:r w:rsidR="005E6C09" w:rsidRPr="00E35706">
        <w:rPr>
          <w:rFonts w:ascii="Times New Roman" w:hAnsi="Times New Roman"/>
          <w:sz w:val="22"/>
          <w:szCs w:val="22"/>
        </w:rPr>
        <w:t>7.95</w:t>
      </w:r>
      <w:r w:rsidR="003D195F" w:rsidRPr="00E35706">
        <w:rPr>
          <w:rFonts w:ascii="Times New Roman" w:hAnsi="Times New Roman"/>
          <w:sz w:val="22"/>
          <w:szCs w:val="22"/>
        </w:rPr>
        <w:t xml:space="preserve"> </w:t>
      </w:r>
      <w:r w:rsidRPr="00E35706">
        <w:rPr>
          <w:rFonts w:ascii="Times New Roman" w:hAnsi="Times New Roman"/>
          <w:sz w:val="22"/>
          <w:szCs w:val="22"/>
        </w:rPr>
        <w:t xml:space="preserve">million </w:t>
      </w:r>
      <w:r w:rsidRPr="00E35706">
        <w:rPr>
          <w:rFonts w:ascii="Times New Roman" w:hAnsi="Times New Roman"/>
          <w:i/>
          <w:iCs/>
          <w:sz w:val="22"/>
          <w:szCs w:val="22"/>
        </w:rPr>
        <w:t>(</w:t>
      </w:r>
      <w:r w:rsidR="00AC2C2C" w:rsidRPr="00E35706">
        <w:rPr>
          <w:rFonts w:ascii="Times New Roman" w:hAnsi="Times New Roman"/>
          <w:i/>
          <w:iCs/>
          <w:sz w:val="22"/>
          <w:szCs w:val="22"/>
        </w:rPr>
        <w:t>31 December 202</w:t>
      </w:r>
      <w:r w:rsidR="00824727" w:rsidRPr="00E35706">
        <w:rPr>
          <w:rFonts w:ascii="Times New Roman" w:hAnsi="Times New Roman"/>
          <w:i/>
          <w:iCs/>
          <w:sz w:val="22"/>
          <w:szCs w:val="22"/>
        </w:rPr>
        <w:t>5</w:t>
      </w:r>
      <w:r w:rsidRPr="00E35706">
        <w:rPr>
          <w:rFonts w:ascii="Times New Roman" w:hAnsi="Times New Roman"/>
          <w:i/>
          <w:iCs/>
          <w:sz w:val="22"/>
          <w:szCs w:val="22"/>
        </w:rPr>
        <w:t xml:space="preserve">: Baht </w:t>
      </w:r>
      <w:r w:rsidR="00824727" w:rsidRPr="00E35706">
        <w:rPr>
          <w:rFonts w:ascii="Times New Roman" w:hAnsi="Times New Roman"/>
          <w:i/>
          <w:iCs/>
          <w:sz w:val="22"/>
          <w:szCs w:val="22"/>
        </w:rPr>
        <w:t>9</w:t>
      </w:r>
      <w:r w:rsidR="00AC2C2C" w:rsidRPr="00E35706">
        <w:rPr>
          <w:rFonts w:ascii="Times New Roman" w:hAnsi="Times New Roman"/>
          <w:i/>
          <w:iCs/>
          <w:sz w:val="22"/>
          <w:szCs w:val="22"/>
        </w:rPr>
        <w:t>.</w:t>
      </w:r>
      <w:r w:rsidR="00824727" w:rsidRPr="00E35706">
        <w:rPr>
          <w:rFonts w:ascii="Times New Roman" w:hAnsi="Times New Roman"/>
          <w:i/>
          <w:iCs/>
          <w:sz w:val="22"/>
          <w:szCs w:val="22"/>
        </w:rPr>
        <w:t>09</w:t>
      </w:r>
      <w:r w:rsidRPr="00E35706">
        <w:rPr>
          <w:rFonts w:ascii="Times New Roman" w:hAnsi="Times New Roman"/>
          <w:i/>
          <w:iCs/>
          <w:sz w:val="22"/>
          <w:szCs w:val="22"/>
        </w:rPr>
        <w:t xml:space="preserve"> million).</w:t>
      </w:r>
    </w:p>
    <w:p w14:paraId="79907E73" w14:textId="28B2756E" w:rsidR="00B6524F" w:rsidRPr="00E35706" w:rsidRDefault="00446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5706">
        <w:rPr>
          <w:rFonts w:ascii="Times New Roman" w:hAnsi="Times New Roman"/>
          <w:sz w:val="22"/>
          <w:szCs w:val="22"/>
        </w:rPr>
        <w:br w:type="page"/>
      </w:r>
    </w:p>
    <w:p w14:paraId="4A5115C3" w14:textId="1D5ACFB7" w:rsidR="005F3AD7" w:rsidRPr="00E35706" w:rsidRDefault="005F3AD7" w:rsidP="005F3AD7">
      <w:pPr>
        <w:spacing w:line="260" w:lineRule="atLeast"/>
        <w:ind w:left="540"/>
        <w:jc w:val="both"/>
        <w:rPr>
          <w:rFonts w:ascii="Times New Roman" w:hAnsi="Times New Roman" w:cstheme="minorBidi"/>
          <w:sz w:val="22"/>
          <w:szCs w:val="22"/>
          <w:cs/>
        </w:rPr>
      </w:pPr>
      <w:r w:rsidRPr="00E35706">
        <w:rPr>
          <w:rFonts w:ascii="Times New Roman" w:hAnsi="Times New Roman"/>
          <w:sz w:val="22"/>
          <w:szCs w:val="22"/>
        </w:rPr>
        <w:lastRenderedPageBreak/>
        <w:t>In March 2023, a subsidiary entered into a long-term loan agreement with a local financial institution</w:t>
      </w:r>
      <w:r w:rsidRPr="00E35706">
        <w:rPr>
          <w:rFonts w:ascii="Times New Roman" w:hAnsi="Times New Roman" w:hint="cs"/>
          <w:sz w:val="22"/>
          <w:szCs w:val="22"/>
          <w:cs/>
        </w:rPr>
        <w:t xml:space="preserve"> </w:t>
      </w:r>
      <w:r w:rsidR="00BF10CF" w:rsidRPr="00E35706">
        <w:rPr>
          <w:rFonts w:ascii="Times New Roman" w:hAnsi="Times New Roman"/>
          <w:sz w:val="22"/>
          <w:szCs w:val="22"/>
        </w:rPr>
        <w:t xml:space="preserve">for </w:t>
      </w:r>
      <w:r w:rsidRPr="00E35706">
        <w:rPr>
          <w:rFonts w:ascii="Times New Roman" w:hAnsi="Times New Roman"/>
          <w:sz w:val="22"/>
          <w:szCs w:val="22"/>
        </w:rPr>
        <w:t xml:space="preserve">Baht 20.5 million. This loan bears interest rate based on MLR interest rate </w:t>
      </w:r>
      <w:r w:rsidR="00BF10CF" w:rsidRPr="00E35706">
        <w:rPr>
          <w:rFonts w:ascii="Times New Roman" w:hAnsi="Times New Roman"/>
          <w:sz w:val="22"/>
          <w:szCs w:val="22"/>
        </w:rPr>
        <w:t>as specified</w:t>
      </w:r>
      <w:r w:rsidRPr="00E35706">
        <w:rPr>
          <w:rFonts w:ascii="Times New Roman" w:hAnsi="Times New Roman"/>
          <w:sz w:val="22"/>
          <w:szCs w:val="22"/>
        </w:rPr>
        <w:t xml:space="preserve"> in the loan</w:t>
      </w:r>
      <w:r w:rsidRPr="00E35706">
        <w:rPr>
          <w:rFonts w:ascii="Times New Roman" w:hAnsi="Times New Roman" w:cstheme="minorBidi" w:hint="cs"/>
          <w:sz w:val="22"/>
          <w:szCs w:val="22"/>
          <w:cs/>
        </w:rPr>
        <w:t xml:space="preserve"> </w:t>
      </w:r>
      <w:r w:rsidRPr="00E35706">
        <w:rPr>
          <w:rFonts w:ascii="Times New Roman" w:hAnsi="Times New Roman"/>
          <w:sz w:val="22"/>
          <w:szCs w:val="22"/>
        </w:rPr>
        <w:t>agreement</w:t>
      </w:r>
      <w:r w:rsidR="00BF10CF" w:rsidRPr="00E35706">
        <w:rPr>
          <w:rFonts w:ascii="Times New Roman" w:hAnsi="Times New Roman" w:cs="Angsana New"/>
          <w:sz w:val="22"/>
          <w:szCs w:val="28"/>
        </w:rPr>
        <w:t>. T</w:t>
      </w:r>
      <w:r w:rsidRPr="00E35706">
        <w:rPr>
          <w:rFonts w:ascii="Times New Roman" w:hAnsi="Times New Roman"/>
          <w:sz w:val="22"/>
          <w:szCs w:val="22"/>
        </w:rPr>
        <w:t>he principal is repayable in monthly installment</w:t>
      </w:r>
      <w:r w:rsidR="00BF10CF" w:rsidRPr="00E35706">
        <w:rPr>
          <w:rFonts w:ascii="Times New Roman" w:hAnsi="Times New Roman" w:cstheme="minorBidi" w:hint="cs"/>
          <w:sz w:val="22"/>
          <w:szCs w:val="22"/>
          <w:cs/>
        </w:rPr>
        <w:t xml:space="preserve"> </w:t>
      </w:r>
      <w:r w:rsidR="00BF10CF" w:rsidRPr="00E35706">
        <w:rPr>
          <w:rFonts w:ascii="Times New Roman" w:hAnsi="Times New Roman"/>
          <w:sz w:val="22"/>
          <w:szCs w:val="22"/>
        </w:rPr>
        <w:t>with t</w:t>
      </w:r>
      <w:r w:rsidRPr="00E35706">
        <w:rPr>
          <w:rFonts w:ascii="Times New Roman" w:hAnsi="Times New Roman"/>
          <w:sz w:val="22"/>
          <w:szCs w:val="22"/>
        </w:rPr>
        <w:t xml:space="preserve">he first repayment </w:t>
      </w:r>
      <w:r w:rsidR="00BF10CF" w:rsidRPr="00E35706">
        <w:rPr>
          <w:rFonts w:ascii="Times New Roman" w:hAnsi="Times New Roman"/>
          <w:sz w:val="22"/>
          <w:szCs w:val="22"/>
        </w:rPr>
        <w:t>commencing</w:t>
      </w:r>
      <w:r w:rsidRPr="00E35706">
        <w:rPr>
          <w:rFonts w:ascii="Times New Roman" w:hAnsi="Times New Roman"/>
          <w:sz w:val="22"/>
          <w:szCs w:val="22"/>
        </w:rPr>
        <w:t xml:space="preserve"> in the </w:t>
      </w:r>
      <w:r w:rsidR="007E6FF4" w:rsidRPr="00E35706">
        <w:rPr>
          <w:rFonts w:ascii="Times New Roman" w:hAnsi="Times New Roman"/>
          <w:sz w:val="22"/>
          <w:szCs w:val="22"/>
        </w:rPr>
        <w:t>7</w:t>
      </w:r>
      <w:r w:rsidR="007E6FF4" w:rsidRPr="00E35706">
        <w:rPr>
          <w:rFonts w:ascii="Times New Roman" w:hAnsi="Times New Roman"/>
          <w:sz w:val="22"/>
          <w:szCs w:val="22"/>
          <w:vertAlign w:val="superscript"/>
        </w:rPr>
        <w:t>th</w:t>
      </w:r>
      <w:r w:rsidRPr="00E35706">
        <w:rPr>
          <w:rFonts w:ascii="Times New Roman" w:hAnsi="Times New Roman"/>
          <w:sz w:val="22"/>
          <w:szCs w:val="22"/>
        </w:rPr>
        <w:t xml:space="preserve"> month from </w:t>
      </w:r>
      <w:r w:rsidR="00BF10CF" w:rsidRPr="00E35706">
        <w:rPr>
          <w:rFonts w:ascii="Times New Roman" w:hAnsi="Times New Roman"/>
          <w:sz w:val="22"/>
          <w:szCs w:val="22"/>
        </w:rPr>
        <w:t>the month of the first drawdown</w:t>
      </w:r>
      <w:r w:rsidR="00BF10CF" w:rsidRPr="00E35706">
        <w:rPr>
          <w:rFonts w:ascii="Times New Roman" w:hAnsi="Times New Roman" w:cs="Angsana New"/>
          <w:sz w:val="22"/>
          <w:szCs w:val="28"/>
        </w:rPr>
        <w:t xml:space="preserve">. </w:t>
      </w:r>
      <w:r w:rsidRPr="00E35706">
        <w:rPr>
          <w:rFonts w:ascii="Times New Roman" w:hAnsi="Times New Roman"/>
          <w:sz w:val="22"/>
          <w:szCs w:val="22"/>
        </w:rPr>
        <w:t>The loan</w:t>
      </w:r>
      <w:r w:rsidR="00BF10CF" w:rsidRPr="00E35706">
        <w:rPr>
          <w:rFonts w:ascii="Times New Roman" w:hAnsi="Times New Roman"/>
          <w:sz w:val="22"/>
          <w:szCs w:val="22"/>
        </w:rPr>
        <w:t>,</w:t>
      </w:r>
      <w:r w:rsidRPr="00E35706">
        <w:rPr>
          <w:rFonts w:ascii="Times New Roman" w:hAnsi="Times New Roman"/>
          <w:sz w:val="22"/>
          <w:szCs w:val="22"/>
        </w:rPr>
        <w:t xml:space="preserve"> together with interest</w:t>
      </w:r>
      <w:r w:rsidR="00BF10CF" w:rsidRPr="00E35706">
        <w:rPr>
          <w:rFonts w:ascii="Times New Roman" w:hAnsi="Times New Roman"/>
          <w:sz w:val="22"/>
          <w:szCs w:val="22"/>
        </w:rPr>
        <w:t xml:space="preserve">, is repayable </w:t>
      </w:r>
      <w:r w:rsidRPr="00E35706">
        <w:rPr>
          <w:rFonts w:ascii="Times New Roman" w:hAnsi="Times New Roman"/>
          <w:sz w:val="22"/>
          <w:szCs w:val="22"/>
        </w:rPr>
        <w:t>within 96 months</w:t>
      </w:r>
      <w:r w:rsidR="00BF10CF" w:rsidRPr="00E35706">
        <w:rPr>
          <w:rFonts w:ascii="Times New Roman" w:hAnsi="Times New Roman"/>
          <w:sz w:val="22"/>
          <w:szCs w:val="22"/>
        </w:rPr>
        <w:t xml:space="preserve"> </w:t>
      </w:r>
      <w:r w:rsidRPr="00E35706">
        <w:rPr>
          <w:rFonts w:ascii="Times New Roman" w:hAnsi="Times New Roman"/>
          <w:sz w:val="22"/>
          <w:szCs w:val="22"/>
        </w:rPr>
        <w:t xml:space="preserve">from the first drawdown month. </w:t>
      </w:r>
      <w:r w:rsidR="00BF10CF" w:rsidRPr="00E35706">
        <w:rPr>
          <w:rFonts w:ascii="Times New Roman" w:hAnsi="Times New Roman"/>
          <w:sz w:val="22"/>
          <w:szCs w:val="22"/>
        </w:rPr>
        <w:t xml:space="preserve">The subsidiary is required to </w:t>
      </w:r>
      <w:r w:rsidRPr="00E35706">
        <w:rPr>
          <w:rFonts w:ascii="Times New Roman" w:hAnsi="Times New Roman"/>
          <w:sz w:val="22"/>
          <w:szCs w:val="22"/>
        </w:rPr>
        <w:t>comply with</w:t>
      </w:r>
      <w:r w:rsidRPr="00E35706">
        <w:rPr>
          <w:rFonts w:ascii="Times New Roman" w:hAnsi="Times New Roman" w:cstheme="minorBidi" w:hint="cs"/>
          <w:sz w:val="22"/>
          <w:szCs w:val="22"/>
          <w:cs/>
        </w:rPr>
        <w:t xml:space="preserve"> </w:t>
      </w:r>
      <w:r w:rsidRPr="00E35706">
        <w:rPr>
          <w:rFonts w:ascii="Times New Roman" w:hAnsi="Times New Roman"/>
          <w:sz w:val="22"/>
          <w:szCs w:val="22"/>
        </w:rPr>
        <w:t xml:space="preserve">certain </w:t>
      </w:r>
      <w:r w:rsidR="00BF10CF" w:rsidRPr="00E35706">
        <w:rPr>
          <w:rFonts w:ascii="Times New Roman" w:hAnsi="Times New Roman"/>
          <w:sz w:val="22"/>
          <w:szCs w:val="22"/>
        </w:rPr>
        <w:t xml:space="preserve">covenants </w:t>
      </w:r>
      <w:r w:rsidR="00F51225" w:rsidRPr="00E35706">
        <w:rPr>
          <w:rFonts w:ascii="Times New Roman" w:hAnsi="Times New Roman"/>
          <w:sz w:val="22"/>
          <w:szCs w:val="22"/>
        </w:rPr>
        <w:t xml:space="preserve">and </w:t>
      </w:r>
      <w:r w:rsidR="00F51225" w:rsidRPr="00E35706">
        <w:rPr>
          <w:rFonts w:ascii="Times New Roman" w:hAnsi="Times New Roman"/>
          <w:spacing w:val="-2"/>
          <w:sz w:val="22"/>
          <w:szCs w:val="22"/>
        </w:rPr>
        <w:t xml:space="preserve">conditions prescribed in the loan agreement. At 30 June 2026, the </w:t>
      </w:r>
      <w:r w:rsidR="00F51225" w:rsidRPr="00E35706">
        <w:rPr>
          <w:rFonts w:ascii="Times New Roman" w:hAnsi="Times New Roman"/>
          <w:sz w:val="22"/>
          <w:szCs w:val="22"/>
        </w:rPr>
        <w:t xml:space="preserve">outstanding loan balance </w:t>
      </w:r>
      <w:r w:rsidR="00F51225" w:rsidRPr="00E35706">
        <w:rPr>
          <w:rFonts w:ascii="Times New Roman" w:hAnsi="Times New Roman" w:cs="Angsana New"/>
          <w:sz w:val="22"/>
          <w:szCs w:val="28"/>
        </w:rPr>
        <w:t>amounted</w:t>
      </w:r>
      <w:r w:rsidR="00BF10CF" w:rsidRPr="00E35706">
        <w:rPr>
          <w:rFonts w:ascii="Times New Roman" w:hAnsi="Times New Roman" w:cs="Angsana New"/>
          <w:sz w:val="22"/>
          <w:szCs w:val="28"/>
        </w:rPr>
        <w:t xml:space="preserve"> to</w:t>
      </w:r>
      <w:r w:rsidRPr="00E35706">
        <w:rPr>
          <w:rFonts w:ascii="Times New Roman" w:hAnsi="Times New Roman"/>
          <w:sz w:val="22"/>
          <w:szCs w:val="22"/>
        </w:rPr>
        <w:t xml:space="preserve"> Baht </w:t>
      </w:r>
      <w:r w:rsidR="00091A7E" w:rsidRPr="00E35706">
        <w:rPr>
          <w:rFonts w:ascii="Times New Roman" w:hAnsi="Times New Roman"/>
          <w:sz w:val="22"/>
          <w:szCs w:val="22"/>
        </w:rPr>
        <w:t>12.15</w:t>
      </w:r>
      <w:r w:rsidRPr="00E35706">
        <w:rPr>
          <w:rFonts w:ascii="Times New Roman" w:hAnsi="Times New Roman"/>
          <w:sz w:val="22"/>
          <w:szCs w:val="22"/>
        </w:rPr>
        <w:t xml:space="preserve"> million </w:t>
      </w:r>
      <w:r w:rsidRPr="00E35706">
        <w:rPr>
          <w:rFonts w:ascii="Times New Roman" w:hAnsi="Times New Roman"/>
          <w:i/>
          <w:iCs/>
          <w:sz w:val="22"/>
          <w:szCs w:val="22"/>
        </w:rPr>
        <w:t>(31 December 2025: Baht 13.53 million).</w:t>
      </w:r>
      <w:r w:rsidRPr="00E35706">
        <w:rPr>
          <w:rFonts w:ascii="Times New Roman" w:hAnsi="Times New Roman"/>
          <w:sz w:val="22"/>
          <w:szCs w:val="22"/>
        </w:rPr>
        <w:t xml:space="preserve"> </w:t>
      </w:r>
    </w:p>
    <w:p w14:paraId="1BB88FB1" w14:textId="77777777" w:rsidR="005F3AD7" w:rsidRPr="00E35706" w:rsidRDefault="005F3AD7" w:rsidP="005F3AD7">
      <w:pPr>
        <w:spacing w:line="260" w:lineRule="atLeast"/>
        <w:ind w:left="540"/>
        <w:jc w:val="both"/>
        <w:rPr>
          <w:rFonts w:ascii="Times New Roman" w:hAnsi="Times New Roman"/>
          <w:sz w:val="22"/>
          <w:szCs w:val="22"/>
        </w:rPr>
      </w:pPr>
    </w:p>
    <w:p w14:paraId="07D35A53" w14:textId="234E9DAF" w:rsidR="005F3AD7" w:rsidRPr="00E35706" w:rsidRDefault="005F3AD7" w:rsidP="00253EF9">
      <w:pPr>
        <w:spacing w:line="260" w:lineRule="atLeast"/>
        <w:ind w:left="540"/>
        <w:jc w:val="both"/>
        <w:rPr>
          <w:rFonts w:ascii="Times New Roman" w:hAnsi="Times New Roman"/>
          <w:i/>
          <w:iCs/>
          <w:sz w:val="22"/>
          <w:szCs w:val="22"/>
        </w:rPr>
      </w:pPr>
      <w:r w:rsidRPr="00E35706">
        <w:rPr>
          <w:rFonts w:ascii="Times New Roman" w:hAnsi="Times New Roman"/>
          <w:sz w:val="22"/>
          <w:szCs w:val="22"/>
        </w:rPr>
        <w:t>In June 2022, the Company entered into a long-term loan agreement with a local financial institution for</w:t>
      </w:r>
      <w:r w:rsidRPr="00E35706">
        <w:rPr>
          <w:rFonts w:ascii="Times New Roman" w:hAnsi="Times New Roman" w:cstheme="minorBidi" w:hint="cs"/>
          <w:sz w:val="22"/>
          <w:szCs w:val="22"/>
          <w:cs/>
        </w:rPr>
        <w:t xml:space="preserve"> </w:t>
      </w:r>
      <w:r w:rsidRPr="00E35706">
        <w:rPr>
          <w:rFonts w:ascii="Times New Roman" w:hAnsi="Times New Roman"/>
          <w:sz w:val="22"/>
          <w:szCs w:val="22"/>
        </w:rPr>
        <w:t>Baht 19.42 million. This loan bears interest based on MLR interest rate</w:t>
      </w:r>
      <w:r w:rsidR="00BF10CF" w:rsidRPr="00E35706">
        <w:rPr>
          <w:rFonts w:ascii="Times New Roman" w:hAnsi="Times New Roman"/>
          <w:sz w:val="22"/>
          <w:szCs w:val="22"/>
        </w:rPr>
        <w:t xml:space="preserve"> as specified</w:t>
      </w:r>
      <w:r w:rsidRPr="00E35706">
        <w:rPr>
          <w:rFonts w:ascii="Times New Roman" w:hAnsi="Times New Roman"/>
          <w:sz w:val="22"/>
          <w:szCs w:val="22"/>
        </w:rPr>
        <w:t xml:space="preserve"> in the loan </w:t>
      </w:r>
      <w:r w:rsidR="004A02A9" w:rsidRPr="00E35706">
        <w:rPr>
          <w:rFonts w:ascii="Times New Roman" w:hAnsi="Times New Roman"/>
          <w:sz w:val="22"/>
          <w:szCs w:val="22"/>
        </w:rPr>
        <w:t>agreement</w:t>
      </w:r>
      <w:r w:rsidR="004A02A9" w:rsidRPr="00E35706">
        <w:rPr>
          <w:rFonts w:ascii="Times New Roman" w:hAnsi="Times New Roman" w:cs="Angsana New"/>
          <w:sz w:val="22"/>
          <w:szCs w:val="28"/>
        </w:rPr>
        <w:t>. T</w:t>
      </w:r>
      <w:r w:rsidR="004A02A9" w:rsidRPr="00E35706">
        <w:rPr>
          <w:rFonts w:ascii="Times New Roman" w:hAnsi="Times New Roman"/>
          <w:sz w:val="22"/>
          <w:szCs w:val="22"/>
        </w:rPr>
        <w:t>he principal is repayable in monthly installment</w:t>
      </w:r>
      <w:r w:rsidR="004A02A9" w:rsidRPr="00E35706">
        <w:rPr>
          <w:rFonts w:ascii="Times New Roman" w:hAnsi="Times New Roman" w:cstheme="minorBidi" w:hint="cs"/>
          <w:sz w:val="22"/>
          <w:szCs w:val="22"/>
          <w:cs/>
        </w:rPr>
        <w:t xml:space="preserve"> </w:t>
      </w:r>
      <w:r w:rsidR="004A02A9" w:rsidRPr="00E35706">
        <w:rPr>
          <w:rFonts w:ascii="Times New Roman" w:hAnsi="Times New Roman"/>
          <w:sz w:val="22"/>
          <w:szCs w:val="22"/>
        </w:rPr>
        <w:t xml:space="preserve">with the first repayment commencing in the </w:t>
      </w:r>
      <w:r w:rsidR="007E6FF4" w:rsidRPr="00E35706">
        <w:rPr>
          <w:rFonts w:ascii="Times New Roman" w:hAnsi="Times New Roman"/>
          <w:sz w:val="22"/>
          <w:szCs w:val="22"/>
        </w:rPr>
        <w:t>7</w:t>
      </w:r>
      <w:r w:rsidR="007E6FF4" w:rsidRPr="00E35706">
        <w:rPr>
          <w:rFonts w:ascii="Times New Roman" w:hAnsi="Times New Roman"/>
          <w:sz w:val="22"/>
          <w:szCs w:val="22"/>
          <w:vertAlign w:val="superscript"/>
        </w:rPr>
        <w:t>th</w:t>
      </w:r>
      <w:r w:rsidR="004A02A9" w:rsidRPr="00E35706">
        <w:rPr>
          <w:rFonts w:ascii="Times New Roman" w:hAnsi="Times New Roman"/>
          <w:sz w:val="22"/>
          <w:szCs w:val="22"/>
        </w:rPr>
        <w:t xml:space="preserve"> month from the month of the first drawdown</w:t>
      </w:r>
      <w:r w:rsidR="004A02A9" w:rsidRPr="00E35706">
        <w:rPr>
          <w:rFonts w:ascii="Times New Roman" w:hAnsi="Times New Roman" w:cs="Angsana New"/>
          <w:sz w:val="22"/>
          <w:szCs w:val="28"/>
        </w:rPr>
        <w:t>.</w:t>
      </w:r>
      <w:r w:rsidRPr="00E35706">
        <w:rPr>
          <w:rFonts w:ascii="Times New Roman" w:hAnsi="Times New Roman"/>
          <w:sz w:val="22"/>
          <w:szCs w:val="22"/>
        </w:rPr>
        <w:t xml:space="preserve"> The loan</w:t>
      </w:r>
      <w:r w:rsidR="004A02A9" w:rsidRPr="00E35706">
        <w:rPr>
          <w:rFonts w:ascii="Times New Roman" w:hAnsi="Times New Roman"/>
          <w:sz w:val="22"/>
          <w:szCs w:val="22"/>
        </w:rPr>
        <w:t>,</w:t>
      </w:r>
      <w:r w:rsidRPr="00E35706">
        <w:rPr>
          <w:rFonts w:ascii="Times New Roman" w:hAnsi="Times New Roman"/>
          <w:sz w:val="22"/>
          <w:szCs w:val="22"/>
        </w:rPr>
        <w:t xml:space="preserve"> together with interest</w:t>
      </w:r>
      <w:r w:rsidR="004A02A9" w:rsidRPr="00E35706">
        <w:rPr>
          <w:rFonts w:ascii="Times New Roman" w:hAnsi="Times New Roman"/>
          <w:sz w:val="22"/>
          <w:szCs w:val="22"/>
        </w:rPr>
        <w:t xml:space="preserve">, is repayable </w:t>
      </w:r>
      <w:r w:rsidRPr="00E35706">
        <w:rPr>
          <w:rFonts w:ascii="Times New Roman" w:hAnsi="Times New Roman"/>
          <w:sz w:val="22"/>
          <w:szCs w:val="22"/>
        </w:rPr>
        <w:t>within 96 months</w:t>
      </w:r>
      <w:r w:rsidR="004A02A9" w:rsidRPr="00E35706">
        <w:rPr>
          <w:rFonts w:ascii="Times New Roman" w:hAnsi="Times New Roman"/>
          <w:sz w:val="22"/>
          <w:szCs w:val="22"/>
        </w:rPr>
        <w:t xml:space="preserve"> from the first drawdown month </w:t>
      </w:r>
      <w:r w:rsidRPr="00E35706">
        <w:rPr>
          <w:rFonts w:ascii="Times New Roman" w:hAnsi="Times New Roman"/>
          <w:sz w:val="22"/>
          <w:szCs w:val="22"/>
        </w:rPr>
        <w:t xml:space="preserve">The </w:t>
      </w:r>
      <w:r w:rsidR="00EC3004" w:rsidRPr="00E35706">
        <w:rPr>
          <w:rFonts w:ascii="Times New Roman" w:hAnsi="Times New Roman"/>
          <w:sz w:val="22"/>
          <w:szCs w:val="22"/>
        </w:rPr>
        <w:t>Company</w:t>
      </w:r>
      <w:r w:rsidR="004A02A9" w:rsidRPr="00E35706">
        <w:rPr>
          <w:rFonts w:ascii="Times New Roman" w:hAnsi="Times New Roman"/>
          <w:sz w:val="22"/>
          <w:szCs w:val="22"/>
        </w:rPr>
        <w:t xml:space="preserve"> is required</w:t>
      </w:r>
      <w:r w:rsidRPr="00E35706">
        <w:rPr>
          <w:rFonts w:ascii="Times New Roman" w:hAnsi="Times New Roman"/>
          <w:sz w:val="22"/>
          <w:szCs w:val="22"/>
        </w:rPr>
        <w:t xml:space="preserve"> to comply with certain</w:t>
      </w:r>
      <w:r w:rsidR="004A02A9" w:rsidRPr="00E35706">
        <w:rPr>
          <w:rFonts w:ascii="Times New Roman" w:hAnsi="Times New Roman"/>
          <w:sz w:val="22"/>
          <w:szCs w:val="22"/>
        </w:rPr>
        <w:t xml:space="preserve"> covenants and</w:t>
      </w:r>
      <w:r w:rsidRPr="00E35706">
        <w:rPr>
          <w:rFonts w:ascii="Times New Roman" w:hAnsi="Times New Roman"/>
          <w:sz w:val="22"/>
          <w:szCs w:val="22"/>
        </w:rPr>
        <w:t xml:space="preserve"> conditions and</w:t>
      </w:r>
      <w:r w:rsidRPr="00E35706">
        <w:rPr>
          <w:rFonts w:ascii="Times New Roman" w:hAnsi="Times New Roman" w:cstheme="minorBidi" w:hint="cs"/>
          <w:sz w:val="22"/>
          <w:szCs w:val="22"/>
          <w:cs/>
        </w:rPr>
        <w:t xml:space="preserve"> </w:t>
      </w:r>
      <w:r w:rsidRPr="00E35706">
        <w:rPr>
          <w:rFonts w:ascii="Times New Roman" w:hAnsi="Times New Roman"/>
          <w:sz w:val="22"/>
          <w:szCs w:val="22"/>
        </w:rPr>
        <w:t xml:space="preserve">restrictions prescribed in the loan agreement. At </w:t>
      </w:r>
      <w:r w:rsidR="00F07A75" w:rsidRPr="00E35706">
        <w:rPr>
          <w:rFonts w:ascii="Times New Roman" w:hAnsi="Times New Roman"/>
          <w:spacing w:val="-2"/>
          <w:sz w:val="22"/>
          <w:szCs w:val="22"/>
        </w:rPr>
        <w:t>30 June</w:t>
      </w:r>
      <w:r w:rsidRPr="00E35706">
        <w:rPr>
          <w:rFonts w:ascii="Times New Roman" w:hAnsi="Times New Roman"/>
          <w:sz w:val="22"/>
          <w:szCs w:val="22"/>
        </w:rPr>
        <w:t xml:space="preserve"> </w:t>
      </w:r>
      <w:r w:rsidRPr="00E35706">
        <w:rPr>
          <w:rFonts w:ascii="Times New Roman" w:hAnsi="Times New Roman"/>
          <w:sz w:val="22"/>
          <w:szCs w:val="22"/>
          <w:cs/>
        </w:rPr>
        <w:t>2026</w:t>
      </w:r>
      <w:r w:rsidRPr="00E35706">
        <w:rPr>
          <w:rFonts w:ascii="Times New Roman" w:hAnsi="Times New Roman"/>
          <w:sz w:val="22"/>
          <w:szCs w:val="22"/>
        </w:rPr>
        <w:t>, the Company has no outstanding loan</w:t>
      </w:r>
      <w:r w:rsidRPr="00E35706">
        <w:rPr>
          <w:rFonts w:ascii="Times New Roman" w:hAnsi="Times New Roman" w:cstheme="minorBidi" w:hint="cs"/>
          <w:sz w:val="22"/>
          <w:szCs w:val="22"/>
          <w:cs/>
        </w:rPr>
        <w:t xml:space="preserve"> </w:t>
      </w:r>
      <w:r w:rsidRPr="00E35706">
        <w:rPr>
          <w:rFonts w:ascii="Times New Roman" w:hAnsi="Times New Roman"/>
          <w:sz w:val="22"/>
          <w:szCs w:val="22"/>
        </w:rPr>
        <w:t xml:space="preserve">balance. </w:t>
      </w:r>
      <w:r w:rsidRPr="00E35706">
        <w:rPr>
          <w:rFonts w:ascii="Times New Roman" w:hAnsi="Times New Roman"/>
          <w:i/>
          <w:iCs/>
          <w:sz w:val="22"/>
          <w:szCs w:val="22"/>
        </w:rPr>
        <w:t>(</w:t>
      </w:r>
      <w:r w:rsidRPr="00E35706">
        <w:rPr>
          <w:rFonts w:ascii="Times New Roman" w:hAnsi="Times New Roman"/>
          <w:i/>
          <w:iCs/>
          <w:sz w:val="22"/>
          <w:szCs w:val="22"/>
          <w:cs/>
        </w:rPr>
        <w:t xml:space="preserve">31 </w:t>
      </w:r>
      <w:r w:rsidRPr="00E35706">
        <w:rPr>
          <w:rFonts w:ascii="Times New Roman" w:hAnsi="Times New Roman"/>
          <w:i/>
          <w:iCs/>
          <w:sz w:val="22"/>
          <w:szCs w:val="22"/>
        </w:rPr>
        <w:t xml:space="preserve">December </w:t>
      </w:r>
      <w:r w:rsidRPr="00E35706">
        <w:rPr>
          <w:rFonts w:ascii="Times New Roman" w:hAnsi="Times New Roman"/>
          <w:i/>
          <w:iCs/>
          <w:sz w:val="22"/>
          <w:szCs w:val="22"/>
          <w:cs/>
        </w:rPr>
        <w:t xml:space="preserve">2025: </w:t>
      </w:r>
      <w:r w:rsidRPr="00E35706">
        <w:rPr>
          <w:rFonts w:ascii="Times New Roman" w:hAnsi="Times New Roman"/>
          <w:i/>
          <w:iCs/>
          <w:sz w:val="22"/>
          <w:szCs w:val="22"/>
        </w:rPr>
        <w:t xml:space="preserve">Baht </w:t>
      </w:r>
      <w:r w:rsidRPr="00E35706">
        <w:rPr>
          <w:rFonts w:ascii="Times New Roman" w:hAnsi="Times New Roman"/>
          <w:i/>
          <w:iCs/>
          <w:sz w:val="22"/>
          <w:szCs w:val="22"/>
          <w:cs/>
        </w:rPr>
        <w:t xml:space="preserve">12.08 </w:t>
      </w:r>
      <w:r w:rsidRPr="00E35706">
        <w:rPr>
          <w:rFonts w:ascii="Times New Roman" w:hAnsi="Times New Roman"/>
          <w:i/>
          <w:iCs/>
          <w:sz w:val="22"/>
          <w:szCs w:val="22"/>
        </w:rPr>
        <w:t>million).</w:t>
      </w:r>
    </w:p>
    <w:p w14:paraId="17D82004" w14:textId="77777777" w:rsidR="00942D7F" w:rsidRPr="00E35706" w:rsidRDefault="00942D7F" w:rsidP="00942D7F">
      <w:pPr>
        <w:spacing w:line="260" w:lineRule="atLeast"/>
        <w:ind w:left="540"/>
        <w:jc w:val="both"/>
        <w:rPr>
          <w:rFonts w:ascii="Times New Roman" w:hAnsi="Times New Roman"/>
          <w:sz w:val="22"/>
          <w:szCs w:val="22"/>
        </w:rPr>
      </w:pPr>
    </w:p>
    <w:p w14:paraId="49387C82" w14:textId="7A0BC248" w:rsidR="00253EF9" w:rsidRPr="00E35706" w:rsidRDefault="00B6524F" w:rsidP="00253EF9">
      <w:pPr>
        <w:spacing w:line="260" w:lineRule="atLeast"/>
        <w:ind w:left="540"/>
        <w:jc w:val="both"/>
        <w:rPr>
          <w:rFonts w:ascii="Times New Roman" w:hAnsi="Times New Roman"/>
          <w:sz w:val="22"/>
          <w:szCs w:val="22"/>
        </w:rPr>
      </w:pPr>
      <w:r w:rsidRPr="00E35706">
        <w:rPr>
          <w:rFonts w:ascii="Times New Roman" w:hAnsi="Times New Roman"/>
          <w:sz w:val="22"/>
          <w:szCs w:val="22"/>
        </w:rPr>
        <w:t>In January 2022, a subsidiary entered into a long-term loan agreement with a local financial institution for Baht 170 million. This loan bears interest based on MLR interest rate prescribed in the loan agreement and the principal is repayable in monthly installment which will be fully paid within 7 years commencing from the first drawdown date. The interest will be paid on monthly. The loan is guaranteed by the Company. The subsidiary has to comply with certain condition as to make full payment of principal of this loan before starting to repay principal of loan agreement</w:t>
      </w:r>
      <w:r w:rsidR="000637C4" w:rsidRPr="00E35706">
        <w:rPr>
          <w:rFonts w:ascii="Times New Roman" w:hAnsi="Times New Roman"/>
          <w:sz w:val="22"/>
          <w:szCs w:val="22"/>
        </w:rPr>
        <w:t xml:space="preserve"> that such subsidiary</w:t>
      </w:r>
      <w:r w:rsidRPr="00E35706">
        <w:rPr>
          <w:rFonts w:ascii="Times New Roman" w:hAnsi="Times New Roman"/>
          <w:sz w:val="22"/>
          <w:szCs w:val="22"/>
        </w:rPr>
        <w:t xml:space="preserve"> entered </w:t>
      </w:r>
      <w:r w:rsidR="000637C4" w:rsidRPr="00E35706">
        <w:rPr>
          <w:rFonts w:ascii="Times New Roman" w:hAnsi="Times New Roman"/>
          <w:sz w:val="22"/>
          <w:szCs w:val="22"/>
        </w:rPr>
        <w:t xml:space="preserve">into </w:t>
      </w:r>
      <w:r w:rsidRPr="00E35706">
        <w:rPr>
          <w:rFonts w:ascii="Times New Roman" w:hAnsi="Times New Roman"/>
          <w:sz w:val="22"/>
          <w:szCs w:val="22"/>
        </w:rPr>
        <w:t xml:space="preserve">with the Company. </w:t>
      </w:r>
      <w:r w:rsidR="00EA114B" w:rsidRPr="00E35706">
        <w:rPr>
          <w:rFonts w:ascii="Times New Roman" w:hAnsi="Times New Roman"/>
          <w:sz w:val="22"/>
          <w:szCs w:val="22"/>
        </w:rPr>
        <w:t xml:space="preserve">At </w:t>
      </w:r>
      <w:r w:rsidR="00F07A75" w:rsidRPr="00E35706">
        <w:rPr>
          <w:rFonts w:ascii="Times New Roman" w:hAnsi="Times New Roman"/>
          <w:spacing w:val="-2"/>
          <w:sz w:val="22"/>
          <w:szCs w:val="22"/>
        </w:rPr>
        <w:t>30 June</w:t>
      </w:r>
      <w:r w:rsidR="00F07A75" w:rsidRPr="00E35706">
        <w:rPr>
          <w:rFonts w:ascii="Times New Roman" w:hAnsi="Times New Roman"/>
          <w:sz w:val="22"/>
          <w:szCs w:val="22"/>
        </w:rPr>
        <w:t xml:space="preserve"> </w:t>
      </w:r>
      <w:r w:rsidR="00EA114B" w:rsidRPr="00E35706">
        <w:rPr>
          <w:rFonts w:ascii="Times New Roman" w:hAnsi="Times New Roman"/>
          <w:sz w:val="22"/>
          <w:szCs w:val="22"/>
        </w:rPr>
        <w:t>2026</w:t>
      </w:r>
      <w:r w:rsidRPr="00E35706">
        <w:rPr>
          <w:rFonts w:ascii="Times New Roman" w:hAnsi="Times New Roman"/>
          <w:sz w:val="22"/>
          <w:szCs w:val="22"/>
        </w:rPr>
        <w:t>, the</w:t>
      </w:r>
      <w:r w:rsidR="0088005A" w:rsidRPr="00E35706">
        <w:rPr>
          <w:rFonts w:ascii="Times New Roman" w:hAnsi="Times New Roman"/>
          <w:sz w:val="22"/>
          <w:szCs w:val="22"/>
        </w:rPr>
        <w:t xml:space="preserve"> subsidiary </w:t>
      </w:r>
      <w:r w:rsidRPr="00E35706">
        <w:rPr>
          <w:rFonts w:ascii="Times New Roman" w:hAnsi="Times New Roman"/>
          <w:sz w:val="22"/>
          <w:szCs w:val="22"/>
        </w:rPr>
        <w:t xml:space="preserve">has an outstanding loan balance of Baht </w:t>
      </w:r>
      <w:r w:rsidR="00BC4774" w:rsidRPr="00E35706">
        <w:rPr>
          <w:rFonts w:ascii="Times New Roman" w:hAnsi="Times New Roman"/>
          <w:sz w:val="22"/>
          <w:szCs w:val="22"/>
        </w:rPr>
        <w:t>89.75</w:t>
      </w:r>
      <w:r w:rsidR="00DD4FEA" w:rsidRPr="00E35706">
        <w:rPr>
          <w:rFonts w:ascii="Times New Roman" w:hAnsi="Times New Roman"/>
          <w:sz w:val="22"/>
          <w:szCs w:val="22"/>
        </w:rPr>
        <w:t xml:space="preserve"> </w:t>
      </w:r>
      <w:r w:rsidRPr="00E35706">
        <w:rPr>
          <w:rFonts w:ascii="Times New Roman" w:hAnsi="Times New Roman"/>
          <w:sz w:val="22"/>
          <w:szCs w:val="22"/>
        </w:rPr>
        <w:t xml:space="preserve">million </w:t>
      </w:r>
      <w:r w:rsidRPr="00E35706">
        <w:rPr>
          <w:rFonts w:ascii="Times New Roman" w:hAnsi="Times New Roman"/>
          <w:i/>
          <w:iCs/>
          <w:sz w:val="22"/>
          <w:szCs w:val="22"/>
        </w:rPr>
        <w:t>(</w:t>
      </w:r>
      <w:r w:rsidR="00AC2C2C" w:rsidRPr="00E35706">
        <w:rPr>
          <w:rFonts w:ascii="Times New Roman" w:hAnsi="Times New Roman"/>
          <w:i/>
          <w:iCs/>
          <w:sz w:val="22"/>
          <w:szCs w:val="22"/>
        </w:rPr>
        <w:t>31 December 202</w:t>
      </w:r>
      <w:r w:rsidR="00EA114B" w:rsidRPr="00E35706">
        <w:rPr>
          <w:rFonts w:ascii="Times New Roman" w:hAnsi="Times New Roman"/>
          <w:i/>
          <w:iCs/>
          <w:sz w:val="22"/>
          <w:szCs w:val="22"/>
        </w:rPr>
        <w:t>5</w:t>
      </w:r>
      <w:r w:rsidRPr="00E35706">
        <w:rPr>
          <w:rFonts w:ascii="Times New Roman" w:hAnsi="Times New Roman"/>
          <w:i/>
          <w:iCs/>
          <w:sz w:val="22"/>
          <w:szCs w:val="22"/>
        </w:rPr>
        <w:t xml:space="preserve">: Baht </w:t>
      </w:r>
      <w:r w:rsidR="00AC2C2C" w:rsidRPr="00E35706">
        <w:rPr>
          <w:rFonts w:ascii="Times New Roman" w:hAnsi="Times New Roman"/>
          <w:i/>
          <w:iCs/>
          <w:sz w:val="22"/>
          <w:szCs w:val="22"/>
        </w:rPr>
        <w:t>1</w:t>
      </w:r>
      <w:r w:rsidR="00EA114B" w:rsidRPr="00E35706">
        <w:rPr>
          <w:rFonts w:ascii="Times New Roman" w:hAnsi="Times New Roman"/>
          <w:i/>
          <w:iCs/>
          <w:sz w:val="22"/>
          <w:szCs w:val="22"/>
        </w:rPr>
        <w:t>06</w:t>
      </w:r>
      <w:r w:rsidR="00AC2C2C" w:rsidRPr="00E35706">
        <w:rPr>
          <w:rFonts w:ascii="Times New Roman" w:hAnsi="Times New Roman"/>
          <w:i/>
          <w:iCs/>
          <w:sz w:val="22"/>
          <w:szCs w:val="22"/>
        </w:rPr>
        <w:t xml:space="preserve">.25 </w:t>
      </w:r>
      <w:r w:rsidRPr="00E35706">
        <w:rPr>
          <w:rFonts w:ascii="Times New Roman" w:hAnsi="Times New Roman"/>
          <w:i/>
          <w:iCs/>
          <w:sz w:val="22"/>
          <w:szCs w:val="22"/>
        </w:rPr>
        <w:t>million).</w:t>
      </w:r>
    </w:p>
    <w:p w14:paraId="282DDA2D" w14:textId="77777777" w:rsidR="00937F0F" w:rsidRPr="00E35706" w:rsidRDefault="00937F0F" w:rsidP="00253EF9">
      <w:pPr>
        <w:spacing w:line="260" w:lineRule="atLeast"/>
        <w:ind w:left="540"/>
        <w:jc w:val="both"/>
        <w:rPr>
          <w:rFonts w:ascii="Times New Roman" w:hAnsi="Times New Roman"/>
          <w:sz w:val="22"/>
          <w:szCs w:val="22"/>
        </w:rPr>
      </w:pPr>
    </w:p>
    <w:p w14:paraId="0E8A6D29" w14:textId="33B80457" w:rsidR="00B6524F" w:rsidRPr="00E35706" w:rsidRDefault="00B6524F"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ascii="Times New Roman" w:hAnsi="Times New Roman"/>
          <w:sz w:val="22"/>
          <w:szCs w:val="22"/>
        </w:rPr>
      </w:pPr>
      <w:r w:rsidRPr="00E35706">
        <w:rPr>
          <w:rFonts w:ascii="Times New Roman" w:hAnsi="Times New Roman"/>
          <w:sz w:val="22"/>
          <w:szCs w:val="22"/>
        </w:rPr>
        <w:t>The Company and</w:t>
      </w:r>
      <w:r w:rsidR="00EA627D" w:rsidRPr="00E35706">
        <w:rPr>
          <w:rFonts w:ascii="Times New Roman" w:hAnsi="Times New Roman"/>
          <w:sz w:val="22"/>
          <w:szCs w:val="22"/>
        </w:rPr>
        <w:t xml:space="preserve"> certain</w:t>
      </w:r>
      <w:r w:rsidRPr="00E35706">
        <w:rPr>
          <w:rFonts w:ascii="Times New Roman" w:hAnsi="Times New Roman"/>
          <w:sz w:val="22"/>
          <w:szCs w:val="22"/>
        </w:rPr>
        <w:t xml:space="preserve"> subsidiaries are </w:t>
      </w:r>
      <w:r w:rsidR="00EA627D" w:rsidRPr="00E35706">
        <w:rPr>
          <w:rFonts w:ascii="Times New Roman" w:hAnsi="Times New Roman"/>
          <w:sz w:val="22"/>
          <w:szCs w:val="22"/>
        </w:rPr>
        <w:t>required to</w:t>
      </w:r>
      <w:r w:rsidRPr="00E35706">
        <w:rPr>
          <w:rFonts w:ascii="Times New Roman" w:hAnsi="Times New Roman"/>
          <w:sz w:val="22"/>
          <w:szCs w:val="22"/>
        </w:rPr>
        <w:t xml:space="preserve"> comply with certain conditions and restrictions</w:t>
      </w:r>
      <w:r w:rsidR="00EA627D" w:rsidRPr="00E35706">
        <w:rPr>
          <w:rFonts w:ascii="Times New Roman" w:hAnsi="Times New Roman"/>
          <w:sz w:val="22"/>
          <w:szCs w:val="22"/>
        </w:rPr>
        <w:t xml:space="preserve"> stipulated</w:t>
      </w:r>
      <w:r w:rsidRPr="00E35706">
        <w:rPr>
          <w:rFonts w:ascii="Times New Roman" w:hAnsi="Times New Roman"/>
          <w:sz w:val="22"/>
          <w:szCs w:val="22"/>
        </w:rPr>
        <w:t xml:space="preserve"> in the loan agreements</w:t>
      </w:r>
      <w:r w:rsidR="00EA627D" w:rsidRPr="00E35706">
        <w:rPr>
          <w:rFonts w:ascii="Times New Roman" w:hAnsi="Times New Roman"/>
          <w:sz w:val="22"/>
          <w:szCs w:val="22"/>
        </w:rPr>
        <w:t>,</w:t>
      </w:r>
      <w:r w:rsidRPr="00E35706">
        <w:rPr>
          <w:rFonts w:ascii="Times New Roman" w:hAnsi="Times New Roman"/>
          <w:sz w:val="22"/>
          <w:szCs w:val="22"/>
        </w:rPr>
        <w:t xml:space="preserve"> such as</w:t>
      </w:r>
      <w:r w:rsidR="00EA627D" w:rsidRPr="00E35706">
        <w:rPr>
          <w:rFonts w:ascii="Times New Roman" w:hAnsi="Times New Roman"/>
          <w:sz w:val="22"/>
          <w:szCs w:val="22"/>
        </w:rPr>
        <w:t xml:space="preserve"> restrictions on</w:t>
      </w:r>
      <w:r w:rsidRPr="00E35706">
        <w:rPr>
          <w:rFonts w:ascii="Times New Roman" w:hAnsi="Times New Roman"/>
          <w:sz w:val="22"/>
          <w:szCs w:val="22"/>
        </w:rPr>
        <w:t xml:space="preserve"> mortgag</w:t>
      </w:r>
      <w:r w:rsidR="00EA627D" w:rsidRPr="00E35706">
        <w:rPr>
          <w:rFonts w:ascii="Times New Roman" w:hAnsi="Times New Roman"/>
          <w:sz w:val="22"/>
          <w:szCs w:val="22"/>
        </w:rPr>
        <w:t>ing</w:t>
      </w:r>
      <w:r w:rsidRPr="00E35706">
        <w:rPr>
          <w:rFonts w:ascii="Times New Roman" w:hAnsi="Times New Roman"/>
          <w:sz w:val="22"/>
          <w:szCs w:val="22"/>
        </w:rPr>
        <w:t xml:space="preserve"> land and buildings,</w:t>
      </w:r>
      <w:r w:rsidR="000637C4" w:rsidRPr="00E35706">
        <w:rPr>
          <w:rFonts w:ascii="Times New Roman" w:hAnsi="Times New Roman"/>
          <w:sz w:val="22"/>
          <w:szCs w:val="22"/>
        </w:rPr>
        <w:t xml:space="preserve"> </w:t>
      </w:r>
      <w:r w:rsidR="00EA627D" w:rsidRPr="00E35706">
        <w:rPr>
          <w:rFonts w:ascii="Times New Roman" w:hAnsi="Times New Roman"/>
          <w:sz w:val="22"/>
          <w:szCs w:val="22"/>
        </w:rPr>
        <w:t>on reducing</w:t>
      </w:r>
      <w:r w:rsidRPr="00E35706">
        <w:rPr>
          <w:rFonts w:ascii="Times New Roman" w:hAnsi="Times New Roman"/>
          <w:sz w:val="22"/>
          <w:szCs w:val="22"/>
        </w:rPr>
        <w:t xml:space="preserve"> </w:t>
      </w:r>
      <w:proofErr w:type="spellStart"/>
      <w:r w:rsidRPr="00E35706">
        <w:rPr>
          <w:rFonts w:ascii="Times New Roman" w:hAnsi="Times New Roman"/>
          <w:sz w:val="22"/>
          <w:szCs w:val="22"/>
        </w:rPr>
        <w:t>authorised</w:t>
      </w:r>
      <w:proofErr w:type="spellEnd"/>
      <w:r w:rsidRPr="00E35706">
        <w:rPr>
          <w:rFonts w:ascii="Times New Roman" w:hAnsi="Times New Roman"/>
          <w:sz w:val="22"/>
          <w:szCs w:val="22"/>
        </w:rPr>
        <w:t xml:space="preserve"> </w:t>
      </w:r>
      <w:r w:rsidR="00EA627D" w:rsidRPr="00E35706">
        <w:rPr>
          <w:rFonts w:ascii="Times New Roman" w:hAnsi="Times New Roman"/>
          <w:sz w:val="22"/>
          <w:szCs w:val="22"/>
        </w:rPr>
        <w:t xml:space="preserve">share </w:t>
      </w:r>
      <w:r w:rsidRPr="00E35706">
        <w:rPr>
          <w:rFonts w:ascii="Times New Roman" w:hAnsi="Times New Roman"/>
          <w:sz w:val="22"/>
          <w:szCs w:val="22"/>
        </w:rPr>
        <w:t>capital.</w:t>
      </w:r>
    </w:p>
    <w:p w14:paraId="6F8A7FD4" w14:textId="77777777" w:rsidR="00B6524F" w:rsidRPr="00E35706" w:rsidRDefault="00B6524F"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ascii="Times New Roman" w:hAnsi="Times New Roman"/>
          <w:sz w:val="22"/>
          <w:szCs w:val="22"/>
        </w:rPr>
      </w:pPr>
    </w:p>
    <w:p w14:paraId="2F56E23A" w14:textId="0AE141A0" w:rsidR="00937F0F" w:rsidRPr="00E35706" w:rsidRDefault="00B6524F" w:rsidP="009E30A9">
      <w:pPr>
        <w:pStyle w:val="Heading2"/>
        <w:tabs>
          <w:tab w:val="clear" w:pos="227"/>
          <w:tab w:val="clear" w:pos="454"/>
          <w:tab w:val="clear" w:pos="680"/>
          <w:tab w:val="clear" w:pos="907"/>
        </w:tabs>
        <w:spacing w:line="280" w:lineRule="atLeast"/>
        <w:ind w:left="547"/>
        <w:jc w:val="both"/>
        <w:rPr>
          <w:rFonts w:ascii="Times New Roman" w:hAnsi="Times New Roman" w:cstheme="minorBidi"/>
          <w:b w:val="0"/>
          <w:bCs w:val="0"/>
          <w:sz w:val="22"/>
          <w:szCs w:val="22"/>
        </w:rPr>
      </w:pPr>
      <w:r w:rsidRPr="00E35706">
        <w:rPr>
          <w:rFonts w:ascii="Times New Roman" w:hAnsi="Times New Roman"/>
          <w:b w:val="0"/>
          <w:bCs w:val="0"/>
          <w:i w:val="0"/>
          <w:iCs w:val="0"/>
          <w:sz w:val="22"/>
          <w:szCs w:val="22"/>
        </w:rPr>
        <w:t xml:space="preserve">The credit facilities of subsidiaries are principally guaranteed by the Company and related companies. In addition, </w:t>
      </w:r>
      <w:r w:rsidRPr="00E35706">
        <w:rPr>
          <w:rFonts w:ascii="Times New Roman" w:hAnsi="Times New Roman" w:cs="Angsana New"/>
          <w:b w:val="0"/>
          <w:bCs w:val="0"/>
          <w:i w:val="0"/>
          <w:iCs w:val="0"/>
          <w:sz w:val="22"/>
          <w:szCs w:val="28"/>
        </w:rPr>
        <w:t>a subsidiary used partial machinery as collateral for long-term loan from a financial institution of which net book value</w:t>
      </w:r>
      <w:r w:rsidRPr="00E35706">
        <w:rPr>
          <w:rFonts w:ascii="Times New Roman" w:hAnsi="Times New Roman" w:cs="Angsana New" w:hint="cs"/>
          <w:b w:val="0"/>
          <w:bCs w:val="0"/>
          <w:i w:val="0"/>
          <w:iCs w:val="0"/>
          <w:sz w:val="22"/>
          <w:szCs w:val="28"/>
          <w:cs/>
        </w:rPr>
        <w:t xml:space="preserve"> </w:t>
      </w:r>
      <w:r w:rsidRPr="00E35706">
        <w:rPr>
          <w:rFonts w:ascii="Times New Roman" w:hAnsi="Times New Roman" w:cs="Angsana New"/>
          <w:b w:val="0"/>
          <w:bCs w:val="0"/>
          <w:i w:val="0"/>
          <w:iCs w:val="0"/>
          <w:sz w:val="22"/>
          <w:szCs w:val="28"/>
        </w:rPr>
        <w:t xml:space="preserve">of machinery </w:t>
      </w:r>
      <w:r w:rsidR="00EA114B" w:rsidRPr="00E35706">
        <w:rPr>
          <w:rFonts w:ascii="Times New Roman" w:hAnsi="Times New Roman"/>
          <w:b w:val="0"/>
          <w:bCs w:val="0"/>
          <w:i w:val="0"/>
          <w:iCs w:val="0"/>
          <w:spacing w:val="-2"/>
          <w:sz w:val="22"/>
          <w:szCs w:val="22"/>
        </w:rPr>
        <w:t xml:space="preserve">at </w:t>
      </w:r>
      <w:r w:rsidR="00F07A75" w:rsidRPr="00E35706">
        <w:rPr>
          <w:rFonts w:ascii="Times New Roman" w:hAnsi="Times New Roman"/>
          <w:b w:val="0"/>
          <w:bCs w:val="0"/>
          <w:i w:val="0"/>
          <w:iCs w:val="0"/>
          <w:spacing w:val="-2"/>
          <w:sz w:val="22"/>
          <w:szCs w:val="22"/>
        </w:rPr>
        <w:t xml:space="preserve">30 June </w:t>
      </w:r>
      <w:r w:rsidR="00EA114B" w:rsidRPr="00E35706">
        <w:rPr>
          <w:rFonts w:ascii="Times New Roman" w:hAnsi="Times New Roman"/>
          <w:b w:val="0"/>
          <w:bCs w:val="0"/>
          <w:i w:val="0"/>
          <w:iCs w:val="0"/>
          <w:spacing w:val="-2"/>
          <w:sz w:val="22"/>
          <w:szCs w:val="22"/>
        </w:rPr>
        <w:t>2026</w:t>
      </w:r>
      <w:r w:rsidR="00EA114B" w:rsidRPr="00E35706">
        <w:rPr>
          <w:rFonts w:ascii="Times New Roman" w:hAnsi="Times New Roman"/>
          <w:spacing w:val="-2"/>
          <w:sz w:val="22"/>
          <w:szCs w:val="22"/>
        </w:rPr>
        <w:t xml:space="preserve"> </w:t>
      </w:r>
      <w:r w:rsidRPr="00E35706">
        <w:rPr>
          <w:rFonts w:ascii="Times New Roman" w:hAnsi="Times New Roman" w:cs="Angsana New"/>
          <w:b w:val="0"/>
          <w:bCs w:val="0"/>
          <w:i w:val="0"/>
          <w:iCs w:val="0"/>
          <w:sz w:val="22"/>
          <w:szCs w:val="28"/>
        </w:rPr>
        <w:t xml:space="preserve">were </w:t>
      </w:r>
      <w:r w:rsidRPr="00E35706">
        <w:rPr>
          <w:rFonts w:ascii="Times New Roman" w:hAnsi="Times New Roman"/>
          <w:b w:val="0"/>
          <w:bCs w:val="0"/>
          <w:i w:val="0"/>
          <w:iCs w:val="0"/>
          <w:sz w:val="22"/>
          <w:szCs w:val="22"/>
        </w:rPr>
        <w:t xml:space="preserve">Baht </w:t>
      </w:r>
      <w:r w:rsidR="000E6233" w:rsidRPr="00E35706">
        <w:rPr>
          <w:rFonts w:ascii="Times New Roman" w:hAnsi="Times New Roman"/>
          <w:b w:val="0"/>
          <w:bCs w:val="0"/>
          <w:i w:val="0"/>
          <w:iCs w:val="0"/>
          <w:sz w:val="22"/>
          <w:szCs w:val="22"/>
        </w:rPr>
        <w:t>54.15</w:t>
      </w:r>
      <w:r w:rsidR="002C3C67" w:rsidRPr="00E35706">
        <w:rPr>
          <w:rFonts w:ascii="Times New Roman" w:hAnsi="Times New Roman"/>
          <w:b w:val="0"/>
          <w:bCs w:val="0"/>
          <w:i w:val="0"/>
          <w:iCs w:val="0"/>
          <w:sz w:val="22"/>
          <w:szCs w:val="22"/>
        </w:rPr>
        <w:t xml:space="preserve"> </w:t>
      </w:r>
      <w:r w:rsidRPr="00E35706">
        <w:rPr>
          <w:rFonts w:ascii="Times New Roman" w:hAnsi="Times New Roman"/>
          <w:b w:val="0"/>
          <w:bCs w:val="0"/>
          <w:i w:val="0"/>
          <w:iCs w:val="0"/>
          <w:sz w:val="22"/>
          <w:szCs w:val="22"/>
        </w:rPr>
        <w:t xml:space="preserve">million </w:t>
      </w:r>
      <w:r w:rsidRPr="00E35706">
        <w:rPr>
          <w:rFonts w:ascii="Times New Roman" w:hAnsi="Times New Roman"/>
          <w:b w:val="0"/>
          <w:bCs w:val="0"/>
          <w:sz w:val="22"/>
          <w:szCs w:val="22"/>
        </w:rPr>
        <w:br/>
        <w:t>(</w:t>
      </w:r>
      <w:r w:rsidR="00AC2C2C" w:rsidRPr="00E35706">
        <w:rPr>
          <w:rFonts w:ascii="Times New Roman" w:hAnsi="Times New Roman" w:cs="Angsana New"/>
          <w:b w:val="0"/>
          <w:bCs w:val="0"/>
          <w:sz w:val="22"/>
          <w:szCs w:val="22"/>
        </w:rPr>
        <w:t>31</w:t>
      </w:r>
      <w:r w:rsidR="00AC2C2C" w:rsidRPr="00E35706">
        <w:rPr>
          <w:rFonts w:ascii="Times New Roman" w:hAnsi="Times New Roman" w:cs="Angsana New"/>
          <w:b w:val="0"/>
          <w:bCs w:val="0"/>
          <w:sz w:val="22"/>
          <w:szCs w:val="22"/>
          <w:cs/>
        </w:rPr>
        <w:t xml:space="preserve"> </w:t>
      </w:r>
      <w:r w:rsidR="00AC2C2C" w:rsidRPr="00E35706">
        <w:rPr>
          <w:rFonts w:ascii="Times New Roman" w:hAnsi="Times New Roman"/>
          <w:b w:val="0"/>
          <w:bCs w:val="0"/>
          <w:sz w:val="22"/>
          <w:szCs w:val="22"/>
        </w:rPr>
        <w:t xml:space="preserve">December </w:t>
      </w:r>
      <w:r w:rsidR="00AC2C2C" w:rsidRPr="00E35706">
        <w:rPr>
          <w:rFonts w:ascii="Times New Roman" w:hAnsi="Times New Roman" w:cs="Angsana New"/>
          <w:b w:val="0"/>
          <w:bCs w:val="0"/>
          <w:sz w:val="22"/>
          <w:szCs w:val="22"/>
        </w:rPr>
        <w:t>202</w:t>
      </w:r>
      <w:r w:rsidR="00EA114B" w:rsidRPr="00E35706">
        <w:rPr>
          <w:rFonts w:ascii="Times New Roman" w:hAnsi="Times New Roman" w:cs="Angsana New"/>
          <w:b w:val="0"/>
          <w:bCs w:val="0"/>
          <w:sz w:val="22"/>
          <w:szCs w:val="22"/>
        </w:rPr>
        <w:t>5</w:t>
      </w:r>
      <w:r w:rsidRPr="00E35706">
        <w:rPr>
          <w:rFonts w:ascii="Times New Roman" w:hAnsi="Times New Roman"/>
          <w:b w:val="0"/>
          <w:bCs w:val="0"/>
          <w:sz w:val="22"/>
          <w:szCs w:val="22"/>
          <w:cs/>
        </w:rPr>
        <w:t xml:space="preserve">: </w:t>
      </w:r>
      <w:r w:rsidRPr="00E35706">
        <w:rPr>
          <w:rFonts w:ascii="Times New Roman" w:hAnsi="Times New Roman"/>
          <w:b w:val="0"/>
          <w:bCs w:val="0"/>
          <w:sz w:val="22"/>
          <w:szCs w:val="22"/>
        </w:rPr>
        <w:t xml:space="preserve">Baht </w:t>
      </w:r>
      <w:r w:rsidR="00EA114B" w:rsidRPr="00E35706">
        <w:rPr>
          <w:rFonts w:ascii="Times New Roman" w:hAnsi="Times New Roman"/>
          <w:b w:val="0"/>
          <w:bCs w:val="0"/>
          <w:sz w:val="22"/>
          <w:szCs w:val="22"/>
        </w:rPr>
        <w:t>59</w:t>
      </w:r>
      <w:r w:rsidR="00AC2C2C" w:rsidRPr="00E35706">
        <w:rPr>
          <w:rFonts w:ascii="Times New Roman" w:hAnsi="Times New Roman"/>
          <w:b w:val="0"/>
          <w:bCs w:val="0"/>
          <w:sz w:val="22"/>
          <w:szCs w:val="22"/>
        </w:rPr>
        <w:t>.</w:t>
      </w:r>
      <w:r w:rsidR="00EA114B" w:rsidRPr="00E35706">
        <w:rPr>
          <w:rFonts w:ascii="Times New Roman" w:hAnsi="Times New Roman"/>
          <w:b w:val="0"/>
          <w:bCs w:val="0"/>
          <w:sz w:val="22"/>
          <w:szCs w:val="22"/>
        </w:rPr>
        <w:t>34</w:t>
      </w:r>
      <w:r w:rsidR="00AC2C2C" w:rsidRPr="00E35706">
        <w:rPr>
          <w:rFonts w:ascii="Times New Roman" w:hAnsi="Times New Roman"/>
          <w:b w:val="0"/>
          <w:bCs w:val="0"/>
          <w:sz w:val="22"/>
          <w:szCs w:val="22"/>
        </w:rPr>
        <w:t xml:space="preserve"> </w:t>
      </w:r>
      <w:r w:rsidRPr="00E35706">
        <w:rPr>
          <w:rFonts w:ascii="Times New Roman" w:hAnsi="Times New Roman"/>
          <w:b w:val="0"/>
          <w:bCs w:val="0"/>
          <w:sz w:val="22"/>
          <w:szCs w:val="22"/>
        </w:rPr>
        <w:t>million).</w:t>
      </w:r>
    </w:p>
    <w:p w14:paraId="6C2B9814" w14:textId="28E3CDC5" w:rsidR="00937F0F" w:rsidRPr="00E35706" w:rsidRDefault="00937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p w14:paraId="7067C703" w14:textId="64A64DF3" w:rsidR="00457864" w:rsidRPr="00E35706" w:rsidRDefault="00FB1B41" w:rsidP="009E30A9">
      <w:pPr>
        <w:pStyle w:val="Heading1"/>
        <w:keepLines/>
        <w:numPr>
          <w:ilvl w:val="0"/>
          <w:numId w:val="20"/>
        </w:numPr>
        <w:shd w:val="clear" w:color="auto" w:fill="auto"/>
        <w:tabs>
          <w:tab w:val="left" w:pos="540"/>
        </w:tabs>
        <w:spacing w:line="280" w:lineRule="atLeast"/>
        <w:ind w:hanging="720"/>
        <w:jc w:val="both"/>
        <w:rPr>
          <w:rFonts w:ascii="Times New Roman" w:hAnsi="Times New Roman" w:cs="Times New Roman"/>
          <w:i w:val="0"/>
          <w:iCs w:val="0"/>
          <w:sz w:val="24"/>
          <w:szCs w:val="24"/>
          <w:u w:val="none"/>
          <w:lang w:val="en-US" w:eastAsia="en-US"/>
        </w:rPr>
      </w:pPr>
      <w:r w:rsidRPr="00E35706">
        <w:rPr>
          <w:rFonts w:ascii="Times New Roman" w:hAnsi="Times New Roman" w:cs="Times New Roman"/>
          <w:i w:val="0"/>
          <w:iCs w:val="0"/>
          <w:sz w:val="24"/>
          <w:szCs w:val="24"/>
          <w:u w:val="none"/>
          <w:lang w:val="en-US" w:eastAsia="en-US"/>
        </w:rPr>
        <w:t>Segment information</w:t>
      </w:r>
      <w:r w:rsidR="00630BC0" w:rsidRPr="00E35706">
        <w:rPr>
          <w:rFonts w:ascii="Times New Roman" w:hAnsi="Times New Roman" w:cs="Times New Roman"/>
          <w:i w:val="0"/>
          <w:iCs w:val="0"/>
          <w:sz w:val="24"/>
          <w:szCs w:val="24"/>
          <w:u w:val="none"/>
          <w:lang w:val="en-US" w:eastAsia="en-US"/>
        </w:rPr>
        <w:t xml:space="preserve"> and disaggregation of revenu</w:t>
      </w:r>
      <w:r w:rsidR="006825DD" w:rsidRPr="00E35706">
        <w:rPr>
          <w:rFonts w:ascii="Times New Roman" w:hAnsi="Times New Roman" w:cs="Times New Roman"/>
          <w:i w:val="0"/>
          <w:iCs w:val="0"/>
          <w:sz w:val="24"/>
          <w:szCs w:val="24"/>
          <w:u w:val="none"/>
          <w:lang w:val="en-US" w:eastAsia="en-US"/>
        </w:rPr>
        <w:t>e</w:t>
      </w:r>
    </w:p>
    <w:p w14:paraId="1DE3A993" w14:textId="77777777" w:rsidR="006B07E8" w:rsidRPr="00E35706" w:rsidRDefault="006B07E8" w:rsidP="009E30A9">
      <w:pPr>
        <w:spacing w:line="280" w:lineRule="atLeast"/>
      </w:pPr>
    </w:p>
    <w:p w14:paraId="2519C86F" w14:textId="77777777" w:rsidR="006B07E8" w:rsidRPr="00E35706" w:rsidRDefault="006B07E8" w:rsidP="009E30A9">
      <w:pPr>
        <w:pStyle w:val="Pa17"/>
        <w:spacing w:line="280" w:lineRule="atLeast"/>
        <w:ind w:left="540"/>
        <w:jc w:val="thaiDistribute"/>
        <w:rPr>
          <w:rFonts w:ascii="Times New Roman" w:hAnsi="Times New Roman" w:cs="Times New Roman"/>
          <w:sz w:val="22"/>
          <w:szCs w:val="22"/>
          <w:lang w:bidi="ar-SA"/>
        </w:rPr>
      </w:pPr>
      <w:r w:rsidRPr="00E35706">
        <w:rPr>
          <w:rFonts w:ascii="Times New Roman" w:hAnsi="Times New Roman" w:cs="Times New Roman"/>
          <w:sz w:val="22"/>
          <w:szCs w:val="22"/>
        </w:rPr>
        <w:t>M</w:t>
      </w:r>
      <w:proofErr w:type="spellStart"/>
      <w:r w:rsidRPr="00E35706">
        <w:rPr>
          <w:rFonts w:ascii="Times New Roman" w:hAnsi="Times New Roman" w:cs="Times New Roman"/>
          <w:sz w:val="22"/>
          <w:szCs w:val="22"/>
          <w:lang w:val="en-US"/>
        </w:rPr>
        <w:t>anagement</w:t>
      </w:r>
      <w:proofErr w:type="spellEnd"/>
      <w:r w:rsidRPr="00E35706">
        <w:rPr>
          <w:rFonts w:ascii="Times New Roman" w:hAnsi="Times New Roman" w:cs="Times New Roman"/>
          <w:sz w:val="22"/>
          <w:szCs w:val="22"/>
          <w:lang w:val="en-US"/>
        </w:rPr>
        <w:t xml:space="preserve"> determined that the Company operates in a single line of business which is manufacturing and distribution of finished and semi-finished frozen foods and the Group has two</w:t>
      </w:r>
      <w:r w:rsidRPr="00E35706">
        <w:rPr>
          <w:rFonts w:ascii="Times New Roman" w:hAnsi="Times New Roman" w:cs="Times New Roman"/>
          <w:sz w:val="22"/>
          <w:szCs w:val="22"/>
          <w:lang w:bidi="ar-SA"/>
        </w:rPr>
        <w:t xml:space="preserve"> reportable segments which are the </w:t>
      </w:r>
      <w:r w:rsidRPr="00E35706">
        <w:rPr>
          <w:rFonts w:ascii="Times New Roman" w:hAnsi="Times New Roman" w:cs="Times New Roman"/>
          <w:sz w:val="22"/>
          <w:szCs w:val="22"/>
          <w:lang w:val="en-US"/>
        </w:rPr>
        <w:t>Group’s strategic divisions for different products and services, and are managed separately because they require different technology and marketing strategies. The following summary describes the operations in each of the Group’s</w:t>
      </w:r>
      <w:r w:rsidRPr="00E35706">
        <w:rPr>
          <w:rFonts w:ascii="Times New Roman" w:hAnsi="Times New Roman" w:cs="Times New Roman"/>
          <w:sz w:val="22"/>
          <w:szCs w:val="22"/>
          <w:lang w:bidi="ar-SA"/>
        </w:rPr>
        <w:t xml:space="preserve"> reportable segments. </w:t>
      </w:r>
    </w:p>
    <w:p w14:paraId="692B061D" w14:textId="77777777" w:rsidR="006B07E8" w:rsidRPr="00E35706" w:rsidRDefault="006B07E8" w:rsidP="009E30A9">
      <w:pPr>
        <w:pStyle w:val="Default"/>
        <w:spacing w:line="280" w:lineRule="atLeast"/>
        <w:rPr>
          <w:sz w:val="22"/>
          <w:szCs w:val="22"/>
          <w:lang w:val="en-GB" w:eastAsia="en-US" w:bidi="ar-SA"/>
        </w:rPr>
      </w:pPr>
    </w:p>
    <w:p w14:paraId="329684CA" w14:textId="77777777" w:rsidR="006B07E8" w:rsidRPr="00E35706" w:rsidRDefault="006B07E8" w:rsidP="009E30A9">
      <w:pPr>
        <w:pStyle w:val="Pa48"/>
        <w:numPr>
          <w:ilvl w:val="0"/>
          <w:numId w:val="26"/>
        </w:numPr>
        <w:tabs>
          <w:tab w:val="clear" w:pos="340"/>
          <w:tab w:val="num" w:pos="880"/>
          <w:tab w:val="left" w:pos="2430"/>
        </w:tabs>
        <w:spacing w:line="280" w:lineRule="atLeast"/>
        <w:ind w:left="880"/>
        <w:rPr>
          <w:rFonts w:ascii="Times New Roman" w:hAnsi="Times New Roman" w:cs="Times New Roman"/>
          <w:sz w:val="22"/>
          <w:szCs w:val="22"/>
          <w:lang w:bidi="ar-SA"/>
        </w:rPr>
      </w:pPr>
      <w:r w:rsidRPr="00E35706">
        <w:rPr>
          <w:rFonts w:ascii="Times New Roman" w:hAnsi="Times New Roman" w:cs="Times New Roman"/>
          <w:sz w:val="22"/>
          <w:szCs w:val="22"/>
          <w:lang w:bidi="ar-SA"/>
        </w:rPr>
        <w:t xml:space="preserve">Segment 1     </w:t>
      </w:r>
      <w:r w:rsidRPr="00E35706">
        <w:rPr>
          <w:rFonts w:ascii="Times New Roman" w:hAnsi="Times New Roman" w:cs="Times New Roman"/>
          <w:color w:val="000000"/>
          <w:sz w:val="22"/>
          <w:szCs w:val="22"/>
        </w:rPr>
        <w:t>Manufacturing and distribution of seafood, finished and semi-finished frozen foods</w:t>
      </w:r>
      <w:r w:rsidRPr="00E35706">
        <w:rPr>
          <w:rFonts w:ascii="Times New Roman" w:hAnsi="Times New Roman" w:cs="Times New Roman"/>
          <w:sz w:val="22"/>
          <w:szCs w:val="22"/>
          <w:lang w:bidi="ar-SA"/>
        </w:rPr>
        <w:t xml:space="preserve">. </w:t>
      </w:r>
    </w:p>
    <w:p w14:paraId="537115B2" w14:textId="00736CD7" w:rsidR="006B07E8" w:rsidRPr="00E35706" w:rsidRDefault="006B07E8" w:rsidP="009E30A9">
      <w:pPr>
        <w:pStyle w:val="Pa48"/>
        <w:numPr>
          <w:ilvl w:val="0"/>
          <w:numId w:val="26"/>
        </w:numPr>
        <w:tabs>
          <w:tab w:val="clear" w:pos="340"/>
          <w:tab w:val="num" w:pos="880"/>
          <w:tab w:val="left" w:pos="2430"/>
        </w:tabs>
        <w:spacing w:line="280" w:lineRule="atLeast"/>
        <w:ind w:left="880"/>
        <w:rPr>
          <w:rFonts w:ascii="Times New Roman" w:hAnsi="Times New Roman" w:cs="Times New Roman"/>
          <w:sz w:val="22"/>
          <w:szCs w:val="22"/>
          <w:lang w:bidi="ar-SA"/>
        </w:rPr>
      </w:pPr>
      <w:r w:rsidRPr="00E35706">
        <w:rPr>
          <w:rFonts w:ascii="Times New Roman" w:hAnsi="Times New Roman" w:cs="Times New Roman"/>
          <w:sz w:val="22"/>
          <w:szCs w:val="22"/>
          <w:lang w:bidi="ar-SA"/>
        </w:rPr>
        <w:t>Segment 2     Cold storage warehouse and logistic service.</w:t>
      </w:r>
    </w:p>
    <w:p w14:paraId="672335AA" w14:textId="46FB1E78" w:rsidR="006B07E8" w:rsidRPr="00E35706" w:rsidRDefault="00446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sz w:val="22"/>
          <w:szCs w:val="22"/>
          <w:lang w:val="en-GB" w:bidi="ar-SA"/>
        </w:rPr>
      </w:pPr>
      <w:r w:rsidRPr="00E35706">
        <w:rPr>
          <w:rFonts w:ascii="Times New Roman" w:eastAsia="Times New Roman" w:hAnsi="Times New Roman"/>
          <w:sz w:val="22"/>
          <w:szCs w:val="22"/>
          <w:lang w:val="en-GB" w:bidi="ar-SA"/>
        </w:rPr>
        <w:br w:type="page"/>
      </w:r>
    </w:p>
    <w:tbl>
      <w:tblPr>
        <w:tblW w:w="9776" w:type="dxa"/>
        <w:tblInd w:w="558" w:type="dxa"/>
        <w:tblLayout w:type="fixed"/>
        <w:tblLook w:val="00A0" w:firstRow="1" w:lastRow="0" w:firstColumn="1" w:lastColumn="0" w:noHBand="0" w:noVBand="0"/>
      </w:tblPr>
      <w:tblGrid>
        <w:gridCol w:w="2592"/>
        <w:gridCol w:w="1098"/>
        <w:gridCol w:w="270"/>
        <w:gridCol w:w="1060"/>
        <w:gridCol w:w="236"/>
        <w:gridCol w:w="864"/>
        <w:gridCol w:w="270"/>
        <w:gridCol w:w="900"/>
        <w:gridCol w:w="236"/>
        <w:gridCol w:w="990"/>
        <w:gridCol w:w="270"/>
        <w:gridCol w:w="990"/>
      </w:tblGrid>
      <w:tr w:rsidR="006472EB" w:rsidRPr="00E35706" w14:paraId="5CF577E2" w14:textId="77777777" w:rsidTr="004F31C0">
        <w:trPr>
          <w:tblHeader/>
        </w:trPr>
        <w:tc>
          <w:tcPr>
            <w:tcW w:w="2592" w:type="dxa"/>
            <w:tcBorders>
              <w:top w:val="nil"/>
              <w:left w:val="nil"/>
              <w:bottom w:val="nil"/>
              <w:right w:val="nil"/>
            </w:tcBorders>
          </w:tcPr>
          <w:p w14:paraId="71699B3C"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184" w:type="dxa"/>
            <w:gridSpan w:val="11"/>
            <w:tcBorders>
              <w:top w:val="nil"/>
              <w:left w:val="nil"/>
              <w:bottom w:val="nil"/>
            </w:tcBorders>
          </w:tcPr>
          <w:p w14:paraId="7B75456E"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r w:rsidRPr="00E35706">
              <w:rPr>
                <w:rFonts w:ascii="Times New Roman" w:eastAsia="Times New Roman" w:hAnsi="Times New Roman"/>
                <w:b/>
                <w:bCs/>
                <w:sz w:val="22"/>
                <w:szCs w:val="22"/>
              </w:rPr>
              <w:t>Consolidated financial statements</w:t>
            </w:r>
          </w:p>
        </w:tc>
      </w:tr>
      <w:tr w:rsidR="006472EB" w:rsidRPr="00E35706" w14:paraId="4555A1D8" w14:textId="77777777" w:rsidTr="004F31C0">
        <w:trPr>
          <w:tblHeader/>
        </w:trPr>
        <w:tc>
          <w:tcPr>
            <w:tcW w:w="2592" w:type="dxa"/>
            <w:tcBorders>
              <w:top w:val="nil"/>
              <w:left w:val="nil"/>
              <w:bottom w:val="nil"/>
              <w:right w:val="nil"/>
            </w:tcBorders>
          </w:tcPr>
          <w:p w14:paraId="5004FABC"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428" w:type="dxa"/>
            <w:gridSpan w:val="3"/>
            <w:tcBorders>
              <w:top w:val="nil"/>
              <w:left w:val="nil"/>
              <w:bottom w:val="nil"/>
              <w:right w:val="nil"/>
            </w:tcBorders>
          </w:tcPr>
          <w:p w14:paraId="6A13CBC5"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E35706">
              <w:rPr>
                <w:rFonts w:ascii="Times New Roman" w:hAnsi="Times New Roman"/>
                <w:color w:val="000000"/>
                <w:sz w:val="22"/>
                <w:szCs w:val="22"/>
              </w:rPr>
              <w:t xml:space="preserve">Manufacturing </w:t>
            </w:r>
          </w:p>
        </w:tc>
        <w:tc>
          <w:tcPr>
            <w:tcW w:w="236" w:type="dxa"/>
            <w:tcBorders>
              <w:top w:val="nil"/>
              <w:left w:val="nil"/>
              <w:bottom w:val="nil"/>
              <w:right w:val="nil"/>
            </w:tcBorders>
          </w:tcPr>
          <w:p w14:paraId="147D3DBA"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23B5D766"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14:paraId="12151AD5"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4EB30863"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6472EB" w:rsidRPr="00E35706" w14:paraId="1EEAF63A" w14:textId="77777777" w:rsidTr="004F31C0">
        <w:trPr>
          <w:tblHeader/>
        </w:trPr>
        <w:tc>
          <w:tcPr>
            <w:tcW w:w="2592" w:type="dxa"/>
            <w:tcBorders>
              <w:top w:val="nil"/>
              <w:left w:val="nil"/>
              <w:bottom w:val="nil"/>
              <w:right w:val="nil"/>
            </w:tcBorders>
          </w:tcPr>
          <w:p w14:paraId="012EBA2F"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428" w:type="dxa"/>
            <w:gridSpan w:val="3"/>
            <w:tcBorders>
              <w:top w:val="nil"/>
              <w:left w:val="nil"/>
              <w:bottom w:val="nil"/>
              <w:right w:val="nil"/>
            </w:tcBorders>
          </w:tcPr>
          <w:p w14:paraId="78A940F6"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E35706">
              <w:rPr>
                <w:rFonts w:ascii="Times New Roman" w:hAnsi="Times New Roman"/>
                <w:color w:val="000000"/>
                <w:sz w:val="22"/>
                <w:szCs w:val="22"/>
              </w:rPr>
              <w:t>and distribution</w:t>
            </w:r>
          </w:p>
        </w:tc>
        <w:tc>
          <w:tcPr>
            <w:tcW w:w="236" w:type="dxa"/>
            <w:tcBorders>
              <w:top w:val="nil"/>
              <w:left w:val="nil"/>
              <w:bottom w:val="nil"/>
              <w:right w:val="nil"/>
            </w:tcBorders>
          </w:tcPr>
          <w:p w14:paraId="102E1DCC"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5439E6DC"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E35706">
              <w:rPr>
                <w:rFonts w:ascii="Times New Roman" w:hAnsi="Times New Roman"/>
                <w:color w:val="000000"/>
                <w:sz w:val="22"/>
                <w:szCs w:val="22"/>
              </w:rPr>
              <w:t>Cold storage</w:t>
            </w:r>
          </w:p>
        </w:tc>
        <w:tc>
          <w:tcPr>
            <w:tcW w:w="236" w:type="dxa"/>
            <w:tcBorders>
              <w:top w:val="nil"/>
              <w:left w:val="nil"/>
              <w:bottom w:val="nil"/>
              <w:right w:val="nil"/>
            </w:tcBorders>
          </w:tcPr>
          <w:p w14:paraId="4C5A7843"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45C48339"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6472EB" w:rsidRPr="00E35706" w14:paraId="3910C872" w14:textId="77777777" w:rsidTr="004F31C0">
        <w:trPr>
          <w:tblHeader/>
        </w:trPr>
        <w:tc>
          <w:tcPr>
            <w:tcW w:w="2592" w:type="dxa"/>
            <w:tcBorders>
              <w:top w:val="nil"/>
              <w:left w:val="nil"/>
              <w:bottom w:val="nil"/>
              <w:right w:val="nil"/>
            </w:tcBorders>
          </w:tcPr>
          <w:p w14:paraId="36F4E4B7"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428" w:type="dxa"/>
            <w:gridSpan w:val="3"/>
            <w:tcBorders>
              <w:top w:val="nil"/>
              <w:left w:val="nil"/>
              <w:bottom w:val="nil"/>
              <w:right w:val="nil"/>
            </w:tcBorders>
          </w:tcPr>
          <w:p w14:paraId="6BF70B8E"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E35706">
              <w:rPr>
                <w:rFonts w:ascii="Times New Roman" w:hAnsi="Times New Roman"/>
                <w:color w:val="000000"/>
                <w:sz w:val="22"/>
                <w:szCs w:val="22"/>
              </w:rPr>
              <w:t xml:space="preserve">of seafood, finished and </w:t>
            </w:r>
          </w:p>
        </w:tc>
        <w:tc>
          <w:tcPr>
            <w:tcW w:w="236" w:type="dxa"/>
            <w:tcBorders>
              <w:top w:val="nil"/>
              <w:left w:val="nil"/>
              <w:bottom w:val="nil"/>
              <w:right w:val="nil"/>
            </w:tcBorders>
          </w:tcPr>
          <w:p w14:paraId="7F8346EF"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6A4544DE"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E35706">
              <w:rPr>
                <w:rFonts w:ascii="Times New Roman" w:hAnsi="Times New Roman"/>
                <w:color w:val="000000"/>
                <w:sz w:val="22"/>
                <w:szCs w:val="22"/>
              </w:rPr>
              <w:t xml:space="preserve">warehouse and </w:t>
            </w:r>
          </w:p>
        </w:tc>
        <w:tc>
          <w:tcPr>
            <w:tcW w:w="236" w:type="dxa"/>
            <w:tcBorders>
              <w:top w:val="nil"/>
              <w:left w:val="nil"/>
              <w:bottom w:val="nil"/>
              <w:right w:val="nil"/>
            </w:tcBorders>
          </w:tcPr>
          <w:p w14:paraId="7E6FF733"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286B57B7"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6472EB" w:rsidRPr="00E35706" w14:paraId="1ECFFE6D" w14:textId="77777777" w:rsidTr="004F31C0">
        <w:trPr>
          <w:tblHeader/>
        </w:trPr>
        <w:tc>
          <w:tcPr>
            <w:tcW w:w="2592" w:type="dxa"/>
            <w:tcBorders>
              <w:top w:val="nil"/>
              <w:left w:val="nil"/>
              <w:bottom w:val="nil"/>
              <w:right w:val="nil"/>
            </w:tcBorders>
          </w:tcPr>
          <w:p w14:paraId="53E68365" w14:textId="33EC1DD1" w:rsidR="006472EB" w:rsidRPr="00E35706" w:rsidRDefault="00F07A75"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E35706">
              <w:rPr>
                <w:rFonts w:ascii="Times New Roman" w:hAnsi="Times New Roman"/>
                <w:b/>
                <w:bCs/>
                <w:i/>
                <w:iCs/>
                <w:color w:val="000000"/>
                <w:sz w:val="22"/>
                <w:szCs w:val="22"/>
              </w:rPr>
              <w:t>Six</w:t>
            </w:r>
            <w:r w:rsidR="006472EB" w:rsidRPr="00E35706">
              <w:rPr>
                <w:rFonts w:ascii="Times New Roman" w:hAnsi="Times New Roman"/>
                <w:b/>
                <w:bCs/>
                <w:i/>
                <w:iCs/>
                <w:color w:val="000000"/>
                <w:sz w:val="22"/>
                <w:szCs w:val="22"/>
              </w:rPr>
              <w:t>-month periods</w:t>
            </w:r>
          </w:p>
        </w:tc>
        <w:tc>
          <w:tcPr>
            <w:tcW w:w="2428" w:type="dxa"/>
            <w:gridSpan w:val="3"/>
            <w:tcBorders>
              <w:top w:val="nil"/>
              <w:left w:val="nil"/>
              <w:bottom w:val="nil"/>
              <w:right w:val="nil"/>
            </w:tcBorders>
          </w:tcPr>
          <w:p w14:paraId="4D4BAC8E"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pacing w:val="-6"/>
                <w:sz w:val="22"/>
                <w:szCs w:val="22"/>
                <w:cs/>
              </w:rPr>
            </w:pPr>
            <w:r w:rsidRPr="00E35706">
              <w:rPr>
                <w:rFonts w:ascii="Times New Roman" w:hAnsi="Times New Roman"/>
                <w:color w:val="000000"/>
                <w:spacing w:val="-6"/>
                <w:sz w:val="22"/>
                <w:szCs w:val="22"/>
              </w:rPr>
              <w:t>semi-finished frozen foods</w:t>
            </w:r>
          </w:p>
        </w:tc>
        <w:tc>
          <w:tcPr>
            <w:tcW w:w="236" w:type="dxa"/>
            <w:tcBorders>
              <w:top w:val="nil"/>
              <w:left w:val="nil"/>
              <w:bottom w:val="nil"/>
              <w:right w:val="nil"/>
            </w:tcBorders>
          </w:tcPr>
          <w:p w14:paraId="6B27AEE2"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6C6CF222"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E35706">
              <w:rPr>
                <w:rFonts w:ascii="Times New Roman" w:hAnsi="Times New Roman"/>
                <w:color w:val="000000"/>
                <w:sz w:val="22"/>
                <w:szCs w:val="22"/>
              </w:rPr>
              <w:t>logistic service</w:t>
            </w:r>
          </w:p>
        </w:tc>
        <w:tc>
          <w:tcPr>
            <w:tcW w:w="236" w:type="dxa"/>
            <w:tcBorders>
              <w:top w:val="nil"/>
              <w:left w:val="nil"/>
              <w:bottom w:val="nil"/>
              <w:right w:val="nil"/>
            </w:tcBorders>
          </w:tcPr>
          <w:p w14:paraId="2A92010F"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3E3F55EB"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E35706">
              <w:rPr>
                <w:rFonts w:ascii="Times New Roman" w:hAnsi="Times New Roman"/>
                <w:color w:val="000000"/>
                <w:sz w:val="22"/>
                <w:szCs w:val="22"/>
                <w:lang w:val="en-GB"/>
              </w:rPr>
              <w:t>Total</w:t>
            </w:r>
          </w:p>
        </w:tc>
      </w:tr>
      <w:tr w:rsidR="00EA114B" w:rsidRPr="00E35706" w14:paraId="5C9F06B3" w14:textId="77777777" w:rsidTr="004F31C0">
        <w:trPr>
          <w:tblHeader/>
        </w:trPr>
        <w:tc>
          <w:tcPr>
            <w:tcW w:w="2592" w:type="dxa"/>
            <w:tcBorders>
              <w:top w:val="nil"/>
              <w:left w:val="nil"/>
              <w:right w:val="nil"/>
            </w:tcBorders>
            <w:noWrap/>
          </w:tcPr>
          <w:p w14:paraId="2C605E36" w14:textId="40FF4A58" w:rsidR="00EA114B" w:rsidRPr="00E35706"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E35706">
              <w:rPr>
                <w:rFonts w:ascii="Times New Roman" w:hAnsi="Times New Roman"/>
                <w:b/>
                <w:bCs/>
                <w:i/>
                <w:iCs/>
                <w:color w:val="000000"/>
                <w:sz w:val="22"/>
                <w:szCs w:val="22"/>
              </w:rPr>
              <w:t xml:space="preserve">ended </w:t>
            </w:r>
            <w:r w:rsidR="00F07A75" w:rsidRPr="00E35706">
              <w:rPr>
                <w:rFonts w:ascii="Times New Roman" w:hAnsi="Times New Roman"/>
                <w:b/>
                <w:bCs/>
                <w:i/>
                <w:iCs/>
                <w:color w:val="000000"/>
                <w:sz w:val="22"/>
                <w:szCs w:val="22"/>
              </w:rPr>
              <w:t>30 June</w:t>
            </w:r>
          </w:p>
        </w:tc>
        <w:tc>
          <w:tcPr>
            <w:tcW w:w="1098" w:type="dxa"/>
            <w:tcBorders>
              <w:top w:val="nil"/>
              <w:left w:val="nil"/>
              <w:bottom w:val="nil"/>
              <w:right w:val="nil"/>
            </w:tcBorders>
          </w:tcPr>
          <w:p w14:paraId="080B0374" w14:textId="53E0CB69" w:rsidR="00EA114B" w:rsidRPr="00E35706"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E35706">
              <w:rPr>
                <w:rFonts w:ascii="Times New Roman" w:hAnsi="Times New Roman"/>
                <w:bCs/>
                <w:color w:val="000000"/>
                <w:sz w:val="22"/>
                <w:szCs w:val="22"/>
              </w:rPr>
              <w:t>2026</w:t>
            </w:r>
          </w:p>
        </w:tc>
        <w:tc>
          <w:tcPr>
            <w:tcW w:w="270" w:type="dxa"/>
            <w:tcBorders>
              <w:top w:val="nil"/>
              <w:left w:val="nil"/>
              <w:bottom w:val="nil"/>
              <w:right w:val="nil"/>
            </w:tcBorders>
          </w:tcPr>
          <w:p w14:paraId="299037B5" w14:textId="77777777" w:rsidR="00EA114B" w:rsidRPr="00E35706"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14:paraId="1CB5E7EF" w14:textId="79F70EDF" w:rsidR="00EA114B" w:rsidRPr="00E35706"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E35706">
              <w:rPr>
                <w:rFonts w:ascii="Times New Roman" w:hAnsi="Times New Roman"/>
                <w:bCs/>
                <w:color w:val="000000"/>
                <w:sz w:val="22"/>
                <w:szCs w:val="22"/>
              </w:rPr>
              <w:t>2025</w:t>
            </w:r>
          </w:p>
        </w:tc>
        <w:tc>
          <w:tcPr>
            <w:tcW w:w="236" w:type="dxa"/>
            <w:tcBorders>
              <w:top w:val="nil"/>
              <w:left w:val="nil"/>
              <w:bottom w:val="nil"/>
              <w:right w:val="nil"/>
            </w:tcBorders>
          </w:tcPr>
          <w:p w14:paraId="098F72C0" w14:textId="77777777" w:rsidR="00EA114B" w:rsidRPr="00E35706"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864" w:type="dxa"/>
            <w:tcBorders>
              <w:top w:val="nil"/>
              <w:left w:val="nil"/>
              <w:bottom w:val="nil"/>
              <w:right w:val="nil"/>
            </w:tcBorders>
          </w:tcPr>
          <w:p w14:paraId="5F31E8B2" w14:textId="2AF0595F" w:rsidR="00EA114B" w:rsidRPr="00E35706"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E35706">
              <w:rPr>
                <w:rFonts w:ascii="Times New Roman" w:hAnsi="Times New Roman"/>
                <w:bCs/>
                <w:color w:val="000000"/>
                <w:sz w:val="22"/>
                <w:szCs w:val="22"/>
              </w:rPr>
              <w:t>2026</w:t>
            </w:r>
          </w:p>
        </w:tc>
        <w:tc>
          <w:tcPr>
            <w:tcW w:w="270" w:type="dxa"/>
            <w:tcBorders>
              <w:top w:val="nil"/>
              <w:left w:val="nil"/>
              <w:bottom w:val="nil"/>
              <w:right w:val="nil"/>
            </w:tcBorders>
          </w:tcPr>
          <w:p w14:paraId="18B8D04E" w14:textId="77777777" w:rsidR="00EA114B" w:rsidRPr="00E35706"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00" w:type="dxa"/>
            <w:tcBorders>
              <w:top w:val="nil"/>
              <w:left w:val="nil"/>
              <w:bottom w:val="nil"/>
              <w:right w:val="nil"/>
            </w:tcBorders>
          </w:tcPr>
          <w:p w14:paraId="051BF96F" w14:textId="04CBF979" w:rsidR="00EA114B" w:rsidRPr="00E35706"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E35706">
              <w:rPr>
                <w:rFonts w:ascii="Times New Roman" w:hAnsi="Times New Roman"/>
                <w:bCs/>
                <w:color w:val="000000"/>
                <w:sz w:val="22"/>
                <w:szCs w:val="22"/>
              </w:rPr>
              <w:t>2025</w:t>
            </w:r>
          </w:p>
        </w:tc>
        <w:tc>
          <w:tcPr>
            <w:tcW w:w="236" w:type="dxa"/>
            <w:tcBorders>
              <w:top w:val="nil"/>
              <w:left w:val="nil"/>
              <w:bottom w:val="nil"/>
              <w:right w:val="nil"/>
            </w:tcBorders>
          </w:tcPr>
          <w:p w14:paraId="1D3CDA8A" w14:textId="77777777" w:rsidR="00EA114B" w:rsidRPr="00E35706"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429890FC" w14:textId="45371466" w:rsidR="00EA114B" w:rsidRPr="00E35706"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E35706">
              <w:rPr>
                <w:rFonts w:ascii="Times New Roman" w:hAnsi="Times New Roman"/>
                <w:bCs/>
                <w:color w:val="000000"/>
                <w:sz w:val="22"/>
                <w:szCs w:val="22"/>
              </w:rPr>
              <w:t>2026</w:t>
            </w:r>
          </w:p>
        </w:tc>
        <w:tc>
          <w:tcPr>
            <w:tcW w:w="270" w:type="dxa"/>
          </w:tcPr>
          <w:p w14:paraId="71FEFDDE" w14:textId="77777777" w:rsidR="00EA114B" w:rsidRPr="00E35706"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5E5E242F" w14:textId="0F1A3501" w:rsidR="00EA114B" w:rsidRPr="00E35706"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E35706">
              <w:rPr>
                <w:rFonts w:ascii="Times New Roman" w:hAnsi="Times New Roman"/>
                <w:bCs/>
                <w:color w:val="000000"/>
                <w:sz w:val="22"/>
                <w:szCs w:val="22"/>
              </w:rPr>
              <w:t>2025</w:t>
            </w:r>
          </w:p>
        </w:tc>
      </w:tr>
      <w:tr w:rsidR="00EA114B" w:rsidRPr="00E35706" w14:paraId="57768D7A" w14:textId="77777777" w:rsidTr="004F31C0">
        <w:trPr>
          <w:trHeight w:val="173"/>
          <w:tblHeader/>
        </w:trPr>
        <w:tc>
          <w:tcPr>
            <w:tcW w:w="2592" w:type="dxa"/>
            <w:tcBorders>
              <w:top w:val="nil"/>
              <w:left w:val="nil"/>
              <w:bottom w:val="nil"/>
              <w:right w:val="nil"/>
            </w:tcBorders>
          </w:tcPr>
          <w:p w14:paraId="5BD0E2E2" w14:textId="77777777" w:rsidR="00EA114B" w:rsidRPr="00E35706"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184" w:type="dxa"/>
            <w:gridSpan w:val="11"/>
            <w:tcBorders>
              <w:top w:val="nil"/>
              <w:left w:val="nil"/>
            </w:tcBorders>
          </w:tcPr>
          <w:p w14:paraId="779CDA7B" w14:textId="77777777" w:rsidR="00EA114B" w:rsidRPr="00E35706" w:rsidRDefault="00EA114B" w:rsidP="00EA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E35706">
              <w:rPr>
                <w:rFonts w:ascii="Times New Roman" w:hAnsi="Times New Roman"/>
                <w:i/>
                <w:iCs/>
                <w:color w:val="000000"/>
                <w:sz w:val="22"/>
                <w:szCs w:val="22"/>
                <w:lang w:val="en-GB"/>
              </w:rPr>
              <w:t>(in thousand Baht</w:t>
            </w:r>
            <w:r w:rsidRPr="00E35706">
              <w:rPr>
                <w:rFonts w:ascii="Times New Roman" w:hAnsi="Times New Roman"/>
                <w:i/>
                <w:iCs/>
                <w:color w:val="000000"/>
                <w:sz w:val="22"/>
                <w:szCs w:val="22"/>
                <w:cs/>
                <w:lang w:val="en-GB"/>
              </w:rPr>
              <w:t>)</w:t>
            </w:r>
          </w:p>
        </w:tc>
      </w:tr>
      <w:tr w:rsidR="00EA114B" w:rsidRPr="00E35706" w14:paraId="7DE0546B" w14:textId="77777777" w:rsidTr="004F31C0">
        <w:tc>
          <w:tcPr>
            <w:tcW w:w="9776" w:type="dxa"/>
            <w:gridSpan w:val="12"/>
            <w:tcBorders>
              <w:top w:val="nil"/>
              <w:left w:val="nil"/>
              <w:bottom w:val="nil"/>
            </w:tcBorders>
          </w:tcPr>
          <w:p w14:paraId="7A1E77A1" w14:textId="77777777" w:rsidR="00EA114B" w:rsidRPr="00E35706" w:rsidRDefault="00EA114B" w:rsidP="00EA114B">
            <w:pPr>
              <w:tabs>
                <w:tab w:val="clear" w:pos="454"/>
                <w:tab w:val="left" w:pos="1080"/>
                <w:tab w:val="left" w:pos="1170"/>
              </w:tabs>
              <w:rPr>
                <w:rFonts w:ascii="Times New Roman" w:hAnsi="Times New Roman"/>
                <w:b/>
                <w:bCs/>
                <w:i/>
                <w:iCs/>
                <w:color w:val="000000"/>
                <w:sz w:val="22"/>
                <w:szCs w:val="22"/>
              </w:rPr>
            </w:pPr>
            <w:r w:rsidRPr="00E35706">
              <w:rPr>
                <w:rFonts w:ascii="Times New Roman" w:hAnsi="Times New Roman"/>
                <w:b/>
                <w:bCs/>
                <w:i/>
                <w:iCs/>
                <w:color w:val="000000"/>
                <w:sz w:val="22"/>
                <w:szCs w:val="22"/>
              </w:rPr>
              <w:t xml:space="preserve">Information about </w:t>
            </w:r>
          </w:p>
        </w:tc>
      </w:tr>
      <w:tr w:rsidR="00EA114B" w:rsidRPr="00E35706" w14:paraId="6414D844" w14:textId="77777777" w:rsidTr="004F31C0">
        <w:tc>
          <w:tcPr>
            <w:tcW w:w="9776" w:type="dxa"/>
            <w:gridSpan w:val="12"/>
            <w:tcBorders>
              <w:top w:val="nil"/>
              <w:left w:val="nil"/>
              <w:bottom w:val="nil"/>
            </w:tcBorders>
          </w:tcPr>
          <w:p w14:paraId="221393AB" w14:textId="77777777" w:rsidR="00EA114B" w:rsidRPr="00E35706" w:rsidRDefault="00EA114B" w:rsidP="00EA114B">
            <w:pPr>
              <w:tabs>
                <w:tab w:val="clear" w:pos="454"/>
                <w:tab w:val="left" w:pos="1080"/>
                <w:tab w:val="left" w:pos="1170"/>
              </w:tabs>
              <w:ind w:left="167"/>
              <w:rPr>
                <w:rFonts w:ascii="Times New Roman" w:hAnsi="Times New Roman"/>
                <w:b/>
                <w:bCs/>
                <w:i/>
                <w:iCs/>
                <w:color w:val="000000"/>
                <w:sz w:val="22"/>
                <w:szCs w:val="22"/>
              </w:rPr>
            </w:pPr>
            <w:r w:rsidRPr="00E35706">
              <w:rPr>
                <w:rFonts w:ascii="Times New Roman" w:hAnsi="Times New Roman"/>
                <w:b/>
                <w:bCs/>
                <w:i/>
                <w:iCs/>
                <w:color w:val="000000"/>
                <w:sz w:val="22"/>
                <w:szCs w:val="22"/>
              </w:rPr>
              <w:t>reportable segments</w:t>
            </w:r>
          </w:p>
        </w:tc>
      </w:tr>
      <w:tr w:rsidR="00F07A75" w:rsidRPr="00E35706" w14:paraId="181F0DBF" w14:textId="77777777" w:rsidTr="004F31C0">
        <w:tc>
          <w:tcPr>
            <w:tcW w:w="2592" w:type="dxa"/>
            <w:tcBorders>
              <w:top w:val="nil"/>
              <w:left w:val="nil"/>
              <w:bottom w:val="nil"/>
              <w:right w:val="nil"/>
            </w:tcBorders>
          </w:tcPr>
          <w:p w14:paraId="0EB99E0B"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E35706">
              <w:rPr>
                <w:rFonts w:ascii="Times New Roman" w:hAnsi="Times New Roman"/>
                <w:sz w:val="22"/>
                <w:szCs w:val="22"/>
              </w:rPr>
              <w:t>External revenue</w:t>
            </w:r>
          </w:p>
        </w:tc>
        <w:tc>
          <w:tcPr>
            <w:tcW w:w="1098" w:type="dxa"/>
            <w:tcBorders>
              <w:top w:val="nil"/>
              <w:left w:val="nil"/>
              <w:right w:val="nil"/>
            </w:tcBorders>
          </w:tcPr>
          <w:p w14:paraId="01F0D0B6" w14:textId="64D7DEC1" w:rsidR="00F07A75" w:rsidRPr="00E35706" w:rsidRDefault="00D370BB"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2,443,640</w:t>
            </w:r>
          </w:p>
        </w:tc>
        <w:tc>
          <w:tcPr>
            <w:tcW w:w="270" w:type="dxa"/>
            <w:tcBorders>
              <w:top w:val="nil"/>
              <w:left w:val="nil"/>
              <w:right w:val="nil"/>
            </w:tcBorders>
          </w:tcPr>
          <w:p w14:paraId="0E8378E3"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2"/>
                <w:szCs w:val="22"/>
              </w:rPr>
            </w:pPr>
          </w:p>
        </w:tc>
        <w:tc>
          <w:tcPr>
            <w:tcW w:w="1060" w:type="dxa"/>
            <w:tcBorders>
              <w:top w:val="nil"/>
              <w:left w:val="nil"/>
              <w:right w:val="nil"/>
            </w:tcBorders>
          </w:tcPr>
          <w:p w14:paraId="64C15ABB" w14:textId="57F5E6FD"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2,598,493</w:t>
            </w:r>
          </w:p>
        </w:tc>
        <w:tc>
          <w:tcPr>
            <w:tcW w:w="236" w:type="dxa"/>
            <w:tcBorders>
              <w:top w:val="nil"/>
              <w:left w:val="nil"/>
              <w:right w:val="nil"/>
            </w:tcBorders>
          </w:tcPr>
          <w:p w14:paraId="68C2A69A"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color w:val="000000"/>
                <w:sz w:val="22"/>
                <w:szCs w:val="22"/>
              </w:rPr>
            </w:pPr>
          </w:p>
        </w:tc>
        <w:tc>
          <w:tcPr>
            <w:tcW w:w="864" w:type="dxa"/>
            <w:tcBorders>
              <w:top w:val="nil"/>
              <w:left w:val="nil"/>
              <w:right w:val="nil"/>
            </w:tcBorders>
          </w:tcPr>
          <w:p w14:paraId="0E7E46A7" w14:textId="3EA0821B" w:rsidR="00F07A75" w:rsidRPr="00E35706" w:rsidRDefault="00D370BB"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182,880</w:t>
            </w:r>
          </w:p>
        </w:tc>
        <w:tc>
          <w:tcPr>
            <w:tcW w:w="270" w:type="dxa"/>
            <w:tcBorders>
              <w:top w:val="nil"/>
              <w:left w:val="nil"/>
              <w:right w:val="nil"/>
            </w:tcBorders>
          </w:tcPr>
          <w:p w14:paraId="1D692CF1"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color w:val="000000"/>
                <w:sz w:val="22"/>
                <w:szCs w:val="22"/>
              </w:rPr>
            </w:pPr>
          </w:p>
        </w:tc>
        <w:tc>
          <w:tcPr>
            <w:tcW w:w="900" w:type="dxa"/>
            <w:tcBorders>
              <w:top w:val="nil"/>
              <w:left w:val="nil"/>
              <w:right w:val="nil"/>
            </w:tcBorders>
          </w:tcPr>
          <w:p w14:paraId="66EDDCD6" w14:textId="3A7D43A6"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129,176</w:t>
            </w:r>
          </w:p>
        </w:tc>
        <w:tc>
          <w:tcPr>
            <w:tcW w:w="236" w:type="dxa"/>
            <w:tcBorders>
              <w:top w:val="nil"/>
              <w:left w:val="nil"/>
              <w:right w:val="nil"/>
            </w:tcBorders>
          </w:tcPr>
          <w:p w14:paraId="4E3DDBED"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hanging="4"/>
              <w:rPr>
                <w:rFonts w:ascii="Times New Roman" w:hAnsi="Times New Roman"/>
                <w:color w:val="000000"/>
                <w:sz w:val="22"/>
                <w:szCs w:val="22"/>
              </w:rPr>
            </w:pPr>
          </w:p>
        </w:tc>
        <w:tc>
          <w:tcPr>
            <w:tcW w:w="990" w:type="dxa"/>
          </w:tcPr>
          <w:p w14:paraId="362AF94D" w14:textId="19DA15B9" w:rsidR="00F07A75" w:rsidRPr="00E35706" w:rsidRDefault="002D19B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2,626,520</w:t>
            </w:r>
          </w:p>
        </w:tc>
        <w:tc>
          <w:tcPr>
            <w:tcW w:w="270" w:type="dxa"/>
          </w:tcPr>
          <w:p w14:paraId="29AACF86"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p>
        </w:tc>
        <w:tc>
          <w:tcPr>
            <w:tcW w:w="990" w:type="dxa"/>
          </w:tcPr>
          <w:p w14:paraId="18E80546" w14:textId="716DB590"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2,727,669</w:t>
            </w:r>
          </w:p>
        </w:tc>
      </w:tr>
      <w:tr w:rsidR="00F07A75" w:rsidRPr="00E35706" w14:paraId="28785AAE" w14:textId="77777777" w:rsidTr="004F31C0">
        <w:tc>
          <w:tcPr>
            <w:tcW w:w="2592" w:type="dxa"/>
            <w:tcBorders>
              <w:top w:val="nil"/>
              <w:left w:val="nil"/>
              <w:bottom w:val="nil"/>
              <w:right w:val="nil"/>
            </w:tcBorders>
          </w:tcPr>
          <w:p w14:paraId="7A5F1E84"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E35706">
              <w:rPr>
                <w:rFonts w:ascii="Times New Roman" w:hAnsi="Times New Roman"/>
                <w:sz w:val="22"/>
                <w:szCs w:val="22"/>
              </w:rPr>
              <w:t>Inter-segment revenue</w:t>
            </w:r>
          </w:p>
        </w:tc>
        <w:tc>
          <w:tcPr>
            <w:tcW w:w="1098" w:type="dxa"/>
            <w:tcBorders>
              <w:left w:val="nil"/>
              <w:right w:val="nil"/>
            </w:tcBorders>
          </w:tcPr>
          <w:p w14:paraId="2E22AEC2" w14:textId="3DDAE0AB" w:rsidR="00F07A75" w:rsidRPr="00E35706" w:rsidRDefault="00D370BB"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229,943</w:t>
            </w:r>
          </w:p>
        </w:tc>
        <w:tc>
          <w:tcPr>
            <w:tcW w:w="270" w:type="dxa"/>
            <w:tcBorders>
              <w:left w:val="nil"/>
              <w:right w:val="nil"/>
            </w:tcBorders>
          </w:tcPr>
          <w:p w14:paraId="0397053F"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color w:val="000000"/>
                <w:sz w:val="22"/>
                <w:szCs w:val="22"/>
              </w:rPr>
            </w:pPr>
          </w:p>
        </w:tc>
        <w:tc>
          <w:tcPr>
            <w:tcW w:w="1060" w:type="dxa"/>
            <w:tcBorders>
              <w:left w:val="nil"/>
              <w:bottom w:val="single" w:sz="4" w:space="0" w:color="auto"/>
              <w:right w:val="nil"/>
            </w:tcBorders>
          </w:tcPr>
          <w:p w14:paraId="53B10146" w14:textId="18DB58D0"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176,494</w:t>
            </w:r>
          </w:p>
        </w:tc>
        <w:tc>
          <w:tcPr>
            <w:tcW w:w="236" w:type="dxa"/>
            <w:tcBorders>
              <w:left w:val="nil"/>
              <w:right w:val="nil"/>
            </w:tcBorders>
          </w:tcPr>
          <w:p w14:paraId="488ACDE5"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color w:val="000000"/>
                <w:sz w:val="22"/>
                <w:szCs w:val="22"/>
              </w:rPr>
            </w:pPr>
          </w:p>
        </w:tc>
        <w:tc>
          <w:tcPr>
            <w:tcW w:w="864" w:type="dxa"/>
            <w:tcBorders>
              <w:left w:val="nil"/>
              <w:bottom w:val="single" w:sz="4" w:space="0" w:color="auto"/>
              <w:right w:val="nil"/>
            </w:tcBorders>
          </w:tcPr>
          <w:p w14:paraId="1009A083" w14:textId="1D95DDE7" w:rsidR="00F07A75" w:rsidRPr="00E35706" w:rsidRDefault="00D370BB"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22,191</w:t>
            </w:r>
          </w:p>
        </w:tc>
        <w:tc>
          <w:tcPr>
            <w:tcW w:w="270" w:type="dxa"/>
            <w:tcBorders>
              <w:left w:val="nil"/>
              <w:right w:val="nil"/>
            </w:tcBorders>
          </w:tcPr>
          <w:p w14:paraId="5C5F7EA8"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color w:val="000000"/>
                <w:sz w:val="22"/>
                <w:szCs w:val="22"/>
              </w:rPr>
            </w:pPr>
          </w:p>
        </w:tc>
        <w:tc>
          <w:tcPr>
            <w:tcW w:w="900" w:type="dxa"/>
            <w:tcBorders>
              <w:left w:val="nil"/>
              <w:bottom w:val="single" w:sz="4" w:space="0" w:color="auto"/>
              <w:right w:val="nil"/>
            </w:tcBorders>
          </w:tcPr>
          <w:p w14:paraId="568ACE4B" w14:textId="1DC63894"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19,493</w:t>
            </w:r>
          </w:p>
        </w:tc>
        <w:tc>
          <w:tcPr>
            <w:tcW w:w="236" w:type="dxa"/>
            <w:tcBorders>
              <w:left w:val="nil"/>
              <w:right w:val="nil"/>
            </w:tcBorders>
          </w:tcPr>
          <w:p w14:paraId="2618F63A"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hanging="4"/>
              <w:rPr>
                <w:rFonts w:ascii="Times New Roman" w:hAnsi="Times New Roman"/>
                <w:color w:val="000000"/>
                <w:sz w:val="22"/>
                <w:szCs w:val="22"/>
              </w:rPr>
            </w:pPr>
          </w:p>
        </w:tc>
        <w:tc>
          <w:tcPr>
            <w:tcW w:w="990" w:type="dxa"/>
            <w:tcBorders>
              <w:bottom w:val="single" w:sz="4" w:space="0" w:color="auto"/>
            </w:tcBorders>
          </w:tcPr>
          <w:p w14:paraId="26AAE6E3" w14:textId="3BACE5CC" w:rsidR="00F07A75" w:rsidRPr="00E35706" w:rsidRDefault="002D19B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252,134</w:t>
            </w:r>
          </w:p>
        </w:tc>
        <w:tc>
          <w:tcPr>
            <w:tcW w:w="270" w:type="dxa"/>
          </w:tcPr>
          <w:p w14:paraId="056867D0"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116345C5" w14:textId="243E8FE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195,987</w:t>
            </w:r>
          </w:p>
        </w:tc>
      </w:tr>
      <w:tr w:rsidR="00F07A75" w:rsidRPr="00E35706" w14:paraId="45AC7171" w14:textId="77777777" w:rsidTr="004F31C0">
        <w:tc>
          <w:tcPr>
            <w:tcW w:w="2592" w:type="dxa"/>
            <w:tcBorders>
              <w:top w:val="nil"/>
              <w:left w:val="nil"/>
              <w:bottom w:val="nil"/>
              <w:right w:val="nil"/>
            </w:tcBorders>
            <w:noWrap/>
            <w:vAlign w:val="bottom"/>
          </w:tcPr>
          <w:p w14:paraId="2C3B7CF6" w14:textId="77777777" w:rsidR="00F07A75" w:rsidRPr="00E35706" w:rsidRDefault="00F07A75" w:rsidP="00F07A75">
            <w:pPr>
              <w:shd w:val="clear" w:color="auto" w:fill="FFFFFF"/>
              <w:ind w:right="-79"/>
              <w:rPr>
                <w:rFonts w:ascii="Times New Roman" w:hAnsi="Times New Roman"/>
                <w:b/>
                <w:bCs/>
                <w:sz w:val="22"/>
                <w:szCs w:val="22"/>
              </w:rPr>
            </w:pPr>
            <w:r w:rsidRPr="00E35706">
              <w:rPr>
                <w:rFonts w:ascii="Times New Roman" w:hAnsi="Times New Roman"/>
                <w:b/>
                <w:bCs/>
                <w:sz w:val="22"/>
                <w:szCs w:val="22"/>
              </w:rPr>
              <w:t>Total revenue</w:t>
            </w:r>
          </w:p>
        </w:tc>
        <w:tc>
          <w:tcPr>
            <w:tcW w:w="1098" w:type="dxa"/>
            <w:tcBorders>
              <w:top w:val="single" w:sz="4" w:space="0" w:color="auto"/>
              <w:left w:val="nil"/>
              <w:bottom w:val="double" w:sz="4" w:space="0" w:color="auto"/>
              <w:right w:val="nil"/>
            </w:tcBorders>
          </w:tcPr>
          <w:p w14:paraId="0135A23E" w14:textId="4C440006" w:rsidR="00F07A75" w:rsidRPr="00E35706" w:rsidRDefault="008C2CE0"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b/>
                <w:bCs/>
                <w:color w:val="000000"/>
                <w:sz w:val="22"/>
                <w:szCs w:val="22"/>
              </w:rPr>
            </w:pPr>
            <w:r w:rsidRPr="00E35706">
              <w:rPr>
                <w:rFonts w:ascii="Times New Roman" w:hAnsi="Times New Roman"/>
                <w:b/>
                <w:bCs/>
                <w:color w:val="000000"/>
                <w:sz w:val="22"/>
                <w:szCs w:val="22"/>
              </w:rPr>
              <w:t>2,673,583</w:t>
            </w:r>
          </w:p>
        </w:tc>
        <w:tc>
          <w:tcPr>
            <w:tcW w:w="270" w:type="dxa"/>
            <w:tcBorders>
              <w:left w:val="nil"/>
              <w:right w:val="nil"/>
            </w:tcBorders>
          </w:tcPr>
          <w:p w14:paraId="019DD2D5"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b/>
                <w:bCs/>
                <w:color w:val="000000"/>
                <w:sz w:val="22"/>
                <w:szCs w:val="22"/>
              </w:rPr>
            </w:pPr>
          </w:p>
        </w:tc>
        <w:tc>
          <w:tcPr>
            <w:tcW w:w="1060" w:type="dxa"/>
            <w:tcBorders>
              <w:left w:val="nil"/>
              <w:bottom w:val="double" w:sz="4" w:space="0" w:color="auto"/>
              <w:right w:val="nil"/>
            </w:tcBorders>
          </w:tcPr>
          <w:p w14:paraId="1EADF299" w14:textId="0F236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sidRPr="00E35706">
              <w:rPr>
                <w:rFonts w:ascii="Times New Roman" w:hAnsi="Times New Roman"/>
                <w:b/>
                <w:bCs/>
                <w:color w:val="000000"/>
                <w:sz w:val="22"/>
                <w:szCs w:val="22"/>
              </w:rPr>
              <w:t>2,774,987</w:t>
            </w:r>
          </w:p>
        </w:tc>
        <w:tc>
          <w:tcPr>
            <w:tcW w:w="236" w:type="dxa"/>
            <w:tcBorders>
              <w:left w:val="nil"/>
              <w:right w:val="nil"/>
            </w:tcBorders>
          </w:tcPr>
          <w:p w14:paraId="1240A5EC"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b/>
                <w:bCs/>
                <w:color w:val="000000"/>
                <w:sz w:val="22"/>
                <w:szCs w:val="22"/>
              </w:rPr>
            </w:pPr>
          </w:p>
        </w:tc>
        <w:tc>
          <w:tcPr>
            <w:tcW w:w="864" w:type="dxa"/>
            <w:tcBorders>
              <w:left w:val="nil"/>
              <w:bottom w:val="double" w:sz="4" w:space="0" w:color="auto"/>
              <w:right w:val="nil"/>
            </w:tcBorders>
          </w:tcPr>
          <w:p w14:paraId="5529FAC1" w14:textId="1B90F382" w:rsidR="00F07A75" w:rsidRPr="00E35706" w:rsidRDefault="008C2CE0"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2"/>
                <w:szCs w:val="22"/>
              </w:rPr>
            </w:pPr>
            <w:r w:rsidRPr="00E35706">
              <w:rPr>
                <w:rFonts w:ascii="Times New Roman" w:hAnsi="Times New Roman"/>
                <w:b/>
                <w:bCs/>
                <w:color w:val="000000"/>
                <w:sz w:val="22"/>
                <w:szCs w:val="22"/>
              </w:rPr>
              <w:t>205,071</w:t>
            </w:r>
          </w:p>
        </w:tc>
        <w:tc>
          <w:tcPr>
            <w:tcW w:w="270" w:type="dxa"/>
            <w:tcBorders>
              <w:left w:val="nil"/>
              <w:right w:val="nil"/>
            </w:tcBorders>
          </w:tcPr>
          <w:p w14:paraId="4685A028"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b/>
                <w:bCs/>
                <w:color w:val="000000"/>
                <w:sz w:val="22"/>
                <w:szCs w:val="22"/>
              </w:rPr>
            </w:pPr>
          </w:p>
        </w:tc>
        <w:tc>
          <w:tcPr>
            <w:tcW w:w="900" w:type="dxa"/>
            <w:tcBorders>
              <w:left w:val="nil"/>
              <w:bottom w:val="double" w:sz="4" w:space="0" w:color="auto"/>
              <w:right w:val="nil"/>
            </w:tcBorders>
          </w:tcPr>
          <w:p w14:paraId="0F5DFF31" w14:textId="5B186601"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2"/>
                <w:szCs w:val="22"/>
              </w:rPr>
            </w:pPr>
            <w:r w:rsidRPr="00E35706">
              <w:rPr>
                <w:rFonts w:ascii="Times New Roman" w:hAnsi="Times New Roman"/>
                <w:b/>
                <w:bCs/>
                <w:color w:val="000000"/>
                <w:sz w:val="22"/>
                <w:szCs w:val="22"/>
              </w:rPr>
              <w:t>148,669</w:t>
            </w:r>
          </w:p>
        </w:tc>
        <w:tc>
          <w:tcPr>
            <w:tcW w:w="236" w:type="dxa"/>
            <w:tcBorders>
              <w:left w:val="nil"/>
              <w:right w:val="nil"/>
            </w:tcBorders>
          </w:tcPr>
          <w:p w14:paraId="2413BA6B"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2"/>
                <w:szCs w:val="22"/>
              </w:rPr>
            </w:pPr>
          </w:p>
        </w:tc>
        <w:tc>
          <w:tcPr>
            <w:tcW w:w="990" w:type="dxa"/>
            <w:tcBorders>
              <w:bottom w:val="double" w:sz="4" w:space="0" w:color="auto"/>
            </w:tcBorders>
          </w:tcPr>
          <w:p w14:paraId="23E35684" w14:textId="4C364DBC" w:rsidR="00F07A75" w:rsidRPr="00E35706" w:rsidRDefault="00A73838"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b/>
                <w:bCs/>
                <w:color w:val="000000"/>
                <w:sz w:val="22"/>
                <w:szCs w:val="22"/>
              </w:rPr>
            </w:pPr>
            <w:r w:rsidRPr="00E35706">
              <w:rPr>
                <w:rFonts w:ascii="Times New Roman" w:hAnsi="Times New Roman"/>
                <w:b/>
                <w:bCs/>
                <w:color w:val="000000"/>
                <w:sz w:val="22"/>
                <w:szCs w:val="22"/>
              </w:rPr>
              <w:t>2,878,654</w:t>
            </w:r>
          </w:p>
        </w:tc>
        <w:tc>
          <w:tcPr>
            <w:tcW w:w="270" w:type="dxa"/>
          </w:tcPr>
          <w:p w14:paraId="637ACFE8"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b/>
                <w:bCs/>
                <w:color w:val="000000"/>
                <w:sz w:val="22"/>
                <w:szCs w:val="22"/>
              </w:rPr>
            </w:pPr>
          </w:p>
        </w:tc>
        <w:tc>
          <w:tcPr>
            <w:tcW w:w="990" w:type="dxa"/>
            <w:tcBorders>
              <w:bottom w:val="double" w:sz="4" w:space="0" w:color="auto"/>
            </w:tcBorders>
          </w:tcPr>
          <w:p w14:paraId="7986DBD5" w14:textId="01CD80D9"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E35706">
              <w:rPr>
                <w:rFonts w:ascii="Times New Roman" w:hAnsi="Times New Roman"/>
                <w:b/>
                <w:bCs/>
                <w:color w:val="000000"/>
                <w:sz w:val="22"/>
                <w:szCs w:val="22"/>
              </w:rPr>
              <w:t>2,923,656</w:t>
            </w:r>
          </w:p>
        </w:tc>
      </w:tr>
      <w:tr w:rsidR="00F07A75" w:rsidRPr="00E35706" w14:paraId="7550ACDF" w14:textId="77777777" w:rsidTr="004F31C0">
        <w:tc>
          <w:tcPr>
            <w:tcW w:w="2592" w:type="dxa"/>
            <w:tcBorders>
              <w:top w:val="nil"/>
              <w:left w:val="nil"/>
              <w:bottom w:val="nil"/>
              <w:right w:val="nil"/>
            </w:tcBorders>
            <w:noWrap/>
            <w:vAlign w:val="bottom"/>
          </w:tcPr>
          <w:p w14:paraId="0388C7A8"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098" w:type="dxa"/>
            <w:tcBorders>
              <w:left w:val="nil"/>
              <w:right w:val="nil"/>
            </w:tcBorders>
            <w:vAlign w:val="bottom"/>
          </w:tcPr>
          <w:p w14:paraId="31603613"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530739AA"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573C0287"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3439D1BB"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292FC0DC"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28068E2B"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1E88BDB9"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7EE31B39"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699862AC"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160E6230"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40D98F06"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F07A75" w:rsidRPr="00E35706" w14:paraId="70EFEDC1" w14:textId="77777777" w:rsidTr="004F31C0">
        <w:tc>
          <w:tcPr>
            <w:tcW w:w="3690" w:type="dxa"/>
            <w:gridSpan w:val="2"/>
            <w:tcBorders>
              <w:top w:val="nil"/>
              <w:left w:val="nil"/>
              <w:bottom w:val="nil"/>
              <w:right w:val="nil"/>
            </w:tcBorders>
            <w:noWrap/>
            <w:vAlign w:val="bottom"/>
          </w:tcPr>
          <w:p w14:paraId="3304E318" w14:textId="77777777" w:rsidR="00F07A75" w:rsidRPr="00E35706" w:rsidRDefault="00F07A75" w:rsidP="00F07A75">
            <w:pPr>
              <w:tabs>
                <w:tab w:val="clear" w:pos="454"/>
                <w:tab w:val="left" w:pos="1080"/>
                <w:tab w:val="left" w:pos="1170"/>
              </w:tabs>
              <w:rPr>
                <w:rFonts w:ascii="Times New Roman" w:hAnsi="Times New Roman"/>
                <w:color w:val="000000"/>
                <w:sz w:val="22"/>
                <w:szCs w:val="22"/>
              </w:rPr>
            </w:pPr>
            <w:r w:rsidRPr="00E35706">
              <w:rPr>
                <w:rFonts w:ascii="Times New Roman" w:hAnsi="Times New Roman"/>
                <w:b/>
                <w:bCs/>
                <w:i/>
                <w:iCs/>
                <w:color w:val="000000"/>
                <w:sz w:val="22"/>
                <w:szCs w:val="22"/>
              </w:rPr>
              <w:t>Disaggregation of revenue</w:t>
            </w:r>
          </w:p>
        </w:tc>
        <w:tc>
          <w:tcPr>
            <w:tcW w:w="270" w:type="dxa"/>
            <w:tcBorders>
              <w:left w:val="nil"/>
              <w:right w:val="nil"/>
            </w:tcBorders>
            <w:vAlign w:val="bottom"/>
          </w:tcPr>
          <w:p w14:paraId="5D88E1C4"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6749F212"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1AD87C86"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7E2DEE4D"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431C0712"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25480433"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vAlign w:val="bottom"/>
          </w:tcPr>
          <w:p w14:paraId="56D5D704"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64A6A106"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677C4496"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25600D6E"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F07A75" w:rsidRPr="00E35706" w14:paraId="4C924072" w14:textId="77777777" w:rsidTr="004F31C0">
        <w:tc>
          <w:tcPr>
            <w:tcW w:w="2592" w:type="dxa"/>
            <w:tcBorders>
              <w:top w:val="nil"/>
              <w:left w:val="nil"/>
              <w:bottom w:val="nil"/>
              <w:right w:val="nil"/>
            </w:tcBorders>
            <w:noWrap/>
          </w:tcPr>
          <w:p w14:paraId="3F80F92D"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E35706">
              <w:rPr>
                <w:rFonts w:ascii="Times New Roman" w:hAnsi="Times New Roman"/>
                <w:sz w:val="22"/>
                <w:szCs w:val="22"/>
              </w:rPr>
              <w:t xml:space="preserve">Timing of revenue recognition </w:t>
            </w:r>
          </w:p>
        </w:tc>
        <w:tc>
          <w:tcPr>
            <w:tcW w:w="1098" w:type="dxa"/>
            <w:tcBorders>
              <w:left w:val="nil"/>
              <w:right w:val="nil"/>
            </w:tcBorders>
            <w:vAlign w:val="bottom"/>
          </w:tcPr>
          <w:p w14:paraId="51E41B1F"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36F1640E"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65984739"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1DF14341"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4BADDD85"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6818070A"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7CD2EEA9"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431AB60A"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72C68628"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45159548"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680CC298"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F07A75" w:rsidRPr="00E35706" w14:paraId="272ACC40" w14:textId="77777777" w:rsidTr="004F31C0">
        <w:tc>
          <w:tcPr>
            <w:tcW w:w="2592" w:type="dxa"/>
            <w:tcBorders>
              <w:top w:val="nil"/>
              <w:left w:val="nil"/>
              <w:bottom w:val="nil"/>
              <w:right w:val="nil"/>
            </w:tcBorders>
            <w:noWrap/>
            <w:vAlign w:val="bottom"/>
          </w:tcPr>
          <w:p w14:paraId="21BF3F97"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E35706">
              <w:rPr>
                <w:rFonts w:ascii="Times New Roman" w:hAnsi="Times New Roman"/>
                <w:sz w:val="22"/>
                <w:szCs w:val="22"/>
              </w:rPr>
              <w:t xml:space="preserve">At a point in time </w:t>
            </w:r>
          </w:p>
        </w:tc>
        <w:tc>
          <w:tcPr>
            <w:tcW w:w="1098" w:type="dxa"/>
            <w:tcBorders>
              <w:left w:val="nil"/>
              <w:right w:val="nil"/>
            </w:tcBorders>
          </w:tcPr>
          <w:p w14:paraId="40F74618" w14:textId="20741E06" w:rsidR="00F07A75" w:rsidRPr="00E35706" w:rsidRDefault="007F5FB3"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2,673,58</w:t>
            </w:r>
            <w:r w:rsidR="00CF51F6" w:rsidRPr="00E35706">
              <w:rPr>
                <w:rFonts w:ascii="Times New Roman" w:hAnsi="Times New Roman"/>
                <w:color w:val="000000"/>
                <w:sz w:val="22"/>
                <w:szCs w:val="22"/>
              </w:rPr>
              <w:t>3</w:t>
            </w:r>
          </w:p>
        </w:tc>
        <w:tc>
          <w:tcPr>
            <w:tcW w:w="270" w:type="dxa"/>
            <w:tcBorders>
              <w:left w:val="nil"/>
              <w:right w:val="nil"/>
            </w:tcBorders>
          </w:tcPr>
          <w:p w14:paraId="6948D012"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tcPr>
          <w:p w14:paraId="29633C13" w14:textId="321D5F3A"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2,774,987</w:t>
            </w:r>
          </w:p>
        </w:tc>
        <w:tc>
          <w:tcPr>
            <w:tcW w:w="236" w:type="dxa"/>
            <w:tcBorders>
              <w:left w:val="nil"/>
              <w:right w:val="nil"/>
            </w:tcBorders>
          </w:tcPr>
          <w:p w14:paraId="5F047034"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right w:val="nil"/>
            </w:tcBorders>
          </w:tcPr>
          <w:p w14:paraId="485169C9" w14:textId="1C444A34" w:rsidR="00F07A75" w:rsidRPr="00E35706" w:rsidRDefault="00E56C1C"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w:t>
            </w:r>
          </w:p>
        </w:tc>
        <w:tc>
          <w:tcPr>
            <w:tcW w:w="270" w:type="dxa"/>
            <w:tcBorders>
              <w:left w:val="nil"/>
              <w:right w:val="nil"/>
            </w:tcBorders>
          </w:tcPr>
          <w:p w14:paraId="76541743"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right w:val="nil"/>
            </w:tcBorders>
          </w:tcPr>
          <w:p w14:paraId="130D5DFA" w14:textId="0C27A70A"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w:t>
            </w:r>
          </w:p>
        </w:tc>
        <w:tc>
          <w:tcPr>
            <w:tcW w:w="236" w:type="dxa"/>
            <w:tcBorders>
              <w:left w:val="nil"/>
              <w:right w:val="nil"/>
            </w:tcBorders>
          </w:tcPr>
          <w:p w14:paraId="02DB0462"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vAlign w:val="bottom"/>
          </w:tcPr>
          <w:p w14:paraId="2743DECC" w14:textId="66254AB0" w:rsidR="00F07A75" w:rsidRPr="00E35706" w:rsidRDefault="00057B90"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2,673,583</w:t>
            </w:r>
          </w:p>
        </w:tc>
        <w:tc>
          <w:tcPr>
            <w:tcW w:w="270" w:type="dxa"/>
          </w:tcPr>
          <w:p w14:paraId="71C6FE9E"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Pr>
          <w:p w14:paraId="7A22E151" w14:textId="73869D5E"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2,774,987</w:t>
            </w:r>
          </w:p>
        </w:tc>
      </w:tr>
      <w:tr w:rsidR="00F07A75" w:rsidRPr="00E35706" w14:paraId="305A0FE9" w14:textId="77777777" w:rsidTr="004F31C0">
        <w:tc>
          <w:tcPr>
            <w:tcW w:w="2592" w:type="dxa"/>
            <w:tcBorders>
              <w:top w:val="nil"/>
              <w:left w:val="nil"/>
              <w:bottom w:val="nil"/>
              <w:right w:val="nil"/>
            </w:tcBorders>
            <w:noWrap/>
            <w:vAlign w:val="bottom"/>
          </w:tcPr>
          <w:p w14:paraId="2FEA756A"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E35706">
              <w:rPr>
                <w:rFonts w:ascii="Times New Roman" w:hAnsi="Times New Roman"/>
                <w:sz w:val="22"/>
                <w:szCs w:val="22"/>
              </w:rPr>
              <w:t xml:space="preserve">Over time </w:t>
            </w:r>
          </w:p>
        </w:tc>
        <w:tc>
          <w:tcPr>
            <w:tcW w:w="1098" w:type="dxa"/>
            <w:tcBorders>
              <w:left w:val="nil"/>
              <w:bottom w:val="single" w:sz="4" w:space="0" w:color="auto"/>
              <w:right w:val="nil"/>
            </w:tcBorders>
          </w:tcPr>
          <w:p w14:paraId="50A725E5" w14:textId="74B62ED4" w:rsidR="00F07A75" w:rsidRPr="00E35706" w:rsidRDefault="00CF51F6" w:rsidP="00585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w:t>
            </w:r>
          </w:p>
        </w:tc>
        <w:tc>
          <w:tcPr>
            <w:tcW w:w="270" w:type="dxa"/>
            <w:tcBorders>
              <w:left w:val="nil"/>
              <w:right w:val="nil"/>
            </w:tcBorders>
          </w:tcPr>
          <w:p w14:paraId="3765997C"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right="-110"/>
              <w:rPr>
                <w:rFonts w:ascii="Times New Roman" w:hAnsi="Times New Roman"/>
                <w:color w:val="000000"/>
                <w:sz w:val="22"/>
                <w:szCs w:val="22"/>
              </w:rPr>
            </w:pPr>
          </w:p>
        </w:tc>
        <w:tc>
          <w:tcPr>
            <w:tcW w:w="1060" w:type="dxa"/>
            <w:tcBorders>
              <w:left w:val="nil"/>
              <w:bottom w:val="single" w:sz="4" w:space="0" w:color="auto"/>
              <w:right w:val="nil"/>
            </w:tcBorders>
          </w:tcPr>
          <w:p w14:paraId="4FBDF4F9" w14:textId="0E50275F"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w:t>
            </w:r>
          </w:p>
        </w:tc>
        <w:tc>
          <w:tcPr>
            <w:tcW w:w="236" w:type="dxa"/>
            <w:tcBorders>
              <w:left w:val="nil"/>
              <w:right w:val="nil"/>
            </w:tcBorders>
          </w:tcPr>
          <w:p w14:paraId="456BE6DF"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bottom w:val="single" w:sz="4" w:space="0" w:color="auto"/>
              <w:right w:val="nil"/>
            </w:tcBorders>
          </w:tcPr>
          <w:p w14:paraId="5784E0DC" w14:textId="1CDF7F37" w:rsidR="00F07A75" w:rsidRPr="00E35706" w:rsidRDefault="00E56C1C"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205,071</w:t>
            </w:r>
          </w:p>
        </w:tc>
        <w:tc>
          <w:tcPr>
            <w:tcW w:w="270" w:type="dxa"/>
            <w:tcBorders>
              <w:left w:val="nil"/>
              <w:right w:val="nil"/>
            </w:tcBorders>
          </w:tcPr>
          <w:p w14:paraId="1FB34EAF"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bottom w:val="single" w:sz="4" w:space="0" w:color="auto"/>
              <w:right w:val="nil"/>
            </w:tcBorders>
          </w:tcPr>
          <w:p w14:paraId="3CDE6598" w14:textId="777C9E94"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148,669</w:t>
            </w:r>
          </w:p>
        </w:tc>
        <w:tc>
          <w:tcPr>
            <w:tcW w:w="236" w:type="dxa"/>
            <w:tcBorders>
              <w:left w:val="nil"/>
              <w:right w:val="nil"/>
            </w:tcBorders>
          </w:tcPr>
          <w:p w14:paraId="3AEC3FC7"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tcPr>
          <w:p w14:paraId="14577AAE" w14:textId="77D43585" w:rsidR="00F07A75" w:rsidRPr="00E35706" w:rsidRDefault="007F5C65" w:rsidP="007F5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205,071</w:t>
            </w:r>
          </w:p>
        </w:tc>
        <w:tc>
          <w:tcPr>
            <w:tcW w:w="270" w:type="dxa"/>
          </w:tcPr>
          <w:p w14:paraId="7B0A2053"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tcPr>
          <w:p w14:paraId="4E871C6B" w14:textId="606DC223"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148,669</w:t>
            </w:r>
          </w:p>
        </w:tc>
      </w:tr>
      <w:tr w:rsidR="00F07A75" w:rsidRPr="00E35706" w14:paraId="5940FFE4" w14:textId="77777777" w:rsidTr="004F31C0">
        <w:tc>
          <w:tcPr>
            <w:tcW w:w="2592" w:type="dxa"/>
            <w:tcBorders>
              <w:top w:val="nil"/>
              <w:left w:val="nil"/>
              <w:bottom w:val="nil"/>
              <w:right w:val="nil"/>
            </w:tcBorders>
            <w:noWrap/>
            <w:vAlign w:val="bottom"/>
          </w:tcPr>
          <w:p w14:paraId="0A212BB9"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E35706">
              <w:rPr>
                <w:rFonts w:ascii="Times New Roman" w:hAnsi="Times New Roman"/>
                <w:b/>
                <w:bCs/>
                <w:sz w:val="22"/>
                <w:szCs w:val="22"/>
              </w:rPr>
              <w:t>Total revenue</w:t>
            </w:r>
          </w:p>
        </w:tc>
        <w:tc>
          <w:tcPr>
            <w:tcW w:w="1098" w:type="dxa"/>
            <w:tcBorders>
              <w:top w:val="single" w:sz="4" w:space="0" w:color="auto"/>
              <w:left w:val="nil"/>
              <w:bottom w:val="double" w:sz="4" w:space="0" w:color="auto"/>
              <w:right w:val="nil"/>
            </w:tcBorders>
          </w:tcPr>
          <w:p w14:paraId="35971606" w14:textId="66C2E9C1" w:rsidR="00F07A75" w:rsidRPr="00E35706" w:rsidRDefault="00CF51F6"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b/>
                <w:bCs/>
                <w:color w:val="000000"/>
                <w:sz w:val="22"/>
                <w:szCs w:val="22"/>
              </w:rPr>
            </w:pPr>
            <w:r w:rsidRPr="00E35706">
              <w:rPr>
                <w:rFonts w:ascii="Times New Roman" w:hAnsi="Times New Roman"/>
                <w:b/>
                <w:bCs/>
                <w:color w:val="000000"/>
                <w:sz w:val="22"/>
                <w:szCs w:val="22"/>
              </w:rPr>
              <w:t>2,673,583</w:t>
            </w:r>
          </w:p>
        </w:tc>
        <w:tc>
          <w:tcPr>
            <w:tcW w:w="270" w:type="dxa"/>
            <w:tcBorders>
              <w:left w:val="nil"/>
              <w:right w:val="nil"/>
            </w:tcBorders>
          </w:tcPr>
          <w:p w14:paraId="0034B867"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top w:val="single" w:sz="4" w:space="0" w:color="auto"/>
              <w:left w:val="nil"/>
              <w:bottom w:val="double" w:sz="4" w:space="0" w:color="auto"/>
              <w:right w:val="nil"/>
            </w:tcBorders>
          </w:tcPr>
          <w:p w14:paraId="01930131" w14:textId="6DBD98EC"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sidRPr="00E35706">
              <w:rPr>
                <w:rFonts w:ascii="Times New Roman" w:hAnsi="Times New Roman"/>
                <w:b/>
                <w:bCs/>
                <w:color w:val="000000"/>
                <w:sz w:val="22"/>
                <w:szCs w:val="22"/>
              </w:rPr>
              <w:t>2,774,987</w:t>
            </w:r>
          </w:p>
        </w:tc>
        <w:tc>
          <w:tcPr>
            <w:tcW w:w="236" w:type="dxa"/>
            <w:tcBorders>
              <w:left w:val="nil"/>
              <w:right w:val="nil"/>
            </w:tcBorders>
          </w:tcPr>
          <w:p w14:paraId="7FA169FF"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864" w:type="dxa"/>
            <w:tcBorders>
              <w:top w:val="single" w:sz="4" w:space="0" w:color="auto"/>
              <w:left w:val="nil"/>
              <w:bottom w:val="double" w:sz="4" w:space="0" w:color="auto"/>
              <w:right w:val="nil"/>
            </w:tcBorders>
          </w:tcPr>
          <w:p w14:paraId="6E6C68DC" w14:textId="3B9011C1" w:rsidR="00F07A75" w:rsidRPr="00E35706" w:rsidRDefault="00E56C1C"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2"/>
                <w:szCs w:val="22"/>
              </w:rPr>
            </w:pPr>
            <w:r w:rsidRPr="00E35706">
              <w:rPr>
                <w:rFonts w:ascii="Times New Roman" w:hAnsi="Times New Roman"/>
                <w:b/>
                <w:bCs/>
                <w:color w:val="000000"/>
                <w:sz w:val="22"/>
                <w:szCs w:val="22"/>
              </w:rPr>
              <w:t>205,071</w:t>
            </w:r>
          </w:p>
        </w:tc>
        <w:tc>
          <w:tcPr>
            <w:tcW w:w="270" w:type="dxa"/>
            <w:tcBorders>
              <w:left w:val="nil"/>
              <w:right w:val="nil"/>
            </w:tcBorders>
          </w:tcPr>
          <w:p w14:paraId="4FFFC3DF"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tcPr>
          <w:p w14:paraId="220A16E8" w14:textId="33A51585"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2"/>
                <w:szCs w:val="22"/>
              </w:rPr>
            </w:pPr>
            <w:r w:rsidRPr="00E35706">
              <w:rPr>
                <w:rFonts w:ascii="Times New Roman" w:hAnsi="Times New Roman"/>
                <w:b/>
                <w:bCs/>
                <w:color w:val="000000"/>
                <w:sz w:val="22"/>
                <w:szCs w:val="22"/>
              </w:rPr>
              <w:t>148,669</w:t>
            </w:r>
          </w:p>
        </w:tc>
        <w:tc>
          <w:tcPr>
            <w:tcW w:w="236" w:type="dxa"/>
            <w:tcBorders>
              <w:left w:val="nil"/>
              <w:right w:val="nil"/>
            </w:tcBorders>
          </w:tcPr>
          <w:p w14:paraId="781D9466"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21D31042" w14:textId="639D89C4" w:rsidR="00F07A75" w:rsidRPr="00E35706" w:rsidRDefault="005859BC"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E35706">
              <w:rPr>
                <w:rFonts w:ascii="Times New Roman" w:hAnsi="Times New Roman"/>
                <w:b/>
                <w:bCs/>
                <w:color w:val="000000"/>
                <w:sz w:val="22"/>
                <w:szCs w:val="22"/>
              </w:rPr>
              <w:t>2,878,654</w:t>
            </w:r>
          </w:p>
        </w:tc>
        <w:tc>
          <w:tcPr>
            <w:tcW w:w="270" w:type="dxa"/>
          </w:tcPr>
          <w:p w14:paraId="3923698D"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1E951B32" w14:textId="6B489B05"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E35706">
              <w:rPr>
                <w:rFonts w:ascii="Times New Roman" w:hAnsi="Times New Roman"/>
                <w:b/>
                <w:bCs/>
                <w:color w:val="000000"/>
                <w:sz w:val="22"/>
                <w:szCs w:val="22"/>
              </w:rPr>
              <w:t>2,923,656</w:t>
            </w:r>
          </w:p>
        </w:tc>
      </w:tr>
      <w:tr w:rsidR="00F07A75" w:rsidRPr="00E35706" w14:paraId="072299D8" w14:textId="77777777" w:rsidTr="004F31C0">
        <w:tc>
          <w:tcPr>
            <w:tcW w:w="2592" w:type="dxa"/>
            <w:tcBorders>
              <w:top w:val="nil"/>
              <w:left w:val="nil"/>
              <w:bottom w:val="nil"/>
              <w:right w:val="nil"/>
            </w:tcBorders>
            <w:noWrap/>
            <w:vAlign w:val="bottom"/>
          </w:tcPr>
          <w:p w14:paraId="2DA5A68B"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b/>
                <w:bCs/>
                <w:sz w:val="22"/>
                <w:szCs w:val="22"/>
              </w:rPr>
            </w:pPr>
          </w:p>
        </w:tc>
        <w:tc>
          <w:tcPr>
            <w:tcW w:w="1098" w:type="dxa"/>
            <w:tcBorders>
              <w:top w:val="single" w:sz="4" w:space="0" w:color="auto"/>
              <w:left w:val="nil"/>
              <w:right w:val="nil"/>
            </w:tcBorders>
          </w:tcPr>
          <w:p w14:paraId="46F2FEBC"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b/>
                <w:bCs/>
                <w:color w:val="000000"/>
                <w:sz w:val="22"/>
                <w:szCs w:val="22"/>
              </w:rPr>
            </w:pPr>
          </w:p>
        </w:tc>
        <w:tc>
          <w:tcPr>
            <w:tcW w:w="270" w:type="dxa"/>
            <w:tcBorders>
              <w:left w:val="nil"/>
              <w:right w:val="nil"/>
            </w:tcBorders>
          </w:tcPr>
          <w:p w14:paraId="73233CC6"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top w:val="single" w:sz="4" w:space="0" w:color="auto"/>
              <w:left w:val="nil"/>
              <w:right w:val="nil"/>
            </w:tcBorders>
          </w:tcPr>
          <w:p w14:paraId="29DF66E6"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p>
        </w:tc>
        <w:tc>
          <w:tcPr>
            <w:tcW w:w="236" w:type="dxa"/>
            <w:tcBorders>
              <w:left w:val="nil"/>
              <w:right w:val="nil"/>
            </w:tcBorders>
          </w:tcPr>
          <w:p w14:paraId="7A7B5FD7"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864" w:type="dxa"/>
            <w:tcBorders>
              <w:top w:val="single" w:sz="4" w:space="0" w:color="auto"/>
              <w:left w:val="nil"/>
              <w:right w:val="nil"/>
            </w:tcBorders>
          </w:tcPr>
          <w:p w14:paraId="6A18B696"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2"/>
                <w:szCs w:val="22"/>
              </w:rPr>
            </w:pPr>
          </w:p>
        </w:tc>
        <w:tc>
          <w:tcPr>
            <w:tcW w:w="270" w:type="dxa"/>
            <w:tcBorders>
              <w:left w:val="nil"/>
              <w:right w:val="nil"/>
            </w:tcBorders>
          </w:tcPr>
          <w:p w14:paraId="51217F85"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right w:val="nil"/>
            </w:tcBorders>
          </w:tcPr>
          <w:p w14:paraId="0D25E1CB"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2"/>
                <w:szCs w:val="22"/>
              </w:rPr>
            </w:pPr>
          </w:p>
        </w:tc>
        <w:tc>
          <w:tcPr>
            <w:tcW w:w="236" w:type="dxa"/>
            <w:tcBorders>
              <w:left w:val="nil"/>
              <w:right w:val="nil"/>
            </w:tcBorders>
          </w:tcPr>
          <w:p w14:paraId="0153DF5F"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tcBorders>
          </w:tcPr>
          <w:p w14:paraId="09AD02F3"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p>
        </w:tc>
        <w:tc>
          <w:tcPr>
            <w:tcW w:w="270" w:type="dxa"/>
          </w:tcPr>
          <w:p w14:paraId="4D56EA09"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tcBorders>
          </w:tcPr>
          <w:p w14:paraId="1A5D44BC"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p>
        </w:tc>
      </w:tr>
      <w:tr w:rsidR="00F07A75" w:rsidRPr="00E35706" w14:paraId="5E5CE98E" w14:textId="77777777" w:rsidTr="004F31C0">
        <w:tc>
          <w:tcPr>
            <w:tcW w:w="2592" w:type="dxa"/>
            <w:tcBorders>
              <w:top w:val="nil"/>
              <w:left w:val="nil"/>
              <w:bottom w:val="nil"/>
              <w:right w:val="nil"/>
            </w:tcBorders>
            <w:noWrap/>
            <w:vAlign w:val="bottom"/>
          </w:tcPr>
          <w:p w14:paraId="5574BA20"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sz w:val="22"/>
                <w:szCs w:val="22"/>
              </w:rPr>
            </w:pPr>
            <w:r w:rsidRPr="00E35706">
              <w:rPr>
                <w:rFonts w:ascii="Times New Roman" w:hAnsi="Times New Roman"/>
                <w:sz w:val="22"/>
                <w:szCs w:val="22"/>
              </w:rPr>
              <w:t>Segment profit before income tax</w:t>
            </w:r>
          </w:p>
        </w:tc>
        <w:tc>
          <w:tcPr>
            <w:tcW w:w="1098" w:type="dxa"/>
            <w:tcBorders>
              <w:left w:val="nil"/>
              <w:right w:val="nil"/>
            </w:tcBorders>
            <w:vAlign w:val="bottom"/>
          </w:tcPr>
          <w:p w14:paraId="7A15427A" w14:textId="5E08116E" w:rsidR="00F07A75" w:rsidRPr="00E35706" w:rsidRDefault="00EA3ED9"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53,709</w:t>
            </w:r>
          </w:p>
        </w:tc>
        <w:tc>
          <w:tcPr>
            <w:tcW w:w="270" w:type="dxa"/>
            <w:tcBorders>
              <w:left w:val="nil"/>
              <w:right w:val="nil"/>
            </w:tcBorders>
            <w:vAlign w:val="bottom"/>
          </w:tcPr>
          <w:p w14:paraId="1CA42EE5"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1060" w:type="dxa"/>
            <w:tcBorders>
              <w:left w:val="nil"/>
              <w:right w:val="nil"/>
            </w:tcBorders>
            <w:vAlign w:val="bottom"/>
          </w:tcPr>
          <w:p w14:paraId="61A7C24F" w14:textId="5B700833"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183,408</w:t>
            </w:r>
          </w:p>
        </w:tc>
        <w:tc>
          <w:tcPr>
            <w:tcW w:w="236" w:type="dxa"/>
            <w:tcBorders>
              <w:left w:val="nil"/>
              <w:right w:val="nil"/>
            </w:tcBorders>
            <w:vAlign w:val="bottom"/>
          </w:tcPr>
          <w:p w14:paraId="7BD63699"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right w:val="nil"/>
            </w:tcBorders>
            <w:vAlign w:val="bottom"/>
          </w:tcPr>
          <w:p w14:paraId="63F98CFB" w14:textId="6A406572" w:rsidR="00F07A75" w:rsidRPr="00E35706" w:rsidRDefault="008D3F7D"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28,458</w:t>
            </w:r>
          </w:p>
        </w:tc>
        <w:tc>
          <w:tcPr>
            <w:tcW w:w="270" w:type="dxa"/>
            <w:tcBorders>
              <w:left w:val="nil"/>
              <w:right w:val="nil"/>
            </w:tcBorders>
            <w:vAlign w:val="bottom"/>
          </w:tcPr>
          <w:p w14:paraId="77A26DB2"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right w:val="nil"/>
            </w:tcBorders>
            <w:vAlign w:val="bottom"/>
          </w:tcPr>
          <w:p w14:paraId="2D5730D0" w14:textId="769A64BF"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12,562</w:t>
            </w:r>
          </w:p>
        </w:tc>
        <w:tc>
          <w:tcPr>
            <w:tcW w:w="236" w:type="dxa"/>
            <w:tcBorders>
              <w:left w:val="nil"/>
              <w:right w:val="nil"/>
            </w:tcBorders>
            <w:vAlign w:val="bottom"/>
          </w:tcPr>
          <w:p w14:paraId="04F86BD1"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vAlign w:val="bottom"/>
          </w:tcPr>
          <w:p w14:paraId="494CD2A5" w14:textId="56F44A02" w:rsidR="00F07A75" w:rsidRPr="00E35706" w:rsidRDefault="00997BF1"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82,167</w:t>
            </w:r>
          </w:p>
        </w:tc>
        <w:tc>
          <w:tcPr>
            <w:tcW w:w="270" w:type="dxa"/>
          </w:tcPr>
          <w:p w14:paraId="2339D3BE"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7C7CE4A8" w14:textId="5CD4C604"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195,970</w:t>
            </w:r>
          </w:p>
        </w:tc>
      </w:tr>
      <w:tr w:rsidR="00F07A75" w:rsidRPr="00E35706" w14:paraId="2BC6F77E" w14:textId="77777777" w:rsidTr="004F31C0">
        <w:tc>
          <w:tcPr>
            <w:tcW w:w="2592" w:type="dxa"/>
            <w:tcBorders>
              <w:top w:val="nil"/>
              <w:left w:val="nil"/>
              <w:bottom w:val="nil"/>
              <w:right w:val="nil"/>
            </w:tcBorders>
            <w:noWrap/>
            <w:vAlign w:val="bottom"/>
          </w:tcPr>
          <w:p w14:paraId="2D78D569" w14:textId="277D8ECF"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E35706">
              <w:rPr>
                <w:rFonts w:ascii="Times New Roman" w:hAnsi="Times New Roman"/>
                <w:color w:val="000000"/>
                <w:sz w:val="22"/>
                <w:szCs w:val="22"/>
              </w:rPr>
              <w:t xml:space="preserve">Tax expense </w:t>
            </w:r>
          </w:p>
        </w:tc>
        <w:tc>
          <w:tcPr>
            <w:tcW w:w="1098" w:type="dxa"/>
            <w:tcBorders>
              <w:left w:val="nil"/>
              <w:bottom w:val="single" w:sz="4" w:space="0" w:color="auto"/>
              <w:right w:val="nil"/>
            </w:tcBorders>
            <w:vAlign w:val="bottom"/>
          </w:tcPr>
          <w:p w14:paraId="0F9FFB68" w14:textId="757CB0CA" w:rsidR="00F07A75" w:rsidRPr="00E35706" w:rsidRDefault="00EA3ED9"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6,273</w:t>
            </w:r>
          </w:p>
        </w:tc>
        <w:tc>
          <w:tcPr>
            <w:tcW w:w="270" w:type="dxa"/>
            <w:tcBorders>
              <w:left w:val="nil"/>
              <w:right w:val="nil"/>
            </w:tcBorders>
            <w:vAlign w:val="bottom"/>
          </w:tcPr>
          <w:p w14:paraId="077C8B98"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1060" w:type="dxa"/>
            <w:tcBorders>
              <w:left w:val="nil"/>
              <w:bottom w:val="single" w:sz="4" w:space="0" w:color="auto"/>
              <w:right w:val="nil"/>
            </w:tcBorders>
            <w:vAlign w:val="bottom"/>
          </w:tcPr>
          <w:p w14:paraId="5003EC48" w14:textId="69BD73CC"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26,445</w:t>
            </w:r>
          </w:p>
        </w:tc>
        <w:tc>
          <w:tcPr>
            <w:tcW w:w="236" w:type="dxa"/>
            <w:tcBorders>
              <w:left w:val="nil"/>
              <w:right w:val="nil"/>
            </w:tcBorders>
            <w:vAlign w:val="bottom"/>
          </w:tcPr>
          <w:p w14:paraId="418C6A7C"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bottom w:val="single" w:sz="4" w:space="0" w:color="auto"/>
              <w:right w:val="nil"/>
            </w:tcBorders>
            <w:vAlign w:val="bottom"/>
          </w:tcPr>
          <w:p w14:paraId="42DDF934" w14:textId="4380A5CC" w:rsidR="00F07A75" w:rsidRPr="00E35706" w:rsidRDefault="008D3F7D"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4</w:t>
            </w:r>
          </w:p>
        </w:tc>
        <w:tc>
          <w:tcPr>
            <w:tcW w:w="270" w:type="dxa"/>
            <w:tcBorders>
              <w:left w:val="nil"/>
              <w:right w:val="nil"/>
            </w:tcBorders>
            <w:vAlign w:val="bottom"/>
          </w:tcPr>
          <w:p w14:paraId="58AE17C8"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bottom w:val="single" w:sz="4" w:space="0" w:color="auto"/>
              <w:right w:val="nil"/>
            </w:tcBorders>
            <w:vAlign w:val="bottom"/>
          </w:tcPr>
          <w:p w14:paraId="29D32FF8" w14:textId="203F7AC2"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0" w:right="-110" w:hanging="21"/>
              <w:rPr>
                <w:rFonts w:ascii="Times New Roman" w:hAnsi="Times New Roman"/>
                <w:color w:val="000000"/>
                <w:sz w:val="22"/>
                <w:szCs w:val="22"/>
              </w:rPr>
            </w:pPr>
            <w:r w:rsidRPr="00E35706">
              <w:rPr>
                <w:rFonts w:ascii="Times New Roman" w:hAnsi="Times New Roman"/>
                <w:color w:val="000000"/>
                <w:sz w:val="22"/>
                <w:szCs w:val="22"/>
              </w:rPr>
              <w:t>122</w:t>
            </w:r>
          </w:p>
        </w:tc>
        <w:tc>
          <w:tcPr>
            <w:tcW w:w="236" w:type="dxa"/>
            <w:tcBorders>
              <w:left w:val="nil"/>
              <w:right w:val="nil"/>
            </w:tcBorders>
            <w:vAlign w:val="bottom"/>
          </w:tcPr>
          <w:p w14:paraId="25E40E8B"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vAlign w:val="bottom"/>
          </w:tcPr>
          <w:p w14:paraId="390EAEFB" w14:textId="4AFE5C3A" w:rsidR="00F07A75" w:rsidRPr="00E35706" w:rsidRDefault="00997BF1"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6,277</w:t>
            </w:r>
          </w:p>
        </w:tc>
        <w:tc>
          <w:tcPr>
            <w:tcW w:w="270" w:type="dxa"/>
          </w:tcPr>
          <w:p w14:paraId="035BADC7"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vAlign w:val="bottom"/>
          </w:tcPr>
          <w:p w14:paraId="6F264F8E" w14:textId="6225B612"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26,567</w:t>
            </w:r>
          </w:p>
        </w:tc>
      </w:tr>
      <w:tr w:rsidR="00F07A75" w:rsidRPr="00E35706" w14:paraId="19BB342A" w14:textId="77777777" w:rsidTr="004F31C0">
        <w:tc>
          <w:tcPr>
            <w:tcW w:w="2592" w:type="dxa"/>
            <w:tcBorders>
              <w:top w:val="nil"/>
              <w:left w:val="nil"/>
              <w:bottom w:val="nil"/>
              <w:right w:val="nil"/>
            </w:tcBorders>
            <w:noWrap/>
            <w:vAlign w:val="bottom"/>
          </w:tcPr>
          <w:p w14:paraId="0B116ED3"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b/>
                <w:bCs/>
                <w:sz w:val="22"/>
                <w:szCs w:val="22"/>
              </w:rPr>
            </w:pPr>
            <w:r w:rsidRPr="00E35706">
              <w:rPr>
                <w:rFonts w:ascii="Times New Roman" w:hAnsi="Times New Roman"/>
                <w:b/>
                <w:bCs/>
                <w:sz w:val="22"/>
                <w:szCs w:val="22"/>
              </w:rPr>
              <w:t xml:space="preserve">Total segment profit </w:t>
            </w:r>
          </w:p>
        </w:tc>
        <w:tc>
          <w:tcPr>
            <w:tcW w:w="1098" w:type="dxa"/>
            <w:tcBorders>
              <w:top w:val="single" w:sz="4" w:space="0" w:color="auto"/>
              <w:left w:val="nil"/>
              <w:bottom w:val="double" w:sz="4" w:space="0" w:color="auto"/>
              <w:right w:val="nil"/>
            </w:tcBorders>
            <w:vAlign w:val="bottom"/>
          </w:tcPr>
          <w:p w14:paraId="36D54428" w14:textId="50562967" w:rsidR="00F07A75" w:rsidRPr="00E35706" w:rsidRDefault="00EA3ED9" w:rsidP="00EA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10"/>
              <w:rPr>
                <w:rFonts w:ascii="Times New Roman" w:hAnsi="Times New Roman"/>
                <w:b/>
                <w:bCs/>
                <w:color w:val="000000"/>
                <w:sz w:val="22"/>
                <w:szCs w:val="22"/>
              </w:rPr>
            </w:pPr>
            <w:r w:rsidRPr="00E35706">
              <w:rPr>
                <w:rFonts w:ascii="Times New Roman" w:hAnsi="Times New Roman"/>
                <w:b/>
                <w:bCs/>
                <w:color w:val="000000"/>
                <w:sz w:val="22"/>
                <w:szCs w:val="22"/>
              </w:rPr>
              <w:t>47,436</w:t>
            </w:r>
          </w:p>
        </w:tc>
        <w:tc>
          <w:tcPr>
            <w:tcW w:w="270" w:type="dxa"/>
            <w:tcBorders>
              <w:left w:val="nil"/>
              <w:right w:val="nil"/>
            </w:tcBorders>
            <w:vAlign w:val="bottom"/>
          </w:tcPr>
          <w:p w14:paraId="2EA49284"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1060" w:type="dxa"/>
            <w:tcBorders>
              <w:top w:val="single" w:sz="4" w:space="0" w:color="auto"/>
              <w:left w:val="nil"/>
              <w:bottom w:val="double" w:sz="4" w:space="0" w:color="auto"/>
              <w:right w:val="nil"/>
            </w:tcBorders>
            <w:vAlign w:val="bottom"/>
          </w:tcPr>
          <w:p w14:paraId="7A959F93" w14:textId="5BC6A954"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sidRPr="00E35706">
              <w:rPr>
                <w:rFonts w:ascii="Times New Roman" w:hAnsi="Times New Roman"/>
                <w:b/>
                <w:bCs/>
                <w:color w:val="000000"/>
                <w:sz w:val="22"/>
                <w:szCs w:val="22"/>
              </w:rPr>
              <w:t>156,963</w:t>
            </w:r>
          </w:p>
        </w:tc>
        <w:tc>
          <w:tcPr>
            <w:tcW w:w="236" w:type="dxa"/>
            <w:tcBorders>
              <w:left w:val="nil"/>
              <w:right w:val="nil"/>
            </w:tcBorders>
            <w:vAlign w:val="bottom"/>
          </w:tcPr>
          <w:p w14:paraId="5917D17F"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864" w:type="dxa"/>
            <w:tcBorders>
              <w:top w:val="single" w:sz="4" w:space="0" w:color="auto"/>
              <w:left w:val="nil"/>
              <w:bottom w:val="double" w:sz="4" w:space="0" w:color="auto"/>
              <w:right w:val="nil"/>
            </w:tcBorders>
            <w:vAlign w:val="bottom"/>
          </w:tcPr>
          <w:p w14:paraId="01CCE229" w14:textId="6ACE8251" w:rsidR="00F07A75" w:rsidRPr="00E35706" w:rsidRDefault="008D3F7D"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2"/>
                <w:szCs w:val="22"/>
              </w:rPr>
            </w:pPr>
            <w:r w:rsidRPr="00E35706">
              <w:rPr>
                <w:rFonts w:ascii="Times New Roman" w:hAnsi="Times New Roman"/>
                <w:b/>
                <w:bCs/>
                <w:color w:val="000000"/>
                <w:sz w:val="22"/>
                <w:szCs w:val="22"/>
              </w:rPr>
              <w:t>28,454</w:t>
            </w:r>
          </w:p>
        </w:tc>
        <w:tc>
          <w:tcPr>
            <w:tcW w:w="270" w:type="dxa"/>
            <w:tcBorders>
              <w:left w:val="nil"/>
              <w:right w:val="nil"/>
            </w:tcBorders>
            <w:vAlign w:val="bottom"/>
          </w:tcPr>
          <w:p w14:paraId="2C0CFD63"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vAlign w:val="bottom"/>
          </w:tcPr>
          <w:p w14:paraId="0961852E" w14:textId="0C1F2591"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2"/>
                <w:szCs w:val="22"/>
              </w:rPr>
            </w:pPr>
            <w:r w:rsidRPr="00E35706">
              <w:rPr>
                <w:rFonts w:ascii="Times New Roman" w:hAnsi="Times New Roman"/>
                <w:b/>
                <w:bCs/>
                <w:color w:val="000000"/>
                <w:sz w:val="22"/>
                <w:szCs w:val="22"/>
              </w:rPr>
              <w:t>12,440</w:t>
            </w:r>
          </w:p>
        </w:tc>
        <w:tc>
          <w:tcPr>
            <w:tcW w:w="236" w:type="dxa"/>
            <w:tcBorders>
              <w:left w:val="nil"/>
              <w:right w:val="nil"/>
            </w:tcBorders>
            <w:vAlign w:val="bottom"/>
          </w:tcPr>
          <w:p w14:paraId="7D3EE164"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7059B58E" w14:textId="05C6B18B" w:rsidR="00F07A75" w:rsidRPr="00E35706" w:rsidRDefault="00997BF1"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E35706">
              <w:rPr>
                <w:rFonts w:ascii="Times New Roman" w:hAnsi="Times New Roman"/>
                <w:b/>
                <w:bCs/>
                <w:color w:val="000000"/>
                <w:sz w:val="22"/>
                <w:szCs w:val="22"/>
              </w:rPr>
              <w:t>75,890</w:t>
            </w:r>
          </w:p>
        </w:tc>
        <w:tc>
          <w:tcPr>
            <w:tcW w:w="270" w:type="dxa"/>
          </w:tcPr>
          <w:p w14:paraId="3C970F15"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0A2A7445" w14:textId="33E98798"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E35706">
              <w:rPr>
                <w:rFonts w:ascii="Times New Roman" w:hAnsi="Times New Roman"/>
                <w:b/>
                <w:bCs/>
                <w:color w:val="000000"/>
                <w:sz w:val="22"/>
                <w:szCs w:val="22"/>
              </w:rPr>
              <w:t>169,403</w:t>
            </w:r>
          </w:p>
        </w:tc>
      </w:tr>
      <w:tr w:rsidR="00F07A75" w:rsidRPr="00E35706" w14:paraId="29090EFC" w14:textId="77777777" w:rsidTr="004F31C0">
        <w:tc>
          <w:tcPr>
            <w:tcW w:w="2592" w:type="dxa"/>
            <w:tcBorders>
              <w:top w:val="nil"/>
              <w:left w:val="nil"/>
              <w:bottom w:val="nil"/>
              <w:right w:val="nil"/>
            </w:tcBorders>
            <w:noWrap/>
            <w:vAlign w:val="bottom"/>
          </w:tcPr>
          <w:p w14:paraId="3DCCF278"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p>
        </w:tc>
        <w:tc>
          <w:tcPr>
            <w:tcW w:w="1098" w:type="dxa"/>
            <w:tcBorders>
              <w:left w:val="nil"/>
              <w:right w:val="nil"/>
            </w:tcBorders>
            <w:vAlign w:val="bottom"/>
          </w:tcPr>
          <w:p w14:paraId="7A7EBCCF"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6B1E3B85"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01DE53EF"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2"/>
                <w:szCs w:val="22"/>
              </w:rPr>
            </w:pPr>
          </w:p>
        </w:tc>
        <w:tc>
          <w:tcPr>
            <w:tcW w:w="236" w:type="dxa"/>
            <w:tcBorders>
              <w:left w:val="nil"/>
              <w:right w:val="nil"/>
            </w:tcBorders>
            <w:vAlign w:val="bottom"/>
          </w:tcPr>
          <w:p w14:paraId="4946999E"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864" w:type="dxa"/>
            <w:tcBorders>
              <w:left w:val="nil"/>
              <w:right w:val="nil"/>
            </w:tcBorders>
            <w:vAlign w:val="bottom"/>
          </w:tcPr>
          <w:p w14:paraId="3480192B"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31525E23"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3FF2448C"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rPr>
                <w:rFonts w:ascii="Times New Roman" w:hAnsi="Times New Roman"/>
                <w:color w:val="000000"/>
                <w:sz w:val="22"/>
                <w:szCs w:val="22"/>
              </w:rPr>
            </w:pPr>
          </w:p>
        </w:tc>
        <w:tc>
          <w:tcPr>
            <w:tcW w:w="236" w:type="dxa"/>
            <w:tcBorders>
              <w:left w:val="nil"/>
              <w:right w:val="nil"/>
            </w:tcBorders>
          </w:tcPr>
          <w:p w14:paraId="4C3C94E9"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4B29979E"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15AA7499"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4747D026"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r>
      <w:tr w:rsidR="00F07A75" w:rsidRPr="00E35706" w14:paraId="6D0849C1" w14:textId="77777777" w:rsidTr="004F31C0">
        <w:tc>
          <w:tcPr>
            <w:tcW w:w="2592" w:type="dxa"/>
            <w:tcBorders>
              <w:top w:val="nil"/>
              <w:left w:val="nil"/>
              <w:bottom w:val="nil"/>
              <w:right w:val="nil"/>
            </w:tcBorders>
            <w:noWrap/>
            <w:vAlign w:val="bottom"/>
          </w:tcPr>
          <w:p w14:paraId="5B909078"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E35706">
              <w:rPr>
                <w:rFonts w:ascii="Times New Roman" w:hAnsi="Times New Roman"/>
                <w:color w:val="000000"/>
                <w:sz w:val="22"/>
                <w:szCs w:val="22"/>
              </w:rPr>
              <w:t>Segment assets as at</w:t>
            </w:r>
          </w:p>
        </w:tc>
        <w:tc>
          <w:tcPr>
            <w:tcW w:w="1098" w:type="dxa"/>
            <w:tcBorders>
              <w:left w:val="nil"/>
              <w:right w:val="nil"/>
            </w:tcBorders>
            <w:vAlign w:val="bottom"/>
          </w:tcPr>
          <w:p w14:paraId="54032AE7"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1891BB8F"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29D5160C"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2"/>
                <w:szCs w:val="22"/>
              </w:rPr>
            </w:pPr>
          </w:p>
        </w:tc>
        <w:tc>
          <w:tcPr>
            <w:tcW w:w="236" w:type="dxa"/>
            <w:tcBorders>
              <w:left w:val="nil"/>
              <w:right w:val="nil"/>
            </w:tcBorders>
            <w:vAlign w:val="bottom"/>
          </w:tcPr>
          <w:p w14:paraId="6EBB8D91"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864" w:type="dxa"/>
            <w:tcBorders>
              <w:left w:val="nil"/>
              <w:right w:val="nil"/>
            </w:tcBorders>
            <w:vAlign w:val="bottom"/>
          </w:tcPr>
          <w:p w14:paraId="2C32F142"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395E34F0"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6E21AB5C"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rPr>
                <w:rFonts w:ascii="Times New Roman" w:hAnsi="Times New Roman"/>
                <w:color w:val="000000"/>
                <w:sz w:val="22"/>
                <w:szCs w:val="22"/>
              </w:rPr>
            </w:pPr>
          </w:p>
        </w:tc>
        <w:tc>
          <w:tcPr>
            <w:tcW w:w="236" w:type="dxa"/>
            <w:tcBorders>
              <w:left w:val="nil"/>
              <w:right w:val="nil"/>
            </w:tcBorders>
          </w:tcPr>
          <w:p w14:paraId="1CB7CFE6"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52AF7E8C"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3196B274"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7D48CDB3" w14:textId="77777777" w:rsidR="00F07A75" w:rsidRPr="00E35706" w:rsidRDefault="00F07A75" w:rsidP="00F0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r>
      <w:tr w:rsidR="007B65B1" w:rsidRPr="00E35706" w14:paraId="33572E96" w14:textId="77777777" w:rsidTr="004F31C0">
        <w:tc>
          <w:tcPr>
            <w:tcW w:w="2592" w:type="dxa"/>
            <w:tcBorders>
              <w:top w:val="nil"/>
              <w:left w:val="nil"/>
              <w:bottom w:val="nil"/>
              <w:right w:val="nil"/>
            </w:tcBorders>
            <w:noWrap/>
            <w:vAlign w:val="bottom"/>
          </w:tcPr>
          <w:p w14:paraId="72026985" w14:textId="4A05DA29"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E35706">
              <w:rPr>
                <w:rFonts w:ascii="Times New Roman" w:hAnsi="Times New Roman"/>
                <w:color w:val="000000"/>
                <w:sz w:val="22"/>
                <w:szCs w:val="22"/>
              </w:rPr>
              <w:t>30 June/31 December</w:t>
            </w:r>
          </w:p>
        </w:tc>
        <w:tc>
          <w:tcPr>
            <w:tcW w:w="1098" w:type="dxa"/>
            <w:tcBorders>
              <w:left w:val="nil"/>
              <w:bottom w:val="single" w:sz="4" w:space="0" w:color="auto"/>
              <w:right w:val="nil"/>
            </w:tcBorders>
          </w:tcPr>
          <w:p w14:paraId="61970F9F" w14:textId="15374682" w:rsidR="007B65B1" w:rsidRPr="00E35706" w:rsidRDefault="00997BF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3,600,467</w:t>
            </w:r>
          </w:p>
        </w:tc>
        <w:tc>
          <w:tcPr>
            <w:tcW w:w="270" w:type="dxa"/>
            <w:tcBorders>
              <w:left w:val="nil"/>
              <w:right w:val="nil"/>
            </w:tcBorders>
          </w:tcPr>
          <w:p w14:paraId="7B3F2DC9"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1060" w:type="dxa"/>
            <w:tcBorders>
              <w:left w:val="nil"/>
              <w:bottom w:val="single" w:sz="4" w:space="0" w:color="auto"/>
              <w:right w:val="nil"/>
            </w:tcBorders>
          </w:tcPr>
          <w:p w14:paraId="41CC6EDB" w14:textId="48A656FC"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3,658,346</w:t>
            </w:r>
          </w:p>
        </w:tc>
        <w:tc>
          <w:tcPr>
            <w:tcW w:w="236" w:type="dxa"/>
            <w:tcBorders>
              <w:left w:val="nil"/>
              <w:right w:val="nil"/>
            </w:tcBorders>
          </w:tcPr>
          <w:p w14:paraId="5AC5A4B1"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864" w:type="dxa"/>
            <w:tcBorders>
              <w:left w:val="nil"/>
              <w:bottom w:val="single" w:sz="4" w:space="0" w:color="auto"/>
              <w:right w:val="nil"/>
            </w:tcBorders>
          </w:tcPr>
          <w:p w14:paraId="6B4C1209" w14:textId="3BE612D8" w:rsidR="007B65B1" w:rsidRPr="00E35706" w:rsidRDefault="001E00D2"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480,806</w:t>
            </w:r>
          </w:p>
        </w:tc>
        <w:tc>
          <w:tcPr>
            <w:tcW w:w="270" w:type="dxa"/>
            <w:tcBorders>
              <w:left w:val="nil"/>
              <w:right w:val="nil"/>
            </w:tcBorders>
          </w:tcPr>
          <w:p w14:paraId="605CC726"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00" w:type="dxa"/>
            <w:tcBorders>
              <w:left w:val="nil"/>
              <w:bottom w:val="single" w:sz="4" w:space="0" w:color="auto"/>
              <w:right w:val="nil"/>
            </w:tcBorders>
          </w:tcPr>
          <w:p w14:paraId="6250DB96" w14:textId="3AA55C70"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471,751</w:t>
            </w:r>
          </w:p>
        </w:tc>
        <w:tc>
          <w:tcPr>
            <w:tcW w:w="236" w:type="dxa"/>
            <w:tcBorders>
              <w:left w:val="nil"/>
              <w:right w:val="nil"/>
            </w:tcBorders>
          </w:tcPr>
          <w:p w14:paraId="53050114"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02073236" w14:textId="1999F220" w:rsidR="007B65B1" w:rsidRPr="00E35706" w:rsidRDefault="001E00D2"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4,081,273</w:t>
            </w:r>
          </w:p>
        </w:tc>
        <w:tc>
          <w:tcPr>
            <w:tcW w:w="270" w:type="dxa"/>
          </w:tcPr>
          <w:p w14:paraId="691E0234"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3F4774C3" w14:textId="0FCD8A55"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4,130,097</w:t>
            </w:r>
          </w:p>
        </w:tc>
      </w:tr>
      <w:tr w:rsidR="007B65B1" w:rsidRPr="00E35706" w14:paraId="09F2122C" w14:textId="77777777" w:rsidTr="004F31C0">
        <w:tc>
          <w:tcPr>
            <w:tcW w:w="2592" w:type="dxa"/>
            <w:tcBorders>
              <w:top w:val="nil"/>
              <w:left w:val="nil"/>
              <w:bottom w:val="nil"/>
              <w:right w:val="nil"/>
            </w:tcBorders>
            <w:noWrap/>
            <w:vAlign w:val="bottom"/>
          </w:tcPr>
          <w:p w14:paraId="32A310DA"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098" w:type="dxa"/>
            <w:tcBorders>
              <w:left w:val="nil"/>
              <w:right w:val="nil"/>
            </w:tcBorders>
            <w:vAlign w:val="bottom"/>
          </w:tcPr>
          <w:p w14:paraId="34CA454D"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4ED16719"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526D18E6"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p>
        </w:tc>
        <w:tc>
          <w:tcPr>
            <w:tcW w:w="236" w:type="dxa"/>
            <w:tcBorders>
              <w:left w:val="nil"/>
              <w:right w:val="nil"/>
            </w:tcBorders>
            <w:vAlign w:val="bottom"/>
          </w:tcPr>
          <w:p w14:paraId="3E612232"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864" w:type="dxa"/>
            <w:tcBorders>
              <w:left w:val="nil"/>
              <w:right w:val="nil"/>
            </w:tcBorders>
            <w:vAlign w:val="bottom"/>
          </w:tcPr>
          <w:p w14:paraId="2F69AE8F"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p>
        </w:tc>
        <w:tc>
          <w:tcPr>
            <w:tcW w:w="270" w:type="dxa"/>
            <w:tcBorders>
              <w:left w:val="nil"/>
              <w:right w:val="nil"/>
            </w:tcBorders>
            <w:vAlign w:val="bottom"/>
          </w:tcPr>
          <w:p w14:paraId="045A67FD"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1B5405B1"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p>
        </w:tc>
        <w:tc>
          <w:tcPr>
            <w:tcW w:w="236" w:type="dxa"/>
            <w:tcBorders>
              <w:left w:val="nil"/>
              <w:right w:val="nil"/>
            </w:tcBorders>
          </w:tcPr>
          <w:p w14:paraId="016B144C"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03F6558B"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1C3C763D"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5690BEBC"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p>
        </w:tc>
      </w:tr>
      <w:tr w:rsidR="007B65B1" w:rsidRPr="00E35706" w14:paraId="2785C7B7" w14:textId="77777777" w:rsidTr="004F31C0">
        <w:tc>
          <w:tcPr>
            <w:tcW w:w="2592" w:type="dxa"/>
            <w:tcBorders>
              <w:top w:val="nil"/>
              <w:left w:val="nil"/>
              <w:bottom w:val="nil"/>
              <w:right w:val="nil"/>
            </w:tcBorders>
            <w:noWrap/>
            <w:vAlign w:val="bottom"/>
          </w:tcPr>
          <w:p w14:paraId="26AFD1F1"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E35706">
              <w:rPr>
                <w:rFonts w:ascii="Times New Roman" w:hAnsi="Times New Roman"/>
                <w:color w:val="000000"/>
                <w:sz w:val="22"/>
                <w:szCs w:val="22"/>
              </w:rPr>
              <w:t>Segment liabilities as at</w:t>
            </w:r>
          </w:p>
        </w:tc>
        <w:tc>
          <w:tcPr>
            <w:tcW w:w="1098" w:type="dxa"/>
            <w:tcBorders>
              <w:left w:val="nil"/>
              <w:right w:val="nil"/>
            </w:tcBorders>
            <w:vAlign w:val="bottom"/>
          </w:tcPr>
          <w:p w14:paraId="4215C79E"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5897D3A9"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539FDD60"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p>
        </w:tc>
        <w:tc>
          <w:tcPr>
            <w:tcW w:w="236" w:type="dxa"/>
            <w:tcBorders>
              <w:left w:val="nil"/>
              <w:right w:val="nil"/>
            </w:tcBorders>
            <w:vAlign w:val="bottom"/>
          </w:tcPr>
          <w:p w14:paraId="36FC83B1"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864" w:type="dxa"/>
            <w:tcBorders>
              <w:left w:val="nil"/>
              <w:right w:val="nil"/>
            </w:tcBorders>
            <w:vAlign w:val="bottom"/>
          </w:tcPr>
          <w:p w14:paraId="1054F2A6"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p>
        </w:tc>
        <w:tc>
          <w:tcPr>
            <w:tcW w:w="270" w:type="dxa"/>
            <w:tcBorders>
              <w:left w:val="nil"/>
              <w:right w:val="nil"/>
            </w:tcBorders>
            <w:vAlign w:val="bottom"/>
          </w:tcPr>
          <w:p w14:paraId="25ED7983"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225B5AB4"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p>
        </w:tc>
        <w:tc>
          <w:tcPr>
            <w:tcW w:w="236" w:type="dxa"/>
            <w:tcBorders>
              <w:left w:val="nil"/>
              <w:right w:val="nil"/>
            </w:tcBorders>
          </w:tcPr>
          <w:p w14:paraId="25B36324"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6DEF14F2"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080382F3"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09C361A6"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p>
        </w:tc>
      </w:tr>
      <w:tr w:rsidR="007B65B1" w:rsidRPr="00E35706" w14:paraId="0733999D" w14:textId="77777777" w:rsidTr="004F31C0">
        <w:tc>
          <w:tcPr>
            <w:tcW w:w="2592" w:type="dxa"/>
            <w:tcBorders>
              <w:top w:val="nil"/>
              <w:left w:val="nil"/>
              <w:bottom w:val="nil"/>
              <w:right w:val="nil"/>
            </w:tcBorders>
            <w:noWrap/>
            <w:vAlign w:val="bottom"/>
          </w:tcPr>
          <w:p w14:paraId="524B89FA" w14:textId="536B1BE8"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E35706">
              <w:rPr>
                <w:rFonts w:ascii="Times New Roman" w:hAnsi="Times New Roman"/>
                <w:color w:val="000000"/>
                <w:sz w:val="22"/>
                <w:szCs w:val="22"/>
              </w:rPr>
              <w:t>30 June/31 December</w:t>
            </w:r>
          </w:p>
        </w:tc>
        <w:tc>
          <w:tcPr>
            <w:tcW w:w="1098" w:type="dxa"/>
            <w:tcBorders>
              <w:left w:val="nil"/>
              <w:bottom w:val="single" w:sz="4" w:space="0" w:color="auto"/>
              <w:right w:val="nil"/>
            </w:tcBorders>
          </w:tcPr>
          <w:p w14:paraId="36F91523" w14:textId="72071A97" w:rsidR="007B65B1" w:rsidRPr="00E35706" w:rsidRDefault="001E00D2"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1,418,840</w:t>
            </w:r>
          </w:p>
        </w:tc>
        <w:tc>
          <w:tcPr>
            <w:tcW w:w="270" w:type="dxa"/>
            <w:tcBorders>
              <w:left w:val="nil"/>
              <w:right w:val="nil"/>
            </w:tcBorders>
          </w:tcPr>
          <w:p w14:paraId="0CACA6FA"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1060" w:type="dxa"/>
            <w:tcBorders>
              <w:left w:val="nil"/>
              <w:bottom w:val="single" w:sz="4" w:space="0" w:color="auto"/>
              <w:right w:val="nil"/>
            </w:tcBorders>
          </w:tcPr>
          <w:p w14:paraId="568E6E54" w14:textId="56D12384"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1,288,338</w:t>
            </w:r>
          </w:p>
        </w:tc>
        <w:tc>
          <w:tcPr>
            <w:tcW w:w="236" w:type="dxa"/>
            <w:tcBorders>
              <w:left w:val="nil"/>
              <w:right w:val="nil"/>
            </w:tcBorders>
          </w:tcPr>
          <w:p w14:paraId="312B7E7C"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864" w:type="dxa"/>
            <w:tcBorders>
              <w:left w:val="nil"/>
              <w:bottom w:val="single" w:sz="4" w:space="0" w:color="auto"/>
              <w:right w:val="nil"/>
            </w:tcBorders>
          </w:tcPr>
          <w:p w14:paraId="6CA01916" w14:textId="3DD6C793" w:rsidR="007B65B1" w:rsidRPr="00E35706" w:rsidRDefault="001E00D2"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84,599</w:t>
            </w:r>
          </w:p>
        </w:tc>
        <w:tc>
          <w:tcPr>
            <w:tcW w:w="270" w:type="dxa"/>
            <w:tcBorders>
              <w:left w:val="nil"/>
              <w:right w:val="nil"/>
            </w:tcBorders>
          </w:tcPr>
          <w:p w14:paraId="54EF4A1E"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00" w:type="dxa"/>
            <w:tcBorders>
              <w:left w:val="nil"/>
              <w:bottom w:val="single" w:sz="4" w:space="0" w:color="auto"/>
              <w:right w:val="nil"/>
            </w:tcBorders>
          </w:tcPr>
          <w:p w14:paraId="7AFB34BD" w14:textId="268F475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126,793</w:t>
            </w:r>
          </w:p>
        </w:tc>
        <w:tc>
          <w:tcPr>
            <w:tcW w:w="236" w:type="dxa"/>
            <w:tcBorders>
              <w:left w:val="nil"/>
              <w:right w:val="nil"/>
            </w:tcBorders>
          </w:tcPr>
          <w:p w14:paraId="122340AE" w14:textId="77777777"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6D751D2A" w14:textId="4564C390" w:rsidR="007B65B1" w:rsidRPr="00E35706" w:rsidRDefault="001E00D2"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1,503,439</w:t>
            </w:r>
          </w:p>
        </w:tc>
        <w:tc>
          <w:tcPr>
            <w:tcW w:w="270" w:type="dxa"/>
          </w:tcPr>
          <w:p w14:paraId="40ECB8D0" w14:textId="40FB78E5"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547AD469" w14:textId="072F1980" w:rsidR="007B65B1" w:rsidRPr="00E35706" w:rsidRDefault="007B65B1" w:rsidP="007B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E35706">
              <w:rPr>
                <w:rFonts w:ascii="Times New Roman" w:hAnsi="Times New Roman"/>
                <w:color w:val="000000"/>
                <w:sz w:val="22"/>
                <w:szCs w:val="22"/>
              </w:rPr>
              <w:t>1,415,131</w:t>
            </w:r>
          </w:p>
        </w:tc>
      </w:tr>
    </w:tbl>
    <w:p w14:paraId="6198CADD" w14:textId="49AAD89C" w:rsidR="00937F0F" w:rsidRPr="00E35706" w:rsidRDefault="00937F0F" w:rsidP="006472EB">
      <w:pPr>
        <w:rPr>
          <w:rFonts w:ascii="Times New Roman" w:hAnsi="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6030"/>
        <w:gridCol w:w="450"/>
        <w:gridCol w:w="1260"/>
        <w:gridCol w:w="182"/>
        <w:gridCol w:w="1258"/>
      </w:tblGrid>
      <w:tr w:rsidR="006472EB" w:rsidRPr="00E35706" w14:paraId="287F44EC" w14:textId="77777777" w:rsidTr="004F31C0">
        <w:trPr>
          <w:cantSplit/>
          <w:trHeight w:val="77"/>
          <w:tblHeader/>
        </w:trPr>
        <w:tc>
          <w:tcPr>
            <w:tcW w:w="6030" w:type="dxa"/>
            <w:vAlign w:val="bottom"/>
          </w:tcPr>
          <w:p w14:paraId="3DAB6E48" w14:textId="77777777" w:rsidR="006472EB" w:rsidRPr="00E35706" w:rsidRDefault="006472EB" w:rsidP="004F31C0">
            <w:pPr>
              <w:pStyle w:val="acctfourfigures"/>
              <w:tabs>
                <w:tab w:val="clear" w:pos="765"/>
              </w:tabs>
              <w:rPr>
                <w:b/>
                <w:bCs/>
                <w:i/>
                <w:iCs/>
                <w:szCs w:val="22"/>
              </w:rPr>
            </w:pPr>
            <w:r w:rsidRPr="00E35706">
              <w:rPr>
                <w:b/>
                <w:bCs/>
                <w:i/>
                <w:iCs/>
                <w:szCs w:val="22"/>
              </w:rPr>
              <w:t>Reconciliation of reportable segment profit or loss</w:t>
            </w:r>
          </w:p>
        </w:tc>
        <w:tc>
          <w:tcPr>
            <w:tcW w:w="450" w:type="dxa"/>
          </w:tcPr>
          <w:p w14:paraId="74B28C81" w14:textId="77777777" w:rsidR="006472EB" w:rsidRPr="00E35706" w:rsidRDefault="006472EB" w:rsidP="004F31C0">
            <w:pPr>
              <w:pStyle w:val="acctmergecolhdg"/>
              <w:rPr>
                <w:b w:val="0"/>
                <w:bCs/>
                <w:szCs w:val="22"/>
              </w:rPr>
            </w:pPr>
          </w:p>
        </w:tc>
        <w:tc>
          <w:tcPr>
            <w:tcW w:w="2700" w:type="dxa"/>
            <w:gridSpan w:val="3"/>
          </w:tcPr>
          <w:p w14:paraId="00C53497" w14:textId="77777777" w:rsidR="006472EB" w:rsidRPr="00E35706" w:rsidRDefault="006472EB" w:rsidP="004F31C0">
            <w:pPr>
              <w:pStyle w:val="acctmergecolhdg"/>
              <w:rPr>
                <w:szCs w:val="22"/>
              </w:rPr>
            </w:pPr>
            <w:r w:rsidRPr="00E35706">
              <w:rPr>
                <w:rFonts w:eastAsia="Times New Roman"/>
                <w:szCs w:val="22"/>
              </w:rPr>
              <w:t>Consolidated financial statements</w:t>
            </w:r>
          </w:p>
        </w:tc>
      </w:tr>
      <w:tr w:rsidR="006472EB" w:rsidRPr="00E35706" w14:paraId="7EE2FDBC" w14:textId="77777777" w:rsidTr="004F31C0">
        <w:trPr>
          <w:cantSplit/>
          <w:trHeight w:val="77"/>
          <w:tblHeader/>
        </w:trPr>
        <w:tc>
          <w:tcPr>
            <w:tcW w:w="6030" w:type="dxa"/>
            <w:vAlign w:val="bottom"/>
          </w:tcPr>
          <w:p w14:paraId="3583D0D3" w14:textId="1A0EB238" w:rsidR="006472EB" w:rsidRPr="00E35706" w:rsidRDefault="00F07A75" w:rsidP="004F31C0">
            <w:pPr>
              <w:pStyle w:val="acctfourfigures"/>
              <w:tabs>
                <w:tab w:val="clear" w:pos="765"/>
              </w:tabs>
              <w:rPr>
                <w:rFonts w:cstheme="minorBidi"/>
                <w:b/>
                <w:bCs/>
                <w:i/>
                <w:iCs/>
                <w:color w:val="000000"/>
                <w:szCs w:val="28"/>
                <w:lang w:bidi="th-TH"/>
              </w:rPr>
            </w:pPr>
            <w:r w:rsidRPr="00E35706">
              <w:rPr>
                <w:b/>
                <w:bCs/>
                <w:i/>
                <w:iCs/>
                <w:szCs w:val="22"/>
              </w:rPr>
              <w:t>Six</w:t>
            </w:r>
            <w:r w:rsidR="006472EB" w:rsidRPr="00E35706">
              <w:rPr>
                <w:b/>
                <w:bCs/>
                <w:i/>
                <w:iCs/>
                <w:szCs w:val="22"/>
              </w:rPr>
              <w:t xml:space="preserve">-month periods ended </w:t>
            </w:r>
            <w:r w:rsidRPr="00E35706">
              <w:rPr>
                <w:b/>
                <w:bCs/>
                <w:i/>
                <w:iCs/>
                <w:szCs w:val="22"/>
              </w:rPr>
              <w:t>30 June</w:t>
            </w:r>
          </w:p>
        </w:tc>
        <w:tc>
          <w:tcPr>
            <w:tcW w:w="450" w:type="dxa"/>
          </w:tcPr>
          <w:p w14:paraId="1CEF11BF" w14:textId="77777777" w:rsidR="006472EB" w:rsidRPr="00E35706" w:rsidRDefault="006472EB" w:rsidP="004F31C0">
            <w:pPr>
              <w:pStyle w:val="acctmergecolhdg"/>
              <w:rPr>
                <w:b w:val="0"/>
                <w:bCs/>
                <w:szCs w:val="22"/>
              </w:rPr>
            </w:pPr>
          </w:p>
        </w:tc>
        <w:tc>
          <w:tcPr>
            <w:tcW w:w="1260" w:type="dxa"/>
          </w:tcPr>
          <w:p w14:paraId="1A889B83" w14:textId="7ED68779" w:rsidR="006472EB" w:rsidRPr="00E35706" w:rsidRDefault="006472EB" w:rsidP="004F31C0">
            <w:pPr>
              <w:pStyle w:val="acctmergecolhdg"/>
              <w:rPr>
                <w:b w:val="0"/>
                <w:bCs/>
                <w:szCs w:val="22"/>
              </w:rPr>
            </w:pPr>
            <w:r w:rsidRPr="00E35706">
              <w:rPr>
                <w:b w:val="0"/>
                <w:bCs/>
                <w:szCs w:val="22"/>
              </w:rPr>
              <w:t>202</w:t>
            </w:r>
            <w:r w:rsidR="0076340C" w:rsidRPr="00E35706">
              <w:rPr>
                <w:b w:val="0"/>
                <w:bCs/>
                <w:szCs w:val="22"/>
              </w:rPr>
              <w:t>6</w:t>
            </w:r>
          </w:p>
        </w:tc>
        <w:tc>
          <w:tcPr>
            <w:tcW w:w="182" w:type="dxa"/>
          </w:tcPr>
          <w:p w14:paraId="05C2C33D" w14:textId="77777777" w:rsidR="006472EB" w:rsidRPr="00E35706" w:rsidRDefault="006472EB" w:rsidP="004F31C0">
            <w:pPr>
              <w:pStyle w:val="acctmergecolhdg"/>
              <w:rPr>
                <w:b w:val="0"/>
                <w:bCs/>
                <w:szCs w:val="22"/>
              </w:rPr>
            </w:pPr>
          </w:p>
        </w:tc>
        <w:tc>
          <w:tcPr>
            <w:tcW w:w="1258" w:type="dxa"/>
          </w:tcPr>
          <w:p w14:paraId="1BC8BC0D" w14:textId="439AE5E3" w:rsidR="006472EB" w:rsidRPr="00E35706" w:rsidRDefault="006472EB" w:rsidP="004F31C0">
            <w:pPr>
              <w:pStyle w:val="acctmergecolhdg"/>
              <w:rPr>
                <w:b w:val="0"/>
                <w:bCs/>
                <w:szCs w:val="22"/>
              </w:rPr>
            </w:pPr>
            <w:r w:rsidRPr="00E35706">
              <w:rPr>
                <w:b w:val="0"/>
                <w:bCs/>
                <w:szCs w:val="22"/>
              </w:rPr>
              <w:t>202</w:t>
            </w:r>
            <w:r w:rsidR="0076340C" w:rsidRPr="00E35706">
              <w:rPr>
                <w:b w:val="0"/>
                <w:bCs/>
                <w:szCs w:val="22"/>
              </w:rPr>
              <w:t>5</w:t>
            </w:r>
          </w:p>
        </w:tc>
      </w:tr>
      <w:tr w:rsidR="006472EB" w:rsidRPr="00E35706" w14:paraId="2BB01E29" w14:textId="77777777" w:rsidTr="004F31C0">
        <w:trPr>
          <w:cantSplit/>
        </w:trPr>
        <w:tc>
          <w:tcPr>
            <w:tcW w:w="6030" w:type="dxa"/>
          </w:tcPr>
          <w:p w14:paraId="652D0C48" w14:textId="77777777" w:rsidR="006472EB" w:rsidRPr="00E35706" w:rsidRDefault="006472EB" w:rsidP="004F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2" w:hanging="90"/>
              <w:rPr>
                <w:rFonts w:ascii="Times New Roman" w:hAnsi="Times New Roman"/>
                <w:b/>
                <w:bCs/>
                <w:i/>
                <w:iCs/>
                <w:color w:val="000000"/>
                <w:sz w:val="22"/>
                <w:szCs w:val="22"/>
                <w:cs/>
              </w:rPr>
            </w:pPr>
          </w:p>
        </w:tc>
        <w:tc>
          <w:tcPr>
            <w:tcW w:w="450" w:type="dxa"/>
            <w:vAlign w:val="bottom"/>
          </w:tcPr>
          <w:p w14:paraId="0C3D1115" w14:textId="77777777" w:rsidR="006472EB" w:rsidRPr="00E35706" w:rsidRDefault="006472EB" w:rsidP="004F31C0">
            <w:pPr>
              <w:pStyle w:val="acctfourfigures"/>
              <w:tabs>
                <w:tab w:val="clear" w:pos="765"/>
                <w:tab w:val="decimal" w:pos="731"/>
              </w:tabs>
              <w:ind w:right="11"/>
              <w:rPr>
                <w:szCs w:val="22"/>
              </w:rPr>
            </w:pPr>
          </w:p>
        </w:tc>
        <w:tc>
          <w:tcPr>
            <w:tcW w:w="2700" w:type="dxa"/>
            <w:gridSpan w:val="3"/>
            <w:vAlign w:val="bottom"/>
          </w:tcPr>
          <w:p w14:paraId="1DC50DD3" w14:textId="77777777" w:rsidR="006472EB" w:rsidRPr="00E35706" w:rsidRDefault="006472EB" w:rsidP="004F31C0">
            <w:pPr>
              <w:pStyle w:val="acctfourfigures"/>
              <w:tabs>
                <w:tab w:val="clear" w:pos="765"/>
                <w:tab w:val="decimal" w:pos="731"/>
              </w:tabs>
              <w:ind w:right="11"/>
              <w:jc w:val="center"/>
              <w:rPr>
                <w:szCs w:val="22"/>
              </w:rPr>
            </w:pPr>
            <w:r w:rsidRPr="00E35706">
              <w:rPr>
                <w:i/>
                <w:iCs/>
                <w:szCs w:val="22"/>
              </w:rPr>
              <w:t>(in thousand Baht)</w:t>
            </w:r>
          </w:p>
        </w:tc>
      </w:tr>
      <w:tr w:rsidR="00F07A75" w:rsidRPr="00E35706" w14:paraId="0857697C" w14:textId="77777777" w:rsidTr="004F31C0">
        <w:trPr>
          <w:cantSplit/>
        </w:trPr>
        <w:tc>
          <w:tcPr>
            <w:tcW w:w="6030" w:type="dxa"/>
          </w:tcPr>
          <w:p w14:paraId="1E81E1D0" w14:textId="77777777" w:rsidR="00F07A75" w:rsidRPr="00E35706" w:rsidRDefault="00F07A75" w:rsidP="00F07A75">
            <w:pPr>
              <w:pStyle w:val="acctfourfigures"/>
              <w:tabs>
                <w:tab w:val="clear" w:pos="765"/>
              </w:tabs>
              <w:ind w:right="11"/>
              <w:rPr>
                <w:szCs w:val="22"/>
              </w:rPr>
            </w:pPr>
            <w:r w:rsidRPr="00E35706">
              <w:rPr>
                <w:szCs w:val="22"/>
              </w:rPr>
              <w:t>Reportable segments</w:t>
            </w:r>
          </w:p>
        </w:tc>
        <w:tc>
          <w:tcPr>
            <w:tcW w:w="450" w:type="dxa"/>
            <w:vAlign w:val="bottom"/>
          </w:tcPr>
          <w:p w14:paraId="77C0B702" w14:textId="77777777" w:rsidR="00F07A75" w:rsidRPr="00E35706" w:rsidRDefault="00F07A75" w:rsidP="00F07A75">
            <w:pPr>
              <w:pStyle w:val="acctfourfigures"/>
              <w:tabs>
                <w:tab w:val="clear" w:pos="765"/>
                <w:tab w:val="decimal" w:pos="461"/>
              </w:tabs>
              <w:ind w:right="11"/>
              <w:jc w:val="both"/>
              <w:rPr>
                <w:i/>
                <w:iCs/>
                <w:szCs w:val="22"/>
              </w:rPr>
            </w:pPr>
          </w:p>
        </w:tc>
        <w:tc>
          <w:tcPr>
            <w:tcW w:w="1260" w:type="dxa"/>
            <w:vAlign w:val="bottom"/>
          </w:tcPr>
          <w:p w14:paraId="3739CEC0" w14:textId="4633A0E1" w:rsidR="00F07A75" w:rsidRPr="00E35706" w:rsidRDefault="00BA220E" w:rsidP="00F07A75">
            <w:pPr>
              <w:pStyle w:val="acctfourfigures"/>
              <w:tabs>
                <w:tab w:val="clear" w:pos="765"/>
                <w:tab w:val="decimal" w:pos="1001"/>
              </w:tabs>
              <w:ind w:right="11"/>
              <w:rPr>
                <w:rFonts w:cstheme="minorBidi"/>
                <w:szCs w:val="28"/>
                <w:lang w:val="en-US" w:bidi="th-TH"/>
              </w:rPr>
            </w:pPr>
            <w:r w:rsidRPr="00E35706">
              <w:rPr>
                <w:rFonts w:cstheme="minorBidi"/>
                <w:szCs w:val="28"/>
                <w:lang w:val="en-US" w:bidi="th-TH"/>
              </w:rPr>
              <w:t>75,890</w:t>
            </w:r>
          </w:p>
        </w:tc>
        <w:tc>
          <w:tcPr>
            <w:tcW w:w="182" w:type="dxa"/>
            <w:vAlign w:val="bottom"/>
          </w:tcPr>
          <w:p w14:paraId="3FBD5B84" w14:textId="77777777" w:rsidR="00F07A75" w:rsidRPr="00E35706" w:rsidRDefault="00F07A75" w:rsidP="00F07A75">
            <w:pPr>
              <w:pStyle w:val="acctfourfigures"/>
              <w:tabs>
                <w:tab w:val="decimal" w:pos="731"/>
              </w:tabs>
              <w:ind w:right="11"/>
              <w:rPr>
                <w:szCs w:val="22"/>
              </w:rPr>
            </w:pPr>
          </w:p>
        </w:tc>
        <w:tc>
          <w:tcPr>
            <w:tcW w:w="1258" w:type="dxa"/>
          </w:tcPr>
          <w:p w14:paraId="5E6CA088" w14:textId="709FEE8A" w:rsidR="00F07A75" w:rsidRPr="00E35706" w:rsidRDefault="00F07A75" w:rsidP="00F07A75">
            <w:pPr>
              <w:pStyle w:val="acctfourfigures"/>
              <w:tabs>
                <w:tab w:val="clear" w:pos="765"/>
                <w:tab w:val="decimal" w:pos="1001"/>
              </w:tabs>
              <w:ind w:right="11"/>
              <w:rPr>
                <w:szCs w:val="22"/>
              </w:rPr>
            </w:pPr>
            <w:r w:rsidRPr="00E35706">
              <w:t>169,403</w:t>
            </w:r>
          </w:p>
        </w:tc>
      </w:tr>
      <w:tr w:rsidR="00F07A75" w:rsidRPr="00E35706" w14:paraId="6B9FBEBE" w14:textId="77777777" w:rsidTr="004F31C0">
        <w:trPr>
          <w:cantSplit/>
        </w:trPr>
        <w:tc>
          <w:tcPr>
            <w:tcW w:w="6030" w:type="dxa"/>
          </w:tcPr>
          <w:p w14:paraId="1C7678FD" w14:textId="77777777" w:rsidR="00F07A75" w:rsidRPr="00E35706" w:rsidRDefault="00F07A75" w:rsidP="00F07A75">
            <w:pPr>
              <w:pStyle w:val="acctfourfigures"/>
              <w:tabs>
                <w:tab w:val="clear" w:pos="765"/>
              </w:tabs>
              <w:ind w:right="11"/>
              <w:rPr>
                <w:bCs/>
                <w:szCs w:val="22"/>
                <w:lang w:val="en-US" w:bidi="th-TH"/>
              </w:rPr>
            </w:pPr>
            <w:r w:rsidRPr="00E35706">
              <w:rPr>
                <w:bCs/>
                <w:szCs w:val="22"/>
              </w:rPr>
              <w:t xml:space="preserve">Elimination of inter-segment </w:t>
            </w:r>
            <w:r w:rsidRPr="00E35706">
              <w:rPr>
                <w:bCs/>
                <w:szCs w:val="22"/>
                <w:lang w:val="en-US" w:bidi="th-TH"/>
              </w:rPr>
              <w:t>transactions</w:t>
            </w:r>
          </w:p>
        </w:tc>
        <w:tc>
          <w:tcPr>
            <w:tcW w:w="450" w:type="dxa"/>
            <w:vAlign w:val="bottom"/>
          </w:tcPr>
          <w:p w14:paraId="080C4B92" w14:textId="77777777" w:rsidR="00F07A75" w:rsidRPr="00E35706" w:rsidRDefault="00F07A75" w:rsidP="00F07A75">
            <w:pPr>
              <w:pStyle w:val="acctfourfigures"/>
              <w:tabs>
                <w:tab w:val="clear" w:pos="765"/>
                <w:tab w:val="decimal" w:pos="461"/>
              </w:tabs>
              <w:ind w:right="11"/>
              <w:jc w:val="both"/>
              <w:rPr>
                <w:i/>
                <w:iCs/>
                <w:szCs w:val="22"/>
              </w:rPr>
            </w:pPr>
          </w:p>
        </w:tc>
        <w:tc>
          <w:tcPr>
            <w:tcW w:w="1260" w:type="dxa"/>
            <w:vAlign w:val="bottom"/>
          </w:tcPr>
          <w:p w14:paraId="5ABBC25B" w14:textId="57D1568E" w:rsidR="00F07A75" w:rsidRPr="00E35706" w:rsidRDefault="00BA220E" w:rsidP="00F07A75">
            <w:pPr>
              <w:pStyle w:val="acctfourfigures"/>
              <w:tabs>
                <w:tab w:val="clear" w:pos="765"/>
                <w:tab w:val="decimal" w:pos="1001"/>
              </w:tabs>
              <w:ind w:right="11"/>
              <w:rPr>
                <w:szCs w:val="22"/>
              </w:rPr>
            </w:pPr>
            <w:r w:rsidRPr="00E35706">
              <w:rPr>
                <w:szCs w:val="22"/>
              </w:rPr>
              <w:t>464</w:t>
            </w:r>
          </w:p>
        </w:tc>
        <w:tc>
          <w:tcPr>
            <w:tcW w:w="182" w:type="dxa"/>
            <w:vAlign w:val="bottom"/>
          </w:tcPr>
          <w:p w14:paraId="701BFE3D" w14:textId="77777777" w:rsidR="00F07A75" w:rsidRPr="00E35706" w:rsidRDefault="00F07A75" w:rsidP="00F07A75">
            <w:pPr>
              <w:pStyle w:val="acctfourfigures"/>
              <w:tabs>
                <w:tab w:val="decimal" w:pos="731"/>
              </w:tabs>
              <w:ind w:right="11"/>
              <w:rPr>
                <w:szCs w:val="22"/>
              </w:rPr>
            </w:pPr>
          </w:p>
        </w:tc>
        <w:tc>
          <w:tcPr>
            <w:tcW w:w="1258" w:type="dxa"/>
          </w:tcPr>
          <w:p w14:paraId="7CF55A8D" w14:textId="428F0E4E" w:rsidR="00F07A75" w:rsidRPr="00E35706" w:rsidRDefault="00F07A75" w:rsidP="00F07A75">
            <w:pPr>
              <w:pStyle w:val="acctfourfigures"/>
              <w:tabs>
                <w:tab w:val="clear" w:pos="765"/>
                <w:tab w:val="decimal" w:pos="1001"/>
              </w:tabs>
              <w:ind w:right="11"/>
              <w:rPr>
                <w:szCs w:val="22"/>
              </w:rPr>
            </w:pPr>
            <w:r w:rsidRPr="00E35706">
              <w:t>(1,805)</w:t>
            </w:r>
          </w:p>
        </w:tc>
      </w:tr>
      <w:tr w:rsidR="00F07A75" w:rsidRPr="00E35706" w14:paraId="5A802D89" w14:textId="77777777" w:rsidTr="004F31C0">
        <w:trPr>
          <w:cantSplit/>
        </w:trPr>
        <w:tc>
          <w:tcPr>
            <w:tcW w:w="6030" w:type="dxa"/>
          </w:tcPr>
          <w:p w14:paraId="6A657209" w14:textId="77777777" w:rsidR="00F07A75" w:rsidRPr="00E35706" w:rsidRDefault="00F07A75" w:rsidP="00F07A75">
            <w:pPr>
              <w:pStyle w:val="acctmergecolhdg"/>
              <w:jc w:val="left"/>
              <w:rPr>
                <w:b w:val="0"/>
                <w:szCs w:val="22"/>
              </w:rPr>
            </w:pPr>
            <w:r w:rsidRPr="00E35706">
              <w:rPr>
                <w:b w:val="0"/>
                <w:szCs w:val="22"/>
              </w:rPr>
              <w:t>Unallocated amounts:</w:t>
            </w:r>
          </w:p>
        </w:tc>
        <w:tc>
          <w:tcPr>
            <w:tcW w:w="450" w:type="dxa"/>
            <w:vAlign w:val="bottom"/>
          </w:tcPr>
          <w:p w14:paraId="50D4BC94" w14:textId="77777777" w:rsidR="00F07A75" w:rsidRPr="00E35706" w:rsidRDefault="00F07A75" w:rsidP="00F07A75">
            <w:pPr>
              <w:pStyle w:val="acctfourfigures"/>
              <w:tabs>
                <w:tab w:val="clear" w:pos="765"/>
                <w:tab w:val="decimal" w:pos="461"/>
              </w:tabs>
              <w:ind w:right="11"/>
              <w:jc w:val="both"/>
              <w:rPr>
                <w:i/>
                <w:iCs/>
                <w:szCs w:val="22"/>
              </w:rPr>
            </w:pPr>
          </w:p>
        </w:tc>
        <w:tc>
          <w:tcPr>
            <w:tcW w:w="1260" w:type="dxa"/>
            <w:vAlign w:val="bottom"/>
          </w:tcPr>
          <w:p w14:paraId="0C535688" w14:textId="77777777" w:rsidR="00F07A75" w:rsidRPr="00E35706" w:rsidRDefault="00F07A75" w:rsidP="00F07A75">
            <w:pPr>
              <w:pStyle w:val="acctfourfigures"/>
              <w:tabs>
                <w:tab w:val="clear" w:pos="765"/>
                <w:tab w:val="decimal" w:pos="1001"/>
              </w:tabs>
              <w:ind w:right="11"/>
              <w:rPr>
                <w:szCs w:val="22"/>
              </w:rPr>
            </w:pPr>
          </w:p>
        </w:tc>
        <w:tc>
          <w:tcPr>
            <w:tcW w:w="182" w:type="dxa"/>
            <w:vAlign w:val="bottom"/>
          </w:tcPr>
          <w:p w14:paraId="742B4DEF" w14:textId="77777777" w:rsidR="00F07A75" w:rsidRPr="00E35706" w:rsidRDefault="00F07A75" w:rsidP="00F07A75">
            <w:pPr>
              <w:pStyle w:val="acctfourfigures"/>
              <w:rPr>
                <w:szCs w:val="22"/>
              </w:rPr>
            </w:pPr>
          </w:p>
        </w:tc>
        <w:tc>
          <w:tcPr>
            <w:tcW w:w="1258" w:type="dxa"/>
          </w:tcPr>
          <w:p w14:paraId="3C59C24F" w14:textId="77777777" w:rsidR="00F07A75" w:rsidRPr="00E35706" w:rsidRDefault="00F07A75" w:rsidP="00F07A75">
            <w:pPr>
              <w:pStyle w:val="acctfourfigures"/>
              <w:tabs>
                <w:tab w:val="clear" w:pos="765"/>
                <w:tab w:val="decimal" w:pos="1001"/>
              </w:tabs>
              <w:ind w:right="11"/>
              <w:rPr>
                <w:szCs w:val="22"/>
              </w:rPr>
            </w:pPr>
          </w:p>
        </w:tc>
      </w:tr>
      <w:tr w:rsidR="00F07A75" w:rsidRPr="00E35706" w14:paraId="30485256" w14:textId="77777777" w:rsidTr="004F31C0">
        <w:trPr>
          <w:cantSplit/>
        </w:trPr>
        <w:tc>
          <w:tcPr>
            <w:tcW w:w="6030" w:type="dxa"/>
          </w:tcPr>
          <w:p w14:paraId="025FBCA3" w14:textId="77777777" w:rsidR="00F07A75" w:rsidRPr="00E35706" w:rsidRDefault="00F07A75" w:rsidP="00F07A75">
            <w:pPr>
              <w:pStyle w:val="acctmergecolhdg"/>
              <w:jc w:val="left"/>
              <w:rPr>
                <w:rFonts w:cstheme="minorBidi"/>
                <w:b w:val="0"/>
                <w:szCs w:val="28"/>
                <w:lang w:val="en-US" w:bidi="th-TH"/>
              </w:rPr>
            </w:pPr>
            <w:r w:rsidRPr="00E35706">
              <w:rPr>
                <w:b w:val="0"/>
                <w:szCs w:val="22"/>
              </w:rPr>
              <w:t>- Share of profit of</w:t>
            </w:r>
            <w:r w:rsidRPr="00E35706">
              <w:rPr>
                <w:b w:val="0"/>
                <w:bCs/>
                <w:szCs w:val="22"/>
              </w:rPr>
              <w:t xml:space="preserve"> associate</w:t>
            </w:r>
          </w:p>
        </w:tc>
        <w:tc>
          <w:tcPr>
            <w:tcW w:w="450" w:type="dxa"/>
            <w:vAlign w:val="bottom"/>
          </w:tcPr>
          <w:p w14:paraId="2DD460DA" w14:textId="77777777" w:rsidR="00F07A75" w:rsidRPr="00E35706" w:rsidRDefault="00F07A75" w:rsidP="00F07A75">
            <w:pPr>
              <w:pStyle w:val="acctfourfigures"/>
              <w:tabs>
                <w:tab w:val="clear" w:pos="765"/>
                <w:tab w:val="decimal" w:pos="461"/>
              </w:tabs>
              <w:ind w:right="11"/>
              <w:jc w:val="both"/>
              <w:rPr>
                <w:i/>
                <w:iCs/>
                <w:szCs w:val="22"/>
              </w:rPr>
            </w:pPr>
          </w:p>
        </w:tc>
        <w:tc>
          <w:tcPr>
            <w:tcW w:w="1260" w:type="dxa"/>
            <w:tcBorders>
              <w:bottom w:val="single" w:sz="4" w:space="0" w:color="auto"/>
            </w:tcBorders>
            <w:vAlign w:val="bottom"/>
          </w:tcPr>
          <w:p w14:paraId="47946869" w14:textId="3188A72B" w:rsidR="00F07A75" w:rsidRPr="00E35706" w:rsidRDefault="00BA220E" w:rsidP="00F07A75">
            <w:pPr>
              <w:pStyle w:val="acctfourfigures"/>
              <w:tabs>
                <w:tab w:val="clear" w:pos="765"/>
                <w:tab w:val="decimal" w:pos="1001"/>
              </w:tabs>
              <w:ind w:right="11"/>
              <w:rPr>
                <w:szCs w:val="22"/>
              </w:rPr>
            </w:pPr>
            <w:r w:rsidRPr="00E35706">
              <w:rPr>
                <w:szCs w:val="22"/>
              </w:rPr>
              <w:t>38</w:t>
            </w:r>
          </w:p>
        </w:tc>
        <w:tc>
          <w:tcPr>
            <w:tcW w:w="182" w:type="dxa"/>
            <w:vAlign w:val="bottom"/>
          </w:tcPr>
          <w:p w14:paraId="23764D20" w14:textId="77777777" w:rsidR="00F07A75" w:rsidRPr="00E35706" w:rsidRDefault="00F07A75" w:rsidP="00F07A75">
            <w:pPr>
              <w:pStyle w:val="acctfourfigures"/>
              <w:rPr>
                <w:szCs w:val="22"/>
              </w:rPr>
            </w:pPr>
          </w:p>
        </w:tc>
        <w:tc>
          <w:tcPr>
            <w:tcW w:w="1258" w:type="dxa"/>
            <w:tcBorders>
              <w:bottom w:val="single" w:sz="4" w:space="0" w:color="auto"/>
            </w:tcBorders>
          </w:tcPr>
          <w:p w14:paraId="0C799B52" w14:textId="0524AF04" w:rsidR="00F07A75" w:rsidRPr="00E35706" w:rsidRDefault="00F07A75" w:rsidP="00F07A75">
            <w:pPr>
              <w:pStyle w:val="acctfourfigures"/>
              <w:tabs>
                <w:tab w:val="clear" w:pos="765"/>
                <w:tab w:val="decimal" w:pos="1001"/>
              </w:tabs>
              <w:ind w:right="11"/>
              <w:rPr>
                <w:szCs w:val="22"/>
              </w:rPr>
            </w:pPr>
            <w:r w:rsidRPr="00E35706">
              <w:t>36</w:t>
            </w:r>
          </w:p>
        </w:tc>
      </w:tr>
      <w:tr w:rsidR="00F07A75" w:rsidRPr="00E35706" w14:paraId="61BE8765" w14:textId="77777777" w:rsidTr="004F31C0">
        <w:trPr>
          <w:cantSplit/>
        </w:trPr>
        <w:tc>
          <w:tcPr>
            <w:tcW w:w="6030" w:type="dxa"/>
          </w:tcPr>
          <w:p w14:paraId="618B73E6" w14:textId="77777777" w:rsidR="00F07A75" w:rsidRPr="00E35706" w:rsidRDefault="00F07A75" w:rsidP="00F07A75">
            <w:pPr>
              <w:pStyle w:val="acctmergecolhdg"/>
              <w:jc w:val="left"/>
              <w:rPr>
                <w:rFonts w:cstheme="minorBidi"/>
                <w:bCs/>
                <w:szCs w:val="28"/>
                <w:cs/>
                <w:lang w:bidi="th-TH"/>
              </w:rPr>
            </w:pPr>
            <w:r w:rsidRPr="00E35706">
              <w:rPr>
                <w:bCs/>
                <w:szCs w:val="22"/>
              </w:rPr>
              <w:t>Profit for the period</w:t>
            </w:r>
          </w:p>
        </w:tc>
        <w:tc>
          <w:tcPr>
            <w:tcW w:w="450" w:type="dxa"/>
            <w:vAlign w:val="bottom"/>
          </w:tcPr>
          <w:p w14:paraId="3DEA2369" w14:textId="77777777" w:rsidR="00F07A75" w:rsidRPr="00E35706" w:rsidRDefault="00F07A75" w:rsidP="00F07A75">
            <w:pPr>
              <w:pStyle w:val="acctfourfigures"/>
              <w:tabs>
                <w:tab w:val="clear" w:pos="765"/>
                <w:tab w:val="decimal" w:pos="461"/>
              </w:tabs>
              <w:ind w:right="11"/>
              <w:jc w:val="both"/>
              <w:rPr>
                <w:b/>
                <w:bCs/>
                <w:i/>
                <w:iCs/>
                <w:szCs w:val="22"/>
              </w:rPr>
            </w:pPr>
          </w:p>
        </w:tc>
        <w:tc>
          <w:tcPr>
            <w:tcW w:w="1260" w:type="dxa"/>
            <w:tcBorders>
              <w:top w:val="single" w:sz="4" w:space="0" w:color="auto"/>
              <w:bottom w:val="double" w:sz="4" w:space="0" w:color="auto"/>
            </w:tcBorders>
            <w:vAlign w:val="bottom"/>
          </w:tcPr>
          <w:p w14:paraId="5A5D395A" w14:textId="1C5D5A39" w:rsidR="00F07A75" w:rsidRPr="00E35706" w:rsidRDefault="001F4908" w:rsidP="00F07A75">
            <w:pPr>
              <w:pStyle w:val="acctfourfigures"/>
              <w:tabs>
                <w:tab w:val="clear" w:pos="765"/>
                <w:tab w:val="decimal" w:pos="1001"/>
              </w:tabs>
              <w:ind w:right="11"/>
              <w:rPr>
                <w:b/>
                <w:bCs/>
                <w:szCs w:val="22"/>
              </w:rPr>
            </w:pPr>
            <w:r w:rsidRPr="00E35706">
              <w:rPr>
                <w:b/>
                <w:bCs/>
                <w:szCs w:val="22"/>
              </w:rPr>
              <w:t>76,392</w:t>
            </w:r>
          </w:p>
        </w:tc>
        <w:tc>
          <w:tcPr>
            <w:tcW w:w="182" w:type="dxa"/>
            <w:vAlign w:val="bottom"/>
          </w:tcPr>
          <w:p w14:paraId="456E131A" w14:textId="77777777" w:rsidR="00F07A75" w:rsidRPr="00E35706" w:rsidRDefault="00F07A75" w:rsidP="00F07A75">
            <w:pPr>
              <w:pStyle w:val="acctfourfigures"/>
              <w:rPr>
                <w:b/>
                <w:bCs/>
                <w:szCs w:val="22"/>
              </w:rPr>
            </w:pPr>
          </w:p>
        </w:tc>
        <w:tc>
          <w:tcPr>
            <w:tcW w:w="1258" w:type="dxa"/>
            <w:tcBorders>
              <w:top w:val="single" w:sz="4" w:space="0" w:color="auto"/>
              <w:bottom w:val="double" w:sz="4" w:space="0" w:color="auto"/>
            </w:tcBorders>
          </w:tcPr>
          <w:p w14:paraId="2ADFAB62" w14:textId="6B5AD669" w:rsidR="00F07A75" w:rsidRPr="00E35706" w:rsidRDefault="00F07A75" w:rsidP="00F07A75">
            <w:pPr>
              <w:pStyle w:val="acctfourfigures"/>
              <w:tabs>
                <w:tab w:val="clear" w:pos="765"/>
                <w:tab w:val="decimal" w:pos="1001"/>
              </w:tabs>
              <w:ind w:right="11"/>
              <w:rPr>
                <w:b/>
                <w:bCs/>
                <w:szCs w:val="22"/>
              </w:rPr>
            </w:pPr>
            <w:r w:rsidRPr="00E35706">
              <w:rPr>
                <w:b/>
                <w:bCs/>
              </w:rPr>
              <w:t>167,634</w:t>
            </w:r>
          </w:p>
        </w:tc>
      </w:tr>
    </w:tbl>
    <w:p w14:paraId="7DEC3091" w14:textId="77777777" w:rsidR="004F2DC2" w:rsidRPr="00E35706" w:rsidRDefault="004F2DC2" w:rsidP="00151187">
      <w:pPr>
        <w:tabs>
          <w:tab w:val="clear" w:pos="454"/>
          <w:tab w:val="left" w:pos="1080"/>
        </w:tabs>
        <w:ind w:left="540"/>
        <w:rPr>
          <w:rFonts w:ascii="Times New Roman" w:hAnsi="Times New Roman"/>
          <w:b/>
          <w:bCs/>
          <w:i/>
          <w:iCs/>
          <w:color w:val="000000"/>
          <w:sz w:val="22"/>
          <w:szCs w:val="22"/>
        </w:rPr>
      </w:pPr>
    </w:p>
    <w:p w14:paraId="24C08429" w14:textId="45C5C718" w:rsidR="00151187" w:rsidRPr="00E35706" w:rsidRDefault="00151187" w:rsidP="00151187">
      <w:pPr>
        <w:tabs>
          <w:tab w:val="clear" w:pos="454"/>
          <w:tab w:val="left" w:pos="1080"/>
        </w:tabs>
        <w:ind w:left="540"/>
        <w:rPr>
          <w:rFonts w:ascii="Times New Roman" w:hAnsi="Times New Roman"/>
          <w:b/>
          <w:bCs/>
          <w:i/>
          <w:iCs/>
          <w:color w:val="000000"/>
          <w:sz w:val="22"/>
          <w:szCs w:val="22"/>
        </w:rPr>
      </w:pPr>
      <w:r w:rsidRPr="00E35706">
        <w:rPr>
          <w:rFonts w:ascii="Times New Roman" w:hAnsi="Times New Roman"/>
          <w:b/>
          <w:bCs/>
          <w:i/>
          <w:iCs/>
          <w:color w:val="000000"/>
          <w:sz w:val="22"/>
          <w:szCs w:val="22"/>
        </w:rPr>
        <w:t>Geographical segments</w:t>
      </w:r>
    </w:p>
    <w:p w14:paraId="089AE76C" w14:textId="77777777" w:rsidR="00151187" w:rsidRPr="00E35706" w:rsidRDefault="00151187" w:rsidP="00151187">
      <w:pPr>
        <w:tabs>
          <w:tab w:val="clear" w:pos="454"/>
          <w:tab w:val="left" w:pos="1080"/>
        </w:tabs>
        <w:ind w:left="540"/>
        <w:rPr>
          <w:rFonts w:ascii="Times New Roman" w:hAnsi="Times New Roman"/>
          <w:b/>
          <w:bCs/>
          <w:i/>
          <w:iCs/>
          <w:color w:val="000000"/>
          <w:sz w:val="22"/>
          <w:szCs w:val="22"/>
        </w:rPr>
      </w:pPr>
    </w:p>
    <w:p w14:paraId="39ACDB7F" w14:textId="77777777" w:rsidR="00151187" w:rsidRPr="00E35706" w:rsidRDefault="00151187" w:rsidP="00151187">
      <w:pPr>
        <w:pStyle w:val="BodyText"/>
        <w:spacing w:after="0" w:line="240" w:lineRule="auto"/>
        <w:ind w:left="540"/>
        <w:jc w:val="both"/>
        <w:rPr>
          <w:rFonts w:ascii="Times New Roman" w:hAnsi="Times New Roman"/>
          <w:sz w:val="14"/>
          <w:szCs w:val="14"/>
        </w:rPr>
      </w:pPr>
      <w:r w:rsidRPr="00E35706">
        <w:rPr>
          <w:rFonts w:ascii="Times New Roman" w:hAnsi="Times New Roman"/>
          <w:sz w:val="22"/>
          <w:szCs w:val="22"/>
        </w:rPr>
        <w:t xml:space="preserve">The Group presented segment revenue based on the geographical location of customers. However, </w:t>
      </w:r>
      <w:r w:rsidRPr="00E35706">
        <w:rPr>
          <w:rFonts w:ascii="Times New Roman" w:hAnsi="Times New Roman"/>
          <w:sz w:val="22"/>
          <w:szCs w:val="22"/>
        </w:rPr>
        <w:br/>
        <w:t>the Group has no assets located in foreign countries.</w:t>
      </w:r>
    </w:p>
    <w:p w14:paraId="671E219A" w14:textId="0A7DC706" w:rsidR="00CE1827" w:rsidRPr="00E35706" w:rsidRDefault="00446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E35706">
        <w:rPr>
          <w:rFonts w:ascii="Times New Roman" w:hAnsi="Times New Roman"/>
          <w:b/>
          <w:bCs/>
          <w:i/>
          <w:iCs/>
          <w:color w:val="000000"/>
          <w:sz w:val="22"/>
          <w:szCs w:val="22"/>
        </w:rPr>
        <w:br w:type="page"/>
      </w:r>
    </w:p>
    <w:tbl>
      <w:tblPr>
        <w:tblW w:w="9259" w:type="dxa"/>
        <w:tblInd w:w="450" w:type="dxa"/>
        <w:tblLayout w:type="fixed"/>
        <w:tblCellMar>
          <w:left w:w="79" w:type="dxa"/>
          <w:right w:w="79" w:type="dxa"/>
        </w:tblCellMar>
        <w:tblLook w:val="0000" w:firstRow="0" w:lastRow="0" w:firstColumn="0" w:lastColumn="0" w:noHBand="0" w:noVBand="0"/>
      </w:tblPr>
      <w:tblGrid>
        <w:gridCol w:w="6109"/>
        <w:gridCol w:w="450"/>
        <w:gridCol w:w="1260"/>
        <w:gridCol w:w="182"/>
        <w:gridCol w:w="1258"/>
      </w:tblGrid>
      <w:tr w:rsidR="00BC0FCC" w:rsidRPr="00E35706" w14:paraId="0BD9010B" w14:textId="77777777" w:rsidTr="004F31C0">
        <w:trPr>
          <w:cantSplit/>
        </w:trPr>
        <w:tc>
          <w:tcPr>
            <w:tcW w:w="6109" w:type="dxa"/>
          </w:tcPr>
          <w:p w14:paraId="2F4BC208" w14:textId="77777777" w:rsidR="00A059AA" w:rsidRPr="00E35706" w:rsidRDefault="00A059AA" w:rsidP="004F31C0">
            <w:pPr>
              <w:pStyle w:val="acctmergecolhdg"/>
              <w:jc w:val="left"/>
              <w:rPr>
                <w:rFonts w:cstheme="minorBidi"/>
                <w:bCs/>
                <w:szCs w:val="28"/>
                <w:lang w:bidi="th-TH"/>
              </w:rPr>
            </w:pPr>
          </w:p>
          <w:p w14:paraId="5ED15E39" w14:textId="545E410C" w:rsidR="008F6EED" w:rsidRPr="00E35706" w:rsidRDefault="008F6EED" w:rsidP="004F31C0">
            <w:pPr>
              <w:pStyle w:val="acctmergecolhdg"/>
              <w:jc w:val="left"/>
              <w:rPr>
                <w:rFonts w:cstheme="minorBidi"/>
                <w:bCs/>
                <w:i/>
                <w:iCs/>
                <w:szCs w:val="28"/>
                <w:lang w:bidi="th-TH"/>
              </w:rPr>
            </w:pPr>
            <w:r w:rsidRPr="00E35706">
              <w:rPr>
                <w:rFonts w:cstheme="minorBidi"/>
                <w:bCs/>
                <w:i/>
                <w:iCs/>
                <w:szCs w:val="28"/>
                <w:lang w:bidi="th-TH"/>
              </w:rPr>
              <w:t>Geographical information</w:t>
            </w:r>
          </w:p>
        </w:tc>
        <w:tc>
          <w:tcPr>
            <w:tcW w:w="450" w:type="dxa"/>
            <w:vAlign w:val="bottom"/>
          </w:tcPr>
          <w:p w14:paraId="21189E41" w14:textId="77777777" w:rsidR="00BC0FCC" w:rsidRPr="00E35706" w:rsidRDefault="00BC0FCC" w:rsidP="004F31C0">
            <w:pPr>
              <w:pStyle w:val="acctfourfigures"/>
              <w:tabs>
                <w:tab w:val="clear" w:pos="765"/>
                <w:tab w:val="decimal" w:pos="461"/>
              </w:tabs>
              <w:ind w:right="11"/>
              <w:jc w:val="both"/>
              <w:rPr>
                <w:b/>
                <w:bCs/>
                <w:i/>
                <w:iCs/>
                <w:szCs w:val="22"/>
              </w:rPr>
            </w:pPr>
          </w:p>
        </w:tc>
        <w:tc>
          <w:tcPr>
            <w:tcW w:w="2700" w:type="dxa"/>
            <w:gridSpan w:val="3"/>
            <w:vAlign w:val="bottom"/>
          </w:tcPr>
          <w:p w14:paraId="1EE07FEB" w14:textId="77777777" w:rsidR="00BC0FCC" w:rsidRPr="00E35706" w:rsidRDefault="00BC0FCC" w:rsidP="00BC0FCC">
            <w:pPr>
              <w:pStyle w:val="BodyText"/>
              <w:spacing w:after="0" w:line="240" w:lineRule="auto"/>
              <w:jc w:val="center"/>
              <w:rPr>
                <w:rFonts w:ascii="Times New Roman" w:hAnsi="Times New Roman"/>
                <w:b/>
                <w:sz w:val="22"/>
                <w:szCs w:val="22"/>
              </w:rPr>
            </w:pPr>
            <w:r w:rsidRPr="00E35706">
              <w:rPr>
                <w:rFonts w:ascii="Times New Roman" w:hAnsi="Times New Roman"/>
                <w:b/>
                <w:sz w:val="22"/>
                <w:szCs w:val="22"/>
              </w:rPr>
              <w:t>Consolidated</w:t>
            </w:r>
          </w:p>
          <w:p w14:paraId="4CAFB5A9" w14:textId="5294AB5A" w:rsidR="00BC0FCC" w:rsidRPr="00E35706" w:rsidRDefault="00BC0FCC" w:rsidP="00847972">
            <w:pPr>
              <w:pStyle w:val="acctmergecolhdg"/>
              <w:rPr>
                <w:rFonts w:cstheme="minorBidi"/>
                <w:bCs/>
                <w:szCs w:val="28"/>
                <w:lang w:val="en-US" w:bidi="th-TH"/>
              </w:rPr>
            </w:pPr>
            <w:r w:rsidRPr="00E35706">
              <w:rPr>
                <w:szCs w:val="22"/>
              </w:rPr>
              <w:t xml:space="preserve">financial </w:t>
            </w:r>
            <w:r w:rsidRPr="00E35706">
              <w:rPr>
                <w:rFonts w:eastAsia="Times New Roman"/>
                <w:szCs w:val="22"/>
              </w:rPr>
              <w:t>statemen</w:t>
            </w:r>
            <w:r w:rsidR="00B93559" w:rsidRPr="00E35706">
              <w:rPr>
                <w:rFonts w:cstheme="minorBidi"/>
                <w:bCs/>
                <w:szCs w:val="28"/>
                <w:lang w:val="en-US" w:bidi="th-TH"/>
              </w:rPr>
              <w:t>t</w:t>
            </w:r>
          </w:p>
        </w:tc>
      </w:tr>
      <w:tr w:rsidR="00BC0FCC" w:rsidRPr="00E35706" w14:paraId="0686112C" w14:textId="77777777" w:rsidTr="004F31C0">
        <w:trPr>
          <w:cantSplit/>
        </w:trPr>
        <w:tc>
          <w:tcPr>
            <w:tcW w:w="6109" w:type="dxa"/>
          </w:tcPr>
          <w:p w14:paraId="07713833" w14:textId="6F10D745" w:rsidR="00BC0FCC" w:rsidRPr="00E35706" w:rsidRDefault="00F07A75" w:rsidP="004F31C0">
            <w:pPr>
              <w:pStyle w:val="acctmergecolhdg"/>
              <w:jc w:val="left"/>
              <w:rPr>
                <w:bCs/>
                <w:i/>
                <w:iCs/>
                <w:szCs w:val="22"/>
              </w:rPr>
            </w:pPr>
            <w:r w:rsidRPr="00E35706">
              <w:rPr>
                <w:bCs/>
                <w:i/>
                <w:iCs/>
                <w:szCs w:val="22"/>
              </w:rPr>
              <w:t>Six</w:t>
            </w:r>
            <w:r w:rsidR="00A059AA" w:rsidRPr="00E35706">
              <w:rPr>
                <w:bCs/>
                <w:i/>
                <w:iCs/>
                <w:szCs w:val="22"/>
              </w:rPr>
              <w:t xml:space="preserve">-month periods ended </w:t>
            </w:r>
            <w:r w:rsidRPr="00E35706">
              <w:rPr>
                <w:bCs/>
                <w:i/>
                <w:iCs/>
                <w:szCs w:val="22"/>
              </w:rPr>
              <w:t>30 June</w:t>
            </w:r>
          </w:p>
        </w:tc>
        <w:tc>
          <w:tcPr>
            <w:tcW w:w="450" w:type="dxa"/>
            <w:vAlign w:val="bottom"/>
          </w:tcPr>
          <w:p w14:paraId="1D85ACDC" w14:textId="77777777" w:rsidR="00BC0FCC" w:rsidRPr="00E35706" w:rsidRDefault="00BC0FCC" w:rsidP="004F31C0">
            <w:pPr>
              <w:pStyle w:val="acctfourfigures"/>
              <w:tabs>
                <w:tab w:val="clear" w:pos="765"/>
                <w:tab w:val="decimal" w:pos="461"/>
              </w:tabs>
              <w:ind w:right="11"/>
              <w:jc w:val="both"/>
              <w:rPr>
                <w:b/>
                <w:bCs/>
                <w:i/>
                <w:iCs/>
                <w:szCs w:val="22"/>
              </w:rPr>
            </w:pPr>
          </w:p>
        </w:tc>
        <w:tc>
          <w:tcPr>
            <w:tcW w:w="1260" w:type="dxa"/>
            <w:vAlign w:val="bottom"/>
          </w:tcPr>
          <w:p w14:paraId="2C452D78" w14:textId="08A3BE1A" w:rsidR="00BC0FCC" w:rsidRPr="00E35706" w:rsidRDefault="0076340C" w:rsidP="00847972">
            <w:pPr>
              <w:pStyle w:val="acctmergecolhdg"/>
              <w:rPr>
                <w:bCs/>
                <w:szCs w:val="22"/>
              </w:rPr>
            </w:pPr>
            <w:r w:rsidRPr="00E35706">
              <w:rPr>
                <w:b w:val="0"/>
                <w:bCs/>
                <w:szCs w:val="22"/>
              </w:rPr>
              <w:t>2026</w:t>
            </w:r>
          </w:p>
        </w:tc>
        <w:tc>
          <w:tcPr>
            <w:tcW w:w="182" w:type="dxa"/>
            <w:vAlign w:val="bottom"/>
          </w:tcPr>
          <w:p w14:paraId="74EE1B40" w14:textId="77777777" w:rsidR="00BC0FCC" w:rsidRPr="00E35706" w:rsidRDefault="00BC0FCC" w:rsidP="004F31C0">
            <w:pPr>
              <w:pStyle w:val="acctfourfigures"/>
              <w:rPr>
                <w:b/>
                <w:bCs/>
                <w:szCs w:val="22"/>
              </w:rPr>
            </w:pPr>
          </w:p>
        </w:tc>
        <w:tc>
          <w:tcPr>
            <w:tcW w:w="1258" w:type="dxa"/>
            <w:vAlign w:val="bottom"/>
          </w:tcPr>
          <w:p w14:paraId="6D984B1A" w14:textId="57A5B27D" w:rsidR="00BC0FCC" w:rsidRPr="00E35706" w:rsidRDefault="00BC0FCC" w:rsidP="00847972">
            <w:pPr>
              <w:pStyle w:val="acctmergecolhdg"/>
              <w:rPr>
                <w:bCs/>
                <w:szCs w:val="22"/>
              </w:rPr>
            </w:pPr>
            <w:r w:rsidRPr="00E35706">
              <w:rPr>
                <w:b w:val="0"/>
                <w:bCs/>
                <w:szCs w:val="22"/>
              </w:rPr>
              <w:t>202</w:t>
            </w:r>
            <w:r w:rsidR="0076340C" w:rsidRPr="00E35706">
              <w:rPr>
                <w:b w:val="0"/>
                <w:bCs/>
                <w:szCs w:val="22"/>
              </w:rPr>
              <w:t>5</w:t>
            </w:r>
          </w:p>
        </w:tc>
      </w:tr>
      <w:tr w:rsidR="00BC0FCC" w:rsidRPr="00E35706" w14:paraId="581D329D" w14:textId="77777777" w:rsidTr="004F31C0">
        <w:trPr>
          <w:cantSplit/>
          <w:trHeight w:val="254"/>
        </w:trPr>
        <w:tc>
          <w:tcPr>
            <w:tcW w:w="6109" w:type="dxa"/>
          </w:tcPr>
          <w:p w14:paraId="1F09C503" w14:textId="77777777" w:rsidR="00BC0FCC" w:rsidRPr="00E35706" w:rsidRDefault="00BC0FCC" w:rsidP="004F31C0">
            <w:pPr>
              <w:pStyle w:val="acctmergecolhdg"/>
              <w:spacing w:line="240" w:lineRule="auto"/>
              <w:jc w:val="left"/>
              <w:rPr>
                <w:b w:val="0"/>
                <w:szCs w:val="22"/>
              </w:rPr>
            </w:pPr>
          </w:p>
        </w:tc>
        <w:tc>
          <w:tcPr>
            <w:tcW w:w="450" w:type="dxa"/>
            <w:vAlign w:val="bottom"/>
          </w:tcPr>
          <w:p w14:paraId="54D7B88A" w14:textId="77777777" w:rsidR="00BC0FCC" w:rsidRPr="00E35706" w:rsidRDefault="00BC0FCC" w:rsidP="004F31C0">
            <w:pPr>
              <w:pStyle w:val="acctfourfigures"/>
              <w:tabs>
                <w:tab w:val="clear" w:pos="765"/>
                <w:tab w:val="decimal" w:pos="461"/>
              </w:tabs>
              <w:spacing w:line="240" w:lineRule="auto"/>
              <w:ind w:right="11"/>
              <w:jc w:val="both"/>
              <w:rPr>
                <w:b/>
                <w:bCs/>
                <w:i/>
                <w:iCs/>
                <w:szCs w:val="22"/>
              </w:rPr>
            </w:pPr>
          </w:p>
        </w:tc>
        <w:tc>
          <w:tcPr>
            <w:tcW w:w="2700" w:type="dxa"/>
            <w:gridSpan w:val="3"/>
            <w:vAlign w:val="bottom"/>
          </w:tcPr>
          <w:p w14:paraId="49302C38" w14:textId="099A86EF" w:rsidR="00BC0FCC" w:rsidRPr="00E35706" w:rsidRDefault="00BC0FCC" w:rsidP="00847972">
            <w:pPr>
              <w:pStyle w:val="acctfourfigures"/>
              <w:tabs>
                <w:tab w:val="clear" w:pos="765"/>
                <w:tab w:val="decimal" w:pos="731"/>
              </w:tabs>
              <w:ind w:right="11"/>
              <w:jc w:val="center"/>
              <w:rPr>
                <w:b/>
                <w:bCs/>
                <w:szCs w:val="22"/>
              </w:rPr>
            </w:pPr>
            <w:r w:rsidRPr="00E35706">
              <w:rPr>
                <w:i/>
                <w:iCs/>
                <w:szCs w:val="22"/>
              </w:rPr>
              <w:t>(in thousand Baht)</w:t>
            </w:r>
          </w:p>
        </w:tc>
      </w:tr>
      <w:tr w:rsidR="00F07A75" w:rsidRPr="00E35706" w14:paraId="014735B0" w14:textId="77777777" w:rsidTr="004F31C0">
        <w:trPr>
          <w:cantSplit/>
        </w:trPr>
        <w:tc>
          <w:tcPr>
            <w:tcW w:w="6109" w:type="dxa"/>
          </w:tcPr>
          <w:p w14:paraId="1DED4AF9" w14:textId="77777777" w:rsidR="00F07A75" w:rsidRPr="00E35706" w:rsidRDefault="00F07A75" w:rsidP="00F07A75">
            <w:pPr>
              <w:pStyle w:val="acctmergecolhdg"/>
              <w:jc w:val="left"/>
              <w:rPr>
                <w:b w:val="0"/>
                <w:szCs w:val="22"/>
              </w:rPr>
            </w:pPr>
            <w:r w:rsidRPr="00E35706">
              <w:rPr>
                <w:b w:val="0"/>
                <w:szCs w:val="22"/>
              </w:rPr>
              <w:t>Japan</w:t>
            </w:r>
          </w:p>
        </w:tc>
        <w:tc>
          <w:tcPr>
            <w:tcW w:w="450" w:type="dxa"/>
            <w:vAlign w:val="bottom"/>
          </w:tcPr>
          <w:p w14:paraId="3362058E" w14:textId="77777777" w:rsidR="00F07A75" w:rsidRPr="00E35706" w:rsidRDefault="00F07A75" w:rsidP="00F07A75">
            <w:pPr>
              <w:pStyle w:val="acctfourfigures"/>
              <w:tabs>
                <w:tab w:val="clear" w:pos="765"/>
                <w:tab w:val="decimal" w:pos="461"/>
              </w:tabs>
              <w:ind w:right="11"/>
              <w:jc w:val="both"/>
              <w:rPr>
                <w:b/>
                <w:bCs/>
                <w:i/>
                <w:iCs/>
                <w:szCs w:val="22"/>
              </w:rPr>
            </w:pPr>
          </w:p>
        </w:tc>
        <w:tc>
          <w:tcPr>
            <w:tcW w:w="1260" w:type="dxa"/>
            <w:vAlign w:val="center"/>
          </w:tcPr>
          <w:p w14:paraId="527BDCEB" w14:textId="72EE7638" w:rsidR="00F07A75" w:rsidRPr="00E35706" w:rsidRDefault="006116F0" w:rsidP="00F07A75">
            <w:pPr>
              <w:pStyle w:val="acctfourfigures"/>
              <w:tabs>
                <w:tab w:val="clear" w:pos="765"/>
                <w:tab w:val="decimal" w:pos="1001"/>
              </w:tabs>
              <w:ind w:right="11"/>
              <w:rPr>
                <w:lang w:val="en-US"/>
              </w:rPr>
            </w:pPr>
            <w:r w:rsidRPr="00E35706">
              <w:rPr>
                <w:lang w:val="en-US"/>
              </w:rPr>
              <w:t>1,</w:t>
            </w:r>
            <w:r w:rsidR="00407EBD" w:rsidRPr="00E35706">
              <w:rPr>
                <w:lang w:val="en-US"/>
              </w:rPr>
              <w:t>911,512</w:t>
            </w:r>
          </w:p>
        </w:tc>
        <w:tc>
          <w:tcPr>
            <w:tcW w:w="182" w:type="dxa"/>
            <w:vAlign w:val="bottom"/>
          </w:tcPr>
          <w:p w14:paraId="74D71662" w14:textId="77777777" w:rsidR="00F07A75" w:rsidRPr="00E35706" w:rsidRDefault="00F07A75" w:rsidP="00F07A75">
            <w:pPr>
              <w:pStyle w:val="acctfourfigures"/>
              <w:rPr>
                <w:b/>
                <w:bCs/>
                <w:szCs w:val="22"/>
              </w:rPr>
            </w:pPr>
          </w:p>
        </w:tc>
        <w:tc>
          <w:tcPr>
            <w:tcW w:w="1258" w:type="dxa"/>
            <w:vAlign w:val="center"/>
          </w:tcPr>
          <w:p w14:paraId="7A82A6D5" w14:textId="27EAA949" w:rsidR="00F07A75" w:rsidRPr="00E35706" w:rsidRDefault="00F07A75" w:rsidP="00F07A75">
            <w:pPr>
              <w:pStyle w:val="acctfourfigures"/>
              <w:tabs>
                <w:tab w:val="clear" w:pos="765"/>
                <w:tab w:val="decimal" w:pos="1001"/>
              </w:tabs>
              <w:ind w:right="11"/>
              <w:rPr>
                <w:rFonts w:cstheme="minorBidi"/>
                <w:b/>
                <w:bCs/>
                <w:szCs w:val="28"/>
                <w:lang w:val="en-US" w:bidi="th-TH"/>
              </w:rPr>
            </w:pPr>
            <w:r w:rsidRPr="00E35706">
              <w:rPr>
                <w:rFonts w:hint="cs"/>
              </w:rPr>
              <w:t>2,1</w:t>
            </w:r>
            <w:r w:rsidRPr="00E35706">
              <w:t>02</w:t>
            </w:r>
            <w:r w:rsidRPr="00E35706">
              <w:rPr>
                <w:rFonts w:hint="cs"/>
              </w:rPr>
              <w:t>,</w:t>
            </w:r>
            <w:r w:rsidRPr="00E35706">
              <w:t>750</w:t>
            </w:r>
          </w:p>
        </w:tc>
      </w:tr>
      <w:tr w:rsidR="00F07A75" w:rsidRPr="00E35706" w14:paraId="0A8E3ED2" w14:textId="77777777" w:rsidTr="004F31C0">
        <w:trPr>
          <w:cantSplit/>
        </w:trPr>
        <w:tc>
          <w:tcPr>
            <w:tcW w:w="6109" w:type="dxa"/>
          </w:tcPr>
          <w:p w14:paraId="23E3619A" w14:textId="77777777" w:rsidR="00F07A75" w:rsidRPr="00E35706" w:rsidRDefault="00F07A75" w:rsidP="00F07A75">
            <w:pPr>
              <w:pStyle w:val="acctmergecolhdg"/>
              <w:jc w:val="left"/>
              <w:rPr>
                <w:b w:val="0"/>
                <w:szCs w:val="22"/>
              </w:rPr>
            </w:pPr>
            <w:r w:rsidRPr="00E35706">
              <w:rPr>
                <w:b w:val="0"/>
                <w:szCs w:val="22"/>
              </w:rPr>
              <w:t>Thailand</w:t>
            </w:r>
          </w:p>
        </w:tc>
        <w:tc>
          <w:tcPr>
            <w:tcW w:w="450" w:type="dxa"/>
            <w:vAlign w:val="bottom"/>
          </w:tcPr>
          <w:p w14:paraId="6524216B" w14:textId="77777777" w:rsidR="00F07A75" w:rsidRPr="00E35706" w:rsidRDefault="00F07A75" w:rsidP="00F07A75">
            <w:pPr>
              <w:pStyle w:val="acctfourfigures"/>
              <w:tabs>
                <w:tab w:val="clear" w:pos="765"/>
                <w:tab w:val="decimal" w:pos="461"/>
              </w:tabs>
              <w:ind w:right="11"/>
              <w:jc w:val="both"/>
              <w:rPr>
                <w:b/>
                <w:bCs/>
                <w:i/>
                <w:iCs/>
                <w:szCs w:val="22"/>
              </w:rPr>
            </w:pPr>
          </w:p>
        </w:tc>
        <w:tc>
          <w:tcPr>
            <w:tcW w:w="1260" w:type="dxa"/>
            <w:vAlign w:val="center"/>
          </w:tcPr>
          <w:p w14:paraId="3622EE5C" w14:textId="01E3ED73" w:rsidR="00F07A75" w:rsidRPr="00E35706" w:rsidRDefault="00407EBD" w:rsidP="00F07A75">
            <w:pPr>
              <w:pStyle w:val="acctfourfigures"/>
              <w:tabs>
                <w:tab w:val="clear" w:pos="765"/>
                <w:tab w:val="decimal" w:pos="1001"/>
              </w:tabs>
              <w:ind w:right="11"/>
            </w:pPr>
            <w:r w:rsidRPr="00E35706">
              <w:t>544,884</w:t>
            </w:r>
          </w:p>
        </w:tc>
        <w:tc>
          <w:tcPr>
            <w:tcW w:w="182" w:type="dxa"/>
            <w:vAlign w:val="bottom"/>
          </w:tcPr>
          <w:p w14:paraId="751F118A" w14:textId="77777777" w:rsidR="00F07A75" w:rsidRPr="00E35706" w:rsidRDefault="00F07A75" w:rsidP="00F07A75">
            <w:pPr>
              <w:pStyle w:val="acctfourfigures"/>
              <w:rPr>
                <w:b/>
                <w:bCs/>
                <w:szCs w:val="22"/>
              </w:rPr>
            </w:pPr>
          </w:p>
        </w:tc>
        <w:tc>
          <w:tcPr>
            <w:tcW w:w="1258" w:type="dxa"/>
            <w:vAlign w:val="center"/>
          </w:tcPr>
          <w:p w14:paraId="43F0DE55" w14:textId="706D1967" w:rsidR="00F07A75" w:rsidRPr="00E35706" w:rsidRDefault="00F07A75" w:rsidP="00F07A75">
            <w:pPr>
              <w:pStyle w:val="acctfourfigures"/>
              <w:tabs>
                <w:tab w:val="clear" w:pos="765"/>
                <w:tab w:val="decimal" w:pos="1001"/>
              </w:tabs>
              <w:ind w:right="11"/>
              <w:rPr>
                <w:b/>
                <w:bCs/>
                <w:szCs w:val="22"/>
              </w:rPr>
            </w:pPr>
            <w:r w:rsidRPr="00E35706">
              <w:t>426</w:t>
            </w:r>
            <w:r w:rsidRPr="00E35706">
              <w:rPr>
                <w:rFonts w:hint="cs"/>
              </w:rPr>
              <w:t>,</w:t>
            </w:r>
            <w:r w:rsidRPr="00E35706">
              <w:t>433</w:t>
            </w:r>
          </w:p>
        </w:tc>
      </w:tr>
      <w:tr w:rsidR="00F07A75" w:rsidRPr="00E35706" w14:paraId="42AC11E3" w14:textId="77777777" w:rsidTr="004F31C0">
        <w:trPr>
          <w:cantSplit/>
        </w:trPr>
        <w:tc>
          <w:tcPr>
            <w:tcW w:w="6109" w:type="dxa"/>
          </w:tcPr>
          <w:p w14:paraId="01D01F56" w14:textId="7BE3620A" w:rsidR="00F07A75" w:rsidRPr="00E35706" w:rsidRDefault="00F07A75" w:rsidP="00F07A75">
            <w:pPr>
              <w:pStyle w:val="acctmergecolhdg"/>
              <w:jc w:val="left"/>
              <w:rPr>
                <w:b w:val="0"/>
                <w:szCs w:val="22"/>
              </w:rPr>
            </w:pPr>
            <w:r w:rsidRPr="00E35706">
              <w:rPr>
                <w:b w:val="0"/>
                <w:szCs w:val="22"/>
              </w:rPr>
              <w:t>Taiwan</w:t>
            </w:r>
          </w:p>
        </w:tc>
        <w:tc>
          <w:tcPr>
            <w:tcW w:w="450" w:type="dxa"/>
            <w:vAlign w:val="bottom"/>
          </w:tcPr>
          <w:p w14:paraId="284EC99C" w14:textId="77777777" w:rsidR="00F07A75" w:rsidRPr="00E35706" w:rsidRDefault="00F07A75" w:rsidP="00F07A75">
            <w:pPr>
              <w:pStyle w:val="acctfourfigures"/>
              <w:tabs>
                <w:tab w:val="clear" w:pos="765"/>
                <w:tab w:val="decimal" w:pos="461"/>
              </w:tabs>
              <w:ind w:right="11"/>
              <w:jc w:val="both"/>
              <w:rPr>
                <w:b/>
                <w:bCs/>
                <w:i/>
                <w:iCs/>
                <w:szCs w:val="22"/>
              </w:rPr>
            </w:pPr>
          </w:p>
        </w:tc>
        <w:tc>
          <w:tcPr>
            <w:tcW w:w="1260" w:type="dxa"/>
            <w:vAlign w:val="center"/>
          </w:tcPr>
          <w:p w14:paraId="71993552" w14:textId="69CD603C" w:rsidR="00F07A75" w:rsidRPr="00E35706" w:rsidRDefault="00407EBD" w:rsidP="00F07A75">
            <w:pPr>
              <w:pStyle w:val="acctfourfigures"/>
              <w:tabs>
                <w:tab w:val="clear" w:pos="765"/>
                <w:tab w:val="decimal" w:pos="1001"/>
              </w:tabs>
              <w:ind w:right="11"/>
            </w:pPr>
            <w:r w:rsidRPr="00E35706">
              <w:t>56,820</w:t>
            </w:r>
          </w:p>
        </w:tc>
        <w:tc>
          <w:tcPr>
            <w:tcW w:w="182" w:type="dxa"/>
            <w:vAlign w:val="bottom"/>
          </w:tcPr>
          <w:p w14:paraId="1D9F7EDB" w14:textId="77777777" w:rsidR="00F07A75" w:rsidRPr="00E35706" w:rsidRDefault="00F07A75" w:rsidP="00F07A75">
            <w:pPr>
              <w:pStyle w:val="acctfourfigures"/>
              <w:rPr>
                <w:b/>
                <w:bCs/>
                <w:szCs w:val="22"/>
              </w:rPr>
            </w:pPr>
          </w:p>
        </w:tc>
        <w:tc>
          <w:tcPr>
            <w:tcW w:w="1258" w:type="dxa"/>
            <w:vAlign w:val="center"/>
          </w:tcPr>
          <w:p w14:paraId="0AD258F9" w14:textId="247473FD" w:rsidR="00F07A75" w:rsidRPr="00E35706" w:rsidRDefault="00F07A75" w:rsidP="00F07A75">
            <w:pPr>
              <w:pStyle w:val="acctfourfigures"/>
              <w:tabs>
                <w:tab w:val="clear" w:pos="765"/>
                <w:tab w:val="decimal" w:pos="1001"/>
              </w:tabs>
              <w:ind w:right="11"/>
              <w:rPr>
                <w:szCs w:val="22"/>
              </w:rPr>
            </w:pPr>
            <w:r w:rsidRPr="00E35706">
              <w:t>51,001</w:t>
            </w:r>
          </w:p>
        </w:tc>
      </w:tr>
      <w:tr w:rsidR="00F07A75" w:rsidRPr="00E35706" w14:paraId="4A103155" w14:textId="77777777" w:rsidTr="004F31C0">
        <w:trPr>
          <w:cantSplit/>
        </w:trPr>
        <w:tc>
          <w:tcPr>
            <w:tcW w:w="6109" w:type="dxa"/>
          </w:tcPr>
          <w:p w14:paraId="28230AE2" w14:textId="62CFCD6A" w:rsidR="00F07A75" w:rsidRPr="00E35706" w:rsidRDefault="00F07A75" w:rsidP="00F07A75">
            <w:pPr>
              <w:pStyle w:val="acctmergecolhdg"/>
              <w:jc w:val="left"/>
              <w:rPr>
                <w:b w:val="0"/>
                <w:szCs w:val="22"/>
              </w:rPr>
            </w:pPr>
            <w:r w:rsidRPr="00E35706">
              <w:rPr>
                <w:rFonts w:cs="Angsana New"/>
                <w:b w:val="0"/>
                <w:szCs w:val="28"/>
                <w:lang w:val="en-US" w:bidi="th-TH"/>
              </w:rPr>
              <w:t xml:space="preserve">South </w:t>
            </w:r>
            <w:r w:rsidRPr="00E35706">
              <w:rPr>
                <w:b w:val="0"/>
                <w:szCs w:val="22"/>
              </w:rPr>
              <w:t>Korea</w:t>
            </w:r>
          </w:p>
        </w:tc>
        <w:tc>
          <w:tcPr>
            <w:tcW w:w="450" w:type="dxa"/>
            <w:vAlign w:val="bottom"/>
          </w:tcPr>
          <w:p w14:paraId="6365584A" w14:textId="77777777" w:rsidR="00F07A75" w:rsidRPr="00E35706" w:rsidRDefault="00F07A75" w:rsidP="00F07A75">
            <w:pPr>
              <w:pStyle w:val="acctfourfigures"/>
              <w:tabs>
                <w:tab w:val="clear" w:pos="765"/>
                <w:tab w:val="decimal" w:pos="461"/>
              </w:tabs>
              <w:ind w:right="11"/>
              <w:jc w:val="both"/>
              <w:rPr>
                <w:b/>
                <w:bCs/>
                <w:i/>
                <w:iCs/>
                <w:szCs w:val="22"/>
              </w:rPr>
            </w:pPr>
          </w:p>
        </w:tc>
        <w:tc>
          <w:tcPr>
            <w:tcW w:w="1260" w:type="dxa"/>
            <w:vAlign w:val="center"/>
          </w:tcPr>
          <w:p w14:paraId="41F90711" w14:textId="0614960B" w:rsidR="00F07A75" w:rsidRPr="00E35706" w:rsidRDefault="00407EBD" w:rsidP="00F07A75">
            <w:pPr>
              <w:pStyle w:val="acctfourfigures"/>
              <w:tabs>
                <w:tab w:val="clear" w:pos="765"/>
                <w:tab w:val="decimal" w:pos="1001"/>
              </w:tabs>
              <w:ind w:right="11"/>
            </w:pPr>
            <w:r w:rsidRPr="00E35706">
              <w:t>44,339</w:t>
            </w:r>
          </w:p>
        </w:tc>
        <w:tc>
          <w:tcPr>
            <w:tcW w:w="182" w:type="dxa"/>
            <w:vAlign w:val="bottom"/>
          </w:tcPr>
          <w:p w14:paraId="0990FE81" w14:textId="77777777" w:rsidR="00F07A75" w:rsidRPr="00E35706" w:rsidRDefault="00F07A75" w:rsidP="00F07A75">
            <w:pPr>
              <w:pStyle w:val="acctfourfigures"/>
              <w:rPr>
                <w:b/>
                <w:bCs/>
                <w:szCs w:val="22"/>
              </w:rPr>
            </w:pPr>
          </w:p>
        </w:tc>
        <w:tc>
          <w:tcPr>
            <w:tcW w:w="1258" w:type="dxa"/>
            <w:vAlign w:val="bottom"/>
          </w:tcPr>
          <w:p w14:paraId="1A8060D9" w14:textId="306ADCB7" w:rsidR="00F07A75" w:rsidRPr="00E35706" w:rsidRDefault="00C920E8" w:rsidP="00C920E8">
            <w:pPr>
              <w:pStyle w:val="acctfourfigures"/>
              <w:tabs>
                <w:tab w:val="clear" w:pos="765"/>
                <w:tab w:val="decimal" w:pos="1001"/>
              </w:tabs>
              <w:ind w:right="11"/>
              <w:rPr>
                <w:szCs w:val="22"/>
              </w:rPr>
            </w:pPr>
            <w:r w:rsidRPr="00E35706">
              <w:t>24,595</w:t>
            </w:r>
          </w:p>
        </w:tc>
      </w:tr>
      <w:tr w:rsidR="00F07A75" w:rsidRPr="00E35706" w14:paraId="55EDA6BF" w14:textId="77777777" w:rsidTr="004F31C0">
        <w:trPr>
          <w:cantSplit/>
        </w:trPr>
        <w:tc>
          <w:tcPr>
            <w:tcW w:w="6109" w:type="dxa"/>
          </w:tcPr>
          <w:p w14:paraId="083B4FF6" w14:textId="77777777" w:rsidR="00F07A75" w:rsidRPr="00E35706" w:rsidRDefault="00F07A75" w:rsidP="00F07A75">
            <w:pPr>
              <w:pStyle w:val="acctmergecolhdg"/>
              <w:jc w:val="left"/>
              <w:rPr>
                <w:b w:val="0"/>
                <w:szCs w:val="22"/>
              </w:rPr>
            </w:pPr>
            <w:r w:rsidRPr="00E35706">
              <w:rPr>
                <w:b w:val="0"/>
                <w:szCs w:val="22"/>
              </w:rPr>
              <w:t>Australia</w:t>
            </w:r>
          </w:p>
        </w:tc>
        <w:tc>
          <w:tcPr>
            <w:tcW w:w="450" w:type="dxa"/>
            <w:vAlign w:val="bottom"/>
          </w:tcPr>
          <w:p w14:paraId="66774DBB" w14:textId="77777777" w:rsidR="00F07A75" w:rsidRPr="00E35706" w:rsidRDefault="00F07A75" w:rsidP="00F07A75">
            <w:pPr>
              <w:pStyle w:val="acctfourfigures"/>
              <w:tabs>
                <w:tab w:val="clear" w:pos="765"/>
                <w:tab w:val="decimal" w:pos="461"/>
              </w:tabs>
              <w:ind w:right="11"/>
              <w:jc w:val="both"/>
              <w:rPr>
                <w:b/>
                <w:bCs/>
                <w:i/>
                <w:iCs/>
                <w:szCs w:val="22"/>
              </w:rPr>
            </w:pPr>
          </w:p>
        </w:tc>
        <w:tc>
          <w:tcPr>
            <w:tcW w:w="1260" w:type="dxa"/>
            <w:vAlign w:val="center"/>
          </w:tcPr>
          <w:p w14:paraId="09EDF613" w14:textId="1CC391C1" w:rsidR="00F07A75" w:rsidRPr="00E35706" w:rsidRDefault="00407EBD" w:rsidP="00F07A75">
            <w:pPr>
              <w:pStyle w:val="acctfourfigures"/>
              <w:tabs>
                <w:tab w:val="clear" w:pos="765"/>
                <w:tab w:val="decimal" w:pos="1001"/>
              </w:tabs>
              <w:ind w:right="11"/>
            </w:pPr>
            <w:r w:rsidRPr="00E35706">
              <w:t>25,630</w:t>
            </w:r>
          </w:p>
        </w:tc>
        <w:tc>
          <w:tcPr>
            <w:tcW w:w="182" w:type="dxa"/>
            <w:vAlign w:val="bottom"/>
          </w:tcPr>
          <w:p w14:paraId="0905E30A" w14:textId="77777777" w:rsidR="00F07A75" w:rsidRPr="00E35706" w:rsidRDefault="00F07A75" w:rsidP="00F07A75">
            <w:pPr>
              <w:pStyle w:val="acctfourfigures"/>
              <w:rPr>
                <w:b/>
                <w:bCs/>
                <w:szCs w:val="22"/>
              </w:rPr>
            </w:pPr>
          </w:p>
        </w:tc>
        <w:tc>
          <w:tcPr>
            <w:tcW w:w="1258" w:type="dxa"/>
            <w:vAlign w:val="center"/>
          </w:tcPr>
          <w:p w14:paraId="41E3A996" w14:textId="7998B57D" w:rsidR="00F07A75" w:rsidRPr="00E35706" w:rsidRDefault="00F07A75" w:rsidP="00F07A75">
            <w:pPr>
              <w:pStyle w:val="acctfourfigures"/>
              <w:tabs>
                <w:tab w:val="clear" w:pos="765"/>
                <w:tab w:val="decimal" w:pos="1001"/>
              </w:tabs>
              <w:ind w:right="11"/>
              <w:rPr>
                <w:rFonts w:cs="Angsana New"/>
                <w:szCs w:val="22"/>
                <w:lang w:val="en-US" w:bidi="th-TH"/>
              </w:rPr>
            </w:pPr>
            <w:r w:rsidRPr="00E35706">
              <w:t>50,424</w:t>
            </w:r>
          </w:p>
        </w:tc>
      </w:tr>
      <w:tr w:rsidR="00F07A75" w:rsidRPr="00E35706" w14:paraId="13D22DF7" w14:textId="77777777" w:rsidTr="004F31C0">
        <w:trPr>
          <w:cantSplit/>
        </w:trPr>
        <w:tc>
          <w:tcPr>
            <w:tcW w:w="6109" w:type="dxa"/>
          </w:tcPr>
          <w:p w14:paraId="260EDA6C" w14:textId="77777777" w:rsidR="00F07A75" w:rsidRPr="00E35706" w:rsidRDefault="00F07A75" w:rsidP="00F07A75">
            <w:pPr>
              <w:pStyle w:val="acctmergecolhdg"/>
              <w:jc w:val="left"/>
              <w:rPr>
                <w:b w:val="0"/>
                <w:szCs w:val="22"/>
              </w:rPr>
            </w:pPr>
            <w:r w:rsidRPr="00E35706">
              <w:rPr>
                <w:b w:val="0"/>
                <w:szCs w:val="22"/>
              </w:rPr>
              <w:t>United Kingdom</w:t>
            </w:r>
          </w:p>
        </w:tc>
        <w:tc>
          <w:tcPr>
            <w:tcW w:w="450" w:type="dxa"/>
            <w:vAlign w:val="bottom"/>
          </w:tcPr>
          <w:p w14:paraId="22DE365B" w14:textId="77777777" w:rsidR="00F07A75" w:rsidRPr="00E35706" w:rsidRDefault="00F07A75" w:rsidP="00F07A75">
            <w:pPr>
              <w:pStyle w:val="acctfourfigures"/>
              <w:tabs>
                <w:tab w:val="clear" w:pos="765"/>
                <w:tab w:val="decimal" w:pos="461"/>
              </w:tabs>
              <w:ind w:right="11"/>
              <w:jc w:val="both"/>
              <w:rPr>
                <w:b/>
                <w:bCs/>
                <w:i/>
                <w:iCs/>
                <w:szCs w:val="22"/>
              </w:rPr>
            </w:pPr>
          </w:p>
        </w:tc>
        <w:tc>
          <w:tcPr>
            <w:tcW w:w="1260" w:type="dxa"/>
            <w:vAlign w:val="center"/>
          </w:tcPr>
          <w:p w14:paraId="41D801B9" w14:textId="172E4732" w:rsidR="00F07A75" w:rsidRPr="00E35706" w:rsidRDefault="00407EBD" w:rsidP="00F07A75">
            <w:pPr>
              <w:pStyle w:val="acctfourfigures"/>
              <w:tabs>
                <w:tab w:val="clear" w:pos="765"/>
                <w:tab w:val="decimal" w:pos="1001"/>
              </w:tabs>
              <w:ind w:right="11"/>
            </w:pPr>
            <w:r w:rsidRPr="00E35706">
              <w:t>6,208</w:t>
            </w:r>
          </w:p>
        </w:tc>
        <w:tc>
          <w:tcPr>
            <w:tcW w:w="182" w:type="dxa"/>
            <w:vAlign w:val="bottom"/>
          </w:tcPr>
          <w:p w14:paraId="16C6E6AF" w14:textId="77777777" w:rsidR="00F07A75" w:rsidRPr="00E35706" w:rsidRDefault="00F07A75" w:rsidP="00F07A75">
            <w:pPr>
              <w:pStyle w:val="acctfourfigures"/>
              <w:rPr>
                <w:b/>
                <w:bCs/>
                <w:szCs w:val="22"/>
              </w:rPr>
            </w:pPr>
          </w:p>
        </w:tc>
        <w:tc>
          <w:tcPr>
            <w:tcW w:w="1258" w:type="dxa"/>
            <w:vAlign w:val="center"/>
          </w:tcPr>
          <w:p w14:paraId="678C7E32" w14:textId="72776EAC" w:rsidR="00F07A75" w:rsidRPr="00E35706" w:rsidRDefault="00F07A75" w:rsidP="00F07A75">
            <w:pPr>
              <w:pStyle w:val="acctfourfigures"/>
              <w:tabs>
                <w:tab w:val="clear" w:pos="765"/>
                <w:tab w:val="decimal" w:pos="1001"/>
              </w:tabs>
              <w:ind w:right="11"/>
              <w:rPr>
                <w:b/>
                <w:bCs/>
                <w:szCs w:val="22"/>
              </w:rPr>
            </w:pPr>
            <w:r w:rsidRPr="00E35706">
              <w:t>28</w:t>
            </w:r>
            <w:r w:rsidRPr="00E35706">
              <w:rPr>
                <w:rFonts w:hint="cs"/>
              </w:rPr>
              <w:t>,</w:t>
            </w:r>
            <w:r w:rsidRPr="00E35706">
              <w:t>397</w:t>
            </w:r>
          </w:p>
        </w:tc>
      </w:tr>
      <w:tr w:rsidR="00F07A75" w:rsidRPr="00E35706" w14:paraId="3DB8B586" w14:textId="77777777" w:rsidTr="004F31C0">
        <w:trPr>
          <w:cantSplit/>
        </w:trPr>
        <w:tc>
          <w:tcPr>
            <w:tcW w:w="6109" w:type="dxa"/>
          </w:tcPr>
          <w:p w14:paraId="013A227E" w14:textId="77777777" w:rsidR="00F07A75" w:rsidRPr="00E35706" w:rsidRDefault="00F07A75" w:rsidP="00F07A75">
            <w:pPr>
              <w:pStyle w:val="acctmergecolhdg"/>
              <w:jc w:val="left"/>
              <w:rPr>
                <w:b w:val="0"/>
                <w:szCs w:val="22"/>
                <w:lang w:val="en-US"/>
              </w:rPr>
            </w:pPr>
            <w:r w:rsidRPr="00E35706">
              <w:rPr>
                <w:b w:val="0"/>
                <w:szCs w:val="22"/>
              </w:rPr>
              <w:t>Other countries</w:t>
            </w:r>
          </w:p>
        </w:tc>
        <w:tc>
          <w:tcPr>
            <w:tcW w:w="450" w:type="dxa"/>
            <w:vAlign w:val="bottom"/>
          </w:tcPr>
          <w:p w14:paraId="2E49F35F" w14:textId="77777777" w:rsidR="00F07A75" w:rsidRPr="00E35706" w:rsidRDefault="00F07A75" w:rsidP="00F07A75">
            <w:pPr>
              <w:pStyle w:val="acctfourfigures"/>
              <w:tabs>
                <w:tab w:val="clear" w:pos="765"/>
                <w:tab w:val="decimal" w:pos="461"/>
              </w:tabs>
              <w:ind w:right="11"/>
              <w:jc w:val="both"/>
              <w:rPr>
                <w:b/>
                <w:bCs/>
                <w:i/>
                <w:iCs/>
                <w:szCs w:val="22"/>
              </w:rPr>
            </w:pPr>
          </w:p>
        </w:tc>
        <w:tc>
          <w:tcPr>
            <w:tcW w:w="1260" w:type="dxa"/>
            <w:tcBorders>
              <w:bottom w:val="single" w:sz="4" w:space="0" w:color="auto"/>
            </w:tcBorders>
            <w:vAlign w:val="center"/>
          </w:tcPr>
          <w:p w14:paraId="660A54CF" w14:textId="2B09281B" w:rsidR="00F07A75" w:rsidRPr="00E35706" w:rsidRDefault="00407EBD" w:rsidP="00F07A75">
            <w:pPr>
              <w:pStyle w:val="acctfourfigures"/>
              <w:tabs>
                <w:tab w:val="clear" w:pos="765"/>
                <w:tab w:val="decimal" w:pos="1001"/>
              </w:tabs>
              <w:ind w:right="11"/>
            </w:pPr>
            <w:r w:rsidRPr="00E35706">
              <w:t>37,127</w:t>
            </w:r>
          </w:p>
        </w:tc>
        <w:tc>
          <w:tcPr>
            <w:tcW w:w="182" w:type="dxa"/>
            <w:vAlign w:val="bottom"/>
          </w:tcPr>
          <w:p w14:paraId="3564719D" w14:textId="77777777" w:rsidR="00F07A75" w:rsidRPr="00E35706" w:rsidRDefault="00F07A75" w:rsidP="00F07A75">
            <w:pPr>
              <w:pStyle w:val="acctfourfigures"/>
              <w:rPr>
                <w:b/>
                <w:bCs/>
                <w:szCs w:val="22"/>
              </w:rPr>
            </w:pPr>
          </w:p>
        </w:tc>
        <w:tc>
          <w:tcPr>
            <w:tcW w:w="1258" w:type="dxa"/>
            <w:tcBorders>
              <w:bottom w:val="single" w:sz="4" w:space="0" w:color="auto"/>
            </w:tcBorders>
            <w:vAlign w:val="center"/>
          </w:tcPr>
          <w:p w14:paraId="69675F1C" w14:textId="21987DBD" w:rsidR="00F07A75" w:rsidRPr="00E35706" w:rsidRDefault="00C920E8" w:rsidP="00F07A75">
            <w:pPr>
              <w:pStyle w:val="acctfourfigures"/>
              <w:tabs>
                <w:tab w:val="clear" w:pos="765"/>
                <w:tab w:val="decimal" w:pos="1001"/>
              </w:tabs>
              <w:ind w:right="11"/>
              <w:rPr>
                <w:szCs w:val="22"/>
              </w:rPr>
            </w:pPr>
            <w:r w:rsidRPr="00E35706">
              <w:t>44</w:t>
            </w:r>
            <w:r w:rsidR="00F07A75" w:rsidRPr="00E35706">
              <w:t>,</w:t>
            </w:r>
            <w:r w:rsidRPr="00E35706">
              <w:t>069</w:t>
            </w:r>
          </w:p>
        </w:tc>
      </w:tr>
      <w:tr w:rsidR="00F07A75" w:rsidRPr="00E35706" w14:paraId="7A908F21" w14:textId="77777777" w:rsidTr="004F31C0">
        <w:trPr>
          <w:cantSplit/>
        </w:trPr>
        <w:tc>
          <w:tcPr>
            <w:tcW w:w="6109" w:type="dxa"/>
          </w:tcPr>
          <w:p w14:paraId="7218B549" w14:textId="77777777" w:rsidR="00F07A75" w:rsidRPr="00E35706" w:rsidRDefault="00F07A75" w:rsidP="00F07A75">
            <w:pPr>
              <w:pStyle w:val="acctmergecolhdg"/>
              <w:jc w:val="left"/>
              <w:rPr>
                <w:bCs/>
                <w:szCs w:val="22"/>
              </w:rPr>
            </w:pPr>
            <w:r w:rsidRPr="00E35706">
              <w:rPr>
                <w:bCs/>
                <w:szCs w:val="22"/>
              </w:rPr>
              <w:t>Total</w:t>
            </w:r>
          </w:p>
        </w:tc>
        <w:tc>
          <w:tcPr>
            <w:tcW w:w="450" w:type="dxa"/>
            <w:vAlign w:val="bottom"/>
          </w:tcPr>
          <w:p w14:paraId="38EFA908" w14:textId="77777777" w:rsidR="00F07A75" w:rsidRPr="00E35706" w:rsidRDefault="00F07A75" w:rsidP="00F07A75">
            <w:pPr>
              <w:pStyle w:val="acctfourfigures"/>
              <w:tabs>
                <w:tab w:val="clear" w:pos="765"/>
                <w:tab w:val="decimal" w:pos="461"/>
              </w:tabs>
              <w:ind w:right="11"/>
              <w:jc w:val="both"/>
              <w:rPr>
                <w:b/>
                <w:bCs/>
                <w:i/>
                <w:iCs/>
                <w:szCs w:val="22"/>
                <w:lang w:val="en-US"/>
              </w:rPr>
            </w:pPr>
          </w:p>
        </w:tc>
        <w:tc>
          <w:tcPr>
            <w:tcW w:w="1260" w:type="dxa"/>
            <w:tcBorders>
              <w:top w:val="single" w:sz="4" w:space="0" w:color="auto"/>
              <w:bottom w:val="double" w:sz="4" w:space="0" w:color="auto"/>
            </w:tcBorders>
            <w:vAlign w:val="center"/>
          </w:tcPr>
          <w:p w14:paraId="5D3466F4" w14:textId="6127280E" w:rsidR="00F07A75" w:rsidRPr="00E35706" w:rsidRDefault="00407EBD" w:rsidP="00F07A75">
            <w:pPr>
              <w:pStyle w:val="acctfourfigures"/>
              <w:tabs>
                <w:tab w:val="clear" w:pos="765"/>
                <w:tab w:val="decimal" w:pos="1001"/>
              </w:tabs>
              <w:ind w:right="11"/>
              <w:rPr>
                <w:b/>
                <w:bCs/>
              </w:rPr>
            </w:pPr>
            <w:r w:rsidRPr="00E35706">
              <w:rPr>
                <w:b/>
                <w:bCs/>
              </w:rPr>
              <w:t>2,626,520</w:t>
            </w:r>
          </w:p>
        </w:tc>
        <w:tc>
          <w:tcPr>
            <w:tcW w:w="182" w:type="dxa"/>
            <w:vAlign w:val="bottom"/>
          </w:tcPr>
          <w:p w14:paraId="3E5E90AF" w14:textId="77777777" w:rsidR="00F07A75" w:rsidRPr="00E35706" w:rsidRDefault="00F07A75" w:rsidP="00F07A75">
            <w:pPr>
              <w:pStyle w:val="acctfourfigures"/>
              <w:rPr>
                <w:b/>
                <w:bCs/>
                <w:szCs w:val="22"/>
              </w:rPr>
            </w:pPr>
          </w:p>
        </w:tc>
        <w:tc>
          <w:tcPr>
            <w:tcW w:w="1258" w:type="dxa"/>
            <w:tcBorders>
              <w:top w:val="single" w:sz="4" w:space="0" w:color="auto"/>
              <w:bottom w:val="double" w:sz="4" w:space="0" w:color="auto"/>
            </w:tcBorders>
            <w:vAlign w:val="center"/>
          </w:tcPr>
          <w:p w14:paraId="4CE14E95" w14:textId="2B3A744B" w:rsidR="00F07A75" w:rsidRPr="00E35706" w:rsidRDefault="00F07A75" w:rsidP="00F07A75">
            <w:pPr>
              <w:pStyle w:val="acctfourfigures"/>
              <w:tabs>
                <w:tab w:val="clear" w:pos="765"/>
                <w:tab w:val="decimal" w:pos="1001"/>
              </w:tabs>
              <w:ind w:right="11"/>
              <w:rPr>
                <w:b/>
                <w:bCs/>
                <w:szCs w:val="22"/>
              </w:rPr>
            </w:pPr>
            <w:r w:rsidRPr="00E35706">
              <w:rPr>
                <w:rFonts w:hint="cs"/>
                <w:b/>
                <w:bCs/>
              </w:rPr>
              <w:t>2,72</w:t>
            </w:r>
            <w:r w:rsidRPr="00E35706">
              <w:rPr>
                <w:b/>
                <w:bCs/>
              </w:rPr>
              <w:t>7</w:t>
            </w:r>
            <w:r w:rsidRPr="00E35706">
              <w:rPr>
                <w:rFonts w:hint="cs"/>
                <w:b/>
                <w:bCs/>
              </w:rPr>
              <w:t>,6</w:t>
            </w:r>
            <w:r w:rsidRPr="00E35706">
              <w:rPr>
                <w:b/>
                <w:bCs/>
              </w:rPr>
              <w:t>69</w:t>
            </w:r>
          </w:p>
        </w:tc>
      </w:tr>
    </w:tbl>
    <w:p w14:paraId="3FD3FB1F" w14:textId="77777777" w:rsidR="00CE1827" w:rsidRPr="00E35706" w:rsidRDefault="00CE1827" w:rsidP="00847972">
      <w:pPr>
        <w:pStyle w:val="Heading1"/>
        <w:keepLines/>
        <w:numPr>
          <w:ilvl w:val="0"/>
          <w:numId w:val="0"/>
        </w:numPr>
        <w:shd w:val="clear" w:color="auto" w:fill="auto"/>
        <w:tabs>
          <w:tab w:val="left" w:pos="540"/>
        </w:tabs>
        <w:spacing w:line="240" w:lineRule="exact"/>
        <w:ind w:left="720"/>
        <w:jc w:val="both"/>
        <w:rPr>
          <w:rFonts w:ascii="Times New Roman" w:hAnsi="Times New Roman" w:cstheme="minorBidi"/>
          <w:i w:val="0"/>
          <w:iCs w:val="0"/>
          <w:sz w:val="22"/>
          <w:szCs w:val="22"/>
          <w:u w:val="none"/>
          <w:lang w:val="en-US"/>
        </w:rPr>
      </w:pPr>
    </w:p>
    <w:p w14:paraId="008FF90C" w14:textId="5CE275C6" w:rsidR="00A07EDA" w:rsidRPr="00E35706" w:rsidRDefault="00A07EDA" w:rsidP="00B43CE1">
      <w:pPr>
        <w:pStyle w:val="Heading1"/>
        <w:keepLines/>
        <w:numPr>
          <w:ilvl w:val="0"/>
          <w:numId w:val="20"/>
        </w:numPr>
        <w:shd w:val="clear" w:color="auto" w:fill="auto"/>
        <w:tabs>
          <w:tab w:val="left" w:pos="540"/>
        </w:tabs>
        <w:spacing w:line="240" w:lineRule="exact"/>
        <w:ind w:hanging="720"/>
        <w:jc w:val="both"/>
        <w:rPr>
          <w:rFonts w:ascii="Times New Roman" w:hAnsi="Times New Roman" w:cs="Times New Roman"/>
          <w:i w:val="0"/>
          <w:iCs w:val="0"/>
          <w:sz w:val="24"/>
          <w:szCs w:val="24"/>
          <w:u w:val="none"/>
          <w:lang w:val="en-US"/>
        </w:rPr>
      </w:pPr>
      <w:r w:rsidRPr="00E35706">
        <w:rPr>
          <w:rFonts w:ascii="Times New Roman" w:hAnsi="Times New Roman" w:cs="Times New Roman"/>
          <w:i w:val="0"/>
          <w:iCs w:val="0"/>
          <w:sz w:val="24"/>
          <w:szCs w:val="24"/>
          <w:u w:val="none"/>
          <w:lang w:val="en-US"/>
        </w:rPr>
        <w:t>Income tax</w:t>
      </w:r>
    </w:p>
    <w:p w14:paraId="227FE1CE" w14:textId="77777777" w:rsidR="00F07A75" w:rsidRPr="00E35706" w:rsidRDefault="00F07A75" w:rsidP="00F07A75">
      <w:pPr>
        <w:rPr>
          <w:sz w:val="22"/>
          <w:szCs w:val="22"/>
          <w:lang w:eastAsia="x-none"/>
        </w:rPr>
      </w:pPr>
    </w:p>
    <w:p w14:paraId="361D8FBE" w14:textId="2F3B970B" w:rsidR="00F07A75" w:rsidRPr="00E35706" w:rsidRDefault="00F07A75" w:rsidP="00F07A75">
      <w:pPr>
        <w:tabs>
          <w:tab w:val="clear" w:pos="454"/>
        </w:tabs>
        <w:spacing w:line="240" w:lineRule="exact"/>
        <w:ind w:left="547"/>
        <w:jc w:val="thaiDistribute"/>
        <w:rPr>
          <w:rFonts w:ascii="Times New Roman" w:hAnsi="Times New Roman" w:cstheme="minorBidi"/>
          <w:sz w:val="22"/>
          <w:szCs w:val="22"/>
        </w:rPr>
      </w:pPr>
      <w:r w:rsidRPr="00E35706">
        <w:rPr>
          <w:rFonts w:ascii="Times New Roman" w:hAnsi="Times New Roman"/>
          <w:sz w:val="22"/>
          <w:szCs w:val="22"/>
        </w:rPr>
        <w:t xml:space="preserve">The current tax expense of the Company and its subsidiaries of operations for the </w:t>
      </w:r>
      <w:r w:rsidR="006913C4" w:rsidRPr="00E35706">
        <w:rPr>
          <w:rFonts w:ascii="Times New Roman" w:hAnsi="Times New Roman" w:cs="Angsana New"/>
          <w:sz w:val="22"/>
          <w:szCs w:val="28"/>
        </w:rPr>
        <w:t>six</w:t>
      </w:r>
      <w:r w:rsidRPr="00E35706">
        <w:rPr>
          <w:rFonts w:ascii="Times New Roman" w:hAnsi="Times New Roman"/>
          <w:sz w:val="22"/>
          <w:szCs w:val="22"/>
        </w:rPr>
        <w:t>-month period ended 30 June 2026 and 2025 is less than the amount determined by applying the Thai corporation tax rate to the accounting profit for the period mainly because the Company had dividend income from subsidiaries which is not subject to tax and certain subsidiaries were granted privilege on income tax exemption and reduction on the net profits derived from their promoted operations.</w:t>
      </w:r>
    </w:p>
    <w:p w14:paraId="60795E3D" w14:textId="77777777" w:rsidR="00F07A75" w:rsidRPr="00E35706" w:rsidRDefault="00F07A75" w:rsidP="00F07A75">
      <w:pPr>
        <w:rPr>
          <w:sz w:val="22"/>
          <w:szCs w:val="22"/>
          <w:lang w:eastAsia="x-none"/>
        </w:rPr>
      </w:pPr>
    </w:p>
    <w:p w14:paraId="0129270B" w14:textId="080D44FF" w:rsidR="00F07A75" w:rsidRPr="00E35706" w:rsidRDefault="00F07A75" w:rsidP="00F07A75">
      <w:pPr>
        <w:pStyle w:val="Heading1"/>
        <w:keepLines/>
        <w:numPr>
          <w:ilvl w:val="0"/>
          <w:numId w:val="20"/>
        </w:numPr>
        <w:shd w:val="clear" w:color="auto" w:fill="auto"/>
        <w:tabs>
          <w:tab w:val="left" w:pos="540"/>
        </w:tabs>
        <w:spacing w:line="240" w:lineRule="exact"/>
        <w:ind w:hanging="720"/>
        <w:jc w:val="both"/>
        <w:rPr>
          <w:rFonts w:ascii="Times New Roman" w:hAnsi="Times New Roman" w:cs="Times New Roman"/>
          <w:i w:val="0"/>
          <w:iCs w:val="0"/>
          <w:sz w:val="24"/>
          <w:szCs w:val="24"/>
          <w:u w:val="none"/>
          <w:lang w:val="en-US"/>
        </w:rPr>
      </w:pPr>
      <w:r w:rsidRPr="00E35706">
        <w:rPr>
          <w:rFonts w:ascii="Times New Roman" w:hAnsi="Times New Roman" w:cs="Times New Roman"/>
          <w:i w:val="0"/>
          <w:iCs w:val="0"/>
          <w:sz w:val="24"/>
          <w:szCs w:val="24"/>
          <w:u w:val="none"/>
          <w:lang w:val="en-US"/>
        </w:rPr>
        <w:t>Dividends</w:t>
      </w:r>
    </w:p>
    <w:p w14:paraId="547BAF6D" w14:textId="77777777" w:rsidR="00F07A75" w:rsidRPr="00E35706" w:rsidRDefault="00F07A75" w:rsidP="00F07A75">
      <w:pPr>
        <w:rPr>
          <w:sz w:val="22"/>
          <w:szCs w:val="22"/>
          <w:lang w:eastAsia="x-none"/>
        </w:rPr>
      </w:pPr>
    </w:p>
    <w:p w14:paraId="4A7ED120" w14:textId="77777777" w:rsidR="00F07A75" w:rsidRPr="00E35706" w:rsidRDefault="00F07A75" w:rsidP="00F07A75">
      <w:pPr>
        <w:spacing w:line="240" w:lineRule="auto"/>
        <w:ind w:left="540"/>
        <w:jc w:val="thaiDistribute"/>
        <w:rPr>
          <w:rFonts w:ascii="Times New Roman" w:hAnsi="Times New Roman"/>
          <w:sz w:val="22"/>
          <w:szCs w:val="22"/>
        </w:rPr>
      </w:pPr>
      <w:r w:rsidRPr="00E35706">
        <w:rPr>
          <w:rFonts w:ascii="Times New Roman" w:hAnsi="Times New Roman"/>
          <w:sz w:val="22"/>
          <w:szCs w:val="22"/>
        </w:rPr>
        <w:t>Detail of dividends during the period is as follows:</w:t>
      </w:r>
    </w:p>
    <w:p w14:paraId="7E298F2A" w14:textId="77777777" w:rsidR="00F07A75" w:rsidRPr="00E35706" w:rsidRDefault="00F07A75" w:rsidP="00F07A75">
      <w:pPr>
        <w:spacing w:line="240" w:lineRule="auto"/>
        <w:ind w:left="540"/>
        <w:jc w:val="thaiDistribute"/>
        <w:rPr>
          <w:rFonts w:ascii="Times New Roman" w:hAnsi="Times New Roman"/>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40"/>
        <w:gridCol w:w="1350"/>
        <w:gridCol w:w="1350"/>
        <w:gridCol w:w="270"/>
        <w:gridCol w:w="1530"/>
      </w:tblGrid>
      <w:tr w:rsidR="00F07A75" w:rsidRPr="00E35706" w14:paraId="7F992FA8" w14:textId="77777777" w:rsidTr="008566EE">
        <w:trPr>
          <w:tblHeader/>
        </w:trPr>
        <w:tc>
          <w:tcPr>
            <w:tcW w:w="3240" w:type="dxa"/>
          </w:tcPr>
          <w:p w14:paraId="1B663698" w14:textId="77777777"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440" w:type="dxa"/>
            <w:vAlign w:val="bottom"/>
            <w:hideMark/>
          </w:tcPr>
          <w:p w14:paraId="3B493445" w14:textId="77777777"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r w:rsidRPr="00E35706">
              <w:rPr>
                <w:szCs w:val="22"/>
                <w:lang w:eastAsia="en-GB"/>
              </w:rPr>
              <w:t>Approval date</w:t>
            </w:r>
          </w:p>
        </w:tc>
        <w:tc>
          <w:tcPr>
            <w:tcW w:w="1350" w:type="dxa"/>
            <w:vAlign w:val="bottom"/>
            <w:hideMark/>
          </w:tcPr>
          <w:p w14:paraId="026706C0" w14:textId="77777777"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r w:rsidRPr="00E35706">
              <w:rPr>
                <w:szCs w:val="22"/>
                <w:lang w:eastAsia="en-GB"/>
              </w:rPr>
              <w:t>Payment schedule</w:t>
            </w:r>
          </w:p>
        </w:tc>
        <w:tc>
          <w:tcPr>
            <w:tcW w:w="1350" w:type="dxa"/>
            <w:vAlign w:val="bottom"/>
            <w:hideMark/>
          </w:tcPr>
          <w:p w14:paraId="457A9265" w14:textId="77777777"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3" w:right="-108"/>
              <w:jc w:val="center"/>
              <w:rPr>
                <w:i/>
                <w:iCs/>
                <w:szCs w:val="22"/>
                <w:lang w:eastAsia="en-GB"/>
              </w:rPr>
            </w:pPr>
            <w:r w:rsidRPr="00E35706">
              <w:rPr>
                <w:szCs w:val="22"/>
                <w:lang w:eastAsia="en-GB"/>
              </w:rPr>
              <w:t>Dividend rate per share</w:t>
            </w:r>
            <w:r w:rsidRPr="00E35706">
              <w:rPr>
                <w:i/>
                <w:iCs/>
                <w:szCs w:val="22"/>
                <w:lang w:eastAsia="en-GB"/>
              </w:rPr>
              <w:t xml:space="preserve"> </w:t>
            </w:r>
          </w:p>
        </w:tc>
        <w:tc>
          <w:tcPr>
            <w:tcW w:w="270" w:type="dxa"/>
            <w:vAlign w:val="bottom"/>
          </w:tcPr>
          <w:p w14:paraId="0A4F11B3" w14:textId="77777777"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lang w:eastAsia="en-GB"/>
              </w:rPr>
            </w:pPr>
          </w:p>
        </w:tc>
        <w:tc>
          <w:tcPr>
            <w:tcW w:w="1530" w:type="dxa"/>
            <w:vAlign w:val="bottom"/>
            <w:hideMark/>
          </w:tcPr>
          <w:p w14:paraId="1666C4D0" w14:textId="77777777"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i/>
                <w:iCs/>
                <w:szCs w:val="22"/>
                <w:lang w:val="en-US" w:eastAsia="en-GB" w:bidi="th-TH"/>
              </w:rPr>
            </w:pPr>
            <w:r w:rsidRPr="00E35706">
              <w:rPr>
                <w:szCs w:val="22"/>
                <w:lang w:val="en-US" w:eastAsia="en-GB" w:bidi="th-TH"/>
              </w:rPr>
              <w:t>Amount</w:t>
            </w:r>
          </w:p>
        </w:tc>
      </w:tr>
      <w:tr w:rsidR="00F07A75" w:rsidRPr="00E35706" w14:paraId="37836381" w14:textId="77777777" w:rsidTr="008566EE">
        <w:trPr>
          <w:tblHeader/>
        </w:trPr>
        <w:tc>
          <w:tcPr>
            <w:tcW w:w="3240" w:type="dxa"/>
          </w:tcPr>
          <w:p w14:paraId="32C646E7" w14:textId="77777777"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440" w:type="dxa"/>
            <w:vAlign w:val="bottom"/>
          </w:tcPr>
          <w:p w14:paraId="7B9AE3F5" w14:textId="77777777"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350" w:type="dxa"/>
            <w:vAlign w:val="bottom"/>
          </w:tcPr>
          <w:p w14:paraId="00281842" w14:textId="77777777"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p>
        </w:tc>
        <w:tc>
          <w:tcPr>
            <w:tcW w:w="1350" w:type="dxa"/>
            <w:vAlign w:val="bottom"/>
            <w:hideMark/>
          </w:tcPr>
          <w:p w14:paraId="1D373EF8" w14:textId="77777777"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r w:rsidRPr="00E35706">
              <w:rPr>
                <w:i/>
                <w:iCs/>
                <w:szCs w:val="22"/>
                <w:lang w:eastAsia="en-GB"/>
              </w:rPr>
              <w:t>(Baht)</w:t>
            </w:r>
          </w:p>
        </w:tc>
        <w:tc>
          <w:tcPr>
            <w:tcW w:w="270" w:type="dxa"/>
            <w:vAlign w:val="bottom"/>
          </w:tcPr>
          <w:p w14:paraId="6B778343" w14:textId="77777777"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hideMark/>
          </w:tcPr>
          <w:p w14:paraId="62F3A164" w14:textId="77777777"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lang w:eastAsia="en-GB"/>
              </w:rPr>
            </w:pPr>
            <w:r w:rsidRPr="00E35706">
              <w:rPr>
                <w:i/>
                <w:iCs/>
                <w:szCs w:val="22"/>
                <w:lang w:eastAsia="en-GB"/>
              </w:rPr>
              <w:t>(in million Baht)</w:t>
            </w:r>
          </w:p>
        </w:tc>
      </w:tr>
      <w:tr w:rsidR="00F07A75" w:rsidRPr="00E35706" w14:paraId="5239862B" w14:textId="77777777" w:rsidTr="008566EE">
        <w:trPr>
          <w:tblHeader/>
        </w:trPr>
        <w:tc>
          <w:tcPr>
            <w:tcW w:w="3240" w:type="dxa"/>
            <w:hideMark/>
          </w:tcPr>
          <w:p w14:paraId="468D0E1A" w14:textId="1A229299"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rFonts w:cs="Angsana New"/>
                <w:i/>
                <w:iCs/>
                <w:szCs w:val="28"/>
                <w:lang w:val="en-US" w:eastAsia="en-GB" w:bidi="th-TH"/>
              </w:rPr>
            </w:pPr>
            <w:r w:rsidRPr="00E35706">
              <w:rPr>
                <w:i/>
                <w:iCs/>
                <w:szCs w:val="22"/>
                <w:lang w:val="en-US" w:eastAsia="en-GB"/>
              </w:rPr>
              <w:t>2026</w:t>
            </w:r>
          </w:p>
        </w:tc>
        <w:tc>
          <w:tcPr>
            <w:tcW w:w="1440" w:type="dxa"/>
            <w:vAlign w:val="bottom"/>
          </w:tcPr>
          <w:p w14:paraId="2C62C4CD" w14:textId="77777777"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350" w:type="dxa"/>
            <w:vAlign w:val="bottom"/>
          </w:tcPr>
          <w:p w14:paraId="6424BFA4" w14:textId="77777777"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p>
        </w:tc>
        <w:tc>
          <w:tcPr>
            <w:tcW w:w="1350" w:type="dxa"/>
            <w:vAlign w:val="bottom"/>
          </w:tcPr>
          <w:p w14:paraId="70D8E83E" w14:textId="77777777"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lang w:eastAsia="en-GB"/>
              </w:rPr>
            </w:pPr>
          </w:p>
        </w:tc>
        <w:tc>
          <w:tcPr>
            <w:tcW w:w="270" w:type="dxa"/>
            <w:vAlign w:val="bottom"/>
          </w:tcPr>
          <w:p w14:paraId="4C52816B" w14:textId="77777777"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tcPr>
          <w:p w14:paraId="143BB91F" w14:textId="00D4B40A" w:rsidR="00F07A75" w:rsidRPr="00E35706" w:rsidRDefault="00F07A75" w:rsidP="008566E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i/>
                <w:iCs/>
                <w:lang w:eastAsia="en-GB"/>
              </w:rPr>
            </w:pPr>
          </w:p>
        </w:tc>
      </w:tr>
      <w:tr w:rsidR="00F07A75" w:rsidRPr="00E35706" w14:paraId="61B6E7AD" w14:textId="77777777" w:rsidTr="008566EE">
        <w:trPr>
          <w:tblHeader/>
        </w:trPr>
        <w:tc>
          <w:tcPr>
            <w:tcW w:w="3240" w:type="dxa"/>
            <w:hideMark/>
          </w:tcPr>
          <w:p w14:paraId="03DD0A66" w14:textId="3AFA62EE"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lang w:val="en-US" w:eastAsia="en-GB"/>
              </w:rPr>
            </w:pPr>
            <w:r w:rsidRPr="00E35706">
              <w:rPr>
                <w:szCs w:val="22"/>
                <w:lang w:val="en-US" w:eastAsia="en-GB"/>
              </w:rPr>
              <w:t>2025 Annual dividends</w:t>
            </w:r>
          </w:p>
        </w:tc>
        <w:tc>
          <w:tcPr>
            <w:tcW w:w="1440" w:type="dxa"/>
            <w:vAlign w:val="bottom"/>
            <w:hideMark/>
          </w:tcPr>
          <w:p w14:paraId="51E49850" w14:textId="337604DE" w:rsidR="00F07A75" w:rsidRPr="00E35706" w:rsidRDefault="6627F188" w:rsidP="008566E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lang w:eastAsia="en-GB"/>
              </w:rPr>
            </w:pPr>
            <w:r w:rsidRPr="00E35706">
              <w:rPr>
                <w:lang w:eastAsia="en-GB"/>
              </w:rPr>
              <w:t xml:space="preserve">22 </w:t>
            </w:r>
            <w:r w:rsidR="00F07A75" w:rsidRPr="00E35706">
              <w:rPr>
                <w:lang w:eastAsia="en-GB"/>
              </w:rPr>
              <w:t>April 2026</w:t>
            </w:r>
          </w:p>
        </w:tc>
        <w:tc>
          <w:tcPr>
            <w:tcW w:w="1350" w:type="dxa"/>
            <w:vAlign w:val="bottom"/>
            <w:hideMark/>
          </w:tcPr>
          <w:p w14:paraId="49B403D0" w14:textId="01720C72"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r w:rsidRPr="00E35706">
              <w:rPr>
                <w:szCs w:val="22"/>
                <w:lang w:eastAsia="en-GB"/>
              </w:rPr>
              <w:t>May 2026</w:t>
            </w:r>
          </w:p>
        </w:tc>
        <w:tc>
          <w:tcPr>
            <w:tcW w:w="1350" w:type="dxa"/>
            <w:vAlign w:val="bottom"/>
          </w:tcPr>
          <w:p w14:paraId="1A0318BC" w14:textId="02B042DB" w:rsidR="00F07A75" w:rsidRPr="00E35706" w:rsidRDefault="2A71C9D0"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pPr>
            <w:r w:rsidRPr="00E35706">
              <w:rPr>
                <w:lang w:eastAsia="en-GB"/>
              </w:rPr>
              <w:t>0.3704</w:t>
            </w:r>
          </w:p>
        </w:tc>
        <w:tc>
          <w:tcPr>
            <w:tcW w:w="270" w:type="dxa"/>
            <w:vAlign w:val="bottom"/>
          </w:tcPr>
          <w:p w14:paraId="03D8936E" w14:textId="77777777"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tcPr>
          <w:p w14:paraId="269CA01B" w14:textId="10C287A0" w:rsidR="00F07A75" w:rsidRPr="00E35706" w:rsidRDefault="6426DA62"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200"/>
              <w:jc w:val="center"/>
            </w:pPr>
            <w:r w:rsidRPr="00E35706">
              <w:rPr>
                <w:rFonts w:cs="Angsana New"/>
                <w:lang w:val="en-US" w:eastAsia="en-GB" w:bidi="th-TH"/>
              </w:rPr>
              <w:t>100.01</w:t>
            </w:r>
          </w:p>
        </w:tc>
      </w:tr>
      <w:tr w:rsidR="00F07A75" w:rsidRPr="00E35706" w14:paraId="7933ACC7" w14:textId="77777777" w:rsidTr="008566EE">
        <w:trPr>
          <w:tblHeader/>
        </w:trPr>
        <w:tc>
          <w:tcPr>
            <w:tcW w:w="3240" w:type="dxa"/>
          </w:tcPr>
          <w:p w14:paraId="40E2B6B5" w14:textId="77777777"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lang w:val="en-US" w:eastAsia="en-GB"/>
              </w:rPr>
            </w:pPr>
          </w:p>
        </w:tc>
        <w:tc>
          <w:tcPr>
            <w:tcW w:w="1440" w:type="dxa"/>
            <w:vAlign w:val="bottom"/>
          </w:tcPr>
          <w:p w14:paraId="548815F2" w14:textId="77777777"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350" w:type="dxa"/>
            <w:vAlign w:val="bottom"/>
          </w:tcPr>
          <w:p w14:paraId="03BEB6BD" w14:textId="77777777"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p>
        </w:tc>
        <w:tc>
          <w:tcPr>
            <w:tcW w:w="1350" w:type="dxa"/>
            <w:vAlign w:val="bottom"/>
          </w:tcPr>
          <w:p w14:paraId="4675319F" w14:textId="77777777"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270" w:type="dxa"/>
            <w:vAlign w:val="bottom"/>
          </w:tcPr>
          <w:p w14:paraId="18FD8D1C" w14:textId="77777777"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tcPr>
          <w:p w14:paraId="521B37AC" w14:textId="77777777" w:rsidR="00F07A75" w:rsidRPr="00E35706" w:rsidRDefault="00F07A75" w:rsidP="004F31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200"/>
              <w:jc w:val="center"/>
              <w:rPr>
                <w:szCs w:val="22"/>
                <w:lang w:eastAsia="en-GB"/>
              </w:rPr>
            </w:pPr>
          </w:p>
        </w:tc>
      </w:tr>
      <w:tr w:rsidR="00F07A75" w:rsidRPr="00E35706" w14:paraId="3B243880" w14:textId="77777777" w:rsidTr="008566EE">
        <w:trPr>
          <w:tblHeader/>
        </w:trPr>
        <w:tc>
          <w:tcPr>
            <w:tcW w:w="3240" w:type="dxa"/>
            <w:hideMark/>
          </w:tcPr>
          <w:p w14:paraId="4E7852B1" w14:textId="101720D9" w:rsidR="00F07A75" w:rsidRPr="00E35706" w:rsidRDefault="00F07A75" w:rsidP="00F07A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i/>
                <w:iCs/>
                <w:szCs w:val="22"/>
                <w:lang w:val="en-US" w:eastAsia="en-GB"/>
              </w:rPr>
            </w:pPr>
            <w:r w:rsidRPr="00E35706">
              <w:rPr>
                <w:i/>
                <w:iCs/>
                <w:szCs w:val="22"/>
                <w:lang w:val="en-US" w:eastAsia="en-GB"/>
              </w:rPr>
              <w:t>2025</w:t>
            </w:r>
          </w:p>
        </w:tc>
        <w:tc>
          <w:tcPr>
            <w:tcW w:w="1440" w:type="dxa"/>
            <w:vAlign w:val="bottom"/>
          </w:tcPr>
          <w:p w14:paraId="790928A3" w14:textId="77777777" w:rsidR="00F07A75" w:rsidRPr="00E35706" w:rsidRDefault="00F07A75" w:rsidP="00F07A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350" w:type="dxa"/>
            <w:vAlign w:val="bottom"/>
          </w:tcPr>
          <w:p w14:paraId="6F68FB55" w14:textId="77777777" w:rsidR="00F07A75" w:rsidRPr="00E35706" w:rsidRDefault="00F07A75" w:rsidP="00F07A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p>
        </w:tc>
        <w:tc>
          <w:tcPr>
            <w:tcW w:w="1350" w:type="dxa"/>
            <w:vAlign w:val="bottom"/>
          </w:tcPr>
          <w:p w14:paraId="297EF17A" w14:textId="77777777" w:rsidR="00F07A75" w:rsidRPr="00E35706" w:rsidRDefault="00F07A75" w:rsidP="00F07A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lang w:eastAsia="en-GB"/>
              </w:rPr>
            </w:pPr>
          </w:p>
        </w:tc>
        <w:tc>
          <w:tcPr>
            <w:tcW w:w="270" w:type="dxa"/>
            <w:vAlign w:val="bottom"/>
          </w:tcPr>
          <w:p w14:paraId="0602AA11" w14:textId="77777777" w:rsidR="00F07A75" w:rsidRPr="00E35706" w:rsidRDefault="00F07A75" w:rsidP="00F07A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tcPr>
          <w:p w14:paraId="2F43125D" w14:textId="77777777" w:rsidR="00F07A75" w:rsidRPr="00E35706" w:rsidRDefault="00F07A75" w:rsidP="00F07A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i/>
                <w:iCs/>
                <w:szCs w:val="22"/>
                <w:lang w:eastAsia="en-GB"/>
              </w:rPr>
            </w:pPr>
          </w:p>
        </w:tc>
      </w:tr>
      <w:tr w:rsidR="00F07A75" w:rsidRPr="00E35706" w14:paraId="3C329A9C" w14:textId="77777777" w:rsidTr="008566EE">
        <w:tc>
          <w:tcPr>
            <w:tcW w:w="3240" w:type="dxa"/>
            <w:hideMark/>
          </w:tcPr>
          <w:p w14:paraId="7798619C" w14:textId="4966D4CA" w:rsidR="00F07A75" w:rsidRPr="00E35706" w:rsidRDefault="00F07A75" w:rsidP="00F07A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lang w:val="en-US" w:eastAsia="en-GB"/>
              </w:rPr>
            </w:pPr>
            <w:r w:rsidRPr="00E35706">
              <w:rPr>
                <w:szCs w:val="22"/>
                <w:lang w:val="en-US" w:eastAsia="en-GB"/>
              </w:rPr>
              <w:t>2024 Annual dividends</w:t>
            </w:r>
          </w:p>
        </w:tc>
        <w:tc>
          <w:tcPr>
            <w:tcW w:w="1440" w:type="dxa"/>
            <w:vAlign w:val="bottom"/>
            <w:hideMark/>
          </w:tcPr>
          <w:p w14:paraId="2BE59915" w14:textId="1760C17A" w:rsidR="00F07A75" w:rsidRPr="00E35706" w:rsidRDefault="00F07A75" w:rsidP="00F07A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r w:rsidRPr="00E35706">
              <w:rPr>
                <w:szCs w:val="22"/>
                <w:lang w:eastAsia="en-GB"/>
              </w:rPr>
              <w:t>23 April 2025</w:t>
            </w:r>
          </w:p>
        </w:tc>
        <w:tc>
          <w:tcPr>
            <w:tcW w:w="1350" w:type="dxa"/>
            <w:vAlign w:val="bottom"/>
            <w:hideMark/>
          </w:tcPr>
          <w:p w14:paraId="222E7467" w14:textId="5B254D9C" w:rsidR="00F07A75" w:rsidRPr="00E35706" w:rsidRDefault="00F07A75" w:rsidP="00F07A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r w:rsidRPr="00E35706">
              <w:rPr>
                <w:szCs w:val="22"/>
                <w:lang w:eastAsia="en-GB"/>
              </w:rPr>
              <w:t>May 2025</w:t>
            </w:r>
          </w:p>
        </w:tc>
        <w:tc>
          <w:tcPr>
            <w:tcW w:w="1350" w:type="dxa"/>
            <w:vAlign w:val="bottom"/>
            <w:hideMark/>
          </w:tcPr>
          <w:p w14:paraId="6B34489D" w14:textId="68B6CFD7" w:rsidR="00F07A75" w:rsidRPr="00E35706" w:rsidRDefault="00F07A75" w:rsidP="00F07A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val="en-US" w:eastAsia="en-GB"/>
              </w:rPr>
            </w:pPr>
            <w:r w:rsidRPr="00E35706">
              <w:rPr>
                <w:szCs w:val="22"/>
                <w:lang w:eastAsia="en-GB"/>
              </w:rPr>
              <w:t>0.3334</w:t>
            </w:r>
          </w:p>
        </w:tc>
        <w:tc>
          <w:tcPr>
            <w:tcW w:w="270" w:type="dxa"/>
            <w:vAlign w:val="bottom"/>
          </w:tcPr>
          <w:p w14:paraId="4FD2ADE3" w14:textId="77777777" w:rsidR="00F07A75" w:rsidRPr="00E35706" w:rsidRDefault="00F07A75" w:rsidP="00F07A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val="en-US" w:eastAsia="en-GB"/>
              </w:rPr>
            </w:pPr>
          </w:p>
        </w:tc>
        <w:tc>
          <w:tcPr>
            <w:tcW w:w="1530" w:type="dxa"/>
            <w:vAlign w:val="bottom"/>
            <w:hideMark/>
          </w:tcPr>
          <w:p w14:paraId="6065CB3C" w14:textId="4EC757AA" w:rsidR="00F07A75" w:rsidRPr="00E35706" w:rsidRDefault="00F07A75" w:rsidP="00F07A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200"/>
              <w:jc w:val="center"/>
              <w:rPr>
                <w:szCs w:val="22"/>
                <w:lang w:eastAsia="en-GB"/>
              </w:rPr>
            </w:pPr>
            <w:r w:rsidRPr="00E35706">
              <w:rPr>
                <w:rFonts w:cs="Angsana New"/>
                <w:szCs w:val="28"/>
                <w:lang w:eastAsia="en-GB"/>
              </w:rPr>
              <w:t>90.02</w:t>
            </w:r>
          </w:p>
        </w:tc>
      </w:tr>
    </w:tbl>
    <w:p w14:paraId="6EFDF670" w14:textId="77777777" w:rsidR="00DA259D" w:rsidRPr="00E35706" w:rsidRDefault="00DA259D" w:rsidP="00B43CE1">
      <w:pPr>
        <w:spacing w:line="240" w:lineRule="exact"/>
        <w:jc w:val="thaiDistribute"/>
        <w:rPr>
          <w:rFonts w:ascii="Times New Roman" w:hAnsi="Times New Roman" w:cstheme="minorBidi"/>
          <w:sz w:val="22"/>
          <w:szCs w:val="22"/>
        </w:rPr>
      </w:pPr>
    </w:p>
    <w:p w14:paraId="6699D555" w14:textId="77777777" w:rsidR="00870731" w:rsidRPr="00E35706" w:rsidRDefault="00870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E35706">
        <w:rPr>
          <w:rFonts w:ascii="Times New Roman" w:hAnsi="Times New Roman" w:cstheme="minorBidi"/>
          <w:sz w:val="22"/>
          <w:szCs w:val="22"/>
        </w:rPr>
        <w:br w:type="page"/>
      </w:r>
    </w:p>
    <w:p w14:paraId="7499F4F1" w14:textId="00D72EAC" w:rsidR="00D13339" w:rsidRPr="00E35706" w:rsidRDefault="0071621D" w:rsidP="00B43CE1">
      <w:pPr>
        <w:pStyle w:val="Heading1"/>
        <w:keepLines/>
        <w:numPr>
          <w:ilvl w:val="0"/>
          <w:numId w:val="20"/>
        </w:numPr>
        <w:shd w:val="clear" w:color="auto" w:fill="auto"/>
        <w:spacing w:line="240" w:lineRule="exact"/>
        <w:ind w:left="549" w:hanging="549"/>
        <w:jc w:val="both"/>
        <w:rPr>
          <w:rFonts w:ascii="Times New Roman" w:hAnsi="Times New Roman" w:cs="Times New Roman"/>
          <w:i w:val="0"/>
          <w:iCs w:val="0"/>
          <w:sz w:val="24"/>
          <w:szCs w:val="24"/>
          <w:u w:val="none"/>
        </w:rPr>
      </w:pPr>
      <w:r w:rsidRPr="00E35706">
        <w:rPr>
          <w:rFonts w:ascii="Times New Roman" w:hAnsi="Times New Roman" w:cs="Times New Roman"/>
          <w:i w:val="0"/>
          <w:iCs w:val="0"/>
          <w:sz w:val="24"/>
          <w:szCs w:val="24"/>
          <w:u w:val="none"/>
        </w:rPr>
        <w:lastRenderedPageBreak/>
        <w:t>Financial instruments</w:t>
      </w:r>
    </w:p>
    <w:p w14:paraId="014E2BCA" w14:textId="77777777" w:rsidR="0071621D" w:rsidRPr="00E35706" w:rsidRDefault="0071621D" w:rsidP="00B43CE1">
      <w:pPr>
        <w:spacing w:line="240" w:lineRule="exact"/>
        <w:rPr>
          <w:sz w:val="22"/>
          <w:szCs w:val="22"/>
          <w:lang w:val="x-none" w:eastAsia="x-none"/>
        </w:rPr>
      </w:pPr>
    </w:p>
    <w:p w14:paraId="07682578" w14:textId="1CCEF5B5" w:rsidR="00D13339" w:rsidRPr="00E35706" w:rsidRDefault="00D13339" w:rsidP="00B43C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rPr>
          <w:rFonts w:ascii="Times New Roman" w:hAnsi="Times New Roman" w:cstheme="minorBidi"/>
          <w:b/>
          <w:bCs/>
          <w:i/>
          <w:iCs/>
          <w:sz w:val="22"/>
          <w:szCs w:val="22"/>
          <w:cs/>
          <w:lang w:val="en-GB"/>
        </w:rPr>
      </w:pPr>
      <w:r w:rsidRPr="00E35706">
        <w:rPr>
          <w:rFonts w:ascii="Times New Roman" w:hAnsi="Times New Roman"/>
          <w:b/>
          <w:bCs/>
          <w:i/>
          <w:iCs/>
          <w:sz w:val="22"/>
          <w:szCs w:val="22"/>
          <w:lang w:val="en-GB"/>
        </w:rPr>
        <w:t>Carr</w:t>
      </w:r>
      <w:r w:rsidR="000D1CA0" w:rsidRPr="00E35706">
        <w:rPr>
          <w:rFonts w:ascii="Times New Roman" w:hAnsi="Times New Roman"/>
          <w:b/>
          <w:bCs/>
          <w:i/>
          <w:iCs/>
          <w:sz w:val="22"/>
          <w:szCs w:val="22"/>
          <w:lang w:val="en-GB"/>
        </w:rPr>
        <w:t xml:space="preserve">ying amounts and fair values </w:t>
      </w:r>
    </w:p>
    <w:p w14:paraId="4AB4F20D" w14:textId="1AB6B9A3" w:rsidR="008C471D" w:rsidRPr="00E35706" w:rsidRDefault="008C471D" w:rsidP="00B43CE1">
      <w:pPr>
        <w:pStyle w:val="block"/>
        <w:spacing w:after="0" w:line="240" w:lineRule="exact"/>
        <w:ind w:left="547"/>
        <w:jc w:val="thaiDistribute"/>
        <w:rPr>
          <w:szCs w:val="22"/>
        </w:rPr>
      </w:pPr>
    </w:p>
    <w:p w14:paraId="1FB011EF" w14:textId="0F5531D6" w:rsidR="001E46F9" w:rsidRPr="00E35706" w:rsidRDefault="00843A24" w:rsidP="00B43CE1">
      <w:pPr>
        <w:pStyle w:val="block"/>
        <w:tabs>
          <w:tab w:val="left" w:pos="9540"/>
        </w:tabs>
        <w:spacing w:after="0" w:line="240" w:lineRule="exact"/>
        <w:ind w:left="547"/>
        <w:jc w:val="thaiDistribute"/>
        <w:rPr>
          <w:szCs w:val="22"/>
        </w:rPr>
      </w:pPr>
      <w:r w:rsidRPr="00E35706">
        <w:rPr>
          <w:szCs w:val="22"/>
        </w:rPr>
        <w:t>The following table shows the carrying amounts and fair values of financial assets and financial liabilities, including their levels in the fair value hierarchy</w:t>
      </w:r>
      <w:r w:rsidR="005C5BF9" w:rsidRPr="00E35706">
        <w:rPr>
          <w:szCs w:val="22"/>
        </w:rPr>
        <w:t>, but</w:t>
      </w:r>
      <w:r w:rsidRPr="00E35706">
        <w:rPr>
          <w:szCs w:val="22"/>
        </w:rPr>
        <w:t xml:space="preserve"> does not include fair value information for financial assets and financial liabilities measured at amortised cost if the carrying amount is</w:t>
      </w:r>
      <w:r w:rsidR="006B07E8" w:rsidRPr="00E35706">
        <w:rPr>
          <w:szCs w:val="22"/>
        </w:rPr>
        <w:br/>
      </w:r>
      <w:r w:rsidRPr="00E35706">
        <w:rPr>
          <w:szCs w:val="22"/>
        </w:rPr>
        <w:t>a reasonable approximation of fair value.</w:t>
      </w:r>
    </w:p>
    <w:p w14:paraId="10E255E6" w14:textId="731091D1" w:rsidR="007F20C6" w:rsidRPr="00E35706" w:rsidRDefault="007F20C6" w:rsidP="00B43CE1">
      <w:pPr>
        <w:spacing w:line="240" w:lineRule="exact"/>
        <w:rPr>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2881"/>
        <w:gridCol w:w="1352"/>
        <w:gridCol w:w="180"/>
        <w:gridCol w:w="1079"/>
        <w:gridCol w:w="185"/>
        <w:gridCol w:w="1074"/>
        <w:gridCol w:w="184"/>
        <w:gridCol w:w="1075"/>
        <w:gridCol w:w="185"/>
        <w:gridCol w:w="1075"/>
      </w:tblGrid>
      <w:tr w:rsidR="008C7BDD" w:rsidRPr="00E35706" w14:paraId="6CEABB24" w14:textId="77777777" w:rsidTr="002162FB">
        <w:trPr>
          <w:cantSplit/>
          <w:trHeight w:val="60"/>
          <w:tblHeader/>
        </w:trPr>
        <w:tc>
          <w:tcPr>
            <w:tcW w:w="2881" w:type="dxa"/>
            <w:vAlign w:val="bottom"/>
            <w:hideMark/>
          </w:tcPr>
          <w:p w14:paraId="26339BEF" w14:textId="0E31359C" w:rsidR="008C7BDD" w:rsidRPr="00E35706" w:rsidRDefault="008C7BDD" w:rsidP="00B43CE1">
            <w:pPr>
              <w:tabs>
                <w:tab w:val="left" w:pos="100"/>
              </w:tabs>
              <w:spacing w:line="240" w:lineRule="exact"/>
              <w:ind w:left="100" w:hanging="100"/>
              <w:rPr>
                <w:rFonts w:ascii="Times New Roman" w:hAnsi="Times New Roman"/>
                <w:b/>
                <w:bCs/>
                <w:i/>
                <w:iCs/>
                <w:sz w:val="22"/>
                <w:szCs w:val="22"/>
              </w:rPr>
            </w:pPr>
          </w:p>
        </w:tc>
        <w:tc>
          <w:tcPr>
            <w:tcW w:w="6389" w:type="dxa"/>
            <w:gridSpan w:val="9"/>
            <w:vAlign w:val="bottom"/>
            <w:hideMark/>
          </w:tcPr>
          <w:p w14:paraId="24F1D7A6" w14:textId="77777777" w:rsidR="008C7BDD" w:rsidRPr="00E35706" w:rsidRDefault="008C7BDD" w:rsidP="00B43CE1">
            <w:pPr>
              <w:pStyle w:val="acctcolumnheading"/>
              <w:spacing w:after="0" w:line="240" w:lineRule="exact"/>
              <w:ind w:right="-79"/>
              <w:rPr>
                <w:szCs w:val="22"/>
              </w:rPr>
            </w:pPr>
            <w:r w:rsidRPr="00E35706">
              <w:rPr>
                <w:b/>
                <w:bCs/>
                <w:szCs w:val="22"/>
              </w:rPr>
              <w:t xml:space="preserve">Consolidated financial statements </w:t>
            </w:r>
          </w:p>
        </w:tc>
      </w:tr>
      <w:tr w:rsidR="008C7BDD" w:rsidRPr="00E35706" w14:paraId="4C25D3AB" w14:textId="77777777" w:rsidTr="002162FB">
        <w:trPr>
          <w:cantSplit/>
          <w:trHeight w:val="74"/>
          <w:tblHeader/>
        </w:trPr>
        <w:tc>
          <w:tcPr>
            <w:tcW w:w="2881" w:type="dxa"/>
            <w:vAlign w:val="bottom"/>
          </w:tcPr>
          <w:p w14:paraId="041A4AFE" w14:textId="77777777" w:rsidR="008C7BDD" w:rsidRPr="00E35706" w:rsidRDefault="008C7BDD" w:rsidP="00B43CE1">
            <w:pPr>
              <w:tabs>
                <w:tab w:val="left" w:pos="100"/>
              </w:tabs>
              <w:spacing w:line="240" w:lineRule="exact"/>
              <w:ind w:left="100" w:hanging="100"/>
              <w:rPr>
                <w:rFonts w:ascii="Times New Roman" w:hAnsi="Times New Roman"/>
                <w:b/>
                <w:bCs/>
                <w:i/>
                <w:iCs/>
                <w:sz w:val="22"/>
                <w:szCs w:val="22"/>
              </w:rPr>
            </w:pPr>
          </w:p>
        </w:tc>
        <w:tc>
          <w:tcPr>
            <w:tcW w:w="1352" w:type="dxa"/>
            <w:vAlign w:val="bottom"/>
            <w:hideMark/>
          </w:tcPr>
          <w:p w14:paraId="7FBBAFF0" w14:textId="77777777" w:rsidR="008C7BDD" w:rsidRPr="00E35706" w:rsidRDefault="008C7BDD" w:rsidP="00B43CE1">
            <w:pPr>
              <w:pStyle w:val="acctcolumnheading"/>
              <w:spacing w:after="0" w:line="240" w:lineRule="exact"/>
              <w:rPr>
                <w:b/>
                <w:bCs/>
                <w:szCs w:val="22"/>
              </w:rPr>
            </w:pPr>
            <w:r w:rsidRPr="00E35706">
              <w:rPr>
                <w:b/>
                <w:bCs/>
                <w:szCs w:val="22"/>
              </w:rPr>
              <w:t xml:space="preserve">Carrying amount </w:t>
            </w:r>
          </w:p>
        </w:tc>
        <w:tc>
          <w:tcPr>
            <w:tcW w:w="180" w:type="dxa"/>
            <w:vAlign w:val="bottom"/>
          </w:tcPr>
          <w:p w14:paraId="5E5976D5" w14:textId="77777777" w:rsidR="008C7BDD" w:rsidRPr="00E35706" w:rsidRDefault="008C7BDD" w:rsidP="00B43CE1">
            <w:pPr>
              <w:pStyle w:val="acctcolumnheading"/>
              <w:spacing w:after="0" w:line="240" w:lineRule="exact"/>
              <w:rPr>
                <w:b/>
                <w:bCs/>
                <w:szCs w:val="22"/>
              </w:rPr>
            </w:pPr>
          </w:p>
        </w:tc>
        <w:tc>
          <w:tcPr>
            <w:tcW w:w="4857" w:type="dxa"/>
            <w:gridSpan w:val="7"/>
            <w:vAlign w:val="bottom"/>
          </w:tcPr>
          <w:p w14:paraId="2930B1E8" w14:textId="77777777" w:rsidR="008C7BDD" w:rsidRPr="00E35706" w:rsidRDefault="008C7BDD" w:rsidP="00B43CE1">
            <w:pPr>
              <w:pStyle w:val="acctcolumnheading"/>
              <w:spacing w:after="0" w:line="240" w:lineRule="exact"/>
              <w:ind w:right="-79"/>
              <w:rPr>
                <w:b/>
                <w:bCs/>
                <w:szCs w:val="22"/>
              </w:rPr>
            </w:pPr>
            <w:r w:rsidRPr="00E35706">
              <w:rPr>
                <w:b/>
                <w:bCs/>
                <w:szCs w:val="22"/>
              </w:rPr>
              <w:t>Fair value</w:t>
            </w:r>
            <w:r w:rsidRPr="00E35706">
              <w:rPr>
                <w:szCs w:val="22"/>
              </w:rPr>
              <w:t xml:space="preserve"> </w:t>
            </w:r>
          </w:p>
        </w:tc>
      </w:tr>
      <w:tr w:rsidR="008C7BDD" w:rsidRPr="00E35706" w14:paraId="0DFEC087" w14:textId="77777777" w:rsidTr="002162FB">
        <w:trPr>
          <w:cantSplit/>
          <w:trHeight w:val="60"/>
          <w:tblHeader/>
        </w:trPr>
        <w:tc>
          <w:tcPr>
            <w:tcW w:w="2881" w:type="dxa"/>
            <w:vAlign w:val="bottom"/>
            <w:hideMark/>
          </w:tcPr>
          <w:p w14:paraId="62361E69" w14:textId="77777777" w:rsidR="008C7BDD" w:rsidRPr="00E35706" w:rsidRDefault="008C7BDD" w:rsidP="00B43CE1">
            <w:pPr>
              <w:tabs>
                <w:tab w:val="left" w:pos="100"/>
              </w:tabs>
              <w:spacing w:line="240" w:lineRule="exact"/>
              <w:ind w:left="100" w:hanging="100"/>
              <w:rPr>
                <w:rFonts w:ascii="Times New Roman" w:hAnsi="Times New Roman"/>
                <w:b/>
                <w:bCs/>
                <w:i/>
                <w:iCs/>
                <w:sz w:val="22"/>
                <w:szCs w:val="22"/>
              </w:rPr>
            </w:pPr>
          </w:p>
        </w:tc>
        <w:tc>
          <w:tcPr>
            <w:tcW w:w="1352" w:type="dxa"/>
            <w:vAlign w:val="bottom"/>
            <w:hideMark/>
          </w:tcPr>
          <w:p w14:paraId="5139936F" w14:textId="77777777" w:rsidR="008C7BDD" w:rsidRPr="00E35706" w:rsidRDefault="008C7BDD" w:rsidP="00B43CE1">
            <w:pPr>
              <w:pStyle w:val="acctcolumnheading"/>
              <w:spacing w:after="0" w:line="240" w:lineRule="exact"/>
              <w:ind w:left="-82" w:right="-85"/>
              <w:rPr>
                <w:szCs w:val="22"/>
                <w:lang w:bidi="th-TH"/>
              </w:rPr>
            </w:pPr>
            <w:r w:rsidRPr="00E35706">
              <w:rPr>
                <w:szCs w:val="22"/>
                <w:lang w:bidi="th-TH"/>
              </w:rPr>
              <w:t xml:space="preserve">Financial </w:t>
            </w:r>
          </w:p>
          <w:p w14:paraId="28D9FBBE" w14:textId="77777777" w:rsidR="008C7BDD" w:rsidRPr="00E35706" w:rsidRDefault="008C7BDD" w:rsidP="00B43CE1">
            <w:pPr>
              <w:pStyle w:val="acctcolumnheading"/>
              <w:spacing w:after="0" w:line="240" w:lineRule="exact"/>
              <w:ind w:left="-82" w:right="-85"/>
              <w:rPr>
                <w:szCs w:val="22"/>
                <w:lang w:bidi="th-TH"/>
              </w:rPr>
            </w:pPr>
            <w:r w:rsidRPr="00E35706">
              <w:rPr>
                <w:szCs w:val="22"/>
                <w:lang w:bidi="th-TH"/>
              </w:rPr>
              <w:t xml:space="preserve">instruments </w:t>
            </w:r>
          </w:p>
          <w:p w14:paraId="4D9B6983" w14:textId="77777777" w:rsidR="008C7BDD" w:rsidRPr="00E35706" w:rsidRDefault="008C7BDD" w:rsidP="00B43CE1">
            <w:pPr>
              <w:pStyle w:val="acctcolumnheading"/>
              <w:spacing w:after="0" w:line="240" w:lineRule="exact"/>
              <w:ind w:left="-82" w:right="-85"/>
              <w:rPr>
                <w:szCs w:val="22"/>
                <w:lang w:bidi="th-TH"/>
              </w:rPr>
            </w:pPr>
            <w:r w:rsidRPr="00E35706">
              <w:rPr>
                <w:szCs w:val="22"/>
                <w:lang w:bidi="th-TH"/>
              </w:rPr>
              <w:t xml:space="preserve">measured </w:t>
            </w:r>
          </w:p>
          <w:p w14:paraId="5E2B96FD" w14:textId="77777777" w:rsidR="008C7BDD" w:rsidRPr="00E35706" w:rsidRDefault="008C7BDD" w:rsidP="00B43CE1">
            <w:pPr>
              <w:pStyle w:val="acctcolumnheading"/>
              <w:spacing w:after="0" w:line="240" w:lineRule="exact"/>
              <w:ind w:left="-82" w:right="-85"/>
              <w:rPr>
                <w:szCs w:val="22"/>
                <w:lang w:bidi="th-TH"/>
              </w:rPr>
            </w:pPr>
            <w:r w:rsidRPr="00E35706">
              <w:rPr>
                <w:szCs w:val="22"/>
                <w:lang w:bidi="th-TH"/>
              </w:rPr>
              <w:t>at FVTPL</w:t>
            </w:r>
          </w:p>
        </w:tc>
        <w:tc>
          <w:tcPr>
            <w:tcW w:w="180" w:type="dxa"/>
            <w:vAlign w:val="bottom"/>
          </w:tcPr>
          <w:p w14:paraId="494C3DED" w14:textId="77777777" w:rsidR="008C7BDD" w:rsidRPr="00E35706" w:rsidRDefault="008C7BDD" w:rsidP="00B43CE1">
            <w:pPr>
              <w:pStyle w:val="acctcolumnheading"/>
              <w:spacing w:after="0" w:line="240" w:lineRule="exact"/>
              <w:rPr>
                <w:szCs w:val="22"/>
              </w:rPr>
            </w:pPr>
          </w:p>
        </w:tc>
        <w:tc>
          <w:tcPr>
            <w:tcW w:w="1079" w:type="dxa"/>
            <w:vAlign w:val="bottom"/>
            <w:hideMark/>
          </w:tcPr>
          <w:p w14:paraId="0CF09B05" w14:textId="77777777" w:rsidR="008C7BDD" w:rsidRPr="00E35706" w:rsidRDefault="008C7BDD" w:rsidP="00B43CE1">
            <w:pPr>
              <w:pStyle w:val="acctcolumnheading"/>
              <w:spacing w:after="0" w:line="240" w:lineRule="exact"/>
              <w:ind w:left="-79" w:right="-79"/>
              <w:rPr>
                <w:szCs w:val="22"/>
              </w:rPr>
            </w:pPr>
            <w:r w:rsidRPr="00E35706">
              <w:rPr>
                <w:szCs w:val="22"/>
              </w:rPr>
              <w:t>Level 1</w:t>
            </w:r>
          </w:p>
        </w:tc>
        <w:tc>
          <w:tcPr>
            <w:tcW w:w="185" w:type="dxa"/>
            <w:vAlign w:val="bottom"/>
          </w:tcPr>
          <w:p w14:paraId="0577D434" w14:textId="77777777" w:rsidR="008C7BDD" w:rsidRPr="00E35706" w:rsidRDefault="008C7BDD" w:rsidP="00B43CE1">
            <w:pPr>
              <w:pStyle w:val="acctcolumnheading"/>
              <w:spacing w:after="0" w:line="240" w:lineRule="exact"/>
              <w:rPr>
                <w:szCs w:val="22"/>
              </w:rPr>
            </w:pPr>
          </w:p>
        </w:tc>
        <w:tc>
          <w:tcPr>
            <w:tcW w:w="1074" w:type="dxa"/>
            <w:vAlign w:val="bottom"/>
            <w:hideMark/>
          </w:tcPr>
          <w:p w14:paraId="61148A02" w14:textId="77777777" w:rsidR="008C7BDD" w:rsidRPr="00E35706" w:rsidRDefault="008C7BDD" w:rsidP="00B43CE1">
            <w:pPr>
              <w:pStyle w:val="acctcolumnheading"/>
              <w:spacing w:after="0" w:line="240" w:lineRule="exact"/>
              <w:ind w:left="-79" w:right="-79"/>
              <w:rPr>
                <w:szCs w:val="22"/>
              </w:rPr>
            </w:pPr>
            <w:r w:rsidRPr="00E35706">
              <w:rPr>
                <w:szCs w:val="22"/>
              </w:rPr>
              <w:t>Level 2</w:t>
            </w:r>
          </w:p>
        </w:tc>
        <w:tc>
          <w:tcPr>
            <w:tcW w:w="184" w:type="dxa"/>
            <w:vAlign w:val="bottom"/>
          </w:tcPr>
          <w:p w14:paraId="6BFF54A0" w14:textId="77777777" w:rsidR="008C7BDD" w:rsidRPr="00E35706" w:rsidRDefault="008C7BDD" w:rsidP="00B43CE1">
            <w:pPr>
              <w:pStyle w:val="acctcolumnheading"/>
              <w:spacing w:after="0" w:line="240" w:lineRule="exact"/>
              <w:rPr>
                <w:szCs w:val="22"/>
              </w:rPr>
            </w:pPr>
          </w:p>
        </w:tc>
        <w:tc>
          <w:tcPr>
            <w:tcW w:w="1075" w:type="dxa"/>
            <w:vAlign w:val="bottom"/>
            <w:hideMark/>
          </w:tcPr>
          <w:p w14:paraId="3D5E7F87" w14:textId="77777777" w:rsidR="008C7BDD" w:rsidRPr="00E35706" w:rsidRDefault="008C7BDD" w:rsidP="00B43CE1">
            <w:pPr>
              <w:pStyle w:val="acctcolumnheading"/>
              <w:spacing w:after="0" w:line="240" w:lineRule="exact"/>
              <w:ind w:left="-79" w:right="-79"/>
              <w:rPr>
                <w:szCs w:val="22"/>
              </w:rPr>
            </w:pPr>
            <w:r w:rsidRPr="00E35706">
              <w:rPr>
                <w:szCs w:val="22"/>
              </w:rPr>
              <w:t>Level 3</w:t>
            </w:r>
          </w:p>
        </w:tc>
        <w:tc>
          <w:tcPr>
            <w:tcW w:w="185" w:type="dxa"/>
            <w:vAlign w:val="bottom"/>
          </w:tcPr>
          <w:p w14:paraId="6D4F2C31" w14:textId="77777777" w:rsidR="008C7BDD" w:rsidRPr="00E35706" w:rsidRDefault="008C7BDD" w:rsidP="00B43CE1">
            <w:pPr>
              <w:pStyle w:val="acctcolumnheading"/>
              <w:spacing w:after="0" w:line="240" w:lineRule="exact"/>
              <w:ind w:left="-79" w:right="-79"/>
              <w:rPr>
                <w:szCs w:val="22"/>
              </w:rPr>
            </w:pPr>
          </w:p>
        </w:tc>
        <w:tc>
          <w:tcPr>
            <w:tcW w:w="1075" w:type="dxa"/>
            <w:vAlign w:val="bottom"/>
            <w:hideMark/>
          </w:tcPr>
          <w:p w14:paraId="115F3EF4" w14:textId="77777777" w:rsidR="008C7BDD" w:rsidRPr="00E35706" w:rsidRDefault="008C7BDD" w:rsidP="00B43CE1">
            <w:pPr>
              <w:pStyle w:val="acctcolumnheading"/>
              <w:spacing w:after="0" w:line="240" w:lineRule="exact"/>
              <w:ind w:left="-79" w:right="-79"/>
              <w:rPr>
                <w:szCs w:val="22"/>
              </w:rPr>
            </w:pPr>
            <w:r w:rsidRPr="00E35706">
              <w:rPr>
                <w:szCs w:val="22"/>
              </w:rPr>
              <w:t>Total</w:t>
            </w:r>
          </w:p>
        </w:tc>
      </w:tr>
      <w:tr w:rsidR="008C7BDD" w:rsidRPr="00E35706" w14:paraId="02A0843D" w14:textId="77777777" w:rsidTr="002162FB">
        <w:trPr>
          <w:cantSplit/>
          <w:trHeight w:val="60"/>
          <w:tblHeader/>
        </w:trPr>
        <w:tc>
          <w:tcPr>
            <w:tcW w:w="2881" w:type="dxa"/>
            <w:vAlign w:val="bottom"/>
          </w:tcPr>
          <w:p w14:paraId="012CC321" w14:textId="77777777" w:rsidR="008C7BDD" w:rsidRPr="00E35706" w:rsidRDefault="008C7BDD" w:rsidP="00B43CE1">
            <w:pPr>
              <w:tabs>
                <w:tab w:val="left" w:pos="100"/>
              </w:tabs>
              <w:spacing w:line="240" w:lineRule="exact"/>
              <w:ind w:left="100" w:hanging="100"/>
              <w:rPr>
                <w:rFonts w:ascii="Times New Roman" w:hAnsi="Times New Roman"/>
                <w:b/>
                <w:bCs/>
                <w:i/>
                <w:iCs/>
                <w:sz w:val="22"/>
                <w:szCs w:val="22"/>
              </w:rPr>
            </w:pPr>
          </w:p>
        </w:tc>
        <w:tc>
          <w:tcPr>
            <w:tcW w:w="6389" w:type="dxa"/>
            <w:gridSpan w:val="9"/>
          </w:tcPr>
          <w:p w14:paraId="2D46726D" w14:textId="77777777" w:rsidR="008C7BDD" w:rsidRPr="00E35706" w:rsidRDefault="008C7BDD" w:rsidP="00B43CE1">
            <w:pPr>
              <w:tabs>
                <w:tab w:val="left" w:pos="100"/>
              </w:tabs>
              <w:spacing w:line="240" w:lineRule="exact"/>
              <w:ind w:left="100" w:hanging="100"/>
              <w:jc w:val="center"/>
              <w:rPr>
                <w:rFonts w:ascii="Times New Roman" w:hAnsi="Times New Roman"/>
                <w:i/>
                <w:iCs/>
                <w:sz w:val="22"/>
                <w:szCs w:val="22"/>
              </w:rPr>
            </w:pPr>
            <w:r w:rsidRPr="00E35706">
              <w:rPr>
                <w:rFonts w:ascii="Times New Roman" w:hAnsi="Times New Roman"/>
                <w:i/>
                <w:iCs/>
                <w:sz w:val="22"/>
                <w:szCs w:val="22"/>
              </w:rPr>
              <w:t>(in thousand Baht)</w:t>
            </w:r>
          </w:p>
        </w:tc>
      </w:tr>
      <w:tr w:rsidR="008C7BDD" w:rsidRPr="00E35706" w14:paraId="0C5BA697" w14:textId="77777777" w:rsidTr="002162FB">
        <w:trPr>
          <w:cantSplit/>
          <w:trHeight w:val="243"/>
        </w:trPr>
        <w:tc>
          <w:tcPr>
            <w:tcW w:w="2881" w:type="dxa"/>
            <w:vAlign w:val="bottom"/>
          </w:tcPr>
          <w:p w14:paraId="62FDBF75" w14:textId="028DC9E8" w:rsidR="008C7BDD" w:rsidRPr="00E35706" w:rsidRDefault="00A1725F" w:rsidP="00B43CE1">
            <w:pPr>
              <w:tabs>
                <w:tab w:val="left" w:pos="100"/>
              </w:tabs>
              <w:spacing w:line="240" w:lineRule="exact"/>
              <w:ind w:left="100" w:hanging="100"/>
              <w:rPr>
                <w:rFonts w:ascii="Times New Roman" w:hAnsi="Times New Roman"/>
                <w:b/>
                <w:bCs/>
                <w:i/>
                <w:iCs/>
                <w:sz w:val="22"/>
                <w:szCs w:val="22"/>
              </w:rPr>
            </w:pPr>
            <w:r w:rsidRPr="00E35706">
              <w:rPr>
                <w:rFonts w:ascii="Times New Roman" w:hAnsi="Times New Roman"/>
                <w:b/>
                <w:bCs/>
                <w:i/>
                <w:iCs/>
                <w:sz w:val="22"/>
                <w:szCs w:val="22"/>
              </w:rPr>
              <w:t xml:space="preserve">At </w:t>
            </w:r>
            <w:r w:rsidR="00841328" w:rsidRPr="00E35706">
              <w:rPr>
                <w:rFonts w:ascii="Times New Roman" w:hAnsi="Times New Roman"/>
                <w:b/>
                <w:bCs/>
                <w:i/>
                <w:iCs/>
                <w:sz w:val="22"/>
                <w:szCs w:val="22"/>
              </w:rPr>
              <w:t>30 June</w:t>
            </w:r>
            <w:r w:rsidR="00BB3C95" w:rsidRPr="00E35706">
              <w:rPr>
                <w:rFonts w:ascii="Times New Roman" w:hAnsi="Times New Roman"/>
                <w:b/>
                <w:bCs/>
                <w:i/>
                <w:iCs/>
                <w:sz w:val="22"/>
                <w:szCs w:val="22"/>
              </w:rPr>
              <w:t xml:space="preserve"> 202</w:t>
            </w:r>
            <w:r w:rsidR="0048561D" w:rsidRPr="00E35706">
              <w:rPr>
                <w:rFonts w:ascii="Times New Roman" w:hAnsi="Times New Roman"/>
                <w:b/>
                <w:bCs/>
                <w:i/>
                <w:iCs/>
                <w:sz w:val="22"/>
                <w:szCs w:val="22"/>
              </w:rPr>
              <w:t>6</w:t>
            </w:r>
          </w:p>
        </w:tc>
        <w:tc>
          <w:tcPr>
            <w:tcW w:w="6389" w:type="dxa"/>
            <w:gridSpan w:val="9"/>
          </w:tcPr>
          <w:p w14:paraId="3BA6E2E8" w14:textId="77777777" w:rsidR="008C7BDD" w:rsidRPr="00E35706" w:rsidRDefault="008C7BDD" w:rsidP="00B43CE1">
            <w:pPr>
              <w:tabs>
                <w:tab w:val="left" w:pos="100"/>
              </w:tabs>
              <w:spacing w:line="240" w:lineRule="exact"/>
              <w:ind w:left="100" w:hanging="100"/>
              <w:jc w:val="center"/>
              <w:rPr>
                <w:rFonts w:ascii="Times New Roman" w:hAnsi="Times New Roman"/>
                <w:i/>
                <w:iCs/>
                <w:sz w:val="22"/>
                <w:szCs w:val="22"/>
              </w:rPr>
            </w:pPr>
          </w:p>
        </w:tc>
      </w:tr>
      <w:tr w:rsidR="008C7BDD" w:rsidRPr="00E35706" w14:paraId="635C3985" w14:textId="77777777" w:rsidTr="002162FB">
        <w:trPr>
          <w:cantSplit/>
        </w:trPr>
        <w:tc>
          <w:tcPr>
            <w:tcW w:w="2881" w:type="dxa"/>
            <w:hideMark/>
          </w:tcPr>
          <w:p w14:paraId="3312AD32" w14:textId="77777777" w:rsidR="008C7BDD" w:rsidRPr="00E35706" w:rsidRDefault="008C7BDD" w:rsidP="00B43CE1">
            <w:pPr>
              <w:tabs>
                <w:tab w:val="left" w:pos="100"/>
              </w:tabs>
              <w:spacing w:line="240" w:lineRule="exact"/>
              <w:ind w:left="100" w:hanging="100"/>
              <w:rPr>
                <w:rFonts w:ascii="Times New Roman" w:hAnsi="Times New Roman"/>
                <w:b/>
                <w:bCs/>
                <w:i/>
                <w:iCs/>
                <w:sz w:val="22"/>
                <w:szCs w:val="22"/>
              </w:rPr>
            </w:pPr>
            <w:r w:rsidRPr="00E35706">
              <w:rPr>
                <w:rFonts w:ascii="Times New Roman" w:hAnsi="Times New Roman"/>
                <w:b/>
                <w:bCs/>
                <w:i/>
                <w:iCs/>
                <w:sz w:val="22"/>
                <w:szCs w:val="22"/>
              </w:rPr>
              <w:t>Financial assets</w:t>
            </w:r>
          </w:p>
        </w:tc>
        <w:tc>
          <w:tcPr>
            <w:tcW w:w="1352" w:type="dxa"/>
          </w:tcPr>
          <w:p w14:paraId="6E8B35CC" w14:textId="77777777" w:rsidR="008C7BDD" w:rsidRPr="00E35706" w:rsidRDefault="008C7BDD" w:rsidP="00B43CE1">
            <w:pPr>
              <w:pStyle w:val="acctfourfigures"/>
              <w:spacing w:line="240" w:lineRule="exact"/>
              <w:jc w:val="center"/>
              <w:rPr>
                <w:szCs w:val="22"/>
              </w:rPr>
            </w:pPr>
          </w:p>
        </w:tc>
        <w:tc>
          <w:tcPr>
            <w:tcW w:w="180" w:type="dxa"/>
            <w:vAlign w:val="bottom"/>
          </w:tcPr>
          <w:p w14:paraId="6D9BBCC1" w14:textId="77777777" w:rsidR="008C7BDD" w:rsidRPr="00E35706" w:rsidRDefault="008C7BDD" w:rsidP="00B43CE1">
            <w:pPr>
              <w:pStyle w:val="acctfourfigures"/>
              <w:spacing w:line="240" w:lineRule="exact"/>
              <w:jc w:val="center"/>
              <w:rPr>
                <w:szCs w:val="22"/>
              </w:rPr>
            </w:pPr>
          </w:p>
        </w:tc>
        <w:tc>
          <w:tcPr>
            <w:tcW w:w="1079" w:type="dxa"/>
            <w:vAlign w:val="bottom"/>
          </w:tcPr>
          <w:p w14:paraId="0AA53CD1" w14:textId="77777777" w:rsidR="008C7BDD" w:rsidRPr="00E35706" w:rsidRDefault="008C7BDD" w:rsidP="00B43CE1">
            <w:pPr>
              <w:pStyle w:val="acctfourfigures"/>
              <w:spacing w:line="240" w:lineRule="exact"/>
              <w:jc w:val="center"/>
              <w:rPr>
                <w:szCs w:val="22"/>
              </w:rPr>
            </w:pPr>
          </w:p>
        </w:tc>
        <w:tc>
          <w:tcPr>
            <w:tcW w:w="185" w:type="dxa"/>
            <w:vAlign w:val="bottom"/>
          </w:tcPr>
          <w:p w14:paraId="001AC56B" w14:textId="77777777" w:rsidR="008C7BDD" w:rsidRPr="00E35706" w:rsidRDefault="008C7BDD" w:rsidP="00B43CE1">
            <w:pPr>
              <w:pStyle w:val="acctfourfigures"/>
              <w:spacing w:line="240" w:lineRule="exact"/>
              <w:jc w:val="center"/>
              <w:rPr>
                <w:szCs w:val="22"/>
              </w:rPr>
            </w:pPr>
          </w:p>
        </w:tc>
        <w:tc>
          <w:tcPr>
            <w:tcW w:w="1074" w:type="dxa"/>
            <w:vAlign w:val="bottom"/>
          </w:tcPr>
          <w:p w14:paraId="1E1442C9" w14:textId="77777777" w:rsidR="008C7BDD" w:rsidRPr="00E35706" w:rsidRDefault="008C7BDD" w:rsidP="00B43CE1">
            <w:pPr>
              <w:pStyle w:val="acctfourfigures"/>
              <w:spacing w:line="240" w:lineRule="exact"/>
              <w:jc w:val="center"/>
              <w:rPr>
                <w:szCs w:val="22"/>
              </w:rPr>
            </w:pPr>
          </w:p>
        </w:tc>
        <w:tc>
          <w:tcPr>
            <w:tcW w:w="184" w:type="dxa"/>
            <w:vAlign w:val="bottom"/>
          </w:tcPr>
          <w:p w14:paraId="0A52D33E" w14:textId="77777777" w:rsidR="008C7BDD" w:rsidRPr="00E35706" w:rsidRDefault="008C7BDD" w:rsidP="00B43CE1">
            <w:pPr>
              <w:pStyle w:val="acctfourfigures"/>
              <w:spacing w:line="240" w:lineRule="exact"/>
              <w:jc w:val="center"/>
              <w:rPr>
                <w:szCs w:val="22"/>
              </w:rPr>
            </w:pPr>
          </w:p>
        </w:tc>
        <w:tc>
          <w:tcPr>
            <w:tcW w:w="1075" w:type="dxa"/>
            <w:vAlign w:val="bottom"/>
          </w:tcPr>
          <w:p w14:paraId="267EB88F" w14:textId="77777777" w:rsidR="008C7BDD" w:rsidRPr="00E35706" w:rsidRDefault="008C7BDD" w:rsidP="00B43CE1">
            <w:pPr>
              <w:pStyle w:val="acctfourfigures"/>
              <w:spacing w:line="240" w:lineRule="exact"/>
              <w:jc w:val="center"/>
              <w:rPr>
                <w:szCs w:val="22"/>
              </w:rPr>
            </w:pPr>
          </w:p>
        </w:tc>
        <w:tc>
          <w:tcPr>
            <w:tcW w:w="185" w:type="dxa"/>
          </w:tcPr>
          <w:p w14:paraId="667B00EA" w14:textId="77777777" w:rsidR="008C7BDD" w:rsidRPr="00E35706" w:rsidRDefault="008C7BDD" w:rsidP="00B43CE1">
            <w:pPr>
              <w:pStyle w:val="acctfourfigures"/>
              <w:spacing w:line="240" w:lineRule="exact"/>
              <w:jc w:val="center"/>
              <w:rPr>
                <w:szCs w:val="22"/>
              </w:rPr>
            </w:pPr>
          </w:p>
        </w:tc>
        <w:tc>
          <w:tcPr>
            <w:tcW w:w="1075" w:type="dxa"/>
          </w:tcPr>
          <w:p w14:paraId="17DF0F57" w14:textId="77777777" w:rsidR="008C7BDD" w:rsidRPr="00E35706" w:rsidRDefault="008C7BDD" w:rsidP="00B43CE1">
            <w:pPr>
              <w:pStyle w:val="acctfourfigures"/>
              <w:spacing w:line="240" w:lineRule="exact"/>
              <w:jc w:val="center"/>
              <w:rPr>
                <w:szCs w:val="22"/>
              </w:rPr>
            </w:pPr>
          </w:p>
        </w:tc>
      </w:tr>
      <w:tr w:rsidR="008C7BDD" w:rsidRPr="00E35706" w14:paraId="0824F0D3" w14:textId="77777777" w:rsidTr="002162FB">
        <w:trPr>
          <w:cantSplit/>
        </w:trPr>
        <w:tc>
          <w:tcPr>
            <w:tcW w:w="2881" w:type="dxa"/>
          </w:tcPr>
          <w:p w14:paraId="64179701" w14:textId="77777777" w:rsidR="008C7BDD" w:rsidRPr="00E35706" w:rsidRDefault="008C7BDD" w:rsidP="00B43CE1">
            <w:pPr>
              <w:tabs>
                <w:tab w:val="left" w:pos="100"/>
              </w:tabs>
              <w:spacing w:line="240" w:lineRule="exact"/>
              <w:ind w:left="100" w:hanging="100"/>
              <w:rPr>
                <w:rFonts w:ascii="Times New Roman" w:hAnsi="Times New Roman"/>
                <w:sz w:val="22"/>
                <w:szCs w:val="22"/>
              </w:rPr>
            </w:pPr>
            <w:r w:rsidRPr="00E35706">
              <w:rPr>
                <w:rFonts w:ascii="Times New Roman" w:hAnsi="Times New Roman"/>
                <w:sz w:val="22"/>
                <w:szCs w:val="22"/>
              </w:rPr>
              <w:t>Other financial assets:</w:t>
            </w:r>
          </w:p>
        </w:tc>
        <w:tc>
          <w:tcPr>
            <w:tcW w:w="1352" w:type="dxa"/>
            <w:vAlign w:val="bottom"/>
          </w:tcPr>
          <w:p w14:paraId="7808EC95" w14:textId="77777777" w:rsidR="008C7BDD" w:rsidRPr="00E35706" w:rsidRDefault="008C7BDD" w:rsidP="00B43CE1">
            <w:pPr>
              <w:pStyle w:val="acctfourfigures"/>
              <w:spacing w:line="240" w:lineRule="exact"/>
              <w:jc w:val="center"/>
              <w:rPr>
                <w:szCs w:val="22"/>
              </w:rPr>
            </w:pPr>
          </w:p>
        </w:tc>
        <w:tc>
          <w:tcPr>
            <w:tcW w:w="180" w:type="dxa"/>
            <w:vAlign w:val="bottom"/>
          </w:tcPr>
          <w:p w14:paraId="09690D90" w14:textId="77777777" w:rsidR="008C7BDD" w:rsidRPr="00E35706" w:rsidRDefault="008C7BDD" w:rsidP="00B43CE1">
            <w:pPr>
              <w:pStyle w:val="acctfourfigures"/>
              <w:spacing w:line="240" w:lineRule="exact"/>
              <w:jc w:val="center"/>
              <w:rPr>
                <w:szCs w:val="22"/>
              </w:rPr>
            </w:pPr>
          </w:p>
        </w:tc>
        <w:tc>
          <w:tcPr>
            <w:tcW w:w="1079" w:type="dxa"/>
            <w:vAlign w:val="bottom"/>
          </w:tcPr>
          <w:p w14:paraId="1E3A037D" w14:textId="77777777" w:rsidR="008C7BDD" w:rsidRPr="00E35706" w:rsidRDefault="008C7BDD" w:rsidP="00B43CE1">
            <w:pPr>
              <w:pStyle w:val="acctfourfigures"/>
              <w:spacing w:line="240" w:lineRule="exact"/>
              <w:jc w:val="center"/>
              <w:rPr>
                <w:szCs w:val="22"/>
              </w:rPr>
            </w:pPr>
          </w:p>
        </w:tc>
        <w:tc>
          <w:tcPr>
            <w:tcW w:w="185" w:type="dxa"/>
            <w:vAlign w:val="bottom"/>
          </w:tcPr>
          <w:p w14:paraId="32A49266" w14:textId="77777777" w:rsidR="008C7BDD" w:rsidRPr="00E35706" w:rsidRDefault="008C7BDD" w:rsidP="00B43CE1">
            <w:pPr>
              <w:pStyle w:val="acctfourfigures"/>
              <w:spacing w:line="240" w:lineRule="exact"/>
              <w:jc w:val="center"/>
              <w:rPr>
                <w:szCs w:val="22"/>
              </w:rPr>
            </w:pPr>
          </w:p>
        </w:tc>
        <w:tc>
          <w:tcPr>
            <w:tcW w:w="1074" w:type="dxa"/>
            <w:vAlign w:val="bottom"/>
          </w:tcPr>
          <w:p w14:paraId="6E913189" w14:textId="77777777" w:rsidR="008C7BDD" w:rsidRPr="00E35706" w:rsidRDefault="008C7BDD" w:rsidP="00B43CE1">
            <w:pPr>
              <w:pStyle w:val="acctfourfigures"/>
              <w:spacing w:line="240" w:lineRule="exact"/>
              <w:jc w:val="center"/>
              <w:rPr>
                <w:szCs w:val="22"/>
              </w:rPr>
            </w:pPr>
          </w:p>
        </w:tc>
        <w:tc>
          <w:tcPr>
            <w:tcW w:w="184" w:type="dxa"/>
            <w:vAlign w:val="bottom"/>
          </w:tcPr>
          <w:p w14:paraId="532656D8" w14:textId="77777777" w:rsidR="008C7BDD" w:rsidRPr="00E35706" w:rsidRDefault="008C7BDD" w:rsidP="00B43CE1">
            <w:pPr>
              <w:pStyle w:val="acctfourfigures"/>
              <w:spacing w:line="240" w:lineRule="exact"/>
              <w:jc w:val="center"/>
              <w:rPr>
                <w:szCs w:val="22"/>
              </w:rPr>
            </w:pPr>
          </w:p>
        </w:tc>
        <w:tc>
          <w:tcPr>
            <w:tcW w:w="1075" w:type="dxa"/>
            <w:vAlign w:val="bottom"/>
          </w:tcPr>
          <w:p w14:paraId="00DE82E6" w14:textId="77777777" w:rsidR="008C7BDD" w:rsidRPr="00E35706" w:rsidRDefault="008C7BDD" w:rsidP="00B43CE1">
            <w:pPr>
              <w:pStyle w:val="acctfourfigures"/>
              <w:spacing w:line="240" w:lineRule="exact"/>
              <w:jc w:val="center"/>
              <w:rPr>
                <w:szCs w:val="22"/>
              </w:rPr>
            </w:pPr>
          </w:p>
        </w:tc>
        <w:tc>
          <w:tcPr>
            <w:tcW w:w="185" w:type="dxa"/>
            <w:vAlign w:val="bottom"/>
          </w:tcPr>
          <w:p w14:paraId="735070A4" w14:textId="77777777" w:rsidR="008C7BDD" w:rsidRPr="00E35706" w:rsidRDefault="008C7BDD" w:rsidP="00B43CE1">
            <w:pPr>
              <w:pStyle w:val="acctfourfigures"/>
              <w:spacing w:line="240" w:lineRule="exact"/>
              <w:jc w:val="center"/>
              <w:rPr>
                <w:szCs w:val="22"/>
              </w:rPr>
            </w:pPr>
          </w:p>
        </w:tc>
        <w:tc>
          <w:tcPr>
            <w:tcW w:w="1075" w:type="dxa"/>
            <w:vAlign w:val="bottom"/>
          </w:tcPr>
          <w:p w14:paraId="6FFE4188" w14:textId="77777777" w:rsidR="008C7BDD" w:rsidRPr="00E35706" w:rsidRDefault="008C7BDD" w:rsidP="00B43CE1">
            <w:pPr>
              <w:pStyle w:val="acctfourfigures"/>
              <w:spacing w:line="240" w:lineRule="exact"/>
              <w:jc w:val="right"/>
              <w:rPr>
                <w:szCs w:val="22"/>
              </w:rPr>
            </w:pPr>
          </w:p>
        </w:tc>
      </w:tr>
      <w:tr w:rsidR="002041C6" w:rsidRPr="00E35706" w14:paraId="4CA5EE30" w14:textId="77777777" w:rsidTr="004F31C0">
        <w:trPr>
          <w:cantSplit/>
        </w:trPr>
        <w:tc>
          <w:tcPr>
            <w:tcW w:w="2881" w:type="dxa"/>
          </w:tcPr>
          <w:p w14:paraId="0C379038" w14:textId="515D0338" w:rsidR="002041C6" w:rsidRPr="00E35706" w:rsidRDefault="002041C6" w:rsidP="002041C6">
            <w:pPr>
              <w:tabs>
                <w:tab w:val="clear" w:pos="227"/>
                <w:tab w:val="clear" w:pos="454"/>
                <w:tab w:val="left" w:pos="368"/>
                <w:tab w:val="left" w:pos="458"/>
              </w:tabs>
              <w:spacing w:line="240" w:lineRule="exact"/>
              <w:ind w:left="370" w:hanging="180"/>
              <w:rPr>
                <w:rFonts w:ascii="Times New Roman" w:hAnsi="Times New Roman"/>
                <w:sz w:val="22"/>
                <w:szCs w:val="22"/>
              </w:rPr>
            </w:pPr>
            <w:r w:rsidRPr="00E35706">
              <w:rPr>
                <w:rFonts w:ascii="Times New Roman" w:hAnsi="Times New Roman"/>
                <w:sz w:val="22"/>
                <w:szCs w:val="22"/>
              </w:rPr>
              <w:t>Investment in equity instruments</w:t>
            </w:r>
          </w:p>
        </w:tc>
        <w:tc>
          <w:tcPr>
            <w:tcW w:w="1352" w:type="dxa"/>
            <w:vAlign w:val="bottom"/>
          </w:tcPr>
          <w:p w14:paraId="1FD0D93B" w14:textId="364CC970" w:rsidR="002041C6" w:rsidRPr="00E35706" w:rsidRDefault="004D2FFB" w:rsidP="002041C6">
            <w:pPr>
              <w:pStyle w:val="block"/>
              <w:tabs>
                <w:tab w:val="left" w:pos="822"/>
              </w:tabs>
              <w:spacing w:after="0" w:line="240" w:lineRule="exact"/>
              <w:ind w:left="0" w:right="94"/>
              <w:jc w:val="right"/>
              <w:rPr>
                <w:szCs w:val="22"/>
                <w:lang w:val="en-US" w:bidi="th-TH"/>
              </w:rPr>
            </w:pPr>
            <w:r w:rsidRPr="00E35706">
              <w:rPr>
                <w:szCs w:val="22"/>
                <w:lang w:val="en-US" w:bidi="th-TH"/>
              </w:rPr>
              <w:t>616</w:t>
            </w:r>
          </w:p>
        </w:tc>
        <w:tc>
          <w:tcPr>
            <w:tcW w:w="180" w:type="dxa"/>
            <w:vAlign w:val="bottom"/>
          </w:tcPr>
          <w:p w14:paraId="2A2A745E" w14:textId="77777777" w:rsidR="002041C6" w:rsidRPr="00E35706" w:rsidRDefault="002041C6" w:rsidP="002041C6">
            <w:pPr>
              <w:pStyle w:val="block"/>
              <w:spacing w:after="0" w:line="240" w:lineRule="exact"/>
              <w:ind w:left="0"/>
              <w:jc w:val="right"/>
              <w:rPr>
                <w:szCs w:val="22"/>
              </w:rPr>
            </w:pPr>
          </w:p>
        </w:tc>
        <w:tc>
          <w:tcPr>
            <w:tcW w:w="1079" w:type="dxa"/>
            <w:vAlign w:val="bottom"/>
          </w:tcPr>
          <w:p w14:paraId="6ED6CBF7" w14:textId="12B928C9" w:rsidR="002041C6" w:rsidRPr="00E35706" w:rsidRDefault="004D2FFB" w:rsidP="00204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ascii="Times New Roman" w:hAnsi="Times New Roman"/>
                <w:sz w:val="22"/>
                <w:szCs w:val="22"/>
              </w:rPr>
            </w:pPr>
            <w:r w:rsidRPr="00E35706">
              <w:rPr>
                <w:rFonts w:ascii="Times New Roman" w:hAnsi="Times New Roman"/>
                <w:sz w:val="22"/>
                <w:szCs w:val="22"/>
              </w:rPr>
              <w:t>-</w:t>
            </w:r>
          </w:p>
        </w:tc>
        <w:tc>
          <w:tcPr>
            <w:tcW w:w="185" w:type="dxa"/>
            <w:vAlign w:val="bottom"/>
          </w:tcPr>
          <w:p w14:paraId="415BAA82" w14:textId="77777777" w:rsidR="002041C6" w:rsidRPr="00E35706" w:rsidRDefault="002041C6" w:rsidP="002041C6">
            <w:pPr>
              <w:pStyle w:val="block"/>
              <w:spacing w:after="0" w:line="240" w:lineRule="exact"/>
              <w:ind w:left="0"/>
              <w:jc w:val="center"/>
              <w:rPr>
                <w:szCs w:val="22"/>
              </w:rPr>
            </w:pPr>
          </w:p>
        </w:tc>
        <w:tc>
          <w:tcPr>
            <w:tcW w:w="1074" w:type="dxa"/>
            <w:vAlign w:val="bottom"/>
          </w:tcPr>
          <w:p w14:paraId="1374150B" w14:textId="645E668F" w:rsidR="002041C6" w:rsidRPr="00E35706" w:rsidRDefault="004D2FFB" w:rsidP="00204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ascii="Times New Roman" w:hAnsi="Times New Roman"/>
                <w:sz w:val="22"/>
                <w:szCs w:val="22"/>
              </w:rPr>
            </w:pPr>
            <w:r w:rsidRPr="00E35706">
              <w:rPr>
                <w:rFonts w:ascii="Times New Roman" w:hAnsi="Times New Roman"/>
                <w:sz w:val="22"/>
                <w:szCs w:val="22"/>
              </w:rPr>
              <w:t>-</w:t>
            </w:r>
          </w:p>
        </w:tc>
        <w:tc>
          <w:tcPr>
            <w:tcW w:w="184" w:type="dxa"/>
            <w:vAlign w:val="bottom"/>
          </w:tcPr>
          <w:p w14:paraId="67580A0E" w14:textId="77777777" w:rsidR="002041C6" w:rsidRPr="00E35706" w:rsidRDefault="002041C6" w:rsidP="002041C6">
            <w:pPr>
              <w:pStyle w:val="block"/>
              <w:spacing w:after="0" w:line="240" w:lineRule="exact"/>
              <w:ind w:left="0"/>
              <w:jc w:val="right"/>
              <w:rPr>
                <w:szCs w:val="22"/>
              </w:rPr>
            </w:pPr>
          </w:p>
        </w:tc>
        <w:tc>
          <w:tcPr>
            <w:tcW w:w="1075" w:type="dxa"/>
            <w:vAlign w:val="bottom"/>
          </w:tcPr>
          <w:p w14:paraId="44509423" w14:textId="2063A8BA" w:rsidR="002041C6" w:rsidRPr="00E35706" w:rsidRDefault="004D2FFB" w:rsidP="002041C6">
            <w:pPr>
              <w:pStyle w:val="acctfourfigures"/>
              <w:spacing w:line="240" w:lineRule="exact"/>
              <w:jc w:val="center"/>
              <w:rPr>
                <w:szCs w:val="22"/>
              </w:rPr>
            </w:pPr>
            <w:r w:rsidRPr="00E35706">
              <w:rPr>
                <w:szCs w:val="22"/>
              </w:rPr>
              <w:t>616</w:t>
            </w:r>
          </w:p>
        </w:tc>
        <w:tc>
          <w:tcPr>
            <w:tcW w:w="185" w:type="dxa"/>
            <w:vAlign w:val="bottom"/>
          </w:tcPr>
          <w:p w14:paraId="624FD223" w14:textId="77777777" w:rsidR="002041C6" w:rsidRPr="00E35706" w:rsidRDefault="002041C6" w:rsidP="002041C6">
            <w:pPr>
              <w:pStyle w:val="block"/>
              <w:spacing w:after="0" w:line="240" w:lineRule="exact"/>
              <w:ind w:left="0"/>
              <w:jc w:val="right"/>
              <w:rPr>
                <w:szCs w:val="22"/>
              </w:rPr>
            </w:pPr>
          </w:p>
        </w:tc>
        <w:tc>
          <w:tcPr>
            <w:tcW w:w="1075" w:type="dxa"/>
            <w:vAlign w:val="bottom"/>
          </w:tcPr>
          <w:p w14:paraId="70140F90" w14:textId="42EFEFEA" w:rsidR="002041C6" w:rsidRPr="00E35706" w:rsidRDefault="004D2FFB" w:rsidP="00C34A7E">
            <w:pPr>
              <w:pStyle w:val="block"/>
              <w:tabs>
                <w:tab w:val="left" w:pos="822"/>
              </w:tabs>
              <w:spacing w:after="0" w:line="240" w:lineRule="exact"/>
              <w:ind w:left="0" w:right="94"/>
              <w:jc w:val="right"/>
              <w:rPr>
                <w:szCs w:val="22"/>
              </w:rPr>
            </w:pPr>
            <w:r w:rsidRPr="00E35706">
              <w:rPr>
                <w:szCs w:val="22"/>
              </w:rPr>
              <w:t>616</w:t>
            </w:r>
          </w:p>
        </w:tc>
      </w:tr>
      <w:tr w:rsidR="002041C6" w:rsidRPr="00E35706" w14:paraId="5159B15F" w14:textId="77777777" w:rsidTr="002162FB">
        <w:trPr>
          <w:cantSplit/>
        </w:trPr>
        <w:tc>
          <w:tcPr>
            <w:tcW w:w="2881" w:type="dxa"/>
            <w:hideMark/>
          </w:tcPr>
          <w:p w14:paraId="0EF5D956" w14:textId="77777777" w:rsidR="002041C6" w:rsidRPr="00E35706" w:rsidRDefault="002041C6" w:rsidP="002041C6">
            <w:pPr>
              <w:tabs>
                <w:tab w:val="left" w:pos="190"/>
              </w:tabs>
              <w:spacing w:line="240" w:lineRule="exact"/>
              <w:rPr>
                <w:rFonts w:ascii="Times New Roman" w:hAnsi="Times New Roman"/>
                <w:sz w:val="22"/>
                <w:szCs w:val="22"/>
              </w:rPr>
            </w:pPr>
            <w:r w:rsidRPr="00E35706">
              <w:rPr>
                <w:rFonts w:ascii="Times New Roman" w:hAnsi="Times New Roman"/>
                <w:b/>
                <w:bCs/>
                <w:sz w:val="22"/>
                <w:szCs w:val="22"/>
              </w:rPr>
              <w:t>Total financial assets</w:t>
            </w:r>
          </w:p>
        </w:tc>
        <w:tc>
          <w:tcPr>
            <w:tcW w:w="1352" w:type="dxa"/>
            <w:tcBorders>
              <w:top w:val="single" w:sz="4" w:space="0" w:color="auto"/>
              <w:left w:val="nil"/>
              <w:bottom w:val="double" w:sz="4" w:space="0" w:color="auto"/>
              <w:right w:val="nil"/>
            </w:tcBorders>
          </w:tcPr>
          <w:p w14:paraId="089F70BE" w14:textId="631AB5B1" w:rsidR="002041C6" w:rsidRPr="00E35706" w:rsidRDefault="004D2FFB" w:rsidP="002041C6">
            <w:pPr>
              <w:pStyle w:val="block"/>
              <w:tabs>
                <w:tab w:val="left" w:pos="822"/>
              </w:tabs>
              <w:spacing w:after="0" w:line="240" w:lineRule="exact"/>
              <w:ind w:left="0" w:right="94"/>
              <w:jc w:val="right"/>
              <w:rPr>
                <w:b/>
                <w:bCs/>
                <w:szCs w:val="22"/>
              </w:rPr>
            </w:pPr>
            <w:r w:rsidRPr="00E35706">
              <w:rPr>
                <w:b/>
                <w:bCs/>
                <w:szCs w:val="22"/>
              </w:rPr>
              <w:t>616</w:t>
            </w:r>
          </w:p>
        </w:tc>
        <w:tc>
          <w:tcPr>
            <w:tcW w:w="180" w:type="dxa"/>
          </w:tcPr>
          <w:p w14:paraId="67B4DAD9" w14:textId="77777777" w:rsidR="002041C6" w:rsidRPr="00E35706" w:rsidRDefault="002041C6" w:rsidP="002041C6">
            <w:pPr>
              <w:pStyle w:val="block"/>
              <w:spacing w:after="0" w:line="240" w:lineRule="exact"/>
              <w:ind w:left="0"/>
              <w:jc w:val="center"/>
              <w:rPr>
                <w:szCs w:val="22"/>
              </w:rPr>
            </w:pPr>
          </w:p>
        </w:tc>
        <w:tc>
          <w:tcPr>
            <w:tcW w:w="1079" w:type="dxa"/>
          </w:tcPr>
          <w:p w14:paraId="203CAF05" w14:textId="77777777" w:rsidR="002041C6" w:rsidRPr="00E35706" w:rsidRDefault="002041C6" w:rsidP="002041C6">
            <w:pPr>
              <w:pStyle w:val="block"/>
              <w:spacing w:after="0" w:line="240" w:lineRule="exact"/>
              <w:ind w:left="0"/>
              <w:jc w:val="center"/>
              <w:rPr>
                <w:szCs w:val="22"/>
              </w:rPr>
            </w:pPr>
          </w:p>
        </w:tc>
        <w:tc>
          <w:tcPr>
            <w:tcW w:w="185" w:type="dxa"/>
          </w:tcPr>
          <w:p w14:paraId="531313C7" w14:textId="77777777" w:rsidR="002041C6" w:rsidRPr="00E35706" w:rsidRDefault="002041C6" w:rsidP="002041C6">
            <w:pPr>
              <w:pStyle w:val="block"/>
              <w:spacing w:after="0" w:line="240" w:lineRule="exact"/>
              <w:ind w:left="0"/>
              <w:jc w:val="center"/>
              <w:rPr>
                <w:szCs w:val="22"/>
              </w:rPr>
            </w:pPr>
          </w:p>
        </w:tc>
        <w:tc>
          <w:tcPr>
            <w:tcW w:w="1074" w:type="dxa"/>
          </w:tcPr>
          <w:p w14:paraId="1DEAA5A4" w14:textId="77777777" w:rsidR="002041C6" w:rsidRPr="00E35706" w:rsidRDefault="002041C6" w:rsidP="002041C6">
            <w:pPr>
              <w:pStyle w:val="block"/>
              <w:spacing w:after="0" w:line="240" w:lineRule="exact"/>
              <w:ind w:left="0"/>
              <w:jc w:val="center"/>
              <w:rPr>
                <w:szCs w:val="22"/>
              </w:rPr>
            </w:pPr>
          </w:p>
        </w:tc>
        <w:tc>
          <w:tcPr>
            <w:tcW w:w="184" w:type="dxa"/>
          </w:tcPr>
          <w:p w14:paraId="4DE15114" w14:textId="77777777" w:rsidR="002041C6" w:rsidRPr="00E35706" w:rsidRDefault="002041C6" w:rsidP="002041C6">
            <w:pPr>
              <w:pStyle w:val="block"/>
              <w:spacing w:after="0" w:line="240" w:lineRule="exact"/>
              <w:ind w:left="0"/>
              <w:jc w:val="center"/>
              <w:rPr>
                <w:szCs w:val="22"/>
              </w:rPr>
            </w:pPr>
          </w:p>
        </w:tc>
        <w:tc>
          <w:tcPr>
            <w:tcW w:w="1075" w:type="dxa"/>
          </w:tcPr>
          <w:p w14:paraId="57F05790" w14:textId="77777777" w:rsidR="002041C6" w:rsidRPr="00E35706" w:rsidRDefault="002041C6" w:rsidP="002041C6">
            <w:pPr>
              <w:pStyle w:val="block"/>
              <w:spacing w:after="0" w:line="240" w:lineRule="exact"/>
              <w:ind w:left="0"/>
              <w:jc w:val="center"/>
              <w:rPr>
                <w:szCs w:val="22"/>
              </w:rPr>
            </w:pPr>
          </w:p>
        </w:tc>
        <w:tc>
          <w:tcPr>
            <w:tcW w:w="185" w:type="dxa"/>
          </w:tcPr>
          <w:p w14:paraId="3A5C0D59" w14:textId="77777777" w:rsidR="002041C6" w:rsidRPr="00E35706" w:rsidRDefault="002041C6" w:rsidP="002041C6">
            <w:pPr>
              <w:pStyle w:val="block"/>
              <w:spacing w:after="0" w:line="240" w:lineRule="exact"/>
              <w:ind w:left="0"/>
              <w:jc w:val="center"/>
              <w:rPr>
                <w:szCs w:val="22"/>
              </w:rPr>
            </w:pPr>
          </w:p>
        </w:tc>
        <w:tc>
          <w:tcPr>
            <w:tcW w:w="1075" w:type="dxa"/>
          </w:tcPr>
          <w:p w14:paraId="7878E798" w14:textId="77777777" w:rsidR="002041C6" w:rsidRPr="00E35706" w:rsidRDefault="002041C6" w:rsidP="002041C6">
            <w:pPr>
              <w:pStyle w:val="block"/>
              <w:spacing w:after="0" w:line="240" w:lineRule="exact"/>
              <w:ind w:left="0"/>
              <w:jc w:val="center"/>
              <w:rPr>
                <w:szCs w:val="22"/>
              </w:rPr>
            </w:pPr>
          </w:p>
        </w:tc>
      </w:tr>
      <w:tr w:rsidR="002041C6" w:rsidRPr="00E35706" w14:paraId="571BE5E4" w14:textId="77777777" w:rsidTr="002162FB">
        <w:trPr>
          <w:cantSplit/>
          <w:trHeight w:val="242"/>
        </w:trPr>
        <w:tc>
          <w:tcPr>
            <w:tcW w:w="2881" w:type="dxa"/>
            <w:vAlign w:val="bottom"/>
          </w:tcPr>
          <w:p w14:paraId="4A0285FB" w14:textId="0A9E0CAE" w:rsidR="002041C6" w:rsidRPr="00E35706" w:rsidRDefault="002041C6" w:rsidP="002041C6">
            <w:pPr>
              <w:tabs>
                <w:tab w:val="left" w:pos="100"/>
              </w:tabs>
              <w:spacing w:line="240" w:lineRule="exact"/>
              <w:ind w:left="100" w:hanging="100"/>
              <w:rPr>
                <w:rFonts w:ascii="Times New Roman" w:hAnsi="Times New Roman"/>
                <w:b/>
                <w:bCs/>
                <w:i/>
                <w:iCs/>
                <w:sz w:val="22"/>
                <w:szCs w:val="22"/>
              </w:rPr>
            </w:pPr>
          </w:p>
        </w:tc>
        <w:tc>
          <w:tcPr>
            <w:tcW w:w="1352" w:type="dxa"/>
          </w:tcPr>
          <w:p w14:paraId="5DDAD270" w14:textId="77777777" w:rsidR="002041C6" w:rsidRPr="00E35706" w:rsidRDefault="002041C6" w:rsidP="002041C6">
            <w:pPr>
              <w:pStyle w:val="acctfourfigures"/>
              <w:spacing w:line="240" w:lineRule="exact"/>
              <w:jc w:val="center"/>
              <w:rPr>
                <w:szCs w:val="22"/>
              </w:rPr>
            </w:pPr>
          </w:p>
        </w:tc>
        <w:tc>
          <w:tcPr>
            <w:tcW w:w="180" w:type="dxa"/>
            <w:vAlign w:val="bottom"/>
          </w:tcPr>
          <w:p w14:paraId="2EC7EDE0" w14:textId="77777777" w:rsidR="002041C6" w:rsidRPr="00E35706" w:rsidRDefault="002041C6" w:rsidP="002041C6">
            <w:pPr>
              <w:pStyle w:val="acctfourfigures"/>
              <w:spacing w:line="240" w:lineRule="exact"/>
              <w:jc w:val="center"/>
              <w:rPr>
                <w:szCs w:val="22"/>
              </w:rPr>
            </w:pPr>
          </w:p>
        </w:tc>
        <w:tc>
          <w:tcPr>
            <w:tcW w:w="1079" w:type="dxa"/>
            <w:vAlign w:val="bottom"/>
          </w:tcPr>
          <w:p w14:paraId="46FD8663" w14:textId="77777777" w:rsidR="002041C6" w:rsidRPr="00E35706" w:rsidRDefault="002041C6" w:rsidP="002041C6">
            <w:pPr>
              <w:pStyle w:val="acctfourfigures"/>
              <w:spacing w:line="240" w:lineRule="exact"/>
              <w:jc w:val="center"/>
              <w:rPr>
                <w:szCs w:val="22"/>
              </w:rPr>
            </w:pPr>
          </w:p>
        </w:tc>
        <w:tc>
          <w:tcPr>
            <w:tcW w:w="185" w:type="dxa"/>
            <w:vAlign w:val="bottom"/>
          </w:tcPr>
          <w:p w14:paraId="07195FE8" w14:textId="77777777" w:rsidR="002041C6" w:rsidRPr="00E35706" w:rsidRDefault="002041C6" w:rsidP="002041C6">
            <w:pPr>
              <w:pStyle w:val="acctfourfigures"/>
              <w:spacing w:line="240" w:lineRule="exact"/>
              <w:jc w:val="center"/>
              <w:rPr>
                <w:szCs w:val="22"/>
              </w:rPr>
            </w:pPr>
          </w:p>
        </w:tc>
        <w:tc>
          <w:tcPr>
            <w:tcW w:w="1074" w:type="dxa"/>
            <w:vAlign w:val="bottom"/>
          </w:tcPr>
          <w:p w14:paraId="7380F5E2" w14:textId="77777777" w:rsidR="002041C6" w:rsidRPr="00E35706" w:rsidRDefault="002041C6" w:rsidP="002041C6">
            <w:pPr>
              <w:pStyle w:val="acctfourfigures"/>
              <w:spacing w:line="240" w:lineRule="exact"/>
              <w:jc w:val="center"/>
              <w:rPr>
                <w:szCs w:val="22"/>
              </w:rPr>
            </w:pPr>
          </w:p>
        </w:tc>
        <w:tc>
          <w:tcPr>
            <w:tcW w:w="184" w:type="dxa"/>
            <w:vAlign w:val="bottom"/>
          </w:tcPr>
          <w:p w14:paraId="3565DE8E" w14:textId="77777777" w:rsidR="002041C6" w:rsidRPr="00E35706" w:rsidRDefault="002041C6" w:rsidP="002041C6">
            <w:pPr>
              <w:pStyle w:val="acctfourfigures"/>
              <w:spacing w:line="240" w:lineRule="exact"/>
              <w:jc w:val="center"/>
              <w:rPr>
                <w:szCs w:val="22"/>
              </w:rPr>
            </w:pPr>
          </w:p>
        </w:tc>
        <w:tc>
          <w:tcPr>
            <w:tcW w:w="1075" w:type="dxa"/>
            <w:vAlign w:val="bottom"/>
          </w:tcPr>
          <w:p w14:paraId="2017C661" w14:textId="77777777" w:rsidR="002041C6" w:rsidRPr="00E35706" w:rsidRDefault="002041C6" w:rsidP="002041C6">
            <w:pPr>
              <w:pStyle w:val="acctfourfigures"/>
              <w:spacing w:line="240" w:lineRule="exact"/>
              <w:jc w:val="center"/>
              <w:rPr>
                <w:szCs w:val="22"/>
              </w:rPr>
            </w:pPr>
          </w:p>
        </w:tc>
        <w:tc>
          <w:tcPr>
            <w:tcW w:w="185" w:type="dxa"/>
          </w:tcPr>
          <w:p w14:paraId="4B223414" w14:textId="77777777" w:rsidR="002041C6" w:rsidRPr="00E35706" w:rsidRDefault="002041C6" w:rsidP="002041C6">
            <w:pPr>
              <w:pStyle w:val="acctfourfigures"/>
              <w:spacing w:line="240" w:lineRule="exact"/>
              <w:jc w:val="center"/>
              <w:rPr>
                <w:szCs w:val="22"/>
              </w:rPr>
            </w:pPr>
          </w:p>
        </w:tc>
        <w:tc>
          <w:tcPr>
            <w:tcW w:w="1075" w:type="dxa"/>
          </w:tcPr>
          <w:p w14:paraId="7A34CFFC" w14:textId="77777777" w:rsidR="002041C6" w:rsidRPr="00E35706" w:rsidRDefault="002041C6" w:rsidP="002041C6">
            <w:pPr>
              <w:pStyle w:val="acctfourfigures"/>
              <w:spacing w:line="240" w:lineRule="exact"/>
              <w:jc w:val="center"/>
              <w:rPr>
                <w:szCs w:val="22"/>
              </w:rPr>
            </w:pPr>
          </w:p>
        </w:tc>
      </w:tr>
      <w:tr w:rsidR="00C2492E" w:rsidRPr="00E35706" w14:paraId="41352E84" w14:textId="77777777" w:rsidTr="002162FB">
        <w:trPr>
          <w:cantSplit/>
          <w:trHeight w:val="242"/>
        </w:trPr>
        <w:tc>
          <w:tcPr>
            <w:tcW w:w="2881" w:type="dxa"/>
            <w:vAlign w:val="bottom"/>
          </w:tcPr>
          <w:p w14:paraId="1CFD51D0" w14:textId="2A268E84" w:rsidR="00C2492E" w:rsidRPr="00E35706" w:rsidRDefault="00C2492E" w:rsidP="00C2492E">
            <w:pPr>
              <w:tabs>
                <w:tab w:val="left" w:pos="100"/>
              </w:tabs>
              <w:spacing w:line="240" w:lineRule="exact"/>
              <w:ind w:left="100" w:hanging="100"/>
              <w:rPr>
                <w:rFonts w:ascii="Times New Roman" w:hAnsi="Times New Roman"/>
                <w:b/>
                <w:bCs/>
                <w:i/>
                <w:iCs/>
                <w:sz w:val="22"/>
                <w:szCs w:val="22"/>
              </w:rPr>
            </w:pPr>
            <w:r w:rsidRPr="00E35706">
              <w:rPr>
                <w:rFonts w:ascii="Times New Roman" w:hAnsi="Times New Roman"/>
                <w:b/>
                <w:bCs/>
                <w:i/>
                <w:iCs/>
                <w:sz w:val="22"/>
                <w:szCs w:val="22"/>
              </w:rPr>
              <w:t>Financial</w:t>
            </w:r>
            <w:r w:rsidRPr="00E35706">
              <w:rPr>
                <w:rFonts w:ascii="Times New Roman" w:hAnsi="Times New Roman"/>
                <w:b/>
                <w:bCs/>
                <w:i/>
                <w:iCs/>
                <w:sz w:val="22"/>
                <w:szCs w:val="22"/>
                <w:cs/>
              </w:rPr>
              <w:t xml:space="preserve"> </w:t>
            </w:r>
            <w:r w:rsidRPr="00E35706">
              <w:rPr>
                <w:rFonts w:ascii="Times New Roman" w:hAnsi="Times New Roman"/>
                <w:b/>
                <w:bCs/>
                <w:i/>
                <w:iCs/>
                <w:sz w:val="22"/>
                <w:szCs w:val="22"/>
              </w:rPr>
              <w:t>Liabilities</w:t>
            </w:r>
          </w:p>
        </w:tc>
        <w:tc>
          <w:tcPr>
            <w:tcW w:w="1352" w:type="dxa"/>
          </w:tcPr>
          <w:p w14:paraId="3D3866A3" w14:textId="77777777" w:rsidR="00C2492E" w:rsidRPr="00E35706" w:rsidRDefault="00C2492E" w:rsidP="00C2492E">
            <w:pPr>
              <w:pStyle w:val="acctfourfigures"/>
              <w:spacing w:line="240" w:lineRule="exact"/>
              <w:jc w:val="center"/>
              <w:rPr>
                <w:szCs w:val="22"/>
              </w:rPr>
            </w:pPr>
          </w:p>
        </w:tc>
        <w:tc>
          <w:tcPr>
            <w:tcW w:w="180" w:type="dxa"/>
            <w:vAlign w:val="bottom"/>
          </w:tcPr>
          <w:p w14:paraId="37C65F65" w14:textId="77777777" w:rsidR="00C2492E" w:rsidRPr="00E35706" w:rsidRDefault="00C2492E" w:rsidP="00C2492E">
            <w:pPr>
              <w:pStyle w:val="acctfourfigures"/>
              <w:spacing w:line="240" w:lineRule="exact"/>
              <w:jc w:val="center"/>
              <w:rPr>
                <w:szCs w:val="22"/>
              </w:rPr>
            </w:pPr>
          </w:p>
        </w:tc>
        <w:tc>
          <w:tcPr>
            <w:tcW w:w="1079" w:type="dxa"/>
            <w:vAlign w:val="bottom"/>
          </w:tcPr>
          <w:p w14:paraId="504679E9" w14:textId="77777777" w:rsidR="00C2492E" w:rsidRPr="00E35706" w:rsidRDefault="00C2492E" w:rsidP="00C2492E">
            <w:pPr>
              <w:pStyle w:val="acctfourfigures"/>
              <w:spacing w:line="240" w:lineRule="exact"/>
              <w:jc w:val="center"/>
              <w:rPr>
                <w:szCs w:val="22"/>
              </w:rPr>
            </w:pPr>
          </w:p>
        </w:tc>
        <w:tc>
          <w:tcPr>
            <w:tcW w:w="185" w:type="dxa"/>
            <w:vAlign w:val="bottom"/>
          </w:tcPr>
          <w:p w14:paraId="3ABFBFC7" w14:textId="77777777" w:rsidR="00C2492E" w:rsidRPr="00E35706" w:rsidRDefault="00C2492E" w:rsidP="00C2492E">
            <w:pPr>
              <w:pStyle w:val="acctfourfigures"/>
              <w:spacing w:line="240" w:lineRule="exact"/>
              <w:jc w:val="center"/>
              <w:rPr>
                <w:szCs w:val="22"/>
              </w:rPr>
            </w:pPr>
          </w:p>
        </w:tc>
        <w:tc>
          <w:tcPr>
            <w:tcW w:w="1074" w:type="dxa"/>
            <w:vAlign w:val="bottom"/>
          </w:tcPr>
          <w:p w14:paraId="692D10DA" w14:textId="77777777" w:rsidR="00C2492E" w:rsidRPr="00E35706" w:rsidRDefault="00C2492E" w:rsidP="00C2492E">
            <w:pPr>
              <w:pStyle w:val="acctfourfigures"/>
              <w:spacing w:line="240" w:lineRule="exact"/>
              <w:jc w:val="center"/>
              <w:rPr>
                <w:szCs w:val="22"/>
              </w:rPr>
            </w:pPr>
          </w:p>
        </w:tc>
        <w:tc>
          <w:tcPr>
            <w:tcW w:w="184" w:type="dxa"/>
            <w:vAlign w:val="bottom"/>
          </w:tcPr>
          <w:p w14:paraId="00EC7A0E" w14:textId="77777777" w:rsidR="00C2492E" w:rsidRPr="00E35706" w:rsidRDefault="00C2492E" w:rsidP="00C2492E">
            <w:pPr>
              <w:pStyle w:val="acctfourfigures"/>
              <w:spacing w:line="240" w:lineRule="exact"/>
              <w:jc w:val="center"/>
              <w:rPr>
                <w:szCs w:val="22"/>
              </w:rPr>
            </w:pPr>
          </w:p>
        </w:tc>
        <w:tc>
          <w:tcPr>
            <w:tcW w:w="1075" w:type="dxa"/>
            <w:vAlign w:val="bottom"/>
          </w:tcPr>
          <w:p w14:paraId="0B130C0F" w14:textId="77777777" w:rsidR="00C2492E" w:rsidRPr="00E35706" w:rsidRDefault="00C2492E" w:rsidP="00C2492E">
            <w:pPr>
              <w:pStyle w:val="acctfourfigures"/>
              <w:spacing w:line="240" w:lineRule="exact"/>
              <w:jc w:val="center"/>
              <w:rPr>
                <w:szCs w:val="22"/>
              </w:rPr>
            </w:pPr>
          </w:p>
        </w:tc>
        <w:tc>
          <w:tcPr>
            <w:tcW w:w="185" w:type="dxa"/>
          </w:tcPr>
          <w:p w14:paraId="74C24BED" w14:textId="77777777" w:rsidR="00C2492E" w:rsidRPr="00E35706" w:rsidRDefault="00C2492E" w:rsidP="00C2492E">
            <w:pPr>
              <w:pStyle w:val="acctfourfigures"/>
              <w:spacing w:line="240" w:lineRule="exact"/>
              <w:jc w:val="center"/>
              <w:rPr>
                <w:szCs w:val="22"/>
              </w:rPr>
            </w:pPr>
          </w:p>
        </w:tc>
        <w:tc>
          <w:tcPr>
            <w:tcW w:w="1075" w:type="dxa"/>
          </w:tcPr>
          <w:p w14:paraId="5CE7BC71" w14:textId="77777777" w:rsidR="00C2492E" w:rsidRPr="00E35706" w:rsidRDefault="00C2492E" w:rsidP="00C2492E">
            <w:pPr>
              <w:pStyle w:val="acctfourfigures"/>
              <w:spacing w:line="240" w:lineRule="exact"/>
              <w:jc w:val="center"/>
              <w:rPr>
                <w:szCs w:val="22"/>
              </w:rPr>
            </w:pPr>
          </w:p>
        </w:tc>
      </w:tr>
      <w:tr w:rsidR="00C2492E" w:rsidRPr="00E35706" w14:paraId="65242472" w14:textId="77777777" w:rsidTr="00C2492E">
        <w:trPr>
          <w:cantSplit/>
          <w:trHeight w:val="242"/>
        </w:trPr>
        <w:tc>
          <w:tcPr>
            <w:tcW w:w="2881" w:type="dxa"/>
            <w:vAlign w:val="bottom"/>
          </w:tcPr>
          <w:p w14:paraId="4179A266" w14:textId="243626B6" w:rsidR="00C2492E" w:rsidRPr="00E35706" w:rsidRDefault="00C2492E" w:rsidP="00C2492E">
            <w:pPr>
              <w:tabs>
                <w:tab w:val="left" w:pos="100"/>
              </w:tabs>
              <w:spacing w:line="240" w:lineRule="exact"/>
              <w:ind w:left="100" w:hanging="100"/>
              <w:rPr>
                <w:rFonts w:ascii="Times New Roman" w:hAnsi="Times New Roman"/>
                <w:b/>
                <w:bCs/>
                <w:i/>
                <w:iCs/>
                <w:sz w:val="22"/>
                <w:szCs w:val="22"/>
              </w:rPr>
            </w:pPr>
            <w:r w:rsidRPr="00E35706">
              <w:rPr>
                <w:rFonts w:ascii="Times New Roman" w:hAnsi="Times New Roman"/>
                <w:sz w:val="22"/>
                <w:szCs w:val="22"/>
              </w:rPr>
              <w:t>Other financial liabilities</w:t>
            </w:r>
          </w:p>
        </w:tc>
        <w:tc>
          <w:tcPr>
            <w:tcW w:w="1352" w:type="dxa"/>
          </w:tcPr>
          <w:p w14:paraId="7257F09A" w14:textId="77777777" w:rsidR="00C2492E" w:rsidRPr="00E35706" w:rsidRDefault="00C2492E" w:rsidP="00C2492E">
            <w:pPr>
              <w:pStyle w:val="acctfourfigures"/>
              <w:spacing w:line="240" w:lineRule="exact"/>
              <w:jc w:val="center"/>
              <w:rPr>
                <w:szCs w:val="22"/>
              </w:rPr>
            </w:pPr>
          </w:p>
        </w:tc>
        <w:tc>
          <w:tcPr>
            <w:tcW w:w="180" w:type="dxa"/>
            <w:vAlign w:val="bottom"/>
          </w:tcPr>
          <w:p w14:paraId="32B64413" w14:textId="77777777" w:rsidR="00C2492E" w:rsidRPr="00E35706" w:rsidRDefault="00C2492E" w:rsidP="00C2492E">
            <w:pPr>
              <w:pStyle w:val="acctfourfigures"/>
              <w:spacing w:line="240" w:lineRule="exact"/>
              <w:jc w:val="center"/>
              <w:rPr>
                <w:szCs w:val="22"/>
              </w:rPr>
            </w:pPr>
          </w:p>
        </w:tc>
        <w:tc>
          <w:tcPr>
            <w:tcW w:w="1079" w:type="dxa"/>
            <w:vAlign w:val="bottom"/>
          </w:tcPr>
          <w:p w14:paraId="155E57C2" w14:textId="77777777" w:rsidR="00C2492E" w:rsidRPr="00E35706" w:rsidRDefault="00C2492E" w:rsidP="00C2492E">
            <w:pPr>
              <w:pStyle w:val="acctfourfigures"/>
              <w:spacing w:line="240" w:lineRule="exact"/>
              <w:jc w:val="center"/>
              <w:rPr>
                <w:szCs w:val="22"/>
              </w:rPr>
            </w:pPr>
          </w:p>
        </w:tc>
        <w:tc>
          <w:tcPr>
            <w:tcW w:w="185" w:type="dxa"/>
            <w:vAlign w:val="bottom"/>
          </w:tcPr>
          <w:p w14:paraId="5F59728F" w14:textId="77777777" w:rsidR="00C2492E" w:rsidRPr="00E35706" w:rsidRDefault="00C2492E" w:rsidP="00C2492E">
            <w:pPr>
              <w:pStyle w:val="acctfourfigures"/>
              <w:spacing w:line="240" w:lineRule="exact"/>
              <w:jc w:val="center"/>
              <w:rPr>
                <w:szCs w:val="22"/>
              </w:rPr>
            </w:pPr>
          </w:p>
        </w:tc>
        <w:tc>
          <w:tcPr>
            <w:tcW w:w="1074" w:type="dxa"/>
            <w:vAlign w:val="bottom"/>
          </w:tcPr>
          <w:p w14:paraId="058CC3ED" w14:textId="77777777" w:rsidR="00C2492E" w:rsidRPr="00E35706" w:rsidRDefault="00C2492E" w:rsidP="00C2492E">
            <w:pPr>
              <w:pStyle w:val="acctfourfigures"/>
              <w:spacing w:line="240" w:lineRule="exact"/>
              <w:jc w:val="center"/>
              <w:rPr>
                <w:szCs w:val="22"/>
                <w:lang w:val="en-US" w:bidi="th-TH"/>
              </w:rPr>
            </w:pPr>
          </w:p>
        </w:tc>
        <w:tc>
          <w:tcPr>
            <w:tcW w:w="184" w:type="dxa"/>
            <w:vAlign w:val="bottom"/>
          </w:tcPr>
          <w:p w14:paraId="044504C3" w14:textId="77777777" w:rsidR="00C2492E" w:rsidRPr="00E35706" w:rsidRDefault="00C2492E" w:rsidP="00C2492E">
            <w:pPr>
              <w:pStyle w:val="acctfourfigures"/>
              <w:spacing w:line="240" w:lineRule="exact"/>
              <w:jc w:val="center"/>
              <w:rPr>
                <w:szCs w:val="22"/>
              </w:rPr>
            </w:pPr>
          </w:p>
        </w:tc>
        <w:tc>
          <w:tcPr>
            <w:tcW w:w="1075" w:type="dxa"/>
            <w:vAlign w:val="bottom"/>
          </w:tcPr>
          <w:p w14:paraId="66D46004" w14:textId="77777777" w:rsidR="00C2492E" w:rsidRPr="00E35706" w:rsidRDefault="00C2492E" w:rsidP="00C2492E">
            <w:pPr>
              <w:pStyle w:val="acctfourfigures"/>
              <w:spacing w:line="240" w:lineRule="exact"/>
              <w:jc w:val="center"/>
              <w:rPr>
                <w:szCs w:val="22"/>
              </w:rPr>
            </w:pPr>
          </w:p>
        </w:tc>
        <w:tc>
          <w:tcPr>
            <w:tcW w:w="185" w:type="dxa"/>
          </w:tcPr>
          <w:p w14:paraId="7C74559D" w14:textId="77777777" w:rsidR="00C2492E" w:rsidRPr="00E35706" w:rsidRDefault="00C2492E" w:rsidP="00C2492E">
            <w:pPr>
              <w:pStyle w:val="acctfourfigures"/>
              <w:spacing w:line="240" w:lineRule="exact"/>
              <w:jc w:val="center"/>
              <w:rPr>
                <w:szCs w:val="22"/>
              </w:rPr>
            </w:pPr>
          </w:p>
        </w:tc>
        <w:tc>
          <w:tcPr>
            <w:tcW w:w="1075" w:type="dxa"/>
          </w:tcPr>
          <w:p w14:paraId="160551E9" w14:textId="77777777" w:rsidR="00C2492E" w:rsidRPr="00E35706" w:rsidRDefault="00C2492E" w:rsidP="00C2492E">
            <w:pPr>
              <w:pStyle w:val="acctfourfigures"/>
              <w:spacing w:line="240" w:lineRule="exact"/>
              <w:jc w:val="center"/>
              <w:rPr>
                <w:szCs w:val="22"/>
              </w:rPr>
            </w:pPr>
          </w:p>
        </w:tc>
      </w:tr>
      <w:tr w:rsidR="00C2492E" w:rsidRPr="00E35706" w14:paraId="18A8ACCB" w14:textId="77777777" w:rsidTr="00C2492E">
        <w:trPr>
          <w:cantSplit/>
          <w:trHeight w:val="242"/>
        </w:trPr>
        <w:tc>
          <w:tcPr>
            <w:tcW w:w="2881" w:type="dxa"/>
            <w:vAlign w:val="bottom"/>
          </w:tcPr>
          <w:p w14:paraId="36FE6939" w14:textId="4C77D5E7" w:rsidR="00C2492E" w:rsidRPr="00E35706" w:rsidRDefault="00C2492E" w:rsidP="009A48FE">
            <w:pPr>
              <w:tabs>
                <w:tab w:val="clear" w:pos="227"/>
                <w:tab w:val="left" w:pos="370"/>
              </w:tabs>
              <w:spacing w:line="240" w:lineRule="exact"/>
              <w:ind w:left="370" w:hanging="180"/>
              <w:rPr>
                <w:rFonts w:ascii="Times New Roman" w:hAnsi="Times New Roman"/>
                <w:b/>
                <w:bCs/>
                <w:i/>
                <w:iCs/>
                <w:sz w:val="22"/>
                <w:szCs w:val="22"/>
              </w:rPr>
            </w:pPr>
            <w:r w:rsidRPr="00E35706">
              <w:rPr>
                <w:rFonts w:ascii="Times New Roman" w:hAnsi="Times New Roman"/>
                <w:sz w:val="22"/>
                <w:szCs w:val="22"/>
              </w:rPr>
              <w:t>Derivative liabilities</w:t>
            </w:r>
          </w:p>
        </w:tc>
        <w:tc>
          <w:tcPr>
            <w:tcW w:w="1352" w:type="dxa"/>
            <w:tcBorders>
              <w:bottom w:val="single" w:sz="4" w:space="0" w:color="auto"/>
            </w:tcBorders>
          </w:tcPr>
          <w:p w14:paraId="5917862C" w14:textId="1EEF6FBC" w:rsidR="00C2492E" w:rsidRPr="00E35706" w:rsidRDefault="004D2FFB" w:rsidP="009A48FE">
            <w:pPr>
              <w:pStyle w:val="block"/>
              <w:tabs>
                <w:tab w:val="left" w:pos="822"/>
              </w:tabs>
              <w:spacing w:after="0" w:line="240" w:lineRule="exact"/>
              <w:ind w:left="0" w:right="94"/>
              <w:jc w:val="right"/>
              <w:rPr>
                <w:szCs w:val="22"/>
              </w:rPr>
            </w:pPr>
            <w:r w:rsidRPr="00E35706">
              <w:rPr>
                <w:szCs w:val="22"/>
              </w:rPr>
              <w:t>6,184</w:t>
            </w:r>
          </w:p>
        </w:tc>
        <w:tc>
          <w:tcPr>
            <w:tcW w:w="180" w:type="dxa"/>
          </w:tcPr>
          <w:p w14:paraId="76833759" w14:textId="77777777" w:rsidR="00C2492E" w:rsidRPr="00E35706" w:rsidRDefault="00C2492E" w:rsidP="00C2492E">
            <w:pPr>
              <w:pStyle w:val="acctfourfigures"/>
              <w:spacing w:line="240" w:lineRule="exact"/>
              <w:jc w:val="center"/>
              <w:rPr>
                <w:szCs w:val="22"/>
              </w:rPr>
            </w:pPr>
          </w:p>
        </w:tc>
        <w:tc>
          <w:tcPr>
            <w:tcW w:w="1079" w:type="dxa"/>
          </w:tcPr>
          <w:p w14:paraId="22EF4AB8" w14:textId="4B7E93AF" w:rsidR="00C2492E" w:rsidRPr="00E35706" w:rsidRDefault="004D2FFB" w:rsidP="009A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ascii="Times New Roman" w:hAnsi="Times New Roman"/>
                <w:sz w:val="22"/>
                <w:szCs w:val="22"/>
              </w:rPr>
            </w:pPr>
            <w:r w:rsidRPr="00E35706">
              <w:rPr>
                <w:rFonts w:ascii="Times New Roman" w:hAnsi="Times New Roman"/>
                <w:sz w:val="22"/>
                <w:szCs w:val="22"/>
              </w:rPr>
              <w:t>-</w:t>
            </w:r>
          </w:p>
        </w:tc>
        <w:tc>
          <w:tcPr>
            <w:tcW w:w="185" w:type="dxa"/>
          </w:tcPr>
          <w:p w14:paraId="51123236" w14:textId="77777777" w:rsidR="00C2492E" w:rsidRPr="00E35706" w:rsidRDefault="00C2492E" w:rsidP="009A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ascii="Times New Roman" w:hAnsi="Times New Roman"/>
                <w:sz w:val="22"/>
                <w:szCs w:val="22"/>
              </w:rPr>
            </w:pPr>
          </w:p>
        </w:tc>
        <w:tc>
          <w:tcPr>
            <w:tcW w:w="1074" w:type="dxa"/>
          </w:tcPr>
          <w:p w14:paraId="421D1264" w14:textId="7A01E57B" w:rsidR="00C2492E" w:rsidRPr="00E35706" w:rsidRDefault="004D2FFB" w:rsidP="00C2492E">
            <w:pPr>
              <w:pStyle w:val="acctfourfigures"/>
              <w:spacing w:line="240" w:lineRule="exact"/>
              <w:jc w:val="center"/>
              <w:rPr>
                <w:szCs w:val="22"/>
              </w:rPr>
            </w:pPr>
            <w:r w:rsidRPr="00E35706">
              <w:rPr>
                <w:szCs w:val="22"/>
              </w:rPr>
              <w:t>6,184</w:t>
            </w:r>
          </w:p>
        </w:tc>
        <w:tc>
          <w:tcPr>
            <w:tcW w:w="184" w:type="dxa"/>
          </w:tcPr>
          <w:p w14:paraId="705758D2" w14:textId="77777777" w:rsidR="00C2492E" w:rsidRPr="00E35706" w:rsidRDefault="00C2492E" w:rsidP="00C2492E">
            <w:pPr>
              <w:pStyle w:val="acctfourfigures"/>
              <w:spacing w:line="240" w:lineRule="exact"/>
              <w:jc w:val="center"/>
              <w:rPr>
                <w:szCs w:val="22"/>
              </w:rPr>
            </w:pPr>
          </w:p>
        </w:tc>
        <w:tc>
          <w:tcPr>
            <w:tcW w:w="1075" w:type="dxa"/>
          </w:tcPr>
          <w:p w14:paraId="61F76FF7" w14:textId="35CD983F" w:rsidR="00C2492E" w:rsidRPr="00E35706" w:rsidRDefault="004D2FFB" w:rsidP="0031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exact"/>
              <w:ind w:left="-105" w:right="-110" w:hanging="4"/>
              <w:rPr>
                <w:rFonts w:ascii="Times New Roman" w:hAnsi="Times New Roman"/>
                <w:sz w:val="22"/>
                <w:szCs w:val="22"/>
              </w:rPr>
            </w:pPr>
            <w:r w:rsidRPr="00E35706">
              <w:rPr>
                <w:rFonts w:ascii="Times New Roman" w:hAnsi="Times New Roman"/>
                <w:sz w:val="22"/>
                <w:szCs w:val="22"/>
              </w:rPr>
              <w:t>-</w:t>
            </w:r>
          </w:p>
        </w:tc>
        <w:tc>
          <w:tcPr>
            <w:tcW w:w="185" w:type="dxa"/>
          </w:tcPr>
          <w:p w14:paraId="6C8F4459" w14:textId="77777777" w:rsidR="00C2492E" w:rsidRPr="00E35706" w:rsidRDefault="00C2492E" w:rsidP="009A48FE">
            <w:pPr>
              <w:pStyle w:val="block"/>
              <w:spacing w:after="0" w:line="240" w:lineRule="exact"/>
              <w:ind w:left="0" w:right="-81"/>
              <w:jc w:val="center"/>
              <w:rPr>
                <w:szCs w:val="22"/>
              </w:rPr>
            </w:pPr>
          </w:p>
        </w:tc>
        <w:tc>
          <w:tcPr>
            <w:tcW w:w="1075" w:type="dxa"/>
          </w:tcPr>
          <w:p w14:paraId="4F3E0091" w14:textId="2B4FDD12" w:rsidR="00C2492E" w:rsidRPr="00E35706" w:rsidRDefault="004D2FFB" w:rsidP="00C34A7E">
            <w:pPr>
              <w:pStyle w:val="block"/>
              <w:tabs>
                <w:tab w:val="left" w:pos="822"/>
              </w:tabs>
              <w:spacing w:after="0" w:line="240" w:lineRule="exact"/>
              <w:ind w:left="0" w:right="94"/>
              <w:jc w:val="right"/>
              <w:rPr>
                <w:szCs w:val="22"/>
              </w:rPr>
            </w:pPr>
            <w:r w:rsidRPr="00E35706">
              <w:rPr>
                <w:szCs w:val="22"/>
              </w:rPr>
              <w:t>6,184</w:t>
            </w:r>
          </w:p>
        </w:tc>
      </w:tr>
      <w:tr w:rsidR="00C2492E" w:rsidRPr="00E35706" w14:paraId="334A4D37" w14:textId="77777777" w:rsidTr="00C2492E">
        <w:trPr>
          <w:cantSplit/>
          <w:trHeight w:val="242"/>
        </w:trPr>
        <w:tc>
          <w:tcPr>
            <w:tcW w:w="2881" w:type="dxa"/>
            <w:vAlign w:val="bottom"/>
          </w:tcPr>
          <w:p w14:paraId="6DC9C139" w14:textId="3EF46048" w:rsidR="00C2492E" w:rsidRPr="00E35706" w:rsidRDefault="00C2492E" w:rsidP="00C2492E">
            <w:pPr>
              <w:tabs>
                <w:tab w:val="left" w:pos="100"/>
              </w:tabs>
              <w:spacing w:line="240" w:lineRule="exact"/>
              <w:ind w:left="100" w:hanging="100"/>
              <w:rPr>
                <w:rFonts w:ascii="Times New Roman" w:hAnsi="Times New Roman"/>
                <w:b/>
                <w:bCs/>
                <w:i/>
                <w:iCs/>
                <w:sz w:val="22"/>
                <w:szCs w:val="22"/>
              </w:rPr>
            </w:pPr>
            <w:r w:rsidRPr="00E35706">
              <w:rPr>
                <w:rFonts w:ascii="Times New Roman" w:hAnsi="Times New Roman"/>
                <w:b/>
                <w:bCs/>
                <w:sz w:val="22"/>
                <w:szCs w:val="22"/>
              </w:rPr>
              <w:t>Total financial liabilities</w:t>
            </w:r>
          </w:p>
        </w:tc>
        <w:tc>
          <w:tcPr>
            <w:tcW w:w="1352" w:type="dxa"/>
            <w:tcBorders>
              <w:top w:val="single" w:sz="4" w:space="0" w:color="auto"/>
              <w:bottom w:val="double" w:sz="4" w:space="0" w:color="auto"/>
            </w:tcBorders>
          </w:tcPr>
          <w:p w14:paraId="70068C55" w14:textId="094C3449" w:rsidR="00C2492E" w:rsidRPr="00E35706" w:rsidRDefault="004D2FFB" w:rsidP="009A48FE">
            <w:pPr>
              <w:pStyle w:val="block"/>
              <w:tabs>
                <w:tab w:val="left" w:pos="822"/>
              </w:tabs>
              <w:spacing w:after="0" w:line="240" w:lineRule="exact"/>
              <w:ind w:left="0" w:right="94"/>
              <w:jc w:val="right"/>
              <w:rPr>
                <w:b/>
                <w:bCs/>
                <w:szCs w:val="22"/>
              </w:rPr>
            </w:pPr>
            <w:r w:rsidRPr="00E35706">
              <w:rPr>
                <w:b/>
                <w:bCs/>
                <w:szCs w:val="22"/>
              </w:rPr>
              <w:t>6,184</w:t>
            </w:r>
          </w:p>
        </w:tc>
        <w:tc>
          <w:tcPr>
            <w:tcW w:w="180" w:type="dxa"/>
          </w:tcPr>
          <w:p w14:paraId="464296FC" w14:textId="77777777" w:rsidR="00C2492E" w:rsidRPr="00E35706" w:rsidRDefault="00C2492E" w:rsidP="00C2492E">
            <w:pPr>
              <w:pStyle w:val="acctfourfigures"/>
              <w:spacing w:line="240" w:lineRule="exact"/>
              <w:jc w:val="center"/>
              <w:rPr>
                <w:szCs w:val="22"/>
              </w:rPr>
            </w:pPr>
          </w:p>
        </w:tc>
        <w:tc>
          <w:tcPr>
            <w:tcW w:w="1079" w:type="dxa"/>
          </w:tcPr>
          <w:p w14:paraId="03A71000" w14:textId="77777777" w:rsidR="00C2492E" w:rsidRPr="00E35706" w:rsidRDefault="00C2492E" w:rsidP="009A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ascii="Times New Roman" w:hAnsi="Times New Roman"/>
                <w:sz w:val="22"/>
                <w:szCs w:val="22"/>
              </w:rPr>
            </w:pPr>
          </w:p>
        </w:tc>
        <w:tc>
          <w:tcPr>
            <w:tcW w:w="185" w:type="dxa"/>
          </w:tcPr>
          <w:p w14:paraId="3B1D8A4B" w14:textId="77777777" w:rsidR="00C2492E" w:rsidRPr="00E35706" w:rsidRDefault="00C2492E" w:rsidP="009A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ascii="Times New Roman" w:hAnsi="Times New Roman"/>
                <w:sz w:val="22"/>
                <w:szCs w:val="22"/>
              </w:rPr>
            </w:pPr>
          </w:p>
        </w:tc>
        <w:tc>
          <w:tcPr>
            <w:tcW w:w="1074" w:type="dxa"/>
          </w:tcPr>
          <w:p w14:paraId="774F4538" w14:textId="77777777" w:rsidR="00C2492E" w:rsidRPr="00E35706" w:rsidRDefault="00C2492E" w:rsidP="00C2492E">
            <w:pPr>
              <w:pStyle w:val="acctfourfigures"/>
              <w:spacing w:line="240" w:lineRule="exact"/>
              <w:jc w:val="center"/>
              <w:rPr>
                <w:szCs w:val="22"/>
              </w:rPr>
            </w:pPr>
          </w:p>
        </w:tc>
        <w:tc>
          <w:tcPr>
            <w:tcW w:w="184" w:type="dxa"/>
          </w:tcPr>
          <w:p w14:paraId="371F7DB7" w14:textId="77777777" w:rsidR="00C2492E" w:rsidRPr="00E35706" w:rsidRDefault="00C2492E" w:rsidP="00C2492E">
            <w:pPr>
              <w:pStyle w:val="acctfourfigures"/>
              <w:spacing w:line="240" w:lineRule="exact"/>
              <w:jc w:val="center"/>
              <w:rPr>
                <w:szCs w:val="22"/>
              </w:rPr>
            </w:pPr>
          </w:p>
        </w:tc>
        <w:tc>
          <w:tcPr>
            <w:tcW w:w="1075" w:type="dxa"/>
          </w:tcPr>
          <w:p w14:paraId="4E269F6F" w14:textId="77777777" w:rsidR="00C2492E" w:rsidRPr="00E35706" w:rsidRDefault="00C2492E" w:rsidP="009A48FE">
            <w:pPr>
              <w:pStyle w:val="block"/>
              <w:spacing w:after="0" w:line="240" w:lineRule="exact"/>
              <w:ind w:left="0" w:right="-81"/>
              <w:jc w:val="center"/>
              <w:rPr>
                <w:szCs w:val="22"/>
              </w:rPr>
            </w:pPr>
          </w:p>
        </w:tc>
        <w:tc>
          <w:tcPr>
            <w:tcW w:w="185" w:type="dxa"/>
          </w:tcPr>
          <w:p w14:paraId="3ABF49E1" w14:textId="77777777" w:rsidR="00C2492E" w:rsidRPr="00E35706" w:rsidRDefault="00C2492E" w:rsidP="009A48FE">
            <w:pPr>
              <w:pStyle w:val="block"/>
              <w:spacing w:after="0" w:line="240" w:lineRule="exact"/>
              <w:ind w:left="0" w:right="-81"/>
              <w:jc w:val="center"/>
              <w:rPr>
                <w:szCs w:val="22"/>
              </w:rPr>
            </w:pPr>
          </w:p>
        </w:tc>
        <w:tc>
          <w:tcPr>
            <w:tcW w:w="1075" w:type="dxa"/>
          </w:tcPr>
          <w:p w14:paraId="57820D6F" w14:textId="77777777" w:rsidR="00C2492E" w:rsidRPr="00E35706" w:rsidRDefault="00C2492E" w:rsidP="00110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ascii="Times New Roman" w:hAnsi="Times New Roman"/>
                <w:sz w:val="22"/>
                <w:szCs w:val="22"/>
              </w:rPr>
            </w:pPr>
          </w:p>
        </w:tc>
      </w:tr>
      <w:tr w:rsidR="00C2492E" w:rsidRPr="00E35706" w14:paraId="52FAEE82" w14:textId="77777777" w:rsidTr="009868A0">
        <w:trPr>
          <w:cantSplit/>
        </w:trPr>
        <w:tc>
          <w:tcPr>
            <w:tcW w:w="2881" w:type="dxa"/>
            <w:vAlign w:val="bottom"/>
          </w:tcPr>
          <w:p w14:paraId="45009DEB" w14:textId="77777777" w:rsidR="00C2492E" w:rsidRPr="00E35706" w:rsidRDefault="00C2492E" w:rsidP="00C2492E">
            <w:pPr>
              <w:tabs>
                <w:tab w:val="left" w:pos="100"/>
              </w:tabs>
              <w:spacing w:line="240" w:lineRule="exact"/>
              <w:rPr>
                <w:rFonts w:ascii="Times New Roman" w:hAnsi="Times New Roman"/>
                <w:b/>
                <w:bCs/>
                <w:i/>
                <w:iCs/>
                <w:sz w:val="22"/>
                <w:szCs w:val="22"/>
              </w:rPr>
            </w:pPr>
          </w:p>
        </w:tc>
        <w:tc>
          <w:tcPr>
            <w:tcW w:w="1352" w:type="dxa"/>
            <w:tcBorders>
              <w:top w:val="double" w:sz="4" w:space="0" w:color="auto"/>
            </w:tcBorders>
          </w:tcPr>
          <w:p w14:paraId="43B71E8E" w14:textId="77777777" w:rsidR="00C2492E" w:rsidRPr="00E35706" w:rsidRDefault="00C2492E" w:rsidP="00C2492E">
            <w:pPr>
              <w:pStyle w:val="acctfourfigures"/>
              <w:spacing w:line="240" w:lineRule="exact"/>
              <w:jc w:val="center"/>
              <w:rPr>
                <w:szCs w:val="22"/>
              </w:rPr>
            </w:pPr>
          </w:p>
        </w:tc>
        <w:tc>
          <w:tcPr>
            <w:tcW w:w="180" w:type="dxa"/>
            <w:vAlign w:val="bottom"/>
          </w:tcPr>
          <w:p w14:paraId="631C13C9" w14:textId="77777777" w:rsidR="00C2492E" w:rsidRPr="00E35706" w:rsidRDefault="00C2492E" w:rsidP="00C2492E">
            <w:pPr>
              <w:pStyle w:val="acctfourfigures"/>
              <w:spacing w:line="240" w:lineRule="exact"/>
              <w:jc w:val="center"/>
              <w:rPr>
                <w:szCs w:val="22"/>
              </w:rPr>
            </w:pPr>
          </w:p>
        </w:tc>
        <w:tc>
          <w:tcPr>
            <w:tcW w:w="1079" w:type="dxa"/>
            <w:vAlign w:val="bottom"/>
          </w:tcPr>
          <w:p w14:paraId="472FFCEE" w14:textId="77777777" w:rsidR="00C2492E" w:rsidRPr="00E35706" w:rsidRDefault="00C2492E" w:rsidP="00C2492E">
            <w:pPr>
              <w:pStyle w:val="acctfourfigures"/>
              <w:spacing w:line="240" w:lineRule="exact"/>
              <w:jc w:val="center"/>
              <w:rPr>
                <w:szCs w:val="22"/>
              </w:rPr>
            </w:pPr>
          </w:p>
        </w:tc>
        <w:tc>
          <w:tcPr>
            <w:tcW w:w="185" w:type="dxa"/>
            <w:vAlign w:val="bottom"/>
          </w:tcPr>
          <w:p w14:paraId="17071A6B" w14:textId="77777777" w:rsidR="00C2492E" w:rsidRPr="00E35706" w:rsidRDefault="00C2492E" w:rsidP="00C2492E">
            <w:pPr>
              <w:pStyle w:val="acctfourfigures"/>
              <w:spacing w:line="240" w:lineRule="exact"/>
              <w:jc w:val="center"/>
              <w:rPr>
                <w:szCs w:val="22"/>
              </w:rPr>
            </w:pPr>
          </w:p>
        </w:tc>
        <w:tc>
          <w:tcPr>
            <w:tcW w:w="1074" w:type="dxa"/>
            <w:vAlign w:val="bottom"/>
          </w:tcPr>
          <w:p w14:paraId="068D3A30" w14:textId="77777777" w:rsidR="00C2492E" w:rsidRPr="00E35706" w:rsidRDefault="00C2492E" w:rsidP="00C2492E">
            <w:pPr>
              <w:pStyle w:val="acctfourfigures"/>
              <w:spacing w:line="240" w:lineRule="exact"/>
              <w:jc w:val="center"/>
              <w:rPr>
                <w:szCs w:val="22"/>
              </w:rPr>
            </w:pPr>
          </w:p>
        </w:tc>
        <w:tc>
          <w:tcPr>
            <w:tcW w:w="184" w:type="dxa"/>
            <w:vAlign w:val="bottom"/>
          </w:tcPr>
          <w:p w14:paraId="72FE0991" w14:textId="77777777" w:rsidR="00C2492E" w:rsidRPr="00E35706" w:rsidRDefault="00C2492E" w:rsidP="00C2492E">
            <w:pPr>
              <w:pStyle w:val="acctfourfigures"/>
              <w:spacing w:line="240" w:lineRule="exact"/>
              <w:jc w:val="center"/>
              <w:rPr>
                <w:szCs w:val="22"/>
              </w:rPr>
            </w:pPr>
          </w:p>
        </w:tc>
        <w:tc>
          <w:tcPr>
            <w:tcW w:w="1075" w:type="dxa"/>
            <w:vAlign w:val="bottom"/>
          </w:tcPr>
          <w:p w14:paraId="16C2007B" w14:textId="77777777" w:rsidR="00C2492E" w:rsidRPr="00E35706" w:rsidRDefault="00C2492E" w:rsidP="00C2492E">
            <w:pPr>
              <w:pStyle w:val="acctfourfigures"/>
              <w:spacing w:line="240" w:lineRule="exact"/>
              <w:jc w:val="center"/>
              <w:rPr>
                <w:szCs w:val="22"/>
              </w:rPr>
            </w:pPr>
          </w:p>
        </w:tc>
        <w:tc>
          <w:tcPr>
            <w:tcW w:w="185" w:type="dxa"/>
          </w:tcPr>
          <w:p w14:paraId="2B992B74" w14:textId="77777777" w:rsidR="00C2492E" w:rsidRPr="00E35706" w:rsidRDefault="00C2492E" w:rsidP="00C2492E">
            <w:pPr>
              <w:pStyle w:val="acctfourfigures"/>
              <w:spacing w:line="240" w:lineRule="exact"/>
              <w:jc w:val="center"/>
              <w:rPr>
                <w:szCs w:val="22"/>
              </w:rPr>
            </w:pPr>
          </w:p>
        </w:tc>
        <w:tc>
          <w:tcPr>
            <w:tcW w:w="1075" w:type="dxa"/>
          </w:tcPr>
          <w:p w14:paraId="2E24C088" w14:textId="77777777" w:rsidR="00C2492E" w:rsidRPr="00E35706" w:rsidRDefault="00C2492E" w:rsidP="00C2492E">
            <w:pPr>
              <w:pStyle w:val="acctfourfigures"/>
              <w:spacing w:line="240" w:lineRule="exact"/>
              <w:jc w:val="center"/>
              <w:rPr>
                <w:szCs w:val="22"/>
              </w:rPr>
            </w:pPr>
          </w:p>
        </w:tc>
      </w:tr>
      <w:tr w:rsidR="00661D18" w:rsidRPr="00E35706" w14:paraId="5358F88A" w14:textId="77777777" w:rsidTr="009868A0">
        <w:trPr>
          <w:cantSplit/>
        </w:trPr>
        <w:tc>
          <w:tcPr>
            <w:tcW w:w="2881" w:type="dxa"/>
            <w:vAlign w:val="bottom"/>
          </w:tcPr>
          <w:p w14:paraId="6801C8D0" w14:textId="6C2B8928" w:rsidR="00661D18" w:rsidRPr="00E35706" w:rsidRDefault="00661D18" w:rsidP="00C2492E">
            <w:pPr>
              <w:tabs>
                <w:tab w:val="left" w:pos="100"/>
              </w:tabs>
              <w:spacing w:line="240" w:lineRule="exact"/>
              <w:rPr>
                <w:rFonts w:ascii="Times New Roman" w:hAnsi="Times New Roman"/>
                <w:b/>
                <w:bCs/>
                <w:i/>
                <w:iCs/>
                <w:sz w:val="22"/>
                <w:szCs w:val="22"/>
              </w:rPr>
            </w:pPr>
            <w:r w:rsidRPr="00E35706">
              <w:rPr>
                <w:rFonts w:ascii="Times New Roman" w:hAnsi="Times New Roman"/>
                <w:b/>
                <w:bCs/>
                <w:i/>
                <w:iCs/>
                <w:sz w:val="22"/>
                <w:szCs w:val="22"/>
              </w:rPr>
              <w:t>At 31 December 202</w:t>
            </w:r>
            <w:r w:rsidR="0048561D" w:rsidRPr="00E35706">
              <w:rPr>
                <w:rFonts w:ascii="Times New Roman" w:hAnsi="Times New Roman"/>
                <w:b/>
                <w:bCs/>
                <w:i/>
                <w:iCs/>
                <w:sz w:val="22"/>
                <w:szCs w:val="22"/>
              </w:rPr>
              <w:t>5</w:t>
            </w:r>
          </w:p>
        </w:tc>
        <w:tc>
          <w:tcPr>
            <w:tcW w:w="1352" w:type="dxa"/>
          </w:tcPr>
          <w:p w14:paraId="2781D2CB" w14:textId="77777777" w:rsidR="00661D18" w:rsidRPr="00E35706" w:rsidRDefault="00661D18" w:rsidP="00C2492E">
            <w:pPr>
              <w:pStyle w:val="acctfourfigures"/>
              <w:spacing w:line="240" w:lineRule="exact"/>
              <w:jc w:val="center"/>
              <w:rPr>
                <w:szCs w:val="22"/>
              </w:rPr>
            </w:pPr>
          </w:p>
        </w:tc>
        <w:tc>
          <w:tcPr>
            <w:tcW w:w="180" w:type="dxa"/>
            <w:vAlign w:val="bottom"/>
          </w:tcPr>
          <w:p w14:paraId="3A80798F" w14:textId="77777777" w:rsidR="00661D18" w:rsidRPr="00E35706" w:rsidRDefault="00661D18" w:rsidP="00C2492E">
            <w:pPr>
              <w:pStyle w:val="acctfourfigures"/>
              <w:spacing w:line="240" w:lineRule="exact"/>
              <w:jc w:val="center"/>
              <w:rPr>
                <w:szCs w:val="22"/>
              </w:rPr>
            </w:pPr>
          </w:p>
        </w:tc>
        <w:tc>
          <w:tcPr>
            <w:tcW w:w="1079" w:type="dxa"/>
            <w:vAlign w:val="bottom"/>
          </w:tcPr>
          <w:p w14:paraId="6DC4252F" w14:textId="77777777" w:rsidR="00661D18" w:rsidRPr="00E35706" w:rsidRDefault="00661D18" w:rsidP="00C2492E">
            <w:pPr>
              <w:pStyle w:val="acctfourfigures"/>
              <w:spacing w:line="240" w:lineRule="exact"/>
              <w:jc w:val="center"/>
              <w:rPr>
                <w:szCs w:val="22"/>
              </w:rPr>
            </w:pPr>
          </w:p>
        </w:tc>
        <w:tc>
          <w:tcPr>
            <w:tcW w:w="185" w:type="dxa"/>
            <w:vAlign w:val="bottom"/>
          </w:tcPr>
          <w:p w14:paraId="18D36BCC" w14:textId="77777777" w:rsidR="00661D18" w:rsidRPr="00E35706" w:rsidRDefault="00661D18" w:rsidP="00C2492E">
            <w:pPr>
              <w:pStyle w:val="acctfourfigures"/>
              <w:spacing w:line="240" w:lineRule="exact"/>
              <w:jc w:val="center"/>
              <w:rPr>
                <w:szCs w:val="22"/>
              </w:rPr>
            </w:pPr>
          </w:p>
        </w:tc>
        <w:tc>
          <w:tcPr>
            <w:tcW w:w="1074" w:type="dxa"/>
            <w:vAlign w:val="bottom"/>
          </w:tcPr>
          <w:p w14:paraId="01DB1DFF" w14:textId="77777777" w:rsidR="00661D18" w:rsidRPr="00E35706" w:rsidRDefault="00661D18" w:rsidP="00C2492E">
            <w:pPr>
              <w:pStyle w:val="acctfourfigures"/>
              <w:spacing w:line="240" w:lineRule="exact"/>
              <w:jc w:val="center"/>
              <w:rPr>
                <w:szCs w:val="22"/>
              </w:rPr>
            </w:pPr>
          </w:p>
        </w:tc>
        <w:tc>
          <w:tcPr>
            <w:tcW w:w="184" w:type="dxa"/>
            <w:vAlign w:val="bottom"/>
          </w:tcPr>
          <w:p w14:paraId="4E1A6B8B" w14:textId="77777777" w:rsidR="00661D18" w:rsidRPr="00E35706" w:rsidRDefault="00661D18" w:rsidP="00C2492E">
            <w:pPr>
              <w:pStyle w:val="acctfourfigures"/>
              <w:spacing w:line="240" w:lineRule="exact"/>
              <w:jc w:val="center"/>
              <w:rPr>
                <w:szCs w:val="22"/>
              </w:rPr>
            </w:pPr>
          </w:p>
        </w:tc>
        <w:tc>
          <w:tcPr>
            <w:tcW w:w="1075" w:type="dxa"/>
            <w:vAlign w:val="bottom"/>
          </w:tcPr>
          <w:p w14:paraId="669C9E45" w14:textId="77777777" w:rsidR="00661D18" w:rsidRPr="00E35706" w:rsidRDefault="00661D18" w:rsidP="00C2492E">
            <w:pPr>
              <w:pStyle w:val="acctfourfigures"/>
              <w:spacing w:line="240" w:lineRule="exact"/>
              <w:jc w:val="center"/>
              <w:rPr>
                <w:szCs w:val="22"/>
              </w:rPr>
            </w:pPr>
          </w:p>
        </w:tc>
        <w:tc>
          <w:tcPr>
            <w:tcW w:w="185" w:type="dxa"/>
          </w:tcPr>
          <w:p w14:paraId="2170A7B1" w14:textId="77777777" w:rsidR="00661D18" w:rsidRPr="00E35706" w:rsidRDefault="00661D18" w:rsidP="00C2492E">
            <w:pPr>
              <w:pStyle w:val="acctfourfigures"/>
              <w:spacing w:line="240" w:lineRule="exact"/>
              <w:jc w:val="center"/>
              <w:rPr>
                <w:szCs w:val="22"/>
              </w:rPr>
            </w:pPr>
          </w:p>
        </w:tc>
        <w:tc>
          <w:tcPr>
            <w:tcW w:w="1075" w:type="dxa"/>
          </w:tcPr>
          <w:p w14:paraId="79DDF6FB" w14:textId="77777777" w:rsidR="00661D18" w:rsidRPr="00E35706" w:rsidRDefault="00661D18" w:rsidP="00C2492E">
            <w:pPr>
              <w:pStyle w:val="acctfourfigures"/>
              <w:spacing w:line="240" w:lineRule="exact"/>
              <w:jc w:val="center"/>
              <w:rPr>
                <w:szCs w:val="22"/>
              </w:rPr>
            </w:pPr>
          </w:p>
        </w:tc>
      </w:tr>
      <w:tr w:rsidR="00661D18" w:rsidRPr="00E35706" w14:paraId="09F4950B" w14:textId="77777777" w:rsidTr="00847972">
        <w:trPr>
          <w:cantSplit/>
        </w:trPr>
        <w:tc>
          <w:tcPr>
            <w:tcW w:w="2881" w:type="dxa"/>
          </w:tcPr>
          <w:p w14:paraId="347E7D92" w14:textId="54734E44" w:rsidR="00661D18" w:rsidRPr="00E35706" w:rsidRDefault="00661D18" w:rsidP="00C2492E">
            <w:pPr>
              <w:tabs>
                <w:tab w:val="left" w:pos="100"/>
              </w:tabs>
              <w:spacing w:line="240" w:lineRule="exact"/>
              <w:rPr>
                <w:rFonts w:ascii="Times New Roman" w:hAnsi="Times New Roman"/>
                <w:b/>
                <w:bCs/>
                <w:i/>
                <w:iCs/>
                <w:sz w:val="22"/>
                <w:szCs w:val="22"/>
              </w:rPr>
            </w:pPr>
            <w:r w:rsidRPr="00E35706">
              <w:rPr>
                <w:rFonts w:ascii="Times New Roman" w:hAnsi="Times New Roman"/>
                <w:b/>
                <w:bCs/>
                <w:i/>
                <w:iCs/>
                <w:sz w:val="22"/>
                <w:szCs w:val="22"/>
              </w:rPr>
              <w:t>Financial assets</w:t>
            </w:r>
          </w:p>
        </w:tc>
        <w:tc>
          <w:tcPr>
            <w:tcW w:w="1352" w:type="dxa"/>
          </w:tcPr>
          <w:p w14:paraId="73A409CD" w14:textId="77777777" w:rsidR="00661D18" w:rsidRPr="00E35706" w:rsidRDefault="00661D18" w:rsidP="00C2492E">
            <w:pPr>
              <w:pStyle w:val="acctfourfigures"/>
              <w:spacing w:line="240" w:lineRule="exact"/>
              <w:jc w:val="center"/>
              <w:rPr>
                <w:szCs w:val="22"/>
              </w:rPr>
            </w:pPr>
          </w:p>
        </w:tc>
        <w:tc>
          <w:tcPr>
            <w:tcW w:w="180" w:type="dxa"/>
            <w:vAlign w:val="bottom"/>
          </w:tcPr>
          <w:p w14:paraId="7718ED6A" w14:textId="77777777" w:rsidR="00661D18" w:rsidRPr="00E35706" w:rsidRDefault="00661D18" w:rsidP="00C2492E">
            <w:pPr>
              <w:pStyle w:val="acctfourfigures"/>
              <w:spacing w:line="240" w:lineRule="exact"/>
              <w:jc w:val="center"/>
              <w:rPr>
                <w:szCs w:val="22"/>
              </w:rPr>
            </w:pPr>
          </w:p>
        </w:tc>
        <w:tc>
          <w:tcPr>
            <w:tcW w:w="1079" w:type="dxa"/>
            <w:vAlign w:val="bottom"/>
          </w:tcPr>
          <w:p w14:paraId="1258E3BC" w14:textId="77777777" w:rsidR="00661D18" w:rsidRPr="00E35706" w:rsidRDefault="00661D18" w:rsidP="00C2492E">
            <w:pPr>
              <w:pStyle w:val="acctfourfigures"/>
              <w:spacing w:line="240" w:lineRule="exact"/>
              <w:jc w:val="center"/>
              <w:rPr>
                <w:szCs w:val="22"/>
              </w:rPr>
            </w:pPr>
          </w:p>
        </w:tc>
        <w:tc>
          <w:tcPr>
            <w:tcW w:w="185" w:type="dxa"/>
            <w:vAlign w:val="bottom"/>
          </w:tcPr>
          <w:p w14:paraId="7725703F" w14:textId="77777777" w:rsidR="00661D18" w:rsidRPr="00E35706" w:rsidRDefault="00661D18" w:rsidP="00C2492E">
            <w:pPr>
              <w:pStyle w:val="acctfourfigures"/>
              <w:spacing w:line="240" w:lineRule="exact"/>
              <w:jc w:val="center"/>
              <w:rPr>
                <w:szCs w:val="22"/>
              </w:rPr>
            </w:pPr>
          </w:p>
        </w:tc>
        <w:tc>
          <w:tcPr>
            <w:tcW w:w="1074" w:type="dxa"/>
            <w:vAlign w:val="bottom"/>
          </w:tcPr>
          <w:p w14:paraId="72500FA1" w14:textId="77777777" w:rsidR="00661D18" w:rsidRPr="00E35706" w:rsidRDefault="00661D18" w:rsidP="00C2492E">
            <w:pPr>
              <w:pStyle w:val="acctfourfigures"/>
              <w:spacing w:line="240" w:lineRule="exact"/>
              <w:jc w:val="center"/>
              <w:rPr>
                <w:szCs w:val="22"/>
              </w:rPr>
            </w:pPr>
          </w:p>
        </w:tc>
        <w:tc>
          <w:tcPr>
            <w:tcW w:w="184" w:type="dxa"/>
            <w:vAlign w:val="bottom"/>
          </w:tcPr>
          <w:p w14:paraId="04747F50" w14:textId="77777777" w:rsidR="00661D18" w:rsidRPr="00E35706" w:rsidRDefault="00661D18" w:rsidP="00C2492E">
            <w:pPr>
              <w:pStyle w:val="acctfourfigures"/>
              <w:spacing w:line="240" w:lineRule="exact"/>
              <w:jc w:val="center"/>
              <w:rPr>
                <w:szCs w:val="22"/>
              </w:rPr>
            </w:pPr>
          </w:p>
        </w:tc>
        <w:tc>
          <w:tcPr>
            <w:tcW w:w="1075" w:type="dxa"/>
            <w:vAlign w:val="bottom"/>
          </w:tcPr>
          <w:p w14:paraId="0444E23A" w14:textId="77777777" w:rsidR="00661D18" w:rsidRPr="00E35706" w:rsidRDefault="00661D18" w:rsidP="009A48FE">
            <w:pPr>
              <w:pStyle w:val="acctfourfigures"/>
              <w:tabs>
                <w:tab w:val="clear" w:pos="765"/>
                <w:tab w:val="decimal" w:pos="898"/>
              </w:tabs>
              <w:spacing w:line="240" w:lineRule="exact"/>
              <w:jc w:val="center"/>
              <w:rPr>
                <w:szCs w:val="22"/>
              </w:rPr>
            </w:pPr>
          </w:p>
        </w:tc>
        <w:tc>
          <w:tcPr>
            <w:tcW w:w="185" w:type="dxa"/>
          </w:tcPr>
          <w:p w14:paraId="61A78D74" w14:textId="77777777" w:rsidR="00661D18" w:rsidRPr="00E35706" w:rsidRDefault="00661D18" w:rsidP="00C2492E">
            <w:pPr>
              <w:pStyle w:val="acctfourfigures"/>
              <w:spacing w:line="240" w:lineRule="exact"/>
              <w:jc w:val="center"/>
              <w:rPr>
                <w:szCs w:val="22"/>
              </w:rPr>
            </w:pPr>
          </w:p>
        </w:tc>
        <w:tc>
          <w:tcPr>
            <w:tcW w:w="1075" w:type="dxa"/>
          </w:tcPr>
          <w:p w14:paraId="73EA98CB" w14:textId="77777777" w:rsidR="00661D18" w:rsidRPr="00E35706" w:rsidRDefault="00661D18" w:rsidP="00C2492E">
            <w:pPr>
              <w:pStyle w:val="acctfourfigures"/>
              <w:spacing w:line="240" w:lineRule="exact"/>
              <w:jc w:val="center"/>
              <w:rPr>
                <w:szCs w:val="22"/>
              </w:rPr>
            </w:pPr>
          </w:p>
        </w:tc>
      </w:tr>
      <w:tr w:rsidR="00661D18" w:rsidRPr="00E35706" w14:paraId="469A5296" w14:textId="77777777" w:rsidTr="00847972">
        <w:trPr>
          <w:cantSplit/>
        </w:trPr>
        <w:tc>
          <w:tcPr>
            <w:tcW w:w="2881" w:type="dxa"/>
          </w:tcPr>
          <w:p w14:paraId="4435C331" w14:textId="668E58F9" w:rsidR="00661D18" w:rsidRPr="00E35706" w:rsidRDefault="00661D18" w:rsidP="00C2492E">
            <w:pPr>
              <w:tabs>
                <w:tab w:val="left" w:pos="100"/>
              </w:tabs>
              <w:spacing w:line="240" w:lineRule="exact"/>
              <w:ind w:left="100" w:hanging="100"/>
              <w:rPr>
                <w:rFonts w:ascii="Times New Roman" w:hAnsi="Times New Roman"/>
                <w:b/>
                <w:bCs/>
                <w:i/>
                <w:iCs/>
                <w:sz w:val="22"/>
                <w:szCs w:val="22"/>
              </w:rPr>
            </w:pPr>
            <w:r w:rsidRPr="00E35706">
              <w:rPr>
                <w:rFonts w:ascii="Times New Roman" w:hAnsi="Times New Roman"/>
                <w:sz w:val="22"/>
                <w:szCs w:val="22"/>
              </w:rPr>
              <w:t>Other financial assets:</w:t>
            </w:r>
          </w:p>
        </w:tc>
        <w:tc>
          <w:tcPr>
            <w:tcW w:w="1352" w:type="dxa"/>
            <w:vAlign w:val="bottom"/>
          </w:tcPr>
          <w:p w14:paraId="5D8E1633" w14:textId="77777777" w:rsidR="00661D18" w:rsidRPr="00E35706" w:rsidRDefault="00661D18" w:rsidP="00C2492E">
            <w:pPr>
              <w:pStyle w:val="acctfourfigures"/>
              <w:spacing w:line="240" w:lineRule="exact"/>
              <w:jc w:val="center"/>
              <w:rPr>
                <w:szCs w:val="22"/>
              </w:rPr>
            </w:pPr>
          </w:p>
        </w:tc>
        <w:tc>
          <w:tcPr>
            <w:tcW w:w="180" w:type="dxa"/>
            <w:vAlign w:val="bottom"/>
          </w:tcPr>
          <w:p w14:paraId="2EF695D8" w14:textId="77777777" w:rsidR="00661D18" w:rsidRPr="00E35706" w:rsidRDefault="00661D18" w:rsidP="00C2492E">
            <w:pPr>
              <w:pStyle w:val="acctfourfigures"/>
              <w:spacing w:line="240" w:lineRule="exact"/>
              <w:jc w:val="center"/>
              <w:rPr>
                <w:szCs w:val="22"/>
              </w:rPr>
            </w:pPr>
          </w:p>
        </w:tc>
        <w:tc>
          <w:tcPr>
            <w:tcW w:w="1079" w:type="dxa"/>
            <w:vAlign w:val="bottom"/>
          </w:tcPr>
          <w:p w14:paraId="44DF47D9" w14:textId="77777777" w:rsidR="00661D18" w:rsidRPr="00E35706" w:rsidRDefault="00661D18" w:rsidP="00C2492E">
            <w:pPr>
              <w:pStyle w:val="acctfourfigures"/>
              <w:spacing w:line="240" w:lineRule="exact"/>
              <w:jc w:val="center"/>
              <w:rPr>
                <w:szCs w:val="22"/>
              </w:rPr>
            </w:pPr>
          </w:p>
        </w:tc>
        <w:tc>
          <w:tcPr>
            <w:tcW w:w="185" w:type="dxa"/>
            <w:vAlign w:val="bottom"/>
          </w:tcPr>
          <w:p w14:paraId="44D43B81" w14:textId="77777777" w:rsidR="00661D18" w:rsidRPr="00E35706" w:rsidRDefault="00661D18" w:rsidP="00C2492E">
            <w:pPr>
              <w:pStyle w:val="acctfourfigures"/>
              <w:spacing w:line="240" w:lineRule="exact"/>
              <w:jc w:val="center"/>
              <w:rPr>
                <w:szCs w:val="22"/>
              </w:rPr>
            </w:pPr>
          </w:p>
        </w:tc>
        <w:tc>
          <w:tcPr>
            <w:tcW w:w="1074" w:type="dxa"/>
            <w:vAlign w:val="bottom"/>
          </w:tcPr>
          <w:p w14:paraId="1CFB9E61" w14:textId="77777777" w:rsidR="00661D18" w:rsidRPr="00E35706" w:rsidRDefault="00661D18" w:rsidP="00C2492E">
            <w:pPr>
              <w:pStyle w:val="acctfourfigures"/>
              <w:spacing w:line="240" w:lineRule="exact"/>
              <w:jc w:val="center"/>
              <w:rPr>
                <w:szCs w:val="22"/>
              </w:rPr>
            </w:pPr>
          </w:p>
        </w:tc>
        <w:tc>
          <w:tcPr>
            <w:tcW w:w="184" w:type="dxa"/>
            <w:vAlign w:val="bottom"/>
          </w:tcPr>
          <w:p w14:paraId="7BF7B2E5" w14:textId="77777777" w:rsidR="00661D18" w:rsidRPr="00E35706" w:rsidRDefault="00661D18" w:rsidP="00C2492E">
            <w:pPr>
              <w:pStyle w:val="acctfourfigures"/>
              <w:spacing w:line="240" w:lineRule="exact"/>
              <w:jc w:val="center"/>
              <w:rPr>
                <w:szCs w:val="22"/>
              </w:rPr>
            </w:pPr>
          </w:p>
        </w:tc>
        <w:tc>
          <w:tcPr>
            <w:tcW w:w="1075" w:type="dxa"/>
            <w:vAlign w:val="bottom"/>
          </w:tcPr>
          <w:p w14:paraId="6896FC37" w14:textId="77777777" w:rsidR="00661D18" w:rsidRPr="00E35706" w:rsidRDefault="00661D18" w:rsidP="00C2492E">
            <w:pPr>
              <w:pStyle w:val="acctfourfigures"/>
              <w:spacing w:line="240" w:lineRule="exact"/>
              <w:jc w:val="center"/>
              <w:rPr>
                <w:szCs w:val="22"/>
              </w:rPr>
            </w:pPr>
          </w:p>
        </w:tc>
        <w:tc>
          <w:tcPr>
            <w:tcW w:w="185" w:type="dxa"/>
            <w:vAlign w:val="bottom"/>
          </w:tcPr>
          <w:p w14:paraId="0356C218" w14:textId="77777777" w:rsidR="00661D18" w:rsidRPr="00E35706" w:rsidRDefault="00661D18" w:rsidP="00C2492E">
            <w:pPr>
              <w:pStyle w:val="acctfourfigures"/>
              <w:spacing w:line="240" w:lineRule="exact"/>
              <w:jc w:val="center"/>
              <w:rPr>
                <w:szCs w:val="22"/>
              </w:rPr>
            </w:pPr>
          </w:p>
        </w:tc>
        <w:tc>
          <w:tcPr>
            <w:tcW w:w="1075" w:type="dxa"/>
            <w:vAlign w:val="bottom"/>
          </w:tcPr>
          <w:p w14:paraId="3260CCB7" w14:textId="77777777" w:rsidR="00661D18" w:rsidRPr="00E35706" w:rsidRDefault="00661D18" w:rsidP="00C2492E">
            <w:pPr>
              <w:pStyle w:val="acctfourfigures"/>
              <w:spacing w:line="240" w:lineRule="exact"/>
              <w:jc w:val="center"/>
              <w:rPr>
                <w:szCs w:val="22"/>
              </w:rPr>
            </w:pPr>
          </w:p>
        </w:tc>
      </w:tr>
      <w:tr w:rsidR="00661D18" w:rsidRPr="00E35706" w14:paraId="3C21B5AB" w14:textId="77777777" w:rsidTr="002162FB">
        <w:trPr>
          <w:cantSplit/>
        </w:trPr>
        <w:tc>
          <w:tcPr>
            <w:tcW w:w="2881" w:type="dxa"/>
          </w:tcPr>
          <w:p w14:paraId="644F32AB" w14:textId="7DF8333A" w:rsidR="00661D18" w:rsidRPr="00E35706" w:rsidRDefault="00661D18" w:rsidP="00847972">
            <w:pPr>
              <w:tabs>
                <w:tab w:val="clear" w:pos="227"/>
                <w:tab w:val="left" w:pos="368"/>
              </w:tabs>
              <w:spacing w:line="240" w:lineRule="exact"/>
              <w:ind w:left="370" w:hanging="180"/>
              <w:rPr>
                <w:rFonts w:ascii="Times New Roman" w:hAnsi="Times New Roman"/>
                <w:sz w:val="22"/>
                <w:szCs w:val="22"/>
              </w:rPr>
            </w:pPr>
            <w:r w:rsidRPr="00E35706">
              <w:rPr>
                <w:rFonts w:ascii="Times New Roman" w:hAnsi="Times New Roman"/>
                <w:sz w:val="22"/>
                <w:szCs w:val="22"/>
              </w:rPr>
              <w:t>Investment in equity instruments</w:t>
            </w:r>
          </w:p>
        </w:tc>
        <w:tc>
          <w:tcPr>
            <w:tcW w:w="1352" w:type="dxa"/>
            <w:vAlign w:val="bottom"/>
          </w:tcPr>
          <w:p w14:paraId="4D57B7F7" w14:textId="543CD6F5" w:rsidR="00661D18" w:rsidRPr="00E35706" w:rsidRDefault="00E13625" w:rsidP="00847972">
            <w:pPr>
              <w:pStyle w:val="block"/>
              <w:tabs>
                <w:tab w:val="left" w:pos="822"/>
              </w:tabs>
              <w:spacing w:after="0" w:line="240" w:lineRule="exact"/>
              <w:ind w:left="0" w:right="94"/>
              <w:jc w:val="right"/>
              <w:rPr>
                <w:szCs w:val="22"/>
              </w:rPr>
            </w:pPr>
            <w:r w:rsidRPr="00E35706">
              <w:rPr>
                <w:szCs w:val="22"/>
              </w:rPr>
              <w:t>494</w:t>
            </w:r>
          </w:p>
        </w:tc>
        <w:tc>
          <w:tcPr>
            <w:tcW w:w="180" w:type="dxa"/>
            <w:vAlign w:val="bottom"/>
          </w:tcPr>
          <w:p w14:paraId="39396382" w14:textId="77777777" w:rsidR="00661D18" w:rsidRPr="00E35706" w:rsidRDefault="00661D18" w:rsidP="00C2492E">
            <w:pPr>
              <w:pStyle w:val="acctfourfigures"/>
              <w:spacing w:line="240" w:lineRule="exact"/>
              <w:jc w:val="center"/>
              <w:rPr>
                <w:szCs w:val="22"/>
              </w:rPr>
            </w:pPr>
          </w:p>
        </w:tc>
        <w:tc>
          <w:tcPr>
            <w:tcW w:w="1079" w:type="dxa"/>
            <w:vAlign w:val="bottom"/>
          </w:tcPr>
          <w:p w14:paraId="69AB57D4" w14:textId="5B389268" w:rsidR="00661D18" w:rsidRPr="00E35706" w:rsidRDefault="00E13625" w:rsidP="00847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ascii="Times New Roman" w:hAnsi="Times New Roman"/>
                <w:sz w:val="22"/>
                <w:szCs w:val="22"/>
              </w:rPr>
            </w:pPr>
            <w:r w:rsidRPr="00E35706">
              <w:rPr>
                <w:rFonts w:ascii="Times New Roman" w:hAnsi="Times New Roman"/>
                <w:sz w:val="22"/>
                <w:szCs w:val="22"/>
              </w:rPr>
              <w:t>-</w:t>
            </w:r>
          </w:p>
        </w:tc>
        <w:tc>
          <w:tcPr>
            <w:tcW w:w="185" w:type="dxa"/>
            <w:vAlign w:val="bottom"/>
          </w:tcPr>
          <w:p w14:paraId="6D55458B" w14:textId="77777777" w:rsidR="00661D18" w:rsidRPr="00E35706" w:rsidRDefault="00661D18" w:rsidP="00C2492E">
            <w:pPr>
              <w:pStyle w:val="acctfourfigures"/>
              <w:spacing w:line="240" w:lineRule="exact"/>
              <w:jc w:val="center"/>
              <w:rPr>
                <w:szCs w:val="22"/>
              </w:rPr>
            </w:pPr>
          </w:p>
        </w:tc>
        <w:tc>
          <w:tcPr>
            <w:tcW w:w="1074" w:type="dxa"/>
            <w:vAlign w:val="bottom"/>
          </w:tcPr>
          <w:p w14:paraId="7B59C40D" w14:textId="2CEF457C" w:rsidR="00661D18" w:rsidRPr="00E35706" w:rsidRDefault="00E13625" w:rsidP="00847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ascii="Times New Roman" w:hAnsi="Times New Roman"/>
                <w:sz w:val="22"/>
                <w:szCs w:val="22"/>
              </w:rPr>
            </w:pPr>
            <w:r w:rsidRPr="00E35706">
              <w:rPr>
                <w:rFonts w:ascii="Times New Roman" w:hAnsi="Times New Roman"/>
                <w:sz w:val="22"/>
                <w:szCs w:val="22"/>
              </w:rPr>
              <w:t>-</w:t>
            </w:r>
          </w:p>
        </w:tc>
        <w:tc>
          <w:tcPr>
            <w:tcW w:w="184" w:type="dxa"/>
            <w:vAlign w:val="bottom"/>
          </w:tcPr>
          <w:p w14:paraId="3DC32FEB" w14:textId="77777777" w:rsidR="00661D18" w:rsidRPr="00E35706" w:rsidRDefault="00661D18" w:rsidP="00C2492E">
            <w:pPr>
              <w:pStyle w:val="acctfourfigures"/>
              <w:spacing w:line="240" w:lineRule="exact"/>
              <w:jc w:val="center"/>
              <w:rPr>
                <w:szCs w:val="22"/>
              </w:rPr>
            </w:pPr>
          </w:p>
        </w:tc>
        <w:tc>
          <w:tcPr>
            <w:tcW w:w="1075" w:type="dxa"/>
            <w:vAlign w:val="bottom"/>
          </w:tcPr>
          <w:p w14:paraId="04121454" w14:textId="3E435C42" w:rsidR="00661D18" w:rsidRPr="00E35706" w:rsidRDefault="00E13625" w:rsidP="00C2492E">
            <w:pPr>
              <w:pStyle w:val="acctfourfigures"/>
              <w:spacing w:line="240" w:lineRule="exact"/>
              <w:jc w:val="center"/>
              <w:rPr>
                <w:szCs w:val="22"/>
              </w:rPr>
            </w:pPr>
            <w:r w:rsidRPr="00E35706">
              <w:rPr>
                <w:szCs w:val="22"/>
              </w:rPr>
              <w:t>494</w:t>
            </w:r>
          </w:p>
        </w:tc>
        <w:tc>
          <w:tcPr>
            <w:tcW w:w="185" w:type="dxa"/>
            <w:vAlign w:val="bottom"/>
          </w:tcPr>
          <w:p w14:paraId="44A298B5" w14:textId="77777777" w:rsidR="00661D18" w:rsidRPr="00E35706" w:rsidRDefault="00661D18" w:rsidP="00C2492E">
            <w:pPr>
              <w:pStyle w:val="acctfourfigures"/>
              <w:spacing w:line="240" w:lineRule="exact"/>
              <w:jc w:val="center"/>
              <w:rPr>
                <w:szCs w:val="22"/>
              </w:rPr>
            </w:pPr>
          </w:p>
        </w:tc>
        <w:tc>
          <w:tcPr>
            <w:tcW w:w="1075" w:type="dxa"/>
            <w:vAlign w:val="bottom"/>
          </w:tcPr>
          <w:p w14:paraId="2CC92874" w14:textId="7E5CA29E" w:rsidR="00661D18" w:rsidRPr="00E35706" w:rsidRDefault="00E13625" w:rsidP="00847972">
            <w:pPr>
              <w:pStyle w:val="block"/>
              <w:tabs>
                <w:tab w:val="left" w:pos="822"/>
              </w:tabs>
              <w:spacing w:after="0" w:line="240" w:lineRule="exact"/>
              <w:ind w:left="0" w:right="94"/>
              <w:jc w:val="right"/>
              <w:rPr>
                <w:szCs w:val="22"/>
              </w:rPr>
            </w:pPr>
            <w:r w:rsidRPr="00E35706">
              <w:rPr>
                <w:szCs w:val="22"/>
              </w:rPr>
              <w:t>494</w:t>
            </w:r>
          </w:p>
        </w:tc>
      </w:tr>
      <w:tr w:rsidR="00661D18" w:rsidRPr="00E35706" w14:paraId="7306265D" w14:textId="77777777" w:rsidTr="00847972">
        <w:trPr>
          <w:cantSplit/>
        </w:trPr>
        <w:tc>
          <w:tcPr>
            <w:tcW w:w="2881" w:type="dxa"/>
          </w:tcPr>
          <w:p w14:paraId="61CA67E0" w14:textId="35D2320E" w:rsidR="00661D18" w:rsidRPr="00E35706" w:rsidRDefault="00661D18" w:rsidP="00C2492E">
            <w:pPr>
              <w:tabs>
                <w:tab w:val="clear" w:pos="227"/>
                <w:tab w:val="left" w:pos="370"/>
              </w:tabs>
              <w:spacing w:line="240" w:lineRule="exact"/>
              <w:ind w:left="370" w:hanging="180"/>
              <w:rPr>
                <w:rFonts w:ascii="Times New Roman" w:hAnsi="Times New Roman"/>
                <w:sz w:val="22"/>
                <w:szCs w:val="22"/>
              </w:rPr>
            </w:pPr>
            <w:r w:rsidRPr="00E35706">
              <w:rPr>
                <w:rFonts w:ascii="Times New Roman" w:hAnsi="Times New Roman"/>
                <w:sz w:val="22"/>
                <w:szCs w:val="22"/>
              </w:rPr>
              <w:t>Derivative assets</w:t>
            </w:r>
          </w:p>
        </w:tc>
        <w:tc>
          <w:tcPr>
            <w:tcW w:w="1352" w:type="dxa"/>
            <w:tcBorders>
              <w:top w:val="nil"/>
              <w:left w:val="nil"/>
              <w:bottom w:val="single" w:sz="4" w:space="0" w:color="auto"/>
              <w:right w:val="nil"/>
            </w:tcBorders>
            <w:vAlign w:val="bottom"/>
          </w:tcPr>
          <w:p w14:paraId="2CFFD83D" w14:textId="5C834C01" w:rsidR="00661D18" w:rsidRPr="00E35706" w:rsidRDefault="00E13625" w:rsidP="00C2492E">
            <w:pPr>
              <w:pStyle w:val="block"/>
              <w:tabs>
                <w:tab w:val="left" w:pos="822"/>
              </w:tabs>
              <w:spacing w:after="0" w:line="240" w:lineRule="exact"/>
              <w:ind w:left="0" w:right="94"/>
              <w:jc w:val="right"/>
              <w:rPr>
                <w:szCs w:val="22"/>
              </w:rPr>
            </w:pPr>
            <w:r w:rsidRPr="00E35706">
              <w:rPr>
                <w:szCs w:val="22"/>
              </w:rPr>
              <w:t>1,441</w:t>
            </w:r>
          </w:p>
        </w:tc>
        <w:tc>
          <w:tcPr>
            <w:tcW w:w="180" w:type="dxa"/>
          </w:tcPr>
          <w:p w14:paraId="6E176A28" w14:textId="77777777" w:rsidR="00661D18" w:rsidRPr="00E35706" w:rsidRDefault="00661D18" w:rsidP="00C2492E">
            <w:pPr>
              <w:pStyle w:val="acctfourfigures"/>
              <w:spacing w:line="240" w:lineRule="exact"/>
              <w:jc w:val="center"/>
              <w:rPr>
                <w:szCs w:val="22"/>
              </w:rPr>
            </w:pPr>
          </w:p>
        </w:tc>
        <w:tc>
          <w:tcPr>
            <w:tcW w:w="1079" w:type="dxa"/>
            <w:vAlign w:val="bottom"/>
          </w:tcPr>
          <w:p w14:paraId="1350841C" w14:textId="24559472" w:rsidR="00661D18" w:rsidRPr="00E35706" w:rsidRDefault="00E13625" w:rsidP="00C2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ascii="Times New Roman" w:hAnsi="Times New Roman"/>
                <w:sz w:val="22"/>
                <w:szCs w:val="22"/>
              </w:rPr>
            </w:pPr>
            <w:r w:rsidRPr="00E35706">
              <w:rPr>
                <w:rFonts w:ascii="Times New Roman" w:hAnsi="Times New Roman"/>
                <w:sz w:val="22"/>
                <w:szCs w:val="22"/>
              </w:rPr>
              <w:t>-</w:t>
            </w:r>
          </w:p>
        </w:tc>
        <w:tc>
          <w:tcPr>
            <w:tcW w:w="185" w:type="dxa"/>
            <w:vAlign w:val="bottom"/>
          </w:tcPr>
          <w:p w14:paraId="12E8D827" w14:textId="77777777" w:rsidR="00661D18" w:rsidRPr="00E35706" w:rsidRDefault="00661D18" w:rsidP="00C2492E">
            <w:pPr>
              <w:pStyle w:val="acctfourfigures"/>
              <w:spacing w:line="240" w:lineRule="exact"/>
              <w:jc w:val="center"/>
              <w:rPr>
                <w:szCs w:val="22"/>
              </w:rPr>
            </w:pPr>
          </w:p>
        </w:tc>
        <w:tc>
          <w:tcPr>
            <w:tcW w:w="1074" w:type="dxa"/>
            <w:vAlign w:val="bottom"/>
          </w:tcPr>
          <w:p w14:paraId="09B90991" w14:textId="25C90C72" w:rsidR="00661D18" w:rsidRPr="00E35706" w:rsidRDefault="00E13625" w:rsidP="00847972">
            <w:pPr>
              <w:pStyle w:val="acctfourfigures"/>
              <w:spacing w:line="240" w:lineRule="exact"/>
              <w:jc w:val="center"/>
              <w:rPr>
                <w:szCs w:val="22"/>
              </w:rPr>
            </w:pPr>
            <w:r w:rsidRPr="00E35706">
              <w:rPr>
                <w:szCs w:val="22"/>
              </w:rPr>
              <w:t>1,441</w:t>
            </w:r>
          </w:p>
        </w:tc>
        <w:tc>
          <w:tcPr>
            <w:tcW w:w="184" w:type="dxa"/>
            <w:vAlign w:val="bottom"/>
          </w:tcPr>
          <w:p w14:paraId="1AB0B866" w14:textId="77777777" w:rsidR="00661D18" w:rsidRPr="00E35706" w:rsidRDefault="00661D18" w:rsidP="00C2492E">
            <w:pPr>
              <w:pStyle w:val="acctfourfigures"/>
              <w:spacing w:line="240" w:lineRule="exact"/>
              <w:jc w:val="center"/>
              <w:rPr>
                <w:szCs w:val="22"/>
              </w:rPr>
            </w:pPr>
          </w:p>
        </w:tc>
        <w:tc>
          <w:tcPr>
            <w:tcW w:w="1075" w:type="dxa"/>
            <w:vAlign w:val="bottom"/>
          </w:tcPr>
          <w:p w14:paraId="089EE7CA" w14:textId="39371E5A" w:rsidR="00661D18" w:rsidRPr="00E35706" w:rsidRDefault="00E13625" w:rsidP="00847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exact"/>
              <w:ind w:left="-105" w:right="-110" w:hanging="4"/>
              <w:rPr>
                <w:rFonts w:ascii="Times New Roman" w:hAnsi="Times New Roman"/>
                <w:sz w:val="22"/>
                <w:szCs w:val="22"/>
              </w:rPr>
            </w:pPr>
            <w:r w:rsidRPr="00E35706">
              <w:rPr>
                <w:rFonts w:ascii="Times New Roman" w:hAnsi="Times New Roman"/>
                <w:sz w:val="22"/>
                <w:szCs w:val="22"/>
              </w:rPr>
              <w:t>-</w:t>
            </w:r>
          </w:p>
        </w:tc>
        <w:tc>
          <w:tcPr>
            <w:tcW w:w="185" w:type="dxa"/>
            <w:vAlign w:val="bottom"/>
          </w:tcPr>
          <w:p w14:paraId="532EF5D7" w14:textId="77777777" w:rsidR="00661D18" w:rsidRPr="00E35706" w:rsidRDefault="00661D18" w:rsidP="00C2492E">
            <w:pPr>
              <w:pStyle w:val="acctfourfigures"/>
              <w:spacing w:line="240" w:lineRule="exact"/>
              <w:jc w:val="center"/>
              <w:rPr>
                <w:szCs w:val="22"/>
              </w:rPr>
            </w:pPr>
          </w:p>
        </w:tc>
        <w:tc>
          <w:tcPr>
            <w:tcW w:w="1075" w:type="dxa"/>
            <w:vAlign w:val="bottom"/>
          </w:tcPr>
          <w:p w14:paraId="4B9A218E" w14:textId="167FC152" w:rsidR="00661D18" w:rsidRPr="00E35706" w:rsidRDefault="00E13625" w:rsidP="00C2492E">
            <w:pPr>
              <w:pStyle w:val="block"/>
              <w:tabs>
                <w:tab w:val="left" w:pos="822"/>
              </w:tabs>
              <w:spacing w:after="0" w:line="240" w:lineRule="exact"/>
              <w:ind w:left="0" w:right="94"/>
              <w:jc w:val="right"/>
              <w:rPr>
                <w:szCs w:val="22"/>
              </w:rPr>
            </w:pPr>
            <w:r w:rsidRPr="00E35706">
              <w:rPr>
                <w:szCs w:val="22"/>
              </w:rPr>
              <w:t>1,441</w:t>
            </w:r>
          </w:p>
        </w:tc>
      </w:tr>
      <w:tr w:rsidR="00661D18" w:rsidRPr="00E35706" w14:paraId="2B2B8290" w14:textId="77777777" w:rsidTr="00847972">
        <w:trPr>
          <w:cantSplit/>
        </w:trPr>
        <w:tc>
          <w:tcPr>
            <w:tcW w:w="2881" w:type="dxa"/>
          </w:tcPr>
          <w:p w14:paraId="0B91BC00" w14:textId="57B71A43" w:rsidR="00661D18" w:rsidRPr="00E35706" w:rsidRDefault="00661D18" w:rsidP="00847972">
            <w:pPr>
              <w:tabs>
                <w:tab w:val="left" w:pos="190"/>
              </w:tabs>
              <w:spacing w:line="240" w:lineRule="exact"/>
              <w:rPr>
                <w:rFonts w:ascii="Times New Roman" w:hAnsi="Times New Roman"/>
                <w:b/>
                <w:bCs/>
                <w:sz w:val="22"/>
                <w:szCs w:val="22"/>
                <w:cs/>
              </w:rPr>
            </w:pPr>
            <w:r w:rsidRPr="00E35706">
              <w:rPr>
                <w:rFonts w:ascii="Times New Roman" w:hAnsi="Times New Roman"/>
                <w:b/>
                <w:bCs/>
                <w:sz w:val="22"/>
                <w:szCs w:val="22"/>
              </w:rPr>
              <w:t>Total financial assets</w:t>
            </w:r>
          </w:p>
        </w:tc>
        <w:tc>
          <w:tcPr>
            <w:tcW w:w="1352" w:type="dxa"/>
            <w:tcBorders>
              <w:top w:val="single" w:sz="4" w:space="0" w:color="auto"/>
              <w:left w:val="nil"/>
              <w:bottom w:val="double" w:sz="4" w:space="0" w:color="auto"/>
              <w:right w:val="nil"/>
            </w:tcBorders>
          </w:tcPr>
          <w:p w14:paraId="70E5FF2C" w14:textId="082053B9" w:rsidR="00661D18" w:rsidRPr="00E35706" w:rsidRDefault="00E13625" w:rsidP="00C2492E">
            <w:pPr>
              <w:pStyle w:val="block"/>
              <w:tabs>
                <w:tab w:val="left" w:pos="822"/>
              </w:tabs>
              <w:spacing w:after="0" w:line="240" w:lineRule="exact"/>
              <w:ind w:left="0" w:right="94"/>
              <w:jc w:val="right"/>
              <w:rPr>
                <w:b/>
                <w:bCs/>
                <w:szCs w:val="22"/>
                <w:lang w:val="en-US"/>
              </w:rPr>
            </w:pPr>
            <w:r w:rsidRPr="00E35706">
              <w:rPr>
                <w:b/>
                <w:bCs/>
                <w:szCs w:val="22"/>
                <w:lang w:val="en-US"/>
              </w:rPr>
              <w:t>1,935</w:t>
            </w:r>
          </w:p>
        </w:tc>
        <w:tc>
          <w:tcPr>
            <w:tcW w:w="180" w:type="dxa"/>
          </w:tcPr>
          <w:p w14:paraId="427B3D82" w14:textId="77777777" w:rsidR="00661D18" w:rsidRPr="00E35706" w:rsidRDefault="00661D18" w:rsidP="00C2492E">
            <w:pPr>
              <w:pStyle w:val="block"/>
              <w:spacing w:after="0" w:line="240" w:lineRule="exact"/>
              <w:ind w:left="0"/>
              <w:jc w:val="center"/>
              <w:rPr>
                <w:szCs w:val="22"/>
              </w:rPr>
            </w:pPr>
          </w:p>
        </w:tc>
        <w:tc>
          <w:tcPr>
            <w:tcW w:w="1079" w:type="dxa"/>
          </w:tcPr>
          <w:p w14:paraId="0CF38E41" w14:textId="4AF2B73A" w:rsidR="00661D18" w:rsidRPr="00E35706" w:rsidRDefault="00661D18" w:rsidP="00847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ascii="Times New Roman" w:hAnsi="Times New Roman"/>
                <w:sz w:val="22"/>
                <w:szCs w:val="22"/>
              </w:rPr>
            </w:pPr>
          </w:p>
        </w:tc>
        <w:tc>
          <w:tcPr>
            <w:tcW w:w="185" w:type="dxa"/>
          </w:tcPr>
          <w:p w14:paraId="76A507E9" w14:textId="77777777" w:rsidR="00661D18" w:rsidRPr="00E35706" w:rsidRDefault="00661D18" w:rsidP="00C2492E">
            <w:pPr>
              <w:pStyle w:val="acctfourfigures"/>
              <w:tabs>
                <w:tab w:val="clear" w:pos="765"/>
                <w:tab w:val="decimal" w:pos="871"/>
              </w:tabs>
              <w:spacing w:line="240" w:lineRule="exact"/>
              <w:rPr>
                <w:szCs w:val="22"/>
              </w:rPr>
            </w:pPr>
          </w:p>
        </w:tc>
        <w:tc>
          <w:tcPr>
            <w:tcW w:w="1074" w:type="dxa"/>
          </w:tcPr>
          <w:p w14:paraId="342D6D9B" w14:textId="5C6C1365" w:rsidR="00661D18" w:rsidRPr="00E35706" w:rsidRDefault="00661D18" w:rsidP="00C2492E">
            <w:pPr>
              <w:pStyle w:val="acctfourfigures"/>
              <w:tabs>
                <w:tab w:val="clear" w:pos="765"/>
                <w:tab w:val="decimal" w:pos="871"/>
              </w:tabs>
              <w:spacing w:line="240" w:lineRule="exact"/>
              <w:rPr>
                <w:szCs w:val="22"/>
              </w:rPr>
            </w:pPr>
          </w:p>
        </w:tc>
        <w:tc>
          <w:tcPr>
            <w:tcW w:w="184" w:type="dxa"/>
          </w:tcPr>
          <w:p w14:paraId="4DD2A5CE" w14:textId="77777777" w:rsidR="00661D18" w:rsidRPr="00E35706" w:rsidRDefault="00661D18" w:rsidP="00C2492E">
            <w:pPr>
              <w:pStyle w:val="block"/>
              <w:spacing w:after="0" w:line="240" w:lineRule="exact"/>
              <w:ind w:left="0"/>
              <w:jc w:val="center"/>
              <w:rPr>
                <w:szCs w:val="22"/>
              </w:rPr>
            </w:pPr>
          </w:p>
        </w:tc>
        <w:tc>
          <w:tcPr>
            <w:tcW w:w="1075" w:type="dxa"/>
          </w:tcPr>
          <w:p w14:paraId="252FA927" w14:textId="3930F60A" w:rsidR="00661D18" w:rsidRPr="00E35706" w:rsidRDefault="00661D18" w:rsidP="00DB2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exact"/>
              <w:ind w:left="-105" w:right="-110" w:hanging="4"/>
              <w:rPr>
                <w:rFonts w:ascii="Times New Roman" w:hAnsi="Times New Roman"/>
                <w:sz w:val="22"/>
                <w:szCs w:val="22"/>
              </w:rPr>
            </w:pPr>
          </w:p>
        </w:tc>
        <w:tc>
          <w:tcPr>
            <w:tcW w:w="185" w:type="dxa"/>
          </w:tcPr>
          <w:p w14:paraId="3079046D" w14:textId="77777777" w:rsidR="00661D18" w:rsidRPr="00E35706" w:rsidRDefault="00661D18" w:rsidP="00C2492E">
            <w:pPr>
              <w:pStyle w:val="block"/>
              <w:spacing w:after="0" w:line="240" w:lineRule="exact"/>
              <w:ind w:left="0"/>
              <w:jc w:val="center"/>
              <w:rPr>
                <w:szCs w:val="22"/>
              </w:rPr>
            </w:pPr>
          </w:p>
        </w:tc>
        <w:tc>
          <w:tcPr>
            <w:tcW w:w="1075" w:type="dxa"/>
          </w:tcPr>
          <w:p w14:paraId="2DAB9979" w14:textId="259AC5A7" w:rsidR="00661D18" w:rsidRPr="00E35706" w:rsidRDefault="00661D18" w:rsidP="00C2492E">
            <w:pPr>
              <w:pStyle w:val="block"/>
              <w:tabs>
                <w:tab w:val="left" w:pos="822"/>
              </w:tabs>
              <w:spacing w:after="0" w:line="240" w:lineRule="exact"/>
              <w:ind w:left="0" w:right="94"/>
              <w:jc w:val="right"/>
              <w:rPr>
                <w:szCs w:val="22"/>
                <w:lang w:val="en-US" w:bidi="th-TH"/>
              </w:rPr>
            </w:pPr>
          </w:p>
        </w:tc>
      </w:tr>
    </w:tbl>
    <w:p w14:paraId="339EFAE1" w14:textId="77777777" w:rsidR="009868A0" w:rsidRPr="00E35706" w:rsidRDefault="009868A0">
      <w:pPr>
        <w:rPr>
          <w:rFonts w:cstheme="minorBidi"/>
        </w:rPr>
      </w:pPr>
    </w:p>
    <w:tbl>
      <w:tblPr>
        <w:tblpPr w:leftFromText="180" w:rightFromText="180" w:vertAnchor="text" w:horzAnchor="page" w:tblpX="1642" w:tblpY="17"/>
        <w:tblW w:w="9270" w:type="dxa"/>
        <w:tblLayout w:type="fixed"/>
        <w:tblCellMar>
          <w:left w:w="79" w:type="dxa"/>
          <w:right w:w="79" w:type="dxa"/>
        </w:tblCellMar>
        <w:tblLook w:val="04A0" w:firstRow="1" w:lastRow="0" w:firstColumn="1" w:lastColumn="0" w:noHBand="0" w:noVBand="1"/>
      </w:tblPr>
      <w:tblGrid>
        <w:gridCol w:w="2876"/>
        <w:gridCol w:w="1353"/>
        <w:gridCol w:w="180"/>
        <w:gridCol w:w="1079"/>
        <w:gridCol w:w="185"/>
        <w:gridCol w:w="1074"/>
        <w:gridCol w:w="184"/>
        <w:gridCol w:w="1075"/>
        <w:gridCol w:w="178"/>
        <w:gridCol w:w="1086"/>
      </w:tblGrid>
      <w:tr w:rsidR="00A13EB3" w:rsidRPr="00E35706" w14:paraId="2381651A" w14:textId="77777777" w:rsidTr="002162FB">
        <w:trPr>
          <w:cantSplit/>
          <w:trHeight w:val="60"/>
          <w:tblHeader/>
        </w:trPr>
        <w:tc>
          <w:tcPr>
            <w:tcW w:w="2876" w:type="dxa"/>
            <w:vAlign w:val="bottom"/>
            <w:hideMark/>
          </w:tcPr>
          <w:p w14:paraId="5DDD1C9A" w14:textId="467D5B0F" w:rsidR="00A13EB3" w:rsidRPr="00E35706" w:rsidRDefault="00A13EB3" w:rsidP="002162FB">
            <w:pPr>
              <w:tabs>
                <w:tab w:val="left" w:pos="100"/>
              </w:tabs>
              <w:spacing w:line="240" w:lineRule="auto"/>
              <w:ind w:left="100" w:hanging="100"/>
              <w:rPr>
                <w:rFonts w:ascii="Times New Roman" w:hAnsi="Times New Roman"/>
                <w:b/>
                <w:bCs/>
                <w:i/>
                <w:iCs/>
                <w:sz w:val="22"/>
                <w:szCs w:val="22"/>
              </w:rPr>
            </w:pPr>
          </w:p>
        </w:tc>
        <w:tc>
          <w:tcPr>
            <w:tcW w:w="6394" w:type="dxa"/>
            <w:gridSpan w:val="9"/>
            <w:vAlign w:val="bottom"/>
            <w:hideMark/>
          </w:tcPr>
          <w:p w14:paraId="069F2CAC" w14:textId="77777777" w:rsidR="00A13EB3" w:rsidRPr="00E35706" w:rsidRDefault="00A13EB3" w:rsidP="002162FB">
            <w:pPr>
              <w:pStyle w:val="acctcolumnheading"/>
              <w:spacing w:after="0" w:line="240" w:lineRule="auto"/>
              <w:ind w:right="-79"/>
              <w:rPr>
                <w:szCs w:val="22"/>
              </w:rPr>
            </w:pPr>
            <w:r w:rsidRPr="00E35706">
              <w:rPr>
                <w:b/>
                <w:bCs/>
                <w:szCs w:val="22"/>
              </w:rPr>
              <w:t>Separate financial statements</w:t>
            </w:r>
          </w:p>
        </w:tc>
      </w:tr>
      <w:tr w:rsidR="00A13EB3" w:rsidRPr="00E35706" w14:paraId="502A03CC" w14:textId="77777777" w:rsidTr="002162FB">
        <w:trPr>
          <w:cantSplit/>
          <w:trHeight w:val="74"/>
          <w:tblHeader/>
        </w:trPr>
        <w:tc>
          <w:tcPr>
            <w:tcW w:w="2876" w:type="dxa"/>
            <w:vAlign w:val="bottom"/>
          </w:tcPr>
          <w:p w14:paraId="36106D23" w14:textId="77777777" w:rsidR="00A13EB3" w:rsidRPr="00E35706" w:rsidRDefault="00A13EB3" w:rsidP="002162FB">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2F37B7A0" w14:textId="77777777" w:rsidR="00A13EB3" w:rsidRPr="00E35706" w:rsidRDefault="00A13EB3" w:rsidP="002162FB">
            <w:pPr>
              <w:pStyle w:val="acctcolumnheading"/>
              <w:spacing w:after="0" w:line="240" w:lineRule="auto"/>
              <w:rPr>
                <w:b/>
                <w:bCs/>
                <w:szCs w:val="22"/>
              </w:rPr>
            </w:pPr>
            <w:r w:rsidRPr="00E35706">
              <w:rPr>
                <w:b/>
                <w:bCs/>
                <w:szCs w:val="22"/>
              </w:rPr>
              <w:t xml:space="preserve">Carrying amount </w:t>
            </w:r>
          </w:p>
        </w:tc>
        <w:tc>
          <w:tcPr>
            <w:tcW w:w="180" w:type="dxa"/>
            <w:vAlign w:val="bottom"/>
          </w:tcPr>
          <w:p w14:paraId="078C3BC9" w14:textId="77777777" w:rsidR="00A13EB3" w:rsidRPr="00E35706" w:rsidRDefault="00A13EB3" w:rsidP="002162FB">
            <w:pPr>
              <w:pStyle w:val="acctcolumnheading"/>
              <w:spacing w:after="0" w:line="240" w:lineRule="auto"/>
              <w:rPr>
                <w:b/>
                <w:bCs/>
                <w:szCs w:val="22"/>
              </w:rPr>
            </w:pPr>
          </w:p>
        </w:tc>
        <w:tc>
          <w:tcPr>
            <w:tcW w:w="4861" w:type="dxa"/>
            <w:gridSpan w:val="7"/>
            <w:vAlign w:val="bottom"/>
          </w:tcPr>
          <w:p w14:paraId="29DE4C83" w14:textId="77777777" w:rsidR="00A13EB3" w:rsidRPr="00E35706" w:rsidRDefault="00A13EB3" w:rsidP="002162FB">
            <w:pPr>
              <w:pStyle w:val="acctcolumnheading"/>
              <w:spacing w:after="0" w:line="240" w:lineRule="auto"/>
              <w:ind w:right="-79"/>
              <w:rPr>
                <w:rFonts w:cstheme="minorBidi"/>
                <w:b/>
                <w:bCs/>
                <w:szCs w:val="28"/>
                <w:cs/>
                <w:lang w:bidi="th-TH"/>
              </w:rPr>
            </w:pPr>
            <w:r w:rsidRPr="00E35706">
              <w:rPr>
                <w:b/>
                <w:bCs/>
                <w:szCs w:val="22"/>
              </w:rPr>
              <w:t>Fair value</w:t>
            </w:r>
            <w:r w:rsidRPr="00E35706">
              <w:rPr>
                <w:szCs w:val="22"/>
              </w:rPr>
              <w:t xml:space="preserve"> </w:t>
            </w:r>
          </w:p>
        </w:tc>
      </w:tr>
      <w:tr w:rsidR="00A13EB3" w:rsidRPr="00E35706" w14:paraId="1C7980B5" w14:textId="77777777" w:rsidTr="002162FB">
        <w:trPr>
          <w:cantSplit/>
          <w:trHeight w:val="60"/>
          <w:tblHeader/>
        </w:trPr>
        <w:tc>
          <w:tcPr>
            <w:tcW w:w="2876" w:type="dxa"/>
            <w:vAlign w:val="bottom"/>
            <w:hideMark/>
          </w:tcPr>
          <w:p w14:paraId="76E08A83" w14:textId="77777777" w:rsidR="00A13EB3" w:rsidRPr="00E35706" w:rsidRDefault="00A13EB3" w:rsidP="002162FB">
            <w:pPr>
              <w:tabs>
                <w:tab w:val="left" w:pos="100"/>
              </w:tabs>
              <w:spacing w:line="240" w:lineRule="auto"/>
              <w:ind w:left="100" w:hanging="100"/>
              <w:rPr>
                <w:rFonts w:ascii="Times New Roman" w:hAnsi="Times New Roman" w:cs="Angsana New"/>
                <w:b/>
                <w:bCs/>
                <w:i/>
                <w:iCs/>
                <w:sz w:val="22"/>
                <w:szCs w:val="28"/>
              </w:rPr>
            </w:pPr>
          </w:p>
        </w:tc>
        <w:tc>
          <w:tcPr>
            <w:tcW w:w="1353" w:type="dxa"/>
            <w:vAlign w:val="bottom"/>
            <w:hideMark/>
          </w:tcPr>
          <w:p w14:paraId="1F2EC8E4" w14:textId="77777777" w:rsidR="00A13EB3" w:rsidRPr="00E35706" w:rsidRDefault="00A13EB3" w:rsidP="002162FB">
            <w:pPr>
              <w:pStyle w:val="acctcolumnheading"/>
              <w:spacing w:after="0" w:line="240" w:lineRule="auto"/>
              <w:ind w:left="-82" w:right="-85"/>
              <w:rPr>
                <w:szCs w:val="22"/>
                <w:lang w:bidi="th-TH"/>
              </w:rPr>
            </w:pPr>
            <w:r w:rsidRPr="00E35706">
              <w:rPr>
                <w:szCs w:val="22"/>
                <w:lang w:bidi="th-TH"/>
              </w:rPr>
              <w:t>Financial instruments measured at FVTPL</w:t>
            </w:r>
          </w:p>
        </w:tc>
        <w:tc>
          <w:tcPr>
            <w:tcW w:w="180" w:type="dxa"/>
            <w:vAlign w:val="bottom"/>
          </w:tcPr>
          <w:p w14:paraId="60DD8BB2" w14:textId="77777777" w:rsidR="00A13EB3" w:rsidRPr="00E35706" w:rsidRDefault="00A13EB3" w:rsidP="002162FB">
            <w:pPr>
              <w:pStyle w:val="acctcolumnheading"/>
              <w:spacing w:after="0" w:line="240" w:lineRule="auto"/>
              <w:rPr>
                <w:szCs w:val="22"/>
              </w:rPr>
            </w:pPr>
          </w:p>
        </w:tc>
        <w:tc>
          <w:tcPr>
            <w:tcW w:w="1079" w:type="dxa"/>
            <w:vAlign w:val="bottom"/>
            <w:hideMark/>
          </w:tcPr>
          <w:p w14:paraId="2E4526B3" w14:textId="77777777" w:rsidR="00A13EB3" w:rsidRPr="00E35706" w:rsidRDefault="00A13EB3" w:rsidP="002162FB">
            <w:pPr>
              <w:pStyle w:val="acctcolumnheading"/>
              <w:spacing w:after="0" w:line="240" w:lineRule="auto"/>
              <w:ind w:left="-79" w:right="-79"/>
              <w:rPr>
                <w:szCs w:val="22"/>
              </w:rPr>
            </w:pPr>
            <w:r w:rsidRPr="00E35706">
              <w:rPr>
                <w:szCs w:val="22"/>
              </w:rPr>
              <w:t>Level 1</w:t>
            </w:r>
          </w:p>
        </w:tc>
        <w:tc>
          <w:tcPr>
            <w:tcW w:w="185" w:type="dxa"/>
            <w:vAlign w:val="bottom"/>
          </w:tcPr>
          <w:p w14:paraId="2DEA5E3F" w14:textId="77777777" w:rsidR="00A13EB3" w:rsidRPr="00E35706" w:rsidRDefault="00A13EB3" w:rsidP="002162FB">
            <w:pPr>
              <w:pStyle w:val="acctcolumnheading"/>
              <w:spacing w:after="0" w:line="240" w:lineRule="auto"/>
              <w:rPr>
                <w:szCs w:val="22"/>
              </w:rPr>
            </w:pPr>
          </w:p>
        </w:tc>
        <w:tc>
          <w:tcPr>
            <w:tcW w:w="1074" w:type="dxa"/>
            <w:vAlign w:val="bottom"/>
            <w:hideMark/>
          </w:tcPr>
          <w:p w14:paraId="132E59BA" w14:textId="77777777" w:rsidR="00A13EB3" w:rsidRPr="00E35706" w:rsidRDefault="00A13EB3" w:rsidP="002162FB">
            <w:pPr>
              <w:pStyle w:val="acctcolumnheading"/>
              <w:spacing w:after="0" w:line="240" w:lineRule="auto"/>
              <w:ind w:left="-79" w:right="-79"/>
              <w:rPr>
                <w:szCs w:val="22"/>
              </w:rPr>
            </w:pPr>
            <w:r w:rsidRPr="00E35706">
              <w:rPr>
                <w:szCs w:val="22"/>
              </w:rPr>
              <w:t>Level 2</w:t>
            </w:r>
          </w:p>
        </w:tc>
        <w:tc>
          <w:tcPr>
            <w:tcW w:w="184" w:type="dxa"/>
            <w:vAlign w:val="bottom"/>
          </w:tcPr>
          <w:p w14:paraId="7434E8F1" w14:textId="77777777" w:rsidR="00A13EB3" w:rsidRPr="00E35706" w:rsidRDefault="00A13EB3" w:rsidP="002162FB">
            <w:pPr>
              <w:pStyle w:val="acctcolumnheading"/>
              <w:spacing w:after="0" w:line="240" w:lineRule="auto"/>
              <w:rPr>
                <w:szCs w:val="22"/>
              </w:rPr>
            </w:pPr>
          </w:p>
        </w:tc>
        <w:tc>
          <w:tcPr>
            <w:tcW w:w="1075" w:type="dxa"/>
            <w:vAlign w:val="bottom"/>
            <w:hideMark/>
          </w:tcPr>
          <w:p w14:paraId="2CD9647B" w14:textId="77777777" w:rsidR="00A13EB3" w:rsidRPr="00E35706" w:rsidRDefault="00A13EB3" w:rsidP="002162FB">
            <w:pPr>
              <w:pStyle w:val="acctcolumnheading"/>
              <w:spacing w:after="0" w:line="240" w:lineRule="auto"/>
              <w:ind w:left="-79" w:right="-79"/>
              <w:rPr>
                <w:szCs w:val="22"/>
              </w:rPr>
            </w:pPr>
            <w:r w:rsidRPr="00E35706">
              <w:rPr>
                <w:szCs w:val="22"/>
              </w:rPr>
              <w:t>Level 3</w:t>
            </w:r>
          </w:p>
        </w:tc>
        <w:tc>
          <w:tcPr>
            <w:tcW w:w="178" w:type="dxa"/>
            <w:vAlign w:val="bottom"/>
          </w:tcPr>
          <w:p w14:paraId="2AF09123" w14:textId="77777777" w:rsidR="00A13EB3" w:rsidRPr="00E35706" w:rsidRDefault="00A13EB3" w:rsidP="002162FB">
            <w:pPr>
              <w:pStyle w:val="acctcolumnheading"/>
              <w:spacing w:after="0" w:line="240" w:lineRule="auto"/>
              <w:ind w:left="-79" w:right="-79"/>
              <w:rPr>
                <w:szCs w:val="22"/>
              </w:rPr>
            </w:pPr>
          </w:p>
        </w:tc>
        <w:tc>
          <w:tcPr>
            <w:tcW w:w="1086" w:type="dxa"/>
            <w:vAlign w:val="bottom"/>
            <w:hideMark/>
          </w:tcPr>
          <w:p w14:paraId="69FCA602" w14:textId="77777777" w:rsidR="00A13EB3" w:rsidRPr="00E35706" w:rsidRDefault="00A13EB3" w:rsidP="002162FB">
            <w:pPr>
              <w:pStyle w:val="acctcolumnheading"/>
              <w:spacing w:after="0" w:line="240" w:lineRule="auto"/>
              <w:ind w:left="-79" w:right="-79"/>
              <w:rPr>
                <w:szCs w:val="22"/>
              </w:rPr>
            </w:pPr>
            <w:r w:rsidRPr="00E35706">
              <w:rPr>
                <w:szCs w:val="22"/>
              </w:rPr>
              <w:t>Total</w:t>
            </w:r>
          </w:p>
        </w:tc>
      </w:tr>
      <w:tr w:rsidR="00A13EB3" w:rsidRPr="00E35706" w14:paraId="3D6B8B5B" w14:textId="77777777" w:rsidTr="002162FB">
        <w:trPr>
          <w:cantSplit/>
          <w:trHeight w:val="60"/>
          <w:tblHeader/>
        </w:trPr>
        <w:tc>
          <w:tcPr>
            <w:tcW w:w="2876" w:type="dxa"/>
            <w:vAlign w:val="bottom"/>
          </w:tcPr>
          <w:p w14:paraId="7C4B5B65" w14:textId="77777777" w:rsidR="00A13EB3" w:rsidRPr="00E35706" w:rsidRDefault="00A13EB3" w:rsidP="002162FB">
            <w:pPr>
              <w:tabs>
                <w:tab w:val="left" w:pos="100"/>
              </w:tabs>
              <w:spacing w:line="240" w:lineRule="auto"/>
              <w:ind w:left="100" w:hanging="100"/>
              <w:rPr>
                <w:rFonts w:ascii="Times New Roman" w:hAnsi="Times New Roman"/>
                <w:b/>
                <w:bCs/>
                <w:i/>
                <w:iCs/>
                <w:sz w:val="22"/>
                <w:szCs w:val="22"/>
              </w:rPr>
            </w:pPr>
          </w:p>
        </w:tc>
        <w:tc>
          <w:tcPr>
            <w:tcW w:w="6394" w:type="dxa"/>
            <w:gridSpan w:val="9"/>
          </w:tcPr>
          <w:p w14:paraId="71FE2202" w14:textId="77777777" w:rsidR="00A13EB3" w:rsidRPr="00E35706" w:rsidRDefault="00A13EB3" w:rsidP="002162FB">
            <w:pPr>
              <w:tabs>
                <w:tab w:val="left" w:pos="100"/>
              </w:tabs>
              <w:spacing w:line="240" w:lineRule="auto"/>
              <w:ind w:left="100" w:hanging="100"/>
              <w:jc w:val="center"/>
              <w:rPr>
                <w:rFonts w:ascii="Times New Roman" w:hAnsi="Times New Roman"/>
                <w:i/>
                <w:iCs/>
                <w:sz w:val="22"/>
                <w:szCs w:val="22"/>
              </w:rPr>
            </w:pPr>
            <w:r w:rsidRPr="00E35706">
              <w:rPr>
                <w:rFonts w:ascii="Times New Roman" w:hAnsi="Times New Roman"/>
                <w:i/>
                <w:iCs/>
                <w:sz w:val="22"/>
                <w:szCs w:val="22"/>
              </w:rPr>
              <w:t>(in thousand Baht)</w:t>
            </w:r>
          </w:p>
        </w:tc>
      </w:tr>
      <w:tr w:rsidR="00A13EB3" w:rsidRPr="00E35706" w14:paraId="126E8D86" w14:textId="77777777" w:rsidTr="002162FB">
        <w:trPr>
          <w:cantSplit/>
          <w:trHeight w:val="60"/>
        </w:trPr>
        <w:tc>
          <w:tcPr>
            <w:tcW w:w="2876" w:type="dxa"/>
            <w:vAlign w:val="bottom"/>
          </w:tcPr>
          <w:p w14:paraId="61CDF9CC" w14:textId="0C894C9E" w:rsidR="00A13EB3" w:rsidRPr="00E35706" w:rsidRDefault="00A13EB3" w:rsidP="002162FB">
            <w:pPr>
              <w:tabs>
                <w:tab w:val="left" w:pos="100"/>
              </w:tabs>
              <w:spacing w:line="240" w:lineRule="auto"/>
              <w:ind w:left="100" w:hanging="100"/>
              <w:rPr>
                <w:rFonts w:ascii="Times New Roman" w:hAnsi="Times New Roman"/>
                <w:b/>
                <w:bCs/>
                <w:i/>
                <w:iCs/>
                <w:sz w:val="22"/>
                <w:szCs w:val="22"/>
              </w:rPr>
            </w:pPr>
            <w:r w:rsidRPr="00E35706">
              <w:rPr>
                <w:rFonts w:ascii="Times New Roman" w:hAnsi="Times New Roman"/>
                <w:b/>
                <w:bCs/>
                <w:i/>
                <w:iCs/>
                <w:sz w:val="22"/>
                <w:szCs w:val="22"/>
              </w:rPr>
              <w:t xml:space="preserve">At </w:t>
            </w:r>
            <w:r w:rsidR="00841328" w:rsidRPr="00E35706">
              <w:rPr>
                <w:rFonts w:ascii="Times New Roman" w:hAnsi="Times New Roman"/>
                <w:b/>
                <w:bCs/>
                <w:i/>
                <w:iCs/>
                <w:sz w:val="22"/>
                <w:szCs w:val="22"/>
              </w:rPr>
              <w:t>30 June</w:t>
            </w:r>
            <w:r w:rsidR="00BB3C95" w:rsidRPr="00E35706">
              <w:rPr>
                <w:rFonts w:ascii="Times New Roman" w:hAnsi="Times New Roman"/>
                <w:b/>
                <w:bCs/>
                <w:i/>
                <w:iCs/>
                <w:sz w:val="22"/>
                <w:szCs w:val="22"/>
              </w:rPr>
              <w:t xml:space="preserve"> 202</w:t>
            </w:r>
            <w:r w:rsidR="0048561D" w:rsidRPr="00E35706">
              <w:rPr>
                <w:rFonts w:ascii="Times New Roman" w:hAnsi="Times New Roman"/>
                <w:b/>
                <w:bCs/>
                <w:i/>
                <w:iCs/>
                <w:sz w:val="22"/>
                <w:szCs w:val="22"/>
              </w:rPr>
              <w:t>6</w:t>
            </w:r>
          </w:p>
        </w:tc>
        <w:tc>
          <w:tcPr>
            <w:tcW w:w="6394" w:type="dxa"/>
            <w:gridSpan w:val="9"/>
          </w:tcPr>
          <w:p w14:paraId="35F4FBD9" w14:textId="77777777" w:rsidR="00A13EB3" w:rsidRPr="00E35706" w:rsidRDefault="00A13EB3" w:rsidP="002162FB">
            <w:pPr>
              <w:tabs>
                <w:tab w:val="left" w:pos="100"/>
              </w:tabs>
              <w:spacing w:line="240" w:lineRule="auto"/>
              <w:ind w:left="100" w:hanging="100"/>
              <w:jc w:val="center"/>
              <w:rPr>
                <w:rFonts w:ascii="Times New Roman" w:hAnsi="Times New Roman"/>
                <w:i/>
                <w:iCs/>
                <w:sz w:val="22"/>
                <w:szCs w:val="22"/>
              </w:rPr>
            </w:pPr>
          </w:p>
        </w:tc>
      </w:tr>
      <w:tr w:rsidR="00A13EB3" w:rsidRPr="00E35706" w14:paraId="4B93CEFB" w14:textId="77777777" w:rsidTr="002162FB">
        <w:trPr>
          <w:cantSplit/>
        </w:trPr>
        <w:tc>
          <w:tcPr>
            <w:tcW w:w="2876" w:type="dxa"/>
            <w:hideMark/>
          </w:tcPr>
          <w:p w14:paraId="3638116A" w14:textId="77777777" w:rsidR="00A13EB3" w:rsidRPr="00E35706" w:rsidRDefault="00A13EB3" w:rsidP="002162FB">
            <w:pPr>
              <w:tabs>
                <w:tab w:val="left" w:pos="100"/>
              </w:tabs>
              <w:spacing w:line="240" w:lineRule="auto"/>
              <w:ind w:left="100" w:hanging="100"/>
              <w:rPr>
                <w:rFonts w:ascii="Times New Roman" w:hAnsi="Times New Roman"/>
                <w:b/>
                <w:bCs/>
                <w:i/>
                <w:iCs/>
                <w:sz w:val="22"/>
                <w:szCs w:val="22"/>
              </w:rPr>
            </w:pPr>
            <w:r w:rsidRPr="00E35706">
              <w:rPr>
                <w:rFonts w:ascii="Times New Roman" w:hAnsi="Times New Roman"/>
                <w:b/>
                <w:bCs/>
                <w:i/>
                <w:iCs/>
                <w:sz w:val="22"/>
                <w:szCs w:val="22"/>
              </w:rPr>
              <w:t>Financial assets</w:t>
            </w:r>
          </w:p>
        </w:tc>
        <w:tc>
          <w:tcPr>
            <w:tcW w:w="1353" w:type="dxa"/>
          </w:tcPr>
          <w:p w14:paraId="2000F124" w14:textId="77777777" w:rsidR="00A13EB3" w:rsidRPr="00E35706" w:rsidRDefault="00A13EB3" w:rsidP="002162FB">
            <w:pPr>
              <w:pStyle w:val="acctfourfigures"/>
              <w:spacing w:line="240" w:lineRule="auto"/>
              <w:jc w:val="center"/>
              <w:rPr>
                <w:szCs w:val="22"/>
              </w:rPr>
            </w:pPr>
          </w:p>
        </w:tc>
        <w:tc>
          <w:tcPr>
            <w:tcW w:w="180" w:type="dxa"/>
            <w:vAlign w:val="bottom"/>
          </w:tcPr>
          <w:p w14:paraId="5F2FBF8D" w14:textId="77777777" w:rsidR="00A13EB3" w:rsidRPr="00E35706" w:rsidRDefault="00A13EB3" w:rsidP="002162FB">
            <w:pPr>
              <w:pStyle w:val="acctfourfigures"/>
              <w:spacing w:line="240" w:lineRule="auto"/>
              <w:jc w:val="center"/>
              <w:rPr>
                <w:szCs w:val="22"/>
              </w:rPr>
            </w:pPr>
          </w:p>
        </w:tc>
        <w:tc>
          <w:tcPr>
            <w:tcW w:w="1079" w:type="dxa"/>
            <w:vAlign w:val="bottom"/>
          </w:tcPr>
          <w:p w14:paraId="45D47D62" w14:textId="77777777" w:rsidR="00A13EB3" w:rsidRPr="00E35706" w:rsidRDefault="00A13EB3" w:rsidP="002162FB">
            <w:pPr>
              <w:pStyle w:val="acctfourfigures"/>
              <w:spacing w:line="240" w:lineRule="auto"/>
              <w:jc w:val="center"/>
              <w:rPr>
                <w:szCs w:val="22"/>
              </w:rPr>
            </w:pPr>
          </w:p>
        </w:tc>
        <w:tc>
          <w:tcPr>
            <w:tcW w:w="185" w:type="dxa"/>
            <w:vAlign w:val="bottom"/>
          </w:tcPr>
          <w:p w14:paraId="03DAE76E" w14:textId="77777777" w:rsidR="00A13EB3" w:rsidRPr="00E35706" w:rsidRDefault="00A13EB3" w:rsidP="002162FB">
            <w:pPr>
              <w:pStyle w:val="acctfourfigures"/>
              <w:spacing w:line="240" w:lineRule="auto"/>
              <w:jc w:val="center"/>
              <w:rPr>
                <w:szCs w:val="22"/>
              </w:rPr>
            </w:pPr>
          </w:p>
        </w:tc>
        <w:tc>
          <w:tcPr>
            <w:tcW w:w="1074" w:type="dxa"/>
            <w:vAlign w:val="bottom"/>
          </w:tcPr>
          <w:p w14:paraId="7FED1DBB" w14:textId="77777777" w:rsidR="00A13EB3" w:rsidRPr="00E35706" w:rsidRDefault="00A13EB3" w:rsidP="002162FB">
            <w:pPr>
              <w:pStyle w:val="acctfourfigures"/>
              <w:spacing w:line="240" w:lineRule="auto"/>
              <w:jc w:val="center"/>
              <w:rPr>
                <w:szCs w:val="22"/>
              </w:rPr>
            </w:pPr>
          </w:p>
        </w:tc>
        <w:tc>
          <w:tcPr>
            <w:tcW w:w="184" w:type="dxa"/>
            <w:vAlign w:val="bottom"/>
          </w:tcPr>
          <w:p w14:paraId="469A86AB" w14:textId="77777777" w:rsidR="00A13EB3" w:rsidRPr="00E35706" w:rsidRDefault="00A13EB3" w:rsidP="002162FB">
            <w:pPr>
              <w:pStyle w:val="acctfourfigures"/>
              <w:spacing w:line="240" w:lineRule="auto"/>
              <w:jc w:val="center"/>
              <w:rPr>
                <w:szCs w:val="22"/>
              </w:rPr>
            </w:pPr>
          </w:p>
        </w:tc>
        <w:tc>
          <w:tcPr>
            <w:tcW w:w="1075" w:type="dxa"/>
            <w:vAlign w:val="bottom"/>
          </w:tcPr>
          <w:p w14:paraId="312D3227" w14:textId="77777777" w:rsidR="00A13EB3" w:rsidRPr="00E35706" w:rsidRDefault="00A13EB3" w:rsidP="002162FB">
            <w:pPr>
              <w:pStyle w:val="acctfourfigures"/>
              <w:spacing w:line="240" w:lineRule="auto"/>
              <w:jc w:val="center"/>
              <w:rPr>
                <w:szCs w:val="22"/>
              </w:rPr>
            </w:pPr>
          </w:p>
        </w:tc>
        <w:tc>
          <w:tcPr>
            <w:tcW w:w="178" w:type="dxa"/>
          </w:tcPr>
          <w:p w14:paraId="2DE9C874" w14:textId="77777777" w:rsidR="00A13EB3" w:rsidRPr="00E35706" w:rsidRDefault="00A13EB3" w:rsidP="002162FB">
            <w:pPr>
              <w:pStyle w:val="acctfourfigures"/>
              <w:spacing w:line="240" w:lineRule="auto"/>
              <w:jc w:val="center"/>
              <w:rPr>
                <w:szCs w:val="22"/>
              </w:rPr>
            </w:pPr>
          </w:p>
        </w:tc>
        <w:tc>
          <w:tcPr>
            <w:tcW w:w="1086" w:type="dxa"/>
          </w:tcPr>
          <w:p w14:paraId="7CBBCC26" w14:textId="77777777" w:rsidR="00A13EB3" w:rsidRPr="00E35706" w:rsidRDefault="00A13EB3" w:rsidP="002162FB">
            <w:pPr>
              <w:pStyle w:val="acctfourfigures"/>
              <w:spacing w:line="240" w:lineRule="auto"/>
              <w:jc w:val="center"/>
              <w:rPr>
                <w:szCs w:val="22"/>
              </w:rPr>
            </w:pPr>
          </w:p>
        </w:tc>
      </w:tr>
      <w:tr w:rsidR="00A13EB3" w:rsidRPr="00E35706" w14:paraId="6C47901F" w14:textId="77777777" w:rsidTr="007C5B7F">
        <w:trPr>
          <w:cantSplit/>
        </w:trPr>
        <w:tc>
          <w:tcPr>
            <w:tcW w:w="2876" w:type="dxa"/>
          </w:tcPr>
          <w:p w14:paraId="007852B9" w14:textId="77777777" w:rsidR="00A13EB3" w:rsidRPr="00E35706" w:rsidRDefault="00A13EB3" w:rsidP="002162FB">
            <w:pPr>
              <w:tabs>
                <w:tab w:val="left" w:pos="100"/>
              </w:tabs>
              <w:spacing w:line="240" w:lineRule="auto"/>
              <w:ind w:left="100" w:hanging="100"/>
              <w:rPr>
                <w:rFonts w:ascii="Times New Roman" w:hAnsi="Times New Roman"/>
                <w:sz w:val="22"/>
                <w:szCs w:val="22"/>
              </w:rPr>
            </w:pPr>
            <w:r w:rsidRPr="00E35706">
              <w:rPr>
                <w:rFonts w:ascii="Times New Roman" w:hAnsi="Times New Roman"/>
                <w:sz w:val="22"/>
                <w:szCs w:val="22"/>
              </w:rPr>
              <w:t>Other financial assets:</w:t>
            </w:r>
          </w:p>
        </w:tc>
        <w:tc>
          <w:tcPr>
            <w:tcW w:w="1353" w:type="dxa"/>
            <w:vAlign w:val="bottom"/>
          </w:tcPr>
          <w:p w14:paraId="230A2706" w14:textId="77777777" w:rsidR="00A13EB3" w:rsidRPr="00E35706" w:rsidRDefault="00A13EB3" w:rsidP="002162FB">
            <w:pPr>
              <w:pStyle w:val="acctfourfigures"/>
              <w:spacing w:line="240" w:lineRule="auto"/>
              <w:jc w:val="center"/>
              <w:rPr>
                <w:szCs w:val="22"/>
              </w:rPr>
            </w:pPr>
          </w:p>
        </w:tc>
        <w:tc>
          <w:tcPr>
            <w:tcW w:w="180" w:type="dxa"/>
            <w:vAlign w:val="bottom"/>
          </w:tcPr>
          <w:p w14:paraId="5787E446" w14:textId="77777777" w:rsidR="00A13EB3" w:rsidRPr="00E35706" w:rsidRDefault="00A13EB3" w:rsidP="002162FB">
            <w:pPr>
              <w:pStyle w:val="acctfourfigures"/>
              <w:spacing w:line="240" w:lineRule="auto"/>
              <w:jc w:val="center"/>
              <w:rPr>
                <w:szCs w:val="22"/>
              </w:rPr>
            </w:pPr>
          </w:p>
        </w:tc>
        <w:tc>
          <w:tcPr>
            <w:tcW w:w="1079" w:type="dxa"/>
            <w:vAlign w:val="bottom"/>
          </w:tcPr>
          <w:p w14:paraId="134D47A2" w14:textId="77777777" w:rsidR="00A13EB3" w:rsidRPr="00E35706" w:rsidRDefault="00A13EB3" w:rsidP="002162FB">
            <w:pPr>
              <w:pStyle w:val="acctfourfigures"/>
              <w:spacing w:line="240" w:lineRule="auto"/>
              <w:jc w:val="center"/>
              <w:rPr>
                <w:szCs w:val="22"/>
              </w:rPr>
            </w:pPr>
          </w:p>
        </w:tc>
        <w:tc>
          <w:tcPr>
            <w:tcW w:w="185" w:type="dxa"/>
            <w:vAlign w:val="bottom"/>
          </w:tcPr>
          <w:p w14:paraId="16C1C6C1" w14:textId="77777777" w:rsidR="00A13EB3" w:rsidRPr="00E35706" w:rsidRDefault="00A13EB3" w:rsidP="002162FB">
            <w:pPr>
              <w:pStyle w:val="acctfourfigures"/>
              <w:spacing w:line="240" w:lineRule="auto"/>
              <w:jc w:val="center"/>
              <w:rPr>
                <w:szCs w:val="22"/>
              </w:rPr>
            </w:pPr>
          </w:p>
        </w:tc>
        <w:tc>
          <w:tcPr>
            <w:tcW w:w="1074" w:type="dxa"/>
            <w:vAlign w:val="bottom"/>
          </w:tcPr>
          <w:p w14:paraId="22F296BB" w14:textId="77777777" w:rsidR="00A13EB3" w:rsidRPr="00E35706" w:rsidRDefault="00A13EB3" w:rsidP="002162FB">
            <w:pPr>
              <w:pStyle w:val="acctfourfigures"/>
              <w:spacing w:line="240" w:lineRule="auto"/>
              <w:jc w:val="center"/>
              <w:rPr>
                <w:szCs w:val="22"/>
              </w:rPr>
            </w:pPr>
          </w:p>
        </w:tc>
        <w:tc>
          <w:tcPr>
            <w:tcW w:w="184" w:type="dxa"/>
            <w:vAlign w:val="bottom"/>
          </w:tcPr>
          <w:p w14:paraId="4F8D5BC0" w14:textId="77777777" w:rsidR="00A13EB3" w:rsidRPr="00E35706" w:rsidRDefault="00A13EB3" w:rsidP="002162FB">
            <w:pPr>
              <w:pStyle w:val="acctfourfigures"/>
              <w:spacing w:line="240" w:lineRule="auto"/>
              <w:jc w:val="center"/>
              <w:rPr>
                <w:szCs w:val="22"/>
              </w:rPr>
            </w:pPr>
          </w:p>
        </w:tc>
        <w:tc>
          <w:tcPr>
            <w:tcW w:w="1075" w:type="dxa"/>
            <w:vAlign w:val="bottom"/>
          </w:tcPr>
          <w:p w14:paraId="7D05AA17" w14:textId="77777777" w:rsidR="00A13EB3" w:rsidRPr="00E35706" w:rsidRDefault="00A13EB3" w:rsidP="002162FB">
            <w:pPr>
              <w:pStyle w:val="acctfourfigures"/>
              <w:spacing w:line="240" w:lineRule="auto"/>
              <w:jc w:val="center"/>
              <w:rPr>
                <w:szCs w:val="22"/>
              </w:rPr>
            </w:pPr>
          </w:p>
        </w:tc>
        <w:tc>
          <w:tcPr>
            <w:tcW w:w="178" w:type="dxa"/>
            <w:vAlign w:val="bottom"/>
          </w:tcPr>
          <w:p w14:paraId="5D5B3049" w14:textId="77777777" w:rsidR="00A13EB3" w:rsidRPr="00E35706" w:rsidRDefault="00A13EB3" w:rsidP="002162FB">
            <w:pPr>
              <w:pStyle w:val="acctfourfigures"/>
              <w:spacing w:line="240" w:lineRule="auto"/>
              <w:jc w:val="center"/>
              <w:rPr>
                <w:szCs w:val="22"/>
              </w:rPr>
            </w:pPr>
          </w:p>
        </w:tc>
        <w:tc>
          <w:tcPr>
            <w:tcW w:w="1086" w:type="dxa"/>
            <w:vAlign w:val="bottom"/>
          </w:tcPr>
          <w:p w14:paraId="0E584B25" w14:textId="77777777" w:rsidR="00A13EB3" w:rsidRPr="00E35706" w:rsidRDefault="00A13EB3" w:rsidP="002162FB">
            <w:pPr>
              <w:pStyle w:val="acctfourfigures"/>
              <w:spacing w:line="240" w:lineRule="auto"/>
              <w:jc w:val="center"/>
              <w:rPr>
                <w:szCs w:val="22"/>
              </w:rPr>
            </w:pPr>
          </w:p>
        </w:tc>
      </w:tr>
      <w:tr w:rsidR="00E91407" w:rsidRPr="00E35706" w14:paraId="6422EDC7" w14:textId="77777777" w:rsidTr="007C5B7F">
        <w:trPr>
          <w:cantSplit/>
        </w:trPr>
        <w:tc>
          <w:tcPr>
            <w:tcW w:w="2876" w:type="dxa"/>
          </w:tcPr>
          <w:p w14:paraId="1070F29F" w14:textId="77777777" w:rsidR="00E91407" w:rsidRPr="00E35706" w:rsidRDefault="00E91407" w:rsidP="00E91407">
            <w:pPr>
              <w:tabs>
                <w:tab w:val="clear" w:pos="227"/>
                <w:tab w:val="clear" w:pos="454"/>
                <w:tab w:val="left" w:pos="100"/>
                <w:tab w:val="left" w:pos="369"/>
                <w:tab w:val="left" w:pos="459"/>
              </w:tabs>
              <w:spacing w:line="240" w:lineRule="auto"/>
              <w:ind w:left="369" w:hanging="180"/>
              <w:rPr>
                <w:rFonts w:ascii="Times New Roman" w:hAnsi="Times New Roman"/>
                <w:sz w:val="22"/>
                <w:szCs w:val="22"/>
              </w:rPr>
            </w:pPr>
            <w:r w:rsidRPr="00E35706">
              <w:rPr>
                <w:rFonts w:ascii="Times New Roman" w:hAnsi="Times New Roman"/>
                <w:sz w:val="22"/>
                <w:szCs w:val="22"/>
              </w:rPr>
              <w:t>Investment in equity instruments</w:t>
            </w:r>
          </w:p>
        </w:tc>
        <w:tc>
          <w:tcPr>
            <w:tcW w:w="1353" w:type="dxa"/>
            <w:tcBorders>
              <w:bottom w:val="single" w:sz="4" w:space="0" w:color="auto"/>
            </w:tcBorders>
            <w:vAlign w:val="bottom"/>
          </w:tcPr>
          <w:p w14:paraId="58186CE4" w14:textId="6C3AF7BA" w:rsidR="00E91407" w:rsidRPr="00E35706" w:rsidRDefault="004D2FFB" w:rsidP="00E91407">
            <w:pPr>
              <w:pStyle w:val="block"/>
              <w:tabs>
                <w:tab w:val="left" w:pos="822"/>
              </w:tabs>
              <w:spacing w:after="0" w:line="240" w:lineRule="auto"/>
              <w:ind w:left="0" w:right="94"/>
              <w:jc w:val="right"/>
              <w:rPr>
                <w:szCs w:val="22"/>
              </w:rPr>
            </w:pPr>
            <w:r w:rsidRPr="00E35706">
              <w:rPr>
                <w:szCs w:val="22"/>
              </w:rPr>
              <w:t>616</w:t>
            </w:r>
          </w:p>
        </w:tc>
        <w:tc>
          <w:tcPr>
            <w:tcW w:w="180" w:type="dxa"/>
            <w:vAlign w:val="bottom"/>
          </w:tcPr>
          <w:p w14:paraId="3C164A55" w14:textId="77777777" w:rsidR="00E91407" w:rsidRPr="00E35706" w:rsidRDefault="00E91407" w:rsidP="00E91407">
            <w:pPr>
              <w:pStyle w:val="acctfourfigures"/>
              <w:spacing w:line="240" w:lineRule="auto"/>
              <w:jc w:val="right"/>
              <w:rPr>
                <w:szCs w:val="22"/>
                <w:lang w:val="en-US" w:bidi="th-TH"/>
              </w:rPr>
            </w:pPr>
          </w:p>
        </w:tc>
        <w:tc>
          <w:tcPr>
            <w:tcW w:w="1079" w:type="dxa"/>
            <w:vAlign w:val="bottom"/>
          </w:tcPr>
          <w:p w14:paraId="3E2E811C" w14:textId="16F5BE33" w:rsidR="00E91407" w:rsidRPr="00E35706" w:rsidRDefault="004D2FFB" w:rsidP="004D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ascii="Times New Roman" w:hAnsi="Times New Roman"/>
                <w:sz w:val="22"/>
                <w:szCs w:val="22"/>
              </w:rPr>
            </w:pPr>
            <w:r w:rsidRPr="00E35706">
              <w:rPr>
                <w:rFonts w:ascii="Times New Roman" w:hAnsi="Times New Roman"/>
                <w:sz w:val="22"/>
                <w:szCs w:val="22"/>
              </w:rPr>
              <w:t>-</w:t>
            </w:r>
          </w:p>
        </w:tc>
        <w:tc>
          <w:tcPr>
            <w:tcW w:w="185" w:type="dxa"/>
            <w:vAlign w:val="bottom"/>
          </w:tcPr>
          <w:p w14:paraId="191BEE09" w14:textId="77777777" w:rsidR="00E91407" w:rsidRPr="00E35706" w:rsidRDefault="00E91407" w:rsidP="00E91407">
            <w:pPr>
              <w:pStyle w:val="acctfourfigures"/>
              <w:spacing w:line="240" w:lineRule="auto"/>
              <w:jc w:val="center"/>
              <w:rPr>
                <w:szCs w:val="22"/>
                <w:lang w:val="en-US" w:bidi="th-TH"/>
              </w:rPr>
            </w:pPr>
          </w:p>
        </w:tc>
        <w:tc>
          <w:tcPr>
            <w:tcW w:w="1074" w:type="dxa"/>
            <w:vAlign w:val="bottom"/>
          </w:tcPr>
          <w:p w14:paraId="5F878118" w14:textId="6C8E6BCA" w:rsidR="00E91407" w:rsidRPr="00E35706" w:rsidRDefault="004D2FFB" w:rsidP="004D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ascii="Times New Roman" w:hAnsi="Times New Roman"/>
                <w:sz w:val="22"/>
                <w:szCs w:val="22"/>
              </w:rPr>
            </w:pPr>
            <w:r w:rsidRPr="00E35706">
              <w:rPr>
                <w:rFonts w:ascii="Times New Roman" w:hAnsi="Times New Roman"/>
                <w:sz w:val="22"/>
                <w:szCs w:val="22"/>
              </w:rPr>
              <w:t>-</w:t>
            </w:r>
          </w:p>
        </w:tc>
        <w:tc>
          <w:tcPr>
            <w:tcW w:w="184" w:type="dxa"/>
            <w:vAlign w:val="bottom"/>
          </w:tcPr>
          <w:p w14:paraId="6C706DE7" w14:textId="77777777" w:rsidR="00E91407" w:rsidRPr="00E35706" w:rsidRDefault="00E91407" w:rsidP="00E91407">
            <w:pPr>
              <w:pStyle w:val="acctfourfigures"/>
              <w:spacing w:line="240" w:lineRule="auto"/>
              <w:jc w:val="right"/>
              <w:rPr>
                <w:szCs w:val="22"/>
                <w:lang w:val="en-US" w:bidi="th-TH"/>
              </w:rPr>
            </w:pPr>
          </w:p>
        </w:tc>
        <w:tc>
          <w:tcPr>
            <w:tcW w:w="1075" w:type="dxa"/>
            <w:vAlign w:val="bottom"/>
          </w:tcPr>
          <w:p w14:paraId="30351E3F" w14:textId="14183EAC" w:rsidR="00E91407" w:rsidRPr="00E35706" w:rsidRDefault="004D2FFB" w:rsidP="00E91407">
            <w:pPr>
              <w:pStyle w:val="block"/>
              <w:tabs>
                <w:tab w:val="left" w:pos="822"/>
              </w:tabs>
              <w:spacing w:after="0" w:line="240" w:lineRule="auto"/>
              <w:ind w:left="0" w:right="94"/>
              <w:jc w:val="right"/>
              <w:rPr>
                <w:szCs w:val="22"/>
              </w:rPr>
            </w:pPr>
            <w:r w:rsidRPr="00E35706">
              <w:rPr>
                <w:szCs w:val="22"/>
              </w:rPr>
              <w:t>616</w:t>
            </w:r>
          </w:p>
        </w:tc>
        <w:tc>
          <w:tcPr>
            <w:tcW w:w="178" w:type="dxa"/>
            <w:vAlign w:val="bottom"/>
          </w:tcPr>
          <w:p w14:paraId="00D61CF3" w14:textId="77777777" w:rsidR="00E91407" w:rsidRPr="00E35706" w:rsidRDefault="00E91407" w:rsidP="00E91407">
            <w:pPr>
              <w:pStyle w:val="acctfourfigures"/>
              <w:spacing w:line="240" w:lineRule="auto"/>
              <w:jc w:val="right"/>
              <w:rPr>
                <w:szCs w:val="22"/>
                <w:lang w:val="en-US" w:bidi="th-TH"/>
              </w:rPr>
            </w:pPr>
          </w:p>
        </w:tc>
        <w:tc>
          <w:tcPr>
            <w:tcW w:w="1086" w:type="dxa"/>
            <w:vAlign w:val="bottom"/>
          </w:tcPr>
          <w:p w14:paraId="31214363" w14:textId="18CBD181" w:rsidR="00E91407" w:rsidRPr="00E35706" w:rsidRDefault="004D2FFB" w:rsidP="004C03CB">
            <w:pPr>
              <w:pStyle w:val="block"/>
              <w:tabs>
                <w:tab w:val="left" w:pos="822"/>
              </w:tabs>
              <w:spacing w:after="0" w:line="240" w:lineRule="exact"/>
              <w:ind w:left="0" w:right="94"/>
              <w:jc w:val="right"/>
              <w:rPr>
                <w:szCs w:val="22"/>
                <w:lang w:bidi="th-TH"/>
              </w:rPr>
            </w:pPr>
            <w:r w:rsidRPr="00E35706">
              <w:rPr>
                <w:szCs w:val="22"/>
                <w:lang w:bidi="th-TH"/>
              </w:rPr>
              <w:t>616</w:t>
            </w:r>
          </w:p>
        </w:tc>
      </w:tr>
      <w:tr w:rsidR="00E91407" w:rsidRPr="00E35706" w14:paraId="20F2276C" w14:textId="77777777" w:rsidTr="007C5B7F">
        <w:trPr>
          <w:cantSplit/>
        </w:trPr>
        <w:tc>
          <w:tcPr>
            <w:tcW w:w="2876" w:type="dxa"/>
            <w:hideMark/>
          </w:tcPr>
          <w:p w14:paraId="2B08D535" w14:textId="77777777" w:rsidR="00E91407" w:rsidRPr="00E35706" w:rsidRDefault="00E91407" w:rsidP="00E91407">
            <w:pPr>
              <w:tabs>
                <w:tab w:val="left" w:pos="100"/>
                <w:tab w:val="left" w:pos="190"/>
              </w:tabs>
              <w:spacing w:line="240" w:lineRule="auto"/>
              <w:rPr>
                <w:rFonts w:ascii="Times New Roman" w:hAnsi="Times New Roman"/>
                <w:sz w:val="22"/>
                <w:szCs w:val="22"/>
              </w:rPr>
            </w:pPr>
            <w:r w:rsidRPr="00E35706">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0CE80F40" w14:textId="73D6EAAC" w:rsidR="00E91407" w:rsidRPr="00E35706" w:rsidRDefault="004D2FFB" w:rsidP="00E91407">
            <w:pPr>
              <w:pStyle w:val="block"/>
              <w:tabs>
                <w:tab w:val="left" w:pos="822"/>
              </w:tabs>
              <w:spacing w:after="0" w:line="240" w:lineRule="auto"/>
              <w:ind w:left="0" w:right="94"/>
              <w:jc w:val="right"/>
              <w:rPr>
                <w:b/>
                <w:bCs/>
                <w:szCs w:val="22"/>
              </w:rPr>
            </w:pPr>
            <w:r w:rsidRPr="00E35706">
              <w:rPr>
                <w:b/>
                <w:bCs/>
                <w:szCs w:val="22"/>
              </w:rPr>
              <w:t>616</w:t>
            </w:r>
          </w:p>
        </w:tc>
        <w:tc>
          <w:tcPr>
            <w:tcW w:w="180" w:type="dxa"/>
          </w:tcPr>
          <w:p w14:paraId="3D9DB82E" w14:textId="77777777" w:rsidR="00E91407" w:rsidRPr="00E35706" w:rsidRDefault="00E91407" w:rsidP="00E91407">
            <w:pPr>
              <w:pStyle w:val="acctfourfigures"/>
              <w:spacing w:line="240" w:lineRule="auto"/>
              <w:jc w:val="center"/>
              <w:rPr>
                <w:szCs w:val="22"/>
                <w:lang w:val="en-US" w:bidi="th-TH"/>
              </w:rPr>
            </w:pPr>
          </w:p>
        </w:tc>
        <w:tc>
          <w:tcPr>
            <w:tcW w:w="1079" w:type="dxa"/>
          </w:tcPr>
          <w:p w14:paraId="66AFA3CF" w14:textId="77777777" w:rsidR="00E91407" w:rsidRPr="00E35706" w:rsidRDefault="00E91407" w:rsidP="00E91407">
            <w:pPr>
              <w:pStyle w:val="acctfourfigures"/>
              <w:spacing w:line="240" w:lineRule="auto"/>
              <w:jc w:val="center"/>
              <w:rPr>
                <w:szCs w:val="22"/>
                <w:lang w:val="en-US" w:bidi="th-TH"/>
              </w:rPr>
            </w:pPr>
          </w:p>
        </w:tc>
        <w:tc>
          <w:tcPr>
            <w:tcW w:w="185" w:type="dxa"/>
          </w:tcPr>
          <w:p w14:paraId="7B2C3A00" w14:textId="77777777" w:rsidR="00E91407" w:rsidRPr="00E35706" w:rsidRDefault="00E91407" w:rsidP="00E91407">
            <w:pPr>
              <w:pStyle w:val="acctfourfigures"/>
              <w:spacing w:line="240" w:lineRule="auto"/>
              <w:jc w:val="center"/>
              <w:rPr>
                <w:szCs w:val="22"/>
                <w:lang w:val="en-US" w:bidi="th-TH"/>
              </w:rPr>
            </w:pPr>
          </w:p>
        </w:tc>
        <w:tc>
          <w:tcPr>
            <w:tcW w:w="1074" w:type="dxa"/>
          </w:tcPr>
          <w:p w14:paraId="6ABA113A" w14:textId="77777777" w:rsidR="00E91407" w:rsidRPr="00E35706" w:rsidRDefault="00E91407" w:rsidP="00E91407">
            <w:pPr>
              <w:pStyle w:val="acctfourfigures"/>
              <w:spacing w:line="240" w:lineRule="auto"/>
              <w:jc w:val="center"/>
              <w:rPr>
                <w:szCs w:val="22"/>
                <w:lang w:val="en-US" w:bidi="th-TH"/>
              </w:rPr>
            </w:pPr>
          </w:p>
        </w:tc>
        <w:tc>
          <w:tcPr>
            <w:tcW w:w="184" w:type="dxa"/>
          </w:tcPr>
          <w:p w14:paraId="7F33C864" w14:textId="77777777" w:rsidR="00E91407" w:rsidRPr="00E35706" w:rsidRDefault="00E91407" w:rsidP="00E91407">
            <w:pPr>
              <w:pStyle w:val="acctfourfigures"/>
              <w:spacing w:line="240" w:lineRule="auto"/>
              <w:jc w:val="center"/>
              <w:rPr>
                <w:szCs w:val="22"/>
                <w:lang w:val="en-US" w:bidi="th-TH"/>
              </w:rPr>
            </w:pPr>
          </w:p>
        </w:tc>
        <w:tc>
          <w:tcPr>
            <w:tcW w:w="1075" w:type="dxa"/>
          </w:tcPr>
          <w:p w14:paraId="009B9ADE" w14:textId="77777777" w:rsidR="00E91407" w:rsidRPr="00E35706" w:rsidRDefault="00E91407" w:rsidP="00E91407">
            <w:pPr>
              <w:pStyle w:val="acctfourfigures"/>
              <w:spacing w:line="240" w:lineRule="auto"/>
              <w:jc w:val="center"/>
              <w:rPr>
                <w:szCs w:val="22"/>
                <w:lang w:val="en-US" w:bidi="th-TH"/>
              </w:rPr>
            </w:pPr>
          </w:p>
        </w:tc>
        <w:tc>
          <w:tcPr>
            <w:tcW w:w="178" w:type="dxa"/>
          </w:tcPr>
          <w:p w14:paraId="6C90F7E9" w14:textId="77777777" w:rsidR="00E91407" w:rsidRPr="00E35706" w:rsidRDefault="00E91407" w:rsidP="00E91407">
            <w:pPr>
              <w:pStyle w:val="acctfourfigures"/>
              <w:spacing w:line="240" w:lineRule="auto"/>
              <w:rPr>
                <w:szCs w:val="22"/>
                <w:lang w:val="en-US" w:bidi="th-TH"/>
              </w:rPr>
            </w:pPr>
          </w:p>
        </w:tc>
        <w:tc>
          <w:tcPr>
            <w:tcW w:w="1086" w:type="dxa"/>
          </w:tcPr>
          <w:p w14:paraId="10838781" w14:textId="77777777" w:rsidR="00E91407" w:rsidRPr="00E35706" w:rsidRDefault="00E91407" w:rsidP="004C03CB">
            <w:pPr>
              <w:pStyle w:val="block"/>
              <w:tabs>
                <w:tab w:val="left" w:pos="822"/>
              </w:tabs>
              <w:spacing w:after="0" w:line="240" w:lineRule="exact"/>
              <w:ind w:left="0" w:right="94"/>
              <w:jc w:val="right"/>
              <w:rPr>
                <w:szCs w:val="22"/>
                <w:lang w:bidi="th-TH"/>
              </w:rPr>
            </w:pPr>
          </w:p>
        </w:tc>
      </w:tr>
      <w:tr w:rsidR="007C5B7F" w:rsidRPr="00E35706" w14:paraId="7CD741A4" w14:textId="77777777" w:rsidTr="007C5B7F">
        <w:trPr>
          <w:cantSplit/>
        </w:trPr>
        <w:tc>
          <w:tcPr>
            <w:tcW w:w="2876" w:type="dxa"/>
          </w:tcPr>
          <w:p w14:paraId="519327E4" w14:textId="77777777" w:rsidR="00DA259D" w:rsidRPr="00E35706" w:rsidRDefault="00DA259D" w:rsidP="00E91407">
            <w:pPr>
              <w:tabs>
                <w:tab w:val="left" w:pos="100"/>
                <w:tab w:val="left" w:pos="190"/>
              </w:tabs>
              <w:spacing w:line="240" w:lineRule="auto"/>
              <w:rPr>
                <w:rFonts w:ascii="Times New Roman" w:hAnsi="Times New Roman" w:cstheme="minorBidi"/>
                <w:b/>
                <w:bCs/>
                <w:sz w:val="22"/>
                <w:szCs w:val="22"/>
              </w:rPr>
            </w:pPr>
          </w:p>
          <w:p w14:paraId="3DCE9450" w14:textId="77777777" w:rsidR="00906402" w:rsidRPr="00E35706" w:rsidRDefault="00906402" w:rsidP="00E91407">
            <w:pPr>
              <w:tabs>
                <w:tab w:val="left" w:pos="100"/>
                <w:tab w:val="left" w:pos="190"/>
              </w:tabs>
              <w:spacing w:line="240" w:lineRule="auto"/>
              <w:rPr>
                <w:rFonts w:ascii="Times New Roman" w:hAnsi="Times New Roman" w:cstheme="minorBidi"/>
                <w:b/>
                <w:bCs/>
                <w:sz w:val="22"/>
                <w:szCs w:val="22"/>
              </w:rPr>
            </w:pPr>
          </w:p>
          <w:p w14:paraId="18BD299C" w14:textId="77777777" w:rsidR="00906402" w:rsidRPr="00E35706" w:rsidRDefault="00906402" w:rsidP="00E91407">
            <w:pPr>
              <w:tabs>
                <w:tab w:val="left" w:pos="100"/>
                <w:tab w:val="left" w:pos="190"/>
              </w:tabs>
              <w:spacing w:line="240" w:lineRule="auto"/>
              <w:rPr>
                <w:rFonts w:ascii="Times New Roman" w:hAnsi="Times New Roman" w:cstheme="minorBidi"/>
                <w:b/>
                <w:bCs/>
                <w:sz w:val="22"/>
                <w:szCs w:val="22"/>
              </w:rPr>
            </w:pPr>
          </w:p>
          <w:p w14:paraId="2D465384" w14:textId="77777777" w:rsidR="00DA259D" w:rsidRPr="00E35706" w:rsidRDefault="00DA259D" w:rsidP="00E91407">
            <w:pPr>
              <w:tabs>
                <w:tab w:val="left" w:pos="100"/>
                <w:tab w:val="left" w:pos="190"/>
              </w:tabs>
              <w:spacing w:line="240" w:lineRule="auto"/>
              <w:rPr>
                <w:rFonts w:ascii="Times New Roman" w:hAnsi="Times New Roman" w:cstheme="minorBidi"/>
                <w:b/>
                <w:bCs/>
                <w:sz w:val="22"/>
                <w:szCs w:val="22"/>
              </w:rPr>
            </w:pPr>
          </w:p>
        </w:tc>
        <w:tc>
          <w:tcPr>
            <w:tcW w:w="1353" w:type="dxa"/>
          </w:tcPr>
          <w:p w14:paraId="7DFEC8CA" w14:textId="77777777" w:rsidR="007C5B7F" w:rsidRPr="00E35706" w:rsidRDefault="007C5B7F" w:rsidP="00E91407">
            <w:pPr>
              <w:pStyle w:val="acctfourfigures"/>
              <w:tabs>
                <w:tab w:val="clear" w:pos="765"/>
                <w:tab w:val="decimal" w:pos="1719"/>
              </w:tabs>
              <w:spacing w:line="240" w:lineRule="auto"/>
              <w:ind w:right="98"/>
              <w:jc w:val="center"/>
              <w:rPr>
                <w:b/>
                <w:bCs/>
                <w:szCs w:val="22"/>
                <w:lang w:val="en-US"/>
              </w:rPr>
            </w:pPr>
          </w:p>
        </w:tc>
        <w:tc>
          <w:tcPr>
            <w:tcW w:w="180" w:type="dxa"/>
          </w:tcPr>
          <w:p w14:paraId="3269E56B" w14:textId="77777777" w:rsidR="007C5B7F" w:rsidRPr="00E35706" w:rsidRDefault="007C5B7F" w:rsidP="00E91407">
            <w:pPr>
              <w:pStyle w:val="acctfourfigures"/>
              <w:spacing w:line="240" w:lineRule="auto"/>
              <w:jc w:val="center"/>
              <w:rPr>
                <w:szCs w:val="22"/>
                <w:lang w:val="en-US" w:bidi="th-TH"/>
              </w:rPr>
            </w:pPr>
          </w:p>
        </w:tc>
        <w:tc>
          <w:tcPr>
            <w:tcW w:w="1079" w:type="dxa"/>
          </w:tcPr>
          <w:p w14:paraId="2393136A" w14:textId="77777777" w:rsidR="007C5B7F" w:rsidRPr="00E35706" w:rsidRDefault="007C5B7F" w:rsidP="00E91407">
            <w:pPr>
              <w:pStyle w:val="acctfourfigures"/>
              <w:spacing w:line="240" w:lineRule="auto"/>
              <w:jc w:val="center"/>
              <w:rPr>
                <w:szCs w:val="22"/>
                <w:lang w:val="en-US" w:bidi="th-TH"/>
              </w:rPr>
            </w:pPr>
          </w:p>
        </w:tc>
        <w:tc>
          <w:tcPr>
            <w:tcW w:w="185" w:type="dxa"/>
          </w:tcPr>
          <w:p w14:paraId="5C5C7F4E" w14:textId="77777777" w:rsidR="007C5B7F" w:rsidRPr="00E35706" w:rsidRDefault="007C5B7F" w:rsidP="00E91407">
            <w:pPr>
              <w:pStyle w:val="acctfourfigures"/>
              <w:spacing w:line="240" w:lineRule="auto"/>
              <w:jc w:val="center"/>
              <w:rPr>
                <w:szCs w:val="22"/>
                <w:lang w:val="en-US" w:bidi="th-TH"/>
              </w:rPr>
            </w:pPr>
          </w:p>
        </w:tc>
        <w:tc>
          <w:tcPr>
            <w:tcW w:w="1074" w:type="dxa"/>
          </w:tcPr>
          <w:p w14:paraId="638CBD35" w14:textId="77777777" w:rsidR="007C5B7F" w:rsidRPr="00E35706" w:rsidRDefault="007C5B7F" w:rsidP="00E91407">
            <w:pPr>
              <w:pStyle w:val="acctfourfigures"/>
              <w:spacing w:line="240" w:lineRule="auto"/>
              <w:jc w:val="center"/>
              <w:rPr>
                <w:szCs w:val="22"/>
                <w:lang w:val="en-US" w:bidi="th-TH"/>
              </w:rPr>
            </w:pPr>
          </w:p>
        </w:tc>
        <w:tc>
          <w:tcPr>
            <w:tcW w:w="184" w:type="dxa"/>
          </w:tcPr>
          <w:p w14:paraId="29438D58" w14:textId="77777777" w:rsidR="007C5B7F" w:rsidRPr="00E35706" w:rsidRDefault="007C5B7F" w:rsidP="00E91407">
            <w:pPr>
              <w:pStyle w:val="acctfourfigures"/>
              <w:spacing w:line="240" w:lineRule="auto"/>
              <w:jc w:val="center"/>
              <w:rPr>
                <w:szCs w:val="22"/>
                <w:lang w:val="en-US" w:bidi="th-TH"/>
              </w:rPr>
            </w:pPr>
          </w:p>
        </w:tc>
        <w:tc>
          <w:tcPr>
            <w:tcW w:w="1075" w:type="dxa"/>
          </w:tcPr>
          <w:p w14:paraId="1F9242CF" w14:textId="77777777" w:rsidR="007C5B7F" w:rsidRPr="00E35706" w:rsidRDefault="007C5B7F" w:rsidP="00E91407">
            <w:pPr>
              <w:pStyle w:val="acctfourfigures"/>
              <w:spacing w:line="240" w:lineRule="auto"/>
              <w:jc w:val="center"/>
              <w:rPr>
                <w:szCs w:val="22"/>
                <w:lang w:val="en-US" w:bidi="th-TH"/>
              </w:rPr>
            </w:pPr>
          </w:p>
        </w:tc>
        <w:tc>
          <w:tcPr>
            <w:tcW w:w="178" w:type="dxa"/>
          </w:tcPr>
          <w:p w14:paraId="4919D0DF" w14:textId="77777777" w:rsidR="007C5B7F" w:rsidRPr="00E35706" w:rsidRDefault="007C5B7F" w:rsidP="00E91407">
            <w:pPr>
              <w:pStyle w:val="acctfourfigures"/>
              <w:spacing w:line="240" w:lineRule="auto"/>
              <w:rPr>
                <w:szCs w:val="22"/>
                <w:lang w:val="en-US" w:bidi="th-TH"/>
              </w:rPr>
            </w:pPr>
          </w:p>
        </w:tc>
        <w:tc>
          <w:tcPr>
            <w:tcW w:w="1086" w:type="dxa"/>
          </w:tcPr>
          <w:p w14:paraId="7E6ED466" w14:textId="77777777" w:rsidR="007C5B7F" w:rsidRPr="00E35706" w:rsidRDefault="007C5B7F" w:rsidP="00E91407">
            <w:pPr>
              <w:pStyle w:val="acctfourfigures"/>
              <w:spacing w:line="240" w:lineRule="auto"/>
              <w:rPr>
                <w:szCs w:val="22"/>
                <w:lang w:val="en-US" w:bidi="th-TH"/>
              </w:rPr>
            </w:pPr>
          </w:p>
        </w:tc>
      </w:tr>
      <w:tr w:rsidR="007C5B7F" w:rsidRPr="00E35706" w14:paraId="59B8D9AB" w14:textId="77777777" w:rsidTr="004F31C0">
        <w:trPr>
          <w:cantSplit/>
        </w:trPr>
        <w:tc>
          <w:tcPr>
            <w:tcW w:w="2876" w:type="dxa"/>
            <w:vAlign w:val="bottom"/>
          </w:tcPr>
          <w:p w14:paraId="6DD285A3" w14:textId="2B6A6804" w:rsidR="007C5B7F" w:rsidRPr="00E35706" w:rsidRDefault="007C5B7F" w:rsidP="007C5B7F">
            <w:pPr>
              <w:tabs>
                <w:tab w:val="left" w:pos="100"/>
                <w:tab w:val="left" w:pos="190"/>
              </w:tabs>
              <w:spacing w:line="240" w:lineRule="auto"/>
              <w:rPr>
                <w:rFonts w:ascii="Times New Roman" w:hAnsi="Times New Roman"/>
                <w:b/>
                <w:bCs/>
                <w:sz w:val="22"/>
                <w:szCs w:val="22"/>
              </w:rPr>
            </w:pPr>
            <w:r w:rsidRPr="00E35706">
              <w:rPr>
                <w:rFonts w:ascii="Times New Roman" w:hAnsi="Times New Roman"/>
                <w:b/>
                <w:bCs/>
                <w:i/>
                <w:iCs/>
                <w:sz w:val="22"/>
                <w:szCs w:val="22"/>
              </w:rPr>
              <w:lastRenderedPageBreak/>
              <w:t>Financial</w:t>
            </w:r>
            <w:r w:rsidRPr="00E35706">
              <w:rPr>
                <w:rFonts w:ascii="Times New Roman" w:hAnsi="Times New Roman"/>
                <w:b/>
                <w:bCs/>
                <w:i/>
                <w:iCs/>
                <w:sz w:val="22"/>
                <w:szCs w:val="22"/>
                <w:cs/>
              </w:rPr>
              <w:t xml:space="preserve"> </w:t>
            </w:r>
            <w:r w:rsidRPr="00E35706">
              <w:rPr>
                <w:rFonts w:ascii="Times New Roman" w:hAnsi="Times New Roman"/>
                <w:b/>
                <w:bCs/>
                <w:i/>
                <w:iCs/>
                <w:sz w:val="22"/>
                <w:szCs w:val="22"/>
              </w:rPr>
              <w:t>Liabilities</w:t>
            </w:r>
          </w:p>
        </w:tc>
        <w:tc>
          <w:tcPr>
            <w:tcW w:w="1353" w:type="dxa"/>
          </w:tcPr>
          <w:p w14:paraId="405D9DAC" w14:textId="77777777" w:rsidR="007C5B7F" w:rsidRPr="00E35706" w:rsidRDefault="007C5B7F" w:rsidP="007C5B7F">
            <w:pPr>
              <w:pStyle w:val="acctfourfigures"/>
              <w:tabs>
                <w:tab w:val="clear" w:pos="765"/>
                <w:tab w:val="decimal" w:pos="1719"/>
              </w:tabs>
              <w:spacing w:line="240" w:lineRule="auto"/>
              <w:ind w:right="98"/>
              <w:jc w:val="center"/>
              <w:rPr>
                <w:b/>
                <w:bCs/>
                <w:szCs w:val="22"/>
              </w:rPr>
            </w:pPr>
          </w:p>
        </w:tc>
        <w:tc>
          <w:tcPr>
            <w:tcW w:w="180" w:type="dxa"/>
            <w:vAlign w:val="bottom"/>
          </w:tcPr>
          <w:p w14:paraId="6276B935" w14:textId="77777777" w:rsidR="007C5B7F" w:rsidRPr="00E35706" w:rsidRDefault="007C5B7F" w:rsidP="007C5B7F">
            <w:pPr>
              <w:pStyle w:val="acctfourfigures"/>
              <w:spacing w:line="240" w:lineRule="auto"/>
              <w:jc w:val="center"/>
              <w:rPr>
                <w:szCs w:val="22"/>
                <w:lang w:val="en-US" w:bidi="th-TH"/>
              </w:rPr>
            </w:pPr>
          </w:p>
        </w:tc>
        <w:tc>
          <w:tcPr>
            <w:tcW w:w="1079" w:type="dxa"/>
            <w:vAlign w:val="bottom"/>
          </w:tcPr>
          <w:p w14:paraId="7FAC0B67" w14:textId="77777777" w:rsidR="007C5B7F" w:rsidRPr="00E35706" w:rsidRDefault="007C5B7F" w:rsidP="007C5B7F">
            <w:pPr>
              <w:pStyle w:val="acctfourfigures"/>
              <w:spacing w:line="240" w:lineRule="auto"/>
              <w:jc w:val="center"/>
              <w:rPr>
                <w:szCs w:val="22"/>
                <w:lang w:val="en-US" w:bidi="th-TH"/>
              </w:rPr>
            </w:pPr>
          </w:p>
        </w:tc>
        <w:tc>
          <w:tcPr>
            <w:tcW w:w="185" w:type="dxa"/>
            <w:vAlign w:val="bottom"/>
          </w:tcPr>
          <w:p w14:paraId="063E76DE" w14:textId="77777777" w:rsidR="007C5B7F" w:rsidRPr="00E35706" w:rsidRDefault="007C5B7F" w:rsidP="007C5B7F">
            <w:pPr>
              <w:pStyle w:val="acctfourfigures"/>
              <w:spacing w:line="240" w:lineRule="auto"/>
              <w:jc w:val="center"/>
              <w:rPr>
                <w:szCs w:val="22"/>
                <w:lang w:val="en-US" w:bidi="th-TH"/>
              </w:rPr>
            </w:pPr>
          </w:p>
        </w:tc>
        <w:tc>
          <w:tcPr>
            <w:tcW w:w="1074" w:type="dxa"/>
            <w:vAlign w:val="bottom"/>
          </w:tcPr>
          <w:p w14:paraId="2562CD49" w14:textId="77777777" w:rsidR="007C5B7F" w:rsidRPr="00E35706" w:rsidRDefault="007C5B7F" w:rsidP="007C5B7F">
            <w:pPr>
              <w:pStyle w:val="acctfourfigures"/>
              <w:spacing w:line="240" w:lineRule="auto"/>
              <w:jc w:val="center"/>
              <w:rPr>
                <w:szCs w:val="22"/>
                <w:lang w:val="en-US" w:bidi="th-TH"/>
              </w:rPr>
            </w:pPr>
          </w:p>
        </w:tc>
        <w:tc>
          <w:tcPr>
            <w:tcW w:w="184" w:type="dxa"/>
            <w:vAlign w:val="bottom"/>
          </w:tcPr>
          <w:p w14:paraId="5A6A2A8E" w14:textId="77777777" w:rsidR="007C5B7F" w:rsidRPr="00E35706" w:rsidRDefault="007C5B7F" w:rsidP="007C5B7F">
            <w:pPr>
              <w:pStyle w:val="acctfourfigures"/>
              <w:spacing w:line="240" w:lineRule="auto"/>
              <w:jc w:val="center"/>
              <w:rPr>
                <w:szCs w:val="22"/>
                <w:lang w:val="en-US" w:bidi="th-TH"/>
              </w:rPr>
            </w:pPr>
          </w:p>
        </w:tc>
        <w:tc>
          <w:tcPr>
            <w:tcW w:w="1075" w:type="dxa"/>
            <w:vAlign w:val="bottom"/>
          </w:tcPr>
          <w:p w14:paraId="35EF7CE7" w14:textId="77777777" w:rsidR="007C5B7F" w:rsidRPr="00E35706" w:rsidRDefault="007C5B7F" w:rsidP="007C5B7F">
            <w:pPr>
              <w:pStyle w:val="acctfourfigures"/>
              <w:spacing w:line="240" w:lineRule="auto"/>
              <w:jc w:val="center"/>
              <w:rPr>
                <w:szCs w:val="22"/>
                <w:lang w:val="en-US" w:bidi="th-TH"/>
              </w:rPr>
            </w:pPr>
          </w:p>
        </w:tc>
        <w:tc>
          <w:tcPr>
            <w:tcW w:w="178" w:type="dxa"/>
          </w:tcPr>
          <w:p w14:paraId="3F97724D" w14:textId="77777777" w:rsidR="007C5B7F" w:rsidRPr="00E35706" w:rsidRDefault="007C5B7F" w:rsidP="007C5B7F">
            <w:pPr>
              <w:pStyle w:val="acctfourfigures"/>
              <w:spacing w:line="240" w:lineRule="auto"/>
              <w:rPr>
                <w:szCs w:val="22"/>
                <w:lang w:val="en-US" w:bidi="th-TH"/>
              </w:rPr>
            </w:pPr>
          </w:p>
        </w:tc>
        <w:tc>
          <w:tcPr>
            <w:tcW w:w="1086" w:type="dxa"/>
          </w:tcPr>
          <w:p w14:paraId="3008B948" w14:textId="77777777" w:rsidR="007C5B7F" w:rsidRPr="00E35706" w:rsidRDefault="007C5B7F" w:rsidP="007C5B7F">
            <w:pPr>
              <w:pStyle w:val="acctfourfigures"/>
              <w:spacing w:line="240" w:lineRule="auto"/>
              <w:rPr>
                <w:szCs w:val="22"/>
                <w:lang w:val="en-US" w:bidi="th-TH"/>
              </w:rPr>
            </w:pPr>
          </w:p>
        </w:tc>
      </w:tr>
      <w:tr w:rsidR="007C5B7F" w:rsidRPr="00E35706" w14:paraId="444F1B9F" w14:textId="77777777" w:rsidTr="004F31C0">
        <w:trPr>
          <w:cantSplit/>
        </w:trPr>
        <w:tc>
          <w:tcPr>
            <w:tcW w:w="2876" w:type="dxa"/>
            <w:vAlign w:val="bottom"/>
          </w:tcPr>
          <w:p w14:paraId="254BF380" w14:textId="2C252E42" w:rsidR="007C5B7F" w:rsidRPr="00E35706" w:rsidRDefault="007C5B7F" w:rsidP="007C5B7F">
            <w:pPr>
              <w:tabs>
                <w:tab w:val="left" w:pos="100"/>
                <w:tab w:val="left" w:pos="190"/>
              </w:tabs>
              <w:spacing w:line="240" w:lineRule="auto"/>
              <w:rPr>
                <w:rFonts w:ascii="Times New Roman" w:hAnsi="Times New Roman"/>
                <w:b/>
                <w:bCs/>
                <w:sz w:val="22"/>
                <w:szCs w:val="22"/>
              </w:rPr>
            </w:pPr>
            <w:r w:rsidRPr="00E35706">
              <w:rPr>
                <w:rFonts w:ascii="Times New Roman" w:hAnsi="Times New Roman"/>
                <w:sz w:val="22"/>
                <w:szCs w:val="22"/>
              </w:rPr>
              <w:t>Other financial liabilities</w:t>
            </w:r>
          </w:p>
        </w:tc>
        <w:tc>
          <w:tcPr>
            <w:tcW w:w="1353" w:type="dxa"/>
          </w:tcPr>
          <w:p w14:paraId="6DC9491E" w14:textId="77777777" w:rsidR="007C5B7F" w:rsidRPr="00E35706" w:rsidRDefault="007C5B7F" w:rsidP="007C5B7F">
            <w:pPr>
              <w:pStyle w:val="acctfourfigures"/>
              <w:tabs>
                <w:tab w:val="clear" w:pos="765"/>
                <w:tab w:val="decimal" w:pos="1719"/>
              </w:tabs>
              <w:spacing w:line="240" w:lineRule="auto"/>
              <w:ind w:right="98"/>
              <w:jc w:val="center"/>
              <w:rPr>
                <w:b/>
                <w:bCs/>
                <w:szCs w:val="22"/>
              </w:rPr>
            </w:pPr>
          </w:p>
        </w:tc>
        <w:tc>
          <w:tcPr>
            <w:tcW w:w="180" w:type="dxa"/>
            <w:vAlign w:val="bottom"/>
          </w:tcPr>
          <w:p w14:paraId="5E06F903" w14:textId="77777777" w:rsidR="007C5B7F" w:rsidRPr="00E35706" w:rsidRDefault="007C5B7F" w:rsidP="007C5B7F">
            <w:pPr>
              <w:pStyle w:val="acctfourfigures"/>
              <w:spacing w:line="240" w:lineRule="auto"/>
              <w:jc w:val="center"/>
              <w:rPr>
                <w:szCs w:val="22"/>
                <w:lang w:val="en-US" w:bidi="th-TH"/>
              </w:rPr>
            </w:pPr>
          </w:p>
        </w:tc>
        <w:tc>
          <w:tcPr>
            <w:tcW w:w="1079" w:type="dxa"/>
            <w:vAlign w:val="bottom"/>
          </w:tcPr>
          <w:p w14:paraId="4C8BBE55" w14:textId="77777777" w:rsidR="007C5B7F" w:rsidRPr="00E35706" w:rsidRDefault="007C5B7F" w:rsidP="007C5B7F">
            <w:pPr>
              <w:pStyle w:val="acctfourfigures"/>
              <w:spacing w:line="240" w:lineRule="auto"/>
              <w:jc w:val="center"/>
              <w:rPr>
                <w:szCs w:val="22"/>
                <w:lang w:val="en-US" w:bidi="th-TH"/>
              </w:rPr>
            </w:pPr>
          </w:p>
        </w:tc>
        <w:tc>
          <w:tcPr>
            <w:tcW w:w="185" w:type="dxa"/>
            <w:vAlign w:val="bottom"/>
          </w:tcPr>
          <w:p w14:paraId="28119F58" w14:textId="77777777" w:rsidR="007C5B7F" w:rsidRPr="00E35706" w:rsidRDefault="007C5B7F" w:rsidP="007C5B7F">
            <w:pPr>
              <w:pStyle w:val="acctfourfigures"/>
              <w:spacing w:line="240" w:lineRule="auto"/>
              <w:jc w:val="center"/>
              <w:rPr>
                <w:szCs w:val="22"/>
                <w:lang w:val="en-US" w:bidi="th-TH"/>
              </w:rPr>
            </w:pPr>
          </w:p>
        </w:tc>
        <w:tc>
          <w:tcPr>
            <w:tcW w:w="1074" w:type="dxa"/>
            <w:vAlign w:val="bottom"/>
          </w:tcPr>
          <w:p w14:paraId="471AABFD" w14:textId="77777777" w:rsidR="007C5B7F" w:rsidRPr="00E35706" w:rsidRDefault="007C5B7F" w:rsidP="007C5B7F">
            <w:pPr>
              <w:pStyle w:val="acctfourfigures"/>
              <w:spacing w:line="240" w:lineRule="auto"/>
              <w:jc w:val="center"/>
              <w:rPr>
                <w:szCs w:val="22"/>
                <w:lang w:val="en-US" w:bidi="th-TH"/>
              </w:rPr>
            </w:pPr>
          </w:p>
        </w:tc>
        <w:tc>
          <w:tcPr>
            <w:tcW w:w="184" w:type="dxa"/>
            <w:vAlign w:val="bottom"/>
          </w:tcPr>
          <w:p w14:paraId="6544EB84" w14:textId="77777777" w:rsidR="007C5B7F" w:rsidRPr="00E35706" w:rsidRDefault="007C5B7F" w:rsidP="007C5B7F">
            <w:pPr>
              <w:pStyle w:val="acctfourfigures"/>
              <w:spacing w:line="240" w:lineRule="auto"/>
              <w:jc w:val="center"/>
              <w:rPr>
                <w:szCs w:val="22"/>
                <w:lang w:val="en-US" w:bidi="th-TH"/>
              </w:rPr>
            </w:pPr>
          </w:p>
        </w:tc>
        <w:tc>
          <w:tcPr>
            <w:tcW w:w="1075" w:type="dxa"/>
            <w:vAlign w:val="bottom"/>
          </w:tcPr>
          <w:p w14:paraId="200C024B" w14:textId="77777777" w:rsidR="007C5B7F" w:rsidRPr="00E35706" w:rsidRDefault="007C5B7F" w:rsidP="007C5B7F">
            <w:pPr>
              <w:pStyle w:val="acctfourfigures"/>
              <w:spacing w:line="240" w:lineRule="auto"/>
              <w:jc w:val="center"/>
              <w:rPr>
                <w:szCs w:val="22"/>
                <w:lang w:val="en-US" w:bidi="th-TH"/>
              </w:rPr>
            </w:pPr>
          </w:p>
        </w:tc>
        <w:tc>
          <w:tcPr>
            <w:tcW w:w="178" w:type="dxa"/>
          </w:tcPr>
          <w:p w14:paraId="07C0BAD6" w14:textId="77777777" w:rsidR="007C5B7F" w:rsidRPr="00E35706" w:rsidRDefault="007C5B7F" w:rsidP="007C5B7F">
            <w:pPr>
              <w:pStyle w:val="acctfourfigures"/>
              <w:spacing w:line="240" w:lineRule="auto"/>
              <w:rPr>
                <w:szCs w:val="22"/>
                <w:lang w:val="en-US" w:bidi="th-TH"/>
              </w:rPr>
            </w:pPr>
          </w:p>
        </w:tc>
        <w:tc>
          <w:tcPr>
            <w:tcW w:w="1086" w:type="dxa"/>
          </w:tcPr>
          <w:p w14:paraId="07CC5114" w14:textId="77777777" w:rsidR="007C5B7F" w:rsidRPr="00E35706" w:rsidRDefault="007C5B7F" w:rsidP="007C5B7F">
            <w:pPr>
              <w:pStyle w:val="acctfourfigures"/>
              <w:spacing w:line="240" w:lineRule="auto"/>
              <w:rPr>
                <w:szCs w:val="22"/>
                <w:lang w:val="en-US" w:bidi="th-TH"/>
              </w:rPr>
            </w:pPr>
          </w:p>
        </w:tc>
      </w:tr>
      <w:tr w:rsidR="007C5B7F" w:rsidRPr="00E35706" w14:paraId="65D22E71" w14:textId="77777777" w:rsidTr="00920EF2">
        <w:trPr>
          <w:cantSplit/>
        </w:trPr>
        <w:tc>
          <w:tcPr>
            <w:tcW w:w="2876" w:type="dxa"/>
            <w:vAlign w:val="bottom"/>
          </w:tcPr>
          <w:p w14:paraId="2AF0DB87" w14:textId="296C546C" w:rsidR="007C5B7F" w:rsidRPr="00E35706" w:rsidRDefault="007C5B7F" w:rsidP="007C5B7F">
            <w:pPr>
              <w:tabs>
                <w:tab w:val="left" w:pos="190"/>
                <w:tab w:val="left" w:pos="344"/>
              </w:tabs>
              <w:spacing w:line="240" w:lineRule="auto"/>
              <w:ind w:firstLine="202"/>
              <w:rPr>
                <w:rFonts w:ascii="Times New Roman" w:hAnsi="Times New Roman"/>
                <w:b/>
                <w:bCs/>
                <w:sz w:val="22"/>
                <w:szCs w:val="22"/>
              </w:rPr>
            </w:pPr>
            <w:r w:rsidRPr="00E35706">
              <w:rPr>
                <w:rFonts w:ascii="Times New Roman" w:hAnsi="Times New Roman"/>
                <w:sz w:val="22"/>
                <w:szCs w:val="22"/>
              </w:rPr>
              <w:t>Derivative liabilities</w:t>
            </w:r>
          </w:p>
        </w:tc>
        <w:tc>
          <w:tcPr>
            <w:tcW w:w="1353" w:type="dxa"/>
            <w:tcBorders>
              <w:bottom w:val="single" w:sz="4" w:space="0" w:color="auto"/>
            </w:tcBorders>
          </w:tcPr>
          <w:p w14:paraId="75228263" w14:textId="5BF44BC4" w:rsidR="007C5B7F" w:rsidRPr="00E35706" w:rsidRDefault="00B20D01" w:rsidP="007C5B7F">
            <w:pPr>
              <w:pStyle w:val="acctfourfigures"/>
              <w:tabs>
                <w:tab w:val="clear" w:pos="765"/>
                <w:tab w:val="decimal" w:pos="1719"/>
              </w:tabs>
              <w:spacing w:line="240" w:lineRule="auto"/>
              <w:ind w:right="98"/>
              <w:jc w:val="center"/>
              <w:rPr>
                <w:szCs w:val="22"/>
              </w:rPr>
            </w:pPr>
            <w:r w:rsidRPr="00E35706">
              <w:rPr>
                <w:szCs w:val="22"/>
              </w:rPr>
              <w:t>391</w:t>
            </w:r>
          </w:p>
        </w:tc>
        <w:tc>
          <w:tcPr>
            <w:tcW w:w="180" w:type="dxa"/>
          </w:tcPr>
          <w:p w14:paraId="47F10095" w14:textId="77777777" w:rsidR="007C5B7F" w:rsidRPr="00E35706" w:rsidRDefault="007C5B7F" w:rsidP="007C5B7F">
            <w:pPr>
              <w:pStyle w:val="acctfourfigures"/>
              <w:spacing w:line="240" w:lineRule="auto"/>
              <w:jc w:val="center"/>
              <w:rPr>
                <w:szCs w:val="22"/>
                <w:lang w:val="en-US" w:bidi="th-TH"/>
              </w:rPr>
            </w:pPr>
          </w:p>
        </w:tc>
        <w:tc>
          <w:tcPr>
            <w:tcW w:w="1079" w:type="dxa"/>
          </w:tcPr>
          <w:p w14:paraId="03B02E46" w14:textId="2DB1DC71" w:rsidR="007C5B7F" w:rsidRPr="00E35706" w:rsidRDefault="00B20D01" w:rsidP="00E51311">
            <w:pPr>
              <w:pStyle w:val="acctfourfigures"/>
              <w:tabs>
                <w:tab w:val="clear" w:pos="765"/>
                <w:tab w:val="decimal" w:pos="554"/>
              </w:tabs>
              <w:spacing w:line="240" w:lineRule="atLeast"/>
              <w:ind w:right="11"/>
              <w:rPr>
                <w:szCs w:val="22"/>
                <w:lang w:val="en-US" w:bidi="th-TH"/>
              </w:rPr>
            </w:pPr>
            <w:r w:rsidRPr="00E35706">
              <w:rPr>
                <w:szCs w:val="22"/>
                <w:lang w:val="en-US" w:bidi="th-TH"/>
              </w:rPr>
              <w:t>-</w:t>
            </w:r>
          </w:p>
        </w:tc>
        <w:tc>
          <w:tcPr>
            <w:tcW w:w="185" w:type="dxa"/>
          </w:tcPr>
          <w:p w14:paraId="18EBD440" w14:textId="77777777" w:rsidR="007C5B7F" w:rsidRPr="00E35706" w:rsidRDefault="007C5B7F" w:rsidP="007C5B7F">
            <w:pPr>
              <w:pStyle w:val="acctfourfigures"/>
              <w:spacing w:line="240" w:lineRule="auto"/>
              <w:jc w:val="center"/>
              <w:rPr>
                <w:szCs w:val="22"/>
                <w:lang w:val="en-US" w:bidi="th-TH"/>
              </w:rPr>
            </w:pPr>
          </w:p>
        </w:tc>
        <w:tc>
          <w:tcPr>
            <w:tcW w:w="1074" w:type="dxa"/>
          </w:tcPr>
          <w:p w14:paraId="2A3A6428" w14:textId="62D73DFC" w:rsidR="007C5B7F" w:rsidRPr="00E35706" w:rsidRDefault="00B20D01" w:rsidP="007C5B7F">
            <w:pPr>
              <w:pStyle w:val="acctfourfigures"/>
              <w:spacing w:line="240" w:lineRule="auto"/>
              <w:jc w:val="center"/>
              <w:rPr>
                <w:szCs w:val="22"/>
                <w:lang w:val="en-US" w:bidi="th-TH"/>
              </w:rPr>
            </w:pPr>
            <w:r w:rsidRPr="00E35706">
              <w:rPr>
                <w:szCs w:val="22"/>
                <w:lang w:val="en-US" w:bidi="th-TH"/>
              </w:rPr>
              <w:t>391</w:t>
            </w:r>
          </w:p>
        </w:tc>
        <w:tc>
          <w:tcPr>
            <w:tcW w:w="184" w:type="dxa"/>
          </w:tcPr>
          <w:p w14:paraId="1D212242" w14:textId="77777777" w:rsidR="007C5B7F" w:rsidRPr="00E35706" w:rsidRDefault="007C5B7F" w:rsidP="007C5B7F">
            <w:pPr>
              <w:pStyle w:val="acctfourfigures"/>
              <w:spacing w:line="240" w:lineRule="auto"/>
              <w:jc w:val="center"/>
              <w:rPr>
                <w:szCs w:val="22"/>
                <w:lang w:val="en-US" w:bidi="th-TH"/>
              </w:rPr>
            </w:pPr>
          </w:p>
        </w:tc>
        <w:tc>
          <w:tcPr>
            <w:tcW w:w="1075" w:type="dxa"/>
          </w:tcPr>
          <w:p w14:paraId="1B2BFBA5" w14:textId="7671CF00" w:rsidR="007C5B7F" w:rsidRPr="00E35706" w:rsidRDefault="00B20D01" w:rsidP="00E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exact"/>
              <w:ind w:left="-105" w:right="-110" w:hanging="4"/>
              <w:rPr>
                <w:rFonts w:ascii="Times New Roman" w:hAnsi="Times New Roman"/>
                <w:sz w:val="22"/>
                <w:szCs w:val="22"/>
              </w:rPr>
            </w:pPr>
            <w:r w:rsidRPr="00E35706">
              <w:rPr>
                <w:rFonts w:ascii="Times New Roman" w:hAnsi="Times New Roman"/>
                <w:sz w:val="22"/>
                <w:szCs w:val="22"/>
              </w:rPr>
              <w:t>-</w:t>
            </w:r>
          </w:p>
        </w:tc>
        <w:tc>
          <w:tcPr>
            <w:tcW w:w="178" w:type="dxa"/>
          </w:tcPr>
          <w:p w14:paraId="0161AF3A" w14:textId="77777777" w:rsidR="007C5B7F" w:rsidRPr="00E35706" w:rsidRDefault="007C5B7F" w:rsidP="007C5B7F">
            <w:pPr>
              <w:pStyle w:val="acctfourfigures"/>
              <w:spacing w:line="240" w:lineRule="auto"/>
              <w:rPr>
                <w:szCs w:val="22"/>
                <w:lang w:val="en-US" w:bidi="th-TH"/>
              </w:rPr>
            </w:pPr>
          </w:p>
        </w:tc>
        <w:tc>
          <w:tcPr>
            <w:tcW w:w="1086" w:type="dxa"/>
          </w:tcPr>
          <w:p w14:paraId="1B8C0616" w14:textId="53C4829C" w:rsidR="007C5B7F" w:rsidRPr="00E35706" w:rsidRDefault="00B20D01" w:rsidP="007C5B7F">
            <w:pPr>
              <w:pStyle w:val="acctfourfigures"/>
              <w:spacing w:line="240" w:lineRule="auto"/>
              <w:rPr>
                <w:szCs w:val="22"/>
                <w:lang w:val="en-US" w:bidi="th-TH"/>
              </w:rPr>
            </w:pPr>
            <w:r w:rsidRPr="00E35706">
              <w:rPr>
                <w:szCs w:val="22"/>
                <w:lang w:val="en-US" w:bidi="th-TH"/>
              </w:rPr>
              <w:t>391</w:t>
            </w:r>
          </w:p>
        </w:tc>
      </w:tr>
      <w:tr w:rsidR="007C5B7F" w:rsidRPr="00E35706" w14:paraId="5A8B5AE9" w14:textId="77777777" w:rsidTr="00920EF2">
        <w:trPr>
          <w:cantSplit/>
        </w:trPr>
        <w:tc>
          <w:tcPr>
            <w:tcW w:w="2876" w:type="dxa"/>
            <w:vAlign w:val="bottom"/>
          </w:tcPr>
          <w:p w14:paraId="45688FB9" w14:textId="086910D5" w:rsidR="007C5B7F" w:rsidRPr="00E35706" w:rsidRDefault="007C5B7F" w:rsidP="007C5B7F">
            <w:pPr>
              <w:tabs>
                <w:tab w:val="left" w:pos="100"/>
                <w:tab w:val="left" w:pos="190"/>
              </w:tabs>
              <w:spacing w:line="240" w:lineRule="auto"/>
              <w:rPr>
                <w:rFonts w:ascii="Times New Roman" w:hAnsi="Times New Roman"/>
                <w:b/>
                <w:bCs/>
                <w:sz w:val="22"/>
                <w:szCs w:val="22"/>
              </w:rPr>
            </w:pPr>
            <w:r w:rsidRPr="00E35706">
              <w:rPr>
                <w:rFonts w:ascii="Times New Roman" w:hAnsi="Times New Roman"/>
                <w:b/>
                <w:bCs/>
                <w:sz w:val="22"/>
                <w:szCs w:val="22"/>
              </w:rPr>
              <w:t>Total financial liabilities</w:t>
            </w:r>
          </w:p>
        </w:tc>
        <w:tc>
          <w:tcPr>
            <w:tcW w:w="1353" w:type="dxa"/>
            <w:tcBorders>
              <w:top w:val="single" w:sz="4" w:space="0" w:color="auto"/>
              <w:bottom w:val="double" w:sz="4" w:space="0" w:color="auto"/>
            </w:tcBorders>
          </w:tcPr>
          <w:p w14:paraId="575E964E" w14:textId="6638D78B" w:rsidR="007C5B7F" w:rsidRPr="00E35706" w:rsidRDefault="00B20D01" w:rsidP="00727946">
            <w:pPr>
              <w:pStyle w:val="acctfourfigures"/>
              <w:tabs>
                <w:tab w:val="clear" w:pos="765"/>
                <w:tab w:val="decimal" w:pos="1719"/>
              </w:tabs>
              <w:spacing w:line="240" w:lineRule="auto"/>
              <w:ind w:right="98"/>
              <w:rPr>
                <w:b/>
                <w:bCs/>
                <w:szCs w:val="22"/>
              </w:rPr>
            </w:pPr>
            <w:r w:rsidRPr="00E35706">
              <w:rPr>
                <w:b/>
                <w:bCs/>
                <w:szCs w:val="22"/>
              </w:rPr>
              <w:t>391</w:t>
            </w:r>
          </w:p>
        </w:tc>
        <w:tc>
          <w:tcPr>
            <w:tcW w:w="180" w:type="dxa"/>
          </w:tcPr>
          <w:p w14:paraId="62B90FF7" w14:textId="77777777" w:rsidR="007C5B7F" w:rsidRPr="00E35706" w:rsidRDefault="007C5B7F" w:rsidP="007C5B7F">
            <w:pPr>
              <w:pStyle w:val="acctfourfigures"/>
              <w:spacing w:line="240" w:lineRule="auto"/>
              <w:jc w:val="center"/>
              <w:rPr>
                <w:szCs w:val="22"/>
                <w:lang w:val="en-US" w:bidi="th-TH"/>
              </w:rPr>
            </w:pPr>
          </w:p>
        </w:tc>
        <w:tc>
          <w:tcPr>
            <w:tcW w:w="1079" w:type="dxa"/>
          </w:tcPr>
          <w:p w14:paraId="70A66A91" w14:textId="77777777" w:rsidR="007C5B7F" w:rsidRPr="00E35706" w:rsidRDefault="007C5B7F" w:rsidP="007C5B7F">
            <w:pPr>
              <w:pStyle w:val="acctfourfigures"/>
              <w:spacing w:line="240" w:lineRule="auto"/>
              <w:jc w:val="center"/>
              <w:rPr>
                <w:szCs w:val="22"/>
                <w:lang w:val="en-US" w:bidi="th-TH"/>
              </w:rPr>
            </w:pPr>
          </w:p>
        </w:tc>
        <w:tc>
          <w:tcPr>
            <w:tcW w:w="185" w:type="dxa"/>
          </w:tcPr>
          <w:p w14:paraId="3B5335D6" w14:textId="77777777" w:rsidR="007C5B7F" w:rsidRPr="00E35706" w:rsidRDefault="007C5B7F" w:rsidP="007C5B7F">
            <w:pPr>
              <w:pStyle w:val="acctfourfigures"/>
              <w:spacing w:line="240" w:lineRule="auto"/>
              <w:jc w:val="center"/>
              <w:rPr>
                <w:szCs w:val="22"/>
                <w:lang w:val="en-US" w:bidi="th-TH"/>
              </w:rPr>
            </w:pPr>
          </w:p>
        </w:tc>
        <w:tc>
          <w:tcPr>
            <w:tcW w:w="1074" w:type="dxa"/>
          </w:tcPr>
          <w:p w14:paraId="024521A5" w14:textId="77777777" w:rsidR="007C5B7F" w:rsidRPr="00E35706" w:rsidRDefault="007C5B7F" w:rsidP="007C5B7F">
            <w:pPr>
              <w:pStyle w:val="acctfourfigures"/>
              <w:spacing w:line="240" w:lineRule="auto"/>
              <w:jc w:val="center"/>
              <w:rPr>
                <w:szCs w:val="22"/>
                <w:lang w:val="en-US" w:bidi="th-TH"/>
              </w:rPr>
            </w:pPr>
          </w:p>
        </w:tc>
        <w:tc>
          <w:tcPr>
            <w:tcW w:w="184" w:type="dxa"/>
          </w:tcPr>
          <w:p w14:paraId="312874AF" w14:textId="77777777" w:rsidR="007C5B7F" w:rsidRPr="00E35706" w:rsidRDefault="007C5B7F" w:rsidP="007C5B7F">
            <w:pPr>
              <w:pStyle w:val="acctfourfigures"/>
              <w:spacing w:line="240" w:lineRule="auto"/>
              <w:jc w:val="center"/>
              <w:rPr>
                <w:szCs w:val="22"/>
                <w:lang w:val="en-US" w:bidi="th-TH"/>
              </w:rPr>
            </w:pPr>
          </w:p>
        </w:tc>
        <w:tc>
          <w:tcPr>
            <w:tcW w:w="1075" w:type="dxa"/>
          </w:tcPr>
          <w:p w14:paraId="78112AD3" w14:textId="77777777" w:rsidR="007C5B7F" w:rsidRPr="00E35706" w:rsidRDefault="007C5B7F" w:rsidP="007C5B7F">
            <w:pPr>
              <w:pStyle w:val="acctfourfigures"/>
              <w:spacing w:line="240" w:lineRule="auto"/>
              <w:jc w:val="center"/>
              <w:rPr>
                <w:szCs w:val="22"/>
                <w:lang w:val="en-US" w:bidi="th-TH"/>
              </w:rPr>
            </w:pPr>
          </w:p>
        </w:tc>
        <w:tc>
          <w:tcPr>
            <w:tcW w:w="178" w:type="dxa"/>
          </w:tcPr>
          <w:p w14:paraId="45A4DBE9" w14:textId="77777777" w:rsidR="007C5B7F" w:rsidRPr="00E35706" w:rsidRDefault="007C5B7F" w:rsidP="007C5B7F">
            <w:pPr>
              <w:pStyle w:val="acctfourfigures"/>
              <w:spacing w:line="240" w:lineRule="auto"/>
              <w:rPr>
                <w:szCs w:val="22"/>
                <w:lang w:val="en-US" w:bidi="th-TH"/>
              </w:rPr>
            </w:pPr>
          </w:p>
        </w:tc>
        <w:tc>
          <w:tcPr>
            <w:tcW w:w="1086" w:type="dxa"/>
          </w:tcPr>
          <w:p w14:paraId="60954BD7" w14:textId="77777777" w:rsidR="007C5B7F" w:rsidRPr="00E35706" w:rsidRDefault="007C5B7F" w:rsidP="007C5B7F">
            <w:pPr>
              <w:pStyle w:val="acctfourfigures"/>
              <w:spacing w:line="240" w:lineRule="auto"/>
              <w:rPr>
                <w:szCs w:val="22"/>
                <w:lang w:val="en-US" w:bidi="th-TH"/>
              </w:rPr>
            </w:pPr>
          </w:p>
        </w:tc>
      </w:tr>
      <w:tr w:rsidR="00920EF2" w:rsidRPr="00E35706" w14:paraId="376D246A" w14:textId="77777777" w:rsidTr="00920EF2">
        <w:trPr>
          <w:cantSplit/>
        </w:trPr>
        <w:tc>
          <w:tcPr>
            <w:tcW w:w="2876" w:type="dxa"/>
            <w:vAlign w:val="bottom"/>
          </w:tcPr>
          <w:p w14:paraId="77778B9F" w14:textId="77777777" w:rsidR="00920EF2" w:rsidRPr="00E35706" w:rsidRDefault="00920EF2" w:rsidP="007C5B7F">
            <w:pPr>
              <w:tabs>
                <w:tab w:val="left" w:pos="100"/>
                <w:tab w:val="left" w:pos="190"/>
              </w:tabs>
              <w:spacing w:line="240" w:lineRule="auto"/>
              <w:rPr>
                <w:rFonts w:ascii="Times New Roman" w:hAnsi="Times New Roman"/>
                <w:b/>
                <w:bCs/>
                <w:sz w:val="22"/>
                <w:szCs w:val="22"/>
              </w:rPr>
            </w:pPr>
          </w:p>
        </w:tc>
        <w:tc>
          <w:tcPr>
            <w:tcW w:w="1353" w:type="dxa"/>
            <w:tcBorders>
              <w:top w:val="double" w:sz="4" w:space="0" w:color="auto"/>
            </w:tcBorders>
          </w:tcPr>
          <w:p w14:paraId="403438AA" w14:textId="77777777" w:rsidR="00920EF2" w:rsidRPr="00E35706" w:rsidRDefault="00920EF2" w:rsidP="007C5B7F">
            <w:pPr>
              <w:pStyle w:val="acctfourfigures"/>
              <w:tabs>
                <w:tab w:val="clear" w:pos="765"/>
                <w:tab w:val="decimal" w:pos="1719"/>
              </w:tabs>
              <w:spacing w:line="240" w:lineRule="auto"/>
              <w:ind w:right="98"/>
              <w:jc w:val="center"/>
              <w:rPr>
                <w:b/>
                <w:bCs/>
                <w:szCs w:val="22"/>
              </w:rPr>
            </w:pPr>
          </w:p>
        </w:tc>
        <w:tc>
          <w:tcPr>
            <w:tcW w:w="180" w:type="dxa"/>
          </w:tcPr>
          <w:p w14:paraId="2E6EACCC" w14:textId="77777777" w:rsidR="00920EF2" w:rsidRPr="00E35706" w:rsidRDefault="00920EF2" w:rsidP="007C5B7F">
            <w:pPr>
              <w:pStyle w:val="acctfourfigures"/>
              <w:spacing w:line="240" w:lineRule="auto"/>
              <w:jc w:val="center"/>
              <w:rPr>
                <w:szCs w:val="22"/>
                <w:lang w:val="en-US" w:bidi="th-TH"/>
              </w:rPr>
            </w:pPr>
          </w:p>
        </w:tc>
        <w:tc>
          <w:tcPr>
            <w:tcW w:w="1079" w:type="dxa"/>
          </w:tcPr>
          <w:p w14:paraId="66E7DC2F" w14:textId="77777777" w:rsidR="00920EF2" w:rsidRPr="00E35706" w:rsidRDefault="00920EF2" w:rsidP="007C5B7F">
            <w:pPr>
              <w:pStyle w:val="acctfourfigures"/>
              <w:spacing w:line="240" w:lineRule="auto"/>
              <w:jc w:val="center"/>
              <w:rPr>
                <w:szCs w:val="22"/>
                <w:lang w:val="en-US" w:bidi="th-TH"/>
              </w:rPr>
            </w:pPr>
          </w:p>
        </w:tc>
        <w:tc>
          <w:tcPr>
            <w:tcW w:w="185" w:type="dxa"/>
          </w:tcPr>
          <w:p w14:paraId="67F6DB40" w14:textId="77777777" w:rsidR="00920EF2" w:rsidRPr="00E35706" w:rsidRDefault="00920EF2" w:rsidP="007C5B7F">
            <w:pPr>
              <w:pStyle w:val="acctfourfigures"/>
              <w:spacing w:line="240" w:lineRule="auto"/>
              <w:jc w:val="center"/>
              <w:rPr>
                <w:szCs w:val="22"/>
                <w:lang w:val="en-US" w:bidi="th-TH"/>
              </w:rPr>
            </w:pPr>
          </w:p>
        </w:tc>
        <w:tc>
          <w:tcPr>
            <w:tcW w:w="1074" w:type="dxa"/>
          </w:tcPr>
          <w:p w14:paraId="044620D6" w14:textId="77777777" w:rsidR="00920EF2" w:rsidRPr="00E35706" w:rsidRDefault="00920EF2" w:rsidP="007C5B7F">
            <w:pPr>
              <w:pStyle w:val="acctfourfigures"/>
              <w:spacing w:line="240" w:lineRule="auto"/>
              <w:jc w:val="center"/>
              <w:rPr>
                <w:szCs w:val="22"/>
                <w:lang w:val="en-US" w:bidi="th-TH"/>
              </w:rPr>
            </w:pPr>
          </w:p>
        </w:tc>
        <w:tc>
          <w:tcPr>
            <w:tcW w:w="184" w:type="dxa"/>
          </w:tcPr>
          <w:p w14:paraId="11666B84" w14:textId="77777777" w:rsidR="00920EF2" w:rsidRPr="00E35706" w:rsidRDefault="00920EF2" w:rsidP="007C5B7F">
            <w:pPr>
              <w:pStyle w:val="acctfourfigures"/>
              <w:spacing w:line="240" w:lineRule="auto"/>
              <w:jc w:val="center"/>
              <w:rPr>
                <w:szCs w:val="22"/>
                <w:lang w:val="en-US" w:bidi="th-TH"/>
              </w:rPr>
            </w:pPr>
          </w:p>
        </w:tc>
        <w:tc>
          <w:tcPr>
            <w:tcW w:w="1075" w:type="dxa"/>
          </w:tcPr>
          <w:p w14:paraId="21375C28" w14:textId="77777777" w:rsidR="00920EF2" w:rsidRPr="00E35706" w:rsidRDefault="00920EF2" w:rsidP="007C5B7F">
            <w:pPr>
              <w:pStyle w:val="acctfourfigures"/>
              <w:spacing w:line="240" w:lineRule="auto"/>
              <w:jc w:val="center"/>
              <w:rPr>
                <w:szCs w:val="22"/>
                <w:lang w:val="en-US" w:bidi="th-TH"/>
              </w:rPr>
            </w:pPr>
          </w:p>
        </w:tc>
        <w:tc>
          <w:tcPr>
            <w:tcW w:w="178" w:type="dxa"/>
          </w:tcPr>
          <w:p w14:paraId="63D71CA8" w14:textId="77777777" w:rsidR="00920EF2" w:rsidRPr="00E35706" w:rsidRDefault="00920EF2" w:rsidP="007C5B7F">
            <w:pPr>
              <w:pStyle w:val="acctfourfigures"/>
              <w:spacing w:line="240" w:lineRule="auto"/>
              <w:rPr>
                <w:szCs w:val="22"/>
                <w:lang w:val="en-US" w:bidi="th-TH"/>
              </w:rPr>
            </w:pPr>
          </w:p>
        </w:tc>
        <w:tc>
          <w:tcPr>
            <w:tcW w:w="1086" w:type="dxa"/>
          </w:tcPr>
          <w:p w14:paraId="4E7346BA" w14:textId="77777777" w:rsidR="00920EF2" w:rsidRPr="00E35706" w:rsidRDefault="00920EF2" w:rsidP="007C5B7F">
            <w:pPr>
              <w:pStyle w:val="acctfourfigures"/>
              <w:spacing w:line="240" w:lineRule="auto"/>
              <w:rPr>
                <w:szCs w:val="22"/>
                <w:lang w:val="en-US" w:bidi="th-TH"/>
              </w:rPr>
            </w:pPr>
          </w:p>
        </w:tc>
      </w:tr>
      <w:tr w:rsidR="007C5B7F" w:rsidRPr="00E35706" w14:paraId="6AEC7F04" w14:textId="77777777" w:rsidTr="002162FB">
        <w:trPr>
          <w:cantSplit/>
        </w:trPr>
        <w:tc>
          <w:tcPr>
            <w:tcW w:w="2876" w:type="dxa"/>
          </w:tcPr>
          <w:p w14:paraId="240CCFA0" w14:textId="1A435AF5" w:rsidR="007C5B7F" w:rsidRPr="00E35706" w:rsidRDefault="007C5B7F" w:rsidP="007C5B7F">
            <w:pPr>
              <w:tabs>
                <w:tab w:val="left" w:pos="190"/>
              </w:tabs>
              <w:spacing w:line="240" w:lineRule="auto"/>
              <w:rPr>
                <w:rFonts w:ascii="Times New Roman" w:hAnsi="Times New Roman"/>
                <w:b/>
                <w:bCs/>
                <w:sz w:val="22"/>
                <w:szCs w:val="22"/>
              </w:rPr>
            </w:pPr>
            <w:r w:rsidRPr="00E35706">
              <w:rPr>
                <w:rFonts w:ascii="Times New Roman" w:hAnsi="Times New Roman"/>
                <w:b/>
                <w:bCs/>
                <w:i/>
                <w:iCs/>
                <w:sz w:val="22"/>
                <w:szCs w:val="22"/>
              </w:rPr>
              <w:t>At 31 December 2025</w:t>
            </w:r>
          </w:p>
        </w:tc>
        <w:tc>
          <w:tcPr>
            <w:tcW w:w="1353" w:type="dxa"/>
          </w:tcPr>
          <w:p w14:paraId="1A85F49C" w14:textId="77777777" w:rsidR="007C5B7F" w:rsidRPr="00E35706" w:rsidRDefault="007C5B7F" w:rsidP="007C5B7F">
            <w:pPr>
              <w:pStyle w:val="acctfourfigures"/>
              <w:tabs>
                <w:tab w:val="clear" w:pos="765"/>
                <w:tab w:val="decimal" w:pos="1719"/>
              </w:tabs>
              <w:spacing w:line="240" w:lineRule="auto"/>
              <w:ind w:right="98"/>
              <w:jc w:val="center"/>
              <w:rPr>
                <w:b/>
                <w:bCs/>
                <w:szCs w:val="22"/>
              </w:rPr>
            </w:pPr>
          </w:p>
        </w:tc>
        <w:tc>
          <w:tcPr>
            <w:tcW w:w="180" w:type="dxa"/>
          </w:tcPr>
          <w:p w14:paraId="2005C317" w14:textId="77777777" w:rsidR="007C5B7F" w:rsidRPr="00E35706" w:rsidRDefault="007C5B7F" w:rsidP="007C5B7F">
            <w:pPr>
              <w:pStyle w:val="acctfourfigures"/>
              <w:spacing w:line="240" w:lineRule="auto"/>
              <w:jc w:val="center"/>
              <w:rPr>
                <w:szCs w:val="22"/>
                <w:lang w:val="en-US" w:bidi="th-TH"/>
              </w:rPr>
            </w:pPr>
          </w:p>
        </w:tc>
        <w:tc>
          <w:tcPr>
            <w:tcW w:w="1079" w:type="dxa"/>
          </w:tcPr>
          <w:p w14:paraId="181A0899" w14:textId="77777777" w:rsidR="007C5B7F" w:rsidRPr="00E35706" w:rsidRDefault="007C5B7F" w:rsidP="007C5B7F">
            <w:pPr>
              <w:pStyle w:val="acctfourfigures"/>
              <w:spacing w:line="240" w:lineRule="auto"/>
              <w:jc w:val="center"/>
              <w:rPr>
                <w:szCs w:val="22"/>
                <w:lang w:val="en-US" w:bidi="th-TH"/>
              </w:rPr>
            </w:pPr>
          </w:p>
        </w:tc>
        <w:tc>
          <w:tcPr>
            <w:tcW w:w="185" w:type="dxa"/>
          </w:tcPr>
          <w:p w14:paraId="39C894BF" w14:textId="77777777" w:rsidR="007C5B7F" w:rsidRPr="00E35706" w:rsidRDefault="007C5B7F" w:rsidP="007C5B7F">
            <w:pPr>
              <w:pStyle w:val="acctfourfigures"/>
              <w:spacing w:line="240" w:lineRule="auto"/>
              <w:jc w:val="center"/>
              <w:rPr>
                <w:szCs w:val="22"/>
                <w:lang w:val="en-US" w:bidi="th-TH"/>
              </w:rPr>
            </w:pPr>
          </w:p>
        </w:tc>
        <w:tc>
          <w:tcPr>
            <w:tcW w:w="1074" w:type="dxa"/>
          </w:tcPr>
          <w:p w14:paraId="5EFF41F2" w14:textId="77777777" w:rsidR="007C5B7F" w:rsidRPr="00E35706" w:rsidRDefault="007C5B7F" w:rsidP="007C5B7F">
            <w:pPr>
              <w:pStyle w:val="acctfourfigures"/>
              <w:spacing w:line="240" w:lineRule="auto"/>
              <w:jc w:val="center"/>
              <w:rPr>
                <w:szCs w:val="22"/>
                <w:lang w:val="en-US" w:bidi="th-TH"/>
              </w:rPr>
            </w:pPr>
          </w:p>
        </w:tc>
        <w:tc>
          <w:tcPr>
            <w:tcW w:w="184" w:type="dxa"/>
          </w:tcPr>
          <w:p w14:paraId="0191C399" w14:textId="77777777" w:rsidR="007C5B7F" w:rsidRPr="00E35706" w:rsidRDefault="007C5B7F" w:rsidP="007C5B7F">
            <w:pPr>
              <w:pStyle w:val="acctfourfigures"/>
              <w:spacing w:line="240" w:lineRule="auto"/>
              <w:jc w:val="center"/>
              <w:rPr>
                <w:szCs w:val="22"/>
                <w:lang w:val="en-US" w:bidi="th-TH"/>
              </w:rPr>
            </w:pPr>
          </w:p>
        </w:tc>
        <w:tc>
          <w:tcPr>
            <w:tcW w:w="1075" w:type="dxa"/>
          </w:tcPr>
          <w:p w14:paraId="50098086" w14:textId="77777777" w:rsidR="007C5B7F" w:rsidRPr="00E35706" w:rsidRDefault="007C5B7F" w:rsidP="007C5B7F">
            <w:pPr>
              <w:pStyle w:val="acctfourfigures"/>
              <w:spacing w:line="240" w:lineRule="auto"/>
              <w:jc w:val="center"/>
              <w:rPr>
                <w:szCs w:val="22"/>
                <w:lang w:val="en-US" w:bidi="th-TH"/>
              </w:rPr>
            </w:pPr>
          </w:p>
        </w:tc>
        <w:tc>
          <w:tcPr>
            <w:tcW w:w="178" w:type="dxa"/>
          </w:tcPr>
          <w:p w14:paraId="17947A83" w14:textId="77777777" w:rsidR="007C5B7F" w:rsidRPr="00E35706" w:rsidRDefault="007C5B7F" w:rsidP="007C5B7F">
            <w:pPr>
              <w:pStyle w:val="acctfourfigures"/>
              <w:spacing w:line="240" w:lineRule="auto"/>
              <w:rPr>
                <w:szCs w:val="22"/>
                <w:lang w:val="en-US" w:bidi="th-TH"/>
              </w:rPr>
            </w:pPr>
          </w:p>
        </w:tc>
        <w:tc>
          <w:tcPr>
            <w:tcW w:w="1086" w:type="dxa"/>
          </w:tcPr>
          <w:p w14:paraId="362CACC3" w14:textId="77777777" w:rsidR="007C5B7F" w:rsidRPr="00E35706" w:rsidRDefault="007C5B7F" w:rsidP="007C5B7F">
            <w:pPr>
              <w:pStyle w:val="acctfourfigures"/>
              <w:spacing w:line="240" w:lineRule="auto"/>
              <w:rPr>
                <w:szCs w:val="22"/>
                <w:lang w:val="en-US" w:bidi="th-TH"/>
              </w:rPr>
            </w:pPr>
          </w:p>
        </w:tc>
      </w:tr>
      <w:tr w:rsidR="007C5B7F" w:rsidRPr="00E35706" w14:paraId="6117ED44" w14:textId="77777777" w:rsidTr="002162FB">
        <w:trPr>
          <w:cantSplit/>
        </w:trPr>
        <w:tc>
          <w:tcPr>
            <w:tcW w:w="2876" w:type="dxa"/>
          </w:tcPr>
          <w:p w14:paraId="0CB5849E" w14:textId="724B2BE3" w:rsidR="007C5B7F" w:rsidRPr="00E35706" w:rsidRDefault="007C5B7F" w:rsidP="007C5B7F">
            <w:pPr>
              <w:tabs>
                <w:tab w:val="left" w:pos="190"/>
              </w:tabs>
              <w:spacing w:line="240" w:lineRule="auto"/>
              <w:rPr>
                <w:rFonts w:ascii="Times New Roman" w:hAnsi="Times New Roman"/>
                <w:b/>
                <w:bCs/>
                <w:sz w:val="22"/>
                <w:szCs w:val="22"/>
              </w:rPr>
            </w:pPr>
            <w:r w:rsidRPr="00E35706">
              <w:rPr>
                <w:rFonts w:ascii="Times New Roman" w:hAnsi="Times New Roman"/>
                <w:b/>
                <w:bCs/>
                <w:i/>
                <w:iCs/>
                <w:sz w:val="22"/>
                <w:szCs w:val="22"/>
              </w:rPr>
              <w:t>Financial assets</w:t>
            </w:r>
          </w:p>
        </w:tc>
        <w:tc>
          <w:tcPr>
            <w:tcW w:w="1353" w:type="dxa"/>
          </w:tcPr>
          <w:p w14:paraId="2AAD5447" w14:textId="77777777" w:rsidR="007C5B7F" w:rsidRPr="00E35706" w:rsidRDefault="007C5B7F" w:rsidP="007C5B7F">
            <w:pPr>
              <w:pStyle w:val="acctfourfigures"/>
              <w:tabs>
                <w:tab w:val="clear" w:pos="765"/>
                <w:tab w:val="decimal" w:pos="1719"/>
              </w:tabs>
              <w:spacing w:line="240" w:lineRule="auto"/>
              <w:ind w:right="98"/>
              <w:jc w:val="center"/>
              <w:rPr>
                <w:b/>
                <w:bCs/>
                <w:szCs w:val="22"/>
              </w:rPr>
            </w:pPr>
          </w:p>
        </w:tc>
        <w:tc>
          <w:tcPr>
            <w:tcW w:w="180" w:type="dxa"/>
            <w:vAlign w:val="bottom"/>
          </w:tcPr>
          <w:p w14:paraId="5686E815" w14:textId="77777777" w:rsidR="007C5B7F" w:rsidRPr="00E35706" w:rsidRDefault="007C5B7F" w:rsidP="007C5B7F">
            <w:pPr>
              <w:pStyle w:val="acctfourfigures"/>
              <w:spacing w:line="240" w:lineRule="auto"/>
              <w:jc w:val="center"/>
              <w:rPr>
                <w:szCs w:val="22"/>
                <w:lang w:val="en-US" w:bidi="th-TH"/>
              </w:rPr>
            </w:pPr>
          </w:p>
        </w:tc>
        <w:tc>
          <w:tcPr>
            <w:tcW w:w="1079" w:type="dxa"/>
            <w:vAlign w:val="bottom"/>
          </w:tcPr>
          <w:p w14:paraId="108241A0" w14:textId="77777777" w:rsidR="007C5B7F" w:rsidRPr="00E35706" w:rsidRDefault="007C5B7F" w:rsidP="007C5B7F">
            <w:pPr>
              <w:pStyle w:val="acctfourfigures"/>
              <w:spacing w:line="240" w:lineRule="auto"/>
              <w:jc w:val="center"/>
              <w:rPr>
                <w:szCs w:val="22"/>
                <w:lang w:val="en-US" w:bidi="th-TH"/>
              </w:rPr>
            </w:pPr>
          </w:p>
        </w:tc>
        <w:tc>
          <w:tcPr>
            <w:tcW w:w="185" w:type="dxa"/>
            <w:vAlign w:val="bottom"/>
          </w:tcPr>
          <w:p w14:paraId="701C625A" w14:textId="77777777" w:rsidR="007C5B7F" w:rsidRPr="00E35706" w:rsidRDefault="007C5B7F" w:rsidP="007C5B7F">
            <w:pPr>
              <w:pStyle w:val="acctfourfigures"/>
              <w:spacing w:line="240" w:lineRule="auto"/>
              <w:jc w:val="center"/>
              <w:rPr>
                <w:szCs w:val="22"/>
                <w:lang w:val="en-US" w:bidi="th-TH"/>
              </w:rPr>
            </w:pPr>
          </w:p>
        </w:tc>
        <w:tc>
          <w:tcPr>
            <w:tcW w:w="1074" w:type="dxa"/>
            <w:vAlign w:val="bottom"/>
          </w:tcPr>
          <w:p w14:paraId="0BF5FEA0" w14:textId="77777777" w:rsidR="007C5B7F" w:rsidRPr="00E35706" w:rsidRDefault="007C5B7F" w:rsidP="007C5B7F">
            <w:pPr>
              <w:pStyle w:val="acctfourfigures"/>
              <w:spacing w:line="240" w:lineRule="auto"/>
              <w:jc w:val="center"/>
              <w:rPr>
                <w:szCs w:val="22"/>
                <w:lang w:val="en-US" w:bidi="th-TH"/>
              </w:rPr>
            </w:pPr>
          </w:p>
        </w:tc>
        <w:tc>
          <w:tcPr>
            <w:tcW w:w="184" w:type="dxa"/>
            <w:vAlign w:val="bottom"/>
          </w:tcPr>
          <w:p w14:paraId="7735F133" w14:textId="77777777" w:rsidR="007C5B7F" w:rsidRPr="00E35706" w:rsidRDefault="007C5B7F" w:rsidP="007C5B7F">
            <w:pPr>
              <w:pStyle w:val="acctfourfigures"/>
              <w:spacing w:line="240" w:lineRule="auto"/>
              <w:jc w:val="center"/>
              <w:rPr>
                <w:szCs w:val="22"/>
                <w:lang w:val="en-US" w:bidi="th-TH"/>
              </w:rPr>
            </w:pPr>
          </w:p>
        </w:tc>
        <w:tc>
          <w:tcPr>
            <w:tcW w:w="1075" w:type="dxa"/>
            <w:vAlign w:val="bottom"/>
          </w:tcPr>
          <w:p w14:paraId="6B7330C1" w14:textId="77777777" w:rsidR="007C5B7F" w:rsidRPr="00E35706" w:rsidRDefault="007C5B7F" w:rsidP="007C5B7F">
            <w:pPr>
              <w:pStyle w:val="acctfourfigures"/>
              <w:spacing w:line="240" w:lineRule="auto"/>
              <w:jc w:val="center"/>
              <w:rPr>
                <w:szCs w:val="22"/>
                <w:lang w:val="en-US" w:bidi="th-TH"/>
              </w:rPr>
            </w:pPr>
          </w:p>
        </w:tc>
        <w:tc>
          <w:tcPr>
            <w:tcW w:w="178" w:type="dxa"/>
          </w:tcPr>
          <w:p w14:paraId="3D224670" w14:textId="77777777" w:rsidR="007C5B7F" w:rsidRPr="00E35706" w:rsidRDefault="007C5B7F" w:rsidP="007C5B7F">
            <w:pPr>
              <w:pStyle w:val="acctfourfigures"/>
              <w:spacing w:line="240" w:lineRule="auto"/>
              <w:rPr>
                <w:szCs w:val="22"/>
                <w:lang w:val="en-US" w:bidi="th-TH"/>
              </w:rPr>
            </w:pPr>
          </w:p>
        </w:tc>
        <w:tc>
          <w:tcPr>
            <w:tcW w:w="1086" w:type="dxa"/>
          </w:tcPr>
          <w:p w14:paraId="66F506EF" w14:textId="77777777" w:rsidR="007C5B7F" w:rsidRPr="00E35706" w:rsidRDefault="007C5B7F" w:rsidP="007C5B7F">
            <w:pPr>
              <w:pStyle w:val="acctfourfigures"/>
              <w:spacing w:line="240" w:lineRule="auto"/>
              <w:rPr>
                <w:szCs w:val="22"/>
                <w:lang w:val="en-US" w:bidi="th-TH"/>
              </w:rPr>
            </w:pPr>
          </w:p>
        </w:tc>
      </w:tr>
      <w:tr w:rsidR="007C5B7F" w:rsidRPr="00E35706" w14:paraId="76532B00" w14:textId="77777777" w:rsidTr="002162FB">
        <w:trPr>
          <w:cantSplit/>
        </w:trPr>
        <w:tc>
          <w:tcPr>
            <w:tcW w:w="2876" w:type="dxa"/>
          </w:tcPr>
          <w:p w14:paraId="43548326" w14:textId="48DF8745" w:rsidR="007C5B7F" w:rsidRPr="00E35706" w:rsidRDefault="007C5B7F" w:rsidP="007C5B7F">
            <w:pPr>
              <w:tabs>
                <w:tab w:val="left" w:pos="190"/>
              </w:tabs>
              <w:spacing w:line="240" w:lineRule="auto"/>
              <w:rPr>
                <w:rFonts w:ascii="Times New Roman" w:hAnsi="Times New Roman"/>
                <w:b/>
                <w:bCs/>
                <w:sz w:val="22"/>
                <w:szCs w:val="22"/>
              </w:rPr>
            </w:pPr>
            <w:r w:rsidRPr="00E35706">
              <w:rPr>
                <w:rFonts w:ascii="Times New Roman" w:hAnsi="Times New Roman"/>
                <w:sz w:val="22"/>
                <w:szCs w:val="22"/>
              </w:rPr>
              <w:t>Other financial assets:</w:t>
            </w:r>
          </w:p>
        </w:tc>
        <w:tc>
          <w:tcPr>
            <w:tcW w:w="1353" w:type="dxa"/>
          </w:tcPr>
          <w:p w14:paraId="1C3833BB" w14:textId="0E7CFB4B" w:rsidR="007C5B7F" w:rsidRPr="00E35706" w:rsidRDefault="007C5B7F" w:rsidP="007C5B7F">
            <w:pPr>
              <w:pStyle w:val="acctfourfigures"/>
              <w:tabs>
                <w:tab w:val="clear" w:pos="765"/>
                <w:tab w:val="decimal" w:pos="1719"/>
              </w:tabs>
              <w:spacing w:line="240" w:lineRule="auto"/>
              <w:ind w:right="98"/>
              <w:jc w:val="center"/>
              <w:rPr>
                <w:b/>
                <w:bCs/>
                <w:szCs w:val="22"/>
              </w:rPr>
            </w:pPr>
          </w:p>
        </w:tc>
        <w:tc>
          <w:tcPr>
            <w:tcW w:w="180" w:type="dxa"/>
          </w:tcPr>
          <w:p w14:paraId="33254821" w14:textId="77777777" w:rsidR="007C5B7F" w:rsidRPr="00E35706" w:rsidRDefault="007C5B7F" w:rsidP="007C5B7F">
            <w:pPr>
              <w:pStyle w:val="acctfourfigures"/>
              <w:spacing w:line="240" w:lineRule="auto"/>
              <w:jc w:val="center"/>
              <w:rPr>
                <w:szCs w:val="22"/>
                <w:lang w:val="en-US" w:bidi="th-TH"/>
              </w:rPr>
            </w:pPr>
          </w:p>
        </w:tc>
        <w:tc>
          <w:tcPr>
            <w:tcW w:w="1079" w:type="dxa"/>
          </w:tcPr>
          <w:p w14:paraId="384CE07F" w14:textId="3D13DFD1" w:rsidR="007C5B7F" w:rsidRPr="00E35706" w:rsidRDefault="007C5B7F" w:rsidP="007C5B7F">
            <w:pPr>
              <w:pStyle w:val="acctfourfigures"/>
              <w:spacing w:line="240" w:lineRule="auto"/>
              <w:jc w:val="center"/>
              <w:rPr>
                <w:szCs w:val="22"/>
                <w:lang w:val="en-US" w:bidi="th-TH"/>
              </w:rPr>
            </w:pPr>
          </w:p>
        </w:tc>
        <w:tc>
          <w:tcPr>
            <w:tcW w:w="185" w:type="dxa"/>
          </w:tcPr>
          <w:p w14:paraId="784D3F0D" w14:textId="77777777" w:rsidR="007C5B7F" w:rsidRPr="00E35706" w:rsidRDefault="007C5B7F" w:rsidP="007C5B7F">
            <w:pPr>
              <w:pStyle w:val="acctfourfigures"/>
              <w:spacing w:line="240" w:lineRule="auto"/>
              <w:jc w:val="center"/>
              <w:rPr>
                <w:szCs w:val="22"/>
                <w:lang w:val="en-US" w:bidi="th-TH"/>
              </w:rPr>
            </w:pPr>
          </w:p>
        </w:tc>
        <w:tc>
          <w:tcPr>
            <w:tcW w:w="1074" w:type="dxa"/>
          </w:tcPr>
          <w:p w14:paraId="4678CA89" w14:textId="6BC127D0" w:rsidR="007C5B7F" w:rsidRPr="00E35706" w:rsidRDefault="007C5B7F" w:rsidP="007C5B7F">
            <w:pPr>
              <w:pStyle w:val="acctfourfigures"/>
              <w:spacing w:line="240" w:lineRule="auto"/>
              <w:jc w:val="center"/>
              <w:rPr>
                <w:szCs w:val="22"/>
                <w:lang w:val="en-US" w:bidi="th-TH"/>
              </w:rPr>
            </w:pPr>
          </w:p>
        </w:tc>
        <w:tc>
          <w:tcPr>
            <w:tcW w:w="184" w:type="dxa"/>
          </w:tcPr>
          <w:p w14:paraId="22FECA81" w14:textId="77777777" w:rsidR="007C5B7F" w:rsidRPr="00E35706" w:rsidRDefault="007C5B7F" w:rsidP="007C5B7F">
            <w:pPr>
              <w:pStyle w:val="acctfourfigures"/>
              <w:spacing w:line="240" w:lineRule="auto"/>
              <w:jc w:val="center"/>
              <w:rPr>
                <w:szCs w:val="22"/>
                <w:lang w:val="en-US" w:bidi="th-TH"/>
              </w:rPr>
            </w:pPr>
          </w:p>
        </w:tc>
        <w:tc>
          <w:tcPr>
            <w:tcW w:w="1075" w:type="dxa"/>
          </w:tcPr>
          <w:p w14:paraId="23AB7D73" w14:textId="076DF7EF" w:rsidR="007C5B7F" w:rsidRPr="00E35706" w:rsidRDefault="007C5B7F" w:rsidP="007C5B7F">
            <w:pPr>
              <w:pStyle w:val="acctfourfigures"/>
              <w:spacing w:line="240" w:lineRule="auto"/>
              <w:jc w:val="center"/>
              <w:rPr>
                <w:szCs w:val="22"/>
                <w:lang w:val="en-US" w:bidi="th-TH"/>
              </w:rPr>
            </w:pPr>
          </w:p>
        </w:tc>
        <w:tc>
          <w:tcPr>
            <w:tcW w:w="178" w:type="dxa"/>
          </w:tcPr>
          <w:p w14:paraId="04F85C4E" w14:textId="77777777" w:rsidR="007C5B7F" w:rsidRPr="00E35706" w:rsidRDefault="007C5B7F" w:rsidP="007C5B7F">
            <w:pPr>
              <w:pStyle w:val="acctfourfigures"/>
              <w:spacing w:line="240" w:lineRule="auto"/>
              <w:rPr>
                <w:szCs w:val="22"/>
                <w:lang w:val="en-US" w:bidi="th-TH"/>
              </w:rPr>
            </w:pPr>
          </w:p>
        </w:tc>
        <w:tc>
          <w:tcPr>
            <w:tcW w:w="1086" w:type="dxa"/>
          </w:tcPr>
          <w:p w14:paraId="46F9C04D" w14:textId="7FE180EE" w:rsidR="007C5B7F" w:rsidRPr="00E35706" w:rsidRDefault="007C5B7F" w:rsidP="007C5B7F">
            <w:pPr>
              <w:pStyle w:val="acctfourfigures"/>
              <w:spacing w:line="240" w:lineRule="auto"/>
              <w:rPr>
                <w:szCs w:val="22"/>
                <w:lang w:val="en-US" w:bidi="th-TH"/>
              </w:rPr>
            </w:pPr>
          </w:p>
        </w:tc>
      </w:tr>
      <w:tr w:rsidR="007C5B7F" w:rsidRPr="00E35706" w14:paraId="15A7F5D1" w14:textId="77777777" w:rsidTr="002162FB">
        <w:trPr>
          <w:cantSplit/>
        </w:trPr>
        <w:tc>
          <w:tcPr>
            <w:tcW w:w="2876" w:type="dxa"/>
          </w:tcPr>
          <w:p w14:paraId="7C156C54" w14:textId="12C39069" w:rsidR="007C5B7F" w:rsidRPr="00E35706" w:rsidRDefault="007C5B7F" w:rsidP="007C5B7F">
            <w:pPr>
              <w:tabs>
                <w:tab w:val="clear" w:pos="227"/>
                <w:tab w:val="left" w:pos="549"/>
              </w:tabs>
              <w:spacing w:line="240" w:lineRule="auto"/>
              <w:ind w:left="369" w:hanging="180"/>
              <w:rPr>
                <w:rFonts w:ascii="Times New Roman" w:hAnsi="Times New Roman"/>
                <w:b/>
                <w:bCs/>
                <w:sz w:val="22"/>
                <w:szCs w:val="22"/>
              </w:rPr>
            </w:pPr>
            <w:r w:rsidRPr="00E35706">
              <w:rPr>
                <w:rFonts w:ascii="Times New Roman" w:hAnsi="Times New Roman"/>
                <w:sz w:val="22"/>
                <w:szCs w:val="22"/>
              </w:rPr>
              <w:t>Investment in equity instruments</w:t>
            </w:r>
          </w:p>
        </w:tc>
        <w:tc>
          <w:tcPr>
            <w:tcW w:w="1353" w:type="dxa"/>
          </w:tcPr>
          <w:p w14:paraId="7437DC6D" w14:textId="77777777" w:rsidR="007C5B7F" w:rsidRPr="00E35706" w:rsidRDefault="007C5B7F" w:rsidP="007C5B7F">
            <w:pPr>
              <w:pStyle w:val="acctfourfigures"/>
              <w:tabs>
                <w:tab w:val="clear" w:pos="765"/>
                <w:tab w:val="decimal" w:pos="1719"/>
              </w:tabs>
              <w:spacing w:line="240" w:lineRule="auto"/>
              <w:ind w:right="98"/>
              <w:jc w:val="center"/>
              <w:rPr>
                <w:b/>
                <w:bCs/>
                <w:szCs w:val="22"/>
              </w:rPr>
            </w:pPr>
          </w:p>
          <w:p w14:paraId="5CE9D8A3" w14:textId="362A1508" w:rsidR="007C5B7F" w:rsidRPr="00E35706" w:rsidRDefault="007C5B7F" w:rsidP="007C5B7F">
            <w:pPr>
              <w:pStyle w:val="acctfourfigures"/>
              <w:tabs>
                <w:tab w:val="clear" w:pos="765"/>
                <w:tab w:val="decimal" w:pos="1719"/>
              </w:tabs>
              <w:spacing w:line="240" w:lineRule="auto"/>
              <w:ind w:right="98"/>
              <w:jc w:val="center"/>
              <w:rPr>
                <w:szCs w:val="22"/>
              </w:rPr>
            </w:pPr>
            <w:r w:rsidRPr="00E35706">
              <w:rPr>
                <w:szCs w:val="22"/>
              </w:rPr>
              <w:t>494</w:t>
            </w:r>
          </w:p>
        </w:tc>
        <w:tc>
          <w:tcPr>
            <w:tcW w:w="180" w:type="dxa"/>
          </w:tcPr>
          <w:p w14:paraId="1228C474" w14:textId="77777777" w:rsidR="007C5B7F" w:rsidRPr="00E35706" w:rsidRDefault="007C5B7F" w:rsidP="007C5B7F">
            <w:pPr>
              <w:pStyle w:val="acctfourfigures"/>
              <w:spacing w:line="240" w:lineRule="auto"/>
              <w:jc w:val="center"/>
              <w:rPr>
                <w:szCs w:val="22"/>
                <w:lang w:val="en-US" w:bidi="th-TH"/>
              </w:rPr>
            </w:pPr>
          </w:p>
        </w:tc>
        <w:tc>
          <w:tcPr>
            <w:tcW w:w="1079" w:type="dxa"/>
          </w:tcPr>
          <w:p w14:paraId="7B8027DD" w14:textId="77777777" w:rsidR="007C5B7F" w:rsidRPr="00E35706" w:rsidRDefault="007C5B7F" w:rsidP="007C5B7F">
            <w:pPr>
              <w:pStyle w:val="acctfourfigures"/>
              <w:tabs>
                <w:tab w:val="clear" w:pos="765"/>
                <w:tab w:val="decimal" w:pos="601"/>
              </w:tabs>
              <w:spacing w:line="240" w:lineRule="auto"/>
              <w:rPr>
                <w:szCs w:val="22"/>
              </w:rPr>
            </w:pPr>
          </w:p>
          <w:p w14:paraId="41054472" w14:textId="7E863F12" w:rsidR="007C5B7F" w:rsidRPr="00E35706" w:rsidRDefault="007C5B7F" w:rsidP="007C5B7F">
            <w:pPr>
              <w:pStyle w:val="acctfourfigures"/>
              <w:tabs>
                <w:tab w:val="clear" w:pos="765"/>
                <w:tab w:val="decimal" w:pos="601"/>
              </w:tabs>
              <w:spacing w:line="240" w:lineRule="auto"/>
              <w:rPr>
                <w:szCs w:val="22"/>
              </w:rPr>
            </w:pPr>
            <w:r w:rsidRPr="00E35706">
              <w:rPr>
                <w:szCs w:val="22"/>
              </w:rPr>
              <w:t>-</w:t>
            </w:r>
          </w:p>
        </w:tc>
        <w:tc>
          <w:tcPr>
            <w:tcW w:w="185" w:type="dxa"/>
          </w:tcPr>
          <w:p w14:paraId="021FACFF" w14:textId="77777777" w:rsidR="007C5B7F" w:rsidRPr="00E35706" w:rsidRDefault="007C5B7F" w:rsidP="007C5B7F">
            <w:pPr>
              <w:pStyle w:val="acctfourfigures"/>
              <w:tabs>
                <w:tab w:val="decimal" w:pos="601"/>
              </w:tabs>
              <w:spacing w:line="240" w:lineRule="auto"/>
              <w:jc w:val="center"/>
              <w:rPr>
                <w:b/>
                <w:bCs/>
                <w:szCs w:val="22"/>
              </w:rPr>
            </w:pPr>
          </w:p>
        </w:tc>
        <w:tc>
          <w:tcPr>
            <w:tcW w:w="1074" w:type="dxa"/>
          </w:tcPr>
          <w:p w14:paraId="6FA82FD3" w14:textId="77777777" w:rsidR="007C5B7F" w:rsidRPr="00E35706" w:rsidRDefault="007C5B7F" w:rsidP="007C5B7F">
            <w:pPr>
              <w:pStyle w:val="acctfourfigures"/>
              <w:tabs>
                <w:tab w:val="clear" w:pos="765"/>
                <w:tab w:val="decimal" w:pos="601"/>
              </w:tabs>
              <w:spacing w:line="240" w:lineRule="auto"/>
              <w:rPr>
                <w:szCs w:val="22"/>
              </w:rPr>
            </w:pPr>
          </w:p>
          <w:p w14:paraId="143C757A" w14:textId="7548FAF5" w:rsidR="007C5B7F" w:rsidRPr="00E35706" w:rsidRDefault="007C5B7F" w:rsidP="007C5B7F">
            <w:pPr>
              <w:pStyle w:val="acctfourfigures"/>
              <w:tabs>
                <w:tab w:val="clear" w:pos="765"/>
                <w:tab w:val="decimal" w:pos="601"/>
              </w:tabs>
              <w:spacing w:line="240" w:lineRule="auto"/>
              <w:rPr>
                <w:szCs w:val="22"/>
              </w:rPr>
            </w:pPr>
            <w:r w:rsidRPr="00E35706">
              <w:rPr>
                <w:szCs w:val="22"/>
              </w:rPr>
              <w:t>-</w:t>
            </w:r>
          </w:p>
        </w:tc>
        <w:tc>
          <w:tcPr>
            <w:tcW w:w="184" w:type="dxa"/>
          </w:tcPr>
          <w:p w14:paraId="6E737DB2" w14:textId="77777777" w:rsidR="007C5B7F" w:rsidRPr="00E35706" w:rsidRDefault="007C5B7F" w:rsidP="007C5B7F">
            <w:pPr>
              <w:pStyle w:val="acctfourfigures"/>
              <w:spacing w:line="240" w:lineRule="auto"/>
              <w:jc w:val="center"/>
              <w:rPr>
                <w:szCs w:val="22"/>
                <w:lang w:val="en-US" w:bidi="th-TH"/>
              </w:rPr>
            </w:pPr>
          </w:p>
        </w:tc>
        <w:tc>
          <w:tcPr>
            <w:tcW w:w="1075" w:type="dxa"/>
          </w:tcPr>
          <w:p w14:paraId="619EAEBC" w14:textId="77777777" w:rsidR="007C5B7F" w:rsidRPr="00E35706" w:rsidRDefault="007C5B7F" w:rsidP="007C5B7F">
            <w:pPr>
              <w:pStyle w:val="acctfourfigures"/>
              <w:spacing w:line="240" w:lineRule="auto"/>
              <w:jc w:val="center"/>
              <w:rPr>
                <w:szCs w:val="22"/>
                <w:lang w:val="en-US" w:bidi="th-TH"/>
              </w:rPr>
            </w:pPr>
          </w:p>
          <w:p w14:paraId="5FAA053B" w14:textId="12FBBE36" w:rsidR="007C5B7F" w:rsidRPr="00E35706" w:rsidRDefault="007C5B7F" w:rsidP="007C5B7F">
            <w:pPr>
              <w:pStyle w:val="acctfourfigures"/>
              <w:spacing w:line="240" w:lineRule="auto"/>
              <w:jc w:val="center"/>
              <w:rPr>
                <w:szCs w:val="22"/>
                <w:lang w:val="en-US" w:bidi="th-TH"/>
              </w:rPr>
            </w:pPr>
            <w:r w:rsidRPr="00E35706">
              <w:rPr>
                <w:szCs w:val="22"/>
                <w:lang w:val="en-US" w:bidi="th-TH"/>
              </w:rPr>
              <w:t>494</w:t>
            </w:r>
          </w:p>
        </w:tc>
        <w:tc>
          <w:tcPr>
            <w:tcW w:w="178" w:type="dxa"/>
          </w:tcPr>
          <w:p w14:paraId="1897941C" w14:textId="77777777" w:rsidR="007C5B7F" w:rsidRPr="00E35706" w:rsidRDefault="007C5B7F" w:rsidP="007C5B7F">
            <w:pPr>
              <w:pStyle w:val="acctfourfigures"/>
              <w:spacing w:line="240" w:lineRule="auto"/>
              <w:rPr>
                <w:szCs w:val="22"/>
                <w:lang w:val="en-US" w:bidi="th-TH"/>
              </w:rPr>
            </w:pPr>
          </w:p>
        </w:tc>
        <w:tc>
          <w:tcPr>
            <w:tcW w:w="1086" w:type="dxa"/>
          </w:tcPr>
          <w:p w14:paraId="0C5AFB25" w14:textId="77777777" w:rsidR="007C5B7F" w:rsidRPr="00E35706" w:rsidRDefault="007C5B7F" w:rsidP="007C5B7F">
            <w:pPr>
              <w:pStyle w:val="acctfourfigures"/>
              <w:spacing w:line="240" w:lineRule="auto"/>
              <w:jc w:val="center"/>
              <w:rPr>
                <w:szCs w:val="22"/>
                <w:lang w:val="en-US" w:bidi="th-TH"/>
              </w:rPr>
            </w:pPr>
          </w:p>
          <w:p w14:paraId="0A19AA53" w14:textId="1F634598" w:rsidR="007C5B7F" w:rsidRPr="00E35706" w:rsidRDefault="007C5B7F" w:rsidP="007C5B7F">
            <w:pPr>
              <w:pStyle w:val="acctfourfigures"/>
              <w:spacing w:line="240" w:lineRule="auto"/>
              <w:jc w:val="center"/>
              <w:rPr>
                <w:szCs w:val="22"/>
                <w:lang w:val="en-US" w:bidi="th-TH"/>
              </w:rPr>
            </w:pPr>
            <w:r w:rsidRPr="00E35706">
              <w:rPr>
                <w:szCs w:val="22"/>
                <w:lang w:val="en-US" w:bidi="th-TH"/>
              </w:rPr>
              <w:t>494</w:t>
            </w:r>
          </w:p>
        </w:tc>
      </w:tr>
      <w:tr w:rsidR="007C5B7F" w:rsidRPr="00E35706" w14:paraId="2E62BB71" w14:textId="77777777" w:rsidTr="00F84DDB">
        <w:trPr>
          <w:cantSplit/>
        </w:trPr>
        <w:tc>
          <w:tcPr>
            <w:tcW w:w="2876" w:type="dxa"/>
          </w:tcPr>
          <w:p w14:paraId="63CF0B29" w14:textId="05910F7E" w:rsidR="007C5B7F" w:rsidRPr="00E35706" w:rsidRDefault="007C5B7F" w:rsidP="007C5B7F">
            <w:pPr>
              <w:tabs>
                <w:tab w:val="left" w:pos="190"/>
              </w:tabs>
              <w:spacing w:line="240" w:lineRule="auto"/>
              <w:ind w:firstLine="189"/>
              <w:rPr>
                <w:rFonts w:ascii="Times New Roman" w:hAnsi="Times New Roman"/>
                <w:b/>
                <w:bCs/>
                <w:sz w:val="22"/>
                <w:szCs w:val="22"/>
              </w:rPr>
            </w:pPr>
            <w:r w:rsidRPr="00E35706">
              <w:rPr>
                <w:rFonts w:ascii="Times New Roman" w:hAnsi="Times New Roman"/>
                <w:sz w:val="22"/>
                <w:szCs w:val="22"/>
              </w:rPr>
              <w:t>Derivative assets</w:t>
            </w:r>
          </w:p>
        </w:tc>
        <w:tc>
          <w:tcPr>
            <w:tcW w:w="1353" w:type="dxa"/>
            <w:tcBorders>
              <w:bottom w:val="single" w:sz="4" w:space="0" w:color="auto"/>
            </w:tcBorders>
          </w:tcPr>
          <w:p w14:paraId="18EC1C4F" w14:textId="4801D0C9" w:rsidR="007C5B7F" w:rsidRPr="00E35706" w:rsidRDefault="007C5B7F" w:rsidP="007C5B7F">
            <w:pPr>
              <w:pStyle w:val="acctfourfigures"/>
              <w:tabs>
                <w:tab w:val="clear" w:pos="765"/>
                <w:tab w:val="decimal" w:pos="1719"/>
              </w:tabs>
              <w:spacing w:line="240" w:lineRule="auto"/>
              <w:ind w:right="98"/>
              <w:jc w:val="center"/>
              <w:rPr>
                <w:szCs w:val="22"/>
              </w:rPr>
            </w:pPr>
            <w:r w:rsidRPr="00E35706">
              <w:rPr>
                <w:szCs w:val="22"/>
              </w:rPr>
              <w:t>77</w:t>
            </w:r>
          </w:p>
        </w:tc>
        <w:tc>
          <w:tcPr>
            <w:tcW w:w="180" w:type="dxa"/>
          </w:tcPr>
          <w:p w14:paraId="3506B234" w14:textId="77777777" w:rsidR="007C5B7F" w:rsidRPr="00E35706" w:rsidRDefault="007C5B7F" w:rsidP="007C5B7F">
            <w:pPr>
              <w:pStyle w:val="acctfourfigures"/>
              <w:spacing w:line="240" w:lineRule="auto"/>
              <w:jc w:val="center"/>
              <w:rPr>
                <w:szCs w:val="22"/>
                <w:lang w:val="en-US" w:bidi="th-TH"/>
              </w:rPr>
            </w:pPr>
          </w:p>
        </w:tc>
        <w:tc>
          <w:tcPr>
            <w:tcW w:w="1079" w:type="dxa"/>
          </w:tcPr>
          <w:p w14:paraId="5CEF54DF" w14:textId="7F2E840E" w:rsidR="007C5B7F" w:rsidRPr="00E35706" w:rsidRDefault="007C5B7F" w:rsidP="007C5B7F">
            <w:pPr>
              <w:pStyle w:val="acctfourfigures"/>
              <w:tabs>
                <w:tab w:val="clear" w:pos="765"/>
                <w:tab w:val="decimal" w:pos="601"/>
              </w:tabs>
              <w:spacing w:line="240" w:lineRule="auto"/>
              <w:rPr>
                <w:szCs w:val="22"/>
                <w:lang w:val="en-US" w:bidi="th-TH"/>
              </w:rPr>
            </w:pPr>
            <w:r w:rsidRPr="00E35706">
              <w:rPr>
                <w:szCs w:val="22"/>
                <w:lang w:val="en-US" w:bidi="th-TH"/>
              </w:rPr>
              <w:t>-</w:t>
            </w:r>
          </w:p>
        </w:tc>
        <w:tc>
          <w:tcPr>
            <w:tcW w:w="185" w:type="dxa"/>
          </w:tcPr>
          <w:p w14:paraId="6497E300" w14:textId="77777777" w:rsidR="007C5B7F" w:rsidRPr="00E35706" w:rsidRDefault="007C5B7F" w:rsidP="007C5B7F">
            <w:pPr>
              <w:pStyle w:val="acctfourfigures"/>
              <w:spacing w:line="240" w:lineRule="auto"/>
              <w:jc w:val="center"/>
              <w:rPr>
                <w:szCs w:val="22"/>
                <w:lang w:val="en-US" w:bidi="th-TH"/>
              </w:rPr>
            </w:pPr>
          </w:p>
        </w:tc>
        <w:tc>
          <w:tcPr>
            <w:tcW w:w="1074" w:type="dxa"/>
          </w:tcPr>
          <w:p w14:paraId="31EC57BC" w14:textId="5BD0A6CD" w:rsidR="007C5B7F" w:rsidRPr="00E35706" w:rsidRDefault="007C5B7F" w:rsidP="007C5B7F">
            <w:pPr>
              <w:pStyle w:val="acctfourfigures"/>
              <w:spacing w:line="240" w:lineRule="auto"/>
              <w:jc w:val="center"/>
              <w:rPr>
                <w:szCs w:val="22"/>
                <w:lang w:val="en-US" w:bidi="th-TH"/>
              </w:rPr>
            </w:pPr>
            <w:r w:rsidRPr="00E35706">
              <w:rPr>
                <w:szCs w:val="22"/>
                <w:lang w:val="en-US" w:bidi="th-TH"/>
              </w:rPr>
              <w:t>77</w:t>
            </w:r>
          </w:p>
        </w:tc>
        <w:tc>
          <w:tcPr>
            <w:tcW w:w="184" w:type="dxa"/>
          </w:tcPr>
          <w:p w14:paraId="52EE8DE1" w14:textId="77777777" w:rsidR="007C5B7F" w:rsidRPr="00E35706" w:rsidRDefault="007C5B7F" w:rsidP="007C5B7F">
            <w:pPr>
              <w:pStyle w:val="acctfourfigures"/>
              <w:spacing w:line="240" w:lineRule="auto"/>
              <w:jc w:val="center"/>
              <w:rPr>
                <w:szCs w:val="22"/>
                <w:lang w:val="en-US" w:bidi="th-TH"/>
              </w:rPr>
            </w:pPr>
          </w:p>
        </w:tc>
        <w:tc>
          <w:tcPr>
            <w:tcW w:w="1075" w:type="dxa"/>
          </w:tcPr>
          <w:p w14:paraId="24C5CEA0" w14:textId="0BD08FCE" w:rsidR="007C5B7F" w:rsidRPr="00E35706" w:rsidRDefault="007C5B7F" w:rsidP="007C5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exact"/>
              <w:ind w:left="-105" w:right="-110" w:hanging="4"/>
              <w:rPr>
                <w:rFonts w:ascii="Times New Roman" w:hAnsi="Times New Roman"/>
                <w:sz w:val="22"/>
                <w:szCs w:val="22"/>
              </w:rPr>
            </w:pPr>
            <w:r w:rsidRPr="00E35706">
              <w:rPr>
                <w:rFonts w:ascii="Times New Roman" w:hAnsi="Times New Roman"/>
                <w:sz w:val="22"/>
                <w:szCs w:val="22"/>
              </w:rPr>
              <w:t>-</w:t>
            </w:r>
          </w:p>
        </w:tc>
        <w:tc>
          <w:tcPr>
            <w:tcW w:w="178" w:type="dxa"/>
          </w:tcPr>
          <w:p w14:paraId="53949A74" w14:textId="77777777" w:rsidR="007C5B7F" w:rsidRPr="00E35706" w:rsidRDefault="007C5B7F" w:rsidP="007C5B7F">
            <w:pPr>
              <w:pStyle w:val="acctfourfigures"/>
              <w:spacing w:line="240" w:lineRule="auto"/>
              <w:rPr>
                <w:szCs w:val="22"/>
                <w:lang w:val="en-US" w:bidi="th-TH"/>
              </w:rPr>
            </w:pPr>
          </w:p>
        </w:tc>
        <w:tc>
          <w:tcPr>
            <w:tcW w:w="1086" w:type="dxa"/>
          </w:tcPr>
          <w:p w14:paraId="06F6352D" w14:textId="26452F1D" w:rsidR="007C5B7F" w:rsidRPr="00E35706" w:rsidRDefault="007C5B7F" w:rsidP="007C5B7F">
            <w:pPr>
              <w:pStyle w:val="acctfourfigures"/>
              <w:spacing w:line="240" w:lineRule="auto"/>
              <w:jc w:val="center"/>
              <w:rPr>
                <w:szCs w:val="22"/>
                <w:lang w:val="en-US" w:bidi="th-TH"/>
              </w:rPr>
            </w:pPr>
            <w:r w:rsidRPr="00E35706">
              <w:rPr>
                <w:szCs w:val="22"/>
                <w:lang w:val="en-US" w:bidi="th-TH"/>
              </w:rPr>
              <w:t>77</w:t>
            </w:r>
          </w:p>
        </w:tc>
      </w:tr>
      <w:tr w:rsidR="007C5B7F" w:rsidRPr="00E35706" w14:paraId="6BEE38C0" w14:textId="77777777" w:rsidTr="00F84DDB">
        <w:trPr>
          <w:cantSplit/>
        </w:trPr>
        <w:tc>
          <w:tcPr>
            <w:tcW w:w="2876" w:type="dxa"/>
          </w:tcPr>
          <w:p w14:paraId="15DD4431" w14:textId="2D041C3B" w:rsidR="007C5B7F" w:rsidRPr="00E35706" w:rsidRDefault="007C5B7F" w:rsidP="007C5B7F">
            <w:pPr>
              <w:tabs>
                <w:tab w:val="left" w:pos="190"/>
              </w:tabs>
              <w:spacing w:line="240" w:lineRule="auto"/>
              <w:rPr>
                <w:rFonts w:ascii="Times New Roman" w:hAnsi="Times New Roman"/>
                <w:sz w:val="22"/>
                <w:szCs w:val="22"/>
              </w:rPr>
            </w:pPr>
            <w:r w:rsidRPr="00E35706">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648DCEC9" w14:textId="37034172" w:rsidR="007C5B7F" w:rsidRPr="00E35706" w:rsidRDefault="007C5B7F" w:rsidP="007C5B7F">
            <w:pPr>
              <w:pStyle w:val="acctfourfigures"/>
              <w:tabs>
                <w:tab w:val="clear" w:pos="765"/>
                <w:tab w:val="decimal" w:pos="1719"/>
              </w:tabs>
              <w:spacing w:line="240" w:lineRule="auto"/>
              <w:ind w:right="98"/>
              <w:jc w:val="center"/>
              <w:rPr>
                <w:b/>
                <w:bCs/>
                <w:szCs w:val="22"/>
                <w:lang w:val="en-US" w:bidi="th-TH"/>
              </w:rPr>
            </w:pPr>
            <w:r w:rsidRPr="00E35706">
              <w:rPr>
                <w:b/>
                <w:bCs/>
                <w:szCs w:val="22"/>
                <w:lang w:val="en-US" w:bidi="th-TH"/>
              </w:rPr>
              <w:t>571</w:t>
            </w:r>
          </w:p>
        </w:tc>
        <w:tc>
          <w:tcPr>
            <w:tcW w:w="180" w:type="dxa"/>
          </w:tcPr>
          <w:p w14:paraId="2F42DDB2" w14:textId="77777777" w:rsidR="007C5B7F" w:rsidRPr="00E35706" w:rsidRDefault="007C5B7F" w:rsidP="007C5B7F">
            <w:pPr>
              <w:pStyle w:val="acctfourfigures"/>
              <w:spacing w:line="240" w:lineRule="auto"/>
              <w:jc w:val="center"/>
              <w:rPr>
                <w:szCs w:val="22"/>
                <w:lang w:val="en-US" w:bidi="th-TH"/>
              </w:rPr>
            </w:pPr>
          </w:p>
        </w:tc>
        <w:tc>
          <w:tcPr>
            <w:tcW w:w="1079" w:type="dxa"/>
          </w:tcPr>
          <w:p w14:paraId="333FC5FD" w14:textId="77777777" w:rsidR="007C5B7F" w:rsidRPr="00E35706" w:rsidRDefault="007C5B7F" w:rsidP="007C5B7F">
            <w:pPr>
              <w:pStyle w:val="acctfourfigures"/>
              <w:spacing w:line="240" w:lineRule="auto"/>
              <w:jc w:val="center"/>
              <w:rPr>
                <w:szCs w:val="22"/>
              </w:rPr>
            </w:pPr>
          </w:p>
        </w:tc>
        <w:tc>
          <w:tcPr>
            <w:tcW w:w="185" w:type="dxa"/>
          </w:tcPr>
          <w:p w14:paraId="309B49F6" w14:textId="77777777" w:rsidR="007C5B7F" w:rsidRPr="00E35706" w:rsidRDefault="007C5B7F" w:rsidP="007C5B7F">
            <w:pPr>
              <w:pStyle w:val="acctfourfigures"/>
              <w:spacing w:line="240" w:lineRule="auto"/>
              <w:jc w:val="center"/>
              <w:rPr>
                <w:szCs w:val="22"/>
                <w:lang w:val="en-US" w:bidi="th-TH"/>
              </w:rPr>
            </w:pPr>
          </w:p>
        </w:tc>
        <w:tc>
          <w:tcPr>
            <w:tcW w:w="1074" w:type="dxa"/>
          </w:tcPr>
          <w:p w14:paraId="50712E0B" w14:textId="77777777" w:rsidR="007C5B7F" w:rsidRPr="00E35706" w:rsidRDefault="007C5B7F" w:rsidP="007C5B7F">
            <w:pPr>
              <w:pStyle w:val="acctfourfigures"/>
              <w:spacing w:line="240" w:lineRule="auto"/>
              <w:jc w:val="center"/>
              <w:rPr>
                <w:szCs w:val="22"/>
              </w:rPr>
            </w:pPr>
          </w:p>
        </w:tc>
        <w:tc>
          <w:tcPr>
            <w:tcW w:w="184" w:type="dxa"/>
          </w:tcPr>
          <w:p w14:paraId="2100475F" w14:textId="77777777" w:rsidR="007C5B7F" w:rsidRPr="00E35706" w:rsidRDefault="007C5B7F" w:rsidP="007C5B7F">
            <w:pPr>
              <w:pStyle w:val="acctfourfigures"/>
              <w:spacing w:line="240" w:lineRule="auto"/>
              <w:jc w:val="center"/>
              <w:rPr>
                <w:szCs w:val="22"/>
                <w:lang w:val="en-US" w:bidi="th-TH"/>
              </w:rPr>
            </w:pPr>
          </w:p>
        </w:tc>
        <w:tc>
          <w:tcPr>
            <w:tcW w:w="1075" w:type="dxa"/>
          </w:tcPr>
          <w:p w14:paraId="22BEC627" w14:textId="77777777" w:rsidR="007C5B7F" w:rsidRPr="00E35706" w:rsidRDefault="007C5B7F" w:rsidP="007C5B7F">
            <w:pPr>
              <w:pStyle w:val="acctfourfigures"/>
              <w:spacing w:line="240" w:lineRule="auto"/>
              <w:jc w:val="center"/>
              <w:rPr>
                <w:szCs w:val="22"/>
                <w:lang w:val="en-US" w:bidi="th-TH"/>
              </w:rPr>
            </w:pPr>
          </w:p>
        </w:tc>
        <w:tc>
          <w:tcPr>
            <w:tcW w:w="178" w:type="dxa"/>
          </w:tcPr>
          <w:p w14:paraId="0BC49A51" w14:textId="77777777" w:rsidR="007C5B7F" w:rsidRPr="00E35706" w:rsidRDefault="007C5B7F" w:rsidP="007C5B7F">
            <w:pPr>
              <w:pStyle w:val="acctfourfigures"/>
              <w:spacing w:line="240" w:lineRule="auto"/>
              <w:rPr>
                <w:szCs w:val="22"/>
                <w:lang w:val="en-US" w:bidi="th-TH"/>
              </w:rPr>
            </w:pPr>
          </w:p>
        </w:tc>
        <w:tc>
          <w:tcPr>
            <w:tcW w:w="1086" w:type="dxa"/>
          </w:tcPr>
          <w:p w14:paraId="1060C83B" w14:textId="77777777" w:rsidR="007C5B7F" w:rsidRPr="00E35706" w:rsidRDefault="007C5B7F" w:rsidP="007C5B7F">
            <w:pPr>
              <w:pStyle w:val="acctfourfigures"/>
              <w:spacing w:line="240" w:lineRule="auto"/>
              <w:rPr>
                <w:szCs w:val="22"/>
                <w:lang w:val="en-US" w:bidi="th-TH"/>
              </w:rPr>
            </w:pPr>
          </w:p>
        </w:tc>
      </w:tr>
    </w:tbl>
    <w:p w14:paraId="47840DE4" w14:textId="77777777" w:rsidR="00841BDC" w:rsidRPr="00E35706" w:rsidRDefault="00841BDC" w:rsidP="003846B7">
      <w:pPr>
        <w:pStyle w:val="block"/>
        <w:tabs>
          <w:tab w:val="left" w:pos="9540"/>
        </w:tabs>
        <w:spacing w:after="0" w:line="240" w:lineRule="atLeast"/>
        <w:ind w:left="547"/>
        <w:jc w:val="thaiDistribute"/>
        <w:rPr>
          <w:rFonts w:cstheme="minorBidi"/>
          <w:lang w:val="en-US" w:bidi="th-TH"/>
        </w:rPr>
      </w:pPr>
    </w:p>
    <w:p w14:paraId="4FB5D9B9" w14:textId="4A736204" w:rsidR="003846B7" w:rsidRPr="00E35706" w:rsidRDefault="003846B7" w:rsidP="002162FB">
      <w:pPr>
        <w:pStyle w:val="block"/>
        <w:tabs>
          <w:tab w:val="left" w:pos="9090"/>
        </w:tabs>
        <w:spacing w:after="0" w:line="240" w:lineRule="atLeast"/>
        <w:ind w:left="547" w:right="65"/>
        <w:jc w:val="both"/>
      </w:pPr>
      <w:r w:rsidRPr="00E35706">
        <w:t>The following table presents valuation technique of financial instruments measured at fair value in statement of financial position.</w:t>
      </w:r>
    </w:p>
    <w:p w14:paraId="4001F396" w14:textId="77777777" w:rsidR="00E1515C" w:rsidRPr="00E35706" w:rsidRDefault="00E1515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236"/>
        <w:gridCol w:w="6136"/>
      </w:tblGrid>
      <w:tr w:rsidR="00B006CF" w:rsidRPr="00E35706" w14:paraId="6B21FAD0" w14:textId="77777777" w:rsidTr="002162FB">
        <w:trPr>
          <w:tblHeader/>
        </w:trPr>
        <w:tc>
          <w:tcPr>
            <w:tcW w:w="2808" w:type="dxa"/>
          </w:tcPr>
          <w:p w14:paraId="722799CA" w14:textId="7E6F79EA" w:rsidR="00B006CF" w:rsidRPr="00E35706" w:rsidRDefault="00B006CF" w:rsidP="00B006CF">
            <w:pPr>
              <w:pStyle w:val="block"/>
              <w:spacing w:after="0" w:line="240" w:lineRule="auto"/>
              <w:ind w:left="160" w:right="-108" w:hanging="160"/>
              <w:rPr>
                <w:b/>
                <w:bCs/>
                <w:szCs w:val="22"/>
                <w:cs/>
                <w:lang w:bidi="th-TH"/>
              </w:rPr>
            </w:pPr>
            <w:r w:rsidRPr="00E35706">
              <w:rPr>
                <w:b/>
                <w:bCs/>
                <w:szCs w:val="22"/>
                <w:lang w:bidi="th-TH"/>
              </w:rPr>
              <w:t>Type</w:t>
            </w:r>
          </w:p>
        </w:tc>
        <w:tc>
          <w:tcPr>
            <w:tcW w:w="236" w:type="dxa"/>
          </w:tcPr>
          <w:p w14:paraId="7443C886" w14:textId="77777777" w:rsidR="00B006CF" w:rsidRPr="00E35706" w:rsidRDefault="00B006CF" w:rsidP="00B006CF">
            <w:pPr>
              <w:pStyle w:val="block"/>
              <w:spacing w:after="0" w:line="240" w:lineRule="auto"/>
              <w:ind w:left="0" w:right="-7"/>
              <w:jc w:val="both"/>
              <w:rPr>
                <w:szCs w:val="22"/>
                <w:lang w:bidi="th-TH"/>
              </w:rPr>
            </w:pPr>
          </w:p>
        </w:tc>
        <w:tc>
          <w:tcPr>
            <w:tcW w:w="6136" w:type="dxa"/>
            <w:vAlign w:val="bottom"/>
          </w:tcPr>
          <w:p w14:paraId="6770BD7B" w14:textId="61742388" w:rsidR="00B006CF" w:rsidRPr="00E35706" w:rsidRDefault="00B006CF" w:rsidP="00B006CF">
            <w:pPr>
              <w:pStyle w:val="block"/>
              <w:spacing w:after="0" w:line="240" w:lineRule="auto"/>
              <w:ind w:left="0" w:right="-20"/>
              <w:jc w:val="thaiDistribute"/>
              <w:rPr>
                <w:b/>
                <w:bCs/>
                <w:szCs w:val="22"/>
                <w:cs/>
                <w:lang w:bidi="th-TH"/>
              </w:rPr>
            </w:pPr>
            <w:r w:rsidRPr="00E35706">
              <w:rPr>
                <w:b/>
                <w:bCs/>
                <w:szCs w:val="22"/>
                <w:lang w:bidi="th-TH"/>
              </w:rPr>
              <w:t>Valuation technique</w:t>
            </w:r>
          </w:p>
        </w:tc>
      </w:tr>
      <w:tr w:rsidR="00B006CF" w:rsidRPr="00E35706" w14:paraId="556C8CA2" w14:textId="77777777" w:rsidTr="002162FB">
        <w:tc>
          <w:tcPr>
            <w:tcW w:w="2808" w:type="dxa"/>
          </w:tcPr>
          <w:p w14:paraId="119FE351" w14:textId="254C226F" w:rsidR="00B006CF" w:rsidRPr="00E35706" w:rsidRDefault="00B006CF" w:rsidP="00B006CF">
            <w:pPr>
              <w:pStyle w:val="block"/>
              <w:spacing w:after="0" w:line="240" w:lineRule="auto"/>
              <w:ind w:left="160" w:right="-108" w:hanging="160"/>
              <w:rPr>
                <w:b/>
                <w:bCs/>
                <w:szCs w:val="22"/>
                <w:cs/>
                <w:lang w:bidi="th-TH"/>
              </w:rPr>
            </w:pPr>
            <w:r w:rsidRPr="00E35706">
              <w:rPr>
                <w:szCs w:val="22"/>
                <w:lang w:bidi="th-TH"/>
              </w:rPr>
              <w:t>Forward exchange contracts</w:t>
            </w:r>
          </w:p>
        </w:tc>
        <w:tc>
          <w:tcPr>
            <w:tcW w:w="236" w:type="dxa"/>
          </w:tcPr>
          <w:p w14:paraId="3DE067AD" w14:textId="77777777" w:rsidR="00B006CF" w:rsidRPr="00E35706" w:rsidRDefault="00B006CF" w:rsidP="00B006CF">
            <w:pPr>
              <w:pStyle w:val="block"/>
              <w:spacing w:after="0" w:line="240" w:lineRule="auto"/>
              <w:ind w:left="0" w:right="-7"/>
              <w:jc w:val="both"/>
              <w:rPr>
                <w:szCs w:val="22"/>
                <w:lang w:bidi="th-TH"/>
              </w:rPr>
            </w:pPr>
          </w:p>
        </w:tc>
        <w:tc>
          <w:tcPr>
            <w:tcW w:w="6136" w:type="dxa"/>
          </w:tcPr>
          <w:p w14:paraId="64F63C1A" w14:textId="563A623F" w:rsidR="00B006CF" w:rsidRPr="00E35706" w:rsidRDefault="00B006CF" w:rsidP="00B006CF">
            <w:pPr>
              <w:pStyle w:val="block"/>
              <w:spacing w:after="0" w:line="240" w:lineRule="auto"/>
              <w:ind w:left="0" w:right="-20"/>
              <w:jc w:val="thaiDistribute"/>
              <w:rPr>
                <w:b/>
                <w:bCs/>
                <w:szCs w:val="22"/>
                <w:cs/>
                <w:lang w:bidi="th-TH"/>
              </w:rPr>
            </w:pPr>
            <w:r w:rsidRPr="00E35706">
              <w:rPr>
                <w:i/>
                <w:iCs/>
                <w:szCs w:val="22"/>
                <w:lang w:bidi="th-TH"/>
              </w:rPr>
              <w:t>Forward pricing:</w:t>
            </w:r>
            <w:r w:rsidRPr="00E35706">
              <w:rPr>
                <w:szCs w:val="22"/>
                <w:lang w:bidi="th-TH"/>
              </w:rPr>
              <w:t xml:space="preserve"> The fair value is determined using quoted forward exchange rates at the reporting date and present value calculations based on high credit quality yield curves in the respective currencies.</w:t>
            </w:r>
          </w:p>
        </w:tc>
      </w:tr>
      <w:tr w:rsidR="00B006CF" w:rsidRPr="00E35706" w14:paraId="66EB88EF" w14:textId="77777777" w:rsidTr="002162FB">
        <w:tc>
          <w:tcPr>
            <w:tcW w:w="2808" w:type="dxa"/>
          </w:tcPr>
          <w:p w14:paraId="405BFEDD" w14:textId="67DE8A23" w:rsidR="00B006CF" w:rsidRPr="00E35706" w:rsidRDefault="00630BC0" w:rsidP="00B006CF">
            <w:pPr>
              <w:pStyle w:val="block"/>
              <w:spacing w:after="0" w:line="240" w:lineRule="auto"/>
              <w:ind w:left="160" w:right="-108" w:hanging="160"/>
              <w:rPr>
                <w:szCs w:val="22"/>
                <w:cs/>
                <w:lang w:bidi="th-TH"/>
              </w:rPr>
            </w:pPr>
            <w:r w:rsidRPr="00E35706">
              <w:rPr>
                <w:szCs w:val="22"/>
              </w:rPr>
              <w:t>N</w:t>
            </w:r>
            <w:r w:rsidR="00B11D4A" w:rsidRPr="00E35706">
              <w:rPr>
                <w:szCs w:val="22"/>
              </w:rPr>
              <w:t>on-marketable equity</w:t>
            </w:r>
            <w:r w:rsidR="00657C29" w:rsidRPr="00E35706">
              <w:rPr>
                <w:szCs w:val="22"/>
              </w:rPr>
              <w:t xml:space="preserve"> </w:t>
            </w:r>
            <w:r w:rsidR="00B11D4A" w:rsidRPr="00E35706">
              <w:rPr>
                <w:szCs w:val="22"/>
              </w:rPr>
              <w:t>securities</w:t>
            </w:r>
          </w:p>
        </w:tc>
        <w:tc>
          <w:tcPr>
            <w:tcW w:w="236" w:type="dxa"/>
          </w:tcPr>
          <w:p w14:paraId="244D4039" w14:textId="77777777" w:rsidR="00B006CF" w:rsidRPr="00E35706" w:rsidRDefault="00B006CF" w:rsidP="00B006CF">
            <w:pPr>
              <w:pStyle w:val="block"/>
              <w:spacing w:after="0" w:line="240" w:lineRule="auto"/>
              <w:ind w:left="0" w:right="-7"/>
              <w:jc w:val="both"/>
              <w:rPr>
                <w:szCs w:val="22"/>
                <w:lang w:bidi="th-TH"/>
              </w:rPr>
            </w:pPr>
          </w:p>
        </w:tc>
        <w:tc>
          <w:tcPr>
            <w:tcW w:w="6136" w:type="dxa"/>
          </w:tcPr>
          <w:p w14:paraId="42A59FAD" w14:textId="25C50217" w:rsidR="00B006CF" w:rsidRPr="00E35706" w:rsidRDefault="00AF48DC" w:rsidP="00B006CF">
            <w:pPr>
              <w:pStyle w:val="block"/>
              <w:spacing w:after="0" w:line="240" w:lineRule="auto"/>
              <w:ind w:left="0" w:right="-20"/>
              <w:jc w:val="thaiDistribute"/>
              <w:rPr>
                <w:szCs w:val="22"/>
                <w:lang w:val="en-US" w:bidi="th-TH"/>
              </w:rPr>
            </w:pPr>
            <w:r w:rsidRPr="00E35706">
              <w:rPr>
                <w:szCs w:val="22"/>
              </w:rPr>
              <w:t>A</w:t>
            </w:r>
            <w:r w:rsidR="00630BC0" w:rsidRPr="00E35706">
              <w:rPr>
                <w:szCs w:val="22"/>
              </w:rPr>
              <w:t xml:space="preserve">djusted </w:t>
            </w:r>
            <w:r w:rsidRPr="00E35706">
              <w:rPr>
                <w:szCs w:val="22"/>
              </w:rPr>
              <w:t xml:space="preserve">net </w:t>
            </w:r>
            <w:r w:rsidR="00630BC0" w:rsidRPr="00E35706">
              <w:rPr>
                <w:szCs w:val="22"/>
              </w:rPr>
              <w:t>asset</w:t>
            </w:r>
            <w:r w:rsidR="00E16F54" w:rsidRPr="00E35706">
              <w:rPr>
                <w:szCs w:val="22"/>
              </w:rPr>
              <w:t xml:space="preserve"> method</w:t>
            </w:r>
            <w:r w:rsidR="00AF3AA8" w:rsidRPr="00E35706">
              <w:rPr>
                <w:szCs w:val="22"/>
              </w:rPr>
              <w:t>.</w:t>
            </w:r>
          </w:p>
        </w:tc>
      </w:tr>
    </w:tbl>
    <w:p w14:paraId="36DBF17F" w14:textId="56F994DF" w:rsidR="009868A0" w:rsidRPr="00E35706" w:rsidRDefault="00986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lang w:val="x-none" w:eastAsia="x-none"/>
        </w:rPr>
      </w:pPr>
    </w:p>
    <w:p w14:paraId="469F03DA" w14:textId="6359EC65" w:rsidR="00581503" w:rsidRPr="00E35706" w:rsidRDefault="00FA1E5C" w:rsidP="00581503">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0"/>
          <w:szCs w:val="20"/>
          <w:u w:val="none"/>
        </w:rPr>
      </w:pPr>
      <w:r w:rsidRPr="00E35706">
        <w:rPr>
          <w:rFonts w:ascii="Times New Roman" w:hAnsi="Times New Roman" w:cs="Times New Roman"/>
          <w:i w:val="0"/>
          <w:iCs w:val="0"/>
          <w:sz w:val="24"/>
          <w:szCs w:val="24"/>
          <w:u w:val="none"/>
        </w:rPr>
        <w:t>Commitments</w:t>
      </w:r>
      <w:r w:rsidR="00441E26" w:rsidRPr="00E35706">
        <w:rPr>
          <w:rFonts w:ascii="Times New Roman" w:hAnsi="Times New Roman" w:cs="Times New Roman"/>
          <w:i w:val="0"/>
          <w:iCs w:val="0"/>
          <w:sz w:val="24"/>
          <w:szCs w:val="24"/>
          <w:u w:val="none"/>
        </w:rPr>
        <w:t xml:space="preserve"> </w:t>
      </w:r>
      <w:r w:rsidR="007005E7" w:rsidRPr="00E35706">
        <w:rPr>
          <w:rFonts w:ascii="Times New Roman" w:hAnsi="Times New Roman" w:cs="Times New Roman"/>
          <w:i w:val="0"/>
          <w:iCs w:val="0"/>
          <w:sz w:val="24"/>
          <w:szCs w:val="24"/>
          <w:u w:val="none"/>
        </w:rPr>
        <w:t>with non-related parties</w:t>
      </w:r>
      <w:r w:rsidR="00441E26" w:rsidRPr="00E35706">
        <w:rPr>
          <w:rFonts w:ascii="Times New Roman" w:hAnsi="Times New Roman" w:cs="Times New Roman"/>
          <w:i w:val="0"/>
          <w:iCs w:val="0"/>
          <w:sz w:val="20"/>
          <w:szCs w:val="20"/>
          <w:u w:val="none"/>
        </w:rPr>
        <w:t xml:space="preserve"> </w:t>
      </w:r>
    </w:p>
    <w:p w14:paraId="15CF9916" w14:textId="4A4A3D11" w:rsidR="002E72B5" w:rsidRPr="00E35706" w:rsidRDefault="002E72B5"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heme="minorBidi"/>
          <w:b/>
          <w:bCs/>
          <w:sz w:val="24"/>
          <w:szCs w:val="24"/>
        </w:rPr>
      </w:pPr>
    </w:p>
    <w:tbl>
      <w:tblPr>
        <w:tblW w:w="9090" w:type="dxa"/>
        <w:tblInd w:w="450" w:type="dxa"/>
        <w:tblLayout w:type="fixed"/>
        <w:tblCellMar>
          <w:left w:w="79" w:type="dxa"/>
          <w:right w:w="79" w:type="dxa"/>
        </w:tblCellMar>
        <w:tblLook w:val="04A0" w:firstRow="1" w:lastRow="0" w:firstColumn="1" w:lastColumn="0" w:noHBand="0" w:noVBand="1"/>
      </w:tblPr>
      <w:tblGrid>
        <w:gridCol w:w="6300"/>
        <w:gridCol w:w="1347"/>
        <w:gridCol w:w="180"/>
        <w:gridCol w:w="1263"/>
      </w:tblGrid>
      <w:tr w:rsidR="00C75DB4" w:rsidRPr="00E35706" w14:paraId="33F2B510" w14:textId="77777777" w:rsidTr="002162FB">
        <w:trPr>
          <w:cantSplit/>
          <w:tblHeader/>
        </w:trPr>
        <w:tc>
          <w:tcPr>
            <w:tcW w:w="6300" w:type="dxa"/>
            <w:vAlign w:val="bottom"/>
            <w:hideMark/>
          </w:tcPr>
          <w:p w14:paraId="072469EE" w14:textId="77777777" w:rsidR="00C75DB4" w:rsidRPr="00E35706" w:rsidRDefault="00C75DB4" w:rsidP="004C5BA7">
            <w:pPr>
              <w:spacing w:line="280" w:lineRule="atLeast"/>
              <w:rPr>
                <w:rFonts w:ascii="Times New Roman" w:hAnsi="Times New Roman"/>
                <w:i/>
                <w:iCs/>
                <w:color w:val="0000FF"/>
                <w:sz w:val="22"/>
                <w:szCs w:val="22"/>
                <w:shd w:val="clear" w:color="auto" w:fill="C0C0C0"/>
                <w:lang w:eastAsia="en-GB"/>
              </w:rPr>
            </w:pPr>
          </w:p>
          <w:p w14:paraId="1B008004" w14:textId="700CBCCE" w:rsidR="00C75DB4" w:rsidRPr="00E35706" w:rsidRDefault="00BB3C95" w:rsidP="004C5BA7">
            <w:pPr>
              <w:pStyle w:val="acctfourfigures"/>
              <w:tabs>
                <w:tab w:val="left" w:pos="720"/>
              </w:tabs>
              <w:spacing w:line="280" w:lineRule="atLeast"/>
              <w:rPr>
                <w:b/>
                <w:bCs/>
                <w:i/>
                <w:iCs/>
                <w:szCs w:val="22"/>
                <w:lang w:eastAsia="en-GB"/>
              </w:rPr>
            </w:pPr>
            <w:r w:rsidRPr="00E35706">
              <w:rPr>
                <w:b/>
                <w:bCs/>
                <w:i/>
                <w:iCs/>
                <w:szCs w:val="22"/>
                <w:lang w:eastAsia="en-GB"/>
              </w:rPr>
              <w:t xml:space="preserve">At </w:t>
            </w:r>
            <w:r w:rsidR="00841328" w:rsidRPr="00E35706">
              <w:rPr>
                <w:b/>
                <w:bCs/>
                <w:i/>
                <w:iCs/>
                <w:szCs w:val="22"/>
                <w:lang w:eastAsia="en-GB"/>
              </w:rPr>
              <w:t>30 June</w:t>
            </w:r>
            <w:r w:rsidR="00E13625" w:rsidRPr="00E35706">
              <w:rPr>
                <w:b/>
                <w:bCs/>
                <w:i/>
                <w:iCs/>
                <w:szCs w:val="22"/>
                <w:lang w:eastAsia="en-GB"/>
              </w:rPr>
              <w:t xml:space="preserve"> 2026</w:t>
            </w:r>
          </w:p>
        </w:tc>
        <w:tc>
          <w:tcPr>
            <w:tcW w:w="1347" w:type="dxa"/>
            <w:vAlign w:val="center"/>
            <w:hideMark/>
          </w:tcPr>
          <w:p w14:paraId="7D3BE7E6" w14:textId="77777777" w:rsidR="00C75DB4" w:rsidRPr="00E35706" w:rsidRDefault="00C75DB4" w:rsidP="004C5BA7">
            <w:pPr>
              <w:pStyle w:val="acctmergecolhdg"/>
              <w:spacing w:line="280" w:lineRule="atLeast"/>
              <w:ind w:left="-82" w:right="-82"/>
              <w:rPr>
                <w:szCs w:val="22"/>
                <w:lang w:eastAsia="en-GB"/>
              </w:rPr>
            </w:pPr>
            <w:r w:rsidRPr="00E35706">
              <w:rPr>
                <w:szCs w:val="22"/>
                <w:lang w:eastAsia="en-GB"/>
              </w:rPr>
              <w:t>Consolidated financial statement</w:t>
            </w:r>
            <w:r w:rsidRPr="00E35706">
              <w:rPr>
                <w:szCs w:val="22"/>
                <w:lang w:val="en-US" w:eastAsia="en-GB" w:bidi="th-TH"/>
              </w:rPr>
              <w:t>s</w:t>
            </w:r>
          </w:p>
        </w:tc>
        <w:tc>
          <w:tcPr>
            <w:tcW w:w="180" w:type="dxa"/>
            <w:vAlign w:val="center"/>
          </w:tcPr>
          <w:p w14:paraId="7E3C6992" w14:textId="77777777" w:rsidR="00C75DB4" w:rsidRPr="00E35706" w:rsidRDefault="00C75DB4" w:rsidP="004C5BA7">
            <w:pPr>
              <w:pStyle w:val="acctmergecolhdg"/>
              <w:spacing w:line="280" w:lineRule="atLeast"/>
              <w:rPr>
                <w:szCs w:val="22"/>
                <w:lang w:eastAsia="en-GB"/>
              </w:rPr>
            </w:pPr>
          </w:p>
        </w:tc>
        <w:tc>
          <w:tcPr>
            <w:tcW w:w="1263" w:type="dxa"/>
            <w:vAlign w:val="center"/>
            <w:hideMark/>
          </w:tcPr>
          <w:p w14:paraId="6EAB1287" w14:textId="77777777" w:rsidR="00C75DB4" w:rsidRPr="00E35706" w:rsidRDefault="00C75DB4" w:rsidP="004C5BA7">
            <w:pPr>
              <w:pStyle w:val="acctmergecolhdg"/>
              <w:spacing w:line="280" w:lineRule="atLeast"/>
              <w:ind w:left="-79" w:right="-79"/>
              <w:rPr>
                <w:szCs w:val="22"/>
                <w:lang w:eastAsia="en-GB"/>
              </w:rPr>
            </w:pPr>
            <w:r w:rsidRPr="00E35706">
              <w:rPr>
                <w:szCs w:val="22"/>
                <w:lang w:eastAsia="en-GB"/>
              </w:rPr>
              <w:t xml:space="preserve">Separate financial statements </w:t>
            </w:r>
          </w:p>
        </w:tc>
      </w:tr>
      <w:tr w:rsidR="00C75DB4" w:rsidRPr="00E35706" w14:paraId="30D40BED" w14:textId="77777777" w:rsidTr="002162FB">
        <w:trPr>
          <w:cantSplit/>
          <w:tblHeader/>
        </w:trPr>
        <w:tc>
          <w:tcPr>
            <w:tcW w:w="6300" w:type="dxa"/>
          </w:tcPr>
          <w:p w14:paraId="0118EF92" w14:textId="77777777" w:rsidR="00C75DB4" w:rsidRPr="00E35706" w:rsidRDefault="00C75DB4" w:rsidP="004C5BA7">
            <w:pPr>
              <w:spacing w:line="280" w:lineRule="atLeast"/>
              <w:rPr>
                <w:rFonts w:ascii="Times New Roman" w:hAnsi="Times New Roman"/>
                <w:i/>
                <w:iCs/>
                <w:sz w:val="22"/>
                <w:szCs w:val="22"/>
                <w:lang w:eastAsia="en-GB"/>
              </w:rPr>
            </w:pPr>
          </w:p>
        </w:tc>
        <w:tc>
          <w:tcPr>
            <w:tcW w:w="2790" w:type="dxa"/>
            <w:gridSpan w:val="3"/>
            <w:hideMark/>
          </w:tcPr>
          <w:p w14:paraId="34AB75D4" w14:textId="77777777" w:rsidR="00C75DB4" w:rsidRPr="00E35706" w:rsidRDefault="00C75DB4" w:rsidP="004C5BA7">
            <w:pPr>
              <w:pStyle w:val="acctfourfigures"/>
              <w:tabs>
                <w:tab w:val="left" w:pos="720"/>
              </w:tabs>
              <w:spacing w:line="280" w:lineRule="atLeast"/>
              <w:ind w:right="11"/>
              <w:jc w:val="center"/>
              <w:rPr>
                <w:i/>
                <w:iCs/>
                <w:szCs w:val="22"/>
                <w:lang w:eastAsia="en-GB"/>
              </w:rPr>
            </w:pPr>
            <w:r w:rsidRPr="00E35706">
              <w:rPr>
                <w:i/>
                <w:iCs/>
                <w:szCs w:val="22"/>
                <w:lang w:eastAsia="en-GB"/>
              </w:rPr>
              <w:t>(in thousand Baht)</w:t>
            </w:r>
          </w:p>
        </w:tc>
      </w:tr>
      <w:tr w:rsidR="00C75DB4" w:rsidRPr="00E35706" w14:paraId="114F19BA" w14:textId="77777777" w:rsidTr="002162FB">
        <w:trPr>
          <w:cantSplit/>
        </w:trPr>
        <w:tc>
          <w:tcPr>
            <w:tcW w:w="6300" w:type="dxa"/>
            <w:hideMark/>
          </w:tcPr>
          <w:p w14:paraId="51DA5422" w14:textId="77777777" w:rsidR="00C75DB4" w:rsidRPr="00E35706" w:rsidRDefault="00C75DB4" w:rsidP="004C5BA7">
            <w:pPr>
              <w:spacing w:line="280" w:lineRule="atLeast"/>
              <w:rPr>
                <w:rFonts w:ascii="Times New Roman" w:hAnsi="Times New Roman"/>
                <w:i/>
                <w:iCs/>
                <w:sz w:val="22"/>
                <w:szCs w:val="22"/>
                <w:lang w:eastAsia="en-GB"/>
              </w:rPr>
            </w:pPr>
            <w:r w:rsidRPr="00E35706">
              <w:rPr>
                <w:rFonts w:ascii="Times New Roman" w:hAnsi="Times New Roman"/>
                <w:b/>
                <w:bCs/>
                <w:i/>
                <w:iCs/>
                <w:sz w:val="22"/>
                <w:szCs w:val="22"/>
                <w:lang w:eastAsia="en-GB"/>
              </w:rPr>
              <w:t>Capital commitments</w:t>
            </w:r>
          </w:p>
        </w:tc>
        <w:tc>
          <w:tcPr>
            <w:tcW w:w="1347" w:type="dxa"/>
          </w:tcPr>
          <w:p w14:paraId="3FDA740E" w14:textId="77777777" w:rsidR="00C75DB4" w:rsidRPr="00E35706" w:rsidRDefault="00C75DB4" w:rsidP="004C5BA7">
            <w:pPr>
              <w:pStyle w:val="acctfourfigures"/>
              <w:tabs>
                <w:tab w:val="clear" w:pos="765"/>
                <w:tab w:val="decimal" w:pos="1181"/>
              </w:tabs>
              <w:spacing w:line="280" w:lineRule="atLeast"/>
              <w:ind w:right="14"/>
              <w:rPr>
                <w:szCs w:val="22"/>
                <w:lang w:eastAsia="en-GB"/>
              </w:rPr>
            </w:pPr>
          </w:p>
        </w:tc>
        <w:tc>
          <w:tcPr>
            <w:tcW w:w="180" w:type="dxa"/>
          </w:tcPr>
          <w:p w14:paraId="3AA31B32" w14:textId="77777777" w:rsidR="00C75DB4" w:rsidRPr="00E35706" w:rsidRDefault="00C75DB4" w:rsidP="004C5BA7">
            <w:pPr>
              <w:pStyle w:val="acctfourfigures"/>
              <w:spacing w:line="280" w:lineRule="atLeast"/>
              <w:rPr>
                <w:szCs w:val="22"/>
                <w:lang w:eastAsia="en-GB"/>
              </w:rPr>
            </w:pPr>
          </w:p>
        </w:tc>
        <w:tc>
          <w:tcPr>
            <w:tcW w:w="1263" w:type="dxa"/>
          </w:tcPr>
          <w:p w14:paraId="1E572C66" w14:textId="77777777" w:rsidR="00C75DB4" w:rsidRPr="00E35706" w:rsidRDefault="00C75DB4" w:rsidP="004C5BA7">
            <w:pPr>
              <w:pStyle w:val="acctfourfigures"/>
              <w:tabs>
                <w:tab w:val="clear" w:pos="765"/>
                <w:tab w:val="decimal" w:pos="994"/>
              </w:tabs>
              <w:spacing w:line="280" w:lineRule="atLeast"/>
              <w:ind w:right="14"/>
              <w:rPr>
                <w:szCs w:val="22"/>
                <w:lang w:eastAsia="en-GB"/>
              </w:rPr>
            </w:pPr>
          </w:p>
        </w:tc>
      </w:tr>
      <w:tr w:rsidR="003D195F" w:rsidRPr="00E35706" w14:paraId="4207E85C" w14:textId="77777777" w:rsidTr="002162FB">
        <w:trPr>
          <w:cantSplit/>
        </w:trPr>
        <w:tc>
          <w:tcPr>
            <w:tcW w:w="6300" w:type="dxa"/>
          </w:tcPr>
          <w:p w14:paraId="327880FE" w14:textId="785AC6A7" w:rsidR="003D195F" w:rsidRPr="00E35706" w:rsidRDefault="003D195F" w:rsidP="004C5BA7">
            <w:pPr>
              <w:spacing w:line="280" w:lineRule="atLeast"/>
              <w:rPr>
                <w:rFonts w:ascii="Times New Roman" w:hAnsi="Times New Roman"/>
                <w:sz w:val="22"/>
                <w:szCs w:val="22"/>
                <w:lang w:eastAsia="en-GB"/>
              </w:rPr>
            </w:pPr>
            <w:r w:rsidRPr="00E35706">
              <w:rPr>
                <w:rFonts w:ascii="Times New Roman" w:hAnsi="Times New Roman"/>
                <w:sz w:val="22"/>
                <w:szCs w:val="22"/>
                <w:lang w:eastAsia="en-GB"/>
              </w:rPr>
              <w:t>Buildings and other c</w:t>
            </w:r>
            <w:r w:rsidR="006A3FDA" w:rsidRPr="00E35706">
              <w:rPr>
                <w:rFonts w:ascii="Times New Roman" w:hAnsi="Times New Roman"/>
                <w:sz w:val="22"/>
                <w:szCs w:val="22"/>
                <w:lang w:eastAsia="en-GB"/>
              </w:rPr>
              <w:t>o</w:t>
            </w:r>
            <w:r w:rsidRPr="00E35706">
              <w:rPr>
                <w:rFonts w:ascii="Times New Roman" w:hAnsi="Times New Roman"/>
                <w:sz w:val="22"/>
                <w:szCs w:val="22"/>
                <w:lang w:eastAsia="en-GB"/>
              </w:rPr>
              <w:t>nstructions</w:t>
            </w:r>
          </w:p>
        </w:tc>
        <w:tc>
          <w:tcPr>
            <w:tcW w:w="1347" w:type="dxa"/>
          </w:tcPr>
          <w:p w14:paraId="53F95F19" w14:textId="41D08C5F" w:rsidR="003D195F" w:rsidRPr="00E35706" w:rsidRDefault="009519CC" w:rsidP="004C5BA7">
            <w:pPr>
              <w:pStyle w:val="acctfourfigures"/>
              <w:tabs>
                <w:tab w:val="clear" w:pos="765"/>
                <w:tab w:val="decimal" w:pos="1181"/>
              </w:tabs>
              <w:spacing w:line="280" w:lineRule="atLeast"/>
              <w:ind w:right="14"/>
              <w:rPr>
                <w:szCs w:val="22"/>
                <w:lang w:eastAsia="en-GB"/>
              </w:rPr>
            </w:pPr>
            <w:r w:rsidRPr="00E35706">
              <w:rPr>
                <w:szCs w:val="22"/>
                <w:lang w:eastAsia="en-GB"/>
              </w:rPr>
              <w:t>4,566</w:t>
            </w:r>
          </w:p>
        </w:tc>
        <w:tc>
          <w:tcPr>
            <w:tcW w:w="180" w:type="dxa"/>
          </w:tcPr>
          <w:p w14:paraId="20C21F38" w14:textId="77777777" w:rsidR="003D195F" w:rsidRPr="00E35706" w:rsidRDefault="003D195F" w:rsidP="004C5BA7">
            <w:pPr>
              <w:pStyle w:val="acctfourfigures"/>
              <w:spacing w:line="280" w:lineRule="atLeast"/>
              <w:rPr>
                <w:szCs w:val="22"/>
                <w:lang w:eastAsia="en-GB"/>
              </w:rPr>
            </w:pPr>
          </w:p>
        </w:tc>
        <w:tc>
          <w:tcPr>
            <w:tcW w:w="1263" w:type="dxa"/>
          </w:tcPr>
          <w:p w14:paraId="523478B7" w14:textId="30EB00A4" w:rsidR="003D195F" w:rsidRPr="00E35706" w:rsidRDefault="009519CC" w:rsidP="00A059AA">
            <w:pPr>
              <w:pStyle w:val="acctfourfigures"/>
              <w:tabs>
                <w:tab w:val="clear" w:pos="765"/>
                <w:tab w:val="decimal" w:pos="638"/>
              </w:tabs>
              <w:spacing w:line="240" w:lineRule="auto"/>
              <w:ind w:right="310"/>
              <w:jc w:val="right"/>
              <w:rPr>
                <w:rFonts w:cstheme="minorBidi"/>
                <w:szCs w:val="28"/>
                <w:lang w:eastAsia="en-GB" w:bidi="th-TH"/>
              </w:rPr>
            </w:pPr>
            <w:r w:rsidRPr="00E35706">
              <w:rPr>
                <w:rFonts w:cstheme="minorBidi"/>
                <w:szCs w:val="28"/>
                <w:lang w:eastAsia="en-GB" w:bidi="th-TH"/>
              </w:rPr>
              <w:t>-</w:t>
            </w:r>
          </w:p>
        </w:tc>
      </w:tr>
      <w:tr w:rsidR="002A42C4" w:rsidRPr="00E35706" w14:paraId="0DFDD0A4" w14:textId="77777777" w:rsidTr="002162FB">
        <w:trPr>
          <w:cantSplit/>
        </w:trPr>
        <w:tc>
          <w:tcPr>
            <w:tcW w:w="6300" w:type="dxa"/>
          </w:tcPr>
          <w:p w14:paraId="020851F5" w14:textId="77777777" w:rsidR="002A42C4" w:rsidRPr="00E35706" w:rsidRDefault="002A42C4" w:rsidP="002A42C4">
            <w:pPr>
              <w:spacing w:line="280" w:lineRule="atLeast"/>
              <w:rPr>
                <w:rFonts w:ascii="Times New Roman" w:hAnsi="Times New Roman"/>
                <w:sz w:val="22"/>
                <w:szCs w:val="22"/>
                <w:lang w:eastAsia="en-GB"/>
              </w:rPr>
            </w:pPr>
            <w:r w:rsidRPr="00E35706">
              <w:rPr>
                <w:rFonts w:ascii="Times New Roman" w:hAnsi="Times New Roman"/>
                <w:sz w:val="22"/>
                <w:szCs w:val="22"/>
              </w:rPr>
              <w:t>Machinery and equipment</w:t>
            </w:r>
          </w:p>
        </w:tc>
        <w:tc>
          <w:tcPr>
            <w:tcW w:w="1347" w:type="dxa"/>
          </w:tcPr>
          <w:p w14:paraId="143CC580" w14:textId="26AADE7D" w:rsidR="002A42C4" w:rsidRPr="00E35706" w:rsidRDefault="001D6035" w:rsidP="002A42C4">
            <w:pPr>
              <w:pStyle w:val="acctfourfigures"/>
              <w:tabs>
                <w:tab w:val="clear" w:pos="765"/>
                <w:tab w:val="decimal" w:pos="1181"/>
              </w:tabs>
              <w:spacing w:line="280" w:lineRule="atLeast"/>
              <w:ind w:right="14"/>
              <w:rPr>
                <w:szCs w:val="22"/>
                <w:lang w:val="en-US" w:eastAsia="en-GB"/>
              </w:rPr>
            </w:pPr>
            <w:r w:rsidRPr="00E35706">
              <w:rPr>
                <w:szCs w:val="22"/>
                <w:lang w:val="en-US" w:eastAsia="en-GB"/>
              </w:rPr>
              <w:t>30</w:t>
            </w:r>
            <w:r w:rsidR="009519CC" w:rsidRPr="00E35706">
              <w:rPr>
                <w:szCs w:val="22"/>
                <w:lang w:val="en-US" w:eastAsia="en-GB"/>
              </w:rPr>
              <w:t>,</w:t>
            </w:r>
            <w:r w:rsidRPr="00E35706">
              <w:rPr>
                <w:szCs w:val="22"/>
                <w:lang w:val="en-US" w:eastAsia="en-GB"/>
              </w:rPr>
              <w:t>20</w:t>
            </w:r>
            <w:r w:rsidR="009519CC" w:rsidRPr="00E35706">
              <w:rPr>
                <w:szCs w:val="22"/>
                <w:lang w:val="en-US" w:eastAsia="en-GB"/>
              </w:rPr>
              <w:t>9</w:t>
            </w:r>
          </w:p>
        </w:tc>
        <w:tc>
          <w:tcPr>
            <w:tcW w:w="180" w:type="dxa"/>
          </w:tcPr>
          <w:p w14:paraId="7A717A65" w14:textId="77777777" w:rsidR="002A42C4" w:rsidRPr="00E35706" w:rsidRDefault="002A42C4" w:rsidP="002A42C4">
            <w:pPr>
              <w:pStyle w:val="acctfourfigures"/>
              <w:spacing w:line="280" w:lineRule="atLeast"/>
              <w:rPr>
                <w:szCs w:val="22"/>
                <w:lang w:eastAsia="en-GB"/>
              </w:rPr>
            </w:pPr>
          </w:p>
        </w:tc>
        <w:tc>
          <w:tcPr>
            <w:tcW w:w="1263" w:type="dxa"/>
          </w:tcPr>
          <w:p w14:paraId="6E715CB0" w14:textId="16A1500E" w:rsidR="002A42C4" w:rsidRPr="00E35706" w:rsidRDefault="009519CC" w:rsidP="00A059AA">
            <w:pPr>
              <w:pStyle w:val="acctfourfigures"/>
              <w:tabs>
                <w:tab w:val="clear" w:pos="765"/>
                <w:tab w:val="decimal" w:pos="1181"/>
              </w:tabs>
              <w:spacing w:line="280" w:lineRule="atLeast"/>
              <w:ind w:right="14"/>
              <w:rPr>
                <w:szCs w:val="22"/>
                <w:lang w:eastAsia="en-GB"/>
              </w:rPr>
            </w:pPr>
            <w:r w:rsidRPr="00E35706">
              <w:rPr>
                <w:szCs w:val="22"/>
                <w:lang w:eastAsia="en-GB"/>
              </w:rPr>
              <w:t>4,</w:t>
            </w:r>
            <w:r w:rsidR="00705FD0" w:rsidRPr="00E35706">
              <w:rPr>
                <w:szCs w:val="22"/>
                <w:lang w:eastAsia="en-GB"/>
              </w:rPr>
              <w:t>91</w:t>
            </w:r>
            <w:r w:rsidRPr="00E35706">
              <w:rPr>
                <w:szCs w:val="22"/>
                <w:lang w:eastAsia="en-GB"/>
              </w:rPr>
              <w:t>8</w:t>
            </w:r>
          </w:p>
        </w:tc>
      </w:tr>
      <w:tr w:rsidR="002A42C4" w:rsidRPr="00E35706" w14:paraId="164CE817" w14:textId="77777777" w:rsidTr="002162FB">
        <w:trPr>
          <w:cantSplit/>
        </w:trPr>
        <w:tc>
          <w:tcPr>
            <w:tcW w:w="6300" w:type="dxa"/>
            <w:hideMark/>
          </w:tcPr>
          <w:p w14:paraId="5D39CB10" w14:textId="77777777" w:rsidR="002A42C4" w:rsidRPr="00E35706" w:rsidRDefault="002A42C4" w:rsidP="002A42C4">
            <w:pPr>
              <w:tabs>
                <w:tab w:val="clear" w:pos="454"/>
                <w:tab w:val="decimal" w:pos="470"/>
              </w:tabs>
              <w:spacing w:line="280" w:lineRule="atLeast"/>
              <w:jc w:val="both"/>
              <w:rPr>
                <w:rFonts w:ascii="Times New Roman" w:hAnsi="Times New Roman"/>
                <w:b/>
                <w:bCs/>
                <w:sz w:val="22"/>
                <w:szCs w:val="22"/>
                <w:lang w:eastAsia="en-GB"/>
              </w:rPr>
            </w:pPr>
            <w:r w:rsidRPr="00E35706">
              <w:rPr>
                <w:rFonts w:ascii="Times New Roman" w:hAnsi="Times New Roman"/>
                <w:b/>
                <w:bCs/>
                <w:sz w:val="22"/>
                <w:szCs w:val="22"/>
                <w:lang w:eastAsia="en-GB"/>
              </w:rPr>
              <w:t>Total</w:t>
            </w:r>
          </w:p>
        </w:tc>
        <w:tc>
          <w:tcPr>
            <w:tcW w:w="1347" w:type="dxa"/>
            <w:tcBorders>
              <w:top w:val="single" w:sz="4" w:space="0" w:color="auto"/>
              <w:left w:val="nil"/>
              <w:bottom w:val="double" w:sz="4" w:space="0" w:color="auto"/>
              <w:right w:val="nil"/>
            </w:tcBorders>
          </w:tcPr>
          <w:p w14:paraId="0D301A74" w14:textId="543BCE48" w:rsidR="002A42C4" w:rsidRPr="00E35706" w:rsidRDefault="008364CA" w:rsidP="002A42C4">
            <w:pPr>
              <w:pStyle w:val="acctfourfigures"/>
              <w:tabs>
                <w:tab w:val="clear" w:pos="765"/>
                <w:tab w:val="decimal" w:pos="1181"/>
              </w:tabs>
              <w:spacing w:line="280" w:lineRule="atLeast"/>
              <w:ind w:right="14"/>
              <w:rPr>
                <w:b/>
                <w:bCs/>
                <w:szCs w:val="22"/>
                <w:lang w:eastAsia="en-GB"/>
              </w:rPr>
            </w:pPr>
            <w:r w:rsidRPr="00E35706">
              <w:rPr>
                <w:b/>
                <w:bCs/>
                <w:szCs w:val="22"/>
                <w:lang w:eastAsia="en-GB"/>
              </w:rPr>
              <w:t>3</w:t>
            </w:r>
            <w:r w:rsidR="00705FD0" w:rsidRPr="00E35706">
              <w:rPr>
                <w:b/>
                <w:bCs/>
                <w:szCs w:val="22"/>
                <w:lang w:eastAsia="en-GB"/>
              </w:rPr>
              <w:t>4</w:t>
            </w:r>
            <w:r w:rsidRPr="00E35706">
              <w:rPr>
                <w:b/>
                <w:bCs/>
                <w:szCs w:val="22"/>
                <w:lang w:eastAsia="en-GB"/>
              </w:rPr>
              <w:t>,</w:t>
            </w:r>
            <w:r w:rsidR="00705FD0" w:rsidRPr="00E35706">
              <w:rPr>
                <w:b/>
                <w:bCs/>
                <w:szCs w:val="22"/>
                <w:lang w:eastAsia="en-GB"/>
              </w:rPr>
              <w:t>775</w:t>
            </w:r>
          </w:p>
        </w:tc>
        <w:tc>
          <w:tcPr>
            <w:tcW w:w="180" w:type="dxa"/>
          </w:tcPr>
          <w:p w14:paraId="09738E5D" w14:textId="77777777" w:rsidR="002A42C4" w:rsidRPr="00E35706" w:rsidRDefault="002A42C4" w:rsidP="002A42C4">
            <w:pPr>
              <w:pStyle w:val="acctfourfigures"/>
              <w:spacing w:line="280" w:lineRule="atLeast"/>
              <w:rPr>
                <w:b/>
                <w:bCs/>
                <w:szCs w:val="22"/>
                <w:lang w:eastAsia="en-GB"/>
              </w:rPr>
            </w:pPr>
          </w:p>
        </w:tc>
        <w:tc>
          <w:tcPr>
            <w:tcW w:w="1263" w:type="dxa"/>
            <w:tcBorders>
              <w:top w:val="single" w:sz="4" w:space="0" w:color="auto"/>
              <w:left w:val="nil"/>
              <w:bottom w:val="double" w:sz="4" w:space="0" w:color="auto"/>
              <w:right w:val="nil"/>
            </w:tcBorders>
          </w:tcPr>
          <w:p w14:paraId="31293E6F" w14:textId="2ABAB223" w:rsidR="002A42C4" w:rsidRPr="00E35706" w:rsidRDefault="009519CC" w:rsidP="003D195F">
            <w:pPr>
              <w:pStyle w:val="acctfourfigures"/>
              <w:tabs>
                <w:tab w:val="clear" w:pos="765"/>
                <w:tab w:val="decimal" w:pos="1181"/>
              </w:tabs>
              <w:spacing w:line="280" w:lineRule="atLeast"/>
              <w:ind w:right="14"/>
              <w:rPr>
                <w:b/>
                <w:bCs/>
                <w:szCs w:val="22"/>
                <w:lang w:eastAsia="en-GB"/>
              </w:rPr>
            </w:pPr>
            <w:r w:rsidRPr="00E35706">
              <w:rPr>
                <w:b/>
                <w:bCs/>
                <w:szCs w:val="22"/>
                <w:lang w:eastAsia="en-GB"/>
              </w:rPr>
              <w:t>4,</w:t>
            </w:r>
            <w:r w:rsidR="00705FD0" w:rsidRPr="00E35706">
              <w:rPr>
                <w:b/>
                <w:bCs/>
                <w:szCs w:val="22"/>
                <w:lang w:eastAsia="en-GB"/>
              </w:rPr>
              <w:t>91</w:t>
            </w:r>
            <w:r w:rsidRPr="00E35706">
              <w:rPr>
                <w:b/>
                <w:bCs/>
                <w:szCs w:val="22"/>
                <w:lang w:eastAsia="en-GB"/>
              </w:rPr>
              <w:t>8</w:t>
            </w:r>
          </w:p>
        </w:tc>
      </w:tr>
      <w:tr w:rsidR="002A42C4" w:rsidRPr="00E35706" w14:paraId="3FA9DE68" w14:textId="77777777" w:rsidTr="002162FB">
        <w:trPr>
          <w:cantSplit/>
          <w:trHeight w:val="260"/>
        </w:trPr>
        <w:tc>
          <w:tcPr>
            <w:tcW w:w="6300" w:type="dxa"/>
          </w:tcPr>
          <w:p w14:paraId="73D6F390" w14:textId="77777777" w:rsidR="002A42C4" w:rsidRPr="00E35706" w:rsidRDefault="002A42C4" w:rsidP="002A42C4">
            <w:pPr>
              <w:spacing w:line="280" w:lineRule="atLeast"/>
              <w:rPr>
                <w:rFonts w:ascii="Times New Roman" w:hAnsi="Times New Roman"/>
                <w:b/>
                <w:bCs/>
                <w:sz w:val="16"/>
                <w:szCs w:val="16"/>
                <w:lang w:eastAsia="en-GB"/>
              </w:rPr>
            </w:pPr>
          </w:p>
        </w:tc>
        <w:tc>
          <w:tcPr>
            <w:tcW w:w="1347" w:type="dxa"/>
            <w:tcBorders>
              <w:left w:val="nil"/>
              <w:bottom w:val="nil"/>
              <w:right w:val="nil"/>
            </w:tcBorders>
          </w:tcPr>
          <w:p w14:paraId="184AC989" w14:textId="77777777" w:rsidR="002A42C4" w:rsidRPr="00E35706" w:rsidRDefault="002A42C4" w:rsidP="002A42C4">
            <w:pPr>
              <w:pStyle w:val="acctfourfigures"/>
              <w:tabs>
                <w:tab w:val="clear" w:pos="765"/>
                <w:tab w:val="decimal" w:pos="1181"/>
              </w:tabs>
              <w:spacing w:line="280" w:lineRule="atLeast"/>
              <w:ind w:right="14"/>
              <w:rPr>
                <w:b/>
                <w:bCs/>
                <w:sz w:val="16"/>
                <w:szCs w:val="16"/>
                <w:lang w:eastAsia="en-GB"/>
              </w:rPr>
            </w:pPr>
          </w:p>
        </w:tc>
        <w:tc>
          <w:tcPr>
            <w:tcW w:w="180" w:type="dxa"/>
          </w:tcPr>
          <w:p w14:paraId="082247BE" w14:textId="77777777" w:rsidR="002A42C4" w:rsidRPr="00E35706" w:rsidRDefault="002A42C4" w:rsidP="002A42C4">
            <w:pPr>
              <w:pStyle w:val="acctfourfigures"/>
              <w:spacing w:line="280" w:lineRule="atLeast"/>
              <w:rPr>
                <w:sz w:val="16"/>
                <w:szCs w:val="16"/>
                <w:lang w:eastAsia="en-GB"/>
              </w:rPr>
            </w:pPr>
          </w:p>
        </w:tc>
        <w:tc>
          <w:tcPr>
            <w:tcW w:w="1263" w:type="dxa"/>
            <w:tcBorders>
              <w:left w:val="nil"/>
              <w:bottom w:val="nil"/>
              <w:right w:val="nil"/>
            </w:tcBorders>
          </w:tcPr>
          <w:p w14:paraId="2626F5A1" w14:textId="77777777" w:rsidR="002A42C4" w:rsidRPr="00E35706" w:rsidRDefault="002A42C4" w:rsidP="002A42C4">
            <w:pPr>
              <w:pStyle w:val="acctfourfigures"/>
              <w:tabs>
                <w:tab w:val="clear" w:pos="765"/>
                <w:tab w:val="decimal" w:pos="994"/>
              </w:tabs>
              <w:spacing w:line="280" w:lineRule="atLeast"/>
              <w:ind w:right="14"/>
              <w:rPr>
                <w:sz w:val="16"/>
                <w:szCs w:val="16"/>
                <w:lang w:eastAsia="en-GB"/>
              </w:rPr>
            </w:pPr>
          </w:p>
        </w:tc>
      </w:tr>
      <w:tr w:rsidR="002A42C4" w:rsidRPr="00E35706" w14:paraId="206A0DEE" w14:textId="77777777" w:rsidTr="002162FB">
        <w:trPr>
          <w:cantSplit/>
        </w:trPr>
        <w:tc>
          <w:tcPr>
            <w:tcW w:w="6300" w:type="dxa"/>
            <w:hideMark/>
          </w:tcPr>
          <w:p w14:paraId="32B72899" w14:textId="77777777" w:rsidR="002A42C4" w:rsidRPr="00E35706" w:rsidRDefault="002A42C4" w:rsidP="002A42C4">
            <w:pPr>
              <w:spacing w:line="280" w:lineRule="atLeast"/>
              <w:rPr>
                <w:rFonts w:ascii="Times New Roman" w:hAnsi="Times New Roman"/>
                <w:b/>
                <w:bCs/>
                <w:i/>
                <w:iCs/>
                <w:sz w:val="22"/>
                <w:szCs w:val="22"/>
                <w:lang w:eastAsia="en-GB"/>
              </w:rPr>
            </w:pPr>
            <w:r w:rsidRPr="00E35706">
              <w:rPr>
                <w:rFonts w:ascii="Times New Roman" w:hAnsi="Times New Roman"/>
                <w:b/>
                <w:bCs/>
                <w:i/>
                <w:iCs/>
                <w:sz w:val="22"/>
                <w:szCs w:val="22"/>
                <w:lang w:eastAsia="en-GB"/>
              </w:rPr>
              <w:t>Other commitments</w:t>
            </w:r>
          </w:p>
        </w:tc>
        <w:tc>
          <w:tcPr>
            <w:tcW w:w="1347" w:type="dxa"/>
          </w:tcPr>
          <w:p w14:paraId="379D3F9D" w14:textId="77777777" w:rsidR="002A42C4" w:rsidRPr="00E35706" w:rsidRDefault="002A42C4" w:rsidP="002A42C4">
            <w:pPr>
              <w:pStyle w:val="acctfourfigures"/>
              <w:tabs>
                <w:tab w:val="clear" w:pos="765"/>
                <w:tab w:val="decimal" w:pos="1181"/>
              </w:tabs>
              <w:spacing w:line="280" w:lineRule="atLeast"/>
              <w:ind w:right="14"/>
              <w:rPr>
                <w:b/>
                <w:bCs/>
                <w:szCs w:val="22"/>
                <w:lang w:eastAsia="en-GB"/>
              </w:rPr>
            </w:pPr>
          </w:p>
        </w:tc>
        <w:tc>
          <w:tcPr>
            <w:tcW w:w="180" w:type="dxa"/>
          </w:tcPr>
          <w:p w14:paraId="269E2F32" w14:textId="77777777" w:rsidR="002A42C4" w:rsidRPr="00E35706" w:rsidRDefault="002A42C4" w:rsidP="002A42C4">
            <w:pPr>
              <w:pStyle w:val="acctfourfigures"/>
              <w:spacing w:line="280" w:lineRule="atLeast"/>
              <w:rPr>
                <w:szCs w:val="22"/>
                <w:lang w:eastAsia="en-GB"/>
              </w:rPr>
            </w:pPr>
          </w:p>
        </w:tc>
        <w:tc>
          <w:tcPr>
            <w:tcW w:w="1263" w:type="dxa"/>
          </w:tcPr>
          <w:p w14:paraId="1D855DBE" w14:textId="77777777" w:rsidR="002A42C4" w:rsidRPr="00E35706" w:rsidRDefault="002A42C4" w:rsidP="002A42C4">
            <w:pPr>
              <w:pStyle w:val="acctfourfigures"/>
              <w:tabs>
                <w:tab w:val="clear" w:pos="765"/>
                <w:tab w:val="decimal" w:pos="994"/>
              </w:tabs>
              <w:spacing w:line="280" w:lineRule="atLeast"/>
              <w:ind w:right="14"/>
              <w:rPr>
                <w:b/>
                <w:bCs/>
                <w:szCs w:val="22"/>
                <w:lang w:eastAsia="en-GB"/>
              </w:rPr>
            </w:pPr>
          </w:p>
        </w:tc>
      </w:tr>
      <w:tr w:rsidR="002A348C" w:rsidRPr="00E35706" w14:paraId="37604BBC" w14:textId="77777777" w:rsidTr="004F31C0">
        <w:trPr>
          <w:cantSplit/>
          <w:trHeight w:val="60"/>
        </w:trPr>
        <w:tc>
          <w:tcPr>
            <w:tcW w:w="6300" w:type="dxa"/>
          </w:tcPr>
          <w:p w14:paraId="6F0B198F" w14:textId="0AA4EC46" w:rsidR="002A348C" w:rsidRPr="00E35706" w:rsidRDefault="002A348C" w:rsidP="00BF19B5">
            <w:pPr>
              <w:spacing w:line="280" w:lineRule="atLeast"/>
              <w:ind w:left="188" w:hanging="188"/>
              <w:rPr>
                <w:rFonts w:ascii="Times New Roman" w:hAnsi="Times New Roman"/>
                <w:sz w:val="22"/>
                <w:szCs w:val="22"/>
              </w:rPr>
            </w:pPr>
            <w:r w:rsidRPr="00E35706">
              <w:rPr>
                <w:rFonts w:ascii="Times New Roman" w:hAnsi="Times New Roman"/>
                <w:sz w:val="22"/>
                <w:szCs w:val="22"/>
              </w:rPr>
              <w:t>Purchase orders for goods</w:t>
            </w:r>
            <w:r w:rsidR="00BB1454" w:rsidRPr="00E35706">
              <w:rPr>
                <w:rFonts w:ascii="Times New Roman" w:hAnsi="Times New Roman" w:cstheme="minorBidi"/>
                <w:sz w:val="22"/>
                <w:szCs w:val="22"/>
              </w:rPr>
              <w:t xml:space="preserve"> and</w:t>
            </w:r>
            <w:r w:rsidR="002E5B3B" w:rsidRPr="00E35706">
              <w:rPr>
                <w:rFonts w:ascii="Times New Roman" w:hAnsi="Times New Roman"/>
                <w:sz w:val="22"/>
                <w:szCs w:val="22"/>
              </w:rPr>
              <w:t xml:space="preserve"> service</w:t>
            </w:r>
          </w:p>
        </w:tc>
        <w:tc>
          <w:tcPr>
            <w:tcW w:w="1347" w:type="dxa"/>
          </w:tcPr>
          <w:p w14:paraId="17E06D33" w14:textId="5BF64B07" w:rsidR="002A348C" w:rsidRPr="00E35706" w:rsidRDefault="0082216B" w:rsidP="00BF19B5">
            <w:pPr>
              <w:pStyle w:val="acctfourfigures"/>
              <w:tabs>
                <w:tab w:val="clear" w:pos="765"/>
                <w:tab w:val="decimal" w:pos="1181"/>
              </w:tabs>
              <w:spacing w:line="280" w:lineRule="atLeast"/>
              <w:ind w:right="14"/>
              <w:rPr>
                <w:szCs w:val="22"/>
                <w:lang w:val="en-US" w:eastAsia="en-GB"/>
              </w:rPr>
            </w:pPr>
            <w:r w:rsidRPr="00E35706">
              <w:rPr>
                <w:szCs w:val="22"/>
                <w:lang w:val="en-US" w:eastAsia="en-GB"/>
              </w:rPr>
              <w:t>54,338</w:t>
            </w:r>
          </w:p>
        </w:tc>
        <w:tc>
          <w:tcPr>
            <w:tcW w:w="180" w:type="dxa"/>
          </w:tcPr>
          <w:p w14:paraId="17CA06E3" w14:textId="77777777" w:rsidR="002A348C" w:rsidRPr="00E35706" w:rsidRDefault="002A348C" w:rsidP="00BF19B5">
            <w:pPr>
              <w:pStyle w:val="acctfourfigures"/>
              <w:spacing w:line="280" w:lineRule="atLeast"/>
              <w:rPr>
                <w:szCs w:val="22"/>
                <w:lang w:eastAsia="en-GB"/>
              </w:rPr>
            </w:pPr>
          </w:p>
        </w:tc>
        <w:tc>
          <w:tcPr>
            <w:tcW w:w="1263" w:type="dxa"/>
          </w:tcPr>
          <w:p w14:paraId="3C76DF46" w14:textId="08F8F69B" w:rsidR="002A348C" w:rsidRPr="00E35706" w:rsidRDefault="006A6C83" w:rsidP="00BF19B5">
            <w:pPr>
              <w:pStyle w:val="acctfourfigures"/>
              <w:tabs>
                <w:tab w:val="clear" w:pos="765"/>
                <w:tab w:val="decimal" w:pos="1181"/>
              </w:tabs>
              <w:spacing w:line="280" w:lineRule="atLeast"/>
              <w:ind w:right="98"/>
              <w:rPr>
                <w:szCs w:val="22"/>
                <w:lang w:val="en-US" w:eastAsia="en-GB" w:bidi="th-TH"/>
              </w:rPr>
            </w:pPr>
            <w:r w:rsidRPr="00E35706">
              <w:rPr>
                <w:szCs w:val="22"/>
                <w:lang w:val="en-US" w:eastAsia="en-GB" w:bidi="th-TH"/>
              </w:rPr>
              <w:t>4,547</w:t>
            </w:r>
          </w:p>
        </w:tc>
      </w:tr>
      <w:tr w:rsidR="00BF19B5" w:rsidRPr="00E35706" w14:paraId="3EF77001" w14:textId="77777777" w:rsidTr="004F31C0">
        <w:trPr>
          <w:cantSplit/>
          <w:trHeight w:val="60"/>
        </w:trPr>
        <w:tc>
          <w:tcPr>
            <w:tcW w:w="6300" w:type="dxa"/>
            <w:hideMark/>
          </w:tcPr>
          <w:p w14:paraId="62A50B75" w14:textId="77777777" w:rsidR="00BF19B5" w:rsidRPr="00E35706" w:rsidRDefault="00BF19B5" w:rsidP="00BF19B5">
            <w:pPr>
              <w:spacing w:line="280" w:lineRule="atLeast"/>
              <w:ind w:left="188" w:hanging="188"/>
              <w:rPr>
                <w:rFonts w:ascii="Times New Roman" w:hAnsi="Times New Roman"/>
                <w:sz w:val="22"/>
                <w:szCs w:val="22"/>
              </w:rPr>
            </w:pPr>
            <w:r w:rsidRPr="00E35706">
              <w:rPr>
                <w:rFonts w:ascii="Times New Roman" w:hAnsi="Times New Roman"/>
                <w:sz w:val="22"/>
                <w:szCs w:val="22"/>
              </w:rPr>
              <w:t xml:space="preserve">Lease commitments for short-term lease and service and </w:t>
            </w:r>
          </w:p>
          <w:p w14:paraId="1FA51704" w14:textId="4B6F73D1" w:rsidR="00BF19B5" w:rsidRPr="00E35706" w:rsidRDefault="00BF19B5" w:rsidP="00BF19B5">
            <w:pPr>
              <w:spacing w:line="280" w:lineRule="atLeast"/>
              <w:ind w:left="188" w:firstLine="6"/>
              <w:rPr>
                <w:rFonts w:ascii="Times New Roman" w:hAnsi="Times New Roman"/>
                <w:sz w:val="22"/>
                <w:szCs w:val="22"/>
                <w:lang w:eastAsia="en-GB"/>
              </w:rPr>
            </w:pPr>
            <w:r w:rsidRPr="00E35706">
              <w:rPr>
                <w:rFonts w:ascii="Times New Roman" w:hAnsi="Times New Roman"/>
                <w:sz w:val="22"/>
                <w:szCs w:val="22"/>
              </w:rPr>
              <w:t>low-value assets</w:t>
            </w:r>
          </w:p>
        </w:tc>
        <w:tc>
          <w:tcPr>
            <w:tcW w:w="1347" w:type="dxa"/>
          </w:tcPr>
          <w:p w14:paraId="1B70A6BC" w14:textId="14857BE2" w:rsidR="003D195F" w:rsidRPr="00E35706" w:rsidRDefault="00A85702" w:rsidP="00BF19B5">
            <w:pPr>
              <w:pStyle w:val="acctfourfigures"/>
              <w:tabs>
                <w:tab w:val="clear" w:pos="765"/>
                <w:tab w:val="decimal" w:pos="1181"/>
              </w:tabs>
              <w:spacing w:line="280" w:lineRule="atLeast"/>
              <w:ind w:right="14"/>
              <w:rPr>
                <w:szCs w:val="22"/>
                <w:lang w:val="en-US" w:eastAsia="en-GB"/>
              </w:rPr>
            </w:pPr>
            <w:r w:rsidRPr="00E35706">
              <w:rPr>
                <w:szCs w:val="22"/>
                <w:lang w:val="en-US" w:eastAsia="en-GB"/>
              </w:rPr>
              <w:br/>
            </w:r>
            <w:r w:rsidR="00BB30DF" w:rsidRPr="00E35706">
              <w:rPr>
                <w:szCs w:val="22"/>
                <w:lang w:val="en-US" w:eastAsia="en-GB"/>
              </w:rPr>
              <w:t>1</w:t>
            </w:r>
            <w:r w:rsidR="005179C2" w:rsidRPr="00E35706">
              <w:rPr>
                <w:szCs w:val="22"/>
                <w:lang w:val="en-US" w:eastAsia="en-GB"/>
              </w:rPr>
              <w:t>4</w:t>
            </w:r>
            <w:r w:rsidR="00BB30DF" w:rsidRPr="00E35706">
              <w:rPr>
                <w:szCs w:val="22"/>
                <w:lang w:val="en-US" w:eastAsia="en-GB"/>
              </w:rPr>
              <w:t>,</w:t>
            </w:r>
            <w:r w:rsidR="005179C2" w:rsidRPr="00E35706">
              <w:rPr>
                <w:szCs w:val="22"/>
                <w:lang w:val="en-US" w:eastAsia="en-GB"/>
              </w:rPr>
              <w:t>34</w:t>
            </w:r>
            <w:r w:rsidR="00BB30DF" w:rsidRPr="00E35706">
              <w:rPr>
                <w:szCs w:val="22"/>
                <w:lang w:val="en-US" w:eastAsia="en-GB"/>
              </w:rPr>
              <w:t>0</w:t>
            </w:r>
          </w:p>
        </w:tc>
        <w:tc>
          <w:tcPr>
            <w:tcW w:w="180" w:type="dxa"/>
          </w:tcPr>
          <w:p w14:paraId="4BB92934" w14:textId="77777777" w:rsidR="00BF19B5" w:rsidRPr="00E35706" w:rsidRDefault="00BF19B5" w:rsidP="00BF19B5">
            <w:pPr>
              <w:pStyle w:val="acctfourfigures"/>
              <w:spacing w:line="280" w:lineRule="atLeast"/>
              <w:rPr>
                <w:szCs w:val="22"/>
                <w:lang w:eastAsia="en-GB"/>
              </w:rPr>
            </w:pPr>
          </w:p>
        </w:tc>
        <w:tc>
          <w:tcPr>
            <w:tcW w:w="1263" w:type="dxa"/>
          </w:tcPr>
          <w:p w14:paraId="196E7E7E" w14:textId="50CFFF0E" w:rsidR="003D195F" w:rsidRPr="00E35706" w:rsidRDefault="00BB30DF" w:rsidP="00BF19B5">
            <w:pPr>
              <w:pStyle w:val="acctfourfigures"/>
              <w:tabs>
                <w:tab w:val="clear" w:pos="765"/>
                <w:tab w:val="decimal" w:pos="1181"/>
              </w:tabs>
              <w:spacing w:line="280" w:lineRule="atLeast"/>
              <w:ind w:right="98"/>
              <w:rPr>
                <w:szCs w:val="22"/>
                <w:cs/>
                <w:lang w:val="en-US" w:eastAsia="en-GB" w:bidi="th-TH"/>
              </w:rPr>
            </w:pPr>
            <w:r w:rsidRPr="00E35706">
              <w:rPr>
                <w:szCs w:val="22"/>
                <w:lang w:val="en-US" w:eastAsia="en-GB" w:bidi="th-TH"/>
              </w:rPr>
              <w:br/>
            </w:r>
            <w:r w:rsidR="00D31CD2" w:rsidRPr="00E35706">
              <w:rPr>
                <w:szCs w:val="22"/>
                <w:lang w:val="en-US" w:eastAsia="en-GB" w:bidi="th-TH"/>
              </w:rPr>
              <w:t>559</w:t>
            </w:r>
          </w:p>
        </w:tc>
      </w:tr>
      <w:tr w:rsidR="00BF19B5" w:rsidRPr="00E35706" w14:paraId="5AE326EF" w14:textId="77777777" w:rsidTr="002162FB">
        <w:trPr>
          <w:cantSplit/>
          <w:trHeight w:val="191"/>
        </w:trPr>
        <w:tc>
          <w:tcPr>
            <w:tcW w:w="6300" w:type="dxa"/>
            <w:hideMark/>
          </w:tcPr>
          <w:p w14:paraId="61D2DC47" w14:textId="77777777" w:rsidR="00BF19B5" w:rsidRPr="00E35706" w:rsidRDefault="00BF19B5" w:rsidP="00BF19B5">
            <w:pPr>
              <w:spacing w:line="280" w:lineRule="atLeast"/>
              <w:rPr>
                <w:rFonts w:ascii="Times New Roman" w:hAnsi="Times New Roman"/>
                <w:sz w:val="22"/>
                <w:szCs w:val="22"/>
                <w:lang w:eastAsia="en-GB"/>
              </w:rPr>
            </w:pPr>
            <w:r w:rsidRPr="00E35706">
              <w:rPr>
                <w:rFonts w:ascii="Times New Roman" w:hAnsi="Times New Roman"/>
                <w:sz w:val="22"/>
                <w:szCs w:val="22"/>
              </w:rPr>
              <w:t>Bank guarantees</w:t>
            </w:r>
          </w:p>
        </w:tc>
        <w:tc>
          <w:tcPr>
            <w:tcW w:w="1347" w:type="dxa"/>
            <w:tcBorders>
              <w:top w:val="nil"/>
              <w:left w:val="nil"/>
              <w:bottom w:val="single" w:sz="4" w:space="0" w:color="auto"/>
              <w:right w:val="nil"/>
            </w:tcBorders>
          </w:tcPr>
          <w:p w14:paraId="71598581" w14:textId="3A4E9B27" w:rsidR="00BF19B5" w:rsidRPr="00E35706" w:rsidRDefault="00A65132" w:rsidP="00BF19B5">
            <w:pPr>
              <w:pStyle w:val="acctfourfigures"/>
              <w:tabs>
                <w:tab w:val="clear" w:pos="765"/>
                <w:tab w:val="decimal" w:pos="1181"/>
              </w:tabs>
              <w:spacing w:line="280" w:lineRule="atLeast"/>
              <w:ind w:right="14"/>
              <w:rPr>
                <w:szCs w:val="22"/>
                <w:lang w:val="en-US" w:eastAsia="en-GB"/>
              </w:rPr>
            </w:pPr>
            <w:r w:rsidRPr="00E35706">
              <w:rPr>
                <w:szCs w:val="22"/>
                <w:lang w:val="en-US" w:eastAsia="en-GB"/>
              </w:rPr>
              <w:t>23,610</w:t>
            </w:r>
          </w:p>
        </w:tc>
        <w:tc>
          <w:tcPr>
            <w:tcW w:w="180" w:type="dxa"/>
          </w:tcPr>
          <w:p w14:paraId="12638D6B" w14:textId="77777777" w:rsidR="00BF19B5" w:rsidRPr="00E35706" w:rsidRDefault="00BF19B5" w:rsidP="00BF19B5">
            <w:pPr>
              <w:pStyle w:val="acctfourfigures"/>
              <w:spacing w:line="280" w:lineRule="atLeast"/>
              <w:rPr>
                <w:szCs w:val="22"/>
                <w:lang w:eastAsia="en-GB"/>
              </w:rPr>
            </w:pPr>
          </w:p>
        </w:tc>
        <w:tc>
          <w:tcPr>
            <w:tcW w:w="1263" w:type="dxa"/>
            <w:tcBorders>
              <w:top w:val="nil"/>
              <w:left w:val="nil"/>
              <w:bottom w:val="single" w:sz="4" w:space="0" w:color="auto"/>
              <w:right w:val="nil"/>
            </w:tcBorders>
          </w:tcPr>
          <w:p w14:paraId="1034F68D" w14:textId="7984317A" w:rsidR="00BF19B5" w:rsidRPr="00E35706" w:rsidRDefault="00A65132" w:rsidP="00BF19B5">
            <w:pPr>
              <w:pStyle w:val="acctfourfigures"/>
              <w:tabs>
                <w:tab w:val="clear" w:pos="765"/>
                <w:tab w:val="decimal" w:pos="1181"/>
              </w:tabs>
              <w:spacing w:line="280" w:lineRule="atLeast"/>
              <w:ind w:right="98"/>
              <w:rPr>
                <w:szCs w:val="22"/>
                <w:lang w:val="en-US" w:eastAsia="en-GB"/>
              </w:rPr>
            </w:pPr>
            <w:r w:rsidRPr="00E35706">
              <w:rPr>
                <w:szCs w:val="22"/>
                <w:lang w:val="en-US" w:eastAsia="en-GB"/>
              </w:rPr>
              <w:t>5,457</w:t>
            </w:r>
          </w:p>
        </w:tc>
      </w:tr>
      <w:tr w:rsidR="002A42C4" w:rsidRPr="00E35706" w14:paraId="5CE05068" w14:textId="77777777" w:rsidTr="002162FB">
        <w:trPr>
          <w:cantSplit/>
        </w:trPr>
        <w:tc>
          <w:tcPr>
            <w:tcW w:w="6300" w:type="dxa"/>
            <w:hideMark/>
          </w:tcPr>
          <w:p w14:paraId="57598301" w14:textId="77777777" w:rsidR="002A42C4" w:rsidRPr="00E35706" w:rsidRDefault="002A42C4" w:rsidP="002A42C4">
            <w:pPr>
              <w:tabs>
                <w:tab w:val="clear" w:pos="454"/>
                <w:tab w:val="decimal" w:pos="470"/>
              </w:tabs>
              <w:spacing w:line="280" w:lineRule="atLeast"/>
              <w:jc w:val="both"/>
              <w:rPr>
                <w:rFonts w:ascii="Times New Roman" w:hAnsi="Times New Roman"/>
                <w:b/>
                <w:bCs/>
                <w:sz w:val="22"/>
                <w:szCs w:val="22"/>
                <w:lang w:eastAsia="en-GB"/>
              </w:rPr>
            </w:pPr>
            <w:r w:rsidRPr="00E35706">
              <w:rPr>
                <w:rFonts w:ascii="Times New Roman" w:hAnsi="Times New Roman"/>
                <w:b/>
                <w:bCs/>
                <w:sz w:val="22"/>
                <w:szCs w:val="22"/>
                <w:lang w:eastAsia="en-GB"/>
              </w:rPr>
              <w:t>Total</w:t>
            </w:r>
          </w:p>
        </w:tc>
        <w:tc>
          <w:tcPr>
            <w:tcW w:w="1347" w:type="dxa"/>
            <w:tcBorders>
              <w:top w:val="single" w:sz="4" w:space="0" w:color="auto"/>
              <w:left w:val="nil"/>
              <w:bottom w:val="double" w:sz="4" w:space="0" w:color="auto"/>
              <w:right w:val="nil"/>
            </w:tcBorders>
          </w:tcPr>
          <w:p w14:paraId="20039196" w14:textId="1EB89603" w:rsidR="002A42C4" w:rsidRPr="00E35706" w:rsidRDefault="0082216B" w:rsidP="002A42C4">
            <w:pPr>
              <w:pStyle w:val="acctfourfigures"/>
              <w:tabs>
                <w:tab w:val="clear" w:pos="765"/>
                <w:tab w:val="decimal" w:pos="1181"/>
              </w:tabs>
              <w:spacing w:line="280" w:lineRule="atLeast"/>
              <w:ind w:right="14"/>
              <w:rPr>
                <w:rFonts w:cs="Angsana New"/>
                <w:b/>
                <w:bCs/>
                <w:szCs w:val="28"/>
                <w:lang w:val="en-US" w:eastAsia="en-GB" w:bidi="th-TH"/>
              </w:rPr>
            </w:pPr>
            <w:r w:rsidRPr="00E35706">
              <w:rPr>
                <w:rFonts w:cs="Angsana New"/>
                <w:b/>
                <w:bCs/>
                <w:szCs w:val="28"/>
                <w:lang w:val="en-US" w:eastAsia="en-GB" w:bidi="th-TH"/>
              </w:rPr>
              <w:t>92</w:t>
            </w:r>
            <w:r w:rsidR="00A65132" w:rsidRPr="00E35706">
              <w:rPr>
                <w:rFonts w:cs="Angsana New"/>
                <w:b/>
                <w:bCs/>
                <w:szCs w:val="28"/>
                <w:lang w:val="en-US" w:eastAsia="en-GB" w:bidi="th-TH"/>
              </w:rPr>
              <w:t>,</w:t>
            </w:r>
            <w:r w:rsidRPr="00E35706">
              <w:rPr>
                <w:rFonts w:cs="Angsana New"/>
                <w:b/>
                <w:bCs/>
                <w:szCs w:val="28"/>
                <w:lang w:val="en-US" w:eastAsia="en-GB" w:bidi="th-TH"/>
              </w:rPr>
              <w:t>288</w:t>
            </w:r>
          </w:p>
        </w:tc>
        <w:tc>
          <w:tcPr>
            <w:tcW w:w="180" w:type="dxa"/>
          </w:tcPr>
          <w:p w14:paraId="43F4E143" w14:textId="77777777" w:rsidR="002A42C4" w:rsidRPr="00E35706" w:rsidRDefault="002A42C4" w:rsidP="002A42C4">
            <w:pPr>
              <w:pStyle w:val="acctfourfigures"/>
              <w:tabs>
                <w:tab w:val="decimal" w:pos="470"/>
              </w:tabs>
              <w:spacing w:line="280" w:lineRule="atLeast"/>
              <w:jc w:val="both"/>
              <w:rPr>
                <w:b/>
                <w:bCs/>
                <w:szCs w:val="22"/>
                <w:lang w:val="en-US" w:eastAsia="en-GB" w:bidi="th-TH"/>
              </w:rPr>
            </w:pPr>
          </w:p>
        </w:tc>
        <w:tc>
          <w:tcPr>
            <w:tcW w:w="1263" w:type="dxa"/>
            <w:tcBorders>
              <w:top w:val="single" w:sz="4" w:space="0" w:color="auto"/>
              <w:left w:val="nil"/>
              <w:bottom w:val="double" w:sz="4" w:space="0" w:color="auto"/>
              <w:right w:val="nil"/>
            </w:tcBorders>
          </w:tcPr>
          <w:p w14:paraId="2472A2E7" w14:textId="3C9FD4C8" w:rsidR="002A42C4" w:rsidRPr="00E35706" w:rsidRDefault="006A6C83" w:rsidP="002A42C4">
            <w:pPr>
              <w:pStyle w:val="acctfourfigures"/>
              <w:tabs>
                <w:tab w:val="clear" w:pos="765"/>
                <w:tab w:val="decimal" w:pos="1181"/>
              </w:tabs>
              <w:spacing w:line="280" w:lineRule="atLeast"/>
              <w:ind w:right="98"/>
              <w:rPr>
                <w:b/>
                <w:bCs/>
                <w:szCs w:val="22"/>
                <w:lang w:val="en-US" w:eastAsia="en-GB" w:bidi="th-TH"/>
              </w:rPr>
            </w:pPr>
            <w:r w:rsidRPr="00E35706">
              <w:rPr>
                <w:b/>
                <w:bCs/>
                <w:szCs w:val="22"/>
                <w:lang w:val="en-US" w:eastAsia="en-GB" w:bidi="th-TH"/>
              </w:rPr>
              <w:t>10</w:t>
            </w:r>
            <w:r w:rsidR="00A55414" w:rsidRPr="00E35706">
              <w:rPr>
                <w:b/>
                <w:bCs/>
                <w:szCs w:val="22"/>
                <w:lang w:val="en-US" w:eastAsia="en-GB" w:bidi="th-TH"/>
              </w:rPr>
              <w:t>,</w:t>
            </w:r>
            <w:r w:rsidRPr="00E35706">
              <w:rPr>
                <w:b/>
                <w:bCs/>
                <w:szCs w:val="22"/>
                <w:lang w:val="en-US" w:eastAsia="en-GB" w:bidi="th-TH"/>
              </w:rPr>
              <w:t>563</w:t>
            </w:r>
          </w:p>
        </w:tc>
      </w:tr>
    </w:tbl>
    <w:p w14:paraId="0A7BFC61" w14:textId="68284F56" w:rsidR="00BE7AF4" w:rsidRPr="00E35706" w:rsidRDefault="00C6092D"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cstheme="minorBidi"/>
          <w:sz w:val="22"/>
          <w:szCs w:val="22"/>
        </w:rPr>
      </w:pPr>
      <w:r w:rsidRPr="00E35706">
        <w:rPr>
          <w:rFonts w:ascii="Times New Roman" w:hAnsi="Times New Roman"/>
          <w:sz w:val="22"/>
          <w:szCs w:val="22"/>
        </w:rPr>
        <w:lastRenderedPageBreak/>
        <w:t>Lease commitments for s</w:t>
      </w:r>
      <w:r w:rsidR="00EE7258" w:rsidRPr="00E35706">
        <w:rPr>
          <w:rFonts w:ascii="Times New Roman" w:hAnsi="Times New Roman"/>
          <w:sz w:val="22"/>
          <w:szCs w:val="22"/>
        </w:rPr>
        <w:t xml:space="preserve">hort-term </w:t>
      </w:r>
      <w:r w:rsidR="003125C6" w:rsidRPr="00E35706">
        <w:rPr>
          <w:rFonts w:ascii="Times New Roman" w:hAnsi="Times New Roman"/>
          <w:sz w:val="22"/>
          <w:szCs w:val="22"/>
        </w:rPr>
        <w:t xml:space="preserve">lease and service </w:t>
      </w:r>
      <w:r w:rsidR="00EE7258" w:rsidRPr="00E35706">
        <w:rPr>
          <w:rFonts w:ascii="Times New Roman" w:hAnsi="Times New Roman"/>
          <w:sz w:val="22"/>
          <w:szCs w:val="22"/>
        </w:rPr>
        <w:t>and low-value asset</w:t>
      </w:r>
      <w:r w:rsidRPr="00E35706">
        <w:rPr>
          <w:rFonts w:ascii="Times New Roman" w:hAnsi="Times New Roman"/>
          <w:sz w:val="22"/>
          <w:szCs w:val="22"/>
        </w:rPr>
        <w:t>s</w:t>
      </w:r>
      <w:r w:rsidR="00EE7258" w:rsidRPr="00E35706">
        <w:rPr>
          <w:rFonts w:ascii="Times New Roman" w:hAnsi="Times New Roman"/>
          <w:sz w:val="22"/>
          <w:szCs w:val="22"/>
        </w:rPr>
        <w:t xml:space="preserve"> </w:t>
      </w:r>
      <w:r w:rsidR="00EB29A9" w:rsidRPr="00E35706">
        <w:rPr>
          <w:rFonts w:ascii="Times New Roman" w:hAnsi="Times New Roman"/>
          <w:sz w:val="22"/>
          <w:szCs w:val="22"/>
        </w:rPr>
        <w:t>cover</w:t>
      </w:r>
      <w:r w:rsidR="00EE7258" w:rsidRPr="00E35706">
        <w:rPr>
          <w:rFonts w:ascii="Times New Roman" w:hAnsi="Times New Roman"/>
          <w:sz w:val="22"/>
          <w:szCs w:val="22"/>
        </w:rPr>
        <w:t>ed</w:t>
      </w:r>
      <w:r w:rsidR="00EB29A9" w:rsidRPr="00E35706">
        <w:rPr>
          <w:rFonts w:ascii="Times New Roman" w:hAnsi="Times New Roman"/>
          <w:sz w:val="22"/>
          <w:szCs w:val="22"/>
        </w:rPr>
        <w:t xml:space="preserve"> </w:t>
      </w:r>
      <w:r w:rsidR="00B76C05" w:rsidRPr="00E35706">
        <w:rPr>
          <w:rFonts w:ascii="Times New Roman" w:hAnsi="Times New Roman"/>
          <w:sz w:val="22"/>
          <w:szCs w:val="22"/>
        </w:rPr>
        <w:t xml:space="preserve">office </w:t>
      </w:r>
      <w:r w:rsidR="003C7107" w:rsidRPr="00E35706">
        <w:rPr>
          <w:rFonts w:ascii="Times New Roman" w:hAnsi="Times New Roman"/>
          <w:sz w:val="22"/>
          <w:szCs w:val="22"/>
        </w:rPr>
        <w:t xml:space="preserve">and plant </w:t>
      </w:r>
      <w:r w:rsidR="00B76C05" w:rsidRPr="00E35706">
        <w:rPr>
          <w:rFonts w:ascii="Times New Roman" w:hAnsi="Times New Roman"/>
          <w:sz w:val="22"/>
          <w:szCs w:val="22"/>
        </w:rPr>
        <w:t>equipment</w:t>
      </w:r>
      <w:r w:rsidR="00EB29A9" w:rsidRPr="00E35706">
        <w:rPr>
          <w:rFonts w:ascii="Times New Roman" w:hAnsi="Times New Roman"/>
          <w:sz w:val="22"/>
          <w:szCs w:val="22"/>
        </w:rPr>
        <w:t xml:space="preserve"> </w:t>
      </w:r>
      <w:r w:rsidR="00141836" w:rsidRPr="00E35706">
        <w:rPr>
          <w:rFonts w:ascii="Times New Roman" w:hAnsi="Times New Roman"/>
          <w:sz w:val="22"/>
          <w:szCs w:val="22"/>
        </w:rPr>
        <w:t xml:space="preserve">and </w:t>
      </w:r>
      <w:r w:rsidR="008F6EED" w:rsidRPr="00E35706">
        <w:rPr>
          <w:rFonts w:ascii="Times New Roman" w:hAnsi="Times New Roman"/>
          <w:sz w:val="22"/>
          <w:szCs w:val="22"/>
        </w:rPr>
        <w:t xml:space="preserve">warehouse </w:t>
      </w:r>
      <w:r w:rsidR="00A059AA" w:rsidRPr="00E35706">
        <w:rPr>
          <w:rFonts w:ascii="Times New Roman" w:hAnsi="Times New Roman" w:cs="Angsana New"/>
          <w:sz w:val="22"/>
          <w:szCs w:val="28"/>
        </w:rPr>
        <w:t xml:space="preserve">leasing and </w:t>
      </w:r>
      <w:r w:rsidR="00141836" w:rsidRPr="00E35706">
        <w:rPr>
          <w:rFonts w:ascii="Times New Roman" w:hAnsi="Times New Roman"/>
          <w:sz w:val="22"/>
          <w:szCs w:val="22"/>
        </w:rPr>
        <w:t>service agreement relat</w:t>
      </w:r>
      <w:r w:rsidRPr="00E35706">
        <w:rPr>
          <w:rFonts w:ascii="Times New Roman" w:hAnsi="Times New Roman"/>
          <w:sz w:val="22"/>
          <w:szCs w:val="22"/>
        </w:rPr>
        <w:t>ing</w:t>
      </w:r>
      <w:r w:rsidR="00141836" w:rsidRPr="00E35706">
        <w:rPr>
          <w:rFonts w:ascii="Times New Roman" w:hAnsi="Times New Roman"/>
          <w:sz w:val="22"/>
          <w:szCs w:val="22"/>
        </w:rPr>
        <w:t xml:space="preserve"> to warehouse leasing </w:t>
      </w:r>
      <w:r w:rsidR="00EB29A9" w:rsidRPr="00E35706">
        <w:rPr>
          <w:rFonts w:ascii="Times New Roman" w:hAnsi="Times New Roman"/>
          <w:sz w:val="22"/>
          <w:szCs w:val="22"/>
        </w:rPr>
        <w:t xml:space="preserve">for periods </w:t>
      </w:r>
      <w:r w:rsidR="00F32CC8" w:rsidRPr="00E35706">
        <w:rPr>
          <w:rFonts w:ascii="Times New Roman" w:hAnsi="Times New Roman"/>
          <w:sz w:val="22"/>
          <w:szCs w:val="22"/>
        </w:rPr>
        <w:t>of</w:t>
      </w:r>
      <w:r w:rsidR="00EB29A9" w:rsidRPr="00E35706">
        <w:rPr>
          <w:rFonts w:ascii="Times New Roman" w:hAnsi="Times New Roman"/>
          <w:sz w:val="22"/>
          <w:szCs w:val="22"/>
        </w:rPr>
        <w:t xml:space="preserve"> </w:t>
      </w:r>
      <w:r w:rsidR="00D4238B" w:rsidRPr="00E35706">
        <w:rPr>
          <w:rFonts w:ascii="Times New Roman" w:hAnsi="Times New Roman"/>
          <w:sz w:val="22"/>
          <w:szCs w:val="22"/>
        </w:rPr>
        <w:t>three</w:t>
      </w:r>
      <w:r w:rsidR="00B25F44" w:rsidRPr="00E35706">
        <w:rPr>
          <w:rFonts w:ascii="Times New Roman" w:hAnsi="Times New Roman"/>
          <w:sz w:val="22"/>
          <w:szCs w:val="22"/>
        </w:rPr>
        <w:t xml:space="preserve"> </w:t>
      </w:r>
      <w:r w:rsidR="00D4238B" w:rsidRPr="00E35706">
        <w:rPr>
          <w:rFonts w:ascii="Times New Roman" w:hAnsi="Times New Roman"/>
          <w:sz w:val="22"/>
          <w:szCs w:val="22"/>
        </w:rPr>
        <w:t>months</w:t>
      </w:r>
      <w:r w:rsidR="00EB29A9" w:rsidRPr="00E35706">
        <w:rPr>
          <w:rFonts w:ascii="Times New Roman" w:hAnsi="Times New Roman"/>
          <w:sz w:val="22"/>
          <w:szCs w:val="22"/>
        </w:rPr>
        <w:t xml:space="preserve"> to f</w:t>
      </w:r>
      <w:r w:rsidR="00EA1F30" w:rsidRPr="00E35706">
        <w:rPr>
          <w:rFonts w:ascii="Times New Roman" w:hAnsi="Times New Roman"/>
          <w:sz w:val="22"/>
          <w:szCs w:val="22"/>
        </w:rPr>
        <w:t>ive</w:t>
      </w:r>
      <w:r w:rsidR="00EB29A9" w:rsidRPr="00E35706">
        <w:rPr>
          <w:rFonts w:ascii="Times New Roman" w:hAnsi="Times New Roman"/>
          <w:sz w:val="22"/>
          <w:szCs w:val="22"/>
        </w:rPr>
        <w:t xml:space="preserve"> years expiring up to</w:t>
      </w:r>
      <w:r w:rsidR="00533579" w:rsidRPr="00E35706">
        <w:rPr>
          <w:rFonts w:ascii="Times New Roman" w:hAnsi="Times New Roman"/>
          <w:sz w:val="22"/>
          <w:szCs w:val="22"/>
        </w:rPr>
        <w:t xml:space="preserve"> </w:t>
      </w:r>
      <w:r w:rsidR="00A059AA" w:rsidRPr="00E35706">
        <w:rPr>
          <w:rFonts w:ascii="Times New Roman" w:hAnsi="Times New Roman" w:cstheme="minorBidi"/>
          <w:sz w:val="22"/>
          <w:szCs w:val="22"/>
        </w:rPr>
        <w:t>October</w:t>
      </w:r>
      <w:r w:rsidR="00093EC3" w:rsidRPr="00E35706">
        <w:rPr>
          <w:rFonts w:ascii="Times New Roman" w:hAnsi="Times New Roman" w:cstheme="minorBidi"/>
          <w:sz w:val="22"/>
          <w:szCs w:val="22"/>
        </w:rPr>
        <w:t xml:space="preserve"> </w:t>
      </w:r>
      <w:r w:rsidR="00EA1F30" w:rsidRPr="00E35706">
        <w:rPr>
          <w:rFonts w:ascii="Times New Roman" w:hAnsi="Times New Roman"/>
          <w:sz w:val="22"/>
          <w:szCs w:val="22"/>
        </w:rPr>
        <w:t>202</w:t>
      </w:r>
      <w:r w:rsidR="004F2DC2" w:rsidRPr="00E35706">
        <w:rPr>
          <w:rFonts w:ascii="Times New Roman" w:hAnsi="Times New Roman"/>
          <w:sz w:val="22"/>
          <w:szCs w:val="22"/>
        </w:rPr>
        <w:t>9</w:t>
      </w:r>
      <w:r w:rsidR="00362322" w:rsidRPr="00E35706">
        <w:rPr>
          <w:rFonts w:ascii="Times New Roman" w:hAnsi="Times New Roman"/>
          <w:sz w:val="22"/>
          <w:szCs w:val="22"/>
        </w:rPr>
        <w:t>.</w:t>
      </w:r>
    </w:p>
    <w:p w14:paraId="0FF7B82E" w14:textId="77777777" w:rsidR="00C75DB4" w:rsidRPr="00E35706" w:rsidRDefault="00C75DB4"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6C37C9DC" w14:textId="1EEE6C2E" w:rsidR="00462A0D" w:rsidRPr="00E35706" w:rsidRDefault="00A1725F"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cs/>
        </w:rPr>
      </w:pPr>
      <w:r w:rsidRPr="00E35706">
        <w:rPr>
          <w:rFonts w:ascii="Times New Roman" w:hAnsi="Times New Roman"/>
          <w:sz w:val="22"/>
          <w:szCs w:val="22"/>
        </w:rPr>
        <w:t xml:space="preserve">At </w:t>
      </w:r>
      <w:r w:rsidR="00841328" w:rsidRPr="00E35706">
        <w:rPr>
          <w:rFonts w:ascii="Times New Roman" w:hAnsi="Times New Roman"/>
          <w:sz w:val="22"/>
          <w:szCs w:val="22"/>
        </w:rPr>
        <w:t>30 June</w:t>
      </w:r>
      <w:r w:rsidR="00E13625" w:rsidRPr="00E35706">
        <w:rPr>
          <w:rFonts w:ascii="Times New Roman" w:hAnsi="Times New Roman"/>
          <w:sz w:val="22"/>
          <w:szCs w:val="22"/>
        </w:rPr>
        <w:t xml:space="preserve"> 2026</w:t>
      </w:r>
      <w:r w:rsidR="00462A0D" w:rsidRPr="00E35706">
        <w:rPr>
          <w:rFonts w:ascii="Times New Roman" w:hAnsi="Times New Roman"/>
          <w:sz w:val="22"/>
          <w:szCs w:val="22"/>
        </w:rPr>
        <w:t xml:space="preserve">, non-current non-cash </w:t>
      </w:r>
      <w:r w:rsidR="00462A0D" w:rsidRPr="00E35706">
        <w:rPr>
          <w:rFonts w:ascii="Times New Roman" w:hAnsi="Times New Roman"/>
          <w:sz w:val="22"/>
          <w:szCs w:val="28"/>
        </w:rPr>
        <w:t xml:space="preserve">financial </w:t>
      </w:r>
      <w:r w:rsidR="00462A0D" w:rsidRPr="00E35706">
        <w:rPr>
          <w:rFonts w:ascii="Times New Roman" w:hAnsi="Times New Roman"/>
          <w:sz w:val="22"/>
          <w:szCs w:val="22"/>
        </w:rPr>
        <w:t>assets pledged as collateral are fixed deposits with</w:t>
      </w:r>
      <w:r w:rsidR="005366C5" w:rsidRPr="00E35706">
        <w:rPr>
          <w:rFonts w:ascii="Times New Roman" w:hAnsi="Times New Roman"/>
          <w:sz w:val="22"/>
          <w:szCs w:val="22"/>
        </w:rPr>
        <w:t xml:space="preserve"> </w:t>
      </w:r>
      <w:r w:rsidR="00462A0D" w:rsidRPr="00E35706">
        <w:rPr>
          <w:rFonts w:ascii="Times New Roman" w:hAnsi="Times New Roman"/>
          <w:sz w:val="22"/>
          <w:szCs w:val="22"/>
        </w:rPr>
        <w:t>a local financial institution of Baht</w:t>
      </w:r>
      <w:r w:rsidR="00C63B5E" w:rsidRPr="00E35706">
        <w:rPr>
          <w:rFonts w:ascii="Times New Roman" w:hAnsi="Times New Roman"/>
          <w:sz w:val="22"/>
          <w:szCs w:val="22"/>
        </w:rPr>
        <w:t xml:space="preserve"> </w:t>
      </w:r>
      <w:r w:rsidR="00D4238B" w:rsidRPr="00E35706">
        <w:rPr>
          <w:rFonts w:ascii="Times New Roman" w:hAnsi="Times New Roman"/>
          <w:sz w:val="22"/>
          <w:szCs w:val="22"/>
        </w:rPr>
        <w:t>2</w:t>
      </w:r>
      <w:r w:rsidR="00462A0D" w:rsidRPr="00E35706">
        <w:rPr>
          <w:rFonts w:ascii="Times New Roman" w:hAnsi="Times New Roman"/>
          <w:sz w:val="22"/>
          <w:szCs w:val="22"/>
        </w:rPr>
        <w:t xml:space="preserve"> million which has been pledged as collateral for bank guarantees issued by such financial institution</w:t>
      </w:r>
      <w:r w:rsidR="00C81607" w:rsidRPr="00E35706">
        <w:rPr>
          <w:rFonts w:ascii="Times New Roman" w:hAnsi="Times New Roman"/>
          <w:i/>
          <w:iCs/>
          <w:sz w:val="22"/>
          <w:szCs w:val="22"/>
        </w:rPr>
        <w:t>.</w:t>
      </w:r>
    </w:p>
    <w:p w14:paraId="570AB0A6" w14:textId="77777777" w:rsidR="002A388B" w:rsidRPr="00E35706" w:rsidRDefault="002A388B"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cstheme="minorBidi"/>
          <w:sz w:val="22"/>
          <w:szCs w:val="22"/>
        </w:rPr>
      </w:pPr>
    </w:p>
    <w:p w14:paraId="73F23BD6" w14:textId="4E904B1E" w:rsidR="003C2FEF" w:rsidRPr="00E35706" w:rsidRDefault="00A1725F"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E35706">
        <w:rPr>
          <w:rFonts w:ascii="Times New Roman" w:hAnsi="Times New Roman"/>
          <w:sz w:val="22"/>
          <w:szCs w:val="22"/>
        </w:rPr>
        <w:t xml:space="preserve">At </w:t>
      </w:r>
      <w:r w:rsidR="00841328" w:rsidRPr="00E35706">
        <w:rPr>
          <w:rFonts w:ascii="Times New Roman" w:hAnsi="Times New Roman"/>
          <w:sz w:val="22"/>
          <w:szCs w:val="22"/>
        </w:rPr>
        <w:t xml:space="preserve">30 June </w:t>
      </w:r>
      <w:r w:rsidR="00E13625" w:rsidRPr="00E35706">
        <w:rPr>
          <w:rFonts w:ascii="Times New Roman" w:hAnsi="Times New Roman"/>
          <w:sz w:val="22"/>
          <w:szCs w:val="22"/>
        </w:rPr>
        <w:t>2026</w:t>
      </w:r>
      <w:r w:rsidR="0022630E" w:rsidRPr="00E35706">
        <w:rPr>
          <w:rFonts w:ascii="Times New Roman" w:hAnsi="Times New Roman"/>
          <w:sz w:val="22"/>
          <w:szCs w:val="22"/>
        </w:rPr>
        <w:t>, the Group had outstanding forward exchange contracts</w:t>
      </w:r>
      <w:r w:rsidR="006F5232" w:rsidRPr="00E35706">
        <w:rPr>
          <w:rFonts w:ascii="Times New Roman" w:hAnsi="Times New Roman"/>
          <w:sz w:val="22"/>
          <w:szCs w:val="22"/>
        </w:rPr>
        <w:t xml:space="preserve"> </w:t>
      </w:r>
      <w:r w:rsidR="00C97675" w:rsidRPr="00E35706">
        <w:rPr>
          <w:rFonts w:ascii="Times New Roman" w:hAnsi="Times New Roman"/>
          <w:sz w:val="22"/>
          <w:szCs w:val="22"/>
        </w:rPr>
        <w:t xml:space="preserve">covering periods less than </w:t>
      </w:r>
      <w:r w:rsidR="0022630E" w:rsidRPr="00E35706">
        <w:rPr>
          <w:rFonts w:ascii="Times New Roman" w:hAnsi="Times New Roman"/>
          <w:sz w:val="22"/>
          <w:szCs w:val="22"/>
        </w:rPr>
        <w:t>one year as follows:</w:t>
      </w:r>
    </w:p>
    <w:p w14:paraId="0F9F6D58" w14:textId="77777777" w:rsidR="003D7B3F" w:rsidRPr="00E35706" w:rsidRDefault="003D7B3F"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cstheme="minorBidi"/>
          <w:sz w:val="22"/>
          <w:szCs w:val="22"/>
          <w:cs/>
        </w:rPr>
      </w:pPr>
    </w:p>
    <w:tbl>
      <w:tblPr>
        <w:tblW w:w="9018" w:type="dxa"/>
        <w:tblInd w:w="522" w:type="dxa"/>
        <w:tblLayout w:type="fixed"/>
        <w:tblLook w:val="0000" w:firstRow="0" w:lastRow="0" w:firstColumn="0" w:lastColumn="0" w:noHBand="0" w:noVBand="0"/>
      </w:tblPr>
      <w:tblGrid>
        <w:gridCol w:w="2627"/>
        <w:gridCol w:w="1260"/>
        <w:gridCol w:w="271"/>
        <w:gridCol w:w="1529"/>
        <w:gridCol w:w="271"/>
        <w:gridCol w:w="1261"/>
        <w:gridCol w:w="271"/>
        <w:gridCol w:w="1528"/>
      </w:tblGrid>
      <w:tr w:rsidR="00D926C7" w:rsidRPr="00E35706" w14:paraId="728B36B9" w14:textId="77777777" w:rsidTr="002162FB">
        <w:trPr>
          <w:tblHeader/>
        </w:trPr>
        <w:tc>
          <w:tcPr>
            <w:tcW w:w="1457" w:type="pct"/>
          </w:tcPr>
          <w:p w14:paraId="0B323F91" w14:textId="77777777" w:rsidR="008A5D82" w:rsidRPr="00E35706" w:rsidRDefault="008A5D82"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97" w:type="pct"/>
            <w:gridSpan w:val="3"/>
          </w:tcPr>
          <w:p w14:paraId="21BD502E" w14:textId="77777777" w:rsidR="00755EDC" w:rsidRPr="00E35706"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E35706">
              <w:rPr>
                <w:rFonts w:ascii="Times New Roman" w:hAnsi="Times New Roman"/>
                <w:b/>
                <w:bCs/>
                <w:sz w:val="22"/>
                <w:szCs w:val="22"/>
              </w:rPr>
              <w:t>Consolidated</w:t>
            </w:r>
          </w:p>
        </w:tc>
        <w:tc>
          <w:tcPr>
            <w:tcW w:w="150" w:type="pct"/>
          </w:tcPr>
          <w:p w14:paraId="76B9B885" w14:textId="77777777" w:rsidR="00755EDC" w:rsidRPr="00E35706"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97" w:type="pct"/>
            <w:gridSpan w:val="3"/>
          </w:tcPr>
          <w:p w14:paraId="4DE8AEEA" w14:textId="77777777" w:rsidR="00755EDC" w:rsidRPr="00E35706"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E35706">
              <w:rPr>
                <w:rFonts w:ascii="Times New Roman" w:hAnsi="Times New Roman"/>
                <w:b/>
                <w:bCs/>
                <w:sz w:val="22"/>
                <w:szCs w:val="22"/>
              </w:rPr>
              <w:t>Separate</w:t>
            </w:r>
          </w:p>
        </w:tc>
      </w:tr>
      <w:tr w:rsidR="00D926C7" w:rsidRPr="00E35706" w14:paraId="1C03AAFD" w14:textId="77777777" w:rsidTr="002162FB">
        <w:trPr>
          <w:tblHeader/>
        </w:trPr>
        <w:tc>
          <w:tcPr>
            <w:tcW w:w="1457" w:type="pct"/>
          </w:tcPr>
          <w:p w14:paraId="61BF50BD" w14:textId="77777777" w:rsidR="00755EDC" w:rsidRPr="00E35706"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97" w:type="pct"/>
            <w:gridSpan w:val="3"/>
          </w:tcPr>
          <w:p w14:paraId="0389547B" w14:textId="77777777" w:rsidR="00755EDC" w:rsidRPr="00E35706"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E35706">
              <w:rPr>
                <w:rFonts w:ascii="Times New Roman" w:hAnsi="Times New Roman"/>
                <w:b/>
                <w:bCs/>
                <w:sz w:val="22"/>
                <w:szCs w:val="22"/>
              </w:rPr>
              <w:t>financial statements</w:t>
            </w:r>
          </w:p>
        </w:tc>
        <w:tc>
          <w:tcPr>
            <w:tcW w:w="150" w:type="pct"/>
          </w:tcPr>
          <w:p w14:paraId="467AA2CA" w14:textId="77777777" w:rsidR="00755EDC" w:rsidRPr="00E35706"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97" w:type="pct"/>
            <w:gridSpan w:val="3"/>
          </w:tcPr>
          <w:p w14:paraId="69C3EA62" w14:textId="77777777" w:rsidR="00755EDC" w:rsidRPr="00E35706"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E35706">
              <w:rPr>
                <w:rFonts w:ascii="Times New Roman" w:hAnsi="Times New Roman"/>
                <w:b/>
                <w:bCs/>
                <w:sz w:val="22"/>
                <w:szCs w:val="22"/>
              </w:rPr>
              <w:t>financial statements</w:t>
            </w:r>
          </w:p>
        </w:tc>
      </w:tr>
      <w:tr w:rsidR="002162FB" w:rsidRPr="00E35706" w14:paraId="07439AC9" w14:textId="77777777" w:rsidTr="00E05BC3">
        <w:trPr>
          <w:tblHeader/>
        </w:trPr>
        <w:tc>
          <w:tcPr>
            <w:tcW w:w="1457" w:type="pct"/>
          </w:tcPr>
          <w:p w14:paraId="53C36947"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99" w:type="pct"/>
          </w:tcPr>
          <w:p w14:paraId="0AAA9992"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E35706">
              <w:rPr>
                <w:rFonts w:ascii="Times New Roman" w:hAnsi="Times New Roman"/>
                <w:sz w:val="22"/>
                <w:szCs w:val="22"/>
              </w:rPr>
              <w:t>Amount in</w:t>
            </w:r>
          </w:p>
        </w:tc>
        <w:tc>
          <w:tcPr>
            <w:tcW w:w="150" w:type="pct"/>
          </w:tcPr>
          <w:p w14:paraId="4DD2222C"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8" w:type="pct"/>
          </w:tcPr>
          <w:p w14:paraId="1175CB4D"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0" w:type="pct"/>
          </w:tcPr>
          <w:p w14:paraId="6F05103A"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9" w:type="pct"/>
          </w:tcPr>
          <w:p w14:paraId="304C774F"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E35706">
              <w:rPr>
                <w:rFonts w:ascii="Times New Roman" w:hAnsi="Times New Roman"/>
                <w:sz w:val="22"/>
                <w:szCs w:val="22"/>
              </w:rPr>
              <w:t>Amount in</w:t>
            </w:r>
          </w:p>
        </w:tc>
        <w:tc>
          <w:tcPr>
            <w:tcW w:w="150" w:type="pct"/>
          </w:tcPr>
          <w:p w14:paraId="0089DD75"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7" w:type="pct"/>
          </w:tcPr>
          <w:p w14:paraId="4401771E"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2162FB" w:rsidRPr="00E35706" w14:paraId="4FEF1BB7" w14:textId="77777777" w:rsidTr="00E05BC3">
        <w:trPr>
          <w:tblHeader/>
        </w:trPr>
        <w:tc>
          <w:tcPr>
            <w:tcW w:w="1457" w:type="pct"/>
          </w:tcPr>
          <w:p w14:paraId="4795CAA4"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99" w:type="pct"/>
          </w:tcPr>
          <w:p w14:paraId="588BC334"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E35706">
              <w:rPr>
                <w:rFonts w:ascii="Times New Roman" w:hAnsi="Times New Roman"/>
                <w:sz w:val="22"/>
                <w:szCs w:val="22"/>
              </w:rPr>
              <w:t xml:space="preserve">foreign </w:t>
            </w:r>
          </w:p>
        </w:tc>
        <w:tc>
          <w:tcPr>
            <w:tcW w:w="150" w:type="pct"/>
          </w:tcPr>
          <w:p w14:paraId="04CC82A1"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8" w:type="pct"/>
          </w:tcPr>
          <w:p w14:paraId="34BBFAB5"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E35706">
              <w:rPr>
                <w:rFonts w:ascii="Times New Roman" w:hAnsi="Times New Roman"/>
                <w:sz w:val="22"/>
                <w:szCs w:val="22"/>
              </w:rPr>
              <w:t>Equivalent</w:t>
            </w:r>
          </w:p>
        </w:tc>
        <w:tc>
          <w:tcPr>
            <w:tcW w:w="150" w:type="pct"/>
          </w:tcPr>
          <w:p w14:paraId="2A8DCFA4"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9" w:type="pct"/>
          </w:tcPr>
          <w:p w14:paraId="1D6390E9"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E35706">
              <w:rPr>
                <w:rFonts w:ascii="Times New Roman" w:hAnsi="Times New Roman"/>
                <w:sz w:val="22"/>
                <w:szCs w:val="22"/>
              </w:rPr>
              <w:t xml:space="preserve">foreign </w:t>
            </w:r>
          </w:p>
        </w:tc>
        <w:tc>
          <w:tcPr>
            <w:tcW w:w="150" w:type="pct"/>
          </w:tcPr>
          <w:p w14:paraId="0FBAF551"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7" w:type="pct"/>
          </w:tcPr>
          <w:p w14:paraId="1261E085"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E35706">
              <w:rPr>
                <w:rFonts w:ascii="Times New Roman" w:hAnsi="Times New Roman"/>
                <w:sz w:val="22"/>
                <w:szCs w:val="22"/>
              </w:rPr>
              <w:t>Equivalent</w:t>
            </w:r>
          </w:p>
        </w:tc>
      </w:tr>
      <w:tr w:rsidR="002162FB" w:rsidRPr="00E35706" w14:paraId="37160076" w14:textId="77777777" w:rsidTr="00E05BC3">
        <w:trPr>
          <w:tblHeader/>
        </w:trPr>
        <w:tc>
          <w:tcPr>
            <w:tcW w:w="1457" w:type="pct"/>
          </w:tcPr>
          <w:p w14:paraId="23072DAC" w14:textId="77777777" w:rsidR="00A93EB4" w:rsidRPr="00E35706" w:rsidRDefault="00A93EB4" w:rsidP="00FC52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6" w:right="-138" w:firstLine="18"/>
              <w:rPr>
                <w:rFonts w:ascii="Times New Roman" w:hAnsi="Times New Roman"/>
                <w:sz w:val="22"/>
                <w:szCs w:val="22"/>
              </w:rPr>
            </w:pPr>
            <w:r w:rsidRPr="00E35706">
              <w:rPr>
                <w:rFonts w:ascii="Times New Roman" w:hAnsi="Times New Roman"/>
                <w:sz w:val="22"/>
                <w:szCs w:val="22"/>
              </w:rPr>
              <w:t>Currencies</w:t>
            </w:r>
          </w:p>
        </w:tc>
        <w:tc>
          <w:tcPr>
            <w:tcW w:w="699" w:type="pct"/>
          </w:tcPr>
          <w:p w14:paraId="656FF26E"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E35706">
              <w:rPr>
                <w:rFonts w:ascii="Times New Roman" w:hAnsi="Times New Roman"/>
                <w:sz w:val="22"/>
                <w:szCs w:val="22"/>
              </w:rPr>
              <w:t>currenc</w:t>
            </w:r>
            <w:r w:rsidR="0003572F" w:rsidRPr="00E35706">
              <w:rPr>
                <w:rFonts w:ascii="Times New Roman" w:hAnsi="Times New Roman"/>
                <w:sz w:val="22"/>
                <w:szCs w:val="22"/>
              </w:rPr>
              <w:t>ies</w:t>
            </w:r>
          </w:p>
        </w:tc>
        <w:tc>
          <w:tcPr>
            <w:tcW w:w="150" w:type="pct"/>
          </w:tcPr>
          <w:p w14:paraId="12B442BA"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8" w:type="pct"/>
          </w:tcPr>
          <w:p w14:paraId="2870881A"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E35706">
              <w:rPr>
                <w:rFonts w:ascii="Times New Roman" w:hAnsi="Times New Roman"/>
                <w:sz w:val="22"/>
                <w:szCs w:val="22"/>
              </w:rPr>
              <w:t>to Baht</w:t>
            </w:r>
          </w:p>
        </w:tc>
        <w:tc>
          <w:tcPr>
            <w:tcW w:w="150" w:type="pct"/>
          </w:tcPr>
          <w:p w14:paraId="00221F92"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9" w:type="pct"/>
          </w:tcPr>
          <w:p w14:paraId="3821DA83"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E35706">
              <w:rPr>
                <w:rFonts w:ascii="Times New Roman" w:hAnsi="Times New Roman"/>
                <w:sz w:val="22"/>
                <w:szCs w:val="22"/>
              </w:rPr>
              <w:t>currenc</w:t>
            </w:r>
            <w:r w:rsidR="0003572F" w:rsidRPr="00E35706">
              <w:rPr>
                <w:rFonts w:ascii="Times New Roman" w:hAnsi="Times New Roman"/>
                <w:sz w:val="22"/>
                <w:szCs w:val="22"/>
              </w:rPr>
              <w:t>ies</w:t>
            </w:r>
          </w:p>
        </w:tc>
        <w:tc>
          <w:tcPr>
            <w:tcW w:w="150" w:type="pct"/>
          </w:tcPr>
          <w:p w14:paraId="05C8AF75"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7" w:type="pct"/>
          </w:tcPr>
          <w:p w14:paraId="7EFFD186"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E35706">
              <w:rPr>
                <w:rFonts w:ascii="Times New Roman" w:hAnsi="Times New Roman"/>
                <w:sz w:val="22"/>
                <w:szCs w:val="22"/>
              </w:rPr>
              <w:t>to Baht</w:t>
            </w:r>
          </w:p>
        </w:tc>
      </w:tr>
      <w:tr w:rsidR="002162FB" w:rsidRPr="00E35706" w14:paraId="08CBB427" w14:textId="77777777" w:rsidTr="00E05BC3">
        <w:trPr>
          <w:tblHeader/>
        </w:trPr>
        <w:tc>
          <w:tcPr>
            <w:tcW w:w="1457" w:type="pct"/>
          </w:tcPr>
          <w:p w14:paraId="621C6F3B" w14:textId="77777777" w:rsidR="00A93EB4" w:rsidRPr="00E35706"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99" w:type="pct"/>
          </w:tcPr>
          <w:p w14:paraId="77E40565"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E35706">
              <w:rPr>
                <w:rFonts w:ascii="Times New Roman" w:hAnsi="Times New Roman"/>
                <w:i/>
                <w:iCs/>
                <w:sz w:val="22"/>
                <w:szCs w:val="22"/>
              </w:rPr>
              <w:t>(in million)</w:t>
            </w:r>
          </w:p>
        </w:tc>
        <w:tc>
          <w:tcPr>
            <w:tcW w:w="150" w:type="pct"/>
          </w:tcPr>
          <w:p w14:paraId="01AFE12A" w14:textId="77777777" w:rsidR="00A93EB4" w:rsidRPr="00E35706" w:rsidRDefault="00A93EB4" w:rsidP="00A93EB4">
            <w:pPr>
              <w:pStyle w:val="acctfourfigures"/>
              <w:tabs>
                <w:tab w:val="clear" w:pos="765"/>
                <w:tab w:val="decimal" w:pos="957"/>
              </w:tabs>
              <w:spacing w:line="240" w:lineRule="atLeast"/>
              <w:ind w:left="-76" w:right="-79"/>
              <w:jc w:val="both"/>
              <w:rPr>
                <w:i/>
                <w:iCs/>
                <w:szCs w:val="22"/>
              </w:rPr>
            </w:pPr>
          </w:p>
        </w:tc>
        <w:tc>
          <w:tcPr>
            <w:tcW w:w="848" w:type="pct"/>
          </w:tcPr>
          <w:p w14:paraId="535DCA45"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E35706">
              <w:rPr>
                <w:rFonts w:ascii="Times New Roman" w:hAnsi="Times New Roman"/>
                <w:i/>
                <w:iCs/>
                <w:sz w:val="22"/>
                <w:szCs w:val="22"/>
              </w:rPr>
              <w:t xml:space="preserve">(in million Baht) </w:t>
            </w:r>
          </w:p>
        </w:tc>
        <w:tc>
          <w:tcPr>
            <w:tcW w:w="150" w:type="pct"/>
          </w:tcPr>
          <w:p w14:paraId="502593E2" w14:textId="77777777" w:rsidR="00A93EB4" w:rsidRPr="00E35706" w:rsidRDefault="00A93EB4" w:rsidP="00A93EB4">
            <w:pPr>
              <w:pStyle w:val="acctfourfigures"/>
              <w:tabs>
                <w:tab w:val="clear" w:pos="765"/>
                <w:tab w:val="decimal" w:pos="957"/>
              </w:tabs>
              <w:spacing w:line="240" w:lineRule="atLeast"/>
              <w:ind w:left="-76" w:right="-79"/>
              <w:jc w:val="both"/>
              <w:rPr>
                <w:i/>
                <w:iCs/>
                <w:szCs w:val="22"/>
              </w:rPr>
            </w:pPr>
          </w:p>
        </w:tc>
        <w:tc>
          <w:tcPr>
            <w:tcW w:w="699" w:type="pct"/>
          </w:tcPr>
          <w:p w14:paraId="4CA71546" w14:textId="77777777" w:rsidR="00A93EB4" w:rsidRPr="00E3570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E35706">
              <w:rPr>
                <w:rFonts w:ascii="Times New Roman" w:hAnsi="Times New Roman"/>
                <w:i/>
                <w:iCs/>
                <w:sz w:val="22"/>
                <w:szCs w:val="22"/>
              </w:rPr>
              <w:t>(in</w:t>
            </w:r>
            <w:r w:rsidRPr="00E35706">
              <w:rPr>
                <w:rFonts w:ascii="Times New Roman" w:hAnsi="Times New Roman"/>
                <w:b/>
                <w:bCs/>
                <w:i/>
                <w:iCs/>
                <w:sz w:val="22"/>
                <w:szCs w:val="22"/>
              </w:rPr>
              <w:t xml:space="preserve"> </w:t>
            </w:r>
            <w:r w:rsidRPr="00E35706">
              <w:rPr>
                <w:rFonts w:ascii="Times New Roman" w:hAnsi="Times New Roman"/>
                <w:i/>
                <w:iCs/>
                <w:sz w:val="22"/>
                <w:szCs w:val="22"/>
              </w:rPr>
              <w:t>million)</w:t>
            </w:r>
          </w:p>
        </w:tc>
        <w:tc>
          <w:tcPr>
            <w:tcW w:w="150" w:type="pct"/>
          </w:tcPr>
          <w:p w14:paraId="40E805E8" w14:textId="77777777" w:rsidR="00A93EB4" w:rsidRPr="00E35706" w:rsidRDefault="00A93EB4" w:rsidP="00A93EB4">
            <w:pPr>
              <w:pStyle w:val="acctfourfigures"/>
              <w:tabs>
                <w:tab w:val="clear" w:pos="765"/>
                <w:tab w:val="decimal" w:pos="957"/>
              </w:tabs>
              <w:spacing w:line="240" w:lineRule="atLeast"/>
              <w:ind w:left="-76" w:right="-79"/>
              <w:jc w:val="both"/>
              <w:rPr>
                <w:i/>
                <w:iCs/>
                <w:szCs w:val="22"/>
              </w:rPr>
            </w:pPr>
          </w:p>
        </w:tc>
        <w:tc>
          <w:tcPr>
            <w:tcW w:w="847" w:type="pct"/>
          </w:tcPr>
          <w:p w14:paraId="20376934" w14:textId="77777777" w:rsidR="00A93EB4" w:rsidRPr="00E35706" w:rsidRDefault="00A93EB4" w:rsidP="002162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3"/>
              <w:rPr>
                <w:rFonts w:ascii="Times New Roman" w:hAnsi="Times New Roman"/>
                <w:i/>
                <w:iCs/>
                <w:sz w:val="22"/>
                <w:szCs w:val="22"/>
              </w:rPr>
            </w:pPr>
            <w:r w:rsidRPr="00E35706">
              <w:rPr>
                <w:rFonts w:ascii="Times New Roman" w:hAnsi="Times New Roman"/>
                <w:i/>
                <w:iCs/>
                <w:sz w:val="22"/>
                <w:szCs w:val="22"/>
              </w:rPr>
              <w:t xml:space="preserve">(in million Baht) </w:t>
            </w:r>
          </w:p>
        </w:tc>
      </w:tr>
      <w:tr w:rsidR="002162FB" w:rsidRPr="00E35706" w14:paraId="43083437" w14:textId="77777777" w:rsidTr="00E05BC3">
        <w:tc>
          <w:tcPr>
            <w:tcW w:w="1457" w:type="pct"/>
          </w:tcPr>
          <w:p w14:paraId="09CB01DB" w14:textId="77777777" w:rsidR="00A93EB4" w:rsidRPr="00E35706" w:rsidRDefault="00A93EB4"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Pr>
                <w:rFonts w:ascii="Times New Roman" w:hAnsi="Times New Roman"/>
                <w:b/>
                <w:bCs/>
                <w:sz w:val="22"/>
                <w:szCs w:val="22"/>
              </w:rPr>
            </w:pPr>
            <w:r w:rsidRPr="00E35706">
              <w:rPr>
                <w:rFonts w:ascii="Times New Roman" w:hAnsi="Times New Roman"/>
                <w:b/>
                <w:bCs/>
                <w:sz w:val="22"/>
                <w:szCs w:val="22"/>
              </w:rPr>
              <w:t xml:space="preserve">Forward contracts to </w:t>
            </w:r>
          </w:p>
        </w:tc>
        <w:tc>
          <w:tcPr>
            <w:tcW w:w="699" w:type="pct"/>
          </w:tcPr>
          <w:p w14:paraId="4C12DF30" w14:textId="77777777" w:rsidR="00A93EB4" w:rsidRPr="00E35706" w:rsidRDefault="00A93EB4" w:rsidP="00A93EB4">
            <w:pPr>
              <w:pStyle w:val="acctfourfigures"/>
              <w:tabs>
                <w:tab w:val="clear" w:pos="765"/>
                <w:tab w:val="decimal" w:pos="792"/>
              </w:tabs>
              <w:spacing w:line="240" w:lineRule="atLeast"/>
              <w:ind w:left="-107" w:right="-108" w:hanging="1"/>
              <w:rPr>
                <w:szCs w:val="22"/>
                <w:lang w:val="en-US" w:bidi="th-TH"/>
              </w:rPr>
            </w:pPr>
          </w:p>
        </w:tc>
        <w:tc>
          <w:tcPr>
            <w:tcW w:w="150" w:type="pct"/>
          </w:tcPr>
          <w:p w14:paraId="0B0909DC" w14:textId="77777777" w:rsidR="00A93EB4" w:rsidRPr="00E35706" w:rsidRDefault="00A93EB4" w:rsidP="00A93EB4">
            <w:pPr>
              <w:pStyle w:val="acctfourfigures"/>
              <w:tabs>
                <w:tab w:val="clear" w:pos="765"/>
                <w:tab w:val="decimal" w:pos="864"/>
              </w:tabs>
              <w:spacing w:line="240" w:lineRule="atLeast"/>
              <w:ind w:left="-108" w:right="-110"/>
              <w:rPr>
                <w:szCs w:val="22"/>
              </w:rPr>
            </w:pPr>
          </w:p>
        </w:tc>
        <w:tc>
          <w:tcPr>
            <w:tcW w:w="848" w:type="pct"/>
          </w:tcPr>
          <w:p w14:paraId="74CBF318" w14:textId="77777777" w:rsidR="00A93EB4" w:rsidRPr="00E35706" w:rsidRDefault="00A93EB4" w:rsidP="00A93EB4">
            <w:pPr>
              <w:pStyle w:val="acctfourfigures"/>
              <w:tabs>
                <w:tab w:val="clear" w:pos="765"/>
                <w:tab w:val="decimal" w:pos="886"/>
              </w:tabs>
              <w:spacing w:line="240" w:lineRule="atLeast"/>
              <w:ind w:left="-108" w:right="-18"/>
              <w:rPr>
                <w:szCs w:val="22"/>
                <w:cs/>
                <w:lang w:bidi="th-TH"/>
              </w:rPr>
            </w:pPr>
          </w:p>
        </w:tc>
        <w:tc>
          <w:tcPr>
            <w:tcW w:w="150" w:type="pct"/>
          </w:tcPr>
          <w:p w14:paraId="4F39C612" w14:textId="77777777" w:rsidR="00A93EB4" w:rsidRPr="00E35706" w:rsidRDefault="00A93EB4" w:rsidP="00A93EB4">
            <w:pPr>
              <w:pStyle w:val="acctfourfigures"/>
              <w:tabs>
                <w:tab w:val="clear" w:pos="765"/>
                <w:tab w:val="decimal" w:pos="864"/>
              </w:tabs>
              <w:spacing w:line="240" w:lineRule="atLeast"/>
              <w:ind w:right="-108"/>
              <w:rPr>
                <w:szCs w:val="22"/>
                <w:lang w:val="en-US" w:bidi="th-TH"/>
              </w:rPr>
            </w:pPr>
          </w:p>
        </w:tc>
        <w:tc>
          <w:tcPr>
            <w:tcW w:w="699" w:type="pct"/>
          </w:tcPr>
          <w:p w14:paraId="76707F2C" w14:textId="77777777" w:rsidR="00A93EB4" w:rsidRPr="00E35706" w:rsidRDefault="00A93EB4" w:rsidP="00A93EB4">
            <w:pPr>
              <w:pStyle w:val="acctfourfigures"/>
              <w:tabs>
                <w:tab w:val="clear" w:pos="765"/>
                <w:tab w:val="decimal" w:pos="886"/>
              </w:tabs>
              <w:spacing w:line="240" w:lineRule="atLeast"/>
              <w:ind w:left="-108" w:right="-18"/>
              <w:rPr>
                <w:szCs w:val="22"/>
                <w:lang w:bidi="th-TH"/>
              </w:rPr>
            </w:pPr>
          </w:p>
        </w:tc>
        <w:tc>
          <w:tcPr>
            <w:tcW w:w="150" w:type="pct"/>
          </w:tcPr>
          <w:p w14:paraId="54CBA4A2" w14:textId="77777777" w:rsidR="00A93EB4" w:rsidRPr="00E35706" w:rsidRDefault="00A93EB4" w:rsidP="00A93EB4">
            <w:pPr>
              <w:pStyle w:val="acctfourfigures"/>
              <w:tabs>
                <w:tab w:val="clear" w:pos="765"/>
                <w:tab w:val="decimal" w:pos="864"/>
              </w:tabs>
              <w:spacing w:line="240" w:lineRule="atLeast"/>
              <w:ind w:left="-108" w:right="-108"/>
              <w:rPr>
                <w:szCs w:val="22"/>
              </w:rPr>
            </w:pPr>
          </w:p>
        </w:tc>
        <w:tc>
          <w:tcPr>
            <w:tcW w:w="847" w:type="pct"/>
          </w:tcPr>
          <w:p w14:paraId="2377B930" w14:textId="77777777" w:rsidR="00A93EB4" w:rsidRPr="00E35706" w:rsidRDefault="00A93EB4" w:rsidP="00A93EB4">
            <w:pPr>
              <w:pStyle w:val="acctfourfigures"/>
              <w:tabs>
                <w:tab w:val="clear" w:pos="765"/>
                <w:tab w:val="decimal" w:pos="814"/>
              </w:tabs>
              <w:spacing w:line="240" w:lineRule="atLeast"/>
              <w:ind w:left="-108" w:right="-18"/>
              <w:rPr>
                <w:szCs w:val="22"/>
                <w:lang w:bidi="th-TH"/>
              </w:rPr>
            </w:pPr>
          </w:p>
        </w:tc>
      </w:tr>
      <w:tr w:rsidR="002162FB" w:rsidRPr="00E35706" w14:paraId="096426AD" w14:textId="77777777" w:rsidTr="00E05BC3">
        <w:tc>
          <w:tcPr>
            <w:tcW w:w="1457" w:type="pct"/>
          </w:tcPr>
          <w:p w14:paraId="2CC7EA4A" w14:textId="73FE6223" w:rsidR="00A93EB4" w:rsidRPr="00E35706" w:rsidRDefault="005D58C7" w:rsidP="005D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E35706">
              <w:rPr>
                <w:rFonts w:ascii="Times New Roman" w:hAnsi="Times New Roman"/>
                <w:b/>
                <w:bCs/>
                <w:sz w:val="22"/>
                <w:szCs w:val="22"/>
              </w:rPr>
              <w:t xml:space="preserve">  </w:t>
            </w:r>
            <w:r w:rsidR="00A93EB4" w:rsidRPr="00E35706">
              <w:rPr>
                <w:rFonts w:ascii="Times New Roman" w:hAnsi="Times New Roman"/>
                <w:b/>
                <w:bCs/>
                <w:sz w:val="22"/>
                <w:szCs w:val="22"/>
              </w:rPr>
              <w:t>sell foreign currencies</w:t>
            </w:r>
          </w:p>
        </w:tc>
        <w:tc>
          <w:tcPr>
            <w:tcW w:w="699" w:type="pct"/>
          </w:tcPr>
          <w:p w14:paraId="0C73D73A" w14:textId="77777777" w:rsidR="00A93EB4" w:rsidRPr="00E35706" w:rsidRDefault="00A93EB4" w:rsidP="00A93EB4">
            <w:pPr>
              <w:pStyle w:val="acctfourfigures"/>
              <w:tabs>
                <w:tab w:val="clear" w:pos="765"/>
                <w:tab w:val="decimal" w:pos="792"/>
              </w:tabs>
              <w:spacing w:line="240" w:lineRule="atLeast"/>
              <w:ind w:left="-107" w:right="-108" w:hanging="1"/>
              <w:rPr>
                <w:szCs w:val="22"/>
                <w:lang w:val="en-US" w:bidi="th-TH"/>
              </w:rPr>
            </w:pPr>
          </w:p>
        </w:tc>
        <w:tc>
          <w:tcPr>
            <w:tcW w:w="150" w:type="pct"/>
          </w:tcPr>
          <w:p w14:paraId="53148457" w14:textId="77777777" w:rsidR="00A93EB4" w:rsidRPr="00E35706" w:rsidRDefault="00A93EB4" w:rsidP="00A93EB4">
            <w:pPr>
              <w:pStyle w:val="acctfourfigures"/>
              <w:tabs>
                <w:tab w:val="clear" w:pos="765"/>
                <w:tab w:val="decimal" w:pos="864"/>
              </w:tabs>
              <w:spacing w:line="240" w:lineRule="atLeast"/>
              <w:ind w:left="-108" w:right="-110"/>
              <w:rPr>
                <w:szCs w:val="22"/>
              </w:rPr>
            </w:pPr>
          </w:p>
        </w:tc>
        <w:tc>
          <w:tcPr>
            <w:tcW w:w="848" w:type="pct"/>
          </w:tcPr>
          <w:p w14:paraId="5525E741" w14:textId="77777777" w:rsidR="00A93EB4" w:rsidRPr="00E35706" w:rsidRDefault="00A93EB4" w:rsidP="00A93EB4">
            <w:pPr>
              <w:pStyle w:val="acctfourfigures"/>
              <w:tabs>
                <w:tab w:val="clear" w:pos="765"/>
                <w:tab w:val="decimal" w:pos="886"/>
              </w:tabs>
              <w:spacing w:line="240" w:lineRule="atLeast"/>
              <w:ind w:left="-108" w:right="-18"/>
              <w:rPr>
                <w:szCs w:val="22"/>
                <w:cs/>
                <w:lang w:bidi="th-TH"/>
              </w:rPr>
            </w:pPr>
          </w:p>
        </w:tc>
        <w:tc>
          <w:tcPr>
            <w:tcW w:w="150" w:type="pct"/>
          </w:tcPr>
          <w:p w14:paraId="2A2586CD" w14:textId="77777777" w:rsidR="00A93EB4" w:rsidRPr="00E35706" w:rsidRDefault="00A93EB4" w:rsidP="00A93EB4">
            <w:pPr>
              <w:pStyle w:val="acctfourfigures"/>
              <w:tabs>
                <w:tab w:val="clear" w:pos="765"/>
                <w:tab w:val="decimal" w:pos="864"/>
              </w:tabs>
              <w:spacing w:line="240" w:lineRule="atLeast"/>
              <w:ind w:right="-108"/>
              <w:rPr>
                <w:szCs w:val="22"/>
                <w:lang w:val="en-US" w:bidi="th-TH"/>
              </w:rPr>
            </w:pPr>
          </w:p>
        </w:tc>
        <w:tc>
          <w:tcPr>
            <w:tcW w:w="699" w:type="pct"/>
          </w:tcPr>
          <w:p w14:paraId="7CB1264F" w14:textId="77777777" w:rsidR="00A93EB4" w:rsidRPr="00E35706" w:rsidRDefault="00A93EB4" w:rsidP="00A93EB4">
            <w:pPr>
              <w:pStyle w:val="acctfourfigures"/>
              <w:tabs>
                <w:tab w:val="clear" w:pos="765"/>
                <w:tab w:val="decimal" w:pos="886"/>
              </w:tabs>
              <w:spacing w:line="240" w:lineRule="atLeast"/>
              <w:ind w:left="-108" w:right="-18"/>
              <w:rPr>
                <w:szCs w:val="22"/>
                <w:lang w:bidi="th-TH"/>
              </w:rPr>
            </w:pPr>
          </w:p>
        </w:tc>
        <w:tc>
          <w:tcPr>
            <w:tcW w:w="150" w:type="pct"/>
          </w:tcPr>
          <w:p w14:paraId="33179B9D" w14:textId="77777777" w:rsidR="00A93EB4" w:rsidRPr="00E35706" w:rsidRDefault="00A93EB4" w:rsidP="00A93EB4">
            <w:pPr>
              <w:pStyle w:val="acctfourfigures"/>
              <w:tabs>
                <w:tab w:val="clear" w:pos="765"/>
                <w:tab w:val="decimal" w:pos="864"/>
              </w:tabs>
              <w:spacing w:line="240" w:lineRule="atLeast"/>
              <w:ind w:left="-108" w:right="-108"/>
              <w:rPr>
                <w:szCs w:val="22"/>
              </w:rPr>
            </w:pPr>
          </w:p>
        </w:tc>
        <w:tc>
          <w:tcPr>
            <w:tcW w:w="847" w:type="pct"/>
          </w:tcPr>
          <w:p w14:paraId="2BB993B4" w14:textId="77777777" w:rsidR="00A93EB4" w:rsidRPr="00E35706" w:rsidRDefault="00A93EB4" w:rsidP="00A93EB4">
            <w:pPr>
              <w:pStyle w:val="acctfourfigures"/>
              <w:tabs>
                <w:tab w:val="clear" w:pos="765"/>
                <w:tab w:val="decimal" w:pos="814"/>
              </w:tabs>
              <w:spacing w:line="240" w:lineRule="atLeast"/>
              <w:ind w:left="-108" w:right="-18"/>
              <w:rPr>
                <w:szCs w:val="22"/>
                <w:lang w:bidi="th-TH"/>
              </w:rPr>
            </w:pPr>
          </w:p>
        </w:tc>
      </w:tr>
      <w:tr w:rsidR="004A5E18" w:rsidRPr="00E35706" w14:paraId="07535368" w14:textId="77777777" w:rsidTr="00E05BC3">
        <w:tc>
          <w:tcPr>
            <w:tcW w:w="1457" w:type="pct"/>
          </w:tcPr>
          <w:p w14:paraId="622C7CDC" w14:textId="77777777" w:rsidR="004A5E18" w:rsidRPr="00E35706" w:rsidRDefault="004A5E18" w:rsidP="004A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jc w:val="both"/>
              <w:rPr>
                <w:rFonts w:ascii="Times New Roman" w:hAnsi="Times New Roman"/>
                <w:sz w:val="22"/>
                <w:szCs w:val="22"/>
              </w:rPr>
            </w:pPr>
            <w:r w:rsidRPr="00E35706">
              <w:rPr>
                <w:rFonts w:ascii="Times New Roman" w:hAnsi="Times New Roman"/>
                <w:sz w:val="22"/>
                <w:szCs w:val="22"/>
              </w:rPr>
              <w:t>Japanese Yen</w:t>
            </w:r>
          </w:p>
        </w:tc>
        <w:tc>
          <w:tcPr>
            <w:tcW w:w="699" w:type="pct"/>
          </w:tcPr>
          <w:p w14:paraId="5FBEDEBC" w14:textId="34880F67" w:rsidR="004A5E18" w:rsidRPr="00E35706" w:rsidRDefault="009F5FCF" w:rsidP="004A5E18">
            <w:pPr>
              <w:pStyle w:val="acctfourfigures"/>
              <w:tabs>
                <w:tab w:val="clear" w:pos="765"/>
                <w:tab w:val="decimal" w:pos="1001"/>
              </w:tabs>
              <w:spacing w:line="240" w:lineRule="atLeast"/>
              <w:ind w:right="11"/>
              <w:jc w:val="center"/>
              <w:rPr>
                <w:rFonts w:cs="Angsana New"/>
                <w:szCs w:val="28"/>
                <w:lang w:val="en-US" w:bidi="th-TH"/>
              </w:rPr>
            </w:pPr>
            <w:r w:rsidRPr="00E35706">
              <w:rPr>
                <w:rFonts w:cs="Angsana New"/>
                <w:szCs w:val="28"/>
                <w:lang w:val="en-US" w:bidi="th-TH"/>
              </w:rPr>
              <w:t>310.84</w:t>
            </w:r>
          </w:p>
        </w:tc>
        <w:tc>
          <w:tcPr>
            <w:tcW w:w="150" w:type="pct"/>
          </w:tcPr>
          <w:p w14:paraId="3873B1D5" w14:textId="77777777" w:rsidR="004A5E18" w:rsidRPr="00E35706" w:rsidRDefault="004A5E18" w:rsidP="004A5E18">
            <w:pPr>
              <w:pStyle w:val="acctfourfigures"/>
              <w:tabs>
                <w:tab w:val="clear" w:pos="765"/>
                <w:tab w:val="decimal" w:pos="864"/>
                <w:tab w:val="decimal" w:pos="1001"/>
              </w:tabs>
              <w:spacing w:line="240" w:lineRule="atLeast"/>
              <w:ind w:left="-108" w:right="11"/>
              <w:jc w:val="center"/>
              <w:rPr>
                <w:szCs w:val="22"/>
              </w:rPr>
            </w:pPr>
          </w:p>
        </w:tc>
        <w:tc>
          <w:tcPr>
            <w:tcW w:w="848" w:type="pct"/>
          </w:tcPr>
          <w:p w14:paraId="497A028F" w14:textId="7C99A223" w:rsidR="004A5E18" w:rsidRPr="00E35706" w:rsidRDefault="00AA697A" w:rsidP="004A5E18">
            <w:pPr>
              <w:pStyle w:val="acctfourfigures"/>
              <w:tabs>
                <w:tab w:val="clear" w:pos="765"/>
                <w:tab w:val="decimal" w:pos="1001"/>
              </w:tabs>
              <w:spacing w:line="240" w:lineRule="atLeast"/>
              <w:ind w:right="11"/>
              <w:jc w:val="center"/>
              <w:rPr>
                <w:szCs w:val="22"/>
              </w:rPr>
            </w:pPr>
            <w:r w:rsidRPr="00E35706">
              <w:rPr>
                <w:szCs w:val="22"/>
              </w:rPr>
              <w:t>63.44</w:t>
            </w:r>
          </w:p>
        </w:tc>
        <w:tc>
          <w:tcPr>
            <w:tcW w:w="150" w:type="pct"/>
          </w:tcPr>
          <w:p w14:paraId="68C0FB0B" w14:textId="77777777" w:rsidR="004A5E18" w:rsidRPr="00E35706" w:rsidRDefault="004A5E18" w:rsidP="004A5E18">
            <w:pPr>
              <w:pStyle w:val="acctfourfigures"/>
              <w:tabs>
                <w:tab w:val="clear" w:pos="765"/>
                <w:tab w:val="decimal" w:pos="864"/>
                <w:tab w:val="decimal" w:pos="1001"/>
              </w:tabs>
              <w:spacing w:line="240" w:lineRule="atLeast"/>
              <w:ind w:right="11"/>
              <w:jc w:val="center"/>
              <w:rPr>
                <w:szCs w:val="22"/>
              </w:rPr>
            </w:pPr>
          </w:p>
        </w:tc>
        <w:tc>
          <w:tcPr>
            <w:tcW w:w="699" w:type="pct"/>
          </w:tcPr>
          <w:p w14:paraId="4E6BBFB2" w14:textId="2CEE0403" w:rsidR="004A5E18" w:rsidRPr="00E35706" w:rsidRDefault="00AA697A" w:rsidP="009A7814">
            <w:pPr>
              <w:pStyle w:val="acctfourfigures"/>
              <w:spacing w:line="240" w:lineRule="atLeast"/>
              <w:ind w:right="11"/>
              <w:jc w:val="center"/>
              <w:rPr>
                <w:szCs w:val="22"/>
              </w:rPr>
            </w:pPr>
            <w:r w:rsidRPr="00E35706">
              <w:rPr>
                <w:szCs w:val="22"/>
              </w:rPr>
              <w:t>-</w:t>
            </w:r>
          </w:p>
        </w:tc>
        <w:tc>
          <w:tcPr>
            <w:tcW w:w="150" w:type="pct"/>
          </w:tcPr>
          <w:p w14:paraId="16A5DC52" w14:textId="77777777" w:rsidR="004A5E18" w:rsidRPr="00E35706" w:rsidRDefault="004A5E18" w:rsidP="004A5E18">
            <w:pPr>
              <w:pStyle w:val="acctfourfigures"/>
              <w:tabs>
                <w:tab w:val="clear" w:pos="765"/>
                <w:tab w:val="decimal" w:pos="864"/>
                <w:tab w:val="decimal" w:pos="1001"/>
              </w:tabs>
              <w:spacing w:line="240" w:lineRule="atLeast"/>
              <w:ind w:left="-108" w:right="11"/>
              <w:jc w:val="center"/>
              <w:rPr>
                <w:szCs w:val="22"/>
              </w:rPr>
            </w:pPr>
          </w:p>
        </w:tc>
        <w:tc>
          <w:tcPr>
            <w:tcW w:w="847" w:type="pct"/>
          </w:tcPr>
          <w:p w14:paraId="7401E24B" w14:textId="421CC520" w:rsidR="004A5E18" w:rsidRPr="00E35706" w:rsidRDefault="00AA697A" w:rsidP="004A5E18">
            <w:pPr>
              <w:pStyle w:val="acctfourfigures"/>
              <w:tabs>
                <w:tab w:val="clear" w:pos="765"/>
                <w:tab w:val="decimal" w:pos="1001"/>
              </w:tabs>
              <w:spacing w:line="240" w:lineRule="atLeast"/>
              <w:ind w:right="11"/>
              <w:jc w:val="center"/>
              <w:rPr>
                <w:szCs w:val="22"/>
              </w:rPr>
            </w:pPr>
            <w:r w:rsidRPr="00E35706">
              <w:rPr>
                <w:szCs w:val="22"/>
              </w:rPr>
              <w:t>-</w:t>
            </w:r>
          </w:p>
        </w:tc>
      </w:tr>
      <w:tr w:rsidR="004A5E18" w:rsidRPr="00E35706" w14:paraId="6EF3954C" w14:textId="77777777" w:rsidTr="004F31C0">
        <w:tc>
          <w:tcPr>
            <w:tcW w:w="1457" w:type="pct"/>
          </w:tcPr>
          <w:p w14:paraId="26361AEC" w14:textId="28214228" w:rsidR="004A5E18" w:rsidRPr="00E35706" w:rsidRDefault="004A5E18" w:rsidP="0071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sz w:val="22"/>
                <w:szCs w:val="22"/>
              </w:rPr>
            </w:pPr>
            <w:r w:rsidRPr="00E35706">
              <w:rPr>
                <w:rFonts w:ascii="Times New Roman" w:hAnsi="Times New Roman"/>
                <w:sz w:val="22"/>
                <w:szCs w:val="22"/>
              </w:rPr>
              <w:t>United State Dollars</w:t>
            </w:r>
          </w:p>
        </w:tc>
        <w:tc>
          <w:tcPr>
            <w:tcW w:w="699" w:type="pct"/>
          </w:tcPr>
          <w:p w14:paraId="04B38B88" w14:textId="3DB638F9" w:rsidR="004A5E18" w:rsidRPr="00E35706" w:rsidRDefault="00003D5C" w:rsidP="00DE7426">
            <w:pPr>
              <w:pStyle w:val="acctfourfigures"/>
              <w:tabs>
                <w:tab w:val="clear" w:pos="765"/>
                <w:tab w:val="decimal" w:pos="1001"/>
              </w:tabs>
              <w:spacing w:line="240" w:lineRule="atLeast"/>
              <w:ind w:right="11"/>
              <w:jc w:val="center"/>
              <w:rPr>
                <w:szCs w:val="22"/>
              </w:rPr>
            </w:pPr>
            <w:r w:rsidRPr="00E35706">
              <w:rPr>
                <w:szCs w:val="22"/>
              </w:rPr>
              <w:t>13.51</w:t>
            </w:r>
          </w:p>
        </w:tc>
        <w:tc>
          <w:tcPr>
            <w:tcW w:w="150" w:type="pct"/>
          </w:tcPr>
          <w:p w14:paraId="76FC91EE" w14:textId="77777777" w:rsidR="004A5E18" w:rsidRPr="00E35706" w:rsidRDefault="004A5E18" w:rsidP="00DE7426">
            <w:pPr>
              <w:pStyle w:val="acctfourfigures"/>
              <w:tabs>
                <w:tab w:val="clear" w:pos="765"/>
                <w:tab w:val="decimal" w:pos="864"/>
                <w:tab w:val="decimal" w:pos="1001"/>
              </w:tabs>
              <w:spacing w:line="240" w:lineRule="atLeast"/>
              <w:ind w:left="-108" w:right="11"/>
              <w:jc w:val="center"/>
              <w:rPr>
                <w:szCs w:val="22"/>
              </w:rPr>
            </w:pPr>
          </w:p>
        </w:tc>
        <w:tc>
          <w:tcPr>
            <w:tcW w:w="848" w:type="pct"/>
          </w:tcPr>
          <w:p w14:paraId="52775A23" w14:textId="6E74C87B" w:rsidR="004A5E18" w:rsidRPr="00E35706" w:rsidRDefault="00303332" w:rsidP="00DE7426">
            <w:pPr>
              <w:pStyle w:val="acctfourfigures"/>
              <w:tabs>
                <w:tab w:val="clear" w:pos="765"/>
                <w:tab w:val="decimal" w:pos="1001"/>
              </w:tabs>
              <w:spacing w:line="240" w:lineRule="atLeast"/>
              <w:ind w:right="11"/>
              <w:jc w:val="center"/>
              <w:rPr>
                <w:szCs w:val="22"/>
                <w:cs/>
                <w:lang w:bidi="th-TH"/>
              </w:rPr>
            </w:pPr>
            <w:r w:rsidRPr="00E35706">
              <w:rPr>
                <w:szCs w:val="22"/>
                <w:lang w:bidi="th-TH"/>
              </w:rPr>
              <w:t>440.73</w:t>
            </w:r>
          </w:p>
        </w:tc>
        <w:tc>
          <w:tcPr>
            <w:tcW w:w="150" w:type="pct"/>
          </w:tcPr>
          <w:p w14:paraId="47C9C229" w14:textId="77777777" w:rsidR="004A5E18" w:rsidRPr="00E35706" w:rsidRDefault="004A5E18" w:rsidP="00DE7426">
            <w:pPr>
              <w:pStyle w:val="acctfourfigures"/>
              <w:tabs>
                <w:tab w:val="clear" w:pos="765"/>
                <w:tab w:val="decimal" w:pos="864"/>
                <w:tab w:val="decimal" w:pos="1001"/>
              </w:tabs>
              <w:spacing w:line="240" w:lineRule="atLeast"/>
              <w:ind w:right="11"/>
              <w:jc w:val="center"/>
              <w:rPr>
                <w:szCs w:val="22"/>
              </w:rPr>
            </w:pPr>
          </w:p>
        </w:tc>
        <w:tc>
          <w:tcPr>
            <w:tcW w:w="699" w:type="pct"/>
          </w:tcPr>
          <w:p w14:paraId="222A89BF" w14:textId="09D9207B" w:rsidR="004A5E18" w:rsidRPr="00E35706" w:rsidRDefault="00303332" w:rsidP="00DE7426">
            <w:pPr>
              <w:pStyle w:val="acctfourfigures"/>
              <w:tabs>
                <w:tab w:val="clear" w:pos="765"/>
                <w:tab w:val="decimal" w:pos="1001"/>
              </w:tabs>
              <w:spacing w:line="240" w:lineRule="atLeast"/>
              <w:ind w:left="-108" w:right="11"/>
              <w:jc w:val="center"/>
              <w:rPr>
                <w:szCs w:val="22"/>
              </w:rPr>
            </w:pPr>
            <w:r w:rsidRPr="00E35706">
              <w:rPr>
                <w:szCs w:val="22"/>
              </w:rPr>
              <w:t>0.46</w:t>
            </w:r>
          </w:p>
        </w:tc>
        <w:tc>
          <w:tcPr>
            <w:tcW w:w="150" w:type="pct"/>
            <w:vAlign w:val="bottom"/>
          </w:tcPr>
          <w:p w14:paraId="54F3189C" w14:textId="77777777" w:rsidR="004A5E18" w:rsidRPr="00E35706" w:rsidRDefault="004A5E18" w:rsidP="00DE7426">
            <w:pPr>
              <w:pStyle w:val="acctfourfigures"/>
              <w:tabs>
                <w:tab w:val="clear" w:pos="765"/>
                <w:tab w:val="decimal" w:pos="864"/>
                <w:tab w:val="decimal" w:pos="1001"/>
              </w:tabs>
              <w:spacing w:line="240" w:lineRule="atLeast"/>
              <w:ind w:left="-108" w:right="11"/>
              <w:jc w:val="center"/>
              <w:rPr>
                <w:szCs w:val="22"/>
              </w:rPr>
            </w:pPr>
          </w:p>
        </w:tc>
        <w:tc>
          <w:tcPr>
            <w:tcW w:w="847" w:type="pct"/>
          </w:tcPr>
          <w:p w14:paraId="0D0409AB" w14:textId="76D908A7" w:rsidR="004A5E18" w:rsidRPr="00E35706" w:rsidRDefault="00303332" w:rsidP="00DE7426">
            <w:pPr>
              <w:pStyle w:val="acctfourfigures"/>
              <w:tabs>
                <w:tab w:val="clear" w:pos="765"/>
                <w:tab w:val="decimal" w:pos="1001"/>
              </w:tabs>
              <w:spacing w:line="240" w:lineRule="atLeast"/>
              <w:ind w:right="11"/>
              <w:jc w:val="center"/>
              <w:rPr>
                <w:szCs w:val="22"/>
              </w:rPr>
            </w:pPr>
            <w:r w:rsidRPr="00E35706">
              <w:rPr>
                <w:szCs w:val="22"/>
              </w:rPr>
              <w:t>14.77</w:t>
            </w:r>
          </w:p>
        </w:tc>
      </w:tr>
      <w:tr w:rsidR="004A5E18" w:rsidRPr="00E35706" w14:paraId="071ED446" w14:textId="77777777" w:rsidTr="00E05BC3">
        <w:tc>
          <w:tcPr>
            <w:tcW w:w="1457" w:type="pct"/>
          </w:tcPr>
          <w:p w14:paraId="686CA1E8" w14:textId="77777777" w:rsidR="004A5E18" w:rsidRPr="00E35706" w:rsidRDefault="004A5E18" w:rsidP="004A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b/>
                <w:bCs/>
                <w:sz w:val="22"/>
                <w:szCs w:val="22"/>
              </w:rPr>
            </w:pPr>
            <w:r w:rsidRPr="00E35706">
              <w:rPr>
                <w:rFonts w:ascii="Times New Roman" w:hAnsi="Times New Roman"/>
                <w:b/>
                <w:bCs/>
                <w:sz w:val="22"/>
                <w:szCs w:val="22"/>
              </w:rPr>
              <w:t>Total</w:t>
            </w:r>
          </w:p>
        </w:tc>
        <w:tc>
          <w:tcPr>
            <w:tcW w:w="699" w:type="pct"/>
          </w:tcPr>
          <w:p w14:paraId="2A8C3BF1" w14:textId="6A25C544" w:rsidR="004A5E18" w:rsidRPr="00E35706" w:rsidRDefault="004A5E18" w:rsidP="004A5E18">
            <w:pPr>
              <w:pStyle w:val="acctfourfigures"/>
              <w:tabs>
                <w:tab w:val="clear" w:pos="765"/>
                <w:tab w:val="decimal" w:pos="1001"/>
              </w:tabs>
              <w:spacing w:line="240" w:lineRule="atLeast"/>
              <w:ind w:right="11"/>
              <w:jc w:val="center"/>
              <w:rPr>
                <w:szCs w:val="22"/>
              </w:rPr>
            </w:pPr>
          </w:p>
        </w:tc>
        <w:tc>
          <w:tcPr>
            <w:tcW w:w="150" w:type="pct"/>
          </w:tcPr>
          <w:p w14:paraId="60E44D4A" w14:textId="77777777" w:rsidR="004A5E18" w:rsidRPr="00E35706" w:rsidRDefault="004A5E18" w:rsidP="004A5E18">
            <w:pPr>
              <w:pStyle w:val="acctfourfigures"/>
              <w:tabs>
                <w:tab w:val="clear" w:pos="765"/>
                <w:tab w:val="decimal" w:pos="864"/>
                <w:tab w:val="decimal" w:pos="1001"/>
              </w:tabs>
              <w:spacing w:line="240" w:lineRule="atLeast"/>
              <w:ind w:right="11"/>
              <w:jc w:val="center"/>
              <w:rPr>
                <w:szCs w:val="22"/>
              </w:rPr>
            </w:pPr>
          </w:p>
        </w:tc>
        <w:tc>
          <w:tcPr>
            <w:tcW w:w="848" w:type="pct"/>
            <w:tcBorders>
              <w:top w:val="single" w:sz="4" w:space="0" w:color="auto"/>
              <w:bottom w:val="double" w:sz="4" w:space="0" w:color="auto"/>
            </w:tcBorders>
          </w:tcPr>
          <w:p w14:paraId="3175E753" w14:textId="7AC1ED8A" w:rsidR="004A5E18" w:rsidRPr="00E35706" w:rsidRDefault="00303332" w:rsidP="004A5E18">
            <w:pPr>
              <w:pStyle w:val="acctfourfigures"/>
              <w:tabs>
                <w:tab w:val="clear" w:pos="765"/>
                <w:tab w:val="decimal" w:pos="1001"/>
              </w:tabs>
              <w:spacing w:line="240" w:lineRule="atLeast"/>
              <w:ind w:right="11"/>
              <w:jc w:val="center"/>
              <w:rPr>
                <w:b/>
                <w:bCs/>
                <w:szCs w:val="22"/>
              </w:rPr>
            </w:pPr>
            <w:r w:rsidRPr="00E35706">
              <w:rPr>
                <w:b/>
                <w:bCs/>
                <w:szCs w:val="22"/>
              </w:rPr>
              <w:t>504.17</w:t>
            </w:r>
          </w:p>
        </w:tc>
        <w:tc>
          <w:tcPr>
            <w:tcW w:w="150" w:type="pct"/>
          </w:tcPr>
          <w:p w14:paraId="13383405" w14:textId="77777777" w:rsidR="004A5E18" w:rsidRPr="00E35706" w:rsidRDefault="004A5E18" w:rsidP="004A5E18">
            <w:pPr>
              <w:pStyle w:val="acctfourfigures"/>
              <w:tabs>
                <w:tab w:val="clear" w:pos="765"/>
                <w:tab w:val="decimal" w:pos="702"/>
                <w:tab w:val="decimal" w:pos="1001"/>
              </w:tabs>
              <w:spacing w:line="240" w:lineRule="atLeast"/>
              <w:ind w:right="11"/>
              <w:jc w:val="center"/>
              <w:rPr>
                <w:b/>
                <w:bCs/>
                <w:szCs w:val="22"/>
              </w:rPr>
            </w:pPr>
          </w:p>
        </w:tc>
        <w:tc>
          <w:tcPr>
            <w:tcW w:w="699" w:type="pct"/>
          </w:tcPr>
          <w:p w14:paraId="6E3067A0" w14:textId="77777777" w:rsidR="004A5E18" w:rsidRPr="00E35706" w:rsidRDefault="004A5E18" w:rsidP="004A5E18">
            <w:pPr>
              <w:pStyle w:val="acctfourfigures"/>
              <w:tabs>
                <w:tab w:val="clear" w:pos="765"/>
                <w:tab w:val="decimal" w:pos="1001"/>
              </w:tabs>
              <w:spacing w:line="240" w:lineRule="atLeast"/>
              <w:ind w:right="11"/>
              <w:jc w:val="center"/>
              <w:rPr>
                <w:b/>
                <w:bCs/>
                <w:szCs w:val="22"/>
              </w:rPr>
            </w:pPr>
          </w:p>
        </w:tc>
        <w:tc>
          <w:tcPr>
            <w:tcW w:w="150" w:type="pct"/>
          </w:tcPr>
          <w:p w14:paraId="52044DB9" w14:textId="77777777" w:rsidR="004A5E18" w:rsidRPr="00E35706" w:rsidRDefault="004A5E18" w:rsidP="004A5E18">
            <w:pPr>
              <w:pStyle w:val="acctfourfigures"/>
              <w:tabs>
                <w:tab w:val="clear" w:pos="765"/>
                <w:tab w:val="decimal" w:pos="864"/>
                <w:tab w:val="decimal" w:pos="1001"/>
              </w:tabs>
              <w:spacing w:line="240" w:lineRule="atLeast"/>
              <w:ind w:right="11"/>
              <w:jc w:val="center"/>
              <w:rPr>
                <w:b/>
                <w:bCs/>
                <w:szCs w:val="22"/>
              </w:rPr>
            </w:pPr>
          </w:p>
        </w:tc>
        <w:tc>
          <w:tcPr>
            <w:tcW w:w="847" w:type="pct"/>
            <w:tcBorders>
              <w:top w:val="single" w:sz="4" w:space="0" w:color="auto"/>
              <w:bottom w:val="double" w:sz="4" w:space="0" w:color="auto"/>
            </w:tcBorders>
          </w:tcPr>
          <w:p w14:paraId="0A26A1EE" w14:textId="4FCE1DF4" w:rsidR="004A5E18" w:rsidRPr="00E35706" w:rsidRDefault="00303332" w:rsidP="004A5E18">
            <w:pPr>
              <w:pStyle w:val="acctfourfigures"/>
              <w:tabs>
                <w:tab w:val="clear" w:pos="765"/>
                <w:tab w:val="decimal" w:pos="1001"/>
              </w:tabs>
              <w:spacing w:line="240" w:lineRule="atLeast"/>
              <w:ind w:right="11"/>
              <w:jc w:val="center"/>
              <w:rPr>
                <w:b/>
                <w:bCs/>
                <w:szCs w:val="22"/>
              </w:rPr>
            </w:pPr>
            <w:r w:rsidRPr="00E35706">
              <w:rPr>
                <w:b/>
                <w:bCs/>
                <w:szCs w:val="22"/>
              </w:rPr>
              <w:t>14.77</w:t>
            </w:r>
          </w:p>
        </w:tc>
      </w:tr>
      <w:tr w:rsidR="002162FB" w:rsidRPr="00E35706" w14:paraId="0FC596C8" w14:textId="77777777" w:rsidTr="00E05BC3">
        <w:tc>
          <w:tcPr>
            <w:tcW w:w="1457" w:type="pct"/>
          </w:tcPr>
          <w:p w14:paraId="08873855" w14:textId="7C0788E4" w:rsidR="008D042E" w:rsidRPr="00E35706" w:rsidRDefault="008D042E"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cstheme="minorBidi"/>
                <w:b/>
                <w:bCs/>
                <w:sz w:val="22"/>
                <w:szCs w:val="22"/>
              </w:rPr>
            </w:pPr>
          </w:p>
        </w:tc>
        <w:tc>
          <w:tcPr>
            <w:tcW w:w="699" w:type="pct"/>
          </w:tcPr>
          <w:p w14:paraId="4688B9AB" w14:textId="77777777" w:rsidR="000A04CF" w:rsidRPr="00E35706" w:rsidRDefault="000A04CF" w:rsidP="000A04CF">
            <w:pPr>
              <w:pStyle w:val="acctfourfigures"/>
              <w:tabs>
                <w:tab w:val="clear" w:pos="765"/>
                <w:tab w:val="decimal" w:pos="1001"/>
              </w:tabs>
              <w:spacing w:line="240" w:lineRule="atLeast"/>
              <w:ind w:right="11"/>
              <w:jc w:val="center"/>
              <w:rPr>
                <w:szCs w:val="22"/>
              </w:rPr>
            </w:pPr>
          </w:p>
        </w:tc>
        <w:tc>
          <w:tcPr>
            <w:tcW w:w="150" w:type="pct"/>
          </w:tcPr>
          <w:p w14:paraId="0647B615" w14:textId="77777777" w:rsidR="000A04CF" w:rsidRPr="00E35706" w:rsidRDefault="000A04CF" w:rsidP="000A04CF">
            <w:pPr>
              <w:pStyle w:val="acctfourfigures"/>
              <w:tabs>
                <w:tab w:val="clear" w:pos="765"/>
                <w:tab w:val="decimal" w:pos="864"/>
                <w:tab w:val="decimal" w:pos="1001"/>
              </w:tabs>
              <w:spacing w:line="240" w:lineRule="atLeast"/>
              <w:ind w:right="11"/>
              <w:jc w:val="center"/>
              <w:rPr>
                <w:szCs w:val="22"/>
              </w:rPr>
            </w:pPr>
          </w:p>
        </w:tc>
        <w:tc>
          <w:tcPr>
            <w:tcW w:w="848" w:type="pct"/>
            <w:tcBorders>
              <w:top w:val="double" w:sz="4" w:space="0" w:color="auto"/>
            </w:tcBorders>
          </w:tcPr>
          <w:p w14:paraId="0820F8C2" w14:textId="77777777" w:rsidR="000A04CF" w:rsidRPr="00E35706"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73F3D5A2" w14:textId="77777777" w:rsidR="000A04CF" w:rsidRPr="00E35706"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99" w:type="pct"/>
          </w:tcPr>
          <w:p w14:paraId="6C5799AA" w14:textId="77777777" w:rsidR="000A04CF" w:rsidRPr="00E35706"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77AF0BA9" w14:textId="77777777" w:rsidR="000A04CF" w:rsidRPr="00E35706"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47" w:type="pct"/>
            <w:tcBorders>
              <w:top w:val="double" w:sz="4" w:space="0" w:color="auto"/>
            </w:tcBorders>
          </w:tcPr>
          <w:p w14:paraId="115F4ACF" w14:textId="77777777" w:rsidR="000A04CF" w:rsidRPr="00E35706" w:rsidRDefault="000A04CF" w:rsidP="000A04CF">
            <w:pPr>
              <w:pStyle w:val="acctfourfigures"/>
              <w:tabs>
                <w:tab w:val="clear" w:pos="765"/>
                <w:tab w:val="decimal" w:pos="1001"/>
              </w:tabs>
              <w:spacing w:line="240" w:lineRule="atLeast"/>
              <w:ind w:right="11"/>
              <w:jc w:val="center"/>
              <w:rPr>
                <w:b/>
                <w:bCs/>
                <w:szCs w:val="22"/>
              </w:rPr>
            </w:pPr>
          </w:p>
        </w:tc>
      </w:tr>
      <w:tr w:rsidR="002162FB" w:rsidRPr="00E35706" w14:paraId="333A7FE3" w14:textId="77777777" w:rsidTr="00E05BC3">
        <w:tc>
          <w:tcPr>
            <w:tcW w:w="1457" w:type="pct"/>
          </w:tcPr>
          <w:p w14:paraId="693FDED8" w14:textId="180B5CB7" w:rsidR="000A04CF" w:rsidRPr="00E35706" w:rsidRDefault="000A04CF"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b/>
                <w:bCs/>
                <w:sz w:val="22"/>
                <w:szCs w:val="22"/>
              </w:rPr>
            </w:pPr>
            <w:r w:rsidRPr="00E35706">
              <w:rPr>
                <w:rFonts w:ascii="Times New Roman" w:hAnsi="Times New Roman"/>
                <w:b/>
                <w:bCs/>
                <w:sz w:val="22"/>
                <w:szCs w:val="22"/>
              </w:rPr>
              <w:t>Forward contracts to</w:t>
            </w:r>
          </w:p>
        </w:tc>
        <w:tc>
          <w:tcPr>
            <w:tcW w:w="699" w:type="pct"/>
          </w:tcPr>
          <w:p w14:paraId="5254E726" w14:textId="77777777" w:rsidR="000A04CF" w:rsidRPr="00E35706" w:rsidRDefault="000A04CF" w:rsidP="000A04CF">
            <w:pPr>
              <w:pStyle w:val="acctfourfigures"/>
              <w:tabs>
                <w:tab w:val="clear" w:pos="765"/>
                <w:tab w:val="decimal" w:pos="1001"/>
              </w:tabs>
              <w:spacing w:line="240" w:lineRule="atLeast"/>
              <w:ind w:right="11"/>
              <w:jc w:val="center"/>
              <w:rPr>
                <w:szCs w:val="22"/>
              </w:rPr>
            </w:pPr>
          </w:p>
        </w:tc>
        <w:tc>
          <w:tcPr>
            <w:tcW w:w="150" w:type="pct"/>
          </w:tcPr>
          <w:p w14:paraId="1E347F1D" w14:textId="77777777" w:rsidR="000A04CF" w:rsidRPr="00E35706" w:rsidRDefault="000A04CF" w:rsidP="000A04CF">
            <w:pPr>
              <w:pStyle w:val="acctfourfigures"/>
              <w:tabs>
                <w:tab w:val="clear" w:pos="765"/>
                <w:tab w:val="decimal" w:pos="864"/>
                <w:tab w:val="decimal" w:pos="1001"/>
              </w:tabs>
              <w:spacing w:line="240" w:lineRule="atLeast"/>
              <w:ind w:right="11"/>
              <w:jc w:val="center"/>
              <w:rPr>
                <w:szCs w:val="22"/>
              </w:rPr>
            </w:pPr>
          </w:p>
        </w:tc>
        <w:tc>
          <w:tcPr>
            <w:tcW w:w="848" w:type="pct"/>
          </w:tcPr>
          <w:p w14:paraId="5EFD3AFF" w14:textId="77777777" w:rsidR="000A04CF" w:rsidRPr="00E35706"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33CD4312" w14:textId="77777777" w:rsidR="000A04CF" w:rsidRPr="00E35706"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99" w:type="pct"/>
          </w:tcPr>
          <w:p w14:paraId="6492DBBC" w14:textId="77777777" w:rsidR="000A04CF" w:rsidRPr="00E35706"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71049F19" w14:textId="77777777" w:rsidR="000A04CF" w:rsidRPr="00E35706"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47" w:type="pct"/>
          </w:tcPr>
          <w:p w14:paraId="5958802F" w14:textId="77777777" w:rsidR="000A04CF" w:rsidRPr="00E35706" w:rsidRDefault="000A04CF" w:rsidP="000A04CF">
            <w:pPr>
              <w:pStyle w:val="acctfourfigures"/>
              <w:tabs>
                <w:tab w:val="clear" w:pos="765"/>
                <w:tab w:val="decimal" w:pos="1001"/>
              </w:tabs>
              <w:spacing w:line="240" w:lineRule="atLeast"/>
              <w:ind w:right="11"/>
              <w:jc w:val="center"/>
              <w:rPr>
                <w:b/>
                <w:bCs/>
                <w:szCs w:val="22"/>
              </w:rPr>
            </w:pPr>
          </w:p>
        </w:tc>
      </w:tr>
      <w:tr w:rsidR="002162FB" w:rsidRPr="00E35706" w14:paraId="52A4DBF3" w14:textId="77777777" w:rsidTr="00E05BC3">
        <w:tc>
          <w:tcPr>
            <w:tcW w:w="1457" w:type="pct"/>
          </w:tcPr>
          <w:p w14:paraId="7C2B9572" w14:textId="5938D65D" w:rsidR="000A04CF" w:rsidRPr="00E35706"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E35706">
              <w:rPr>
                <w:rFonts w:ascii="Times New Roman" w:hAnsi="Times New Roman"/>
                <w:b/>
                <w:bCs/>
                <w:sz w:val="22"/>
                <w:szCs w:val="22"/>
              </w:rPr>
              <w:t xml:space="preserve">  buy foreign currenc</w:t>
            </w:r>
            <w:r w:rsidR="005C40C6" w:rsidRPr="00E35706">
              <w:rPr>
                <w:rFonts w:ascii="Times New Roman" w:hAnsi="Times New Roman"/>
                <w:b/>
                <w:bCs/>
                <w:sz w:val="22"/>
                <w:szCs w:val="22"/>
              </w:rPr>
              <w:t>ies</w:t>
            </w:r>
          </w:p>
        </w:tc>
        <w:tc>
          <w:tcPr>
            <w:tcW w:w="699" w:type="pct"/>
          </w:tcPr>
          <w:p w14:paraId="2F112BAE" w14:textId="77777777" w:rsidR="000A04CF" w:rsidRPr="00E35706" w:rsidRDefault="000A04CF" w:rsidP="000A04CF">
            <w:pPr>
              <w:pStyle w:val="acctfourfigures"/>
              <w:tabs>
                <w:tab w:val="clear" w:pos="765"/>
                <w:tab w:val="decimal" w:pos="1001"/>
              </w:tabs>
              <w:spacing w:line="240" w:lineRule="atLeast"/>
              <w:ind w:right="11"/>
              <w:jc w:val="center"/>
              <w:rPr>
                <w:szCs w:val="22"/>
              </w:rPr>
            </w:pPr>
          </w:p>
        </w:tc>
        <w:tc>
          <w:tcPr>
            <w:tcW w:w="150" w:type="pct"/>
          </w:tcPr>
          <w:p w14:paraId="40C57007" w14:textId="77777777" w:rsidR="000A04CF" w:rsidRPr="00E35706" w:rsidRDefault="000A04CF" w:rsidP="000A04CF">
            <w:pPr>
              <w:pStyle w:val="acctfourfigures"/>
              <w:tabs>
                <w:tab w:val="clear" w:pos="765"/>
                <w:tab w:val="decimal" w:pos="864"/>
                <w:tab w:val="decimal" w:pos="1001"/>
              </w:tabs>
              <w:spacing w:line="240" w:lineRule="atLeast"/>
              <w:ind w:right="11"/>
              <w:jc w:val="center"/>
              <w:rPr>
                <w:szCs w:val="22"/>
              </w:rPr>
            </w:pPr>
          </w:p>
        </w:tc>
        <w:tc>
          <w:tcPr>
            <w:tcW w:w="848" w:type="pct"/>
          </w:tcPr>
          <w:p w14:paraId="716790C2" w14:textId="77777777" w:rsidR="000A04CF" w:rsidRPr="00E35706"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2D2968F9" w14:textId="77777777" w:rsidR="000A04CF" w:rsidRPr="00E35706"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99" w:type="pct"/>
          </w:tcPr>
          <w:p w14:paraId="28ACF419" w14:textId="77777777" w:rsidR="000A04CF" w:rsidRPr="00E35706"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0E1D1C2E" w14:textId="77777777" w:rsidR="000A04CF" w:rsidRPr="00E35706"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47" w:type="pct"/>
          </w:tcPr>
          <w:p w14:paraId="0DCED3ED" w14:textId="77777777" w:rsidR="000A04CF" w:rsidRPr="00E35706" w:rsidRDefault="000A04CF" w:rsidP="000A04CF">
            <w:pPr>
              <w:pStyle w:val="acctfourfigures"/>
              <w:tabs>
                <w:tab w:val="clear" w:pos="765"/>
                <w:tab w:val="decimal" w:pos="1001"/>
              </w:tabs>
              <w:spacing w:line="240" w:lineRule="atLeast"/>
              <w:ind w:right="11"/>
              <w:jc w:val="center"/>
              <w:rPr>
                <w:b/>
                <w:bCs/>
                <w:szCs w:val="22"/>
              </w:rPr>
            </w:pPr>
          </w:p>
        </w:tc>
      </w:tr>
      <w:tr w:rsidR="007C2CD0" w:rsidRPr="00E35706" w14:paraId="59A66775" w14:textId="77777777" w:rsidTr="00E05BC3">
        <w:tc>
          <w:tcPr>
            <w:tcW w:w="1457" w:type="pct"/>
          </w:tcPr>
          <w:p w14:paraId="07D1CC06" w14:textId="31CED78B" w:rsidR="007C2CD0" w:rsidRPr="00E35706" w:rsidRDefault="007C2CD0" w:rsidP="007C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sz w:val="22"/>
                <w:szCs w:val="22"/>
              </w:rPr>
            </w:pPr>
            <w:r w:rsidRPr="00E35706">
              <w:rPr>
                <w:rFonts w:ascii="Times New Roman" w:hAnsi="Times New Roman"/>
                <w:sz w:val="22"/>
                <w:szCs w:val="22"/>
              </w:rPr>
              <w:t>United State Dollars</w:t>
            </w:r>
          </w:p>
        </w:tc>
        <w:tc>
          <w:tcPr>
            <w:tcW w:w="699" w:type="pct"/>
          </w:tcPr>
          <w:p w14:paraId="168CB090" w14:textId="699FA7AC" w:rsidR="007C2CD0" w:rsidRPr="00E35706" w:rsidRDefault="00303332" w:rsidP="007C2CD0">
            <w:pPr>
              <w:pStyle w:val="acctfourfigures"/>
              <w:tabs>
                <w:tab w:val="clear" w:pos="765"/>
                <w:tab w:val="decimal" w:pos="1001"/>
              </w:tabs>
              <w:spacing w:line="240" w:lineRule="atLeast"/>
              <w:ind w:right="11"/>
              <w:jc w:val="center"/>
              <w:rPr>
                <w:szCs w:val="22"/>
              </w:rPr>
            </w:pPr>
            <w:r w:rsidRPr="00E35706">
              <w:rPr>
                <w:szCs w:val="22"/>
              </w:rPr>
              <w:t>0.05</w:t>
            </w:r>
          </w:p>
        </w:tc>
        <w:tc>
          <w:tcPr>
            <w:tcW w:w="150" w:type="pct"/>
          </w:tcPr>
          <w:p w14:paraId="2E5E4880" w14:textId="77777777" w:rsidR="007C2CD0" w:rsidRPr="00E35706" w:rsidRDefault="007C2CD0" w:rsidP="007C2CD0">
            <w:pPr>
              <w:pStyle w:val="acctfourfigures"/>
              <w:tabs>
                <w:tab w:val="clear" w:pos="765"/>
                <w:tab w:val="decimal" w:pos="864"/>
                <w:tab w:val="decimal" w:pos="1001"/>
              </w:tabs>
              <w:spacing w:line="240" w:lineRule="atLeast"/>
              <w:ind w:right="11"/>
              <w:jc w:val="center"/>
              <w:rPr>
                <w:szCs w:val="22"/>
              </w:rPr>
            </w:pPr>
          </w:p>
        </w:tc>
        <w:tc>
          <w:tcPr>
            <w:tcW w:w="848" w:type="pct"/>
          </w:tcPr>
          <w:p w14:paraId="72101536" w14:textId="16EA9D59" w:rsidR="007C2CD0" w:rsidRPr="00E35706" w:rsidRDefault="00303332" w:rsidP="007C2CD0">
            <w:pPr>
              <w:pStyle w:val="acctfourfigures"/>
              <w:tabs>
                <w:tab w:val="clear" w:pos="765"/>
                <w:tab w:val="decimal" w:pos="1001"/>
              </w:tabs>
              <w:spacing w:line="240" w:lineRule="atLeast"/>
              <w:ind w:right="11"/>
              <w:jc w:val="center"/>
              <w:rPr>
                <w:szCs w:val="22"/>
              </w:rPr>
            </w:pPr>
            <w:r w:rsidRPr="00E35706">
              <w:rPr>
                <w:szCs w:val="22"/>
              </w:rPr>
              <w:t>1.52</w:t>
            </w:r>
          </w:p>
        </w:tc>
        <w:tc>
          <w:tcPr>
            <w:tcW w:w="150" w:type="pct"/>
          </w:tcPr>
          <w:p w14:paraId="6E0ABA17" w14:textId="77777777" w:rsidR="007C2CD0" w:rsidRPr="00E35706" w:rsidRDefault="007C2CD0" w:rsidP="007C2CD0">
            <w:pPr>
              <w:pStyle w:val="acctfourfigures"/>
              <w:tabs>
                <w:tab w:val="clear" w:pos="765"/>
                <w:tab w:val="decimal" w:pos="702"/>
                <w:tab w:val="decimal" w:pos="1001"/>
              </w:tabs>
              <w:spacing w:line="240" w:lineRule="atLeast"/>
              <w:ind w:right="11"/>
              <w:jc w:val="center"/>
              <w:rPr>
                <w:szCs w:val="22"/>
              </w:rPr>
            </w:pPr>
          </w:p>
        </w:tc>
        <w:tc>
          <w:tcPr>
            <w:tcW w:w="699" w:type="pct"/>
          </w:tcPr>
          <w:p w14:paraId="2C91FFC4" w14:textId="41A32C35" w:rsidR="007C2CD0" w:rsidRPr="00E35706" w:rsidRDefault="00303332" w:rsidP="007C2CD0">
            <w:pPr>
              <w:pStyle w:val="acctfourfigures"/>
              <w:tabs>
                <w:tab w:val="clear" w:pos="765"/>
                <w:tab w:val="decimal" w:pos="723"/>
              </w:tabs>
              <w:spacing w:line="240" w:lineRule="atLeast"/>
              <w:ind w:right="11"/>
              <w:jc w:val="center"/>
              <w:rPr>
                <w:rFonts w:cs="Angsana New"/>
                <w:szCs w:val="28"/>
                <w:lang w:val="en-US" w:bidi="th-TH"/>
              </w:rPr>
            </w:pPr>
            <w:r w:rsidRPr="00E35706">
              <w:rPr>
                <w:rFonts w:cs="Angsana New"/>
                <w:szCs w:val="28"/>
                <w:lang w:val="en-US" w:bidi="th-TH"/>
              </w:rPr>
              <w:t>-</w:t>
            </w:r>
          </w:p>
        </w:tc>
        <w:tc>
          <w:tcPr>
            <w:tcW w:w="150" w:type="pct"/>
          </w:tcPr>
          <w:p w14:paraId="780DBBF8" w14:textId="77777777" w:rsidR="007C2CD0" w:rsidRPr="00E35706" w:rsidRDefault="007C2CD0" w:rsidP="007C2CD0">
            <w:pPr>
              <w:pStyle w:val="acctfourfigures"/>
              <w:tabs>
                <w:tab w:val="clear" w:pos="765"/>
                <w:tab w:val="decimal" w:pos="864"/>
                <w:tab w:val="decimal" w:pos="1001"/>
              </w:tabs>
              <w:spacing w:line="240" w:lineRule="atLeast"/>
              <w:ind w:right="11"/>
              <w:jc w:val="center"/>
              <w:rPr>
                <w:szCs w:val="22"/>
              </w:rPr>
            </w:pPr>
          </w:p>
        </w:tc>
        <w:tc>
          <w:tcPr>
            <w:tcW w:w="847" w:type="pct"/>
          </w:tcPr>
          <w:p w14:paraId="41F11B05" w14:textId="2BE3D508" w:rsidR="007C2CD0" w:rsidRPr="00E35706" w:rsidRDefault="00303332" w:rsidP="007C2CD0">
            <w:pPr>
              <w:pStyle w:val="acctfourfigures"/>
              <w:tabs>
                <w:tab w:val="clear" w:pos="765"/>
                <w:tab w:val="decimal" w:pos="969"/>
              </w:tabs>
              <w:spacing w:line="240" w:lineRule="atLeast"/>
              <w:ind w:right="-15"/>
              <w:jc w:val="center"/>
              <w:rPr>
                <w:szCs w:val="22"/>
                <w:lang w:bidi="th-TH"/>
              </w:rPr>
            </w:pPr>
            <w:r w:rsidRPr="00E35706">
              <w:rPr>
                <w:szCs w:val="22"/>
                <w:lang w:bidi="th-TH"/>
              </w:rPr>
              <w:t>-</w:t>
            </w:r>
          </w:p>
        </w:tc>
      </w:tr>
      <w:tr w:rsidR="007C2CD0" w:rsidRPr="00E35706" w14:paraId="3CDDC2F7" w14:textId="77777777" w:rsidTr="00E05BC3">
        <w:trPr>
          <w:trHeight w:val="136"/>
        </w:trPr>
        <w:tc>
          <w:tcPr>
            <w:tcW w:w="1457" w:type="pct"/>
          </w:tcPr>
          <w:p w14:paraId="67700461" w14:textId="27285FD6" w:rsidR="007C2CD0" w:rsidRPr="00E35706" w:rsidRDefault="007C2CD0" w:rsidP="007C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b/>
                <w:bCs/>
                <w:sz w:val="22"/>
                <w:szCs w:val="22"/>
              </w:rPr>
            </w:pPr>
            <w:r w:rsidRPr="00E35706">
              <w:rPr>
                <w:rFonts w:ascii="Times New Roman" w:hAnsi="Times New Roman"/>
                <w:b/>
                <w:bCs/>
                <w:sz w:val="22"/>
                <w:szCs w:val="22"/>
              </w:rPr>
              <w:t>Total</w:t>
            </w:r>
          </w:p>
        </w:tc>
        <w:tc>
          <w:tcPr>
            <w:tcW w:w="699" w:type="pct"/>
          </w:tcPr>
          <w:p w14:paraId="4F64F2CD" w14:textId="77777777" w:rsidR="007C2CD0" w:rsidRPr="00E35706" w:rsidRDefault="007C2CD0" w:rsidP="007C2CD0">
            <w:pPr>
              <w:pStyle w:val="acctfourfigures"/>
              <w:tabs>
                <w:tab w:val="clear" w:pos="765"/>
                <w:tab w:val="decimal" w:pos="1001"/>
              </w:tabs>
              <w:spacing w:line="240" w:lineRule="atLeast"/>
              <w:ind w:right="11"/>
              <w:jc w:val="center"/>
              <w:rPr>
                <w:szCs w:val="22"/>
              </w:rPr>
            </w:pPr>
          </w:p>
        </w:tc>
        <w:tc>
          <w:tcPr>
            <w:tcW w:w="150" w:type="pct"/>
          </w:tcPr>
          <w:p w14:paraId="6EC37C16" w14:textId="77777777" w:rsidR="007C2CD0" w:rsidRPr="00E35706" w:rsidRDefault="007C2CD0" w:rsidP="007C2CD0">
            <w:pPr>
              <w:pStyle w:val="acctfourfigures"/>
              <w:tabs>
                <w:tab w:val="clear" w:pos="765"/>
                <w:tab w:val="decimal" w:pos="864"/>
                <w:tab w:val="decimal" w:pos="1001"/>
              </w:tabs>
              <w:spacing w:line="240" w:lineRule="atLeast"/>
              <w:ind w:right="11"/>
              <w:jc w:val="center"/>
              <w:rPr>
                <w:szCs w:val="22"/>
              </w:rPr>
            </w:pPr>
          </w:p>
        </w:tc>
        <w:tc>
          <w:tcPr>
            <w:tcW w:w="848" w:type="pct"/>
            <w:tcBorders>
              <w:top w:val="single" w:sz="4" w:space="0" w:color="auto"/>
              <w:bottom w:val="double" w:sz="4" w:space="0" w:color="auto"/>
            </w:tcBorders>
          </w:tcPr>
          <w:p w14:paraId="5C7C3B1F" w14:textId="1A40FBED" w:rsidR="007C2CD0" w:rsidRPr="00E35706" w:rsidRDefault="00303332" w:rsidP="007C2CD0">
            <w:pPr>
              <w:pStyle w:val="acctfourfigures"/>
              <w:tabs>
                <w:tab w:val="clear" w:pos="765"/>
                <w:tab w:val="decimal" w:pos="1001"/>
              </w:tabs>
              <w:spacing w:line="240" w:lineRule="atLeast"/>
              <w:ind w:right="11"/>
              <w:jc w:val="center"/>
              <w:rPr>
                <w:b/>
                <w:bCs/>
                <w:szCs w:val="22"/>
              </w:rPr>
            </w:pPr>
            <w:r w:rsidRPr="00E35706">
              <w:rPr>
                <w:b/>
                <w:bCs/>
                <w:szCs w:val="22"/>
              </w:rPr>
              <w:t>1.52</w:t>
            </w:r>
          </w:p>
        </w:tc>
        <w:tc>
          <w:tcPr>
            <w:tcW w:w="150" w:type="pct"/>
          </w:tcPr>
          <w:p w14:paraId="24F4FA17" w14:textId="77777777" w:rsidR="007C2CD0" w:rsidRPr="00E35706" w:rsidRDefault="007C2CD0" w:rsidP="007C2CD0">
            <w:pPr>
              <w:pStyle w:val="acctfourfigures"/>
              <w:tabs>
                <w:tab w:val="clear" w:pos="765"/>
                <w:tab w:val="decimal" w:pos="702"/>
                <w:tab w:val="decimal" w:pos="1001"/>
              </w:tabs>
              <w:spacing w:line="240" w:lineRule="atLeast"/>
              <w:ind w:right="11"/>
              <w:jc w:val="center"/>
              <w:rPr>
                <w:b/>
                <w:bCs/>
                <w:szCs w:val="22"/>
              </w:rPr>
            </w:pPr>
          </w:p>
        </w:tc>
        <w:tc>
          <w:tcPr>
            <w:tcW w:w="699" w:type="pct"/>
          </w:tcPr>
          <w:p w14:paraId="652B186C" w14:textId="6AFBB691" w:rsidR="007C2CD0" w:rsidRPr="00E35706" w:rsidRDefault="007C2CD0" w:rsidP="007C2CD0">
            <w:pPr>
              <w:pStyle w:val="acctfourfigures"/>
              <w:tabs>
                <w:tab w:val="clear" w:pos="765"/>
                <w:tab w:val="decimal" w:pos="1001"/>
              </w:tabs>
              <w:spacing w:line="240" w:lineRule="atLeast"/>
              <w:ind w:right="11"/>
              <w:jc w:val="center"/>
              <w:rPr>
                <w:b/>
                <w:bCs/>
                <w:szCs w:val="22"/>
              </w:rPr>
            </w:pPr>
          </w:p>
        </w:tc>
        <w:tc>
          <w:tcPr>
            <w:tcW w:w="150" w:type="pct"/>
          </w:tcPr>
          <w:p w14:paraId="4154DFCB" w14:textId="77777777" w:rsidR="007C2CD0" w:rsidRPr="00E35706" w:rsidRDefault="007C2CD0" w:rsidP="007C2CD0">
            <w:pPr>
              <w:pStyle w:val="acctfourfigures"/>
              <w:tabs>
                <w:tab w:val="clear" w:pos="765"/>
                <w:tab w:val="decimal" w:pos="864"/>
                <w:tab w:val="decimal" w:pos="1001"/>
              </w:tabs>
              <w:spacing w:line="240" w:lineRule="atLeast"/>
              <w:ind w:right="11"/>
              <w:jc w:val="center"/>
              <w:rPr>
                <w:b/>
                <w:bCs/>
                <w:szCs w:val="22"/>
              </w:rPr>
            </w:pPr>
          </w:p>
        </w:tc>
        <w:tc>
          <w:tcPr>
            <w:tcW w:w="847" w:type="pct"/>
            <w:tcBorders>
              <w:top w:val="single" w:sz="4" w:space="0" w:color="auto"/>
              <w:bottom w:val="double" w:sz="4" w:space="0" w:color="auto"/>
            </w:tcBorders>
          </w:tcPr>
          <w:p w14:paraId="701A528C" w14:textId="4A0D82D2" w:rsidR="007C2CD0" w:rsidRPr="00E35706" w:rsidRDefault="00303332" w:rsidP="007C2CD0">
            <w:pPr>
              <w:pStyle w:val="acctfourfigures"/>
              <w:tabs>
                <w:tab w:val="clear" w:pos="765"/>
                <w:tab w:val="decimal" w:pos="969"/>
              </w:tabs>
              <w:spacing w:line="240" w:lineRule="atLeast"/>
              <w:ind w:right="-15"/>
              <w:jc w:val="center"/>
              <w:rPr>
                <w:b/>
                <w:bCs/>
                <w:szCs w:val="22"/>
                <w:cs/>
                <w:lang w:bidi="th-TH"/>
              </w:rPr>
            </w:pPr>
            <w:r w:rsidRPr="00E35706">
              <w:rPr>
                <w:b/>
                <w:bCs/>
                <w:szCs w:val="22"/>
                <w:lang w:bidi="th-TH"/>
              </w:rPr>
              <w:t>-</w:t>
            </w:r>
          </w:p>
        </w:tc>
      </w:tr>
    </w:tbl>
    <w:p w14:paraId="68E4630F" w14:textId="77777777" w:rsidR="009E2AC6" w:rsidRPr="00E35706" w:rsidRDefault="009E2AC6" w:rsidP="00841BDC">
      <w:pPr>
        <w:rPr>
          <w:rFonts w:cstheme="minorBidi"/>
          <w:sz w:val="22"/>
          <w:szCs w:val="22"/>
          <w:cs/>
          <w:lang w:eastAsia="x-none"/>
        </w:rPr>
      </w:pPr>
    </w:p>
    <w:p w14:paraId="78B5D301" w14:textId="5F311ACB" w:rsidR="00C8121A" w:rsidRPr="00E35706" w:rsidRDefault="00C8121A" w:rsidP="00B252C4">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E35706">
        <w:rPr>
          <w:rFonts w:ascii="Times New Roman" w:hAnsi="Times New Roman" w:cs="Times New Roman"/>
          <w:i w:val="0"/>
          <w:iCs w:val="0"/>
          <w:sz w:val="24"/>
          <w:szCs w:val="24"/>
          <w:u w:val="none"/>
        </w:rPr>
        <w:t>Contingent liabilities</w:t>
      </w:r>
    </w:p>
    <w:p w14:paraId="726CB67C" w14:textId="77777777" w:rsidR="00C8121A" w:rsidRPr="00E35706"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717CF1B6" w14:textId="21F6C170" w:rsidR="002A4B04" w:rsidRPr="00E35706" w:rsidRDefault="00A1725F" w:rsidP="00695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E35706">
        <w:rPr>
          <w:rFonts w:ascii="Times New Roman" w:hAnsi="Times New Roman"/>
          <w:sz w:val="22"/>
          <w:szCs w:val="22"/>
        </w:rPr>
        <w:t xml:space="preserve">As at </w:t>
      </w:r>
      <w:r w:rsidR="00841328" w:rsidRPr="00E35706">
        <w:rPr>
          <w:rFonts w:ascii="Times New Roman" w:hAnsi="Times New Roman"/>
          <w:sz w:val="22"/>
          <w:szCs w:val="22"/>
        </w:rPr>
        <w:t>30 June</w:t>
      </w:r>
      <w:r w:rsidR="00E13625" w:rsidRPr="00E35706">
        <w:rPr>
          <w:rFonts w:ascii="Times New Roman" w:hAnsi="Times New Roman"/>
          <w:sz w:val="22"/>
          <w:szCs w:val="22"/>
        </w:rPr>
        <w:t xml:space="preserve"> 2026</w:t>
      </w:r>
      <w:r w:rsidR="00AC1DFB" w:rsidRPr="00E35706">
        <w:rPr>
          <w:rFonts w:ascii="Times New Roman" w:hAnsi="Times New Roman"/>
          <w:sz w:val="22"/>
          <w:szCs w:val="22"/>
        </w:rPr>
        <w:t xml:space="preserve">, the </w:t>
      </w:r>
      <w:r w:rsidR="00932B4E" w:rsidRPr="00E35706">
        <w:rPr>
          <w:rFonts w:ascii="Times New Roman" w:hAnsi="Times New Roman"/>
          <w:sz w:val="22"/>
          <w:szCs w:val="22"/>
        </w:rPr>
        <w:t>Company</w:t>
      </w:r>
      <w:r w:rsidR="00AC1DFB" w:rsidRPr="00E35706">
        <w:rPr>
          <w:rFonts w:ascii="Times New Roman" w:hAnsi="Times New Roman"/>
          <w:sz w:val="22"/>
          <w:szCs w:val="22"/>
        </w:rPr>
        <w:t xml:space="preserve"> had contingent liabilities for joint guarantee for credit facilities which financial institution extended to certain subsidiaries totaling approximately Baht</w:t>
      </w:r>
      <w:r w:rsidR="00841328" w:rsidRPr="00E35706">
        <w:rPr>
          <w:rFonts w:ascii="Times New Roman" w:hAnsi="Times New Roman"/>
          <w:sz w:val="22"/>
          <w:szCs w:val="22"/>
        </w:rPr>
        <w:t xml:space="preserve"> </w:t>
      </w:r>
      <w:r w:rsidR="00A55414" w:rsidRPr="00E35706">
        <w:rPr>
          <w:rFonts w:ascii="Times New Roman" w:hAnsi="Times New Roman" w:cstheme="minorBidi"/>
          <w:sz w:val="22"/>
          <w:szCs w:val="22"/>
        </w:rPr>
        <w:t>1,242.2</w:t>
      </w:r>
      <w:r w:rsidR="00841328" w:rsidRPr="00E35706">
        <w:rPr>
          <w:rFonts w:ascii="Times New Roman" w:hAnsi="Times New Roman" w:cstheme="minorBidi"/>
          <w:sz w:val="22"/>
          <w:szCs w:val="22"/>
        </w:rPr>
        <w:t xml:space="preserve"> </w:t>
      </w:r>
      <w:r w:rsidR="00AC1DFB" w:rsidRPr="00E35706">
        <w:rPr>
          <w:rFonts w:ascii="Times New Roman" w:hAnsi="Times New Roman"/>
          <w:sz w:val="22"/>
          <w:szCs w:val="22"/>
        </w:rPr>
        <w:t>million and U</w:t>
      </w:r>
      <w:r w:rsidR="00C81607" w:rsidRPr="00E35706">
        <w:rPr>
          <w:rFonts w:ascii="Times New Roman" w:hAnsi="Times New Roman"/>
          <w:sz w:val="22"/>
          <w:szCs w:val="22"/>
        </w:rPr>
        <w:t>SD</w:t>
      </w:r>
      <w:r w:rsidR="004D5FD6" w:rsidRPr="00E35706">
        <w:rPr>
          <w:rFonts w:ascii="Times New Roman" w:hAnsi="Times New Roman"/>
          <w:sz w:val="22"/>
          <w:szCs w:val="22"/>
        </w:rPr>
        <w:t xml:space="preserve"> </w:t>
      </w:r>
      <w:r w:rsidR="00A55414" w:rsidRPr="00E35706">
        <w:rPr>
          <w:rFonts w:ascii="Times New Roman" w:hAnsi="Times New Roman" w:cstheme="minorBidi"/>
          <w:sz w:val="22"/>
          <w:szCs w:val="22"/>
        </w:rPr>
        <w:t>3</w:t>
      </w:r>
      <w:r w:rsidR="00210D73" w:rsidRPr="00E35706">
        <w:rPr>
          <w:rFonts w:ascii="Times New Roman" w:hAnsi="Times New Roman" w:cstheme="minorBidi"/>
          <w:sz w:val="22"/>
          <w:szCs w:val="22"/>
        </w:rPr>
        <w:t>.0</w:t>
      </w:r>
      <w:r w:rsidR="00D157DD" w:rsidRPr="00E35706">
        <w:rPr>
          <w:rFonts w:ascii="Times New Roman" w:hAnsi="Times New Roman"/>
          <w:sz w:val="22"/>
          <w:szCs w:val="22"/>
        </w:rPr>
        <w:t xml:space="preserve"> </w:t>
      </w:r>
      <w:r w:rsidR="00AC1DFB" w:rsidRPr="00E35706">
        <w:rPr>
          <w:rFonts w:ascii="Times New Roman" w:hAnsi="Times New Roman"/>
          <w:sz w:val="22"/>
          <w:szCs w:val="22"/>
        </w:rPr>
        <w:t>million.</w:t>
      </w:r>
    </w:p>
    <w:p w14:paraId="13FC3C1E" w14:textId="77777777" w:rsidR="0020680C" w:rsidRPr="00E35706" w:rsidRDefault="0020680C" w:rsidP="00695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2E84735D" w14:textId="16B8B36F" w:rsidR="0020680C" w:rsidRPr="00E35706" w:rsidRDefault="002E2E9D" w:rsidP="002E2E9D">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E35706">
        <w:rPr>
          <w:rFonts w:ascii="Times New Roman" w:hAnsi="Times New Roman" w:cs="Times New Roman"/>
          <w:i w:val="0"/>
          <w:iCs w:val="0"/>
          <w:sz w:val="24"/>
          <w:szCs w:val="24"/>
          <w:u w:val="none"/>
        </w:rPr>
        <w:t>Thai Financial Reporting Standards (TFRS) not yet adopted</w:t>
      </w:r>
    </w:p>
    <w:p w14:paraId="3F51C500" w14:textId="77777777" w:rsidR="00365150" w:rsidRPr="00E35706" w:rsidRDefault="00365150" w:rsidP="00365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lang w:val="x-none" w:eastAsia="x-none"/>
        </w:rPr>
      </w:pPr>
    </w:p>
    <w:p w14:paraId="0AA1563F" w14:textId="5CD0D06C" w:rsidR="00D13B83" w:rsidRPr="00E35706" w:rsidRDefault="00D13B83" w:rsidP="00D13B83">
      <w:pPr>
        <w:pStyle w:val="BodyText"/>
        <w:spacing w:after="0" w:line="240" w:lineRule="auto"/>
        <w:ind w:left="540"/>
        <w:jc w:val="both"/>
        <w:rPr>
          <w:rFonts w:ascii="Times New Roman" w:hAnsi="Times New Roman"/>
          <w:sz w:val="22"/>
          <w:szCs w:val="22"/>
        </w:rPr>
      </w:pPr>
      <w:r w:rsidRPr="00E35706">
        <w:rPr>
          <w:rFonts w:ascii="Times New Roman" w:hAnsi="Times New Roman"/>
          <w:sz w:val="22"/>
          <w:szCs w:val="22"/>
        </w:rPr>
        <w:t>New and revised TFRS, which are relevant to the Group’s</w:t>
      </w:r>
      <w:r w:rsidRPr="00E35706">
        <w:rPr>
          <w:rFonts w:ascii="Times New Roman" w:hAnsi="Times New Roman" w:cstheme="minorBidi" w:hint="cs"/>
          <w:sz w:val="22"/>
          <w:szCs w:val="22"/>
          <w:cs/>
        </w:rPr>
        <w:t xml:space="preserve"> </w:t>
      </w:r>
      <w:r w:rsidRPr="00E35706">
        <w:rPr>
          <w:rFonts w:ascii="Times New Roman" w:hAnsi="Times New Roman"/>
          <w:sz w:val="22"/>
          <w:szCs w:val="22"/>
        </w:rPr>
        <w:t>operations and expected to have material impacts on the consolidated and separate financial statements when initially adopted and will become effective for the financial statements in annual reporting periods beginning on or after 1 January of the following year and earlier application is permitted; however, the Group has not early adopted the new or amended accounting standards in preparing these interim financial statements.</w:t>
      </w:r>
    </w:p>
    <w:p w14:paraId="6A765B64" w14:textId="77777777" w:rsidR="00D13B83" w:rsidRPr="00E35706" w:rsidRDefault="00D13B83" w:rsidP="00D13B83">
      <w:pPr>
        <w:ind w:left="540"/>
        <w:jc w:val="both"/>
        <w:rPr>
          <w:color w:val="0000FF"/>
          <w:sz w:val="16"/>
          <w:szCs w:val="16"/>
          <w:shd w:val="clear" w:color="auto" w:fill="D9D9D9" w:themeFill="background1" w:themeFillShade="D9"/>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6120"/>
        <w:gridCol w:w="1440"/>
      </w:tblGrid>
      <w:tr w:rsidR="00D13B83" w:rsidRPr="00E35706" w14:paraId="763FCA61" w14:textId="77777777" w:rsidTr="002F1390">
        <w:trPr>
          <w:tblHeader/>
        </w:trPr>
        <w:tc>
          <w:tcPr>
            <w:tcW w:w="1890" w:type="dxa"/>
            <w:vAlign w:val="bottom"/>
          </w:tcPr>
          <w:p w14:paraId="599D077C" w14:textId="4438219F" w:rsidR="00D13B83" w:rsidRPr="00E35706" w:rsidRDefault="00D13B83" w:rsidP="00D13B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tl/>
                <w:cs/>
              </w:rPr>
            </w:pPr>
            <w:r w:rsidRPr="00E35706">
              <w:rPr>
                <w:rFonts w:ascii="Times New Roman" w:hAnsi="Times New Roman"/>
                <w:b/>
                <w:bCs/>
                <w:sz w:val="22"/>
                <w:szCs w:val="22"/>
              </w:rPr>
              <w:t xml:space="preserve">TFRS </w:t>
            </w:r>
          </w:p>
        </w:tc>
        <w:tc>
          <w:tcPr>
            <w:tcW w:w="6120" w:type="dxa"/>
            <w:vAlign w:val="bottom"/>
          </w:tcPr>
          <w:p w14:paraId="7834F90F" w14:textId="77777777" w:rsidR="00D13B83" w:rsidRPr="00E35706" w:rsidRDefault="00D13B83" w:rsidP="00D13B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E35706">
              <w:rPr>
                <w:rFonts w:ascii="Times New Roman" w:hAnsi="Times New Roman"/>
                <w:b/>
                <w:bCs/>
                <w:sz w:val="22"/>
                <w:szCs w:val="22"/>
              </w:rPr>
              <w:t>Topic</w:t>
            </w:r>
          </w:p>
        </w:tc>
        <w:tc>
          <w:tcPr>
            <w:tcW w:w="1440" w:type="dxa"/>
            <w:vAlign w:val="bottom"/>
          </w:tcPr>
          <w:p w14:paraId="2343AC90" w14:textId="77777777" w:rsidR="00D13B83" w:rsidRPr="00E35706" w:rsidRDefault="00D13B83" w:rsidP="00D13B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E35706">
              <w:rPr>
                <w:rFonts w:ascii="Times New Roman" w:hAnsi="Times New Roman"/>
                <w:b/>
                <w:bCs/>
                <w:sz w:val="22"/>
                <w:szCs w:val="22"/>
              </w:rPr>
              <w:t>Effective</w:t>
            </w:r>
          </w:p>
        </w:tc>
      </w:tr>
      <w:tr w:rsidR="00873207" w:rsidRPr="00E35706" w14:paraId="79F6252E" w14:textId="77777777" w:rsidTr="002F1390">
        <w:tc>
          <w:tcPr>
            <w:tcW w:w="1890" w:type="dxa"/>
          </w:tcPr>
          <w:p w14:paraId="71382F42" w14:textId="449978D3" w:rsidR="00873207" w:rsidRPr="00E35706" w:rsidRDefault="00873207" w:rsidP="00873207">
            <w:pPr>
              <w:spacing w:line="240" w:lineRule="auto"/>
              <w:ind w:left="162" w:hanging="162"/>
              <w:rPr>
                <w:rFonts w:ascii="Times New Roman" w:hAnsi="Times New Roman"/>
                <w:sz w:val="22"/>
                <w:szCs w:val="22"/>
              </w:rPr>
            </w:pPr>
            <w:r w:rsidRPr="00E35706">
              <w:rPr>
                <w:rFonts w:ascii="Times New Roman" w:hAnsi="Times New Roman"/>
                <w:sz w:val="22"/>
                <w:szCs w:val="22"/>
              </w:rPr>
              <w:t>TFRS 18</w:t>
            </w:r>
          </w:p>
        </w:tc>
        <w:tc>
          <w:tcPr>
            <w:tcW w:w="6120" w:type="dxa"/>
          </w:tcPr>
          <w:p w14:paraId="1379E32D" w14:textId="43BEBF82" w:rsidR="00873207" w:rsidRPr="00E35706" w:rsidDel="00D219B1" w:rsidRDefault="00873207" w:rsidP="00873207">
            <w:pPr>
              <w:spacing w:line="240" w:lineRule="auto"/>
              <w:ind w:left="162" w:hanging="162"/>
              <w:rPr>
                <w:rFonts w:ascii="Times New Roman" w:hAnsi="Times New Roman"/>
                <w:sz w:val="22"/>
                <w:szCs w:val="22"/>
              </w:rPr>
            </w:pPr>
            <w:r w:rsidRPr="00E35706">
              <w:rPr>
                <w:rFonts w:ascii="Times New Roman" w:hAnsi="Times New Roman"/>
                <w:sz w:val="22"/>
                <w:szCs w:val="22"/>
              </w:rPr>
              <w:t>Presentation and Disclosure in Financial Statements</w:t>
            </w:r>
          </w:p>
        </w:tc>
        <w:tc>
          <w:tcPr>
            <w:tcW w:w="1440" w:type="dxa"/>
          </w:tcPr>
          <w:p w14:paraId="460CF3EA" w14:textId="48EB020F" w:rsidR="00873207" w:rsidRPr="00E35706" w:rsidRDefault="00873207" w:rsidP="00873207">
            <w:pPr>
              <w:spacing w:line="240" w:lineRule="auto"/>
              <w:ind w:left="162" w:hanging="162"/>
              <w:jc w:val="center"/>
              <w:rPr>
                <w:rFonts w:ascii="Times New Roman" w:hAnsi="Times New Roman"/>
                <w:sz w:val="22"/>
                <w:szCs w:val="22"/>
              </w:rPr>
            </w:pPr>
            <w:r w:rsidRPr="00E35706">
              <w:rPr>
                <w:rFonts w:ascii="Times New Roman" w:hAnsi="Times New Roman"/>
                <w:sz w:val="22"/>
                <w:szCs w:val="22"/>
              </w:rPr>
              <w:t>2028</w:t>
            </w:r>
          </w:p>
        </w:tc>
      </w:tr>
      <w:tr w:rsidR="00873207" w:rsidRPr="00E35706" w14:paraId="1FA57AD8" w14:textId="77777777" w:rsidTr="002F1390">
        <w:tc>
          <w:tcPr>
            <w:tcW w:w="1890" w:type="dxa"/>
          </w:tcPr>
          <w:p w14:paraId="2F472784" w14:textId="027685C9" w:rsidR="00873207" w:rsidRPr="00E35706" w:rsidRDefault="00873207" w:rsidP="00873207">
            <w:pPr>
              <w:spacing w:line="240" w:lineRule="auto"/>
              <w:ind w:left="162" w:hanging="162"/>
              <w:rPr>
                <w:rFonts w:ascii="Times New Roman" w:hAnsi="Times New Roman"/>
                <w:sz w:val="22"/>
                <w:szCs w:val="22"/>
              </w:rPr>
            </w:pPr>
            <w:r w:rsidRPr="00873207">
              <w:rPr>
                <w:rFonts w:ascii="Times New Roman" w:hAnsi="Times New Roman"/>
                <w:sz w:val="22"/>
                <w:szCs w:val="22"/>
              </w:rPr>
              <w:t>TAS 7</w:t>
            </w:r>
          </w:p>
        </w:tc>
        <w:tc>
          <w:tcPr>
            <w:tcW w:w="6120" w:type="dxa"/>
          </w:tcPr>
          <w:p w14:paraId="57C3B1AB" w14:textId="7F22306B" w:rsidR="00873207" w:rsidRPr="00E35706" w:rsidRDefault="00873207" w:rsidP="00873207">
            <w:pPr>
              <w:spacing w:line="240" w:lineRule="auto"/>
              <w:ind w:left="162" w:hanging="162"/>
              <w:rPr>
                <w:rFonts w:ascii="Times New Roman" w:hAnsi="Times New Roman"/>
                <w:sz w:val="22"/>
                <w:szCs w:val="22"/>
              </w:rPr>
            </w:pPr>
            <w:r w:rsidRPr="00873207">
              <w:rPr>
                <w:rFonts w:ascii="Times New Roman" w:hAnsi="Times New Roman"/>
                <w:sz w:val="22"/>
                <w:szCs w:val="22"/>
              </w:rPr>
              <w:t>Statement of Cash Flows</w:t>
            </w:r>
          </w:p>
        </w:tc>
        <w:tc>
          <w:tcPr>
            <w:tcW w:w="1440" w:type="dxa"/>
          </w:tcPr>
          <w:p w14:paraId="0983C83D" w14:textId="24C08E10" w:rsidR="00873207" w:rsidRPr="00E35706" w:rsidRDefault="00873207" w:rsidP="00873207">
            <w:pPr>
              <w:spacing w:line="240" w:lineRule="auto"/>
              <w:ind w:left="162" w:hanging="162"/>
              <w:jc w:val="center"/>
              <w:rPr>
                <w:rFonts w:ascii="Times New Roman" w:hAnsi="Times New Roman"/>
                <w:sz w:val="22"/>
                <w:szCs w:val="22"/>
              </w:rPr>
            </w:pPr>
            <w:r w:rsidRPr="00873207">
              <w:rPr>
                <w:rFonts w:ascii="Times New Roman" w:hAnsi="Times New Roman"/>
                <w:sz w:val="22"/>
                <w:szCs w:val="22"/>
              </w:rPr>
              <w:t>2028</w:t>
            </w:r>
          </w:p>
        </w:tc>
      </w:tr>
    </w:tbl>
    <w:p w14:paraId="4A66EBB1" w14:textId="77777777" w:rsidR="00873207" w:rsidRDefault="00873207" w:rsidP="00873207">
      <w:pPr>
        <w:spacing w:line="240" w:lineRule="auto"/>
        <w:jc w:val="thaiDistribute"/>
        <w:rPr>
          <w:rFonts w:cstheme="minorBidi"/>
          <w:b/>
          <w:bCs/>
          <w:i/>
          <w:iCs/>
          <w:color w:val="000000"/>
          <w:sz w:val="20"/>
        </w:rPr>
      </w:pPr>
    </w:p>
    <w:p w14:paraId="4E798953" w14:textId="77777777" w:rsidR="00FB490B" w:rsidRPr="00FB490B" w:rsidRDefault="00FB490B" w:rsidP="00873207">
      <w:pPr>
        <w:spacing w:line="240" w:lineRule="auto"/>
        <w:jc w:val="thaiDistribute"/>
        <w:rPr>
          <w:rFonts w:cstheme="minorBidi" w:hint="cs"/>
          <w:b/>
          <w:bCs/>
          <w:i/>
          <w:iCs/>
          <w:color w:val="000000"/>
          <w:sz w:val="20"/>
        </w:rPr>
      </w:pPr>
    </w:p>
    <w:p w14:paraId="3E45B1A9" w14:textId="0FF1CD8A" w:rsidR="00892C4B" w:rsidRPr="00E35706" w:rsidRDefault="00892C4B" w:rsidP="002F1390">
      <w:pPr>
        <w:pStyle w:val="ListParagraph"/>
        <w:spacing w:line="240" w:lineRule="auto"/>
        <w:ind w:left="540"/>
        <w:jc w:val="thaiDistribute"/>
        <w:rPr>
          <w:b/>
          <w:bCs/>
          <w:i/>
          <w:iCs/>
          <w:color w:val="000000"/>
          <w:sz w:val="20"/>
        </w:rPr>
      </w:pPr>
      <w:r w:rsidRPr="00E35706">
        <w:rPr>
          <w:b/>
          <w:bCs/>
          <w:i/>
          <w:iCs/>
          <w:color w:val="000000"/>
          <w:sz w:val="20"/>
        </w:rPr>
        <w:t>TFRS 18</w:t>
      </w:r>
      <w:r w:rsidRPr="00E35706">
        <w:rPr>
          <w:rFonts w:ascii="Segoe UI" w:hAnsi="Segoe UI" w:cs="Segoe UI"/>
          <w:sz w:val="21"/>
          <w:szCs w:val="21"/>
          <w:lang w:val="en-US" w:bidi="th-TH"/>
        </w:rPr>
        <w:t xml:space="preserve"> </w:t>
      </w:r>
      <w:r w:rsidRPr="00E35706">
        <w:rPr>
          <w:b/>
          <w:bCs/>
          <w:i/>
          <w:iCs/>
          <w:color w:val="000000"/>
          <w:sz w:val="20"/>
        </w:rPr>
        <w:t>Presentation and Disclosure in Financial Statements</w:t>
      </w:r>
    </w:p>
    <w:p w14:paraId="12BD69E7" w14:textId="77777777" w:rsidR="00892C4B" w:rsidRPr="00E35706" w:rsidRDefault="00892C4B" w:rsidP="002F1390">
      <w:pPr>
        <w:pStyle w:val="ListParagraph"/>
        <w:spacing w:line="240" w:lineRule="auto"/>
        <w:ind w:left="540"/>
        <w:jc w:val="thaiDistribute"/>
        <w:rPr>
          <w:color w:val="000000"/>
          <w:sz w:val="16"/>
          <w:szCs w:val="16"/>
        </w:rPr>
      </w:pPr>
    </w:p>
    <w:p w14:paraId="07947DAA" w14:textId="77777777" w:rsidR="00892C4B" w:rsidRPr="00E35706" w:rsidRDefault="00892C4B" w:rsidP="002F1390">
      <w:pPr>
        <w:pStyle w:val="ListParagraph"/>
        <w:spacing w:line="240" w:lineRule="auto"/>
        <w:ind w:left="540"/>
        <w:jc w:val="thaiDistribute"/>
        <w:rPr>
          <w:sz w:val="20"/>
        </w:rPr>
      </w:pPr>
      <w:r w:rsidRPr="00E35706">
        <w:rPr>
          <w:sz w:val="20"/>
        </w:rPr>
        <w:t xml:space="preserve">TFRS 18 will replace TAS 1 </w:t>
      </w:r>
      <w:r w:rsidRPr="00E35706">
        <w:rPr>
          <w:i/>
          <w:iCs/>
          <w:sz w:val="20"/>
        </w:rPr>
        <w:t>Presentation of Financial Statements</w:t>
      </w:r>
      <w:r w:rsidRPr="00E35706">
        <w:rPr>
          <w:sz w:val="20"/>
        </w:rPr>
        <w:t xml:space="preserve"> and introduces the following key new requirements.</w:t>
      </w:r>
    </w:p>
    <w:p w14:paraId="66A5A5D1" w14:textId="77777777" w:rsidR="00892C4B" w:rsidRDefault="00892C4B" w:rsidP="002F1390">
      <w:pPr>
        <w:pStyle w:val="ListParagraph"/>
        <w:spacing w:line="240" w:lineRule="auto"/>
        <w:ind w:left="540"/>
        <w:jc w:val="thaiDistribute"/>
        <w:rPr>
          <w:color w:val="000000"/>
          <w:sz w:val="16"/>
          <w:szCs w:val="16"/>
          <w:lang w:val="en-US"/>
        </w:rPr>
      </w:pPr>
    </w:p>
    <w:p w14:paraId="2F5D1A44" w14:textId="77777777" w:rsidR="007758C9" w:rsidRPr="007758C9" w:rsidRDefault="007758C9" w:rsidP="00892C4B">
      <w:pPr>
        <w:pStyle w:val="ListParagraph"/>
        <w:spacing w:line="240" w:lineRule="auto"/>
        <w:ind w:left="900"/>
        <w:jc w:val="thaiDistribute"/>
        <w:rPr>
          <w:color w:val="000000"/>
          <w:sz w:val="16"/>
          <w:szCs w:val="16"/>
          <w:lang w:val="en-US"/>
        </w:rPr>
      </w:pPr>
    </w:p>
    <w:p w14:paraId="7BD73291" w14:textId="77777777" w:rsidR="00892C4B" w:rsidRPr="00E35706" w:rsidRDefault="00892C4B" w:rsidP="002F1390">
      <w:pPr>
        <w:pStyle w:val="ListParagraph"/>
        <w:numPr>
          <w:ilvl w:val="0"/>
          <w:numId w:val="31"/>
        </w:numPr>
        <w:tabs>
          <w:tab w:val="clear" w:pos="340"/>
        </w:tabs>
        <w:spacing w:line="240" w:lineRule="auto"/>
        <w:ind w:left="990" w:hanging="360"/>
        <w:jc w:val="thaiDistribute"/>
        <w:rPr>
          <w:sz w:val="20"/>
        </w:rPr>
      </w:pPr>
      <w:r w:rsidRPr="00E35706">
        <w:rPr>
          <w:sz w:val="20"/>
        </w:rPr>
        <w:lastRenderedPageBreak/>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09BBD73F" w14:textId="77777777" w:rsidR="00892C4B" w:rsidRPr="00E35706" w:rsidRDefault="00892C4B" w:rsidP="002F1390">
      <w:pPr>
        <w:pStyle w:val="ListParagraph"/>
        <w:numPr>
          <w:ilvl w:val="0"/>
          <w:numId w:val="31"/>
        </w:numPr>
        <w:tabs>
          <w:tab w:val="clear" w:pos="340"/>
        </w:tabs>
        <w:spacing w:line="240" w:lineRule="auto"/>
        <w:ind w:left="990" w:hanging="360"/>
        <w:jc w:val="thaiDistribute"/>
        <w:rPr>
          <w:sz w:val="20"/>
        </w:rPr>
      </w:pPr>
      <w:r w:rsidRPr="00E35706">
        <w:rPr>
          <w:sz w:val="20"/>
        </w:rPr>
        <w:t>Management-defined performance measures (MPMs) are disclosed in a single note in the financial statements.</w:t>
      </w:r>
    </w:p>
    <w:p w14:paraId="063D3507" w14:textId="77777777" w:rsidR="00892C4B" w:rsidRPr="00E35706" w:rsidRDefault="00892C4B" w:rsidP="002F1390">
      <w:pPr>
        <w:pStyle w:val="ListParagraph"/>
        <w:numPr>
          <w:ilvl w:val="0"/>
          <w:numId w:val="31"/>
        </w:numPr>
        <w:tabs>
          <w:tab w:val="clear" w:pos="340"/>
        </w:tabs>
        <w:spacing w:line="240" w:lineRule="auto"/>
        <w:ind w:left="990" w:hanging="360"/>
        <w:jc w:val="thaiDistribute"/>
        <w:rPr>
          <w:sz w:val="20"/>
        </w:rPr>
      </w:pPr>
      <w:r w:rsidRPr="00E35706">
        <w:rPr>
          <w:sz w:val="20"/>
        </w:rPr>
        <w:t>Enhanced guidance is provided on how to group information in the financial statements.</w:t>
      </w:r>
    </w:p>
    <w:p w14:paraId="7527F64D" w14:textId="77777777" w:rsidR="00892C4B" w:rsidRPr="00E35706" w:rsidRDefault="00892C4B" w:rsidP="002F1390">
      <w:pPr>
        <w:pStyle w:val="ListParagraph"/>
        <w:spacing w:line="240" w:lineRule="auto"/>
        <w:ind w:left="990" w:hanging="360"/>
        <w:jc w:val="thaiDistribute"/>
        <w:rPr>
          <w:color w:val="000000"/>
          <w:sz w:val="16"/>
          <w:szCs w:val="16"/>
        </w:rPr>
      </w:pPr>
    </w:p>
    <w:p w14:paraId="1920E0FC" w14:textId="77777777" w:rsidR="00892C4B" w:rsidRDefault="00892C4B" w:rsidP="002F1390">
      <w:pPr>
        <w:pStyle w:val="ListParagraph"/>
        <w:spacing w:line="240" w:lineRule="auto"/>
        <w:ind w:left="630"/>
        <w:jc w:val="thaiDistribute"/>
        <w:rPr>
          <w:sz w:val="20"/>
        </w:rPr>
      </w:pPr>
      <w:r w:rsidRPr="00E35706">
        <w:rPr>
          <w:sz w:val="20"/>
        </w:rPr>
        <w:t>In addition, all entities are required to use the operating profit subtotal as the starting point for the statement of cash flows when presenting operating cash flows under the indirect method.</w:t>
      </w:r>
    </w:p>
    <w:p w14:paraId="4BC24CFC" w14:textId="77777777" w:rsidR="002F1390" w:rsidRDefault="002F1390" w:rsidP="002F1390">
      <w:pPr>
        <w:pStyle w:val="ListParagraph"/>
        <w:spacing w:line="240" w:lineRule="auto"/>
        <w:ind w:left="630"/>
        <w:jc w:val="thaiDistribute"/>
        <w:rPr>
          <w:sz w:val="20"/>
        </w:rPr>
      </w:pPr>
    </w:p>
    <w:p w14:paraId="35C94021" w14:textId="5DC4AA94" w:rsidR="002F1390" w:rsidRDefault="002F1390" w:rsidP="002F1390">
      <w:pPr>
        <w:pStyle w:val="ListParagraph"/>
        <w:spacing w:line="240" w:lineRule="auto"/>
        <w:ind w:left="630"/>
        <w:jc w:val="thaiDistribute"/>
        <w:rPr>
          <w:sz w:val="20"/>
        </w:rPr>
      </w:pPr>
      <w:r w:rsidRPr="00C42CCE">
        <w:rPr>
          <w:sz w:val="20"/>
        </w:rPr>
        <w:t>Management is currently</w:t>
      </w:r>
      <w:r w:rsidRPr="002F1390">
        <w:rPr>
          <w:sz w:val="20"/>
          <w:cs/>
          <w:lang w:bidi="th-TH"/>
        </w:rPr>
        <w:t xml:space="preserve"> </w:t>
      </w:r>
      <w:r w:rsidRPr="00C42CCE">
        <w:rPr>
          <w:sz w:val="20"/>
        </w:rPr>
        <w:t xml:space="preserve">considering the potential impact </w:t>
      </w:r>
      <w:r w:rsidRPr="002F1390">
        <w:rPr>
          <w:sz w:val="20"/>
        </w:rPr>
        <w:t xml:space="preserve">from </w:t>
      </w:r>
      <w:r w:rsidRPr="00C42CCE">
        <w:rPr>
          <w:sz w:val="20"/>
        </w:rPr>
        <w:t xml:space="preserve">these </w:t>
      </w:r>
      <w:r w:rsidRPr="002F1390">
        <w:rPr>
          <w:sz w:val="20"/>
        </w:rPr>
        <w:t xml:space="preserve">new and revised </w:t>
      </w:r>
      <w:r w:rsidRPr="00C42CCE">
        <w:rPr>
          <w:sz w:val="20"/>
        </w:rPr>
        <w:t>TFRS on the financial statements in the initial period adopted.</w:t>
      </w:r>
    </w:p>
    <w:p w14:paraId="1FE10EE0" w14:textId="77777777" w:rsidR="002F1390" w:rsidRPr="002F1390" w:rsidRDefault="002F1390" w:rsidP="002F1390">
      <w:pPr>
        <w:pStyle w:val="ListParagraph"/>
        <w:spacing w:line="240" w:lineRule="auto"/>
        <w:ind w:left="630"/>
        <w:jc w:val="thaiDistribute"/>
        <w:rPr>
          <w:sz w:val="20"/>
          <w:lang w:val="en-US"/>
        </w:rPr>
      </w:pPr>
    </w:p>
    <w:p w14:paraId="2512D602" w14:textId="4638A961" w:rsidR="00365150" w:rsidRPr="00892C4B" w:rsidRDefault="00365150" w:rsidP="0089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cstheme="minorBidi"/>
          <w:cs/>
          <w:lang w:val="en-GB" w:eastAsia="x-none"/>
        </w:rPr>
      </w:pPr>
    </w:p>
    <w:sectPr w:rsidR="00365150" w:rsidRPr="00892C4B" w:rsidSect="006913C4">
      <w:headerReference w:type="default" r:id="rId11"/>
      <w:footerReference w:type="default" r:id="rId12"/>
      <w:pgSz w:w="11909" w:h="16834" w:code="9"/>
      <w:pgMar w:top="691" w:right="1152" w:bottom="576" w:left="1152" w:header="720" w:footer="720" w:gutter="0"/>
      <w:pgNumType w:start="1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0DAFB" w14:textId="77777777" w:rsidR="00CB4033" w:rsidRDefault="00CB4033" w:rsidP="00E52223">
      <w:pPr>
        <w:pStyle w:val="ASSETS"/>
        <w:rPr>
          <w:rFonts w:cs="Book Antiqua"/>
          <w:cs/>
        </w:rPr>
      </w:pPr>
      <w:r>
        <w:separator/>
      </w:r>
    </w:p>
  </w:endnote>
  <w:endnote w:type="continuationSeparator" w:id="0">
    <w:p w14:paraId="0E250B27" w14:textId="77777777" w:rsidR="00CB4033" w:rsidRDefault="00CB4033"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88FC7" w14:textId="77777777" w:rsidR="001F14D3" w:rsidRPr="00EE195F" w:rsidRDefault="001F14D3" w:rsidP="00252E27">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cs/>
      </w:rPr>
    </w:pPr>
    <w:r w:rsidRPr="00EE195F">
      <w:rPr>
        <w:rStyle w:val="PageNumber"/>
        <w:rFonts w:ascii="Times New Roman" w:hAnsi="Times New Roman"/>
        <w:sz w:val="22"/>
        <w:szCs w:val="22"/>
      </w:rPr>
      <w:fldChar w:fldCharType="begin"/>
    </w:r>
    <w:r w:rsidRPr="00EE195F">
      <w:rPr>
        <w:rStyle w:val="PageNumber"/>
        <w:rFonts w:ascii="Times New Roman" w:hAnsi="Times New Roman"/>
        <w:sz w:val="22"/>
        <w:szCs w:val="22"/>
      </w:rPr>
      <w:instrText xml:space="preserve">PAGE  </w:instrText>
    </w:r>
    <w:r w:rsidRPr="00EE195F">
      <w:rPr>
        <w:rStyle w:val="PageNumber"/>
        <w:rFonts w:ascii="Times New Roman" w:hAnsi="Times New Roman"/>
        <w:sz w:val="22"/>
        <w:szCs w:val="22"/>
      </w:rPr>
      <w:fldChar w:fldCharType="separate"/>
    </w:r>
    <w:r>
      <w:rPr>
        <w:rStyle w:val="PageNumber"/>
        <w:rFonts w:ascii="Times New Roman" w:hAnsi="Times New Roman"/>
        <w:noProof/>
        <w:sz w:val="22"/>
        <w:szCs w:val="22"/>
      </w:rPr>
      <w:t>13</w:t>
    </w:r>
    <w:r w:rsidRPr="00EE195F">
      <w:rPr>
        <w:rStyle w:val="PageNumber"/>
        <w:rFonts w:ascii="Times New Roman" w:hAnsi="Times New Roman"/>
        <w:sz w:val="22"/>
        <w:szCs w:val="22"/>
      </w:rPr>
      <w:fldChar w:fldCharType="end"/>
    </w:r>
  </w:p>
  <w:p w14:paraId="456080B6" w14:textId="77777777" w:rsidR="001F14D3" w:rsidRDefault="001F14D3" w:rsidP="0047329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2E7EC" w14:textId="77777777" w:rsidR="00CB4033" w:rsidRDefault="00CB4033" w:rsidP="00E52223">
      <w:pPr>
        <w:pStyle w:val="ASSETS"/>
        <w:rPr>
          <w:rFonts w:cs="Book Antiqua"/>
          <w:cs/>
        </w:rPr>
      </w:pPr>
      <w:r>
        <w:separator/>
      </w:r>
    </w:p>
  </w:footnote>
  <w:footnote w:type="continuationSeparator" w:id="0">
    <w:p w14:paraId="443EA201" w14:textId="77777777" w:rsidR="00CB4033" w:rsidRDefault="00CB4033"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51818" w14:textId="77777777" w:rsidR="00B7730B" w:rsidRDefault="00B7730B" w:rsidP="00B7730B">
    <w:pPr>
      <w:pStyle w:val="acctmainheading"/>
      <w:tabs>
        <w:tab w:val="left" w:pos="7810"/>
      </w:tabs>
      <w:spacing w:after="0" w:line="280" w:lineRule="atLeast"/>
    </w:pPr>
    <w:proofErr w:type="spellStart"/>
    <w:r>
      <w:t>Surapon</w:t>
    </w:r>
    <w:proofErr w:type="spellEnd"/>
    <w:r>
      <w:t xml:space="preserve"> Foods Public Company Limited and its Subsidiaries</w:t>
    </w:r>
  </w:p>
  <w:p w14:paraId="688A32A6" w14:textId="77777777" w:rsidR="00B7730B" w:rsidRPr="0093722D" w:rsidRDefault="00B7730B" w:rsidP="00B7730B">
    <w:pPr>
      <w:pStyle w:val="acctmainheading"/>
      <w:spacing w:after="0" w:line="280" w:lineRule="atLeast"/>
      <w:rPr>
        <w:sz w:val="24"/>
        <w:szCs w:val="24"/>
      </w:rPr>
    </w:pPr>
    <w:r w:rsidRPr="0093722D">
      <w:rPr>
        <w:sz w:val="24"/>
        <w:szCs w:val="24"/>
      </w:rPr>
      <w:t xml:space="preserve">Notes to the </w:t>
    </w:r>
    <w:r>
      <w:rPr>
        <w:rFonts w:cs="Angsana New"/>
        <w:sz w:val="24"/>
        <w:szCs w:val="30"/>
        <w:lang w:val="en-US" w:bidi="th-TH"/>
      </w:rPr>
      <w:t xml:space="preserve">condensed </w:t>
    </w:r>
    <w:r>
      <w:rPr>
        <w:sz w:val="24"/>
        <w:szCs w:val="24"/>
      </w:rPr>
      <w:t xml:space="preserve">interim </w:t>
    </w:r>
    <w:r w:rsidRPr="0093722D">
      <w:rPr>
        <w:sz w:val="24"/>
        <w:szCs w:val="24"/>
      </w:rPr>
      <w:t>financial statements</w:t>
    </w:r>
  </w:p>
  <w:p w14:paraId="18C5F3BB" w14:textId="3491BD1A" w:rsidR="00B7730B" w:rsidRDefault="00B7730B" w:rsidP="00B7730B">
    <w:pPr>
      <w:pStyle w:val="acctmainheading"/>
      <w:spacing w:after="0" w:line="280" w:lineRule="atLeast"/>
      <w:rPr>
        <w:sz w:val="24"/>
        <w:szCs w:val="24"/>
      </w:rPr>
    </w:pPr>
    <w:r w:rsidRPr="005712C6">
      <w:rPr>
        <w:sz w:val="24"/>
        <w:szCs w:val="24"/>
      </w:rPr>
      <w:t xml:space="preserve">For the three-month </w:t>
    </w:r>
    <w:r w:rsidR="00F07A75">
      <w:rPr>
        <w:sz w:val="24"/>
        <w:szCs w:val="24"/>
      </w:rPr>
      <w:t xml:space="preserve">and six-month </w:t>
    </w:r>
    <w:r w:rsidRPr="005712C6">
      <w:rPr>
        <w:sz w:val="24"/>
        <w:szCs w:val="24"/>
      </w:rPr>
      <w:t>period</w:t>
    </w:r>
    <w:r w:rsidR="00F07A75">
      <w:rPr>
        <w:sz w:val="24"/>
        <w:szCs w:val="24"/>
      </w:rPr>
      <w:t>s</w:t>
    </w:r>
    <w:r w:rsidRPr="005712C6">
      <w:rPr>
        <w:sz w:val="24"/>
        <w:szCs w:val="24"/>
      </w:rPr>
      <w:t xml:space="preserve"> ended </w:t>
    </w:r>
    <w:r w:rsidR="00F07A75">
      <w:rPr>
        <w:sz w:val="24"/>
        <w:szCs w:val="24"/>
      </w:rPr>
      <w:t>30 June</w:t>
    </w:r>
    <w:r>
      <w:rPr>
        <w:sz w:val="24"/>
        <w:szCs w:val="24"/>
      </w:rPr>
      <w:t xml:space="preserve"> </w:t>
    </w:r>
    <w:r w:rsidRPr="00E227FA">
      <w:rPr>
        <w:sz w:val="24"/>
        <w:szCs w:val="24"/>
      </w:rPr>
      <w:t>20</w:t>
    </w:r>
    <w:r>
      <w:rPr>
        <w:sz w:val="24"/>
        <w:szCs w:val="24"/>
      </w:rPr>
      <w:t>2</w:t>
    </w:r>
    <w:r w:rsidR="0048561D">
      <w:rPr>
        <w:sz w:val="24"/>
        <w:szCs w:val="24"/>
      </w:rPr>
      <w:t>6</w:t>
    </w:r>
    <w:r>
      <w:rPr>
        <w:sz w:val="24"/>
        <w:szCs w:val="24"/>
      </w:rPr>
      <w:t xml:space="preserve"> (Unaudited)</w:t>
    </w:r>
  </w:p>
  <w:p w14:paraId="76F4D325" w14:textId="77777777" w:rsidR="001F14D3" w:rsidRDefault="001F14D3" w:rsidP="00AB2A60">
    <w:pPr>
      <w:pStyle w:val="acctmainheading"/>
      <w:spacing w:after="0" w:line="280" w:lineRule="atLeast"/>
      <w:rPr>
        <w:sz w:val="24"/>
        <w:szCs w:val="24"/>
      </w:rPr>
    </w:pPr>
  </w:p>
  <w:p w14:paraId="295537BE" w14:textId="77777777" w:rsidR="001F14D3" w:rsidRDefault="001F14D3"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B9126A4A"/>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lang w:val="en-US"/>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266725E"/>
    <w:multiLevelType w:val="hybridMultilevel"/>
    <w:tmpl w:val="3AC852AA"/>
    <w:lvl w:ilvl="0" w:tplc="D6680A5A">
      <w:start w:val="1"/>
      <w:numFmt w:val="decimal"/>
      <w:lvlText w:val="%1"/>
      <w:lvlJc w:val="left"/>
      <w:pPr>
        <w:ind w:left="720" w:hanging="360"/>
      </w:pPr>
      <w:rPr>
        <w:rFonts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6B4313"/>
    <w:multiLevelType w:val="multilevel"/>
    <w:tmpl w:val="FD9841F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790"/>
        </w:tabs>
        <w:ind w:left="79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num w:numId="1" w16cid:durableId="1757826086">
    <w:abstractNumId w:val="6"/>
  </w:num>
  <w:num w:numId="2" w16cid:durableId="1113213700">
    <w:abstractNumId w:val="5"/>
  </w:num>
  <w:num w:numId="3" w16cid:durableId="1043479887">
    <w:abstractNumId w:val="9"/>
  </w:num>
  <w:num w:numId="4" w16cid:durableId="1739668937">
    <w:abstractNumId w:val="7"/>
  </w:num>
  <w:num w:numId="5" w16cid:durableId="1707947695">
    <w:abstractNumId w:val="8"/>
  </w:num>
  <w:num w:numId="6" w16cid:durableId="1583029148">
    <w:abstractNumId w:val="3"/>
  </w:num>
  <w:num w:numId="7" w16cid:durableId="1039547336">
    <w:abstractNumId w:val="2"/>
  </w:num>
  <w:num w:numId="8" w16cid:durableId="895816304">
    <w:abstractNumId w:val="0"/>
  </w:num>
  <w:num w:numId="9" w16cid:durableId="1072581874">
    <w:abstractNumId w:val="1"/>
  </w:num>
  <w:num w:numId="10" w16cid:durableId="1360009772">
    <w:abstractNumId w:val="4"/>
  </w:num>
  <w:num w:numId="11" w16cid:durableId="647635588">
    <w:abstractNumId w:val="15"/>
  </w:num>
  <w:num w:numId="12" w16cid:durableId="1490101414">
    <w:abstractNumId w:val="12"/>
  </w:num>
  <w:num w:numId="13" w16cid:durableId="1981760110">
    <w:abstractNumId w:val="19"/>
  </w:num>
  <w:num w:numId="14" w16cid:durableId="1663780475">
    <w:abstractNumId w:val="13"/>
  </w:num>
  <w:num w:numId="15" w16cid:durableId="805011208">
    <w:abstractNumId w:val="16"/>
  </w:num>
  <w:num w:numId="16" w16cid:durableId="432870151">
    <w:abstractNumId w:val="10"/>
  </w:num>
  <w:num w:numId="17" w16cid:durableId="546917836">
    <w:abstractNumId w:val="21"/>
  </w:num>
  <w:num w:numId="18" w16cid:durableId="303462404">
    <w:abstractNumId w:val="22"/>
  </w:num>
  <w:num w:numId="19" w16cid:durableId="832257233">
    <w:abstractNumId w:val="18"/>
  </w:num>
  <w:num w:numId="20" w16cid:durableId="832256415">
    <w:abstractNumId w:val="17"/>
  </w:num>
  <w:num w:numId="21" w16cid:durableId="481627847">
    <w:abstractNumId w:val="13"/>
  </w:num>
  <w:num w:numId="22" w16cid:durableId="1907109689">
    <w:abstractNumId w:val="7"/>
  </w:num>
  <w:num w:numId="23" w16cid:durableId="2080638822">
    <w:abstractNumId w:val="13"/>
  </w:num>
  <w:num w:numId="24" w16cid:durableId="1112699695">
    <w:abstractNumId w:val="13"/>
  </w:num>
  <w:num w:numId="25" w16cid:durableId="2088375979">
    <w:abstractNumId w:val="13"/>
  </w:num>
  <w:num w:numId="26" w16cid:durableId="1163282552">
    <w:abstractNumId w:val="14"/>
  </w:num>
  <w:num w:numId="27" w16cid:durableId="484250547">
    <w:abstractNumId w:val="13"/>
  </w:num>
  <w:num w:numId="28" w16cid:durableId="770780160">
    <w:abstractNumId w:val="13"/>
  </w:num>
  <w:num w:numId="29" w16cid:durableId="305819558">
    <w:abstractNumId w:val="13"/>
  </w:num>
  <w:num w:numId="30" w16cid:durableId="654140741">
    <w:abstractNumId w:val="11"/>
  </w:num>
  <w:num w:numId="31" w16cid:durableId="960459512">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1D73"/>
    <w:rsid w:val="0000239E"/>
    <w:rsid w:val="0000288D"/>
    <w:rsid w:val="00002F36"/>
    <w:rsid w:val="00002F43"/>
    <w:rsid w:val="00003434"/>
    <w:rsid w:val="00003B2F"/>
    <w:rsid w:val="00003C88"/>
    <w:rsid w:val="00003CD2"/>
    <w:rsid w:val="00003D5C"/>
    <w:rsid w:val="00003E15"/>
    <w:rsid w:val="00003EF3"/>
    <w:rsid w:val="000042B4"/>
    <w:rsid w:val="000049D6"/>
    <w:rsid w:val="00004A5A"/>
    <w:rsid w:val="00004EF1"/>
    <w:rsid w:val="0000501C"/>
    <w:rsid w:val="00005200"/>
    <w:rsid w:val="00005A2C"/>
    <w:rsid w:val="00005ED8"/>
    <w:rsid w:val="00005FBD"/>
    <w:rsid w:val="000060AA"/>
    <w:rsid w:val="00006190"/>
    <w:rsid w:val="0000664D"/>
    <w:rsid w:val="00006B00"/>
    <w:rsid w:val="00006C38"/>
    <w:rsid w:val="00006CE4"/>
    <w:rsid w:val="00006D43"/>
    <w:rsid w:val="0000717C"/>
    <w:rsid w:val="0000742F"/>
    <w:rsid w:val="000077DD"/>
    <w:rsid w:val="00007AF3"/>
    <w:rsid w:val="00007BAA"/>
    <w:rsid w:val="0001037C"/>
    <w:rsid w:val="00010577"/>
    <w:rsid w:val="00010781"/>
    <w:rsid w:val="0001092F"/>
    <w:rsid w:val="00010955"/>
    <w:rsid w:val="0001095A"/>
    <w:rsid w:val="0001104F"/>
    <w:rsid w:val="0001108D"/>
    <w:rsid w:val="0001119A"/>
    <w:rsid w:val="0001164A"/>
    <w:rsid w:val="000117C5"/>
    <w:rsid w:val="00011E02"/>
    <w:rsid w:val="000124C6"/>
    <w:rsid w:val="00012E33"/>
    <w:rsid w:val="00012FAE"/>
    <w:rsid w:val="00013D43"/>
    <w:rsid w:val="000150CB"/>
    <w:rsid w:val="00015339"/>
    <w:rsid w:val="000153E2"/>
    <w:rsid w:val="000162AA"/>
    <w:rsid w:val="0001633B"/>
    <w:rsid w:val="00016356"/>
    <w:rsid w:val="00016BD7"/>
    <w:rsid w:val="00016F6F"/>
    <w:rsid w:val="000172B8"/>
    <w:rsid w:val="000174D0"/>
    <w:rsid w:val="000177DA"/>
    <w:rsid w:val="000178B5"/>
    <w:rsid w:val="0001798B"/>
    <w:rsid w:val="00020875"/>
    <w:rsid w:val="00020B4C"/>
    <w:rsid w:val="00020B67"/>
    <w:rsid w:val="00020EE7"/>
    <w:rsid w:val="0002104E"/>
    <w:rsid w:val="00021388"/>
    <w:rsid w:val="000215B1"/>
    <w:rsid w:val="0002172F"/>
    <w:rsid w:val="000219C3"/>
    <w:rsid w:val="0002352C"/>
    <w:rsid w:val="0002369B"/>
    <w:rsid w:val="00023764"/>
    <w:rsid w:val="00023A97"/>
    <w:rsid w:val="000240FB"/>
    <w:rsid w:val="00024243"/>
    <w:rsid w:val="00024246"/>
    <w:rsid w:val="00024392"/>
    <w:rsid w:val="000245CA"/>
    <w:rsid w:val="00024A59"/>
    <w:rsid w:val="00024BA8"/>
    <w:rsid w:val="00024C25"/>
    <w:rsid w:val="00025861"/>
    <w:rsid w:val="000258AF"/>
    <w:rsid w:val="00026573"/>
    <w:rsid w:val="000268CF"/>
    <w:rsid w:val="00026BBE"/>
    <w:rsid w:val="00026E8E"/>
    <w:rsid w:val="00026F97"/>
    <w:rsid w:val="000273CF"/>
    <w:rsid w:val="00027530"/>
    <w:rsid w:val="0002769C"/>
    <w:rsid w:val="0003000E"/>
    <w:rsid w:val="000306DE"/>
    <w:rsid w:val="000307EB"/>
    <w:rsid w:val="00030C36"/>
    <w:rsid w:val="00030D05"/>
    <w:rsid w:val="00031428"/>
    <w:rsid w:val="000316DF"/>
    <w:rsid w:val="000318CF"/>
    <w:rsid w:val="00031B14"/>
    <w:rsid w:val="00032D6A"/>
    <w:rsid w:val="00032F93"/>
    <w:rsid w:val="000330E0"/>
    <w:rsid w:val="00033930"/>
    <w:rsid w:val="000341DD"/>
    <w:rsid w:val="000346B7"/>
    <w:rsid w:val="0003547C"/>
    <w:rsid w:val="0003572F"/>
    <w:rsid w:val="00035DB0"/>
    <w:rsid w:val="0003614A"/>
    <w:rsid w:val="0003618D"/>
    <w:rsid w:val="000366EB"/>
    <w:rsid w:val="00036A69"/>
    <w:rsid w:val="00036D43"/>
    <w:rsid w:val="00036EB3"/>
    <w:rsid w:val="00037763"/>
    <w:rsid w:val="00037CC4"/>
    <w:rsid w:val="00040036"/>
    <w:rsid w:val="00040A37"/>
    <w:rsid w:val="00040BA9"/>
    <w:rsid w:val="00040D88"/>
    <w:rsid w:val="00041477"/>
    <w:rsid w:val="0004148E"/>
    <w:rsid w:val="00041DCD"/>
    <w:rsid w:val="00042579"/>
    <w:rsid w:val="00042980"/>
    <w:rsid w:val="00042DD5"/>
    <w:rsid w:val="000436FF"/>
    <w:rsid w:val="00043BEE"/>
    <w:rsid w:val="000444F0"/>
    <w:rsid w:val="00044717"/>
    <w:rsid w:val="00044B23"/>
    <w:rsid w:val="00044EBD"/>
    <w:rsid w:val="000457A3"/>
    <w:rsid w:val="000457CE"/>
    <w:rsid w:val="000459EB"/>
    <w:rsid w:val="00045C07"/>
    <w:rsid w:val="00045CB6"/>
    <w:rsid w:val="00046435"/>
    <w:rsid w:val="000464BA"/>
    <w:rsid w:val="0004659E"/>
    <w:rsid w:val="0004664C"/>
    <w:rsid w:val="00046924"/>
    <w:rsid w:val="00047021"/>
    <w:rsid w:val="0004769E"/>
    <w:rsid w:val="00047897"/>
    <w:rsid w:val="00050DB2"/>
    <w:rsid w:val="00051834"/>
    <w:rsid w:val="00051A33"/>
    <w:rsid w:val="00051A54"/>
    <w:rsid w:val="00051E3F"/>
    <w:rsid w:val="000527AC"/>
    <w:rsid w:val="0005283D"/>
    <w:rsid w:val="0005285C"/>
    <w:rsid w:val="0005399F"/>
    <w:rsid w:val="00053B84"/>
    <w:rsid w:val="00053E9D"/>
    <w:rsid w:val="00054028"/>
    <w:rsid w:val="00054434"/>
    <w:rsid w:val="00055206"/>
    <w:rsid w:val="0005560B"/>
    <w:rsid w:val="00056B01"/>
    <w:rsid w:val="000570D2"/>
    <w:rsid w:val="000573C1"/>
    <w:rsid w:val="00057A44"/>
    <w:rsid w:val="00057B90"/>
    <w:rsid w:val="000601F2"/>
    <w:rsid w:val="000603A5"/>
    <w:rsid w:val="00060F6F"/>
    <w:rsid w:val="00061844"/>
    <w:rsid w:val="00061978"/>
    <w:rsid w:val="00061ECB"/>
    <w:rsid w:val="00062250"/>
    <w:rsid w:val="000623E3"/>
    <w:rsid w:val="0006248E"/>
    <w:rsid w:val="00062768"/>
    <w:rsid w:val="00062C4C"/>
    <w:rsid w:val="000637C4"/>
    <w:rsid w:val="00063940"/>
    <w:rsid w:val="0006397E"/>
    <w:rsid w:val="0006451C"/>
    <w:rsid w:val="000647E6"/>
    <w:rsid w:val="00064DD0"/>
    <w:rsid w:val="00065163"/>
    <w:rsid w:val="00065908"/>
    <w:rsid w:val="0006616E"/>
    <w:rsid w:val="00066C8C"/>
    <w:rsid w:val="00067339"/>
    <w:rsid w:val="0006750F"/>
    <w:rsid w:val="00067729"/>
    <w:rsid w:val="00067B88"/>
    <w:rsid w:val="00067C66"/>
    <w:rsid w:val="00070007"/>
    <w:rsid w:val="000705EE"/>
    <w:rsid w:val="00070881"/>
    <w:rsid w:val="00070B89"/>
    <w:rsid w:val="00070BF0"/>
    <w:rsid w:val="0007129C"/>
    <w:rsid w:val="000719CB"/>
    <w:rsid w:val="00071DAE"/>
    <w:rsid w:val="00071F40"/>
    <w:rsid w:val="00072DFD"/>
    <w:rsid w:val="00072E76"/>
    <w:rsid w:val="00072E87"/>
    <w:rsid w:val="0007324B"/>
    <w:rsid w:val="00073338"/>
    <w:rsid w:val="00073598"/>
    <w:rsid w:val="00073A72"/>
    <w:rsid w:val="00073DF9"/>
    <w:rsid w:val="00074056"/>
    <w:rsid w:val="000744AA"/>
    <w:rsid w:val="000744B1"/>
    <w:rsid w:val="0007451C"/>
    <w:rsid w:val="00074924"/>
    <w:rsid w:val="0007501E"/>
    <w:rsid w:val="0007594D"/>
    <w:rsid w:val="00075C78"/>
    <w:rsid w:val="00075DEF"/>
    <w:rsid w:val="0007664A"/>
    <w:rsid w:val="00076AC8"/>
    <w:rsid w:val="00076D30"/>
    <w:rsid w:val="00076E39"/>
    <w:rsid w:val="00076E7F"/>
    <w:rsid w:val="0007747D"/>
    <w:rsid w:val="000779B6"/>
    <w:rsid w:val="00077BE1"/>
    <w:rsid w:val="00077DD0"/>
    <w:rsid w:val="00080189"/>
    <w:rsid w:val="000807BF"/>
    <w:rsid w:val="00080CA4"/>
    <w:rsid w:val="00080F58"/>
    <w:rsid w:val="00081053"/>
    <w:rsid w:val="00081120"/>
    <w:rsid w:val="00081635"/>
    <w:rsid w:val="00081A98"/>
    <w:rsid w:val="00081ACD"/>
    <w:rsid w:val="00081CBA"/>
    <w:rsid w:val="00082067"/>
    <w:rsid w:val="00082755"/>
    <w:rsid w:val="000828BA"/>
    <w:rsid w:val="00082B09"/>
    <w:rsid w:val="00082DA7"/>
    <w:rsid w:val="00083257"/>
    <w:rsid w:val="00083291"/>
    <w:rsid w:val="00083343"/>
    <w:rsid w:val="00083C1D"/>
    <w:rsid w:val="00084033"/>
    <w:rsid w:val="00084414"/>
    <w:rsid w:val="0008481B"/>
    <w:rsid w:val="00085094"/>
    <w:rsid w:val="000855CB"/>
    <w:rsid w:val="00085743"/>
    <w:rsid w:val="00085F60"/>
    <w:rsid w:val="000868ED"/>
    <w:rsid w:val="00086CF7"/>
    <w:rsid w:val="00087246"/>
    <w:rsid w:val="000903E6"/>
    <w:rsid w:val="000908E6"/>
    <w:rsid w:val="00091489"/>
    <w:rsid w:val="000918EB"/>
    <w:rsid w:val="00091A7E"/>
    <w:rsid w:val="00091AFA"/>
    <w:rsid w:val="00092203"/>
    <w:rsid w:val="00093764"/>
    <w:rsid w:val="00093780"/>
    <w:rsid w:val="000938EC"/>
    <w:rsid w:val="00093C14"/>
    <w:rsid w:val="00093EC3"/>
    <w:rsid w:val="00093F91"/>
    <w:rsid w:val="000949E4"/>
    <w:rsid w:val="00094C74"/>
    <w:rsid w:val="00095394"/>
    <w:rsid w:val="00096BD9"/>
    <w:rsid w:val="00096E93"/>
    <w:rsid w:val="00097E4C"/>
    <w:rsid w:val="000A0137"/>
    <w:rsid w:val="000A04CF"/>
    <w:rsid w:val="000A07C4"/>
    <w:rsid w:val="000A09F5"/>
    <w:rsid w:val="000A0A11"/>
    <w:rsid w:val="000A12D6"/>
    <w:rsid w:val="000A14FC"/>
    <w:rsid w:val="000A1D1A"/>
    <w:rsid w:val="000A21F8"/>
    <w:rsid w:val="000A2448"/>
    <w:rsid w:val="000A28F0"/>
    <w:rsid w:val="000A2C96"/>
    <w:rsid w:val="000A2E7E"/>
    <w:rsid w:val="000A3067"/>
    <w:rsid w:val="000A3787"/>
    <w:rsid w:val="000A4039"/>
    <w:rsid w:val="000A46A4"/>
    <w:rsid w:val="000A48B5"/>
    <w:rsid w:val="000A4A13"/>
    <w:rsid w:val="000A5230"/>
    <w:rsid w:val="000A56A3"/>
    <w:rsid w:val="000A5754"/>
    <w:rsid w:val="000A57DC"/>
    <w:rsid w:val="000A6069"/>
    <w:rsid w:val="000A6B6A"/>
    <w:rsid w:val="000A7462"/>
    <w:rsid w:val="000A7F22"/>
    <w:rsid w:val="000A7F23"/>
    <w:rsid w:val="000B0D9E"/>
    <w:rsid w:val="000B1C4C"/>
    <w:rsid w:val="000B21AC"/>
    <w:rsid w:val="000B2308"/>
    <w:rsid w:val="000B239C"/>
    <w:rsid w:val="000B2689"/>
    <w:rsid w:val="000B28D1"/>
    <w:rsid w:val="000B2B03"/>
    <w:rsid w:val="000B2C40"/>
    <w:rsid w:val="000B2D66"/>
    <w:rsid w:val="000B31EE"/>
    <w:rsid w:val="000B34FF"/>
    <w:rsid w:val="000B3E35"/>
    <w:rsid w:val="000B413B"/>
    <w:rsid w:val="000B430E"/>
    <w:rsid w:val="000B44DA"/>
    <w:rsid w:val="000B4AB8"/>
    <w:rsid w:val="000B4E96"/>
    <w:rsid w:val="000B4FD4"/>
    <w:rsid w:val="000B57BE"/>
    <w:rsid w:val="000B5A78"/>
    <w:rsid w:val="000B6125"/>
    <w:rsid w:val="000B6D7F"/>
    <w:rsid w:val="000B6E80"/>
    <w:rsid w:val="000B727C"/>
    <w:rsid w:val="000B7480"/>
    <w:rsid w:val="000B74E6"/>
    <w:rsid w:val="000C008C"/>
    <w:rsid w:val="000C009B"/>
    <w:rsid w:val="000C0114"/>
    <w:rsid w:val="000C061B"/>
    <w:rsid w:val="000C0B7B"/>
    <w:rsid w:val="000C0C70"/>
    <w:rsid w:val="000C12A0"/>
    <w:rsid w:val="000C1338"/>
    <w:rsid w:val="000C1375"/>
    <w:rsid w:val="000C1417"/>
    <w:rsid w:val="000C154A"/>
    <w:rsid w:val="000C178D"/>
    <w:rsid w:val="000C1AC9"/>
    <w:rsid w:val="000C1D9C"/>
    <w:rsid w:val="000C266B"/>
    <w:rsid w:val="000C288E"/>
    <w:rsid w:val="000C377E"/>
    <w:rsid w:val="000C387A"/>
    <w:rsid w:val="000C3FF4"/>
    <w:rsid w:val="000C4536"/>
    <w:rsid w:val="000C46FA"/>
    <w:rsid w:val="000C4E86"/>
    <w:rsid w:val="000C5049"/>
    <w:rsid w:val="000C52CC"/>
    <w:rsid w:val="000C5923"/>
    <w:rsid w:val="000C596A"/>
    <w:rsid w:val="000C5A23"/>
    <w:rsid w:val="000C6140"/>
    <w:rsid w:val="000C6260"/>
    <w:rsid w:val="000C6C21"/>
    <w:rsid w:val="000C6C45"/>
    <w:rsid w:val="000C717D"/>
    <w:rsid w:val="000C72CD"/>
    <w:rsid w:val="000C77A3"/>
    <w:rsid w:val="000C7B9D"/>
    <w:rsid w:val="000C7CB2"/>
    <w:rsid w:val="000D03D2"/>
    <w:rsid w:val="000D07B0"/>
    <w:rsid w:val="000D0F02"/>
    <w:rsid w:val="000D0F65"/>
    <w:rsid w:val="000D15F2"/>
    <w:rsid w:val="000D167C"/>
    <w:rsid w:val="000D1C55"/>
    <w:rsid w:val="000D1CA0"/>
    <w:rsid w:val="000D1E43"/>
    <w:rsid w:val="000D1E82"/>
    <w:rsid w:val="000D1FF6"/>
    <w:rsid w:val="000D202C"/>
    <w:rsid w:val="000D21E3"/>
    <w:rsid w:val="000D2863"/>
    <w:rsid w:val="000D2C23"/>
    <w:rsid w:val="000D386E"/>
    <w:rsid w:val="000D3AAB"/>
    <w:rsid w:val="000D3F22"/>
    <w:rsid w:val="000D4673"/>
    <w:rsid w:val="000D4818"/>
    <w:rsid w:val="000D4C0D"/>
    <w:rsid w:val="000D4DCF"/>
    <w:rsid w:val="000D50A8"/>
    <w:rsid w:val="000D5DF4"/>
    <w:rsid w:val="000D60E8"/>
    <w:rsid w:val="000D6102"/>
    <w:rsid w:val="000D6881"/>
    <w:rsid w:val="000D7414"/>
    <w:rsid w:val="000D74B3"/>
    <w:rsid w:val="000D7929"/>
    <w:rsid w:val="000D7B17"/>
    <w:rsid w:val="000D7ED8"/>
    <w:rsid w:val="000D7F6B"/>
    <w:rsid w:val="000E03B5"/>
    <w:rsid w:val="000E0514"/>
    <w:rsid w:val="000E0996"/>
    <w:rsid w:val="000E0C0C"/>
    <w:rsid w:val="000E0FA8"/>
    <w:rsid w:val="000E1A61"/>
    <w:rsid w:val="000E1B52"/>
    <w:rsid w:val="000E1D1D"/>
    <w:rsid w:val="000E1EA2"/>
    <w:rsid w:val="000E29F8"/>
    <w:rsid w:val="000E315E"/>
    <w:rsid w:val="000E36BA"/>
    <w:rsid w:val="000E3AD2"/>
    <w:rsid w:val="000E4485"/>
    <w:rsid w:val="000E4CB8"/>
    <w:rsid w:val="000E4F03"/>
    <w:rsid w:val="000E4F5D"/>
    <w:rsid w:val="000E4FE3"/>
    <w:rsid w:val="000E5096"/>
    <w:rsid w:val="000E5563"/>
    <w:rsid w:val="000E5581"/>
    <w:rsid w:val="000E6104"/>
    <w:rsid w:val="000E615E"/>
    <w:rsid w:val="000E6233"/>
    <w:rsid w:val="000E686B"/>
    <w:rsid w:val="000E7D75"/>
    <w:rsid w:val="000E7E67"/>
    <w:rsid w:val="000F03EC"/>
    <w:rsid w:val="000F050D"/>
    <w:rsid w:val="000F09BF"/>
    <w:rsid w:val="000F0A51"/>
    <w:rsid w:val="000F0D74"/>
    <w:rsid w:val="000F0F74"/>
    <w:rsid w:val="000F1165"/>
    <w:rsid w:val="000F17F7"/>
    <w:rsid w:val="000F232B"/>
    <w:rsid w:val="000F2863"/>
    <w:rsid w:val="000F29AB"/>
    <w:rsid w:val="000F34BD"/>
    <w:rsid w:val="000F3571"/>
    <w:rsid w:val="000F38A0"/>
    <w:rsid w:val="000F3AC7"/>
    <w:rsid w:val="000F3D7F"/>
    <w:rsid w:val="000F4120"/>
    <w:rsid w:val="000F48B7"/>
    <w:rsid w:val="000F49B2"/>
    <w:rsid w:val="000F5046"/>
    <w:rsid w:val="000F5312"/>
    <w:rsid w:val="000F570C"/>
    <w:rsid w:val="000F57CD"/>
    <w:rsid w:val="000F59E8"/>
    <w:rsid w:val="000F6060"/>
    <w:rsid w:val="000F6157"/>
    <w:rsid w:val="000F6768"/>
    <w:rsid w:val="000F6812"/>
    <w:rsid w:val="000F6C0E"/>
    <w:rsid w:val="000F6D51"/>
    <w:rsid w:val="000F728E"/>
    <w:rsid w:val="000F7D4D"/>
    <w:rsid w:val="00100331"/>
    <w:rsid w:val="001003E4"/>
    <w:rsid w:val="0010095F"/>
    <w:rsid w:val="00101016"/>
    <w:rsid w:val="0010108D"/>
    <w:rsid w:val="0010127B"/>
    <w:rsid w:val="00101834"/>
    <w:rsid w:val="0010195A"/>
    <w:rsid w:val="00101D13"/>
    <w:rsid w:val="00101FF0"/>
    <w:rsid w:val="001020DB"/>
    <w:rsid w:val="001021F8"/>
    <w:rsid w:val="001023EB"/>
    <w:rsid w:val="00102610"/>
    <w:rsid w:val="00102B56"/>
    <w:rsid w:val="001032C5"/>
    <w:rsid w:val="00103728"/>
    <w:rsid w:val="00103C4C"/>
    <w:rsid w:val="00103CE3"/>
    <w:rsid w:val="00103DB2"/>
    <w:rsid w:val="001041C6"/>
    <w:rsid w:val="001046B9"/>
    <w:rsid w:val="0010491D"/>
    <w:rsid w:val="00105222"/>
    <w:rsid w:val="00106085"/>
    <w:rsid w:val="00106423"/>
    <w:rsid w:val="00106724"/>
    <w:rsid w:val="00106AB9"/>
    <w:rsid w:val="00107028"/>
    <w:rsid w:val="00107840"/>
    <w:rsid w:val="00107CD1"/>
    <w:rsid w:val="00107E73"/>
    <w:rsid w:val="0011023B"/>
    <w:rsid w:val="001103CD"/>
    <w:rsid w:val="00110BDA"/>
    <w:rsid w:val="00110C09"/>
    <w:rsid w:val="001113E9"/>
    <w:rsid w:val="00111766"/>
    <w:rsid w:val="001119D9"/>
    <w:rsid w:val="001123ED"/>
    <w:rsid w:val="001129A4"/>
    <w:rsid w:val="00112B51"/>
    <w:rsid w:val="00112FF8"/>
    <w:rsid w:val="00113162"/>
    <w:rsid w:val="00113672"/>
    <w:rsid w:val="00113779"/>
    <w:rsid w:val="00113E19"/>
    <w:rsid w:val="00113F7B"/>
    <w:rsid w:val="001142C7"/>
    <w:rsid w:val="00114421"/>
    <w:rsid w:val="0011450D"/>
    <w:rsid w:val="001146F9"/>
    <w:rsid w:val="00115018"/>
    <w:rsid w:val="00115169"/>
    <w:rsid w:val="0011569A"/>
    <w:rsid w:val="00116712"/>
    <w:rsid w:val="001169D1"/>
    <w:rsid w:val="00116A7F"/>
    <w:rsid w:val="00116C39"/>
    <w:rsid w:val="00117EC6"/>
    <w:rsid w:val="00117F31"/>
    <w:rsid w:val="001203F6"/>
    <w:rsid w:val="00120552"/>
    <w:rsid w:val="00120A95"/>
    <w:rsid w:val="00121025"/>
    <w:rsid w:val="001211E5"/>
    <w:rsid w:val="00121854"/>
    <w:rsid w:val="0012229C"/>
    <w:rsid w:val="00122345"/>
    <w:rsid w:val="00122615"/>
    <w:rsid w:val="00122BE7"/>
    <w:rsid w:val="00123098"/>
    <w:rsid w:val="001230ED"/>
    <w:rsid w:val="001231EA"/>
    <w:rsid w:val="00123367"/>
    <w:rsid w:val="00124154"/>
    <w:rsid w:val="0012460D"/>
    <w:rsid w:val="0012467E"/>
    <w:rsid w:val="00124886"/>
    <w:rsid w:val="001248F8"/>
    <w:rsid w:val="00124B27"/>
    <w:rsid w:val="0012514F"/>
    <w:rsid w:val="00125581"/>
    <w:rsid w:val="00125865"/>
    <w:rsid w:val="0012594D"/>
    <w:rsid w:val="00125999"/>
    <w:rsid w:val="00125D7F"/>
    <w:rsid w:val="00126468"/>
    <w:rsid w:val="00126CB0"/>
    <w:rsid w:val="00126D94"/>
    <w:rsid w:val="001276F5"/>
    <w:rsid w:val="001277C3"/>
    <w:rsid w:val="00127875"/>
    <w:rsid w:val="00127970"/>
    <w:rsid w:val="00127BCE"/>
    <w:rsid w:val="001302AB"/>
    <w:rsid w:val="00130582"/>
    <w:rsid w:val="00130593"/>
    <w:rsid w:val="001305C3"/>
    <w:rsid w:val="00130609"/>
    <w:rsid w:val="00130760"/>
    <w:rsid w:val="00130D8D"/>
    <w:rsid w:val="00130EF5"/>
    <w:rsid w:val="001319A9"/>
    <w:rsid w:val="00131BC0"/>
    <w:rsid w:val="00132330"/>
    <w:rsid w:val="0013251B"/>
    <w:rsid w:val="0013276C"/>
    <w:rsid w:val="00132FC1"/>
    <w:rsid w:val="001338C0"/>
    <w:rsid w:val="001339EA"/>
    <w:rsid w:val="00133E7E"/>
    <w:rsid w:val="00134052"/>
    <w:rsid w:val="0013446C"/>
    <w:rsid w:val="00134CB4"/>
    <w:rsid w:val="00135C7D"/>
    <w:rsid w:val="00136626"/>
    <w:rsid w:val="00136AD1"/>
    <w:rsid w:val="00136D4C"/>
    <w:rsid w:val="00136D59"/>
    <w:rsid w:val="00136DC6"/>
    <w:rsid w:val="00136F2A"/>
    <w:rsid w:val="00137963"/>
    <w:rsid w:val="00137AAE"/>
    <w:rsid w:val="00137EDA"/>
    <w:rsid w:val="001401D5"/>
    <w:rsid w:val="00140658"/>
    <w:rsid w:val="00140704"/>
    <w:rsid w:val="00140818"/>
    <w:rsid w:val="0014090A"/>
    <w:rsid w:val="00140C4E"/>
    <w:rsid w:val="00140CAE"/>
    <w:rsid w:val="00141836"/>
    <w:rsid w:val="001418A1"/>
    <w:rsid w:val="00141A2F"/>
    <w:rsid w:val="00141C39"/>
    <w:rsid w:val="00141EAD"/>
    <w:rsid w:val="001420E4"/>
    <w:rsid w:val="0014211C"/>
    <w:rsid w:val="0014225D"/>
    <w:rsid w:val="00142412"/>
    <w:rsid w:val="00142577"/>
    <w:rsid w:val="00142BB7"/>
    <w:rsid w:val="0014302D"/>
    <w:rsid w:val="001432B3"/>
    <w:rsid w:val="0014338B"/>
    <w:rsid w:val="00143436"/>
    <w:rsid w:val="001435CE"/>
    <w:rsid w:val="00143B26"/>
    <w:rsid w:val="00143CDE"/>
    <w:rsid w:val="00144049"/>
    <w:rsid w:val="00145098"/>
    <w:rsid w:val="00145208"/>
    <w:rsid w:val="00145F46"/>
    <w:rsid w:val="0014620E"/>
    <w:rsid w:val="0014691F"/>
    <w:rsid w:val="00146A33"/>
    <w:rsid w:val="00146C80"/>
    <w:rsid w:val="001472FA"/>
    <w:rsid w:val="0014733C"/>
    <w:rsid w:val="00147460"/>
    <w:rsid w:val="00150864"/>
    <w:rsid w:val="00151187"/>
    <w:rsid w:val="00151375"/>
    <w:rsid w:val="001515F8"/>
    <w:rsid w:val="00151893"/>
    <w:rsid w:val="0015193E"/>
    <w:rsid w:val="00151AC2"/>
    <w:rsid w:val="001527C3"/>
    <w:rsid w:val="0015283F"/>
    <w:rsid w:val="00152EEE"/>
    <w:rsid w:val="00153010"/>
    <w:rsid w:val="00153057"/>
    <w:rsid w:val="0015318B"/>
    <w:rsid w:val="00153390"/>
    <w:rsid w:val="001534D1"/>
    <w:rsid w:val="00153E34"/>
    <w:rsid w:val="00154067"/>
    <w:rsid w:val="00154429"/>
    <w:rsid w:val="00154BEE"/>
    <w:rsid w:val="0015501E"/>
    <w:rsid w:val="00157411"/>
    <w:rsid w:val="00157EBF"/>
    <w:rsid w:val="001600FF"/>
    <w:rsid w:val="00160382"/>
    <w:rsid w:val="001604AC"/>
    <w:rsid w:val="0016176F"/>
    <w:rsid w:val="001619E3"/>
    <w:rsid w:val="00161AD7"/>
    <w:rsid w:val="0016248F"/>
    <w:rsid w:val="001625AE"/>
    <w:rsid w:val="00162803"/>
    <w:rsid w:val="0016284D"/>
    <w:rsid w:val="00162B51"/>
    <w:rsid w:val="00163075"/>
    <w:rsid w:val="00163253"/>
    <w:rsid w:val="0016334E"/>
    <w:rsid w:val="00163849"/>
    <w:rsid w:val="001638BC"/>
    <w:rsid w:val="00163CDD"/>
    <w:rsid w:val="00163E71"/>
    <w:rsid w:val="00164196"/>
    <w:rsid w:val="001643BE"/>
    <w:rsid w:val="00164786"/>
    <w:rsid w:val="00164CAF"/>
    <w:rsid w:val="00164F80"/>
    <w:rsid w:val="001650DF"/>
    <w:rsid w:val="0016550A"/>
    <w:rsid w:val="00165757"/>
    <w:rsid w:val="00165943"/>
    <w:rsid w:val="00165D5B"/>
    <w:rsid w:val="00166C0F"/>
    <w:rsid w:val="00166DCB"/>
    <w:rsid w:val="00166F4B"/>
    <w:rsid w:val="0017054F"/>
    <w:rsid w:val="00170F53"/>
    <w:rsid w:val="001714EE"/>
    <w:rsid w:val="001715DC"/>
    <w:rsid w:val="00172022"/>
    <w:rsid w:val="0017256B"/>
    <w:rsid w:val="001726B6"/>
    <w:rsid w:val="001726C3"/>
    <w:rsid w:val="00172A1E"/>
    <w:rsid w:val="00172B12"/>
    <w:rsid w:val="00172E64"/>
    <w:rsid w:val="0017311E"/>
    <w:rsid w:val="00173221"/>
    <w:rsid w:val="001733E8"/>
    <w:rsid w:val="0017362B"/>
    <w:rsid w:val="001736AE"/>
    <w:rsid w:val="0017386D"/>
    <w:rsid w:val="00173B32"/>
    <w:rsid w:val="00174236"/>
    <w:rsid w:val="001746F0"/>
    <w:rsid w:val="001747D8"/>
    <w:rsid w:val="00174CD0"/>
    <w:rsid w:val="00174D2D"/>
    <w:rsid w:val="00174DDA"/>
    <w:rsid w:val="00174E28"/>
    <w:rsid w:val="001753A4"/>
    <w:rsid w:val="001754FA"/>
    <w:rsid w:val="00175900"/>
    <w:rsid w:val="00175CBA"/>
    <w:rsid w:val="001762A0"/>
    <w:rsid w:val="00176A41"/>
    <w:rsid w:val="00176B95"/>
    <w:rsid w:val="00177B83"/>
    <w:rsid w:val="00177D21"/>
    <w:rsid w:val="001801AB"/>
    <w:rsid w:val="0018057A"/>
    <w:rsid w:val="0018072E"/>
    <w:rsid w:val="001809B4"/>
    <w:rsid w:val="00180BD9"/>
    <w:rsid w:val="001819DC"/>
    <w:rsid w:val="0018234E"/>
    <w:rsid w:val="001823DB"/>
    <w:rsid w:val="00182764"/>
    <w:rsid w:val="00182B7D"/>
    <w:rsid w:val="00184408"/>
    <w:rsid w:val="0018490C"/>
    <w:rsid w:val="00184F98"/>
    <w:rsid w:val="00185A29"/>
    <w:rsid w:val="00185AA6"/>
    <w:rsid w:val="00185B4B"/>
    <w:rsid w:val="00185BD2"/>
    <w:rsid w:val="0018616C"/>
    <w:rsid w:val="001866B3"/>
    <w:rsid w:val="001867D1"/>
    <w:rsid w:val="00186D98"/>
    <w:rsid w:val="001871D5"/>
    <w:rsid w:val="00187E97"/>
    <w:rsid w:val="00190072"/>
    <w:rsid w:val="0019133C"/>
    <w:rsid w:val="00191AF1"/>
    <w:rsid w:val="001923E7"/>
    <w:rsid w:val="001928AD"/>
    <w:rsid w:val="001928BA"/>
    <w:rsid w:val="00192D9F"/>
    <w:rsid w:val="00192FF5"/>
    <w:rsid w:val="00193230"/>
    <w:rsid w:val="00193311"/>
    <w:rsid w:val="00193C2F"/>
    <w:rsid w:val="001943A6"/>
    <w:rsid w:val="00194A3F"/>
    <w:rsid w:val="00194D2C"/>
    <w:rsid w:val="00195120"/>
    <w:rsid w:val="001951E2"/>
    <w:rsid w:val="001952D6"/>
    <w:rsid w:val="00195414"/>
    <w:rsid w:val="001954B7"/>
    <w:rsid w:val="001954D9"/>
    <w:rsid w:val="00195822"/>
    <w:rsid w:val="0019596E"/>
    <w:rsid w:val="00195979"/>
    <w:rsid w:val="00195EAC"/>
    <w:rsid w:val="0019659C"/>
    <w:rsid w:val="00196855"/>
    <w:rsid w:val="00196F16"/>
    <w:rsid w:val="00197D62"/>
    <w:rsid w:val="00197D64"/>
    <w:rsid w:val="001A075A"/>
    <w:rsid w:val="001A0B69"/>
    <w:rsid w:val="001A14BB"/>
    <w:rsid w:val="001A1543"/>
    <w:rsid w:val="001A16E8"/>
    <w:rsid w:val="001A16F7"/>
    <w:rsid w:val="001A1D77"/>
    <w:rsid w:val="001A1E0E"/>
    <w:rsid w:val="001A20AC"/>
    <w:rsid w:val="001A20C5"/>
    <w:rsid w:val="001A20D2"/>
    <w:rsid w:val="001A2256"/>
    <w:rsid w:val="001A2583"/>
    <w:rsid w:val="001A2A93"/>
    <w:rsid w:val="001A2E0A"/>
    <w:rsid w:val="001A2F57"/>
    <w:rsid w:val="001A30E5"/>
    <w:rsid w:val="001A3744"/>
    <w:rsid w:val="001A37BD"/>
    <w:rsid w:val="001A3923"/>
    <w:rsid w:val="001A3AE5"/>
    <w:rsid w:val="001A46F2"/>
    <w:rsid w:val="001A47F1"/>
    <w:rsid w:val="001A480F"/>
    <w:rsid w:val="001A48E3"/>
    <w:rsid w:val="001A4AE7"/>
    <w:rsid w:val="001A4B98"/>
    <w:rsid w:val="001A4E3C"/>
    <w:rsid w:val="001A56EA"/>
    <w:rsid w:val="001A57B0"/>
    <w:rsid w:val="001A57B5"/>
    <w:rsid w:val="001A5988"/>
    <w:rsid w:val="001A5F36"/>
    <w:rsid w:val="001A600A"/>
    <w:rsid w:val="001A691B"/>
    <w:rsid w:val="001A6933"/>
    <w:rsid w:val="001A6C16"/>
    <w:rsid w:val="001A6E3C"/>
    <w:rsid w:val="001A7246"/>
    <w:rsid w:val="001A743D"/>
    <w:rsid w:val="001A7663"/>
    <w:rsid w:val="001A7C2F"/>
    <w:rsid w:val="001A7DD0"/>
    <w:rsid w:val="001A7E92"/>
    <w:rsid w:val="001B044B"/>
    <w:rsid w:val="001B0F20"/>
    <w:rsid w:val="001B15F0"/>
    <w:rsid w:val="001B253A"/>
    <w:rsid w:val="001B27AD"/>
    <w:rsid w:val="001B2A72"/>
    <w:rsid w:val="001B2E8F"/>
    <w:rsid w:val="001B2FDB"/>
    <w:rsid w:val="001B30A7"/>
    <w:rsid w:val="001B30BC"/>
    <w:rsid w:val="001B351E"/>
    <w:rsid w:val="001B3B9E"/>
    <w:rsid w:val="001B3D04"/>
    <w:rsid w:val="001B3E15"/>
    <w:rsid w:val="001B3FF9"/>
    <w:rsid w:val="001B44CA"/>
    <w:rsid w:val="001B4F80"/>
    <w:rsid w:val="001B51B5"/>
    <w:rsid w:val="001B53A5"/>
    <w:rsid w:val="001B595E"/>
    <w:rsid w:val="001B5AB0"/>
    <w:rsid w:val="001B5D9D"/>
    <w:rsid w:val="001B6271"/>
    <w:rsid w:val="001B6401"/>
    <w:rsid w:val="001B647B"/>
    <w:rsid w:val="001B64DC"/>
    <w:rsid w:val="001B6821"/>
    <w:rsid w:val="001B683C"/>
    <w:rsid w:val="001B6B64"/>
    <w:rsid w:val="001B7089"/>
    <w:rsid w:val="001B7848"/>
    <w:rsid w:val="001B7FEA"/>
    <w:rsid w:val="001B7FFA"/>
    <w:rsid w:val="001C0732"/>
    <w:rsid w:val="001C0852"/>
    <w:rsid w:val="001C0B4E"/>
    <w:rsid w:val="001C128B"/>
    <w:rsid w:val="001C29CF"/>
    <w:rsid w:val="001C3471"/>
    <w:rsid w:val="001C3911"/>
    <w:rsid w:val="001C419C"/>
    <w:rsid w:val="001C4575"/>
    <w:rsid w:val="001C4858"/>
    <w:rsid w:val="001C4CC3"/>
    <w:rsid w:val="001C55E4"/>
    <w:rsid w:val="001C5764"/>
    <w:rsid w:val="001C5C17"/>
    <w:rsid w:val="001C605B"/>
    <w:rsid w:val="001C636D"/>
    <w:rsid w:val="001C6AEC"/>
    <w:rsid w:val="001C6C7F"/>
    <w:rsid w:val="001C6DB0"/>
    <w:rsid w:val="001C6E44"/>
    <w:rsid w:val="001C77AD"/>
    <w:rsid w:val="001D0222"/>
    <w:rsid w:val="001D07C9"/>
    <w:rsid w:val="001D0D76"/>
    <w:rsid w:val="001D0EE9"/>
    <w:rsid w:val="001D1287"/>
    <w:rsid w:val="001D159F"/>
    <w:rsid w:val="001D1973"/>
    <w:rsid w:val="001D2781"/>
    <w:rsid w:val="001D3941"/>
    <w:rsid w:val="001D41CE"/>
    <w:rsid w:val="001D479B"/>
    <w:rsid w:val="001D47AD"/>
    <w:rsid w:val="001D487E"/>
    <w:rsid w:val="001D4885"/>
    <w:rsid w:val="001D4FD7"/>
    <w:rsid w:val="001D5516"/>
    <w:rsid w:val="001D5A03"/>
    <w:rsid w:val="001D5E66"/>
    <w:rsid w:val="001D6035"/>
    <w:rsid w:val="001D617D"/>
    <w:rsid w:val="001D6185"/>
    <w:rsid w:val="001D63B8"/>
    <w:rsid w:val="001D6410"/>
    <w:rsid w:val="001D6750"/>
    <w:rsid w:val="001D67AD"/>
    <w:rsid w:val="001D67F3"/>
    <w:rsid w:val="001D699B"/>
    <w:rsid w:val="001D6CB7"/>
    <w:rsid w:val="001D711C"/>
    <w:rsid w:val="001D760A"/>
    <w:rsid w:val="001D7E3E"/>
    <w:rsid w:val="001D7FC1"/>
    <w:rsid w:val="001E00D2"/>
    <w:rsid w:val="001E0407"/>
    <w:rsid w:val="001E08BE"/>
    <w:rsid w:val="001E156A"/>
    <w:rsid w:val="001E1736"/>
    <w:rsid w:val="001E194D"/>
    <w:rsid w:val="001E1D6B"/>
    <w:rsid w:val="001E1E3B"/>
    <w:rsid w:val="001E232F"/>
    <w:rsid w:val="001E244F"/>
    <w:rsid w:val="001E2A6A"/>
    <w:rsid w:val="001E34ED"/>
    <w:rsid w:val="001E363B"/>
    <w:rsid w:val="001E3C3B"/>
    <w:rsid w:val="001E4550"/>
    <w:rsid w:val="001E45B6"/>
    <w:rsid w:val="001E46F9"/>
    <w:rsid w:val="001E476D"/>
    <w:rsid w:val="001E48B0"/>
    <w:rsid w:val="001E4965"/>
    <w:rsid w:val="001E4CE6"/>
    <w:rsid w:val="001E4DFD"/>
    <w:rsid w:val="001E5433"/>
    <w:rsid w:val="001E5865"/>
    <w:rsid w:val="001E5AD3"/>
    <w:rsid w:val="001E5AF3"/>
    <w:rsid w:val="001E5B6D"/>
    <w:rsid w:val="001E5C33"/>
    <w:rsid w:val="001E5E5C"/>
    <w:rsid w:val="001E6672"/>
    <w:rsid w:val="001E712E"/>
    <w:rsid w:val="001E72A5"/>
    <w:rsid w:val="001E7427"/>
    <w:rsid w:val="001E75FF"/>
    <w:rsid w:val="001E7795"/>
    <w:rsid w:val="001F0CD6"/>
    <w:rsid w:val="001F0D70"/>
    <w:rsid w:val="001F10D5"/>
    <w:rsid w:val="001F1129"/>
    <w:rsid w:val="001F133A"/>
    <w:rsid w:val="001F139E"/>
    <w:rsid w:val="001F14D3"/>
    <w:rsid w:val="001F15D6"/>
    <w:rsid w:val="001F232B"/>
    <w:rsid w:val="001F2546"/>
    <w:rsid w:val="001F27BF"/>
    <w:rsid w:val="001F299B"/>
    <w:rsid w:val="001F396E"/>
    <w:rsid w:val="001F3D48"/>
    <w:rsid w:val="001F434C"/>
    <w:rsid w:val="001F4547"/>
    <w:rsid w:val="001F4908"/>
    <w:rsid w:val="001F4BC6"/>
    <w:rsid w:val="001F5135"/>
    <w:rsid w:val="001F51E1"/>
    <w:rsid w:val="001F56C3"/>
    <w:rsid w:val="001F57D4"/>
    <w:rsid w:val="001F6507"/>
    <w:rsid w:val="001F683C"/>
    <w:rsid w:val="001F6D09"/>
    <w:rsid w:val="001F7623"/>
    <w:rsid w:val="001F7A9C"/>
    <w:rsid w:val="001F7DC2"/>
    <w:rsid w:val="002004F4"/>
    <w:rsid w:val="00200908"/>
    <w:rsid w:val="00200FC6"/>
    <w:rsid w:val="00201906"/>
    <w:rsid w:val="00201F80"/>
    <w:rsid w:val="0020226E"/>
    <w:rsid w:val="00202280"/>
    <w:rsid w:val="002024DE"/>
    <w:rsid w:val="0020254D"/>
    <w:rsid w:val="00203533"/>
    <w:rsid w:val="002035CC"/>
    <w:rsid w:val="00203F35"/>
    <w:rsid w:val="002041C6"/>
    <w:rsid w:val="002044B4"/>
    <w:rsid w:val="0020495A"/>
    <w:rsid w:val="00204A5B"/>
    <w:rsid w:val="00204CFF"/>
    <w:rsid w:val="00204F53"/>
    <w:rsid w:val="002051F5"/>
    <w:rsid w:val="002052F2"/>
    <w:rsid w:val="00205387"/>
    <w:rsid w:val="00205523"/>
    <w:rsid w:val="00205D3E"/>
    <w:rsid w:val="002060FD"/>
    <w:rsid w:val="002065A6"/>
    <w:rsid w:val="002065E2"/>
    <w:rsid w:val="0020665D"/>
    <w:rsid w:val="002067BD"/>
    <w:rsid w:val="002067DA"/>
    <w:rsid w:val="0020680C"/>
    <w:rsid w:val="00206EAE"/>
    <w:rsid w:val="0020711B"/>
    <w:rsid w:val="00207218"/>
    <w:rsid w:val="00207479"/>
    <w:rsid w:val="0020764A"/>
    <w:rsid w:val="00207E47"/>
    <w:rsid w:val="0021066A"/>
    <w:rsid w:val="00210C43"/>
    <w:rsid w:val="00210CE7"/>
    <w:rsid w:val="00210D73"/>
    <w:rsid w:val="00210FEF"/>
    <w:rsid w:val="002110A9"/>
    <w:rsid w:val="00211455"/>
    <w:rsid w:val="0021159F"/>
    <w:rsid w:val="0021163F"/>
    <w:rsid w:val="002116B7"/>
    <w:rsid w:val="00211D18"/>
    <w:rsid w:val="00212398"/>
    <w:rsid w:val="00212613"/>
    <w:rsid w:val="00213236"/>
    <w:rsid w:val="002133C0"/>
    <w:rsid w:val="002133FB"/>
    <w:rsid w:val="00213AED"/>
    <w:rsid w:val="0021401A"/>
    <w:rsid w:val="00214413"/>
    <w:rsid w:val="0021472E"/>
    <w:rsid w:val="00214D6E"/>
    <w:rsid w:val="002150E5"/>
    <w:rsid w:val="002153D6"/>
    <w:rsid w:val="002157B2"/>
    <w:rsid w:val="00215908"/>
    <w:rsid w:val="00215992"/>
    <w:rsid w:val="00215D32"/>
    <w:rsid w:val="002160CC"/>
    <w:rsid w:val="002160E7"/>
    <w:rsid w:val="002162CC"/>
    <w:rsid w:val="002162FB"/>
    <w:rsid w:val="00216835"/>
    <w:rsid w:val="00216CEB"/>
    <w:rsid w:val="00216EE3"/>
    <w:rsid w:val="002171EC"/>
    <w:rsid w:val="002200F7"/>
    <w:rsid w:val="00220F6B"/>
    <w:rsid w:val="0022121C"/>
    <w:rsid w:val="002215DE"/>
    <w:rsid w:val="00221C08"/>
    <w:rsid w:val="00222DFB"/>
    <w:rsid w:val="002230B7"/>
    <w:rsid w:val="00223417"/>
    <w:rsid w:val="00223501"/>
    <w:rsid w:val="00223614"/>
    <w:rsid w:val="002238CD"/>
    <w:rsid w:val="00223EFC"/>
    <w:rsid w:val="00224129"/>
    <w:rsid w:val="00224664"/>
    <w:rsid w:val="002246EC"/>
    <w:rsid w:val="002247FD"/>
    <w:rsid w:val="00224E46"/>
    <w:rsid w:val="0022561E"/>
    <w:rsid w:val="00225B84"/>
    <w:rsid w:val="00225D0B"/>
    <w:rsid w:val="00226123"/>
    <w:rsid w:val="0022630E"/>
    <w:rsid w:val="00226355"/>
    <w:rsid w:val="00226681"/>
    <w:rsid w:val="0022730E"/>
    <w:rsid w:val="002302AE"/>
    <w:rsid w:val="002307B8"/>
    <w:rsid w:val="00230DC6"/>
    <w:rsid w:val="00230E8A"/>
    <w:rsid w:val="00231119"/>
    <w:rsid w:val="002314AC"/>
    <w:rsid w:val="002318A9"/>
    <w:rsid w:val="00231AB9"/>
    <w:rsid w:val="00232675"/>
    <w:rsid w:val="00232AD3"/>
    <w:rsid w:val="00232F24"/>
    <w:rsid w:val="002331C6"/>
    <w:rsid w:val="00233231"/>
    <w:rsid w:val="00233557"/>
    <w:rsid w:val="0023369B"/>
    <w:rsid w:val="002339C1"/>
    <w:rsid w:val="00233E38"/>
    <w:rsid w:val="0023400A"/>
    <w:rsid w:val="00234280"/>
    <w:rsid w:val="00234D03"/>
    <w:rsid w:val="00234FC2"/>
    <w:rsid w:val="002352D3"/>
    <w:rsid w:val="0023575B"/>
    <w:rsid w:val="002359F4"/>
    <w:rsid w:val="0023695F"/>
    <w:rsid w:val="00236ED1"/>
    <w:rsid w:val="002372AF"/>
    <w:rsid w:val="00237487"/>
    <w:rsid w:val="00237B29"/>
    <w:rsid w:val="00237EEF"/>
    <w:rsid w:val="00240475"/>
    <w:rsid w:val="00240B08"/>
    <w:rsid w:val="00240D18"/>
    <w:rsid w:val="00240FF3"/>
    <w:rsid w:val="0024141E"/>
    <w:rsid w:val="00241BD2"/>
    <w:rsid w:val="00242BF9"/>
    <w:rsid w:val="00242E9C"/>
    <w:rsid w:val="00243306"/>
    <w:rsid w:val="00243710"/>
    <w:rsid w:val="00243F39"/>
    <w:rsid w:val="00243F8F"/>
    <w:rsid w:val="00244226"/>
    <w:rsid w:val="00244D0B"/>
    <w:rsid w:val="00245120"/>
    <w:rsid w:val="002455A3"/>
    <w:rsid w:val="00245641"/>
    <w:rsid w:val="002456B5"/>
    <w:rsid w:val="002456C7"/>
    <w:rsid w:val="00245760"/>
    <w:rsid w:val="00246078"/>
    <w:rsid w:val="00246BB6"/>
    <w:rsid w:val="00246ED1"/>
    <w:rsid w:val="0024768B"/>
    <w:rsid w:val="00247B92"/>
    <w:rsid w:val="00250244"/>
    <w:rsid w:val="00250B14"/>
    <w:rsid w:val="00250BBF"/>
    <w:rsid w:val="00250D55"/>
    <w:rsid w:val="00251B0E"/>
    <w:rsid w:val="00251B92"/>
    <w:rsid w:val="00252111"/>
    <w:rsid w:val="002521C2"/>
    <w:rsid w:val="00252E27"/>
    <w:rsid w:val="00253762"/>
    <w:rsid w:val="002537DA"/>
    <w:rsid w:val="002538CD"/>
    <w:rsid w:val="00253EF9"/>
    <w:rsid w:val="002545F6"/>
    <w:rsid w:val="00254620"/>
    <w:rsid w:val="00254768"/>
    <w:rsid w:val="00254791"/>
    <w:rsid w:val="00254840"/>
    <w:rsid w:val="00255BAE"/>
    <w:rsid w:val="00255C8E"/>
    <w:rsid w:val="00255ECD"/>
    <w:rsid w:val="00256572"/>
    <w:rsid w:val="002566FC"/>
    <w:rsid w:val="00256FAB"/>
    <w:rsid w:val="002571FD"/>
    <w:rsid w:val="00257210"/>
    <w:rsid w:val="002576D1"/>
    <w:rsid w:val="002577F0"/>
    <w:rsid w:val="00257E43"/>
    <w:rsid w:val="00257EA9"/>
    <w:rsid w:val="002600CC"/>
    <w:rsid w:val="00260895"/>
    <w:rsid w:val="00261075"/>
    <w:rsid w:val="00261230"/>
    <w:rsid w:val="0026179F"/>
    <w:rsid w:val="00261E1C"/>
    <w:rsid w:val="00261EDA"/>
    <w:rsid w:val="00262282"/>
    <w:rsid w:val="002623C9"/>
    <w:rsid w:val="00262501"/>
    <w:rsid w:val="00262AE4"/>
    <w:rsid w:val="00262C3E"/>
    <w:rsid w:val="00262D96"/>
    <w:rsid w:val="002639F3"/>
    <w:rsid w:val="0026424D"/>
    <w:rsid w:val="00264995"/>
    <w:rsid w:val="00264DD1"/>
    <w:rsid w:val="002659BC"/>
    <w:rsid w:val="00265C35"/>
    <w:rsid w:val="00265E9C"/>
    <w:rsid w:val="00266333"/>
    <w:rsid w:val="00266503"/>
    <w:rsid w:val="00266A27"/>
    <w:rsid w:val="00266C58"/>
    <w:rsid w:val="0026706E"/>
    <w:rsid w:val="00267728"/>
    <w:rsid w:val="002703ED"/>
    <w:rsid w:val="0027108E"/>
    <w:rsid w:val="0027134F"/>
    <w:rsid w:val="0027186F"/>
    <w:rsid w:val="00271A83"/>
    <w:rsid w:val="00271F2E"/>
    <w:rsid w:val="00271FC9"/>
    <w:rsid w:val="00272194"/>
    <w:rsid w:val="0027219D"/>
    <w:rsid w:val="0027271A"/>
    <w:rsid w:val="002730F7"/>
    <w:rsid w:val="00273425"/>
    <w:rsid w:val="00273AFC"/>
    <w:rsid w:val="00273B09"/>
    <w:rsid w:val="00273D23"/>
    <w:rsid w:val="00274089"/>
    <w:rsid w:val="002740E3"/>
    <w:rsid w:val="002748CC"/>
    <w:rsid w:val="00274C31"/>
    <w:rsid w:val="00274F9A"/>
    <w:rsid w:val="002753DC"/>
    <w:rsid w:val="00275695"/>
    <w:rsid w:val="00275CC9"/>
    <w:rsid w:val="00275E27"/>
    <w:rsid w:val="00276893"/>
    <w:rsid w:val="002769CD"/>
    <w:rsid w:val="00277728"/>
    <w:rsid w:val="002805EC"/>
    <w:rsid w:val="00280780"/>
    <w:rsid w:val="00280799"/>
    <w:rsid w:val="0028094B"/>
    <w:rsid w:val="002821F1"/>
    <w:rsid w:val="00282225"/>
    <w:rsid w:val="002827AC"/>
    <w:rsid w:val="00282884"/>
    <w:rsid w:val="00282C4C"/>
    <w:rsid w:val="00282C82"/>
    <w:rsid w:val="00282D3A"/>
    <w:rsid w:val="002834A0"/>
    <w:rsid w:val="00283D55"/>
    <w:rsid w:val="00283DBF"/>
    <w:rsid w:val="00283E50"/>
    <w:rsid w:val="00283F63"/>
    <w:rsid w:val="002841FB"/>
    <w:rsid w:val="00284755"/>
    <w:rsid w:val="00284895"/>
    <w:rsid w:val="00284A38"/>
    <w:rsid w:val="002853DB"/>
    <w:rsid w:val="00285491"/>
    <w:rsid w:val="0028620B"/>
    <w:rsid w:val="0028631C"/>
    <w:rsid w:val="00286B17"/>
    <w:rsid w:val="00286F84"/>
    <w:rsid w:val="00287263"/>
    <w:rsid w:val="002872E3"/>
    <w:rsid w:val="00287702"/>
    <w:rsid w:val="00287851"/>
    <w:rsid w:val="00287C31"/>
    <w:rsid w:val="00287F8E"/>
    <w:rsid w:val="00290027"/>
    <w:rsid w:val="002902A1"/>
    <w:rsid w:val="00290D61"/>
    <w:rsid w:val="00290D9C"/>
    <w:rsid w:val="00290EB7"/>
    <w:rsid w:val="0029132F"/>
    <w:rsid w:val="00291C3D"/>
    <w:rsid w:val="00291CA4"/>
    <w:rsid w:val="00291DD8"/>
    <w:rsid w:val="0029237D"/>
    <w:rsid w:val="00292BB9"/>
    <w:rsid w:val="0029321D"/>
    <w:rsid w:val="0029379A"/>
    <w:rsid w:val="002937A3"/>
    <w:rsid w:val="00293848"/>
    <w:rsid w:val="00293BD9"/>
    <w:rsid w:val="002941DF"/>
    <w:rsid w:val="002943B6"/>
    <w:rsid w:val="0029465A"/>
    <w:rsid w:val="00294842"/>
    <w:rsid w:val="0029499B"/>
    <w:rsid w:val="00294AE5"/>
    <w:rsid w:val="00294AF6"/>
    <w:rsid w:val="00294FE9"/>
    <w:rsid w:val="00295BCC"/>
    <w:rsid w:val="00296001"/>
    <w:rsid w:val="00296321"/>
    <w:rsid w:val="0029662A"/>
    <w:rsid w:val="0029663A"/>
    <w:rsid w:val="0029664A"/>
    <w:rsid w:val="00296782"/>
    <w:rsid w:val="00296D67"/>
    <w:rsid w:val="00296DD9"/>
    <w:rsid w:val="00296E22"/>
    <w:rsid w:val="00297CC8"/>
    <w:rsid w:val="00297F1A"/>
    <w:rsid w:val="002A0973"/>
    <w:rsid w:val="002A1B27"/>
    <w:rsid w:val="002A223A"/>
    <w:rsid w:val="002A2A66"/>
    <w:rsid w:val="002A2BA9"/>
    <w:rsid w:val="002A2C5C"/>
    <w:rsid w:val="002A2F9B"/>
    <w:rsid w:val="002A348C"/>
    <w:rsid w:val="002A388B"/>
    <w:rsid w:val="002A3C2B"/>
    <w:rsid w:val="002A42C4"/>
    <w:rsid w:val="002A435C"/>
    <w:rsid w:val="002A45A8"/>
    <w:rsid w:val="002A4B04"/>
    <w:rsid w:val="002A4ECD"/>
    <w:rsid w:val="002A5012"/>
    <w:rsid w:val="002A53EA"/>
    <w:rsid w:val="002A5485"/>
    <w:rsid w:val="002A5CAA"/>
    <w:rsid w:val="002A6935"/>
    <w:rsid w:val="002A6B7C"/>
    <w:rsid w:val="002A7605"/>
    <w:rsid w:val="002A7CBD"/>
    <w:rsid w:val="002B0620"/>
    <w:rsid w:val="002B06DC"/>
    <w:rsid w:val="002B09ED"/>
    <w:rsid w:val="002B0E67"/>
    <w:rsid w:val="002B1010"/>
    <w:rsid w:val="002B11ED"/>
    <w:rsid w:val="002B13FB"/>
    <w:rsid w:val="002B14A9"/>
    <w:rsid w:val="002B14C4"/>
    <w:rsid w:val="002B1C1C"/>
    <w:rsid w:val="002B1F84"/>
    <w:rsid w:val="002B241D"/>
    <w:rsid w:val="002B2421"/>
    <w:rsid w:val="002B294B"/>
    <w:rsid w:val="002B2ABA"/>
    <w:rsid w:val="002B2B21"/>
    <w:rsid w:val="002B2E77"/>
    <w:rsid w:val="002B2F38"/>
    <w:rsid w:val="002B31D7"/>
    <w:rsid w:val="002B32CA"/>
    <w:rsid w:val="002B35B2"/>
    <w:rsid w:val="002B3BD6"/>
    <w:rsid w:val="002B3F20"/>
    <w:rsid w:val="002B4238"/>
    <w:rsid w:val="002B5279"/>
    <w:rsid w:val="002B5997"/>
    <w:rsid w:val="002B5ABE"/>
    <w:rsid w:val="002B5ADF"/>
    <w:rsid w:val="002B5F71"/>
    <w:rsid w:val="002B6179"/>
    <w:rsid w:val="002B62F9"/>
    <w:rsid w:val="002B65A6"/>
    <w:rsid w:val="002B6AB2"/>
    <w:rsid w:val="002B6CB2"/>
    <w:rsid w:val="002B6F75"/>
    <w:rsid w:val="002B71AE"/>
    <w:rsid w:val="002B72B9"/>
    <w:rsid w:val="002B779D"/>
    <w:rsid w:val="002B7DDA"/>
    <w:rsid w:val="002C0076"/>
    <w:rsid w:val="002C01AE"/>
    <w:rsid w:val="002C0745"/>
    <w:rsid w:val="002C0C29"/>
    <w:rsid w:val="002C0D7D"/>
    <w:rsid w:val="002C1315"/>
    <w:rsid w:val="002C17F9"/>
    <w:rsid w:val="002C1847"/>
    <w:rsid w:val="002C19E6"/>
    <w:rsid w:val="002C1C73"/>
    <w:rsid w:val="002C1D7E"/>
    <w:rsid w:val="002C2371"/>
    <w:rsid w:val="002C2AAF"/>
    <w:rsid w:val="002C2ED4"/>
    <w:rsid w:val="002C3C67"/>
    <w:rsid w:val="002C4186"/>
    <w:rsid w:val="002C4C24"/>
    <w:rsid w:val="002C510A"/>
    <w:rsid w:val="002C5178"/>
    <w:rsid w:val="002C56F0"/>
    <w:rsid w:val="002C6185"/>
    <w:rsid w:val="002C619C"/>
    <w:rsid w:val="002C6E3B"/>
    <w:rsid w:val="002C7AA9"/>
    <w:rsid w:val="002D082B"/>
    <w:rsid w:val="002D0965"/>
    <w:rsid w:val="002D0BCB"/>
    <w:rsid w:val="002D1095"/>
    <w:rsid w:val="002D13A2"/>
    <w:rsid w:val="002D19B5"/>
    <w:rsid w:val="002D1D3A"/>
    <w:rsid w:val="002D226D"/>
    <w:rsid w:val="002D2A86"/>
    <w:rsid w:val="002D2DF9"/>
    <w:rsid w:val="002D2EED"/>
    <w:rsid w:val="002D3098"/>
    <w:rsid w:val="002D35FC"/>
    <w:rsid w:val="002D39B6"/>
    <w:rsid w:val="002D39D0"/>
    <w:rsid w:val="002D41A7"/>
    <w:rsid w:val="002D45CE"/>
    <w:rsid w:val="002D4655"/>
    <w:rsid w:val="002D4851"/>
    <w:rsid w:val="002D4B23"/>
    <w:rsid w:val="002D5463"/>
    <w:rsid w:val="002D5CC6"/>
    <w:rsid w:val="002D5D2C"/>
    <w:rsid w:val="002D6764"/>
    <w:rsid w:val="002D73E2"/>
    <w:rsid w:val="002D7AFD"/>
    <w:rsid w:val="002D7F84"/>
    <w:rsid w:val="002D7FE1"/>
    <w:rsid w:val="002E041B"/>
    <w:rsid w:val="002E0585"/>
    <w:rsid w:val="002E0FC9"/>
    <w:rsid w:val="002E10DF"/>
    <w:rsid w:val="002E131B"/>
    <w:rsid w:val="002E15F6"/>
    <w:rsid w:val="002E1694"/>
    <w:rsid w:val="002E16C1"/>
    <w:rsid w:val="002E1D8A"/>
    <w:rsid w:val="002E20EC"/>
    <w:rsid w:val="002E23F8"/>
    <w:rsid w:val="002E2AC0"/>
    <w:rsid w:val="002E2D70"/>
    <w:rsid w:val="002E2E9D"/>
    <w:rsid w:val="002E3019"/>
    <w:rsid w:val="002E347F"/>
    <w:rsid w:val="002E3C83"/>
    <w:rsid w:val="002E3D8D"/>
    <w:rsid w:val="002E460E"/>
    <w:rsid w:val="002E4934"/>
    <w:rsid w:val="002E4A33"/>
    <w:rsid w:val="002E50C6"/>
    <w:rsid w:val="002E5B3B"/>
    <w:rsid w:val="002E5C16"/>
    <w:rsid w:val="002E5F07"/>
    <w:rsid w:val="002E676D"/>
    <w:rsid w:val="002E69CC"/>
    <w:rsid w:val="002E6C88"/>
    <w:rsid w:val="002E6E27"/>
    <w:rsid w:val="002E7115"/>
    <w:rsid w:val="002E72B5"/>
    <w:rsid w:val="002F07C1"/>
    <w:rsid w:val="002F08F3"/>
    <w:rsid w:val="002F0D1E"/>
    <w:rsid w:val="002F0E05"/>
    <w:rsid w:val="002F0FBB"/>
    <w:rsid w:val="002F11FB"/>
    <w:rsid w:val="002F1346"/>
    <w:rsid w:val="002F1390"/>
    <w:rsid w:val="002F1D9F"/>
    <w:rsid w:val="002F1FAF"/>
    <w:rsid w:val="002F1FB7"/>
    <w:rsid w:val="002F2C68"/>
    <w:rsid w:val="002F2EB2"/>
    <w:rsid w:val="002F32CE"/>
    <w:rsid w:val="002F3313"/>
    <w:rsid w:val="002F3579"/>
    <w:rsid w:val="002F37D1"/>
    <w:rsid w:val="002F3BC5"/>
    <w:rsid w:val="002F4006"/>
    <w:rsid w:val="002F42C2"/>
    <w:rsid w:val="002F43E9"/>
    <w:rsid w:val="002F4D66"/>
    <w:rsid w:val="002F4D8B"/>
    <w:rsid w:val="002F4F41"/>
    <w:rsid w:val="002F54B3"/>
    <w:rsid w:val="002F57B1"/>
    <w:rsid w:val="002F5B0A"/>
    <w:rsid w:val="002F60D0"/>
    <w:rsid w:val="002F6494"/>
    <w:rsid w:val="002F6C86"/>
    <w:rsid w:val="002F710C"/>
    <w:rsid w:val="002F731F"/>
    <w:rsid w:val="002F77F2"/>
    <w:rsid w:val="002F7B76"/>
    <w:rsid w:val="002F7CE4"/>
    <w:rsid w:val="00300379"/>
    <w:rsid w:val="00300477"/>
    <w:rsid w:val="00300D8A"/>
    <w:rsid w:val="00300F91"/>
    <w:rsid w:val="003012D3"/>
    <w:rsid w:val="003030FB"/>
    <w:rsid w:val="0030325D"/>
    <w:rsid w:val="00303332"/>
    <w:rsid w:val="003037B6"/>
    <w:rsid w:val="0030396B"/>
    <w:rsid w:val="00303CE2"/>
    <w:rsid w:val="00304282"/>
    <w:rsid w:val="0030574C"/>
    <w:rsid w:val="003057BE"/>
    <w:rsid w:val="003057DE"/>
    <w:rsid w:val="00305E6D"/>
    <w:rsid w:val="003064F7"/>
    <w:rsid w:val="00306BDA"/>
    <w:rsid w:val="00306C46"/>
    <w:rsid w:val="00306CA3"/>
    <w:rsid w:val="00306CD1"/>
    <w:rsid w:val="00306DCE"/>
    <w:rsid w:val="003071E1"/>
    <w:rsid w:val="003079C8"/>
    <w:rsid w:val="00307A17"/>
    <w:rsid w:val="00310003"/>
    <w:rsid w:val="00310277"/>
    <w:rsid w:val="003103DB"/>
    <w:rsid w:val="00310EDA"/>
    <w:rsid w:val="00310F24"/>
    <w:rsid w:val="00310FE0"/>
    <w:rsid w:val="00311462"/>
    <w:rsid w:val="00311486"/>
    <w:rsid w:val="003114DB"/>
    <w:rsid w:val="00311C2E"/>
    <w:rsid w:val="0031250C"/>
    <w:rsid w:val="003125C6"/>
    <w:rsid w:val="00312A13"/>
    <w:rsid w:val="00312FA2"/>
    <w:rsid w:val="003130AA"/>
    <w:rsid w:val="00313239"/>
    <w:rsid w:val="00313BE3"/>
    <w:rsid w:val="003142FD"/>
    <w:rsid w:val="00314E1A"/>
    <w:rsid w:val="0031546E"/>
    <w:rsid w:val="003157F7"/>
    <w:rsid w:val="00315A88"/>
    <w:rsid w:val="00316180"/>
    <w:rsid w:val="003161C0"/>
    <w:rsid w:val="0031624A"/>
    <w:rsid w:val="00316258"/>
    <w:rsid w:val="00316A94"/>
    <w:rsid w:val="0031757F"/>
    <w:rsid w:val="00317A7D"/>
    <w:rsid w:val="00317BF9"/>
    <w:rsid w:val="00317D9E"/>
    <w:rsid w:val="003202A5"/>
    <w:rsid w:val="00320664"/>
    <w:rsid w:val="003206EE"/>
    <w:rsid w:val="00320E44"/>
    <w:rsid w:val="003210FC"/>
    <w:rsid w:val="003214A1"/>
    <w:rsid w:val="0032184B"/>
    <w:rsid w:val="00321C68"/>
    <w:rsid w:val="00322DC3"/>
    <w:rsid w:val="00322DF6"/>
    <w:rsid w:val="00323863"/>
    <w:rsid w:val="00323935"/>
    <w:rsid w:val="00323990"/>
    <w:rsid w:val="00323A4E"/>
    <w:rsid w:val="00323AEF"/>
    <w:rsid w:val="00323EF1"/>
    <w:rsid w:val="003242DC"/>
    <w:rsid w:val="00324322"/>
    <w:rsid w:val="00324741"/>
    <w:rsid w:val="00324962"/>
    <w:rsid w:val="00324F96"/>
    <w:rsid w:val="00325A6F"/>
    <w:rsid w:val="00325D66"/>
    <w:rsid w:val="003260A6"/>
    <w:rsid w:val="0032657F"/>
    <w:rsid w:val="003267A3"/>
    <w:rsid w:val="00326994"/>
    <w:rsid w:val="003273FF"/>
    <w:rsid w:val="003279B9"/>
    <w:rsid w:val="00327D7B"/>
    <w:rsid w:val="00327D7D"/>
    <w:rsid w:val="00327E20"/>
    <w:rsid w:val="00330398"/>
    <w:rsid w:val="003303F8"/>
    <w:rsid w:val="00330BD3"/>
    <w:rsid w:val="00330BF6"/>
    <w:rsid w:val="0033107B"/>
    <w:rsid w:val="0033146F"/>
    <w:rsid w:val="003319CD"/>
    <w:rsid w:val="00331A68"/>
    <w:rsid w:val="00331B24"/>
    <w:rsid w:val="003323FC"/>
    <w:rsid w:val="003330C5"/>
    <w:rsid w:val="003336F6"/>
    <w:rsid w:val="00333BE7"/>
    <w:rsid w:val="00333FD7"/>
    <w:rsid w:val="003340B3"/>
    <w:rsid w:val="003342A1"/>
    <w:rsid w:val="00334A18"/>
    <w:rsid w:val="0033505A"/>
    <w:rsid w:val="0033515C"/>
    <w:rsid w:val="00335364"/>
    <w:rsid w:val="00335C1E"/>
    <w:rsid w:val="00335F84"/>
    <w:rsid w:val="00336202"/>
    <w:rsid w:val="0033628F"/>
    <w:rsid w:val="00336708"/>
    <w:rsid w:val="0033675B"/>
    <w:rsid w:val="00336C45"/>
    <w:rsid w:val="00336EA8"/>
    <w:rsid w:val="00337882"/>
    <w:rsid w:val="0034001D"/>
    <w:rsid w:val="0034039D"/>
    <w:rsid w:val="0034044A"/>
    <w:rsid w:val="003404BA"/>
    <w:rsid w:val="003404C5"/>
    <w:rsid w:val="0034066B"/>
    <w:rsid w:val="00340C3F"/>
    <w:rsid w:val="00340F63"/>
    <w:rsid w:val="00341269"/>
    <w:rsid w:val="00341E10"/>
    <w:rsid w:val="00341EDC"/>
    <w:rsid w:val="00342046"/>
    <w:rsid w:val="003424CC"/>
    <w:rsid w:val="00342C86"/>
    <w:rsid w:val="00342F77"/>
    <w:rsid w:val="003436CD"/>
    <w:rsid w:val="00343912"/>
    <w:rsid w:val="003446B6"/>
    <w:rsid w:val="00344734"/>
    <w:rsid w:val="003447F8"/>
    <w:rsid w:val="00344B04"/>
    <w:rsid w:val="00344EE4"/>
    <w:rsid w:val="0034515A"/>
    <w:rsid w:val="00345900"/>
    <w:rsid w:val="00345A98"/>
    <w:rsid w:val="00345E6E"/>
    <w:rsid w:val="00346154"/>
    <w:rsid w:val="00346362"/>
    <w:rsid w:val="0034643B"/>
    <w:rsid w:val="00346AF6"/>
    <w:rsid w:val="00346B3E"/>
    <w:rsid w:val="00347035"/>
    <w:rsid w:val="0034732E"/>
    <w:rsid w:val="003511F9"/>
    <w:rsid w:val="00351EBE"/>
    <w:rsid w:val="0035205B"/>
    <w:rsid w:val="003521DF"/>
    <w:rsid w:val="0035232D"/>
    <w:rsid w:val="003531C4"/>
    <w:rsid w:val="003534E7"/>
    <w:rsid w:val="00353BF3"/>
    <w:rsid w:val="00354284"/>
    <w:rsid w:val="0035450F"/>
    <w:rsid w:val="00354799"/>
    <w:rsid w:val="003555EA"/>
    <w:rsid w:val="00356030"/>
    <w:rsid w:val="00356387"/>
    <w:rsid w:val="00356715"/>
    <w:rsid w:val="00356918"/>
    <w:rsid w:val="00356D3F"/>
    <w:rsid w:val="00356FDA"/>
    <w:rsid w:val="00357248"/>
    <w:rsid w:val="003572DB"/>
    <w:rsid w:val="003573C6"/>
    <w:rsid w:val="0035784D"/>
    <w:rsid w:val="00360363"/>
    <w:rsid w:val="00360995"/>
    <w:rsid w:val="003609ED"/>
    <w:rsid w:val="00360B5F"/>
    <w:rsid w:val="00361283"/>
    <w:rsid w:val="00361A83"/>
    <w:rsid w:val="00361B83"/>
    <w:rsid w:val="00361BE6"/>
    <w:rsid w:val="00362322"/>
    <w:rsid w:val="00362E54"/>
    <w:rsid w:val="003634EC"/>
    <w:rsid w:val="003634F2"/>
    <w:rsid w:val="003637FA"/>
    <w:rsid w:val="00363997"/>
    <w:rsid w:val="003640F7"/>
    <w:rsid w:val="0036477F"/>
    <w:rsid w:val="00364E42"/>
    <w:rsid w:val="00365046"/>
    <w:rsid w:val="00365150"/>
    <w:rsid w:val="003654C1"/>
    <w:rsid w:val="00366079"/>
    <w:rsid w:val="00366191"/>
    <w:rsid w:val="003662FF"/>
    <w:rsid w:val="00366A23"/>
    <w:rsid w:val="00366B58"/>
    <w:rsid w:val="00366C8B"/>
    <w:rsid w:val="00366F1F"/>
    <w:rsid w:val="00367078"/>
    <w:rsid w:val="003672FB"/>
    <w:rsid w:val="00367319"/>
    <w:rsid w:val="00367682"/>
    <w:rsid w:val="00367763"/>
    <w:rsid w:val="00367A3F"/>
    <w:rsid w:val="0037059B"/>
    <w:rsid w:val="003706E8"/>
    <w:rsid w:val="00370823"/>
    <w:rsid w:val="0037093F"/>
    <w:rsid w:val="00370EB0"/>
    <w:rsid w:val="00370F9D"/>
    <w:rsid w:val="003712E2"/>
    <w:rsid w:val="0037155C"/>
    <w:rsid w:val="00371565"/>
    <w:rsid w:val="00371A50"/>
    <w:rsid w:val="00371FB5"/>
    <w:rsid w:val="00372708"/>
    <w:rsid w:val="00372DE3"/>
    <w:rsid w:val="003737C4"/>
    <w:rsid w:val="00374787"/>
    <w:rsid w:val="003748E7"/>
    <w:rsid w:val="00374E01"/>
    <w:rsid w:val="00374F6F"/>
    <w:rsid w:val="00375469"/>
    <w:rsid w:val="003758BD"/>
    <w:rsid w:val="00375BA1"/>
    <w:rsid w:val="00375E29"/>
    <w:rsid w:val="00375ED1"/>
    <w:rsid w:val="003765AE"/>
    <w:rsid w:val="003769FF"/>
    <w:rsid w:val="00376B88"/>
    <w:rsid w:val="00376C17"/>
    <w:rsid w:val="00376C65"/>
    <w:rsid w:val="00376F15"/>
    <w:rsid w:val="00377249"/>
    <w:rsid w:val="00377356"/>
    <w:rsid w:val="003774E4"/>
    <w:rsid w:val="003776D5"/>
    <w:rsid w:val="0037773D"/>
    <w:rsid w:val="00377845"/>
    <w:rsid w:val="0038022F"/>
    <w:rsid w:val="003809B3"/>
    <w:rsid w:val="00380A58"/>
    <w:rsid w:val="00380B02"/>
    <w:rsid w:val="003810D5"/>
    <w:rsid w:val="0038182F"/>
    <w:rsid w:val="003819F4"/>
    <w:rsid w:val="00382206"/>
    <w:rsid w:val="00382468"/>
    <w:rsid w:val="00382ADE"/>
    <w:rsid w:val="00383B65"/>
    <w:rsid w:val="0038434F"/>
    <w:rsid w:val="003844B3"/>
    <w:rsid w:val="003846B7"/>
    <w:rsid w:val="003848F8"/>
    <w:rsid w:val="00384A22"/>
    <w:rsid w:val="00385506"/>
    <w:rsid w:val="003855AE"/>
    <w:rsid w:val="003856C5"/>
    <w:rsid w:val="0038570E"/>
    <w:rsid w:val="00385788"/>
    <w:rsid w:val="00385AA1"/>
    <w:rsid w:val="00386044"/>
    <w:rsid w:val="0038632E"/>
    <w:rsid w:val="003867DE"/>
    <w:rsid w:val="00386CD6"/>
    <w:rsid w:val="00386E6E"/>
    <w:rsid w:val="003870A7"/>
    <w:rsid w:val="003870D9"/>
    <w:rsid w:val="0038717B"/>
    <w:rsid w:val="0038725B"/>
    <w:rsid w:val="003872AF"/>
    <w:rsid w:val="003873B4"/>
    <w:rsid w:val="00387A9D"/>
    <w:rsid w:val="00387BB1"/>
    <w:rsid w:val="00390013"/>
    <w:rsid w:val="00390116"/>
    <w:rsid w:val="003903F8"/>
    <w:rsid w:val="00390D68"/>
    <w:rsid w:val="00390F97"/>
    <w:rsid w:val="003915B9"/>
    <w:rsid w:val="003915F2"/>
    <w:rsid w:val="003917EB"/>
    <w:rsid w:val="00391917"/>
    <w:rsid w:val="00391CB1"/>
    <w:rsid w:val="00391D84"/>
    <w:rsid w:val="00392283"/>
    <w:rsid w:val="003926DF"/>
    <w:rsid w:val="00394CA7"/>
    <w:rsid w:val="00394F8E"/>
    <w:rsid w:val="003951BA"/>
    <w:rsid w:val="003952BA"/>
    <w:rsid w:val="00395324"/>
    <w:rsid w:val="00395416"/>
    <w:rsid w:val="003954DB"/>
    <w:rsid w:val="00395998"/>
    <w:rsid w:val="00395EA8"/>
    <w:rsid w:val="00396331"/>
    <w:rsid w:val="00396633"/>
    <w:rsid w:val="00396764"/>
    <w:rsid w:val="00396999"/>
    <w:rsid w:val="00397007"/>
    <w:rsid w:val="003971B9"/>
    <w:rsid w:val="0039743B"/>
    <w:rsid w:val="003979FB"/>
    <w:rsid w:val="00397EAF"/>
    <w:rsid w:val="003A0127"/>
    <w:rsid w:val="003A0133"/>
    <w:rsid w:val="003A030C"/>
    <w:rsid w:val="003A05CB"/>
    <w:rsid w:val="003A05DE"/>
    <w:rsid w:val="003A0D11"/>
    <w:rsid w:val="003A0E88"/>
    <w:rsid w:val="003A117E"/>
    <w:rsid w:val="003A1196"/>
    <w:rsid w:val="003A1305"/>
    <w:rsid w:val="003A1704"/>
    <w:rsid w:val="003A19C5"/>
    <w:rsid w:val="003A1B1C"/>
    <w:rsid w:val="003A1D0F"/>
    <w:rsid w:val="003A1D17"/>
    <w:rsid w:val="003A23D1"/>
    <w:rsid w:val="003A2CBE"/>
    <w:rsid w:val="003A2EA7"/>
    <w:rsid w:val="003A301D"/>
    <w:rsid w:val="003A30CA"/>
    <w:rsid w:val="003A3E88"/>
    <w:rsid w:val="003A3F9B"/>
    <w:rsid w:val="003A4723"/>
    <w:rsid w:val="003A48D9"/>
    <w:rsid w:val="003A4AEF"/>
    <w:rsid w:val="003A50CA"/>
    <w:rsid w:val="003A54F5"/>
    <w:rsid w:val="003A5789"/>
    <w:rsid w:val="003A5856"/>
    <w:rsid w:val="003A6721"/>
    <w:rsid w:val="003A673B"/>
    <w:rsid w:val="003A6D02"/>
    <w:rsid w:val="003A7006"/>
    <w:rsid w:val="003A728E"/>
    <w:rsid w:val="003A72C5"/>
    <w:rsid w:val="003A7EC7"/>
    <w:rsid w:val="003A7F62"/>
    <w:rsid w:val="003A7FC9"/>
    <w:rsid w:val="003B0332"/>
    <w:rsid w:val="003B0637"/>
    <w:rsid w:val="003B0D71"/>
    <w:rsid w:val="003B0F4A"/>
    <w:rsid w:val="003B105B"/>
    <w:rsid w:val="003B17B9"/>
    <w:rsid w:val="003B28DF"/>
    <w:rsid w:val="003B35AA"/>
    <w:rsid w:val="003B3634"/>
    <w:rsid w:val="003B3F05"/>
    <w:rsid w:val="003B4106"/>
    <w:rsid w:val="003B440E"/>
    <w:rsid w:val="003B4B7D"/>
    <w:rsid w:val="003B503E"/>
    <w:rsid w:val="003B587E"/>
    <w:rsid w:val="003B5973"/>
    <w:rsid w:val="003B5EBB"/>
    <w:rsid w:val="003B6927"/>
    <w:rsid w:val="003B72AB"/>
    <w:rsid w:val="003B77F2"/>
    <w:rsid w:val="003C01CC"/>
    <w:rsid w:val="003C0A38"/>
    <w:rsid w:val="003C0B71"/>
    <w:rsid w:val="003C1103"/>
    <w:rsid w:val="003C187F"/>
    <w:rsid w:val="003C201A"/>
    <w:rsid w:val="003C2275"/>
    <w:rsid w:val="003C251D"/>
    <w:rsid w:val="003C2A2C"/>
    <w:rsid w:val="003C2FEF"/>
    <w:rsid w:val="003C3247"/>
    <w:rsid w:val="003C3791"/>
    <w:rsid w:val="003C3892"/>
    <w:rsid w:val="003C3A78"/>
    <w:rsid w:val="003C3E03"/>
    <w:rsid w:val="003C4462"/>
    <w:rsid w:val="003C4984"/>
    <w:rsid w:val="003C56FD"/>
    <w:rsid w:val="003C5C10"/>
    <w:rsid w:val="003C5D24"/>
    <w:rsid w:val="003C60EF"/>
    <w:rsid w:val="003C61EC"/>
    <w:rsid w:val="003C66EC"/>
    <w:rsid w:val="003C6A3B"/>
    <w:rsid w:val="003C7107"/>
    <w:rsid w:val="003C7473"/>
    <w:rsid w:val="003C7A02"/>
    <w:rsid w:val="003C7A47"/>
    <w:rsid w:val="003C7DD2"/>
    <w:rsid w:val="003D0174"/>
    <w:rsid w:val="003D04B1"/>
    <w:rsid w:val="003D111B"/>
    <w:rsid w:val="003D17D0"/>
    <w:rsid w:val="003D1882"/>
    <w:rsid w:val="003D18A1"/>
    <w:rsid w:val="003D195F"/>
    <w:rsid w:val="003D1BA7"/>
    <w:rsid w:val="003D24E5"/>
    <w:rsid w:val="003D26FF"/>
    <w:rsid w:val="003D2A2E"/>
    <w:rsid w:val="003D2E49"/>
    <w:rsid w:val="003D308C"/>
    <w:rsid w:val="003D3307"/>
    <w:rsid w:val="003D3895"/>
    <w:rsid w:val="003D39F0"/>
    <w:rsid w:val="003D3CC4"/>
    <w:rsid w:val="003D4949"/>
    <w:rsid w:val="003D4C1E"/>
    <w:rsid w:val="003D5671"/>
    <w:rsid w:val="003D588F"/>
    <w:rsid w:val="003D5BD9"/>
    <w:rsid w:val="003D6043"/>
    <w:rsid w:val="003D60BC"/>
    <w:rsid w:val="003D626A"/>
    <w:rsid w:val="003D62AE"/>
    <w:rsid w:val="003D68B6"/>
    <w:rsid w:val="003D6E34"/>
    <w:rsid w:val="003D7711"/>
    <w:rsid w:val="003D7965"/>
    <w:rsid w:val="003D7B3F"/>
    <w:rsid w:val="003E037F"/>
    <w:rsid w:val="003E062F"/>
    <w:rsid w:val="003E0CEB"/>
    <w:rsid w:val="003E119E"/>
    <w:rsid w:val="003E1593"/>
    <w:rsid w:val="003E1714"/>
    <w:rsid w:val="003E183A"/>
    <w:rsid w:val="003E1AF1"/>
    <w:rsid w:val="003E1C3F"/>
    <w:rsid w:val="003E22ED"/>
    <w:rsid w:val="003E2A4D"/>
    <w:rsid w:val="003E2A54"/>
    <w:rsid w:val="003E2CA4"/>
    <w:rsid w:val="003E2F43"/>
    <w:rsid w:val="003E3205"/>
    <w:rsid w:val="003E3383"/>
    <w:rsid w:val="003E33FF"/>
    <w:rsid w:val="003E35B0"/>
    <w:rsid w:val="003E395D"/>
    <w:rsid w:val="003E3E40"/>
    <w:rsid w:val="003E4276"/>
    <w:rsid w:val="003E44FE"/>
    <w:rsid w:val="003E4699"/>
    <w:rsid w:val="003E4B35"/>
    <w:rsid w:val="003E5975"/>
    <w:rsid w:val="003E5CE6"/>
    <w:rsid w:val="003E5DF7"/>
    <w:rsid w:val="003E6202"/>
    <w:rsid w:val="003E64EF"/>
    <w:rsid w:val="003E6DB1"/>
    <w:rsid w:val="003E7134"/>
    <w:rsid w:val="003E71FB"/>
    <w:rsid w:val="003E735C"/>
    <w:rsid w:val="003E7AF7"/>
    <w:rsid w:val="003E7E78"/>
    <w:rsid w:val="003F03F8"/>
    <w:rsid w:val="003F043C"/>
    <w:rsid w:val="003F04D0"/>
    <w:rsid w:val="003F09EF"/>
    <w:rsid w:val="003F0B03"/>
    <w:rsid w:val="003F0B1A"/>
    <w:rsid w:val="003F0E25"/>
    <w:rsid w:val="003F0EFD"/>
    <w:rsid w:val="003F1F74"/>
    <w:rsid w:val="003F2094"/>
    <w:rsid w:val="003F22D3"/>
    <w:rsid w:val="003F23F6"/>
    <w:rsid w:val="003F2867"/>
    <w:rsid w:val="003F2A0C"/>
    <w:rsid w:val="003F2D57"/>
    <w:rsid w:val="003F33CF"/>
    <w:rsid w:val="003F34FF"/>
    <w:rsid w:val="003F38F6"/>
    <w:rsid w:val="003F3A2A"/>
    <w:rsid w:val="003F4196"/>
    <w:rsid w:val="003F422D"/>
    <w:rsid w:val="003F4E2F"/>
    <w:rsid w:val="003F577B"/>
    <w:rsid w:val="003F6097"/>
    <w:rsid w:val="003F65BC"/>
    <w:rsid w:val="003F6CBD"/>
    <w:rsid w:val="003F7564"/>
    <w:rsid w:val="003F7BEF"/>
    <w:rsid w:val="004004A7"/>
    <w:rsid w:val="004004D9"/>
    <w:rsid w:val="00401B41"/>
    <w:rsid w:val="004020A3"/>
    <w:rsid w:val="00402277"/>
    <w:rsid w:val="00402796"/>
    <w:rsid w:val="00402C1F"/>
    <w:rsid w:val="00402F38"/>
    <w:rsid w:val="00403B06"/>
    <w:rsid w:val="0040434A"/>
    <w:rsid w:val="00404556"/>
    <w:rsid w:val="00405BF6"/>
    <w:rsid w:val="00405EE2"/>
    <w:rsid w:val="00406EB7"/>
    <w:rsid w:val="0040716B"/>
    <w:rsid w:val="00407DF3"/>
    <w:rsid w:val="00407EBD"/>
    <w:rsid w:val="00410590"/>
    <w:rsid w:val="00410F5D"/>
    <w:rsid w:val="00411C97"/>
    <w:rsid w:val="00412049"/>
    <w:rsid w:val="00412080"/>
    <w:rsid w:val="00412310"/>
    <w:rsid w:val="004127B7"/>
    <w:rsid w:val="00413284"/>
    <w:rsid w:val="004135C1"/>
    <w:rsid w:val="00413603"/>
    <w:rsid w:val="00413993"/>
    <w:rsid w:val="00413AB3"/>
    <w:rsid w:val="0041471B"/>
    <w:rsid w:val="004148FC"/>
    <w:rsid w:val="004149E7"/>
    <w:rsid w:val="00414BC7"/>
    <w:rsid w:val="00414E2C"/>
    <w:rsid w:val="0041510F"/>
    <w:rsid w:val="004153B3"/>
    <w:rsid w:val="00415768"/>
    <w:rsid w:val="00415C3F"/>
    <w:rsid w:val="00416562"/>
    <w:rsid w:val="00416701"/>
    <w:rsid w:val="00416D32"/>
    <w:rsid w:val="00416F1A"/>
    <w:rsid w:val="00417041"/>
    <w:rsid w:val="00417404"/>
    <w:rsid w:val="00417F3D"/>
    <w:rsid w:val="00421198"/>
    <w:rsid w:val="0042133D"/>
    <w:rsid w:val="004216B2"/>
    <w:rsid w:val="004221B6"/>
    <w:rsid w:val="0042277C"/>
    <w:rsid w:val="00422976"/>
    <w:rsid w:val="00422D2D"/>
    <w:rsid w:val="00422D52"/>
    <w:rsid w:val="0042303B"/>
    <w:rsid w:val="00423723"/>
    <w:rsid w:val="004239EA"/>
    <w:rsid w:val="00423A5C"/>
    <w:rsid w:val="00423AAC"/>
    <w:rsid w:val="00424246"/>
    <w:rsid w:val="00424398"/>
    <w:rsid w:val="004246B1"/>
    <w:rsid w:val="00424739"/>
    <w:rsid w:val="00424F13"/>
    <w:rsid w:val="00424F3E"/>
    <w:rsid w:val="0042588D"/>
    <w:rsid w:val="004263B9"/>
    <w:rsid w:val="00426445"/>
    <w:rsid w:val="00426AA4"/>
    <w:rsid w:val="00426D56"/>
    <w:rsid w:val="00426FCD"/>
    <w:rsid w:val="004271E4"/>
    <w:rsid w:val="0042773F"/>
    <w:rsid w:val="00427CF7"/>
    <w:rsid w:val="00427EA6"/>
    <w:rsid w:val="00430100"/>
    <w:rsid w:val="0043014B"/>
    <w:rsid w:val="004302CB"/>
    <w:rsid w:val="004308D7"/>
    <w:rsid w:val="00430A94"/>
    <w:rsid w:val="00430B72"/>
    <w:rsid w:val="00430F9A"/>
    <w:rsid w:val="004317AC"/>
    <w:rsid w:val="00431B52"/>
    <w:rsid w:val="00432063"/>
    <w:rsid w:val="0043253B"/>
    <w:rsid w:val="004329DF"/>
    <w:rsid w:val="00433B09"/>
    <w:rsid w:val="00433C25"/>
    <w:rsid w:val="004341A2"/>
    <w:rsid w:val="00434552"/>
    <w:rsid w:val="00434610"/>
    <w:rsid w:val="004347F7"/>
    <w:rsid w:val="004348AB"/>
    <w:rsid w:val="00434AA7"/>
    <w:rsid w:val="00434FB0"/>
    <w:rsid w:val="00435213"/>
    <w:rsid w:val="00436432"/>
    <w:rsid w:val="0043698B"/>
    <w:rsid w:val="00436A6B"/>
    <w:rsid w:val="00437135"/>
    <w:rsid w:val="0043715F"/>
    <w:rsid w:val="0043745D"/>
    <w:rsid w:val="004374BC"/>
    <w:rsid w:val="004374EF"/>
    <w:rsid w:val="00437879"/>
    <w:rsid w:val="00437C49"/>
    <w:rsid w:val="00440B74"/>
    <w:rsid w:val="00441280"/>
    <w:rsid w:val="00441463"/>
    <w:rsid w:val="00441B4C"/>
    <w:rsid w:val="00441E26"/>
    <w:rsid w:val="004424D4"/>
    <w:rsid w:val="004425DE"/>
    <w:rsid w:val="004428F6"/>
    <w:rsid w:val="0044301E"/>
    <w:rsid w:val="004433D5"/>
    <w:rsid w:val="004434D8"/>
    <w:rsid w:val="00444621"/>
    <w:rsid w:val="0044483D"/>
    <w:rsid w:val="00444B75"/>
    <w:rsid w:val="00444CE0"/>
    <w:rsid w:val="00444D26"/>
    <w:rsid w:val="00444D41"/>
    <w:rsid w:val="00445777"/>
    <w:rsid w:val="00445CBD"/>
    <w:rsid w:val="00445F32"/>
    <w:rsid w:val="004467F2"/>
    <w:rsid w:val="00446865"/>
    <w:rsid w:val="00446D1B"/>
    <w:rsid w:val="00447CB7"/>
    <w:rsid w:val="00450000"/>
    <w:rsid w:val="0045089A"/>
    <w:rsid w:val="00450C12"/>
    <w:rsid w:val="00450C4B"/>
    <w:rsid w:val="00451280"/>
    <w:rsid w:val="0045128D"/>
    <w:rsid w:val="00451A44"/>
    <w:rsid w:val="00451BAE"/>
    <w:rsid w:val="00451EC6"/>
    <w:rsid w:val="00452023"/>
    <w:rsid w:val="00452A34"/>
    <w:rsid w:val="00452AC4"/>
    <w:rsid w:val="00452D51"/>
    <w:rsid w:val="004534FF"/>
    <w:rsid w:val="00453555"/>
    <w:rsid w:val="0045374D"/>
    <w:rsid w:val="0045377C"/>
    <w:rsid w:val="004541DE"/>
    <w:rsid w:val="00454628"/>
    <w:rsid w:val="0045473C"/>
    <w:rsid w:val="00454BD4"/>
    <w:rsid w:val="00454E8D"/>
    <w:rsid w:val="0045510C"/>
    <w:rsid w:val="0045515D"/>
    <w:rsid w:val="004555E9"/>
    <w:rsid w:val="00455618"/>
    <w:rsid w:val="0045577B"/>
    <w:rsid w:val="00456624"/>
    <w:rsid w:val="00456630"/>
    <w:rsid w:val="0045698F"/>
    <w:rsid w:val="004569CC"/>
    <w:rsid w:val="00456CE3"/>
    <w:rsid w:val="00456CF5"/>
    <w:rsid w:val="00457864"/>
    <w:rsid w:val="004578FA"/>
    <w:rsid w:val="00457C73"/>
    <w:rsid w:val="00460233"/>
    <w:rsid w:val="0046025F"/>
    <w:rsid w:val="004604DB"/>
    <w:rsid w:val="0046073E"/>
    <w:rsid w:val="00460B9C"/>
    <w:rsid w:val="00460DA2"/>
    <w:rsid w:val="00460DCA"/>
    <w:rsid w:val="00460DEA"/>
    <w:rsid w:val="00460EDC"/>
    <w:rsid w:val="0046113E"/>
    <w:rsid w:val="004616D6"/>
    <w:rsid w:val="004618F7"/>
    <w:rsid w:val="00461E0F"/>
    <w:rsid w:val="0046240C"/>
    <w:rsid w:val="004627D3"/>
    <w:rsid w:val="004629BB"/>
    <w:rsid w:val="00462A0D"/>
    <w:rsid w:val="00462A50"/>
    <w:rsid w:val="00462B2A"/>
    <w:rsid w:val="00463A0E"/>
    <w:rsid w:val="00464195"/>
    <w:rsid w:val="00464361"/>
    <w:rsid w:val="004644C7"/>
    <w:rsid w:val="00464601"/>
    <w:rsid w:val="004646E4"/>
    <w:rsid w:val="00464CA9"/>
    <w:rsid w:val="0046503E"/>
    <w:rsid w:val="00465B14"/>
    <w:rsid w:val="00466147"/>
    <w:rsid w:val="00466281"/>
    <w:rsid w:val="0046631C"/>
    <w:rsid w:val="00466603"/>
    <w:rsid w:val="004667C7"/>
    <w:rsid w:val="004671EB"/>
    <w:rsid w:val="00467459"/>
    <w:rsid w:val="00467588"/>
    <w:rsid w:val="004676BB"/>
    <w:rsid w:val="00467713"/>
    <w:rsid w:val="0047035B"/>
    <w:rsid w:val="004708E7"/>
    <w:rsid w:val="00470B7E"/>
    <w:rsid w:val="00470DEE"/>
    <w:rsid w:val="004711A5"/>
    <w:rsid w:val="004712C7"/>
    <w:rsid w:val="00471C95"/>
    <w:rsid w:val="00471E50"/>
    <w:rsid w:val="00472F6A"/>
    <w:rsid w:val="004731B7"/>
    <w:rsid w:val="0047329F"/>
    <w:rsid w:val="00473A38"/>
    <w:rsid w:val="00473CAD"/>
    <w:rsid w:val="00473CBD"/>
    <w:rsid w:val="00474230"/>
    <w:rsid w:val="004743E2"/>
    <w:rsid w:val="0047481A"/>
    <w:rsid w:val="00474BE4"/>
    <w:rsid w:val="00474F61"/>
    <w:rsid w:val="00474FDE"/>
    <w:rsid w:val="00475051"/>
    <w:rsid w:val="0047545F"/>
    <w:rsid w:val="0047547C"/>
    <w:rsid w:val="00476202"/>
    <w:rsid w:val="0047645D"/>
    <w:rsid w:val="00476901"/>
    <w:rsid w:val="00476D51"/>
    <w:rsid w:val="00477646"/>
    <w:rsid w:val="004776A2"/>
    <w:rsid w:val="0047787E"/>
    <w:rsid w:val="00477B52"/>
    <w:rsid w:val="00477B5F"/>
    <w:rsid w:val="00477C83"/>
    <w:rsid w:val="0048000C"/>
    <w:rsid w:val="00480698"/>
    <w:rsid w:val="00480839"/>
    <w:rsid w:val="00480A5C"/>
    <w:rsid w:val="00480A8E"/>
    <w:rsid w:val="00480EAE"/>
    <w:rsid w:val="00481042"/>
    <w:rsid w:val="004816F2"/>
    <w:rsid w:val="0048180A"/>
    <w:rsid w:val="00481EA6"/>
    <w:rsid w:val="004826AE"/>
    <w:rsid w:val="00482E6A"/>
    <w:rsid w:val="00483739"/>
    <w:rsid w:val="004837F2"/>
    <w:rsid w:val="00483955"/>
    <w:rsid w:val="0048489D"/>
    <w:rsid w:val="0048561D"/>
    <w:rsid w:val="004858D7"/>
    <w:rsid w:val="004858FE"/>
    <w:rsid w:val="00485FA4"/>
    <w:rsid w:val="00486A41"/>
    <w:rsid w:val="0048723B"/>
    <w:rsid w:val="004876FA"/>
    <w:rsid w:val="0048779F"/>
    <w:rsid w:val="0048784B"/>
    <w:rsid w:val="004900EF"/>
    <w:rsid w:val="004909F1"/>
    <w:rsid w:val="00490B00"/>
    <w:rsid w:val="00490BE0"/>
    <w:rsid w:val="00490C41"/>
    <w:rsid w:val="0049107D"/>
    <w:rsid w:val="00491777"/>
    <w:rsid w:val="0049187F"/>
    <w:rsid w:val="0049202C"/>
    <w:rsid w:val="0049214F"/>
    <w:rsid w:val="004926F0"/>
    <w:rsid w:val="00492BE6"/>
    <w:rsid w:val="0049316B"/>
    <w:rsid w:val="00493446"/>
    <w:rsid w:val="00493588"/>
    <w:rsid w:val="004935C7"/>
    <w:rsid w:val="00493693"/>
    <w:rsid w:val="00493908"/>
    <w:rsid w:val="00493E7B"/>
    <w:rsid w:val="004940E4"/>
    <w:rsid w:val="00494BF5"/>
    <w:rsid w:val="00494FC6"/>
    <w:rsid w:val="0049666F"/>
    <w:rsid w:val="00496890"/>
    <w:rsid w:val="00496A32"/>
    <w:rsid w:val="00496C8D"/>
    <w:rsid w:val="004977DC"/>
    <w:rsid w:val="00497EDE"/>
    <w:rsid w:val="004A02A9"/>
    <w:rsid w:val="004A044E"/>
    <w:rsid w:val="004A05A2"/>
    <w:rsid w:val="004A0895"/>
    <w:rsid w:val="004A0DB2"/>
    <w:rsid w:val="004A1841"/>
    <w:rsid w:val="004A1FE0"/>
    <w:rsid w:val="004A201C"/>
    <w:rsid w:val="004A21C0"/>
    <w:rsid w:val="004A236B"/>
    <w:rsid w:val="004A2846"/>
    <w:rsid w:val="004A2965"/>
    <w:rsid w:val="004A2AC6"/>
    <w:rsid w:val="004A2B67"/>
    <w:rsid w:val="004A2DD0"/>
    <w:rsid w:val="004A313C"/>
    <w:rsid w:val="004A34D1"/>
    <w:rsid w:val="004A34E5"/>
    <w:rsid w:val="004A357D"/>
    <w:rsid w:val="004A3637"/>
    <w:rsid w:val="004A3AAD"/>
    <w:rsid w:val="004A436B"/>
    <w:rsid w:val="004A48FD"/>
    <w:rsid w:val="004A4BC9"/>
    <w:rsid w:val="004A4C91"/>
    <w:rsid w:val="004A4F14"/>
    <w:rsid w:val="004A5703"/>
    <w:rsid w:val="004A5CA5"/>
    <w:rsid w:val="004A5E18"/>
    <w:rsid w:val="004A6D11"/>
    <w:rsid w:val="004A6EC1"/>
    <w:rsid w:val="004A6EEB"/>
    <w:rsid w:val="004B00E9"/>
    <w:rsid w:val="004B060E"/>
    <w:rsid w:val="004B0727"/>
    <w:rsid w:val="004B0A77"/>
    <w:rsid w:val="004B0EEF"/>
    <w:rsid w:val="004B11B0"/>
    <w:rsid w:val="004B122E"/>
    <w:rsid w:val="004B1341"/>
    <w:rsid w:val="004B1427"/>
    <w:rsid w:val="004B176B"/>
    <w:rsid w:val="004B1874"/>
    <w:rsid w:val="004B2794"/>
    <w:rsid w:val="004B29BA"/>
    <w:rsid w:val="004B2AB4"/>
    <w:rsid w:val="004B2C5F"/>
    <w:rsid w:val="004B2E29"/>
    <w:rsid w:val="004B2F31"/>
    <w:rsid w:val="004B3E73"/>
    <w:rsid w:val="004B4139"/>
    <w:rsid w:val="004B453E"/>
    <w:rsid w:val="004B4FB1"/>
    <w:rsid w:val="004B5BF1"/>
    <w:rsid w:val="004B5E4E"/>
    <w:rsid w:val="004B5FD5"/>
    <w:rsid w:val="004B60E8"/>
    <w:rsid w:val="004B64A8"/>
    <w:rsid w:val="004B6653"/>
    <w:rsid w:val="004B6AAB"/>
    <w:rsid w:val="004B6FBC"/>
    <w:rsid w:val="004B7CAD"/>
    <w:rsid w:val="004B7F51"/>
    <w:rsid w:val="004C03CB"/>
    <w:rsid w:val="004C0A61"/>
    <w:rsid w:val="004C0BAA"/>
    <w:rsid w:val="004C0F99"/>
    <w:rsid w:val="004C17CB"/>
    <w:rsid w:val="004C18BB"/>
    <w:rsid w:val="004C1B98"/>
    <w:rsid w:val="004C2D50"/>
    <w:rsid w:val="004C3E98"/>
    <w:rsid w:val="004C48E5"/>
    <w:rsid w:val="004C4E4A"/>
    <w:rsid w:val="004C50D7"/>
    <w:rsid w:val="004C5125"/>
    <w:rsid w:val="004C5BA7"/>
    <w:rsid w:val="004C63D8"/>
    <w:rsid w:val="004C6427"/>
    <w:rsid w:val="004C6AA4"/>
    <w:rsid w:val="004C6B26"/>
    <w:rsid w:val="004C6BC5"/>
    <w:rsid w:val="004C773E"/>
    <w:rsid w:val="004C7ED0"/>
    <w:rsid w:val="004D0825"/>
    <w:rsid w:val="004D0959"/>
    <w:rsid w:val="004D1025"/>
    <w:rsid w:val="004D15A8"/>
    <w:rsid w:val="004D1605"/>
    <w:rsid w:val="004D1874"/>
    <w:rsid w:val="004D1BB9"/>
    <w:rsid w:val="004D2173"/>
    <w:rsid w:val="004D2535"/>
    <w:rsid w:val="004D2546"/>
    <w:rsid w:val="004D2FFB"/>
    <w:rsid w:val="004D3370"/>
    <w:rsid w:val="004D38B5"/>
    <w:rsid w:val="004D4293"/>
    <w:rsid w:val="004D4385"/>
    <w:rsid w:val="004D481B"/>
    <w:rsid w:val="004D4F38"/>
    <w:rsid w:val="004D4FD9"/>
    <w:rsid w:val="004D5234"/>
    <w:rsid w:val="004D5787"/>
    <w:rsid w:val="004D5B9B"/>
    <w:rsid w:val="004D5C2D"/>
    <w:rsid w:val="004D5FD6"/>
    <w:rsid w:val="004D632C"/>
    <w:rsid w:val="004D64AA"/>
    <w:rsid w:val="004D65AD"/>
    <w:rsid w:val="004D6670"/>
    <w:rsid w:val="004D6828"/>
    <w:rsid w:val="004D70CB"/>
    <w:rsid w:val="004D78EB"/>
    <w:rsid w:val="004E1082"/>
    <w:rsid w:val="004E20F1"/>
    <w:rsid w:val="004E396C"/>
    <w:rsid w:val="004E448C"/>
    <w:rsid w:val="004E45E4"/>
    <w:rsid w:val="004E4B99"/>
    <w:rsid w:val="004E4FDD"/>
    <w:rsid w:val="004E5209"/>
    <w:rsid w:val="004E540A"/>
    <w:rsid w:val="004E561A"/>
    <w:rsid w:val="004E5B38"/>
    <w:rsid w:val="004E5EF3"/>
    <w:rsid w:val="004E61C6"/>
    <w:rsid w:val="004E63DC"/>
    <w:rsid w:val="004E6BC5"/>
    <w:rsid w:val="004E6DCA"/>
    <w:rsid w:val="004E76B1"/>
    <w:rsid w:val="004E793F"/>
    <w:rsid w:val="004E7E55"/>
    <w:rsid w:val="004E7E62"/>
    <w:rsid w:val="004F0003"/>
    <w:rsid w:val="004F0149"/>
    <w:rsid w:val="004F020C"/>
    <w:rsid w:val="004F02C1"/>
    <w:rsid w:val="004F098C"/>
    <w:rsid w:val="004F1038"/>
    <w:rsid w:val="004F14F8"/>
    <w:rsid w:val="004F1C15"/>
    <w:rsid w:val="004F1C24"/>
    <w:rsid w:val="004F1DE1"/>
    <w:rsid w:val="004F1DFA"/>
    <w:rsid w:val="004F239E"/>
    <w:rsid w:val="004F23C1"/>
    <w:rsid w:val="004F2649"/>
    <w:rsid w:val="004F27E2"/>
    <w:rsid w:val="004F2D64"/>
    <w:rsid w:val="004F2DC2"/>
    <w:rsid w:val="004F2FE1"/>
    <w:rsid w:val="004F31C0"/>
    <w:rsid w:val="004F3522"/>
    <w:rsid w:val="004F35B5"/>
    <w:rsid w:val="004F3776"/>
    <w:rsid w:val="004F3937"/>
    <w:rsid w:val="004F3D3F"/>
    <w:rsid w:val="004F452A"/>
    <w:rsid w:val="004F4530"/>
    <w:rsid w:val="004F5EC9"/>
    <w:rsid w:val="004F6510"/>
    <w:rsid w:val="004F6924"/>
    <w:rsid w:val="004F7070"/>
    <w:rsid w:val="004F746E"/>
    <w:rsid w:val="0050043D"/>
    <w:rsid w:val="005007A6"/>
    <w:rsid w:val="005007AA"/>
    <w:rsid w:val="00501228"/>
    <w:rsid w:val="0050142B"/>
    <w:rsid w:val="00501B18"/>
    <w:rsid w:val="00501B29"/>
    <w:rsid w:val="005022E9"/>
    <w:rsid w:val="0050236C"/>
    <w:rsid w:val="00502548"/>
    <w:rsid w:val="0050264B"/>
    <w:rsid w:val="0050271F"/>
    <w:rsid w:val="005028BD"/>
    <w:rsid w:val="00502B0D"/>
    <w:rsid w:val="00502CA0"/>
    <w:rsid w:val="00502E96"/>
    <w:rsid w:val="005030DE"/>
    <w:rsid w:val="005034F8"/>
    <w:rsid w:val="00503515"/>
    <w:rsid w:val="005035BC"/>
    <w:rsid w:val="00503FA6"/>
    <w:rsid w:val="005040DD"/>
    <w:rsid w:val="00504114"/>
    <w:rsid w:val="00504746"/>
    <w:rsid w:val="00504D86"/>
    <w:rsid w:val="00506730"/>
    <w:rsid w:val="00506731"/>
    <w:rsid w:val="005067C7"/>
    <w:rsid w:val="00506E0F"/>
    <w:rsid w:val="00506F58"/>
    <w:rsid w:val="00507392"/>
    <w:rsid w:val="00507636"/>
    <w:rsid w:val="005076FF"/>
    <w:rsid w:val="00507791"/>
    <w:rsid w:val="00507C0E"/>
    <w:rsid w:val="00510487"/>
    <w:rsid w:val="005105A1"/>
    <w:rsid w:val="0051068E"/>
    <w:rsid w:val="005109A4"/>
    <w:rsid w:val="00510C1D"/>
    <w:rsid w:val="0051148E"/>
    <w:rsid w:val="00511610"/>
    <w:rsid w:val="005119E7"/>
    <w:rsid w:val="00511AA0"/>
    <w:rsid w:val="00512089"/>
    <w:rsid w:val="005121D3"/>
    <w:rsid w:val="0051222A"/>
    <w:rsid w:val="0051229D"/>
    <w:rsid w:val="00512760"/>
    <w:rsid w:val="00512830"/>
    <w:rsid w:val="005128BC"/>
    <w:rsid w:val="00512A20"/>
    <w:rsid w:val="00512FF0"/>
    <w:rsid w:val="0051342B"/>
    <w:rsid w:val="00513F7A"/>
    <w:rsid w:val="00514012"/>
    <w:rsid w:val="00514019"/>
    <w:rsid w:val="00514950"/>
    <w:rsid w:val="00514E47"/>
    <w:rsid w:val="005154CA"/>
    <w:rsid w:val="005155CC"/>
    <w:rsid w:val="0051578B"/>
    <w:rsid w:val="0051684D"/>
    <w:rsid w:val="00516A74"/>
    <w:rsid w:val="00516D7A"/>
    <w:rsid w:val="00517046"/>
    <w:rsid w:val="0051732B"/>
    <w:rsid w:val="005179C2"/>
    <w:rsid w:val="005203E7"/>
    <w:rsid w:val="00520463"/>
    <w:rsid w:val="005204B5"/>
    <w:rsid w:val="00520519"/>
    <w:rsid w:val="005206D9"/>
    <w:rsid w:val="005215B3"/>
    <w:rsid w:val="00521668"/>
    <w:rsid w:val="00521B1C"/>
    <w:rsid w:val="00521DCE"/>
    <w:rsid w:val="00522BFA"/>
    <w:rsid w:val="00522CDF"/>
    <w:rsid w:val="00522FCD"/>
    <w:rsid w:val="005242A4"/>
    <w:rsid w:val="00524401"/>
    <w:rsid w:val="0052457E"/>
    <w:rsid w:val="00524693"/>
    <w:rsid w:val="00524E27"/>
    <w:rsid w:val="00525138"/>
    <w:rsid w:val="00526223"/>
    <w:rsid w:val="005262FC"/>
    <w:rsid w:val="0052639B"/>
    <w:rsid w:val="005269FA"/>
    <w:rsid w:val="00526C95"/>
    <w:rsid w:val="00526DA9"/>
    <w:rsid w:val="0052716E"/>
    <w:rsid w:val="00527E5E"/>
    <w:rsid w:val="00527F56"/>
    <w:rsid w:val="00530699"/>
    <w:rsid w:val="00530CF9"/>
    <w:rsid w:val="005310FC"/>
    <w:rsid w:val="005313F1"/>
    <w:rsid w:val="005314D6"/>
    <w:rsid w:val="00531A1A"/>
    <w:rsid w:val="00532B82"/>
    <w:rsid w:val="00533579"/>
    <w:rsid w:val="00533815"/>
    <w:rsid w:val="0053391A"/>
    <w:rsid w:val="005340AA"/>
    <w:rsid w:val="00534B28"/>
    <w:rsid w:val="0053547C"/>
    <w:rsid w:val="00535855"/>
    <w:rsid w:val="00535A43"/>
    <w:rsid w:val="00535D38"/>
    <w:rsid w:val="00535FC7"/>
    <w:rsid w:val="0053615E"/>
    <w:rsid w:val="005366C5"/>
    <w:rsid w:val="005367E4"/>
    <w:rsid w:val="00536898"/>
    <w:rsid w:val="00536BD7"/>
    <w:rsid w:val="00536C76"/>
    <w:rsid w:val="005373A3"/>
    <w:rsid w:val="0053759B"/>
    <w:rsid w:val="0054059E"/>
    <w:rsid w:val="005408F6"/>
    <w:rsid w:val="00540F67"/>
    <w:rsid w:val="0054184B"/>
    <w:rsid w:val="00541DB3"/>
    <w:rsid w:val="00541EC0"/>
    <w:rsid w:val="0054200D"/>
    <w:rsid w:val="005428B2"/>
    <w:rsid w:val="005428E3"/>
    <w:rsid w:val="0054291A"/>
    <w:rsid w:val="00542D35"/>
    <w:rsid w:val="00542EDB"/>
    <w:rsid w:val="00543EC4"/>
    <w:rsid w:val="00543EE0"/>
    <w:rsid w:val="00544AFC"/>
    <w:rsid w:val="00544F80"/>
    <w:rsid w:val="005453B8"/>
    <w:rsid w:val="005469E0"/>
    <w:rsid w:val="005479D5"/>
    <w:rsid w:val="00547BEE"/>
    <w:rsid w:val="00547CDA"/>
    <w:rsid w:val="005506FC"/>
    <w:rsid w:val="00550861"/>
    <w:rsid w:val="005509FD"/>
    <w:rsid w:val="00550A3F"/>
    <w:rsid w:val="00550C31"/>
    <w:rsid w:val="00550C4E"/>
    <w:rsid w:val="00550F4E"/>
    <w:rsid w:val="00551D29"/>
    <w:rsid w:val="00552CCD"/>
    <w:rsid w:val="00553A03"/>
    <w:rsid w:val="00553A15"/>
    <w:rsid w:val="00553D55"/>
    <w:rsid w:val="00553E3F"/>
    <w:rsid w:val="00554387"/>
    <w:rsid w:val="00554D79"/>
    <w:rsid w:val="00554FF2"/>
    <w:rsid w:val="00555079"/>
    <w:rsid w:val="0055540B"/>
    <w:rsid w:val="00555A52"/>
    <w:rsid w:val="00555E3B"/>
    <w:rsid w:val="00555FC8"/>
    <w:rsid w:val="00556261"/>
    <w:rsid w:val="005600BF"/>
    <w:rsid w:val="005607FB"/>
    <w:rsid w:val="0056153D"/>
    <w:rsid w:val="00561C7F"/>
    <w:rsid w:val="005622F3"/>
    <w:rsid w:val="00563100"/>
    <w:rsid w:val="00563C16"/>
    <w:rsid w:val="00563E1C"/>
    <w:rsid w:val="00563F31"/>
    <w:rsid w:val="00563F8D"/>
    <w:rsid w:val="00564290"/>
    <w:rsid w:val="005647B7"/>
    <w:rsid w:val="00565578"/>
    <w:rsid w:val="005656C8"/>
    <w:rsid w:val="00565C60"/>
    <w:rsid w:val="00566BC0"/>
    <w:rsid w:val="00566D97"/>
    <w:rsid w:val="00566FAE"/>
    <w:rsid w:val="0056779A"/>
    <w:rsid w:val="00567AEE"/>
    <w:rsid w:val="00567F7B"/>
    <w:rsid w:val="005704D5"/>
    <w:rsid w:val="005706D6"/>
    <w:rsid w:val="0057093A"/>
    <w:rsid w:val="00570E19"/>
    <w:rsid w:val="00570F25"/>
    <w:rsid w:val="00571099"/>
    <w:rsid w:val="005710DF"/>
    <w:rsid w:val="0057118A"/>
    <w:rsid w:val="005712C6"/>
    <w:rsid w:val="00572BD5"/>
    <w:rsid w:val="00573258"/>
    <w:rsid w:val="00573D94"/>
    <w:rsid w:val="00573E83"/>
    <w:rsid w:val="00573F00"/>
    <w:rsid w:val="0057411A"/>
    <w:rsid w:val="005744DA"/>
    <w:rsid w:val="005748D9"/>
    <w:rsid w:val="00574C5A"/>
    <w:rsid w:val="00574EAC"/>
    <w:rsid w:val="00574F8F"/>
    <w:rsid w:val="0057529C"/>
    <w:rsid w:val="0057599E"/>
    <w:rsid w:val="00575BB8"/>
    <w:rsid w:val="00575CC7"/>
    <w:rsid w:val="00575EFC"/>
    <w:rsid w:val="005762FF"/>
    <w:rsid w:val="00576945"/>
    <w:rsid w:val="00576C82"/>
    <w:rsid w:val="00576D1B"/>
    <w:rsid w:val="005777D0"/>
    <w:rsid w:val="00577B89"/>
    <w:rsid w:val="00577C44"/>
    <w:rsid w:val="00577C6C"/>
    <w:rsid w:val="00577D08"/>
    <w:rsid w:val="00580197"/>
    <w:rsid w:val="005805DE"/>
    <w:rsid w:val="00580893"/>
    <w:rsid w:val="005811F6"/>
    <w:rsid w:val="005812DF"/>
    <w:rsid w:val="00581368"/>
    <w:rsid w:val="00581503"/>
    <w:rsid w:val="0058159C"/>
    <w:rsid w:val="005817B4"/>
    <w:rsid w:val="00582311"/>
    <w:rsid w:val="005823A2"/>
    <w:rsid w:val="00582558"/>
    <w:rsid w:val="00582B27"/>
    <w:rsid w:val="00582CEA"/>
    <w:rsid w:val="00583608"/>
    <w:rsid w:val="0058378C"/>
    <w:rsid w:val="00584896"/>
    <w:rsid w:val="00584F6E"/>
    <w:rsid w:val="00585034"/>
    <w:rsid w:val="00585355"/>
    <w:rsid w:val="0058592A"/>
    <w:rsid w:val="005859BC"/>
    <w:rsid w:val="00585A32"/>
    <w:rsid w:val="00585DB7"/>
    <w:rsid w:val="00585F65"/>
    <w:rsid w:val="005866C4"/>
    <w:rsid w:val="005869C7"/>
    <w:rsid w:val="00586B14"/>
    <w:rsid w:val="0058707E"/>
    <w:rsid w:val="005871DE"/>
    <w:rsid w:val="00587257"/>
    <w:rsid w:val="00587392"/>
    <w:rsid w:val="005875B9"/>
    <w:rsid w:val="005876A7"/>
    <w:rsid w:val="00587758"/>
    <w:rsid w:val="0059020A"/>
    <w:rsid w:val="005911D9"/>
    <w:rsid w:val="0059122D"/>
    <w:rsid w:val="00591327"/>
    <w:rsid w:val="00591EBB"/>
    <w:rsid w:val="005920FB"/>
    <w:rsid w:val="00592512"/>
    <w:rsid w:val="0059251D"/>
    <w:rsid w:val="0059257C"/>
    <w:rsid w:val="0059286A"/>
    <w:rsid w:val="00592AC7"/>
    <w:rsid w:val="00592F21"/>
    <w:rsid w:val="0059393F"/>
    <w:rsid w:val="00593AA3"/>
    <w:rsid w:val="00593B21"/>
    <w:rsid w:val="00593BAD"/>
    <w:rsid w:val="00593E99"/>
    <w:rsid w:val="005942C7"/>
    <w:rsid w:val="0059460E"/>
    <w:rsid w:val="00594C18"/>
    <w:rsid w:val="00594C67"/>
    <w:rsid w:val="00594E93"/>
    <w:rsid w:val="0059523D"/>
    <w:rsid w:val="005959D0"/>
    <w:rsid w:val="00595A14"/>
    <w:rsid w:val="00595C14"/>
    <w:rsid w:val="00595E6A"/>
    <w:rsid w:val="00595E9D"/>
    <w:rsid w:val="005960A7"/>
    <w:rsid w:val="00596534"/>
    <w:rsid w:val="005965FC"/>
    <w:rsid w:val="00596F2E"/>
    <w:rsid w:val="0059711C"/>
    <w:rsid w:val="00597270"/>
    <w:rsid w:val="005974B9"/>
    <w:rsid w:val="0059763D"/>
    <w:rsid w:val="00597A07"/>
    <w:rsid w:val="00597C36"/>
    <w:rsid w:val="005A0103"/>
    <w:rsid w:val="005A0971"/>
    <w:rsid w:val="005A1487"/>
    <w:rsid w:val="005A1B3D"/>
    <w:rsid w:val="005A1F9D"/>
    <w:rsid w:val="005A22F1"/>
    <w:rsid w:val="005A27B3"/>
    <w:rsid w:val="005A27F4"/>
    <w:rsid w:val="005A2C3B"/>
    <w:rsid w:val="005A32C5"/>
    <w:rsid w:val="005A37BC"/>
    <w:rsid w:val="005A39D8"/>
    <w:rsid w:val="005A41B2"/>
    <w:rsid w:val="005A4348"/>
    <w:rsid w:val="005A46B9"/>
    <w:rsid w:val="005A5137"/>
    <w:rsid w:val="005A566C"/>
    <w:rsid w:val="005A578B"/>
    <w:rsid w:val="005A5831"/>
    <w:rsid w:val="005A5E3F"/>
    <w:rsid w:val="005A65A3"/>
    <w:rsid w:val="005A6E19"/>
    <w:rsid w:val="005A6E24"/>
    <w:rsid w:val="005A7341"/>
    <w:rsid w:val="005A76C7"/>
    <w:rsid w:val="005A7948"/>
    <w:rsid w:val="005A7D68"/>
    <w:rsid w:val="005B03E2"/>
    <w:rsid w:val="005B072F"/>
    <w:rsid w:val="005B0ADC"/>
    <w:rsid w:val="005B0C95"/>
    <w:rsid w:val="005B0CAF"/>
    <w:rsid w:val="005B103A"/>
    <w:rsid w:val="005B18A4"/>
    <w:rsid w:val="005B1C36"/>
    <w:rsid w:val="005B2237"/>
    <w:rsid w:val="005B264E"/>
    <w:rsid w:val="005B270E"/>
    <w:rsid w:val="005B2E29"/>
    <w:rsid w:val="005B3407"/>
    <w:rsid w:val="005B36A0"/>
    <w:rsid w:val="005B36EC"/>
    <w:rsid w:val="005B3793"/>
    <w:rsid w:val="005B3BD2"/>
    <w:rsid w:val="005B4350"/>
    <w:rsid w:val="005B56A0"/>
    <w:rsid w:val="005B5895"/>
    <w:rsid w:val="005B5D4D"/>
    <w:rsid w:val="005B6221"/>
    <w:rsid w:val="005B6493"/>
    <w:rsid w:val="005B6988"/>
    <w:rsid w:val="005B72C8"/>
    <w:rsid w:val="005B7552"/>
    <w:rsid w:val="005C0E7E"/>
    <w:rsid w:val="005C1151"/>
    <w:rsid w:val="005C15B9"/>
    <w:rsid w:val="005C1867"/>
    <w:rsid w:val="005C18FC"/>
    <w:rsid w:val="005C1E0B"/>
    <w:rsid w:val="005C1F17"/>
    <w:rsid w:val="005C2046"/>
    <w:rsid w:val="005C22C6"/>
    <w:rsid w:val="005C22FB"/>
    <w:rsid w:val="005C24B8"/>
    <w:rsid w:val="005C273C"/>
    <w:rsid w:val="005C2E78"/>
    <w:rsid w:val="005C32BA"/>
    <w:rsid w:val="005C37B4"/>
    <w:rsid w:val="005C392F"/>
    <w:rsid w:val="005C40AD"/>
    <w:rsid w:val="005C40C6"/>
    <w:rsid w:val="005C48B9"/>
    <w:rsid w:val="005C493C"/>
    <w:rsid w:val="005C4BEB"/>
    <w:rsid w:val="005C57F8"/>
    <w:rsid w:val="005C5BF9"/>
    <w:rsid w:val="005C5CBD"/>
    <w:rsid w:val="005C71AC"/>
    <w:rsid w:val="005C7370"/>
    <w:rsid w:val="005C7550"/>
    <w:rsid w:val="005C75CC"/>
    <w:rsid w:val="005C7A79"/>
    <w:rsid w:val="005D0040"/>
    <w:rsid w:val="005D03A2"/>
    <w:rsid w:val="005D05BC"/>
    <w:rsid w:val="005D0644"/>
    <w:rsid w:val="005D078F"/>
    <w:rsid w:val="005D08F2"/>
    <w:rsid w:val="005D0B40"/>
    <w:rsid w:val="005D0EF4"/>
    <w:rsid w:val="005D17E5"/>
    <w:rsid w:val="005D1909"/>
    <w:rsid w:val="005D1AFA"/>
    <w:rsid w:val="005D1FAA"/>
    <w:rsid w:val="005D25BE"/>
    <w:rsid w:val="005D29DE"/>
    <w:rsid w:val="005D3037"/>
    <w:rsid w:val="005D4211"/>
    <w:rsid w:val="005D45FF"/>
    <w:rsid w:val="005D4685"/>
    <w:rsid w:val="005D46D5"/>
    <w:rsid w:val="005D4FB2"/>
    <w:rsid w:val="005D522E"/>
    <w:rsid w:val="005D58C7"/>
    <w:rsid w:val="005D5C94"/>
    <w:rsid w:val="005D5FC7"/>
    <w:rsid w:val="005D6D52"/>
    <w:rsid w:val="005D6F2D"/>
    <w:rsid w:val="005D702B"/>
    <w:rsid w:val="005D7828"/>
    <w:rsid w:val="005E00FE"/>
    <w:rsid w:val="005E010C"/>
    <w:rsid w:val="005E037A"/>
    <w:rsid w:val="005E05EA"/>
    <w:rsid w:val="005E06E9"/>
    <w:rsid w:val="005E0D76"/>
    <w:rsid w:val="005E1366"/>
    <w:rsid w:val="005E1A25"/>
    <w:rsid w:val="005E1B9C"/>
    <w:rsid w:val="005E1F81"/>
    <w:rsid w:val="005E219A"/>
    <w:rsid w:val="005E2376"/>
    <w:rsid w:val="005E2FE6"/>
    <w:rsid w:val="005E3278"/>
    <w:rsid w:val="005E3EE9"/>
    <w:rsid w:val="005E3FB9"/>
    <w:rsid w:val="005E43AE"/>
    <w:rsid w:val="005E44F2"/>
    <w:rsid w:val="005E4794"/>
    <w:rsid w:val="005E4882"/>
    <w:rsid w:val="005E4F4F"/>
    <w:rsid w:val="005E4FAA"/>
    <w:rsid w:val="005E5140"/>
    <w:rsid w:val="005E52A7"/>
    <w:rsid w:val="005E59D8"/>
    <w:rsid w:val="005E5C87"/>
    <w:rsid w:val="005E5E3A"/>
    <w:rsid w:val="005E5EFF"/>
    <w:rsid w:val="005E6601"/>
    <w:rsid w:val="005E672A"/>
    <w:rsid w:val="005E6774"/>
    <w:rsid w:val="005E6C09"/>
    <w:rsid w:val="005E6C24"/>
    <w:rsid w:val="005E6E43"/>
    <w:rsid w:val="005E6E65"/>
    <w:rsid w:val="005E7241"/>
    <w:rsid w:val="005E754B"/>
    <w:rsid w:val="005E7ED3"/>
    <w:rsid w:val="005F0511"/>
    <w:rsid w:val="005F0951"/>
    <w:rsid w:val="005F0980"/>
    <w:rsid w:val="005F09C3"/>
    <w:rsid w:val="005F0DAB"/>
    <w:rsid w:val="005F0E5B"/>
    <w:rsid w:val="005F1141"/>
    <w:rsid w:val="005F120C"/>
    <w:rsid w:val="005F15BF"/>
    <w:rsid w:val="005F16EF"/>
    <w:rsid w:val="005F1951"/>
    <w:rsid w:val="005F1BB7"/>
    <w:rsid w:val="005F1DD6"/>
    <w:rsid w:val="005F1E74"/>
    <w:rsid w:val="005F1EE7"/>
    <w:rsid w:val="005F2029"/>
    <w:rsid w:val="005F214E"/>
    <w:rsid w:val="005F21DE"/>
    <w:rsid w:val="005F25E0"/>
    <w:rsid w:val="005F27E0"/>
    <w:rsid w:val="005F2820"/>
    <w:rsid w:val="005F282B"/>
    <w:rsid w:val="005F2A7B"/>
    <w:rsid w:val="005F3612"/>
    <w:rsid w:val="005F383F"/>
    <w:rsid w:val="005F3AD7"/>
    <w:rsid w:val="005F3E30"/>
    <w:rsid w:val="005F3E9C"/>
    <w:rsid w:val="005F43CA"/>
    <w:rsid w:val="005F4813"/>
    <w:rsid w:val="005F4B87"/>
    <w:rsid w:val="005F4BCA"/>
    <w:rsid w:val="005F504C"/>
    <w:rsid w:val="005F50F0"/>
    <w:rsid w:val="005F53D7"/>
    <w:rsid w:val="005F5A4A"/>
    <w:rsid w:val="005F5A58"/>
    <w:rsid w:val="005F5EEE"/>
    <w:rsid w:val="005F62DC"/>
    <w:rsid w:val="005F63EF"/>
    <w:rsid w:val="005F74B8"/>
    <w:rsid w:val="005F76F5"/>
    <w:rsid w:val="005F7996"/>
    <w:rsid w:val="00600519"/>
    <w:rsid w:val="00600687"/>
    <w:rsid w:val="006008E0"/>
    <w:rsid w:val="00601941"/>
    <w:rsid w:val="00601C0E"/>
    <w:rsid w:val="00601F89"/>
    <w:rsid w:val="006024B1"/>
    <w:rsid w:val="0060276A"/>
    <w:rsid w:val="00602FA3"/>
    <w:rsid w:val="0060343E"/>
    <w:rsid w:val="006035BC"/>
    <w:rsid w:val="00603707"/>
    <w:rsid w:val="00605479"/>
    <w:rsid w:val="006056EA"/>
    <w:rsid w:val="0060590B"/>
    <w:rsid w:val="00605C53"/>
    <w:rsid w:val="0060627F"/>
    <w:rsid w:val="006062D0"/>
    <w:rsid w:val="00606EB8"/>
    <w:rsid w:val="00607310"/>
    <w:rsid w:val="0060789A"/>
    <w:rsid w:val="00607FCB"/>
    <w:rsid w:val="00607FE8"/>
    <w:rsid w:val="006100D7"/>
    <w:rsid w:val="0061011C"/>
    <w:rsid w:val="006101D7"/>
    <w:rsid w:val="00611191"/>
    <w:rsid w:val="0061120B"/>
    <w:rsid w:val="0061161D"/>
    <w:rsid w:val="0061163E"/>
    <w:rsid w:val="006116F0"/>
    <w:rsid w:val="0061175F"/>
    <w:rsid w:val="00611FFF"/>
    <w:rsid w:val="006126A9"/>
    <w:rsid w:val="00612C81"/>
    <w:rsid w:val="00612E9A"/>
    <w:rsid w:val="00613DE1"/>
    <w:rsid w:val="00614568"/>
    <w:rsid w:val="00614BAD"/>
    <w:rsid w:val="00614C0C"/>
    <w:rsid w:val="00614D77"/>
    <w:rsid w:val="00614EDF"/>
    <w:rsid w:val="00614F36"/>
    <w:rsid w:val="00615178"/>
    <w:rsid w:val="006153E6"/>
    <w:rsid w:val="00615E09"/>
    <w:rsid w:val="00615E64"/>
    <w:rsid w:val="006160B3"/>
    <w:rsid w:val="0061624E"/>
    <w:rsid w:val="0061625D"/>
    <w:rsid w:val="006165F0"/>
    <w:rsid w:val="00616ABB"/>
    <w:rsid w:val="00616B48"/>
    <w:rsid w:val="00616B93"/>
    <w:rsid w:val="00617BBC"/>
    <w:rsid w:val="00617DCB"/>
    <w:rsid w:val="00620078"/>
    <w:rsid w:val="00620742"/>
    <w:rsid w:val="006208AC"/>
    <w:rsid w:val="00620B2F"/>
    <w:rsid w:val="00622B9A"/>
    <w:rsid w:val="00622C39"/>
    <w:rsid w:val="00622F6B"/>
    <w:rsid w:val="006239E7"/>
    <w:rsid w:val="00623BF6"/>
    <w:rsid w:val="00623E8A"/>
    <w:rsid w:val="00625A06"/>
    <w:rsid w:val="00625B01"/>
    <w:rsid w:val="006262FD"/>
    <w:rsid w:val="00626860"/>
    <w:rsid w:val="00626888"/>
    <w:rsid w:val="00626A4A"/>
    <w:rsid w:val="00626C96"/>
    <w:rsid w:val="00626DAE"/>
    <w:rsid w:val="00627002"/>
    <w:rsid w:val="0062727E"/>
    <w:rsid w:val="00630444"/>
    <w:rsid w:val="00630A1C"/>
    <w:rsid w:val="00630A34"/>
    <w:rsid w:val="00630BC0"/>
    <w:rsid w:val="00630C07"/>
    <w:rsid w:val="006311D6"/>
    <w:rsid w:val="006314AB"/>
    <w:rsid w:val="006319DE"/>
    <w:rsid w:val="00632302"/>
    <w:rsid w:val="006325FF"/>
    <w:rsid w:val="00632B0C"/>
    <w:rsid w:val="00632B3E"/>
    <w:rsid w:val="00632FC8"/>
    <w:rsid w:val="00633549"/>
    <w:rsid w:val="006335F7"/>
    <w:rsid w:val="006337BC"/>
    <w:rsid w:val="0063385E"/>
    <w:rsid w:val="00633CE1"/>
    <w:rsid w:val="006352A8"/>
    <w:rsid w:val="006354B7"/>
    <w:rsid w:val="0063573B"/>
    <w:rsid w:val="0063598B"/>
    <w:rsid w:val="00635DFB"/>
    <w:rsid w:val="00635F33"/>
    <w:rsid w:val="00637105"/>
    <w:rsid w:val="006372CE"/>
    <w:rsid w:val="006376AC"/>
    <w:rsid w:val="006376CC"/>
    <w:rsid w:val="00637799"/>
    <w:rsid w:val="006378EB"/>
    <w:rsid w:val="00637A3B"/>
    <w:rsid w:val="00637C3E"/>
    <w:rsid w:val="00637F8B"/>
    <w:rsid w:val="00640634"/>
    <w:rsid w:val="00640965"/>
    <w:rsid w:val="00640B2C"/>
    <w:rsid w:val="00640BB6"/>
    <w:rsid w:val="00641111"/>
    <w:rsid w:val="006416EF"/>
    <w:rsid w:val="00641C41"/>
    <w:rsid w:val="00642442"/>
    <w:rsid w:val="0064247C"/>
    <w:rsid w:val="00642AA7"/>
    <w:rsid w:val="00642BB4"/>
    <w:rsid w:val="00642DD0"/>
    <w:rsid w:val="00642EA2"/>
    <w:rsid w:val="006438F2"/>
    <w:rsid w:val="0064407F"/>
    <w:rsid w:val="00644616"/>
    <w:rsid w:val="006451E8"/>
    <w:rsid w:val="00645417"/>
    <w:rsid w:val="006455D9"/>
    <w:rsid w:val="0064568A"/>
    <w:rsid w:val="00645D2F"/>
    <w:rsid w:val="00646052"/>
    <w:rsid w:val="00646646"/>
    <w:rsid w:val="00646AC4"/>
    <w:rsid w:val="006470E3"/>
    <w:rsid w:val="00647150"/>
    <w:rsid w:val="006472EB"/>
    <w:rsid w:val="006473D3"/>
    <w:rsid w:val="006476C4"/>
    <w:rsid w:val="006478CB"/>
    <w:rsid w:val="00650838"/>
    <w:rsid w:val="00650910"/>
    <w:rsid w:val="00650A66"/>
    <w:rsid w:val="00650CC6"/>
    <w:rsid w:val="00650D5A"/>
    <w:rsid w:val="00650DF5"/>
    <w:rsid w:val="00650FBC"/>
    <w:rsid w:val="00651C1C"/>
    <w:rsid w:val="00651FA6"/>
    <w:rsid w:val="006520D5"/>
    <w:rsid w:val="00652D64"/>
    <w:rsid w:val="00652FD9"/>
    <w:rsid w:val="006533EA"/>
    <w:rsid w:val="00653593"/>
    <w:rsid w:val="00653779"/>
    <w:rsid w:val="006537B6"/>
    <w:rsid w:val="00653CA2"/>
    <w:rsid w:val="00654B2C"/>
    <w:rsid w:val="00654D13"/>
    <w:rsid w:val="006558CA"/>
    <w:rsid w:val="00655F6A"/>
    <w:rsid w:val="0065630D"/>
    <w:rsid w:val="00656681"/>
    <w:rsid w:val="006569C3"/>
    <w:rsid w:val="006569FF"/>
    <w:rsid w:val="00656A3B"/>
    <w:rsid w:val="00656A93"/>
    <w:rsid w:val="006570C0"/>
    <w:rsid w:val="00657A09"/>
    <w:rsid w:val="00657C29"/>
    <w:rsid w:val="00657D7F"/>
    <w:rsid w:val="00657F9B"/>
    <w:rsid w:val="00660104"/>
    <w:rsid w:val="0066022B"/>
    <w:rsid w:val="006606C2"/>
    <w:rsid w:val="006608DD"/>
    <w:rsid w:val="00660D68"/>
    <w:rsid w:val="00661D18"/>
    <w:rsid w:val="006630CA"/>
    <w:rsid w:val="00663222"/>
    <w:rsid w:val="006639B3"/>
    <w:rsid w:val="00663A06"/>
    <w:rsid w:val="00663CC9"/>
    <w:rsid w:val="00663ED0"/>
    <w:rsid w:val="00663F07"/>
    <w:rsid w:val="00664780"/>
    <w:rsid w:val="00664EA4"/>
    <w:rsid w:val="00664F14"/>
    <w:rsid w:val="00665115"/>
    <w:rsid w:val="0066569C"/>
    <w:rsid w:val="006658C0"/>
    <w:rsid w:val="00665AD0"/>
    <w:rsid w:val="00665BDF"/>
    <w:rsid w:val="00666473"/>
    <w:rsid w:val="006665CA"/>
    <w:rsid w:val="006666B6"/>
    <w:rsid w:val="00666AD6"/>
    <w:rsid w:val="00666CB8"/>
    <w:rsid w:val="00666CC8"/>
    <w:rsid w:val="00667D27"/>
    <w:rsid w:val="00670072"/>
    <w:rsid w:val="006710D5"/>
    <w:rsid w:val="00671476"/>
    <w:rsid w:val="0067157B"/>
    <w:rsid w:val="00671AC0"/>
    <w:rsid w:val="00672B8F"/>
    <w:rsid w:val="00673EF9"/>
    <w:rsid w:val="006742AB"/>
    <w:rsid w:val="0067437B"/>
    <w:rsid w:val="006745D5"/>
    <w:rsid w:val="006747B7"/>
    <w:rsid w:val="00674CD0"/>
    <w:rsid w:val="00674E22"/>
    <w:rsid w:val="006751BE"/>
    <w:rsid w:val="00675AE9"/>
    <w:rsid w:val="00675F80"/>
    <w:rsid w:val="0067649B"/>
    <w:rsid w:val="006766B9"/>
    <w:rsid w:val="00676779"/>
    <w:rsid w:val="00676821"/>
    <w:rsid w:val="0067686B"/>
    <w:rsid w:val="006768FC"/>
    <w:rsid w:val="0067698C"/>
    <w:rsid w:val="006769BF"/>
    <w:rsid w:val="00676EAF"/>
    <w:rsid w:val="00677612"/>
    <w:rsid w:val="00677DC1"/>
    <w:rsid w:val="006811B1"/>
    <w:rsid w:val="006812E7"/>
    <w:rsid w:val="00681BD8"/>
    <w:rsid w:val="00681E34"/>
    <w:rsid w:val="006825DD"/>
    <w:rsid w:val="006825EB"/>
    <w:rsid w:val="00682C2E"/>
    <w:rsid w:val="00682CE9"/>
    <w:rsid w:val="00683139"/>
    <w:rsid w:val="006831F4"/>
    <w:rsid w:val="00683B6A"/>
    <w:rsid w:val="00683E9B"/>
    <w:rsid w:val="006840DF"/>
    <w:rsid w:val="006842B9"/>
    <w:rsid w:val="00684516"/>
    <w:rsid w:val="00684519"/>
    <w:rsid w:val="00684533"/>
    <w:rsid w:val="00684728"/>
    <w:rsid w:val="00684730"/>
    <w:rsid w:val="00684905"/>
    <w:rsid w:val="00684E95"/>
    <w:rsid w:val="006854FC"/>
    <w:rsid w:val="00685EC1"/>
    <w:rsid w:val="00686341"/>
    <w:rsid w:val="00686CD3"/>
    <w:rsid w:val="00686F00"/>
    <w:rsid w:val="006870EC"/>
    <w:rsid w:val="00687B79"/>
    <w:rsid w:val="00687F86"/>
    <w:rsid w:val="0069049E"/>
    <w:rsid w:val="00690688"/>
    <w:rsid w:val="0069097F"/>
    <w:rsid w:val="006909DE"/>
    <w:rsid w:val="006911C0"/>
    <w:rsid w:val="006912AD"/>
    <w:rsid w:val="006913C4"/>
    <w:rsid w:val="00691674"/>
    <w:rsid w:val="00691864"/>
    <w:rsid w:val="0069252F"/>
    <w:rsid w:val="00692D49"/>
    <w:rsid w:val="00692DD5"/>
    <w:rsid w:val="0069300C"/>
    <w:rsid w:val="00693166"/>
    <w:rsid w:val="00693210"/>
    <w:rsid w:val="00693589"/>
    <w:rsid w:val="006948EF"/>
    <w:rsid w:val="00694996"/>
    <w:rsid w:val="00694B0F"/>
    <w:rsid w:val="00694D41"/>
    <w:rsid w:val="006952FC"/>
    <w:rsid w:val="006956ED"/>
    <w:rsid w:val="006959DE"/>
    <w:rsid w:val="00695A4B"/>
    <w:rsid w:val="00695C7D"/>
    <w:rsid w:val="00695FED"/>
    <w:rsid w:val="00696156"/>
    <w:rsid w:val="0069624D"/>
    <w:rsid w:val="00696821"/>
    <w:rsid w:val="00696C5B"/>
    <w:rsid w:val="00696E7B"/>
    <w:rsid w:val="00697107"/>
    <w:rsid w:val="0069753D"/>
    <w:rsid w:val="006A03E7"/>
    <w:rsid w:val="006A0865"/>
    <w:rsid w:val="006A0D23"/>
    <w:rsid w:val="006A1392"/>
    <w:rsid w:val="006A15CF"/>
    <w:rsid w:val="006A17DF"/>
    <w:rsid w:val="006A1D33"/>
    <w:rsid w:val="006A1F4D"/>
    <w:rsid w:val="006A2356"/>
    <w:rsid w:val="006A2683"/>
    <w:rsid w:val="006A2CA9"/>
    <w:rsid w:val="006A31F1"/>
    <w:rsid w:val="006A3FCC"/>
    <w:rsid w:val="006A3FDA"/>
    <w:rsid w:val="006A4A6B"/>
    <w:rsid w:val="006A4AB9"/>
    <w:rsid w:val="006A4E09"/>
    <w:rsid w:val="006A4E7C"/>
    <w:rsid w:val="006A5328"/>
    <w:rsid w:val="006A54BB"/>
    <w:rsid w:val="006A5B11"/>
    <w:rsid w:val="006A61B6"/>
    <w:rsid w:val="006A694B"/>
    <w:rsid w:val="006A6A71"/>
    <w:rsid w:val="006A6C83"/>
    <w:rsid w:val="006A6CF9"/>
    <w:rsid w:val="006A6F29"/>
    <w:rsid w:val="006A75C4"/>
    <w:rsid w:val="006A7F30"/>
    <w:rsid w:val="006B07E8"/>
    <w:rsid w:val="006B0960"/>
    <w:rsid w:val="006B0A8E"/>
    <w:rsid w:val="006B0ACB"/>
    <w:rsid w:val="006B17CA"/>
    <w:rsid w:val="006B1A9A"/>
    <w:rsid w:val="006B1B66"/>
    <w:rsid w:val="006B1BA3"/>
    <w:rsid w:val="006B1F1B"/>
    <w:rsid w:val="006B25B9"/>
    <w:rsid w:val="006B2C8D"/>
    <w:rsid w:val="006B2D78"/>
    <w:rsid w:val="006B2E96"/>
    <w:rsid w:val="006B3639"/>
    <w:rsid w:val="006B3C47"/>
    <w:rsid w:val="006B3CF5"/>
    <w:rsid w:val="006B3D27"/>
    <w:rsid w:val="006B4659"/>
    <w:rsid w:val="006B479C"/>
    <w:rsid w:val="006B4FE0"/>
    <w:rsid w:val="006B51D4"/>
    <w:rsid w:val="006B529D"/>
    <w:rsid w:val="006B556B"/>
    <w:rsid w:val="006B5A44"/>
    <w:rsid w:val="006B5D1C"/>
    <w:rsid w:val="006B5FDD"/>
    <w:rsid w:val="006B68C4"/>
    <w:rsid w:val="006B724D"/>
    <w:rsid w:val="006B726C"/>
    <w:rsid w:val="006B758C"/>
    <w:rsid w:val="006B7A0C"/>
    <w:rsid w:val="006B7A54"/>
    <w:rsid w:val="006B7B01"/>
    <w:rsid w:val="006B7D99"/>
    <w:rsid w:val="006C03A7"/>
    <w:rsid w:val="006C0E3E"/>
    <w:rsid w:val="006C102F"/>
    <w:rsid w:val="006C1786"/>
    <w:rsid w:val="006C1B0E"/>
    <w:rsid w:val="006C20BB"/>
    <w:rsid w:val="006C3117"/>
    <w:rsid w:val="006C3AAA"/>
    <w:rsid w:val="006C44A2"/>
    <w:rsid w:val="006C47F9"/>
    <w:rsid w:val="006C488B"/>
    <w:rsid w:val="006C5504"/>
    <w:rsid w:val="006C5702"/>
    <w:rsid w:val="006C60D0"/>
    <w:rsid w:val="006C60F1"/>
    <w:rsid w:val="006C6514"/>
    <w:rsid w:val="006C66C3"/>
    <w:rsid w:val="006C676E"/>
    <w:rsid w:val="006C6A85"/>
    <w:rsid w:val="006C6A8D"/>
    <w:rsid w:val="006C6C8D"/>
    <w:rsid w:val="006C6FD5"/>
    <w:rsid w:val="006C7710"/>
    <w:rsid w:val="006C7928"/>
    <w:rsid w:val="006C7FF1"/>
    <w:rsid w:val="006D0103"/>
    <w:rsid w:val="006D0157"/>
    <w:rsid w:val="006D01B5"/>
    <w:rsid w:val="006D0724"/>
    <w:rsid w:val="006D072E"/>
    <w:rsid w:val="006D0DEF"/>
    <w:rsid w:val="006D11FA"/>
    <w:rsid w:val="006D1679"/>
    <w:rsid w:val="006D1CA3"/>
    <w:rsid w:val="006D242E"/>
    <w:rsid w:val="006D25BC"/>
    <w:rsid w:val="006D2708"/>
    <w:rsid w:val="006D28C7"/>
    <w:rsid w:val="006D2B2B"/>
    <w:rsid w:val="006D31F9"/>
    <w:rsid w:val="006D378A"/>
    <w:rsid w:val="006D43EA"/>
    <w:rsid w:val="006D4502"/>
    <w:rsid w:val="006D4516"/>
    <w:rsid w:val="006D49AA"/>
    <w:rsid w:val="006D4A53"/>
    <w:rsid w:val="006D4C78"/>
    <w:rsid w:val="006D4D08"/>
    <w:rsid w:val="006D4E0F"/>
    <w:rsid w:val="006D4FAE"/>
    <w:rsid w:val="006D5C1A"/>
    <w:rsid w:val="006D6775"/>
    <w:rsid w:val="006D696D"/>
    <w:rsid w:val="006D6C02"/>
    <w:rsid w:val="006D6C04"/>
    <w:rsid w:val="006D6DC9"/>
    <w:rsid w:val="006D7331"/>
    <w:rsid w:val="006D745D"/>
    <w:rsid w:val="006D766F"/>
    <w:rsid w:val="006D7710"/>
    <w:rsid w:val="006D7E1B"/>
    <w:rsid w:val="006E007A"/>
    <w:rsid w:val="006E0DDF"/>
    <w:rsid w:val="006E10ED"/>
    <w:rsid w:val="006E13F3"/>
    <w:rsid w:val="006E14BF"/>
    <w:rsid w:val="006E1546"/>
    <w:rsid w:val="006E188B"/>
    <w:rsid w:val="006E18FE"/>
    <w:rsid w:val="006E1BD9"/>
    <w:rsid w:val="006E1E61"/>
    <w:rsid w:val="006E231B"/>
    <w:rsid w:val="006E247E"/>
    <w:rsid w:val="006E24F3"/>
    <w:rsid w:val="006E271B"/>
    <w:rsid w:val="006E28B6"/>
    <w:rsid w:val="006E29D8"/>
    <w:rsid w:val="006E2BEA"/>
    <w:rsid w:val="006E3130"/>
    <w:rsid w:val="006E341D"/>
    <w:rsid w:val="006E3551"/>
    <w:rsid w:val="006E40CF"/>
    <w:rsid w:val="006E46EB"/>
    <w:rsid w:val="006E4952"/>
    <w:rsid w:val="006E4A64"/>
    <w:rsid w:val="006E4EB4"/>
    <w:rsid w:val="006E4F2F"/>
    <w:rsid w:val="006E55B7"/>
    <w:rsid w:val="006E5C0F"/>
    <w:rsid w:val="006E6619"/>
    <w:rsid w:val="006E71FB"/>
    <w:rsid w:val="006E772C"/>
    <w:rsid w:val="006E788B"/>
    <w:rsid w:val="006E7EBB"/>
    <w:rsid w:val="006F006C"/>
    <w:rsid w:val="006F05BA"/>
    <w:rsid w:val="006F07DB"/>
    <w:rsid w:val="006F0AB2"/>
    <w:rsid w:val="006F0C5A"/>
    <w:rsid w:val="006F0CEB"/>
    <w:rsid w:val="006F1384"/>
    <w:rsid w:val="006F182B"/>
    <w:rsid w:val="006F19A5"/>
    <w:rsid w:val="006F1AF9"/>
    <w:rsid w:val="006F21BB"/>
    <w:rsid w:val="006F2B43"/>
    <w:rsid w:val="006F3242"/>
    <w:rsid w:val="006F3821"/>
    <w:rsid w:val="006F3969"/>
    <w:rsid w:val="006F4A9A"/>
    <w:rsid w:val="006F5232"/>
    <w:rsid w:val="006F5875"/>
    <w:rsid w:val="006F6CCA"/>
    <w:rsid w:val="006F7047"/>
    <w:rsid w:val="006F7465"/>
    <w:rsid w:val="006F76A8"/>
    <w:rsid w:val="006F7932"/>
    <w:rsid w:val="006F79D9"/>
    <w:rsid w:val="00700432"/>
    <w:rsid w:val="0070056E"/>
    <w:rsid w:val="007005E7"/>
    <w:rsid w:val="00700869"/>
    <w:rsid w:val="007009B5"/>
    <w:rsid w:val="0070154D"/>
    <w:rsid w:val="00701855"/>
    <w:rsid w:val="0070195D"/>
    <w:rsid w:val="007020C5"/>
    <w:rsid w:val="007022A5"/>
    <w:rsid w:val="0070251F"/>
    <w:rsid w:val="00702621"/>
    <w:rsid w:val="007032CF"/>
    <w:rsid w:val="0070354C"/>
    <w:rsid w:val="00703C6E"/>
    <w:rsid w:val="00703F28"/>
    <w:rsid w:val="007042DF"/>
    <w:rsid w:val="007045A9"/>
    <w:rsid w:val="00704923"/>
    <w:rsid w:val="00704F9A"/>
    <w:rsid w:val="0070505E"/>
    <w:rsid w:val="007050A2"/>
    <w:rsid w:val="007054D4"/>
    <w:rsid w:val="007056DF"/>
    <w:rsid w:val="00705A8E"/>
    <w:rsid w:val="00705AB3"/>
    <w:rsid w:val="00705B43"/>
    <w:rsid w:val="00705C0F"/>
    <w:rsid w:val="00705E7E"/>
    <w:rsid w:val="00705EE3"/>
    <w:rsid w:val="00705FD0"/>
    <w:rsid w:val="00706016"/>
    <w:rsid w:val="007061EE"/>
    <w:rsid w:val="00706EA6"/>
    <w:rsid w:val="00707391"/>
    <w:rsid w:val="00707F6F"/>
    <w:rsid w:val="007100B4"/>
    <w:rsid w:val="0071016C"/>
    <w:rsid w:val="007101CC"/>
    <w:rsid w:val="0071032E"/>
    <w:rsid w:val="00710CF4"/>
    <w:rsid w:val="00711B9C"/>
    <w:rsid w:val="00711E5E"/>
    <w:rsid w:val="00712054"/>
    <w:rsid w:val="007127AD"/>
    <w:rsid w:val="007128C4"/>
    <w:rsid w:val="00712DC5"/>
    <w:rsid w:val="00712DFB"/>
    <w:rsid w:val="00713287"/>
    <w:rsid w:val="00713968"/>
    <w:rsid w:val="00713CCB"/>
    <w:rsid w:val="0071429A"/>
    <w:rsid w:val="00714558"/>
    <w:rsid w:val="00714897"/>
    <w:rsid w:val="0071493D"/>
    <w:rsid w:val="00714ED4"/>
    <w:rsid w:val="00715227"/>
    <w:rsid w:val="007157D4"/>
    <w:rsid w:val="00715A48"/>
    <w:rsid w:val="0071621D"/>
    <w:rsid w:val="007162B7"/>
    <w:rsid w:val="0071655D"/>
    <w:rsid w:val="00716571"/>
    <w:rsid w:val="00716639"/>
    <w:rsid w:val="00716852"/>
    <w:rsid w:val="00716932"/>
    <w:rsid w:val="00716A6B"/>
    <w:rsid w:val="00716FB1"/>
    <w:rsid w:val="007175CB"/>
    <w:rsid w:val="00720047"/>
    <w:rsid w:val="00720183"/>
    <w:rsid w:val="007202F3"/>
    <w:rsid w:val="007208F7"/>
    <w:rsid w:val="00720B0F"/>
    <w:rsid w:val="00720C32"/>
    <w:rsid w:val="00720CA2"/>
    <w:rsid w:val="00720FBB"/>
    <w:rsid w:val="00721028"/>
    <w:rsid w:val="0072119C"/>
    <w:rsid w:val="007213DA"/>
    <w:rsid w:val="0072150C"/>
    <w:rsid w:val="007217D7"/>
    <w:rsid w:val="0072186A"/>
    <w:rsid w:val="00721E26"/>
    <w:rsid w:val="00722092"/>
    <w:rsid w:val="00722252"/>
    <w:rsid w:val="007222AF"/>
    <w:rsid w:val="00722684"/>
    <w:rsid w:val="00722EA2"/>
    <w:rsid w:val="007231C9"/>
    <w:rsid w:val="00723899"/>
    <w:rsid w:val="00723962"/>
    <w:rsid w:val="00723985"/>
    <w:rsid w:val="00723AB1"/>
    <w:rsid w:val="00724463"/>
    <w:rsid w:val="00724971"/>
    <w:rsid w:val="00725D1C"/>
    <w:rsid w:val="00725DBB"/>
    <w:rsid w:val="0072620D"/>
    <w:rsid w:val="00726545"/>
    <w:rsid w:val="00726555"/>
    <w:rsid w:val="007265F5"/>
    <w:rsid w:val="00726B06"/>
    <w:rsid w:val="007274E4"/>
    <w:rsid w:val="0072756C"/>
    <w:rsid w:val="00727946"/>
    <w:rsid w:val="007304A6"/>
    <w:rsid w:val="00730655"/>
    <w:rsid w:val="007306E1"/>
    <w:rsid w:val="00730A89"/>
    <w:rsid w:val="00731A5D"/>
    <w:rsid w:val="00731A7B"/>
    <w:rsid w:val="00731AD9"/>
    <w:rsid w:val="00731BE7"/>
    <w:rsid w:val="00731E78"/>
    <w:rsid w:val="00734040"/>
    <w:rsid w:val="00734306"/>
    <w:rsid w:val="00734948"/>
    <w:rsid w:val="00734A29"/>
    <w:rsid w:val="0073518B"/>
    <w:rsid w:val="00735873"/>
    <w:rsid w:val="0073597A"/>
    <w:rsid w:val="00736137"/>
    <w:rsid w:val="007363AB"/>
    <w:rsid w:val="00736A46"/>
    <w:rsid w:val="007377F6"/>
    <w:rsid w:val="00737825"/>
    <w:rsid w:val="0073786C"/>
    <w:rsid w:val="007379A5"/>
    <w:rsid w:val="00737A6C"/>
    <w:rsid w:val="00737E1A"/>
    <w:rsid w:val="0074041D"/>
    <w:rsid w:val="00740928"/>
    <w:rsid w:val="00740EB7"/>
    <w:rsid w:val="007410EB"/>
    <w:rsid w:val="007413E8"/>
    <w:rsid w:val="007413FE"/>
    <w:rsid w:val="00741F40"/>
    <w:rsid w:val="007421F5"/>
    <w:rsid w:val="00742C85"/>
    <w:rsid w:val="007432F4"/>
    <w:rsid w:val="00743582"/>
    <w:rsid w:val="00743A91"/>
    <w:rsid w:val="0074428F"/>
    <w:rsid w:val="007442E7"/>
    <w:rsid w:val="007443AD"/>
    <w:rsid w:val="00744805"/>
    <w:rsid w:val="00744E88"/>
    <w:rsid w:val="00745189"/>
    <w:rsid w:val="007451DC"/>
    <w:rsid w:val="00745596"/>
    <w:rsid w:val="0074561B"/>
    <w:rsid w:val="00745B1B"/>
    <w:rsid w:val="00745EF8"/>
    <w:rsid w:val="0074626C"/>
    <w:rsid w:val="00746567"/>
    <w:rsid w:val="007467D0"/>
    <w:rsid w:val="007468FF"/>
    <w:rsid w:val="00746C30"/>
    <w:rsid w:val="00747EDB"/>
    <w:rsid w:val="00750239"/>
    <w:rsid w:val="0075052D"/>
    <w:rsid w:val="007509AA"/>
    <w:rsid w:val="00750D7E"/>
    <w:rsid w:val="00750F28"/>
    <w:rsid w:val="0075168E"/>
    <w:rsid w:val="007519C9"/>
    <w:rsid w:val="00751AD0"/>
    <w:rsid w:val="00751B88"/>
    <w:rsid w:val="0075254D"/>
    <w:rsid w:val="0075263F"/>
    <w:rsid w:val="00752696"/>
    <w:rsid w:val="007529B3"/>
    <w:rsid w:val="00752EFC"/>
    <w:rsid w:val="00753049"/>
    <w:rsid w:val="00753677"/>
    <w:rsid w:val="0075369E"/>
    <w:rsid w:val="00753CDD"/>
    <w:rsid w:val="00754D62"/>
    <w:rsid w:val="00755299"/>
    <w:rsid w:val="00755350"/>
    <w:rsid w:val="00755EDC"/>
    <w:rsid w:val="00755FC4"/>
    <w:rsid w:val="0075648C"/>
    <w:rsid w:val="007566CB"/>
    <w:rsid w:val="007569B2"/>
    <w:rsid w:val="007569B5"/>
    <w:rsid w:val="007569EE"/>
    <w:rsid w:val="007572A6"/>
    <w:rsid w:val="0075797B"/>
    <w:rsid w:val="00757F56"/>
    <w:rsid w:val="00757F88"/>
    <w:rsid w:val="00760170"/>
    <w:rsid w:val="007607D6"/>
    <w:rsid w:val="00760EEC"/>
    <w:rsid w:val="00761223"/>
    <w:rsid w:val="0076150B"/>
    <w:rsid w:val="00761C10"/>
    <w:rsid w:val="00761CE7"/>
    <w:rsid w:val="00761E2A"/>
    <w:rsid w:val="007623B8"/>
    <w:rsid w:val="00762A48"/>
    <w:rsid w:val="0076340C"/>
    <w:rsid w:val="00763C18"/>
    <w:rsid w:val="007643AF"/>
    <w:rsid w:val="00764551"/>
    <w:rsid w:val="00764B5C"/>
    <w:rsid w:val="00764B6C"/>
    <w:rsid w:val="00764CF1"/>
    <w:rsid w:val="0076560E"/>
    <w:rsid w:val="00765CBC"/>
    <w:rsid w:val="00765E53"/>
    <w:rsid w:val="00766860"/>
    <w:rsid w:val="007674DA"/>
    <w:rsid w:val="007676E2"/>
    <w:rsid w:val="007677EC"/>
    <w:rsid w:val="00767A2E"/>
    <w:rsid w:val="00767B1E"/>
    <w:rsid w:val="00767F8D"/>
    <w:rsid w:val="00767FF4"/>
    <w:rsid w:val="00770A15"/>
    <w:rsid w:val="00770C3A"/>
    <w:rsid w:val="00770D04"/>
    <w:rsid w:val="00770D2C"/>
    <w:rsid w:val="00771223"/>
    <w:rsid w:val="007713CF"/>
    <w:rsid w:val="00771969"/>
    <w:rsid w:val="00771B75"/>
    <w:rsid w:val="00772159"/>
    <w:rsid w:val="0077232B"/>
    <w:rsid w:val="00772389"/>
    <w:rsid w:val="00772C7B"/>
    <w:rsid w:val="00772FD2"/>
    <w:rsid w:val="00773063"/>
    <w:rsid w:val="0077334E"/>
    <w:rsid w:val="00773405"/>
    <w:rsid w:val="00773438"/>
    <w:rsid w:val="0077359C"/>
    <w:rsid w:val="0077361A"/>
    <w:rsid w:val="00773E10"/>
    <w:rsid w:val="00773EAC"/>
    <w:rsid w:val="007741CC"/>
    <w:rsid w:val="007742EB"/>
    <w:rsid w:val="007745C9"/>
    <w:rsid w:val="00774F88"/>
    <w:rsid w:val="007758C9"/>
    <w:rsid w:val="00775E5C"/>
    <w:rsid w:val="00775FB9"/>
    <w:rsid w:val="00776174"/>
    <w:rsid w:val="007761FB"/>
    <w:rsid w:val="0077644C"/>
    <w:rsid w:val="007765FE"/>
    <w:rsid w:val="00776614"/>
    <w:rsid w:val="00776C27"/>
    <w:rsid w:val="00777AAB"/>
    <w:rsid w:val="00777AC4"/>
    <w:rsid w:val="00777C20"/>
    <w:rsid w:val="00777E95"/>
    <w:rsid w:val="007808DE"/>
    <w:rsid w:val="00780F85"/>
    <w:rsid w:val="0078134C"/>
    <w:rsid w:val="007816EB"/>
    <w:rsid w:val="00781A11"/>
    <w:rsid w:val="00781EB5"/>
    <w:rsid w:val="007820CF"/>
    <w:rsid w:val="00782705"/>
    <w:rsid w:val="00782F9A"/>
    <w:rsid w:val="0078345D"/>
    <w:rsid w:val="00783589"/>
    <w:rsid w:val="00783EBA"/>
    <w:rsid w:val="00783F1A"/>
    <w:rsid w:val="0078433B"/>
    <w:rsid w:val="00784682"/>
    <w:rsid w:val="0078471D"/>
    <w:rsid w:val="00784721"/>
    <w:rsid w:val="00784F93"/>
    <w:rsid w:val="007853DC"/>
    <w:rsid w:val="007855DF"/>
    <w:rsid w:val="0078565F"/>
    <w:rsid w:val="00785A40"/>
    <w:rsid w:val="00785E84"/>
    <w:rsid w:val="00786014"/>
    <w:rsid w:val="00786122"/>
    <w:rsid w:val="0078617A"/>
    <w:rsid w:val="0078619F"/>
    <w:rsid w:val="0078685C"/>
    <w:rsid w:val="00786A73"/>
    <w:rsid w:val="00786AC2"/>
    <w:rsid w:val="00786DED"/>
    <w:rsid w:val="00786E81"/>
    <w:rsid w:val="00787EB3"/>
    <w:rsid w:val="0079080D"/>
    <w:rsid w:val="00790966"/>
    <w:rsid w:val="00790983"/>
    <w:rsid w:val="00790C72"/>
    <w:rsid w:val="007911C5"/>
    <w:rsid w:val="0079136C"/>
    <w:rsid w:val="00791AD1"/>
    <w:rsid w:val="0079239B"/>
    <w:rsid w:val="007923F1"/>
    <w:rsid w:val="0079297E"/>
    <w:rsid w:val="00792BAC"/>
    <w:rsid w:val="00792CAB"/>
    <w:rsid w:val="00792FCD"/>
    <w:rsid w:val="00793631"/>
    <w:rsid w:val="00793B55"/>
    <w:rsid w:val="00794314"/>
    <w:rsid w:val="00794344"/>
    <w:rsid w:val="0079561B"/>
    <w:rsid w:val="007956F4"/>
    <w:rsid w:val="007959CB"/>
    <w:rsid w:val="00795DD7"/>
    <w:rsid w:val="00795E44"/>
    <w:rsid w:val="00795E92"/>
    <w:rsid w:val="007963E8"/>
    <w:rsid w:val="00796418"/>
    <w:rsid w:val="00796F5E"/>
    <w:rsid w:val="00797F30"/>
    <w:rsid w:val="007A0254"/>
    <w:rsid w:val="007A0A4B"/>
    <w:rsid w:val="007A0AE9"/>
    <w:rsid w:val="007A11E2"/>
    <w:rsid w:val="007A1D45"/>
    <w:rsid w:val="007A21FA"/>
    <w:rsid w:val="007A251C"/>
    <w:rsid w:val="007A27F7"/>
    <w:rsid w:val="007A2BF2"/>
    <w:rsid w:val="007A3142"/>
    <w:rsid w:val="007A3725"/>
    <w:rsid w:val="007A3993"/>
    <w:rsid w:val="007A4204"/>
    <w:rsid w:val="007A4F43"/>
    <w:rsid w:val="007A5561"/>
    <w:rsid w:val="007A55F0"/>
    <w:rsid w:val="007A6660"/>
    <w:rsid w:val="007A69F8"/>
    <w:rsid w:val="007A6AA5"/>
    <w:rsid w:val="007A6DE5"/>
    <w:rsid w:val="007A707D"/>
    <w:rsid w:val="007A70ED"/>
    <w:rsid w:val="007A7178"/>
    <w:rsid w:val="007A7883"/>
    <w:rsid w:val="007A7C27"/>
    <w:rsid w:val="007A7F00"/>
    <w:rsid w:val="007A7FCE"/>
    <w:rsid w:val="007B0486"/>
    <w:rsid w:val="007B11F3"/>
    <w:rsid w:val="007B183F"/>
    <w:rsid w:val="007B1C04"/>
    <w:rsid w:val="007B1CBC"/>
    <w:rsid w:val="007B2140"/>
    <w:rsid w:val="007B2844"/>
    <w:rsid w:val="007B3C16"/>
    <w:rsid w:val="007B4619"/>
    <w:rsid w:val="007B4633"/>
    <w:rsid w:val="007B61A7"/>
    <w:rsid w:val="007B65B1"/>
    <w:rsid w:val="007B67E3"/>
    <w:rsid w:val="007B6B69"/>
    <w:rsid w:val="007B793B"/>
    <w:rsid w:val="007B7C34"/>
    <w:rsid w:val="007B7FDD"/>
    <w:rsid w:val="007C0683"/>
    <w:rsid w:val="007C122E"/>
    <w:rsid w:val="007C1689"/>
    <w:rsid w:val="007C1B86"/>
    <w:rsid w:val="007C280D"/>
    <w:rsid w:val="007C2CD0"/>
    <w:rsid w:val="007C2F59"/>
    <w:rsid w:val="007C3274"/>
    <w:rsid w:val="007C33D6"/>
    <w:rsid w:val="007C34EB"/>
    <w:rsid w:val="007C3B6E"/>
    <w:rsid w:val="007C3C12"/>
    <w:rsid w:val="007C3D86"/>
    <w:rsid w:val="007C4ACD"/>
    <w:rsid w:val="007C4BC6"/>
    <w:rsid w:val="007C5481"/>
    <w:rsid w:val="007C573B"/>
    <w:rsid w:val="007C5B7F"/>
    <w:rsid w:val="007C5D2E"/>
    <w:rsid w:val="007C6014"/>
    <w:rsid w:val="007C6462"/>
    <w:rsid w:val="007C6CA5"/>
    <w:rsid w:val="007C6DBF"/>
    <w:rsid w:val="007C6E22"/>
    <w:rsid w:val="007C7A3F"/>
    <w:rsid w:val="007D09B6"/>
    <w:rsid w:val="007D18E3"/>
    <w:rsid w:val="007D1CD2"/>
    <w:rsid w:val="007D1DF7"/>
    <w:rsid w:val="007D1EA9"/>
    <w:rsid w:val="007D2356"/>
    <w:rsid w:val="007D24FA"/>
    <w:rsid w:val="007D25FC"/>
    <w:rsid w:val="007D26C2"/>
    <w:rsid w:val="007D2AF6"/>
    <w:rsid w:val="007D2F3F"/>
    <w:rsid w:val="007D30FF"/>
    <w:rsid w:val="007D4A2F"/>
    <w:rsid w:val="007D4C71"/>
    <w:rsid w:val="007D4D37"/>
    <w:rsid w:val="007D4F7E"/>
    <w:rsid w:val="007D5163"/>
    <w:rsid w:val="007D5591"/>
    <w:rsid w:val="007D5B36"/>
    <w:rsid w:val="007D63C7"/>
    <w:rsid w:val="007D652C"/>
    <w:rsid w:val="007D66E1"/>
    <w:rsid w:val="007D71A9"/>
    <w:rsid w:val="007D747B"/>
    <w:rsid w:val="007D7F11"/>
    <w:rsid w:val="007E01AF"/>
    <w:rsid w:val="007E027F"/>
    <w:rsid w:val="007E0605"/>
    <w:rsid w:val="007E0A4C"/>
    <w:rsid w:val="007E0A59"/>
    <w:rsid w:val="007E12CA"/>
    <w:rsid w:val="007E1368"/>
    <w:rsid w:val="007E1909"/>
    <w:rsid w:val="007E1B2B"/>
    <w:rsid w:val="007E1D81"/>
    <w:rsid w:val="007E1EE4"/>
    <w:rsid w:val="007E207D"/>
    <w:rsid w:val="007E2BBD"/>
    <w:rsid w:val="007E329D"/>
    <w:rsid w:val="007E3E03"/>
    <w:rsid w:val="007E461F"/>
    <w:rsid w:val="007E4D63"/>
    <w:rsid w:val="007E5A51"/>
    <w:rsid w:val="007E5BE5"/>
    <w:rsid w:val="007E63E1"/>
    <w:rsid w:val="007E6682"/>
    <w:rsid w:val="007E69FE"/>
    <w:rsid w:val="007E6D47"/>
    <w:rsid w:val="007E6FF4"/>
    <w:rsid w:val="007E7456"/>
    <w:rsid w:val="007E785F"/>
    <w:rsid w:val="007E7A87"/>
    <w:rsid w:val="007E7B4A"/>
    <w:rsid w:val="007E7EBA"/>
    <w:rsid w:val="007F033D"/>
    <w:rsid w:val="007F0503"/>
    <w:rsid w:val="007F0C44"/>
    <w:rsid w:val="007F1635"/>
    <w:rsid w:val="007F1937"/>
    <w:rsid w:val="007F193E"/>
    <w:rsid w:val="007F1B79"/>
    <w:rsid w:val="007F20C6"/>
    <w:rsid w:val="007F2123"/>
    <w:rsid w:val="007F2311"/>
    <w:rsid w:val="007F2393"/>
    <w:rsid w:val="007F2F51"/>
    <w:rsid w:val="007F2F57"/>
    <w:rsid w:val="007F31F1"/>
    <w:rsid w:val="007F409A"/>
    <w:rsid w:val="007F4341"/>
    <w:rsid w:val="007F4C25"/>
    <w:rsid w:val="007F4DB7"/>
    <w:rsid w:val="007F5096"/>
    <w:rsid w:val="007F56AB"/>
    <w:rsid w:val="007F5A0D"/>
    <w:rsid w:val="007F5C65"/>
    <w:rsid w:val="007F5E25"/>
    <w:rsid w:val="007F5FB3"/>
    <w:rsid w:val="007F6EF3"/>
    <w:rsid w:val="007F70ED"/>
    <w:rsid w:val="007F7CB1"/>
    <w:rsid w:val="008002C5"/>
    <w:rsid w:val="008006C0"/>
    <w:rsid w:val="008008FB"/>
    <w:rsid w:val="00800D00"/>
    <w:rsid w:val="00801482"/>
    <w:rsid w:val="008015EB"/>
    <w:rsid w:val="00801C53"/>
    <w:rsid w:val="00801F55"/>
    <w:rsid w:val="00802084"/>
    <w:rsid w:val="008022D3"/>
    <w:rsid w:val="00802328"/>
    <w:rsid w:val="00802BD8"/>
    <w:rsid w:val="00802C6F"/>
    <w:rsid w:val="00802FA5"/>
    <w:rsid w:val="008033DA"/>
    <w:rsid w:val="00803547"/>
    <w:rsid w:val="00803E39"/>
    <w:rsid w:val="00804546"/>
    <w:rsid w:val="008045E7"/>
    <w:rsid w:val="0080508C"/>
    <w:rsid w:val="00805604"/>
    <w:rsid w:val="00805778"/>
    <w:rsid w:val="00805ABA"/>
    <w:rsid w:val="00806C5F"/>
    <w:rsid w:val="00807396"/>
    <w:rsid w:val="00807720"/>
    <w:rsid w:val="00810375"/>
    <w:rsid w:val="00810AA1"/>
    <w:rsid w:val="00811325"/>
    <w:rsid w:val="00811A52"/>
    <w:rsid w:val="008123C7"/>
    <w:rsid w:val="008125D6"/>
    <w:rsid w:val="0081265C"/>
    <w:rsid w:val="008129EF"/>
    <w:rsid w:val="00812BE2"/>
    <w:rsid w:val="00812D80"/>
    <w:rsid w:val="00812FDF"/>
    <w:rsid w:val="00813002"/>
    <w:rsid w:val="008132A0"/>
    <w:rsid w:val="00813807"/>
    <w:rsid w:val="00813BE5"/>
    <w:rsid w:val="00813FE9"/>
    <w:rsid w:val="00814277"/>
    <w:rsid w:val="0081488B"/>
    <w:rsid w:val="0081501B"/>
    <w:rsid w:val="00815455"/>
    <w:rsid w:val="00815DBE"/>
    <w:rsid w:val="008162C2"/>
    <w:rsid w:val="008162F5"/>
    <w:rsid w:val="0081709B"/>
    <w:rsid w:val="0081709C"/>
    <w:rsid w:val="0081733A"/>
    <w:rsid w:val="00817623"/>
    <w:rsid w:val="008178C5"/>
    <w:rsid w:val="00817966"/>
    <w:rsid w:val="00817A72"/>
    <w:rsid w:val="00817C4D"/>
    <w:rsid w:val="00817D4F"/>
    <w:rsid w:val="00817EC4"/>
    <w:rsid w:val="008202E2"/>
    <w:rsid w:val="0082045F"/>
    <w:rsid w:val="00820711"/>
    <w:rsid w:val="00820B2C"/>
    <w:rsid w:val="00820C1D"/>
    <w:rsid w:val="008210F2"/>
    <w:rsid w:val="0082139A"/>
    <w:rsid w:val="00821974"/>
    <w:rsid w:val="00822030"/>
    <w:rsid w:val="0082216B"/>
    <w:rsid w:val="00822B3F"/>
    <w:rsid w:val="00823154"/>
    <w:rsid w:val="0082348B"/>
    <w:rsid w:val="00823CDF"/>
    <w:rsid w:val="00824504"/>
    <w:rsid w:val="00824727"/>
    <w:rsid w:val="0082527F"/>
    <w:rsid w:val="0082582E"/>
    <w:rsid w:val="00825D56"/>
    <w:rsid w:val="00826029"/>
    <w:rsid w:val="0082654A"/>
    <w:rsid w:val="00826A65"/>
    <w:rsid w:val="00826C65"/>
    <w:rsid w:val="00826D8F"/>
    <w:rsid w:val="00826EB2"/>
    <w:rsid w:val="0082721E"/>
    <w:rsid w:val="00827392"/>
    <w:rsid w:val="00827D34"/>
    <w:rsid w:val="00827D49"/>
    <w:rsid w:val="00830059"/>
    <w:rsid w:val="008301F6"/>
    <w:rsid w:val="00830BBC"/>
    <w:rsid w:val="00831172"/>
    <w:rsid w:val="00831DC3"/>
    <w:rsid w:val="00831FAF"/>
    <w:rsid w:val="008320AD"/>
    <w:rsid w:val="008329DF"/>
    <w:rsid w:val="00832E3A"/>
    <w:rsid w:val="00832EA4"/>
    <w:rsid w:val="00833640"/>
    <w:rsid w:val="00833666"/>
    <w:rsid w:val="008336BA"/>
    <w:rsid w:val="008342C3"/>
    <w:rsid w:val="008346E0"/>
    <w:rsid w:val="008348B3"/>
    <w:rsid w:val="00834A81"/>
    <w:rsid w:val="00834C5E"/>
    <w:rsid w:val="00834FBB"/>
    <w:rsid w:val="00835295"/>
    <w:rsid w:val="008354F6"/>
    <w:rsid w:val="008356F6"/>
    <w:rsid w:val="00835842"/>
    <w:rsid w:val="00835B26"/>
    <w:rsid w:val="00835D22"/>
    <w:rsid w:val="00835F43"/>
    <w:rsid w:val="00835FE3"/>
    <w:rsid w:val="008364CA"/>
    <w:rsid w:val="00836B9C"/>
    <w:rsid w:val="00836FF4"/>
    <w:rsid w:val="008370C8"/>
    <w:rsid w:val="008374CB"/>
    <w:rsid w:val="008376D2"/>
    <w:rsid w:val="0084075C"/>
    <w:rsid w:val="008407E1"/>
    <w:rsid w:val="00840970"/>
    <w:rsid w:val="008409F9"/>
    <w:rsid w:val="00840DBE"/>
    <w:rsid w:val="00840EA0"/>
    <w:rsid w:val="00841237"/>
    <w:rsid w:val="00841328"/>
    <w:rsid w:val="0084163E"/>
    <w:rsid w:val="008416E5"/>
    <w:rsid w:val="0084180A"/>
    <w:rsid w:val="00841899"/>
    <w:rsid w:val="00841BDC"/>
    <w:rsid w:val="00842484"/>
    <w:rsid w:val="00842875"/>
    <w:rsid w:val="00842BCF"/>
    <w:rsid w:val="00842C9A"/>
    <w:rsid w:val="00842F8E"/>
    <w:rsid w:val="00843A24"/>
    <w:rsid w:val="00843B6A"/>
    <w:rsid w:val="00843BDD"/>
    <w:rsid w:val="00843E99"/>
    <w:rsid w:val="0084440B"/>
    <w:rsid w:val="00844524"/>
    <w:rsid w:val="00844596"/>
    <w:rsid w:val="00844EDC"/>
    <w:rsid w:val="008450D4"/>
    <w:rsid w:val="00845177"/>
    <w:rsid w:val="008454B6"/>
    <w:rsid w:val="0084571D"/>
    <w:rsid w:val="00845784"/>
    <w:rsid w:val="00845D6A"/>
    <w:rsid w:val="008463A4"/>
    <w:rsid w:val="008468B6"/>
    <w:rsid w:val="00846C48"/>
    <w:rsid w:val="00846E32"/>
    <w:rsid w:val="0084730F"/>
    <w:rsid w:val="00847358"/>
    <w:rsid w:val="00847583"/>
    <w:rsid w:val="00847972"/>
    <w:rsid w:val="00850258"/>
    <w:rsid w:val="00851183"/>
    <w:rsid w:val="008511B9"/>
    <w:rsid w:val="008518AD"/>
    <w:rsid w:val="00851A7A"/>
    <w:rsid w:val="00851BE8"/>
    <w:rsid w:val="00851D89"/>
    <w:rsid w:val="00852397"/>
    <w:rsid w:val="00852491"/>
    <w:rsid w:val="00853067"/>
    <w:rsid w:val="00853DE3"/>
    <w:rsid w:val="00854761"/>
    <w:rsid w:val="00854DCA"/>
    <w:rsid w:val="00855038"/>
    <w:rsid w:val="00855191"/>
    <w:rsid w:val="008551AA"/>
    <w:rsid w:val="00855BAD"/>
    <w:rsid w:val="008560B2"/>
    <w:rsid w:val="0085613C"/>
    <w:rsid w:val="00856283"/>
    <w:rsid w:val="008563DE"/>
    <w:rsid w:val="008566EE"/>
    <w:rsid w:val="0085711F"/>
    <w:rsid w:val="0085714A"/>
    <w:rsid w:val="00857514"/>
    <w:rsid w:val="00857DAA"/>
    <w:rsid w:val="00857DEA"/>
    <w:rsid w:val="00857F50"/>
    <w:rsid w:val="00857FBF"/>
    <w:rsid w:val="0086048B"/>
    <w:rsid w:val="008604E2"/>
    <w:rsid w:val="008605AA"/>
    <w:rsid w:val="00860773"/>
    <w:rsid w:val="00861556"/>
    <w:rsid w:val="00861780"/>
    <w:rsid w:val="008618E4"/>
    <w:rsid w:val="00861B10"/>
    <w:rsid w:val="00862B0B"/>
    <w:rsid w:val="00862B7D"/>
    <w:rsid w:val="00863451"/>
    <w:rsid w:val="0086357B"/>
    <w:rsid w:val="008637B4"/>
    <w:rsid w:val="00863AD8"/>
    <w:rsid w:val="00863BCC"/>
    <w:rsid w:val="00863BE5"/>
    <w:rsid w:val="008644A6"/>
    <w:rsid w:val="00864B00"/>
    <w:rsid w:val="00864BC8"/>
    <w:rsid w:val="00864D32"/>
    <w:rsid w:val="00864E5A"/>
    <w:rsid w:val="00864F15"/>
    <w:rsid w:val="008655A0"/>
    <w:rsid w:val="008657B2"/>
    <w:rsid w:val="00866593"/>
    <w:rsid w:val="00866784"/>
    <w:rsid w:val="00866BDB"/>
    <w:rsid w:val="00867277"/>
    <w:rsid w:val="00867417"/>
    <w:rsid w:val="00867AF6"/>
    <w:rsid w:val="00870275"/>
    <w:rsid w:val="0087031C"/>
    <w:rsid w:val="00870731"/>
    <w:rsid w:val="00870975"/>
    <w:rsid w:val="00871508"/>
    <w:rsid w:val="008715BD"/>
    <w:rsid w:val="00871A26"/>
    <w:rsid w:val="00871DFA"/>
    <w:rsid w:val="008722D0"/>
    <w:rsid w:val="00872594"/>
    <w:rsid w:val="00872C16"/>
    <w:rsid w:val="00872D0B"/>
    <w:rsid w:val="00873015"/>
    <w:rsid w:val="00873168"/>
    <w:rsid w:val="00873207"/>
    <w:rsid w:val="0087398D"/>
    <w:rsid w:val="00873E19"/>
    <w:rsid w:val="00874A0B"/>
    <w:rsid w:val="00874D03"/>
    <w:rsid w:val="00874FFB"/>
    <w:rsid w:val="00875EE2"/>
    <w:rsid w:val="008765CE"/>
    <w:rsid w:val="00876EB0"/>
    <w:rsid w:val="008777B5"/>
    <w:rsid w:val="0088005A"/>
    <w:rsid w:val="008805A3"/>
    <w:rsid w:val="008805CE"/>
    <w:rsid w:val="0088074B"/>
    <w:rsid w:val="00880A0A"/>
    <w:rsid w:val="00880B96"/>
    <w:rsid w:val="00880EF1"/>
    <w:rsid w:val="008811F4"/>
    <w:rsid w:val="0088129E"/>
    <w:rsid w:val="008819BF"/>
    <w:rsid w:val="00881F6C"/>
    <w:rsid w:val="00882291"/>
    <w:rsid w:val="00882C1C"/>
    <w:rsid w:val="00882D69"/>
    <w:rsid w:val="008830AB"/>
    <w:rsid w:val="00883471"/>
    <w:rsid w:val="00883578"/>
    <w:rsid w:val="00883AD2"/>
    <w:rsid w:val="00883B7F"/>
    <w:rsid w:val="00883F4E"/>
    <w:rsid w:val="00884120"/>
    <w:rsid w:val="00884B1A"/>
    <w:rsid w:val="008850FB"/>
    <w:rsid w:val="00885370"/>
    <w:rsid w:val="00885B2E"/>
    <w:rsid w:val="008860C2"/>
    <w:rsid w:val="008862C3"/>
    <w:rsid w:val="0088641A"/>
    <w:rsid w:val="0088647B"/>
    <w:rsid w:val="00886AFB"/>
    <w:rsid w:val="00886DAE"/>
    <w:rsid w:val="00886DD0"/>
    <w:rsid w:val="008877B5"/>
    <w:rsid w:val="00887937"/>
    <w:rsid w:val="00887C9C"/>
    <w:rsid w:val="00887CFC"/>
    <w:rsid w:val="0089046C"/>
    <w:rsid w:val="00890872"/>
    <w:rsid w:val="0089108B"/>
    <w:rsid w:val="00891914"/>
    <w:rsid w:val="00891BF3"/>
    <w:rsid w:val="008920B0"/>
    <w:rsid w:val="008925CE"/>
    <w:rsid w:val="00892B36"/>
    <w:rsid w:val="00892BDD"/>
    <w:rsid w:val="00892C43"/>
    <w:rsid w:val="00892C4B"/>
    <w:rsid w:val="00892C5F"/>
    <w:rsid w:val="00892FDC"/>
    <w:rsid w:val="0089371E"/>
    <w:rsid w:val="00893B53"/>
    <w:rsid w:val="0089409A"/>
    <w:rsid w:val="00894AA5"/>
    <w:rsid w:val="00894CBC"/>
    <w:rsid w:val="00895458"/>
    <w:rsid w:val="0089568D"/>
    <w:rsid w:val="0089607C"/>
    <w:rsid w:val="00896330"/>
    <w:rsid w:val="00896786"/>
    <w:rsid w:val="00897858"/>
    <w:rsid w:val="008979CB"/>
    <w:rsid w:val="00897C85"/>
    <w:rsid w:val="00897D70"/>
    <w:rsid w:val="008A014E"/>
    <w:rsid w:val="008A0287"/>
    <w:rsid w:val="008A052D"/>
    <w:rsid w:val="008A145E"/>
    <w:rsid w:val="008A1684"/>
    <w:rsid w:val="008A1FE6"/>
    <w:rsid w:val="008A242D"/>
    <w:rsid w:val="008A251C"/>
    <w:rsid w:val="008A266F"/>
    <w:rsid w:val="008A2778"/>
    <w:rsid w:val="008A36C1"/>
    <w:rsid w:val="008A3778"/>
    <w:rsid w:val="008A41FB"/>
    <w:rsid w:val="008A44EB"/>
    <w:rsid w:val="008A47F1"/>
    <w:rsid w:val="008A49C4"/>
    <w:rsid w:val="008A4E3B"/>
    <w:rsid w:val="008A5034"/>
    <w:rsid w:val="008A5474"/>
    <w:rsid w:val="008A5728"/>
    <w:rsid w:val="008A5D82"/>
    <w:rsid w:val="008A5DF6"/>
    <w:rsid w:val="008A6579"/>
    <w:rsid w:val="008A6970"/>
    <w:rsid w:val="008A6E58"/>
    <w:rsid w:val="008A7527"/>
    <w:rsid w:val="008B01C4"/>
    <w:rsid w:val="008B047D"/>
    <w:rsid w:val="008B04BB"/>
    <w:rsid w:val="008B04C1"/>
    <w:rsid w:val="008B08EF"/>
    <w:rsid w:val="008B12FB"/>
    <w:rsid w:val="008B19B5"/>
    <w:rsid w:val="008B21DA"/>
    <w:rsid w:val="008B25CE"/>
    <w:rsid w:val="008B3504"/>
    <w:rsid w:val="008B3618"/>
    <w:rsid w:val="008B3E22"/>
    <w:rsid w:val="008B400A"/>
    <w:rsid w:val="008B43B9"/>
    <w:rsid w:val="008B467D"/>
    <w:rsid w:val="008B46A4"/>
    <w:rsid w:val="008B4AF7"/>
    <w:rsid w:val="008B4C5C"/>
    <w:rsid w:val="008B5A98"/>
    <w:rsid w:val="008B5AB4"/>
    <w:rsid w:val="008B5CB2"/>
    <w:rsid w:val="008B610E"/>
    <w:rsid w:val="008B636D"/>
    <w:rsid w:val="008B7082"/>
    <w:rsid w:val="008B72F6"/>
    <w:rsid w:val="008B7300"/>
    <w:rsid w:val="008B748E"/>
    <w:rsid w:val="008B7715"/>
    <w:rsid w:val="008B7765"/>
    <w:rsid w:val="008B7C8F"/>
    <w:rsid w:val="008B7E60"/>
    <w:rsid w:val="008C008F"/>
    <w:rsid w:val="008C035E"/>
    <w:rsid w:val="008C0574"/>
    <w:rsid w:val="008C1197"/>
    <w:rsid w:val="008C16A3"/>
    <w:rsid w:val="008C1708"/>
    <w:rsid w:val="008C176C"/>
    <w:rsid w:val="008C2A98"/>
    <w:rsid w:val="008C2CE0"/>
    <w:rsid w:val="008C2E89"/>
    <w:rsid w:val="008C2F5D"/>
    <w:rsid w:val="008C3231"/>
    <w:rsid w:val="008C387F"/>
    <w:rsid w:val="008C388A"/>
    <w:rsid w:val="008C3916"/>
    <w:rsid w:val="008C3C83"/>
    <w:rsid w:val="008C3FBB"/>
    <w:rsid w:val="008C401A"/>
    <w:rsid w:val="008C41D4"/>
    <w:rsid w:val="008C42B1"/>
    <w:rsid w:val="008C43A7"/>
    <w:rsid w:val="008C4542"/>
    <w:rsid w:val="008C471D"/>
    <w:rsid w:val="008C4C26"/>
    <w:rsid w:val="008C538C"/>
    <w:rsid w:val="008C559A"/>
    <w:rsid w:val="008C55AA"/>
    <w:rsid w:val="008C585B"/>
    <w:rsid w:val="008C5E3E"/>
    <w:rsid w:val="008C5F1D"/>
    <w:rsid w:val="008C5F79"/>
    <w:rsid w:val="008C63DB"/>
    <w:rsid w:val="008C6872"/>
    <w:rsid w:val="008C6A5F"/>
    <w:rsid w:val="008C7475"/>
    <w:rsid w:val="008C7BDD"/>
    <w:rsid w:val="008C7CF5"/>
    <w:rsid w:val="008D042E"/>
    <w:rsid w:val="008D0692"/>
    <w:rsid w:val="008D0F9D"/>
    <w:rsid w:val="008D149E"/>
    <w:rsid w:val="008D156C"/>
    <w:rsid w:val="008D168C"/>
    <w:rsid w:val="008D1697"/>
    <w:rsid w:val="008D18D6"/>
    <w:rsid w:val="008D1929"/>
    <w:rsid w:val="008D1EE6"/>
    <w:rsid w:val="008D22B1"/>
    <w:rsid w:val="008D2317"/>
    <w:rsid w:val="008D26AE"/>
    <w:rsid w:val="008D34A8"/>
    <w:rsid w:val="008D3F7D"/>
    <w:rsid w:val="008D41C6"/>
    <w:rsid w:val="008D4428"/>
    <w:rsid w:val="008D4B0E"/>
    <w:rsid w:val="008D4C48"/>
    <w:rsid w:val="008D4D05"/>
    <w:rsid w:val="008D4DCA"/>
    <w:rsid w:val="008D5F0A"/>
    <w:rsid w:val="008D66A5"/>
    <w:rsid w:val="008D6ABC"/>
    <w:rsid w:val="008D70C7"/>
    <w:rsid w:val="008D7A2A"/>
    <w:rsid w:val="008D7BAB"/>
    <w:rsid w:val="008E000F"/>
    <w:rsid w:val="008E0337"/>
    <w:rsid w:val="008E1390"/>
    <w:rsid w:val="008E13AC"/>
    <w:rsid w:val="008E1832"/>
    <w:rsid w:val="008E1D44"/>
    <w:rsid w:val="008E24BA"/>
    <w:rsid w:val="008E2779"/>
    <w:rsid w:val="008E2786"/>
    <w:rsid w:val="008E2CCC"/>
    <w:rsid w:val="008E31B3"/>
    <w:rsid w:val="008E32DA"/>
    <w:rsid w:val="008E35EB"/>
    <w:rsid w:val="008E364A"/>
    <w:rsid w:val="008E36CD"/>
    <w:rsid w:val="008E36D2"/>
    <w:rsid w:val="008E3AF8"/>
    <w:rsid w:val="008E3B1B"/>
    <w:rsid w:val="008E3D78"/>
    <w:rsid w:val="008E3F14"/>
    <w:rsid w:val="008E4A91"/>
    <w:rsid w:val="008E4A98"/>
    <w:rsid w:val="008E4FF7"/>
    <w:rsid w:val="008E51A9"/>
    <w:rsid w:val="008E54E6"/>
    <w:rsid w:val="008E5AC0"/>
    <w:rsid w:val="008E68EB"/>
    <w:rsid w:val="008E6DB6"/>
    <w:rsid w:val="008E6F94"/>
    <w:rsid w:val="008E7186"/>
    <w:rsid w:val="008E7C8C"/>
    <w:rsid w:val="008F044D"/>
    <w:rsid w:val="008F080A"/>
    <w:rsid w:val="008F0A35"/>
    <w:rsid w:val="008F130B"/>
    <w:rsid w:val="008F1772"/>
    <w:rsid w:val="008F1ED4"/>
    <w:rsid w:val="008F3448"/>
    <w:rsid w:val="008F3658"/>
    <w:rsid w:val="008F3916"/>
    <w:rsid w:val="008F3EE4"/>
    <w:rsid w:val="008F441C"/>
    <w:rsid w:val="008F4604"/>
    <w:rsid w:val="008F4651"/>
    <w:rsid w:val="008F4660"/>
    <w:rsid w:val="008F4733"/>
    <w:rsid w:val="008F4A10"/>
    <w:rsid w:val="008F4AAB"/>
    <w:rsid w:val="008F5AB2"/>
    <w:rsid w:val="008F5FF3"/>
    <w:rsid w:val="008F6048"/>
    <w:rsid w:val="008F6090"/>
    <w:rsid w:val="008F60CF"/>
    <w:rsid w:val="008F612F"/>
    <w:rsid w:val="008F63D8"/>
    <w:rsid w:val="008F663C"/>
    <w:rsid w:val="008F6EED"/>
    <w:rsid w:val="008F73D2"/>
    <w:rsid w:val="008F7BD8"/>
    <w:rsid w:val="008F7D96"/>
    <w:rsid w:val="00900242"/>
    <w:rsid w:val="0090036B"/>
    <w:rsid w:val="009005EA"/>
    <w:rsid w:val="00900879"/>
    <w:rsid w:val="00900883"/>
    <w:rsid w:val="00900AEF"/>
    <w:rsid w:val="00901036"/>
    <w:rsid w:val="00901396"/>
    <w:rsid w:val="009017BF"/>
    <w:rsid w:val="00901C7C"/>
    <w:rsid w:val="009026BC"/>
    <w:rsid w:val="00902B77"/>
    <w:rsid w:val="00902CAA"/>
    <w:rsid w:val="00902CE0"/>
    <w:rsid w:val="00903096"/>
    <w:rsid w:val="009036E0"/>
    <w:rsid w:val="00903963"/>
    <w:rsid w:val="00904060"/>
    <w:rsid w:val="009043A9"/>
    <w:rsid w:val="009047EC"/>
    <w:rsid w:val="00905182"/>
    <w:rsid w:val="00905368"/>
    <w:rsid w:val="009055C5"/>
    <w:rsid w:val="00905D97"/>
    <w:rsid w:val="00905ED3"/>
    <w:rsid w:val="00906402"/>
    <w:rsid w:val="00906932"/>
    <w:rsid w:val="00906A6A"/>
    <w:rsid w:val="00907008"/>
    <w:rsid w:val="0090760D"/>
    <w:rsid w:val="009076BB"/>
    <w:rsid w:val="00907F78"/>
    <w:rsid w:val="0091046D"/>
    <w:rsid w:val="0091087F"/>
    <w:rsid w:val="00911046"/>
    <w:rsid w:val="009111C1"/>
    <w:rsid w:val="009119DE"/>
    <w:rsid w:val="00911AD7"/>
    <w:rsid w:val="00911B59"/>
    <w:rsid w:val="00911BA4"/>
    <w:rsid w:val="00911FBB"/>
    <w:rsid w:val="00912089"/>
    <w:rsid w:val="009121A6"/>
    <w:rsid w:val="00912461"/>
    <w:rsid w:val="009126C5"/>
    <w:rsid w:val="00912AE4"/>
    <w:rsid w:val="00912DFF"/>
    <w:rsid w:val="00912E22"/>
    <w:rsid w:val="00912F61"/>
    <w:rsid w:val="00912F6B"/>
    <w:rsid w:val="0091339E"/>
    <w:rsid w:val="00913427"/>
    <w:rsid w:val="00913A53"/>
    <w:rsid w:val="00914836"/>
    <w:rsid w:val="009149BC"/>
    <w:rsid w:val="00914B28"/>
    <w:rsid w:val="009155E9"/>
    <w:rsid w:val="00915634"/>
    <w:rsid w:val="00915988"/>
    <w:rsid w:val="00915F3C"/>
    <w:rsid w:val="009161A6"/>
    <w:rsid w:val="00916934"/>
    <w:rsid w:val="009175C4"/>
    <w:rsid w:val="009175F8"/>
    <w:rsid w:val="009177C2"/>
    <w:rsid w:val="00917BB0"/>
    <w:rsid w:val="009208D0"/>
    <w:rsid w:val="00920BC4"/>
    <w:rsid w:val="00920E31"/>
    <w:rsid w:val="00920EF2"/>
    <w:rsid w:val="009210A5"/>
    <w:rsid w:val="0092132F"/>
    <w:rsid w:val="0092156F"/>
    <w:rsid w:val="00921661"/>
    <w:rsid w:val="00921795"/>
    <w:rsid w:val="00922107"/>
    <w:rsid w:val="009233D4"/>
    <w:rsid w:val="00923459"/>
    <w:rsid w:val="009240FB"/>
    <w:rsid w:val="00924345"/>
    <w:rsid w:val="00924518"/>
    <w:rsid w:val="009246FD"/>
    <w:rsid w:val="009248FE"/>
    <w:rsid w:val="00924A86"/>
    <w:rsid w:val="00925295"/>
    <w:rsid w:val="0092579D"/>
    <w:rsid w:val="009259C8"/>
    <w:rsid w:val="0092602D"/>
    <w:rsid w:val="00926ACC"/>
    <w:rsid w:val="009271D8"/>
    <w:rsid w:val="009277A8"/>
    <w:rsid w:val="00927A62"/>
    <w:rsid w:val="00927AB7"/>
    <w:rsid w:val="00927C07"/>
    <w:rsid w:val="00927D68"/>
    <w:rsid w:val="009300BE"/>
    <w:rsid w:val="00930423"/>
    <w:rsid w:val="009304A0"/>
    <w:rsid w:val="00930827"/>
    <w:rsid w:val="00930BF5"/>
    <w:rsid w:val="00930C55"/>
    <w:rsid w:val="00930F7B"/>
    <w:rsid w:val="0093190A"/>
    <w:rsid w:val="00931A46"/>
    <w:rsid w:val="009323D2"/>
    <w:rsid w:val="009326DD"/>
    <w:rsid w:val="009327E7"/>
    <w:rsid w:val="00932B4E"/>
    <w:rsid w:val="00932C58"/>
    <w:rsid w:val="00932E80"/>
    <w:rsid w:val="009331CB"/>
    <w:rsid w:val="00933710"/>
    <w:rsid w:val="00933822"/>
    <w:rsid w:val="0093452B"/>
    <w:rsid w:val="0093484A"/>
    <w:rsid w:val="009348C0"/>
    <w:rsid w:val="00934A1F"/>
    <w:rsid w:val="00934DE8"/>
    <w:rsid w:val="00934F6A"/>
    <w:rsid w:val="00935B7D"/>
    <w:rsid w:val="00936487"/>
    <w:rsid w:val="00936799"/>
    <w:rsid w:val="00936DE8"/>
    <w:rsid w:val="00937A33"/>
    <w:rsid w:val="00937B2E"/>
    <w:rsid w:val="00937C89"/>
    <w:rsid w:val="00937F0F"/>
    <w:rsid w:val="0094056B"/>
    <w:rsid w:val="00940A57"/>
    <w:rsid w:val="00940D1A"/>
    <w:rsid w:val="00940FA6"/>
    <w:rsid w:val="0094118E"/>
    <w:rsid w:val="0094120F"/>
    <w:rsid w:val="009413C9"/>
    <w:rsid w:val="0094162A"/>
    <w:rsid w:val="00941770"/>
    <w:rsid w:val="0094179B"/>
    <w:rsid w:val="00941B89"/>
    <w:rsid w:val="00941C68"/>
    <w:rsid w:val="00941E7B"/>
    <w:rsid w:val="00941F80"/>
    <w:rsid w:val="00942D7F"/>
    <w:rsid w:val="009433F9"/>
    <w:rsid w:val="0094340A"/>
    <w:rsid w:val="009434CC"/>
    <w:rsid w:val="009435EC"/>
    <w:rsid w:val="0094366F"/>
    <w:rsid w:val="00943722"/>
    <w:rsid w:val="00943A41"/>
    <w:rsid w:val="0094441A"/>
    <w:rsid w:val="00944464"/>
    <w:rsid w:val="00944564"/>
    <w:rsid w:val="009445EF"/>
    <w:rsid w:val="00944856"/>
    <w:rsid w:val="00944D10"/>
    <w:rsid w:val="00944FB8"/>
    <w:rsid w:val="009451DC"/>
    <w:rsid w:val="0094530B"/>
    <w:rsid w:val="00945861"/>
    <w:rsid w:val="00945AA6"/>
    <w:rsid w:val="00946786"/>
    <w:rsid w:val="009478C6"/>
    <w:rsid w:val="00947BE8"/>
    <w:rsid w:val="00947D02"/>
    <w:rsid w:val="00950151"/>
    <w:rsid w:val="009504E4"/>
    <w:rsid w:val="00950900"/>
    <w:rsid w:val="00950925"/>
    <w:rsid w:val="00950B35"/>
    <w:rsid w:val="00950CF3"/>
    <w:rsid w:val="00950EE4"/>
    <w:rsid w:val="009511B8"/>
    <w:rsid w:val="00951768"/>
    <w:rsid w:val="0095181B"/>
    <w:rsid w:val="009519CC"/>
    <w:rsid w:val="0095205E"/>
    <w:rsid w:val="00952BF7"/>
    <w:rsid w:val="0095323C"/>
    <w:rsid w:val="0095349D"/>
    <w:rsid w:val="00954230"/>
    <w:rsid w:val="009545D7"/>
    <w:rsid w:val="00954AF6"/>
    <w:rsid w:val="00954DB9"/>
    <w:rsid w:val="0095560E"/>
    <w:rsid w:val="009556DC"/>
    <w:rsid w:val="009562F6"/>
    <w:rsid w:val="00956661"/>
    <w:rsid w:val="00957799"/>
    <w:rsid w:val="00957C1F"/>
    <w:rsid w:val="009603B8"/>
    <w:rsid w:val="00960735"/>
    <w:rsid w:val="00960F90"/>
    <w:rsid w:val="00961266"/>
    <w:rsid w:val="009619AD"/>
    <w:rsid w:val="00962264"/>
    <w:rsid w:val="00962391"/>
    <w:rsid w:val="00962759"/>
    <w:rsid w:val="00962A9A"/>
    <w:rsid w:val="009630A0"/>
    <w:rsid w:val="00963697"/>
    <w:rsid w:val="00964024"/>
    <w:rsid w:val="009640F2"/>
    <w:rsid w:val="009642E1"/>
    <w:rsid w:val="009643C0"/>
    <w:rsid w:val="00964445"/>
    <w:rsid w:val="0096459E"/>
    <w:rsid w:val="00964C23"/>
    <w:rsid w:val="009652B8"/>
    <w:rsid w:val="0096578D"/>
    <w:rsid w:val="00965890"/>
    <w:rsid w:val="00965E49"/>
    <w:rsid w:val="00965FC4"/>
    <w:rsid w:val="009662DE"/>
    <w:rsid w:val="0096643D"/>
    <w:rsid w:val="00966515"/>
    <w:rsid w:val="009667A5"/>
    <w:rsid w:val="00966F1F"/>
    <w:rsid w:val="009671B4"/>
    <w:rsid w:val="0096735E"/>
    <w:rsid w:val="00967575"/>
    <w:rsid w:val="00967A9C"/>
    <w:rsid w:val="0097035F"/>
    <w:rsid w:val="0097072C"/>
    <w:rsid w:val="009717FA"/>
    <w:rsid w:val="00971801"/>
    <w:rsid w:val="00971E37"/>
    <w:rsid w:val="0097270C"/>
    <w:rsid w:val="00972C33"/>
    <w:rsid w:val="00972C9E"/>
    <w:rsid w:val="00972F55"/>
    <w:rsid w:val="00972FFE"/>
    <w:rsid w:val="00973523"/>
    <w:rsid w:val="00973720"/>
    <w:rsid w:val="009739AF"/>
    <w:rsid w:val="00973C90"/>
    <w:rsid w:val="00973DFD"/>
    <w:rsid w:val="009740A6"/>
    <w:rsid w:val="0097465E"/>
    <w:rsid w:val="00974743"/>
    <w:rsid w:val="009748AD"/>
    <w:rsid w:val="0097522D"/>
    <w:rsid w:val="009759E0"/>
    <w:rsid w:val="00975C0D"/>
    <w:rsid w:val="0097631B"/>
    <w:rsid w:val="00976458"/>
    <w:rsid w:val="00976A2E"/>
    <w:rsid w:val="009773A4"/>
    <w:rsid w:val="00977853"/>
    <w:rsid w:val="00977B52"/>
    <w:rsid w:val="00977FDF"/>
    <w:rsid w:val="00980033"/>
    <w:rsid w:val="00980332"/>
    <w:rsid w:val="009804D1"/>
    <w:rsid w:val="00980A9B"/>
    <w:rsid w:val="00980E1E"/>
    <w:rsid w:val="009817EA"/>
    <w:rsid w:val="00981F53"/>
    <w:rsid w:val="009821F7"/>
    <w:rsid w:val="009822C0"/>
    <w:rsid w:val="009823BF"/>
    <w:rsid w:val="0098244C"/>
    <w:rsid w:val="00982683"/>
    <w:rsid w:val="00982722"/>
    <w:rsid w:val="00982AB9"/>
    <w:rsid w:val="00983205"/>
    <w:rsid w:val="009834CA"/>
    <w:rsid w:val="009836B3"/>
    <w:rsid w:val="00983EE0"/>
    <w:rsid w:val="0098443B"/>
    <w:rsid w:val="00984642"/>
    <w:rsid w:val="00984C36"/>
    <w:rsid w:val="009850EE"/>
    <w:rsid w:val="009854BC"/>
    <w:rsid w:val="009854F2"/>
    <w:rsid w:val="0098557B"/>
    <w:rsid w:val="00985D50"/>
    <w:rsid w:val="00986198"/>
    <w:rsid w:val="0098668D"/>
    <w:rsid w:val="0098672F"/>
    <w:rsid w:val="00986861"/>
    <w:rsid w:val="009868A0"/>
    <w:rsid w:val="009868A8"/>
    <w:rsid w:val="00986AD7"/>
    <w:rsid w:val="00986C6B"/>
    <w:rsid w:val="0098702A"/>
    <w:rsid w:val="00987298"/>
    <w:rsid w:val="00987B13"/>
    <w:rsid w:val="00990616"/>
    <w:rsid w:val="00990B3F"/>
    <w:rsid w:val="00990C4C"/>
    <w:rsid w:val="00990FBC"/>
    <w:rsid w:val="009926AA"/>
    <w:rsid w:val="009926AC"/>
    <w:rsid w:val="009926B2"/>
    <w:rsid w:val="00992B15"/>
    <w:rsid w:val="00992E29"/>
    <w:rsid w:val="0099374F"/>
    <w:rsid w:val="0099453D"/>
    <w:rsid w:val="00994992"/>
    <w:rsid w:val="00994C93"/>
    <w:rsid w:val="00995A57"/>
    <w:rsid w:val="009965AF"/>
    <w:rsid w:val="009969CE"/>
    <w:rsid w:val="00996C1D"/>
    <w:rsid w:val="00996DC2"/>
    <w:rsid w:val="00996EEE"/>
    <w:rsid w:val="00996F1C"/>
    <w:rsid w:val="00997659"/>
    <w:rsid w:val="00997862"/>
    <w:rsid w:val="00997BF1"/>
    <w:rsid w:val="009A03E0"/>
    <w:rsid w:val="009A0640"/>
    <w:rsid w:val="009A1625"/>
    <w:rsid w:val="009A1C76"/>
    <w:rsid w:val="009A1CD6"/>
    <w:rsid w:val="009A1FDE"/>
    <w:rsid w:val="009A27D6"/>
    <w:rsid w:val="009A295B"/>
    <w:rsid w:val="009A2C7F"/>
    <w:rsid w:val="009A345A"/>
    <w:rsid w:val="009A3A47"/>
    <w:rsid w:val="009A3A7D"/>
    <w:rsid w:val="009A3CB9"/>
    <w:rsid w:val="009A428B"/>
    <w:rsid w:val="009A4618"/>
    <w:rsid w:val="009A46F6"/>
    <w:rsid w:val="009A48FE"/>
    <w:rsid w:val="009A49DD"/>
    <w:rsid w:val="009A4C6A"/>
    <w:rsid w:val="009A52F6"/>
    <w:rsid w:val="009A5B30"/>
    <w:rsid w:val="009A5BF0"/>
    <w:rsid w:val="009A609B"/>
    <w:rsid w:val="009A639D"/>
    <w:rsid w:val="009A69CC"/>
    <w:rsid w:val="009A6BC3"/>
    <w:rsid w:val="009A6E6F"/>
    <w:rsid w:val="009A71A2"/>
    <w:rsid w:val="009A72D5"/>
    <w:rsid w:val="009A736C"/>
    <w:rsid w:val="009A73C8"/>
    <w:rsid w:val="009A77E0"/>
    <w:rsid w:val="009A7814"/>
    <w:rsid w:val="009A7C42"/>
    <w:rsid w:val="009A7C46"/>
    <w:rsid w:val="009B105F"/>
    <w:rsid w:val="009B180B"/>
    <w:rsid w:val="009B1CBC"/>
    <w:rsid w:val="009B2121"/>
    <w:rsid w:val="009B2131"/>
    <w:rsid w:val="009B2306"/>
    <w:rsid w:val="009B250B"/>
    <w:rsid w:val="009B2A8D"/>
    <w:rsid w:val="009B38A8"/>
    <w:rsid w:val="009B3901"/>
    <w:rsid w:val="009B3A79"/>
    <w:rsid w:val="009B3E14"/>
    <w:rsid w:val="009B3E91"/>
    <w:rsid w:val="009B4076"/>
    <w:rsid w:val="009B4A7A"/>
    <w:rsid w:val="009B5119"/>
    <w:rsid w:val="009B52D2"/>
    <w:rsid w:val="009B52E8"/>
    <w:rsid w:val="009B53F4"/>
    <w:rsid w:val="009B56B7"/>
    <w:rsid w:val="009B5997"/>
    <w:rsid w:val="009B5B1B"/>
    <w:rsid w:val="009B5B2E"/>
    <w:rsid w:val="009B5BAE"/>
    <w:rsid w:val="009B6063"/>
    <w:rsid w:val="009B6095"/>
    <w:rsid w:val="009B6263"/>
    <w:rsid w:val="009C00DD"/>
    <w:rsid w:val="009C01E2"/>
    <w:rsid w:val="009C0793"/>
    <w:rsid w:val="009C0B97"/>
    <w:rsid w:val="009C0E97"/>
    <w:rsid w:val="009C10E1"/>
    <w:rsid w:val="009C206F"/>
    <w:rsid w:val="009C24B6"/>
    <w:rsid w:val="009C29C9"/>
    <w:rsid w:val="009C2CC9"/>
    <w:rsid w:val="009C2CCA"/>
    <w:rsid w:val="009C2F03"/>
    <w:rsid w:val="009C3116"/>
    <w:rsid w:val="009C39E2"/>
    <w:rsid w:val="009C3AEE"/>
    <w:rsid w:val="009C3E0A"/>
    <w:rsid w:val="009C414F"/>
    <w:rsid w:val="009C4967"/>
    <w:rsid w:val="009C4B30"/>
    <w:rsid w:val="009C5627"/>
    <w:rsid w:val="009C5863"/>
    <w:rsid w:val="009C5DF9"/>
    <w:rsid w:val="009C6143"/>
    <w:rsid w:val="009C61E9"/>
    <w:rsid w:val="009C623E"/>
    <w:rsid w:val="009C62FA"/>
    <w:rsid w:val="009C6409"/>
    <w:rsid w:val="009C7071"/>
    <w:rsid w:val="009D018D"/>
    <w:rsid w:val="009D049F"/>
    <w:rsid w:val="009D04A8"/>
    <w:rsid w:val="009D0EC6"/>
    <w:rsid w:val="009D10B6"/>
    <w:rsid w:val="009D1262"/>
    <w:rsid w:val="009D1443"/>
    <w:rsid w:val="009D1610"/>
    <w:rsid w:val="009D17D3"/>
    <w:rsid w:val="009D1C0E"/>
    <w:rsid w:val="009D1F36"/>
    <w:rsid w:val="009D2067"/>
    <w:rsid w:val="009D259E"/>
    <w:rsid w:val="009D2D9B"/>
    <w:rsid w:val="009D2F26"/>
    <w:rsid w:val="009D2F68"/>
    <w:rsid w:val="009D34FE"/>
    <w:rsid w:val="009D3514"/>
    <w:rsid w:val="009D3821"/>
    <w:rsid w:val="009D3B79"/>
    <w:rsid w:val="009D4026"/>
    <w:rsid w:val="009D445A"/>
    <w:rsid w:val="009D45A7"/>
    <w:rsid w:val="009D4661"/>
    <w:rsid w:val="009D56E1"/>
    <w:rsid w:val="009D570D"/>
    <w:rsid w:val="009D58CA"/>
    <w:rsid w:val="009D5B03"/>
    <w:rsid w:val="009D5BF6"/>
    <w:rsid w:val="009D5C2B"/>
    <w:rsid w:val="009D5EFB"/>
    <w:rsid w:val="009D60CC"/>
    <w:rsid w:val="009D6C78"/>
    <w:rsid w:val="009D7578"/>
    <w:rsid w:val="009D7BF7"/>
    <w:rsid w:val="009D7C24"/>
    <w:rsid w:val="009D7DF0"/>
    <w:rsid w:val="009D7EE2"/>
    <w:rsid w:val="009E02D1"/>
    <w:rsid w:val="009E0485"/>
    <w:rsid w:val="009E0AFD"/>
    <w:rsid w:val="009E0EB6"/>
    <w:rsid w:val="009E12CB"/>
    <w:rsid w:val="009E13FF"/>
    <w:rsid w:val="009E1538"/>
    <w:rsid w:val="009E1AB3"/>
    <w:rsid w:val="009E1EA6"/>
    <w:rsid w:val="009E2496"/>
    <w:rsid w:val="009E2649"/>
    <w:rsid w:val="009E2AC6"/>
    <w:rsid w:val="009E2CCA"/>
    <w:rsid w:val="009E30A9"/>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896"/>
    <w:rsid w:val="009F0959"/>
    <w:rsid w:val="009F0C54"/>
    <w:rsid w:val="009F123B"/>
    <w:rsid w:val="009F188A"/>
    <w:rsid w:val="009F1C4A"/>
    <w:rsid w:val="009F2001"/>
    <w:rsid w:val="009F244E"/>
    <w:rsid w:val="009F2BE2"/>
    <w:rsid w:val="009F2E87"/>
    <w:rsid w:val="009F2EAD"/>
    <w:rsid w:val="009F3043"/>
    <w:rsid w:val="009F3533"/>
    <w:rsid w:val="009F367F"/>
    <w:rsid w:val="009F3E47"/>
    <w:rsid w:val="009F3EA9"/>
    <w:rsid w:val="009F5E19"/>
    <w:rsid w:val="009F5FCF"/>
    <w:rsid w:val="009F6555"/>
    <w:rsid w:val="009F6C1F"/>
    <w:rsid w:val="009F6D94"/>
    <w:rsid w:val="009F6DE4"/>
    <w:rsid w:val="009F6EB8"/>
    <w:rsid w:val="009F70AD"/>
    <w:rsid w:val="009F72E7"/>
    <w:rsid w:val="009F78D3"/>
    <w:rsid w:val="009F7DFF"/>
    <w:rsid w:val="00A00147"/>
    <w:rsid w:val="00A005D5"/>
    <w:rsid w:val="00A01305"/>
    <w:rsid w:val="00A017F3"/>
    <w:rsid w:val="00A02336"/>
    <w:rsid w:val="00A02A97"/>
    <w:rsid w:val="00A02DEE"/>
    <w:rsid w:val="00A0301E"/>
    <w:rsid w:val="00A03034"/>
    <w:rsid w:val="00A031F1"/>
    <w:rsid w:val="00A03302"/>
    <w:rsid w:val="00A03433"/>
    <w:rsid w:val="00A03558"/>
    <w:rsid w:val="00A039F0"/>
    <w:rsid w:val="00A042BF"/>
    <w:rsid w:val="00A04C66"/>
    <w:rsid w:val="00A054A4"/>
    <w:rsid w:val="00A05769"/>
    <w:rsid w:val="00A059AA"/>
    <w:rsid w:val="00A05FBE"/>
    <w:rsid w:val="00A06794"/>
    <w:rsid w:val="00A06830"/>
    <w:rsid w:val="00A07103"/>
    <w:rsid w:val="00A07241"/>
    <w:rsid w:val="00A0745F"/>
    <w:rsid w:val="00A07697"/>
    <w:rsid w:val="00A07996"/>
    <w:rsid w:val="00A07B7D"/>
    <w:rsid w:val="00A07C05"/>
    <w:rsid w:val="00A07EDA"/>
    <w:rsid w:val="00A106DA"/>
    <w:rsid w:val="00A10F27"/>
    <w:rsid w:val="00A116B7"/>
    <w:rsid w:val="00A12374"/>
    <w:rsid w:val="00A12406"/>
    <w:rsid w:val="00A1269B"/>
    <w:rsid w:val="00A128B2"/>
    <w:rsid w:val="00A12A67"/>
    <w:rsid w:val="00A12F57"/>
    <w:rsid w:val="00A1311C"/>
    <w:rsid w:val="00A131E1"/>
    <w:rsid w:val="00A13B69"/>
    <w:rsid w:val="00A13C30"/>
    <w:rsid w:val="00A13D24"/>
    <w:rsid w:val="00A13EB3"/>
    <w:rsid w:val="00A14472"/>
    <w:rsid w:val="00A14519"/>
    <w:rsid w:val="00A149C1"/>
    <w:rsid w:val="00A14A85"/>
    <w:rsid w:val="00A14B32"/>
    <w:rsid w:val="00A151AE"/>
    <w:rsid w:val="00A15D10"/>
    <w:rsid w:val="00A15EBD"/>
    <w:rsid w:val="00A15F30"/>
    <w:rsid w:val="00A15FB3"/>
    <w:rsid w:val="00A16487"/>
    <w:rsid w:val="00A16A0F"/>
    <w:rsid w:val="00A16E46"/>
    <w:rsid w:val="00A1725F"/>
    <w:rsid w:val="00A1757F"/>
    <w:rsid w:val="00A17607"/>
    <w:rsid w:val="00A2006A"/>
    <w:rsid w:val="00A209FB"/>
    <w:rsid w:val="00A20D92"/>
    <w:rsid w:val="00A21333"/>
    <w:rsid w:val="00A213D8"/>
    <w:rsid w:val="00A215F0"/>
    <w:rsid w:val="00A21797"/>
    <w:rsid w:val="00A21872"/>
    <w:rsid w:val="00A21B2F"/>
    <w:rsid w:val="00A223D3"/>
    <w:rsid w:val="00A22988"/>
    <w:rsid w:val="00A230D9"/>
    <w:rsid w:val="00A235FB"/>
    <w:rsid w:val="00A23A45"/>
    <w:rsid w:val="00A2437E"/>
    <w:rsid w:val="00A247B5"/>
    <w:rsid w:val="00A247C1"/>
    <w:rsid w:val="00A247D9"/>
    <w:rsid w:val="00A247F8"/>
    <w:rsid w:val="00A24AE5"/>
    <w:rsid w:val="00A24BE1"/>
    <w:rsid w:val="00A25127"/>
    <w:rsid w:val="00A257DB"/>
    <w:rsid w:val="00A25C63"/>
    <w:rsid w:val="00A25E57"/>
    <w:rsid w:val="00A2670B"/>
    <w:rsid w:val="00A26C7A"/>
    <w:rsid w:val="00A27580"/>
    <w:rsid w:val="00A27755"/>
    <w:rsid w:val="00A27B71"/>
    <w:rsid w:val="00A3017B"/>
    <w:rsid w:val="00A3050D"/>
    <w:rsid w:val="00A306BC"/>
    <w:rsid w:val="00A30A16"/>
    <w:rsid w:val="00A318E4"/>
    <w:rsid w:val="00A31ED7"/>
    <w:rsid w:val="00A32C9B"/>
    <w:rsid w:val="00A33081"/>
    <w:rsid w:val="00A330C6"/>
    <w:rsid w:val="00A33A00"/>
    <w:rsid w:val="00A33C82"/>
    <w:rsid w:val="00A33FEF"/>
    <w:rsid w:val="00A341B7"/>
    <w:rsid w:val="00A343C0"/>
    <w:rsid w:val="00A349E3"/>
    <w:rsid w:val="00A34CD7"/>
    <w:rsid w:val="00A34D39"/>
    <w:rsid w:val="00A358FE"/>
    <w:rsid w:val="00A35D38"/>
    <w:rsid w:val="00A35D4E"/>
    <w:rsid w:val="00A361AA"/>
    <w:rsid w:val="00A361B0"/>
    <w:rsid w:val="00A36B56"/>
    <w:rsid w:val="00A3737C"/>
    <w:rsid w:val="00A37BA0"/>
    <w:rsid w:val="00A37E8B"/>
    <w:rsid w:val="00A4085A"/>
    <w:rsid w:val="00A40A52"/>
    <w:rsid w:val="00A41012"/>
    <w:rsid w:val="00A41338"/>
    <w:rsid w:val="00A4136F"/>
    <w:rsid w:val="00A415F9"/>
    <w:rsid w:val="00A41685"/>
    <w:rsid w:val="00A418EF"/>
    <w:rsid w:val="00A4192E"/>
    <w:rsid w:val="00A41CDE"/>
    <w:rsid w:val="00A42511"/>
    <w:rsid w:val="00A42669"/>
    <w:rsid w:val="00A42754"/>
    <w:rsid w:val="00A42805"/>
    <w:rsid w:val="00A42886"/>
    <w:rsid w:val="00A42CE7"/>
    <w:rsid w:val="00A43D37"/>
    <w:rsid w:val="00A4431C"/>
    <w:rsid w:val="00A44451"/>
    <w:rsid w:val="00A44543"/>
    <w:rsid w:val="00A4485C"/>
    <w:rsid w:val="00A448AF"/>
    <w:rsid w:val="00A44BCE"/>
    <w:rsid w:val="00A45299"/>
    <w:rsid w:val="00A45784"/>
    <w:rsid w:val="00A45F94"/>
    <w:rsid w:val="00A4679E"/>
    <w:rsid w:val="00A46D52"/>
    <w:rsid w:val="00A46DE6"/>
    <w:rsid w:val="00A46EC6"/>
    <w:rsid w:val="00A47289"/>
    <w:rsid w:val="00A472E2"/>
    <w:rsid w:val="00A47701"/>
    <w:rsid w:val="00A478AE"/>
    <w:rsid w:val="00A4792A"/>
    <w:rsid w:val="00A5000D"/>
    <w:rsid w:val="00A500D6"/>
    <w:rsid w:val="00A50932"/>
    <w:rsid w:val="00A50D62"/>
    <w:rsid w:val="00A5106C"/>
    <w:rsid w:val="00A513FE"/>
    <w:rsid w:val="00A521CB"/>
    <w:rsid w:val="00A522C0"/>
    <w:rsid w:val="00A52AAA"/>
    <w:rsid w:val="00A52D51"/>
    <w:rsid w:val="00A52D61"/>
    <w:rsid w:val="00A52F46"/>
    <w:rsid w:val="00A53078"/>
    <w:rsid w:val="00A53925"/>
    <w:rsid w:val="00A53AC1"/>
    <w:rsid w:val="00A545A9"/>
    <w:rsid w:val="00A545C1"/>
    <w:rsid w:val="00A547A1"/>
    <w:rsid w:val="00A54C32"/>
    <w:rsid w:val="00A550C1"/>
    <w:rsid w:val="00A55414"/>
    <w:rsid w:val="00A55A64"/>
    <w:rsid w:val="00A5602E"/>
    <w:rsid w:val="00A56407"/>
    <w:rsid w:val="00A56956"/>
    <w:rsid w:val="00A575BF"/>
    <w:rsid w:val="00A57B87"/>
    <w:rsid w:val="00A6094C"/>
    <w:rsid w:val="00A60A43"/>
    <w:rsid w:val="00A60C4D"/>
    <w:rsid w:val="00A60E45"/>
    <w:rsid w:val="00A60EB5"/>
    <w:rsid w:val="00A61016"/>
    <w:rsid w:val="00A61216"/>
    <w:rsid w:val="00A6156A"/>
    <w:rsid w:val="00A618AA"/>
    <w:rsid w:val="00A61BE6"/>
    <w:rsid w:val="00A61F91"/>
    <w:rsid w:val="00A62006"/>
    <w:rsid w:val="00A62EB6"/>
    <w:rsid w:val="00A63945"/>
    <w:rsid w:val="00A63FC3"/>
    <w:rsid w:val="00A642B1"/>
    <w:rsid w:val="00A642C5"/>
    <w:rsid w:val="00A643CB"/>
    <w:rsid w:val="00A65132"/>
    <w:rsid w:val="00A6522F"/>
    <w:rsid w:val="00A65B34"/>
    <w:rsid w:val="00A6657B"/>
    <w:rsid w:val="00A6679E"/>
    <w:rsid w:val="00A668DD"/>
    <w:rsid w:val="00A66949"/>
    <w:rsid w:val="00A66A94"/>
    <w:rsid w:val="00A6710C"/>
    <w:rsid w:val="00A67BA6"/>
    <w:rsid w:val="00A70453"/>
    <w:rsid w:val="00A705A0"/>
    <w:rsid w:val="00A705F3"/>
    <w:rsid w:val="00A711AF"/>
    <w:rsid w:val="00A71338"/>
    <w:rsid w:val="00A71473"/>
    <w:rsid w:val="00A717F3"/>
    <w:rsid w:val="00A717F7"/>
    <w:rsid w:val="00A71919"/>
    <w:rsid w:val="00A71DFB"/>
    <w:rsid w:val="00A72209"/>
    <w:rsid w:val="00A72989"/>
    <w:rsid w:val="00A732AA"/>
    <w:rsid w:val="00A73838"/>
    <w:rsid w:val="00A7385B"/>
    <w:rsid w:val="00A73CAF"/>
    <w:rsid w:val="00A73D13"/>
    <w:rsid w:val="00A74410"/>
    <w:rsid w:val="00A7444B"/>
    <w:rsid w:val="00A745D8"/>
    <w:rsid w:val="00A7467E"/>
    <w:rsid w:val="00A7527D"/>
    <w:rsid w:val="00A755ED"/>
    <w:rsid w:val="00A7590F"/>
    <w:rsid w:val="00A75BAD"/>
    <w:rsid w:val="00A760AC"/>
    <w:rsid w:val="00A761BD"/>
    <w:rsid w:val="00A762D6"/>
    <w:rsid w:val="00A76C1C"/>
    <w:rsid w:val="00A76C20"/>
    <w:rsid w:val="00A77368"/>
    <w:rsid w:val="00A7787C"/>
    <w:rsid w:val="00A8013E"/>
    <w:rsid w:val="00A80900"/>
    <w:rsid w:val="00A80C52"/>
    <w:rsid w:val="00A80DF5"/>
    <w:rsid w:val="00A813A9"/>
    <w:rsid w:val="00A8143E"/>
    <w:rsid w:val="00A8149D"/>
    <w:rsid w:val="00A8157D"/>
    <w:rsid w:val="00A82384"/>
    <w:rsid w:val="00A8373E"/>
    <w:rsid w:val="00A83BA7"/>
    <w:rsid w:val="00A8436E"/>
    <w:rsid w:val="00A8481A"/>
    <w:rsid w:val="00A84D18"/>
    <w:rsid w:val="00A855EA"/>
    <w:rsid w:val="00A85702"/>
    <w:rsid w:val="00A85996"/>
    <w:rsid w:val="00A85AF9"/>
    <w:rsid w:val="00A865A4"/>
    <w:rsid w:val="00A8682C"/>
    <w:rsid w:val="00A868E8"/>
    <w:rsid w:val="00A86F75"/>
    <w:rsid w:val="00A87E06"/>
    <w:rsid w:val="00A9025C"/>
    <w:rsid w:val="00A902EF"/>
    <w:rsid w:val="00A903B1"/>
    <w:rsid w:val="00A903B8"/>
    <w:rsid w:val="00A90437"/>
    <w:rsid w:val="00A90F7D"/>
    <w:rsid w:val="00A9141C"/>
    <w:rsid w:val="00A915FF"/>
    <w:rsid w:val="00A917B6"/>
    <w:rsid w:val="00A9199F"/>
    <w:rsid w:val="00A91D0E"/>
    <w:rsid w:val="00A91F73"/>
    <w:rsid w:val="00A92E8A"/>
    <w:rsid w:val="00A93059"/>
    <w:rsid w:val="00A93185"/>
    <w:rsid w:val="00A937AC"/>
    <w:rsid w:val="00A93D72"/>
    <w:rsid w:val="00A93EB4"/>
    <w:rsid w:val="00A942B4"/>
    <w:rsid w:val="00A9488C"/>
    <w:rsid w:val="00A95A13"/>
    <w:rsid w:val="00A95B75"/>
    <w:rsid w:val="00A95C50"/>
    <w:rsid w:val="00A95CAA"/>
    <w:rsid w:val="00A96860"/>
    <w:rsid w:val="00A96C8C"/>
    <w:rsid w:val="00A97310"/>
    <w:rsid w:val="00A97586"/>
    <w:rsid w:val="00A97BFC"/>
    <w:rsid w:val="00A97C7D"/>
    <w:rsid w:val="00AA00C4"/>
    <w:rsid w:val="00AA09BB"/>
    <w:rsid w:val="00AA12E1"/>
    <w:rsid w:val="00AA1337"/>
    <w:rsid w:val="00AA1387"/>
    <w:rsid w:val="00AA1691"/>
    <w:rsid w:val="00AA16B5"/>
    <w:rsid w:val="00AA1A78"/>
    <w:rsid w:val="00AA1BA8"/>
    <w:rsid w:val="00AA1FA9"/>
    <w:rsid w:val="00AA2BDD"/>
    <w:rsid w:val="00AA2C4B"/>
    <w:rsid w:val="00AA2CAC"/>
    <w:rsid w:val="00AA2E40"/>
    <w:rsid w:val="00AA307D"/>
    <w:rsid w:val="00AA376C"/>
    <w:rsid w:val="00AA3DC2"/>
    <w:rsid w:val="00AA40A8"/>
    <w:rsid w:val="00AA4429"/>
    <w:rsid w:val="00AA46B7"/>
    <w:rsid w:val="00AA4D7F"/>
    <w:rsid w:val="00AA51C3"/>
    <w:rsid w:val="00AA526C"/>
    <w:rsid w:val="00AA557C"/>
    <w:rsid w:val="00AA654B"/>
    <w:rsid w:val="00AA659E"/>
    <w:rsid w:val="00AA68F8"/>
    <w:rsid w:val="00AA693E"/>
    <w:rsid w:val="00AA697A"/>
    <w:rsid w:val="00AA6E72"/>
    <w:rsid w:val="00AA7826"/>
    <w:rsid w:val="00AA7AF3"/>
    <w:rsid w:val="00AA7E6A"/>
    <w:rsid w:val="00AB01DB"/>
    <w:rsid w:val="00AB0256"/>
    <w:rsid w:val="00AB0356"/>
    <w:rsid w:val="00AB080E"/>
    <w:rsid w:val="00AB123D"/>
    <w:rsid w:val="00AB2900"/>
    <w:rsid w:val="00AB29B5"/>
    <w:rsid w:val="00AB2A60"/>
    <w:rsid w:val="00AB2CA5"/>
    <w:rsid w:val="00AB2CAC"/>
    <w:rsid w:val="00AB2CD1"/>
    <w:rsid w:val="00AB3852"/>
    <w:rsid w:val="00AB3888"/>
    <w:rsid w:val="00AB3B6B"/>
    <w:rsid w:val="00AB3D25"/>
    <w:rsid w:val="00AB4262"/>
    <w:rsid w:val="00AB46AC"/>
    <w:rsid w:val="00AB508B"/>
    <w:rsid w:val="00AB60CC"/>
    <w:rsid w:val="00AB7149"/>
    <w:rsid w:val="00AB7A1B"/>
    <w:rsid w:val="00AB7C57"/>
    <w:rsid w:val="00AC0209"/>
    <w:rsid w:val="00AC028D"/>
    <w:rsid w:val="00AC0A37"/>
    <w:rsid w:val="00AC0A89"/>
    <w:rsid w:val="00AC1960"/>
    <w:rsid w:val="00AC1B53"/>
    <w:rsid w:val="00AC1B6D"/>
    <w:rsid w:val="00AC1DFB"/>
    <w:rsid w:val="00AC2384"/>
    <w:rsid w:val="00AC2754"/>
    <w:rsid w:val="00AC2B0E"/>
    <w:rsid w:val="00AC2C2C"/>
    <w:rsid w:val="00AC38C7"/>
    <w:rsid w:val="00AC3D03"/>
    <w:rsid w:val="00AC4424"/>
    <w:rsid w:val="00AC480C"/>
    <w:rsid w:val="00AC51CE"/>
    <w:rsid w:val="00AC5652"/>
    <w:rsid w:val="00AC6489"/>
    <w:rsid w:val="00AC65C7"/>
    <w:rsid w:val="00AC6768"/>
    <w:rsid w:val="00AC6A2B"/>
    <w:rsid w:val="00AC6B34"/>
    <w:rsid w:val="00AC6CC2"/>
    <w:rsid w:val="00AC6E2A"/>
    <w:rsid w:val="00AC6F61"/>
    <w:rsid w:val="00AC6F88"/>
    <w:rsid w:val="00AC72B5"/>
    <w:rsid w:val="00AC7515"/>
    <w:rsid w:val="00AC77F9"/>
    <w:rsid w:val="00AC7EA6"/>
    <w:rsid w:val="00AD075A"/>
    <w:rsid w:val="00AD0DC8"/>
    <w:rsid w:val="00AD0F66"/>
    <w:rsid w:val="00AD1F16"/>
    <w:rsid w:val="00AD209B"/>
    <w:rsid w:val="00AD2CED"/>
    <w:rsid w:val="00AD3134"/>
    <w:rsid w:val="00AD3313"/>
    <w:rsid w:val="00AD36B2"/>
    <w:rsid w:val="00AD3917"/>
    <w:rsid w:val="00AD3966"/>
    <w:rsid w:val="00AD4012"/>
    <w:rsid w:val="00AD444B"/>
    <w:rsid w:val="00AD4875"/>
    <w:rsid w:val="00AD4C7B"/>
    <w:rsid w:val="00AD561A"/>
    <w:rsid w:val="00AD58F1"/>
    <w:rsid w:val="00AD5CAF"/>
    <w:rsid w:val="00AD63AB"/>
    <w:rsid w:val="00AD6F3F"/>
    <w:rsid w:val="00AD712B"/>
    <w:rsid w:val="00AD7160"/>
    <w:rsid w:val="00AD7444"/>
    <w:rsid w:val="00AD7477"/>
    <w:rsid w:val="00AD754D"/>
    <w:rsid w:val="00AD7938"/>
    <w:rsid w:val="00AD79B2"/>
    <w:rsid w:val="00AD7EAA"/>
    <w:rsid w:val="00AD7F18"/>
    <w:rsid w:val="00AD7F91"/>
    <w:rsid w:val="00AE0110"/>
    <w:rsid w:val="00AE0790"/>
    <w:rsid w:val="00AE0E0B"/>
    <w:rsid w:val="00AE11EB"/>
    <w:rsid w:val="00AE19D9"/>
    <w:rsid w:val="00AE1A7A"/>
    <w:rsid w:val="00AE1DFC"/>
    <w:rsid w:val="00AE26A3"/>
    <w:rsid w:val="00AE28F1"/>
    <w:rsid w:val="00AE290D"/>
    <w:rsid w:val="00AE32FC"/>
    <w:rsid w:val="00AE36FC"/>
    <w:rsid w:val="00AE3841"/>
    <w:rsid w:val="00AE3F6E"/>
    <w:rsid w:val="00AE3FE4"/>
    <w:rsid w:val="00AE3FEC"/>
    <w:rsid w:val="00AE411F"/>
    <w:rsid w:val="00AE425B"/>
    <w:rsid w:val="00AE5274"/>
    <w:rsid w:val="00AE5287"/>
    <w:rsid w:val="00AE52CA"/>
    <w:rsid w:val="00AE5837"/>
    <w:rsid w:val="00AE5A9C"/>
    <w:rsid w:val="00AE5E16"/>
    <w:rsid w:val="00AE5E41"/>
    <w:rsid w:val="00AE61C2"/>
    <w:rsid w:val="00AE6366"/>
    <w:rsid w:val="00AE6BA8"/>
    <w:rsid w:val="00AE7290"/>
    <w:rsid w:val="00AE72FF"/>
    <w:rsid w:val="00AE76EC"/>
    <w:rsid w:val="00AE7BF8"/>
    <w:rsid w:val="00AF0076"/>
    <w:rsid w:val="00AF04E0"/>
    <w:rsid w:val="00AF066F"/>
    <w:rsid w:val="00AF093C"/>
    <w:rsid w:val="00AF0B27"/>
    <w:rsid w:val="00AF0F90"/>
    <w:rsid w:val="00AF1B41"/>
    <w:rsid w:val="00AF1DEE"/>
    <w:rsid w:val="00AF1F1C"/>
    <w:rsid w:val="00AF201A"/>
    <w:rsid w:val="00AF2070"/>
    <w:rsid w:val="00AF236F"/>
    <w:rsid w:val="00AF26C9"/>
    <w:rsid w:val="00AF2C18"/>
    <w:rsid w:val="00AF2F93"/>
    <w:rsid w:val="00AF3075"/>
    <w:rsid w:val="00AF35EE"/>
    <w:rsid w:val="00AF37B5"/>
    <w:rsid w:val="00AF3A70"/>
    <w:rsid w:val="00AF3AA8"/>
    <w:rsid w:val="00AF3DA8"/>
    <w:rsid w:val="00AF3F4A"/>
    <w:rsid w:val="00AF43F4"/>
    <w:rsid w:val="00AF452B"/>
    <w:rsid w:val="00AF4733"/>
    <w:rsid w:val="00AF48DC"/>
    <w:rsid w:val="00AF4BE8"/>
    <w:rsid w:val="00AF4E17"/>
    <w:rsid w:val="00AF5209"/>
    <w:rsid w:val="00AF52AD"/>
    <w:rsid w:val="00AF5560"/>
    <w:rsid w:val="00AF5757"/>
    <w:rsid w:val="00AF5956"/>
    <w:rsid w:val="00AF5E8B"/>
    <w:rsid w:val="00AF6522"/>
    <w:rsid w:val="00AF6DAC"/>
    <w:rsid w:val="00AF6F91"/>
    <w:rsid w:val="00AF7490"/>
    <w:rsid w:val="00AF7625"/>
    <w:rsid w:val="00AF7C4C"/>
    <w:rsid w:val="00B00369"/>
    <w:rsid w:val="00B006CF"/>
    <w:rsid w:val="00B00B39"/>
    <w:rsid w:val="00B00B42"/>
    <w:rsid w:val="00B01989"/>
    <w:rsid w:val="00B02062"/>
    <w:rsid w:val="00B02192"/>
    <w:rsid w:val="00B0257A"/>
    <w:rsid w:val="00B02702"/>
    <w:rsid w:val="00B02C88"/>
    <w:rsid w:val="00B02F93"/>
    <w:rsid w:val="00B03105"/>
    <w:rsid w:val="00B03822"/>
    <w:rsid w:val="00B03C09"/>
    <w:rsid w:val="00B03C4A"/>
    <w:rsid w:val="00B041B5"/>
    <w:rsid w:val="00B04256"/>
    <w:rsid w:val="00B050D0"/>
    <w:rsid w:val="00B054BE"/>
    <w:rsid w:val="00B05DB1"/>
    <w:rsid w:val="00B05F8D"/>
    <w:rsid w:val="00B06110"/>
    <w:rsid w:val="00B06285"/>
    <w:rsid w:val="00B066C2"/>
    <w:rsid w:val="00B068FD"/>
    <w:rsid w:val="00B07043"/>
    <w:rsid w:val="00B073A5"/>
    <w:rsid w:val="00B078A5"/>
    <w:rsid w:val="00B07D62"/>
    <w:rsid w:val="00B10014"/>
    <w:rsid w:val="00B101C9"/>
    <w:rsid w:val="00B10437"/>
    <w:rsid w:val="00B10551"/>
    <w:rsid w:val="00B10820"/>
    <w:rsid w:val="00B10F65"/>
    <w:rsid w:val="00B11365"/>
    <w:rsid w:val="00B11A1D"/>
    <w:rsid w:val="00B11AF5"/>
    <w:rsid w:val="00B11D4A"/>
    <w:rsid w:val="00B12CFD"/>
    <w:rsid w:val="00B12D59"/>
    <w:rsid w:val="00B12E56"/>
    <w:rsid w:val="00B12FB7"/>
    <w:rsid w:val="00B132C3"/>
    <w:rsid w:val="00B13709"/>
    <w:rsid w:val="00B13871"/>
    <w:rsid w:val="00B13E9E"/>
    <w:rsid w:val="00B141B3"/>
    <w:rsid w:val="00B14237"/>
    <w:rsid w:val="00B149FC"/>
    <w:rsid w:val="00B14A3D"/>
    <w:rsid w:val="00B15020"/>
    <w:rsid w:val="00B1575F"/>
    <w:rsid w:val="00B158A8"/>
    <w:rsid w:val="00B15B48"/>
    <w:rsid w:val="00B15B66"/>
    <w:rsid w:val="00B160EF"/>
    <w:rsid w:val="00B16560"/>
    <w:rsid w:val="00B16C58"/>
    <w:rsid w:val="00B16CD9"/>
    <w:rsid w:val="00B1742A"/>
    <w:rsid w:val="00B17893"/>
    <w:rsid w:val="00B17AA5"/>
    <w:rsid w:val="00B17BAF"/>
    <w:rsid w:val="00B17FC9"/>
    <w:rsid w:val="00B20055"/>
    <w:rsid w:val="00B2008C"/>
    <w:rsid w:val="00B203EA"/>
    <w:rsid w:val="00B2045A"/>
    <w:rsid w:val="00B20BCE"/>
    <w:rsid w:val="00B20D01"/>
    <w:rsid w:val="00B20E98"/>
    <w:rsid w:val="00B20ED3"/>
    <w:rsid w:val="00B216C1"/>
    <w:rsid w:val="00B2192D"/>
    <w:rsid w:val="00B21A89"/>
    <w:rsid w:val="00B21EA0"/>
    <w:rsid w:val="00B2221B"/>
    <w:rsid w:val="00B22AD5"/>
    <w:rsid w:val="00B22C67"/>
    <w:rsid w:val="00B22EE7"/>
    <w:rsid w:val="00B23060"/>
    <w:rsid w:val="00B236B1"/>
    <w:rsid w:val="00B23904"/>
    <w:rsid w:val="00B23BA5"/>
    <w:rsid w:val="00B23C2D"/>
    <w:rsid w:val="00B24161"/>
    <w:rsid w:val="00B2439A"/>
    <w:rsid w:val="00B2440D"/>
    <w:rsid w:val="00B2441E"/>
    <w:rsid w:val="00B24727"/>
    <w:rsid w:val="00B2482F"/>
    <w:rsid w:val="00B2484F"/>
    <w:rsid w:val="00B25255"/>
    <w:rsid w:val="00B25265"/>
    <w:rsid w:val="00B252C4"/>
    <w:rsid w:val="00B2595C"/>
    <w:rsid w:val="00B25F44"/>
    <w:rsid w:val="00B27479"/>
    <w:rsid w:val="00B276FF"/>
    <w:rsid w:val="00B303F5"/>
    <w:rsid w:val="00B305C9"/>
    <w:rsid w:val="00B30765"/>
    <w:rsid w:val="00B30C0F"/>
    <w:rsid w:val="00B30D62"/>
    <w:rsid w:val="00B3212B"/>
    <w:rsid w:val="00B321A9"/>
    <w:rsid w:val="00B326A1"/>
    <w:rsid w:val="00B327EE"/>
    <w:rsid w:val="00B32BE3"/>
    <w:rsid w:val="00B32DFD"/>
    <w:rsid w:val="00B33618"/>
    <w:rsid w:val="00B33905"/>
    <w:rsid w:val="00B34E93"/>
    <w:rsid w:val="00B35208"/>
    <w:rsid w:val="00B353A9"/>
    <w:rsid w:val="00B35668"/>
    <w:rsid w:val="00B35930"/>
    <w:rsid w:val="00B360BD"/>
    <w:rsid w:val="00B361F0"/>
    <w:rsid w:val="00B3621B"/>
    <w:rsid w:val="00B36239"/>
    <w:rsid w:val="00B36C20"/>
    <w:rsid w:val="00B37098"/>
    <w:rsid w:val="00B373B0"/>
    <w:rsid w:val="00B37BE2"/>
    <w:rsid w:val="00B37EEB"/>
    <w:rsid w:val="00B37FB6"/>
    <w:rsid w:val="00B40475"/>
    <w:rsid w:val="00B404E3"/>
    <w:rsid w:val="00B4068B"/>
    <w:rsid w:val="00B40A47"/>
    <w:rsid w:val="00B40B6A"/>
    <w:rsid w:val="00B41083"/>
    <w:rsid w:val="00B41353"/>
    <w:rsid w:val="00B415B1"/>
    <w:rsid w:val="00B416FA"/>
    <w:rsid w:val="00B41E34"/>
    <w:rsid w:val="00B42461"/>
    <w:rsid w:val="00B424AF"/>
    <w:rsid w:val="00B42FA3"/>
    <w:rsid w:val="00B43560"/>
    <w:rsid w:val="00B43CE1"/>
    <w:rsid w:val="00B43FF6"/>
    <w:rsid w:val="00B4413A"/>
    <w:rsid w:val="00B4429C"/>
    <w:rsid w:val="00B445EF"/>
    <w:rsid w:val="00B4483A"/>
    <w:rsid w:val="00B449D1"/>
    <w:rsid w:val="00B44CD2"/>
    <w:rsid w:val="00B45286"/>
    <w:rsid w:val="00B4543D"/>
    <w:rsid w:val="00B45700"/>
    <w:rsid w:val="00B4645C"/>
    <w:rsid w:val="00B469FF"/>
    <w:rsid w:val="00B46B60"/>
    <w:rsid w:val="00B46F9C"/>
    <w:rsid w:val="00B4785A"/>
    <w:rsid w:val="00B47C81"/>
    <w:rsid w:val="00B47DF1"/>
    <w:rsid w:val="00B47E82"/>
    <w:rsid w:val="00B47E9B"/>
    <w:rsid w:val="00B50366"/>
    <w:rsid w:val="00B5059F"/>
    <w:rsid w:val="00B5094B"/>
    <w:rsid w:val="00B50F32"/>
    <w:rsid w:val="00B51422"/>
    <w:rsid w:val="00B51A47"/>
    <w:rsid w:val="00B52491"/>
    <w:rsid w:val="00B528ED"/>
    <w:rsid w:val="00B52C29"/>
    <w:rsid w:val="00B530F8"/>
    <w:rsid w:val="00B53754"/>
    <w:rsid w:val="00B53817"/>
    <w:rsid w:val="00B53AB0"/>
    <w:rsid w:val="00B53DCC"/>
    <w:rsid w:val="00B540F1"/>
    <w:rsid w:val="00B5422D"/>
    <w:rsid w:val="00B54B44"/>
    <w:rsid w:val="00B5508A"/>
    <w:rsid w:val="00B5577B"/>
    <w:rsid w:val="00B55B23"/>
    <w:rsid w:val="00B55FF3"/>
    <w:rsid w:val="00B562AD"/>
    <w:rsid w:val="00B56790"/>
    <w:rsid w:val="00B568B1"/>
    <w:rsid w:val="00B56AD6"/>
    <w:rsid w:val="00B56F68"/>
    <w:rsid w:val="00B56FBB"/>
    <w:rsid w:val="00B57435"/>
    <w:rsid w:val="00B574FF"/>
    <w:rsid w:val="00B579C0"/>
    <w:rsid w:val="00B57DB4"/>
    <w:rsid w:val="00B57EB2"/>
    <w:rsid w:val="00B610D2"/>
    <w:rsid w:val="00B61154"/>
    <w:rsid w:val="00B6152C"/>
    <w:rsid w:val="00B617D9"/>
    <w:rsid w:val="00B61D87"/>
    <w:rsid w:val="00B61E08"/>
    <w:rsid w:val="00B62585"/>
    <w:rsid w:val="00B627A2"/>
    <w:rsid w:val="00B63121"/>
    <w:rsid w:val="00B63138"/>
    <w:rsid w:val="00B631FE"/>
    <w:rsid w:val="00B639F5"/>
    <w:rsid w:val="00B63A27"/>
    <w:rsid w:val="00B63D35"/>
    <w:rsid w:val="00B644C3"/>
    <w:rsid w:val="00B64BC4"/>
    <w:rsid w:val="00B64D28"/>
    <w:rsid w:val="00B6524F"/>
    <w:rsid w:val="00B653CF"/>
    <w:rsid w:val="00B65CDD"/>
    <w:rsid w:val="00B65F25"/>
    <w:rsid w:val="00B66255"/>
    <w:rsid w:val="00B662A3"/>
    <w:rsid w:val="00B66719"/>
    <w:rsid w:val="00B66D16"/>
    <w:rsid w:val="00B66D52"/>
    <w:rsid w:val="00B67524"/>
    <w:rsid w:val="00B67945"/>
    <w:rsid w:val="00B67B9B"/>
    <w:rsid w:val="00B67DF7"/>
    <w:rsid w:val="00B67DFF"/>
    <w:rsid w:val="00B70911"/>
    <w:rsid w:val="00B70913"/>
    <w:rsid w:val="00B70BE6"/>
    <w:rsid w:val="00B711B3"/>
    <w:rsid w:val="00B71362"/>
    <w:rsid w:val="00B726EF"/>
    <w:rsid w:val="00B72B62"/>
    <w:rsid w:val="00B72B76"/>
    <w:rsid w:val="00B72D9C"/>
    <w:rsid w:val="00B7405F"/>
    <w:rsid w:val="00B74281"/>
    <w:rsid w:val="00B744C5"/>
    <w:rsid w:val="00B748E6"/>
    <w:rsid w:val="00B74F28"/>
    <w:rsid w:val="00B7511E"/>
    <w:rsid w:val="00B75187"/>
    <w:rsid w:val="00B75CE2"/>
    <w:rsid w:val="00B75F9B"/>
    <w:rsid w:val="00B75FD7"/>
    <w:rsid w:val="00B76084"/>
    <w:rsid w:val="00B764D5"/>
    <w:rsid w:val="00B766CD"/>
    <w:rsid w:val="00B766F0"/>
    <w:rsid w:val="00B7688D"/>
    <w:rsid w:val="00B76C05"/>
    <w:rsid w:val="00B77199"/>
    <w:rsid w:val="00B771A3"/>
    <w:rsid w:val="00B7730B"/>
    <w:rsid w:val="00B77361"/>
    <w:rsid w:val="00B80787"/>
    <w:rsid w:val="00B807D9"/>
    <w:rsid w:val="00B80AB0"/>
    <w:rsid w:val="00B80F23"/>
    <w:rsid w:val="00B80F76"/>
    <w:rsid w:val="00B810F9"/>
    <w:rsid w:val="00B81397"/>
    <w:rsid w:val="00B81F80"/>
    <w:rsid w:val="00B8204B"/>
    <w:rsid w:val="00B82381"/>
    <w:rsid w:val="00B82406"/>
    <w:rsid w:val="00B831DF"/>
    <w:rsid w:val="00B8355B"/>
    <w:rsid w:val="00B8370A"/>
    <w:rsid w:val="00B83C49"/>
    <w:rsid w:val="00B83F68"/>
    <w:rsid w:val="00B8410B"/>
    <w:rsid w:val="00B841DD"/>
    <w:rsid w:val="00B84578"/>
    <w:rsid w:val="00B84800"/>
    <w:rsid w:val="00B8480D"/>
    <w:rsid w:val="00B84DF9"/>
    <w:rsid w:val="00B85769"/>
    <w:rsid w:val="00B857F6"/>
    <w:rsid w:val="00B866A6"/>
    <w:rsid w:val="00B86721"/>
    <w:rsid w:val="00B871E3"/>
    <w:rsid w:val="00B872BB"/>
    <w:rsid w:val="00B87923"/>
    <w:rsid w:val="00B87BB2"/>
    <w:rsid w:val="00B904C0"/>
    <w:rsid w:val="00B9091C"/>
    <w:rsid w:val="00B917B5"/>
    <w:rsid w:val="00B917D9"/>
    <w:rsid w:val="00B918BA"/>
    <w:rsid w:val="00B91CA2"/>
    <w:rsid w:val="00B91E80"/>
    <w:rsid w:val="00B9203C"/>
    <w:rsid w:val="00B9223C"/>
    <w:rsid w:val="00B92A3C"/>
    <w:rsid w:val="00B93009"/>
    <w:rsid w:val="00B93559"/>
    <w:rsid w:val="00B93F2F"/>
    <w:rsid w:val="00B9421E"/>
    <w:rsid w:val="00B945F1"/>
    <w:rsid w:val="00B946E2"/>
    <w:rsid w:val="00B948DA"/>
    <w:rsid w:val="00B94A47"/>
    <w:rsid w:val="00B963EF"/>
    <w:rsid w:val="00B96558"/>
    <w:rsid w:val="00B96711"/>
    <w:rsid w:val="00B96C85"/>
    <w:rsid w:val="00B9710B"/>
    <w:rsid w:val="00B976D8"/>
    <w:rsid w:val="00B97729"/>
    <w:rsid w:val="00B97A7B"/>
    <w:rsid w:val="00B97B02"/>
    <w:rsid w:val="00B97C1E"/>
    <w:rsid w:val="00B97C47"/>
    <w:rsid w:val="00BA0099"/>
    <w:rsid w:val="00BA02E8"/>
    <w:rsid w:val="00BA09EE"/>
    <w:rsid w:val="00BA1107"/>
    <w:rsid w:val="00BA16CE"/>
    <w:rsid w:val="00BA189E"/>
    <w:rsid w:val="00BA1988"/>
    <w:rsid w:val="00BA220E"/>
    <w:rsid w:val="00BA2714"/>
    <w:rsid w:val="00BA28FC"/>
    <w:rsid w:val="00BA2FDF"/>
    <w:rsid w:val="00BA3C20"/>
    <w:rsid w:val="00BA43E6"/>
    <w:rsid w:val="00BA4778"/>
    <w:rsid w:val="00BA51B9"/>
    <w:rsid w:val="00BA54DA"/>
    <w:rsid w:val="00BA55AF"/>
    <w:rsid w:val="00BA5712"/>
    <w:rsid w:val="00BA5747"/>
    <w:rsid w:val="00BA5900"/>
    <w:rsid w:val="00BA5AB9"/>
    <w:rsid w:val="00BA60DD"/>
    <w:rsid w:val="00BA65F6"/>
    <w:rsid w:val="00BA67BD"/>
    <w:rsid w:val="00BA6F2C"/>
    <w:rsid w:val="00BA7554"/>
    <w:rsid w:val="00BA75EA"/>
    <w:rsid w:val="00BA7BE9"/>
    <w:rsid w:val="00BB1172"/>
    <w:rsid w:val="00BB1454"/>
    <w:rsid w:val="00BB188A"/>
    <w:rsid w:val="00BB1919"/>
    <w:rsid w:val="00BB1D49"/>
    <w:rsid w:val="00BB30DF"/>
    <w:rsid w:val="00BB3AFE"/>
    <w:rsid w:val="00BB3BEB"/>
    <w:rsid w:val="00BB3C95"/>
    <w:rsid w:val="00BB3EAE"/>
    <w:rsid w:val="00BB40C2"/>
    <w:rsid w:val="00BB467C"/>
    <w:rsid w:val="00BB46B8"/>
    <w:rsid w:val="00BB4A6C"/>
    <w:rsid w:val="00BB51DC"/>
    <w:rsid w:val="00BB5268"/>
    <w:rsid w:val="00BB546B"/>
    <w:rsid w:val="00BB56D4"/>
    <w:rsid w:val="00BB5807"/>
    <w:rsid w:val="00BB582D"/>
    <w:rsid w:val="00BB588D"/>
    <w:rsid w:val="00BB59B3"/>
    <w:rsid w:val="00BB5C02"/>
    <w:rsid w:val="00BB616F"/>
    <w:rsid w:val="00BB65AC"/>
    <w:rsid w:val="00BB6898"/>
    <w:rsid w:val="00BB6B59"/>
    <w:rsid w:val="00BB6ED0"/>
    <w:rsid w:val="00BB734F"/>
    <w:rsid w:val="00BB7B0A"/>
    <w:rsid w:val="00BC0024"/>
    <w:rsid w:val="00BC0FCC"/>
    <w:rsid w:val="00BC137E"/>
    <w:rsid w:val="00BC1C6A"/>
    <w:rsid w:val="00BC1D79"/>
    <w:rsid w:val="00BC2340"/>
    <w:rsid w:val="00BC2606"/>
    <w:rsid w:val="00BC2C6D"/>
    <w:rsid w:val="00BC2F6F"/>
    <w:rsid w:val="00BC3346"/>
    <w:rsid w:val="00BC3648"/>
    <w:rsid w:val="00BC3739"/>
    <w:rsid w:val="00BC3BAB"/>
    <w:rsid w:val="00BC3C42"/>
    <w:rsid w:val="00BC3E6D"/>
    <w:rsid w:val="00BC43FB"/>
    <w:rsid w:val="00BC44AF"/>
    <w:rsid w:val="00BC4774"/>
    <w:rsid w:val="00BC4874"/>
    <w:rsid w:val="00BC4A0E"/>
    <w:rsid w:val="00BC4C01"/>
    <w:rsid w:val="00BC511A"/>
    <w:rsid w:val="00BC5547"/>
    <w:rsid w:val="00BC58B1"/>
    <w:rsid w:val="00BC590F"/>
    <w:rsid w:val="00BC651C"/>
    <w:rsid w:val="00BC66A3"/>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092"/>
    <w:rsid w:val="00BD317E"/>
    <w:rsid w:val="00BD3A3D"/>
    <w:rsid w:val="00BD4C51"/>
    <w:rsid w:val="00BD4F15"/>
    <w:rsid w:val="00BD5CA4"/>
    <w:rsid w:val="00BD5E8C"/>
    <w:rsid w:val="00BD60CC"/>
    <w:rsid w:val="00BD6638"/>
    <w:rsid w:val="00BD6954"/>
    <w:rsid w:val="00BD704C"/>
    <w:rsid w:val="00BD7201"/>
    <w:rsid w:val="00BD7264"/>
    <w:rsid w:val="00BD7658"/>
    <w:rsid w:val="00BD777B"/>
    <w:rsid w:val="00BD78C0"/>
    <w:rsid w:val="00BD7B12"/>
    <w:rsid w:val="00BE03BE"/>
    <w:rsid w:val="00BE04C7"/>
    <w:rsid w:val="00BE0DD3"/>
    <w:rsid w:val="00BE1266"/>
    <w:rsid w:val="00BE1617"/>
    <w:rsid w:val="00BE1CE7"/>
    <w:rsid w:val="00BE1F72"/>
    <w:rsid w:val="00BE2776"/>
    <w:rsid w:val="00BE2BFF"/>
    <w:rsid w:val="00BE2CB7"/>
    <w:rsid w:val="00BE2CD3"/>
    <w:rsid w:val="00BE328F"/>
    <w:rsid w:val="00BE3436"/>
    <w:rsid w:val="00BE3472"/>
    <w:rsid w:val="00BE41AA"/>
    <w:rsid w:val="00BE45B0"/>
    <w:rsid w:val="00BE4606"/>
    <w:rsid w:val="00BE4C8D"/>
    <w:rsid w:val="00BE546E"/>
    <w:rsid w:val="00BE65A3"/>
    <w:rsid w:val="00BE67A6"/>
    <w:rsid w:val="00BE688E"/>
    <w:rsid w:val="00BE7824"/>
    <w:rsid w:val="00BE7AF4"/>
    <w:rsid w:val="00BE7CD1"/>
    <w:rsid w:val="00BF019E"/>
    <w:rsid w:val="00BF0A33"/>
    <w:rsid w:val="00BF0D30"/>
    <w:rsid w:val="00BF10CF"/>
    <w:rsid w:val="00BF189B"/>
    <w:rsid w:val="00BF19B5"/>
    <w:rsid w:val="00BF1FB9"/>
    <w:rsid w:val="00BF2151"/>
    <w:rsid w:val="00BF217F"/>
    <w:rsid w:val="00BF2619"/>
    <w:rsid w:val="00BF2837"/>
    <w:rsid w:val="00BF2A7B"/>
    <w:rsid w:val="00BF2E97"/>
    <w:rsid w:val="00BF35BA"/>
    <w:rsid w:val="00BF438B"/>
    <w:rsid w:val="00BF4766"/>
    <w:rsid w:val="00BF48F8"/>
    <w:rsid w:val="00BF56E8"/>
    <w:rsid w:val="00BF5BE4"/>
    <w:rsid w:val="00BF62EF"/>
    <w:rsid w:val="00BF64AF"/>
    <w:rsid w:val="00BF69F8"/>
    <w:rsid w:val="00BF6A63"/>
    <w:rsid w:val="00BF6C8C"/>
    <w:rsid w:val="00BF6C94"/>
    <w:rsid w:val="00BF6DE8"/>
    <w:rsid w:val="00BF708A"/>
    <w:rsid w:val="00BF756A"/>
    <w:rsid w:val="00BF76C3"/>
    <w:rsid w:val="00BF7C7F"/>
    <w:rsid w:val="00BF7E98"/>
    <w:rsid w:val="00C00445"/>
    <w:rsid w:val="00C00687"/>
    <w:rsid w:val="00C0072A"/>
    <w:rsid w:val="00C009E4"/>
    <w:rsid w:val="00C00AD1"/>
    <w:rsid w:val="00C00B43"/>
    <w:rsid w:val="00C00D86"/>
    <w:rsid w:val="00C0164C"/>
    <w:rsid w:val="00C022A4"/>
    <w:rsid w:val="00C02309"/>
    <w:rsid w:val="00C02946"/>
    <w:rsid w:val="00C02AE2"/>
    <w:rsid w:val="00C02D2B"/>
    <w:rsid w:val="00C02E6A"/>
    <w:rsid w:val="00C0330A"/>
    <w:rsid w:val="00C03433"/>
    <w:rsid w:val="00C034AA"/>
    <w:rsid w:val="00C03542"/>
    <w:rsid w:val="00C03992"/>
    <w:rsid w:val="00C04854"/>
    <w:rsid w:val="00C04BB8"/>
    <w:rsid w:val="00C04E2C"/>
    <w:rsid w:val="00C05F52"/>
    <w:rsid w:val="00C0610F"/>
    <w:rsid w:val="00C06113"/>
    <w:rsid w:val="00C06279"/>
    <w:rsid w:val="00C06412"/>
    <w:rsid w:val="00C06EA5"/>
    <w:rsid w:val="00C06FBE"/>
    <w:rsid w:val="00C07C88"/>
    <w:rsid w:val="00C107AA"/>
    <w:rsid w:val="00C113A5"/>
    <w:rsid w:val="00C11A68"/>
    <w:rsid w:val="00C11B27"/>
    <w:rsid w:val="00C121E7"/>
    <w:rsid w:val="00C1270D"/>
    <w:rsid w:val="00C12732"/>
    <w:rsid w:val="00C127DD"/>
    <w:rsid w:val="00C127F2"/>
    <w:rsid w:val="00C13225"/>
    <w:rsid w:val="00C13D96"/>
    <w:rsid w:val="00C1412B"/>
    <w:rsid w:val="00C14234"/>
    <w:rsid w:val="00C1424D"/>
    <w:rsid w:val="00C14382"/>
    <w:rsid w:val="00C14480"/>
    <w:rsid w:val="00C14A21"/>
    <w:rsid w:val="00C14D13"/>
    <w:rsid w:val="00C15549"/>
    <w:rsid w:val="00C1590E"/>
    <w:rsid w:val="00C15940"/>
    <w:rsid w:val="00C15B4C"/>
    <w:rsid w:val="00C15BE4"/>
    <w:rsid w:val="00C15EE0"/>
    <w:rsid w:val="00C161C8"/>
    <w:rsid w:val="00C16622"/>
    <w:rsid w:val="00C16A46"/>
    <w:rsid w:val="00C17227"/>
    <w:rsid w:val="00C1736E"/>
    <w:rsid w:val="00C1739C"/>
    <w:rsid w:val="00C17554"/>
    <w:rsid w:val="00C17680"/>
    <w:rsid w:val="00C17698"/>
    <w:rsid w:val="00C177D5"/>
    <w:rsid w:val="00C17DEF"/>
    <w:rsid w:val="00C2052A"/>
    <w:rsid w:val="00C20CCA"/>
    <w:rsid w:val="00C20FDC"/>
    <w:rsid w:val="00C211CB"/>
    <w:rsid w:val="00C212D3"/>
    <w:rsid w:val="00C2138E"/>
    <w:rsid w:val="00C21AB2"/>
    <w:rsid w:val="00C21C7D"/>
    <w:rsid w:val="00C225B4"/>
    <w:rsid w:val="00C22EA2"/>
    <w:rsid w:val="00C22F29"/>
    <w:rsid w:val="00C233EB"/>
    <w:rsid w:val="00C23469"/>
    <w:rsid w:val="00C23A1A"/>
    <w:rsid w:val="00C23DD1"/>
    <w:rsid w:val="00C242DB"/>
    <w:rsid w:val="00C244F6"/>
    <w:rsid w:val="00C248C2"/>
    <w:rsid w:val="00C2492E"/>
    <w:rsid w:val="00C24E84"/>
    <w:rsid w:val="00C25329"/>
    <w:rsid w:val="00C25617"/>
    <w:rsid w:val="00C259FF"/>
    <w:rsid w:val="00C25CE1"/>
    <w:rsid w:val="00C25D0E"/>
    <w:rsid w:val="00C25FED"/>
    <w:rsid w:val="00C26122"/>
    <w:rsid w:val="00C26142"/>
    <w:rsid w:val="00C26387"/>
    <w:rsid w:val="00C2656F"/>
    <w:rsid w:val="00C26D44"/>
    <w:rsid w:val="00C27AE2"/>
    <w:rsid w:val="00C27FE4"/>
    <w:rsid w:val="00C30D05"/>
    <w:rsid w:val="00C30FE0"/>
    <w:rsid w:val="00C3111A"/>
    <w:rsid w:val="00C31129"/>
    <w:rsid w:val="00C318B9"/>
    <w:rsid w:val="00C3193D"/>
    <w:rsid w:val="00C319E9"/>
    <w:rsid w:val="00C32006"/>
    <w:rsid w:val="00C321F8"/>
    <w:rsid w:val="00C323D1"/>
    <w:rsid w:val="00C32741"/>
    <w:rsid w:val="00C327C8"/>
    <w:rsid w:val="00C32B46"/>
    <w:rsid w:val="00C32FD2"/>
    <w:rsid w:val="00C32FFB"/>
    <w:rsid w:val="00C334BE"/>
    <w:rsid w:val="00C33A0A"/>
    <w:rsid w:val="00C33B23"/>
    <w:rsid w:val="00C33B2A"/>
    <w:rsid w:val="00C33E06"/>
    <w:rsid w:val="00C341D0"/>
    <w:rsid w:val="00C34472"/>
    <w:rsid w:val="00C34A7E"/>
    <w:rsid w:val="00C34DD9"/>
    <w:rsid w:val="00C34E55"/>
    <w:rsid w:val="00C34ED5"/>
    <w:rsid w:val="00C34FA5"/>
    <w:rsid w:val="00C350D7"/>
    <w:rsid w:val="00C351EB"/>
    <w:rsid w:val="00C35A80"/>
    <w:rsid w:val="00C35BC8"/>
    <w:rsid w:val="00C36029"/>
    <w:rsid w:val="00C363B3"/>
    <w:rsid w:val="00C365D8"/>
    <w:rsid w:val="00C36715"/>
    <w:rsid w:val="00C3671C"/>
    <w:rsid w:val="00C36AE1"/>
    <w:rsid w:val="00C36E26"/>
    <w:rsid w:val="00C370F6"/>
    <w:rsid w:val="00C376D3"/>
    <w:rsid w:val="00C37EC3"/>
    <w:rsid w:val="00C407C9"/>
    <w:rsid w:val="00C4099B"/>
    <w:rsid w:val="00C41032"/>
    <w:rsid w:val="00C41144"/>
    <w:rsid w:val="00C412EC"/>
    <w:rsid w:val="00C413CB"/>
    <w:rsid w:val="00C420EE"/>
    <w:rsid w:val="00C42F2A"/>
    <w:rsid w:val="00C43789"/>
    <w:rsid w:val="00C44183"/>
    <w:rsid w:val="00C4481F"/>
    <w:rsid w:val="00C4483F"/>
    <w:rsid w:val="00C44924"/>
    <w:rsid w:val="00C44C19"/>
    <w:rsid w:val="00C4510B"/>
    <w:rsid w:val="00C45358"/>
    <w:rsid w:val="00C453F7"/>
    <w:rsid w:val="00C45651"/>
    <w:rsid w:val="00C45AE2"/>
    <w:rsid w:val="00C4652E"/>
    <w:rsid w:val="00C46DC0"/>
    <w:rsid w:val="00C4711E"/>
    <w:rsid w:val="00C4726A"/>
    <w:rsid w:val="00C47412"/>
    <w:rsid w:val="00C47900"/>
    <w:rsid w:val="00C50402"/>
    <w:rsid w:val="00C50E98"/>
    <w:rsid w:val="00C5114D"/>
    <w:rsid w:val="00C51FF0"/>
    <w:rsid w:val="00C52B49"/>
    <w:rsid w:val="00C5303A"/>
    <w:rsid w:val="00C53244"/>
    <w:rsid w:val="00C53B5E"/>
    <w:rsid w:val="00C542EC"/>
    <w:rsid w:val="00C54486"/>
    <w:rsid w:val="00C54FF2"/>
    <w:rsid w:val="00C5502C"/>
    <w:rsid w:val="00C556E2"/>
    <w:rsid w:val="00C55915"/>
    <w:rsid w:val="00C56408"/>
    <w:rsid w:val="00C5721E"/>
    <w:rsid w:val="00C57307"/>
    <w:rsid w:val="00C57942"/>
    <w:rsid w:val="00C603CC"/>
    <w:rsid w:val="00C60595"/>
    <w:rsid w:val="00C6092D"/>
    <w:rsid w:val="00C60A99"/>
    <w:rsid w:val="00C60B3D"/>
    <w:rsid w:val="00C60D95"/>
    <w:rsid w:val="00C6100A"/>
    <w:rsid w:val="00C61298"/>
    <w:rsid w:val="00C612FE"/>
    <w:rsid w:val="00C6226A"/>
    <w:rsid w:val="00C622EC"/>
    <w:rsid w:val="00C62EBB"/>
    <w:rsid w:val="00C62F50"/>
    <w:rsid w:val="00C63428"/>
    <w:rsid w:val="00C63956"/>
    <w:rsid w:val="00C63B5E"/>
    <w:rsid w:val="00C6448B"/>
    <w:rsid w:val="00C64D9C"/>
    <w:rsid w:val="00C6650E"/>
    <w:rsid w:val="00C665E9"/>
    <w:rsid w:val="00C666AD"/>
    <w:rsid w:val="00C66D67"/>
    <w:rsid w:val="00C66E05"/>
    <w:rsid w:val="00C67234"/>
    <w:rsid w:val="00C672B8"/>
    <w:rsid w:val="00C675F0"/>
    <w:rsid w:val="00C67749"/>
    <w:rsid w:val="00C677A7"/>
    <w:rsid w:val="00C70028"/>
    <w:rsid w:val="00C70192"/>
    <w:rsid w:val="00C704B9"/>
    <w:rsid w:val="00C7059C"/>
    <w:rsid w:val="00C708EB"/>
    <w:rsid w:val="00C70B77"/>
    <w:rsid w:val="00C71039"/>
    <w:rsid w:val="00C71BF3"/>
    <w:rsid w:val="00C71C30"/>
    <w:rsid w:val="00C71E36"/>
    <w:rsid w:val="00C72020"/>
    <w:rsid w:val="00C7255F"/>
    <w:rsid w:val="00C72A7B"/>
    <w:rsid w:val="00C72C30"/>
    <w:rsid w:val="00C734BD"/>
    <w:rsid w:val="00C7399E"/>
    <w:rsid w:val="00C73BD0"/>
    <w:rsid w:val="00C73F56"/>
    <w:rsid w:val="00C74E71"/>
    <w:rsid w:val="00C751DD"/>
    <w:rsid w:val="00C752B9"/>
    <w:rsid w:val="00C75314"/>
    <w:rsid w:val="00C7594B"/>
    <w:rsid w:val="00C759E7"/>
    <w:rsid w:val="00C75CC6"/>
    <w:rsid w:val="00C75DB4"/>
    <w:rsid w:val="00C7607E"/>
    <w:rsid w:val="00C76105"/>
    <w:rsid w:val="00C762F5"/>
    <w:rsid w:val="00C76349"/>
    <w:rsid w:val="00C76B06"/>
    <w:rsid w:val="00C76F1C"/>
    <w:rsid w:val="00C7715D"/>
    <w:rsid w:val="00C7728E"/>
    <w:rsid w:val="00C7737D"/>
    <w:rsid w:val="00C77CF9"/>
    <w:rsid w:val="00C8027F"/>
    <w:rsid w:val="00C80BBF"/>
    <w:rsid w:val="00C80FC7"/>
    <w:rsid w:val="00C81003"/>
    <w:rsid w:val="00C8121A"/>
    <w:rsid w:val="00C81607"/>
    <w:rsid w:val="00C81C62"/>
    <w:rsid w:val="00C81DC9"/>
    <w:rsid w:val="00C82040"/>
    <w:rsid w:val="00C8204F"/>
    <w:rsid w:val="00C822D1"/>
    <w:rsid w:val="00C82411"/>
    <w:rsid w:val="00C82442"/>
    <w:rsid w:val="00C82655"/>
    <w:rsid w:val="00C828A2"/>
    <w:rsid w:val="00C82BCB"/>
    <w:rsid w:val="00C82E1E"/>
    <w:rsid w:val="00C83572"/>
    <w:rsid w:val="00C836D1"/>
    <w:rsid w:val="00C83A87"/>
    <w:rsid w:val="00C83F8A"/>
    <w:rsid w:val="00C8462C"/>
    <w:rsid w:val="00C848CB"/>
    <w:rsid w:val="00C84D38"/>
    <w:rsid w:val="00C84E5A"/>
    <w:rsid w:val="00C853FD"/>
    <w:rsid w:val="00C85AB1"/>
    <w:rsid w:val="00C860F7"/>
    <w:rsid w:val="00C8713D"/>
    <w:rsid w:val="00C871B6"/>
    <w:rsid w:val="00C87568"/>
    <w:rsid w:val="00C8759A"/>
    <w:rsid w:val="00C878A9"/>
    <w:rsid w:val="00C87A14"/>
    <w:rsid w:val="00C87A78"/>
    <w:rsid w:val="00C90004"/>
    <w:rsid w:val="00C90724"/>
    <w:rsid w:val="00C907A4"/>
    <w:rsid w:val="00C907CA"/>
    <w:rsid w:val="00C90C29"/>
    <w:rsid w:val="00C90C8F"/>
    <w:rsid w:val="00C91136"/>
    <w:rsid w:val="00C920E8"/>
    <w:rsid w:val="00C924E4"/>
    <w:rsid w:val="00C93289"/>
    <w:rsid w:val="00C933AB"/>
    <w:rsid w:val="00C941CC"/>
    <w:rsid w:val="00C94399"/>
    <w:rsid w:val="00C94733"/>
    <w:rsid w:val="00C96054"/>
    <w:rsid w:val="00C969CA"/>
    <w:rsid w:val="00C96E7E"/>
    <w:rsid w:val="00C975E6"/>
    <w:rsid w:val="00C97675"/>
    <w:rsid w:val="00C97D49"/>
    <w:rsid w:val="00C97E65"/>
    <w:rsid w:val="00CA02F5"/>
    <w:rsid w:val="00CA09AE"/>
    <w:rsid w:val="00CA0CE6"/>
    <w:rsid w:val="00CA0F22"/>
    <w:rsid w:val="00CA1470"/>
    <w:rsid w:val="00CA1490"/>
    <w:rsid w:val="00CA1876"/>
    <w:rsid w:val="00CA20FB"/>
    <w:rsid w:val="00CA24DF"/>
    <w:rsid w:val="00CA2B29"/>
    <w:rsid w:val="00CA3040"/>
    <w:rsid w:val="00CA33FE"/>
    <w:rsid w:val="00CA3690"/>
    <w:rsid w:val="00CA41E3"/>
    <w:rsid w:val="00CA497F"/>
    <w:rsid w:val="00CA5169"/>
    <w:rsid w:val="00CA5511"/>
    <w:rsid w:val="00CA5B9D"/>
    <w:rsid w:val="00CA5CF3"/>
    <w:rsid w:val="00CA6125"/>
    <w:rsid w:val="00CA6370"/>
    <w:rsid w:val="00CA6974"/>
    <w:rsid w:val="00CA6F7A"/>
    <w:rsid w:val="00CA72FA"/>
    <w:rsid w:val="00CA736B"/>
    <w:rsid w:val="00CA73CE"/>
    <w:rsid w:val="00CA7F2A"/>
    <w:rsid w:val="00CA7F43"/>
    <w:rsid w:val="00CB01F2"/>
    <w:rsid w:val="00CB0239"/>
    <w:rsid w:val="00CB05B1"/>
    <w:rsid w:val="00CB0704"/>
    <w:rsid w:val="00CB124E"/>
    <w:rsid w:val="00CB1496"/>
    <w:rsid w:val="00CB1507"/>
    <w:rsid w:val="00CB220F"/>
    <w:rsid w:val="00CB230D"/>
    <w:rsid w:val="00CB2BFC"/>
    <w:rsid w:val="00CB2DB6"/>
    <w:rsid w:val="00CB3040"/>
    <w:rsid w:val="00CB34D4"/>
    <w:rsid w:val="00CB3636"/>
    <w:rsid w:val="00CB3ED8"/>
    <w:rsid w:val="00CB4033"/>
    <w:rsid w:val="00CB4544"/>
    <w:rsid w:val="00CB4655"/>
    <w:rsid w:val="00CB4DA9"/>
    <w:rsid w:val="00CB545E"/>
    <w:rsid w:val="00CB6046"/>
    <w:rsid w:val="00CB6A53"/>
    <w:rsid w:val="00CB6A61"/>
    <w:rsid w:val="00CB70A1"/>
    <w:rsid w:val="00CB79E2"/>
    <w:rsid w:val="00CC0139"/>
    <w:rsid w:val="00CC057B"/>
    <w:rsid w:val="00CC06AA"/>
    <w:rsid w:val="00CC079E"/>
    <w:rsid w:val="00CC0C4D"/>
    <w:rsid w:val="00CC0E6E"/>
    <w:rsid w:val="00CC1621"/>
    <w:rsid w:val="00CC17C0"/>
    <w:rsid w:val="00CC1C04"/>
    <w:rsid w:val="00CC1D2E"/>
    <w:rsid w:val="00CC1D6E"/>
    <w:rsid w:val="00CC21B6"/>
    <w:rsid w:val="00CC2BC1"/>
    <w:rsid w:val="00CC2D11"/>
    <w:rsid w:val="00CC3561"/>
    <w:rsid w:val="00CC3974"/>
    <w:rsid w:val="00CC3B19"/>
    <w:rsid w:val="00CC45A5"/>
    <w:rsid w:val="00CC47E0"/>
    <w:rsid w:val="00CC4804"/>
    <w:rsid w:val="00CC4F65"/>
    <w:rsid w:val="00CC5316"/>
    <w:rsid w:val="00CC5953"/>
    <w:rsid w:val="00CC5A6E"/>
    <w:rsid w:val="00CC5B9F"/>
    <w:rsid w:val="00CC6EDD"/>
    <w:rsid w:val="00CD044A"/>
    <w:rsid w:val="00CD073F"/>
    <w:rsid w:val="00CD093B"/>
    <w:rsid w:val="00CD1982"/>
    <w:rsid w:val="00CD1A3B"/>
    <w:rsid w:val="00CD1EE8"/>
    <w:rsid w:val="00CD29FC"/>
    <w:rsid w:val="00CD2C3B"/>
    <w:rsid w:val="00CD2EFA"/>
    <w:rsid w:val="00CD3464"/>
    <w:rsid w:val="00CD34DB"/>
    <w:rsid w:val="00CD39B0"/>
    <w:rsid w:val="00CD401C"/>
    <w:rsid w:val="00CD49E4"/>
    <w:rsid w:val="00CD4D5A"/>
    <w:rsid w:val="00CD534E"/>
    <w:rsid w:val="00CD5794"/>
    <w:rsid w:val="00CD5823"/>
    <w:rsid w:val="00CD5A90"/>
    <w:rsid w:val="00CD624D"/>
    <w:rsid w:val="00CD62F9"/>
    <w:rsid w:val="00CD649B"/>
    <w:rsid w:val="00CD66F4"/>
    <w:rsid w:val="00CD6739"/>
    <w:rsid w:val="00CD6D58"/>
    <w:rsid w:val="00CD6E3B"/>
    <w:rsid w:val="00CD7134"/>
    <w:rsid w:val="00CD7912"/>
    <w:rsid w:val="00CD794F"/>
    <w:rsid w:val="00CE0023"/>
    <w:rsid w:val="00CE06A7"/>
    <w:rsid w:val="00CE12B2"/>
    <w:rsid w:val="00CE1380"/>
    <w:rsid w:val="00CE17F6"/>
    <w:rsid w:val="00CE1827"/>
    <w:rsid w:val="00CE1A14"/>
    <w:rsid w:val="00CE22CE"/>
    <w:rsid w:val="00CE22E5"/>
    <w:rsid w:val="00CE264E"/>
    <w:rsid w:val="00CE3103"/>
    <w:rsid w:val="00CE3249"/>
    <w:rsid w:val="00CE3CD0"/>
    <w:rsid w:val="00CE3FE6"/>
    <w:rsid w:val="00CE44F8"/>
    <w:rsid w:val="00CE455A"/>
    <w:rsid w:val="00CE48C7"/>
    <w:rsid w:val="00CE51A2"/>
    <w:rsid w:val="00CE53B4"/>
    <w:rsid w:val="00CE5BC2"/>
    <w:rsid w:val="00CE5C29"/>
    <w:rsid w:val="00CE6285"/>
    <w:rsid w:val="00CE660F"/>
    <w:rsid w:val="00CE6813"/>
    <w:rsid w:val="00CE6AFE"/>
    <w:rsid w:val="00CE7091"/>
    <w:rsid w:val="00CE71FE"/>
    <w:rsid w:val="00CE7870"/>
    <w:rsid w:val="00CE7D30"/>
    <w:rsid w:val="00CE7EC4"/>
    <w:rsid w:val="00CF0327"/>
    <w:rsid w:val="00CF05B4"/>
    <w:rsid w:val="00CF0603"/>
    <w:rsid w:val="00CF07E3"/>
    <w:rsid w:val="00CF0A52"/>
    <w:rsid w:val="00CF10EE"/>
    <w:rsid w:val="00CF1550"/>
    <w:rsid w:val="00CF18FC"/>
    <w:rsid w:val="00CF1A5B"/>
    <w:rsid w:val="00CF1FEE"/>
    <w:rsid w:val="00CF242F"/>
    <w:rsid w:val="00CF2612"/>
    <w:rsid w:val="00CF29E3"/>
    <w:rsid w:val="00CF2C30"/>
    <w:rsid w:val="00CF2D57"/>
    <w:rsid w:val="00CF351E"/>
    <w:rsid w:val="00CF3A99"/>
    <w:rsid w:val="00CF4E88"/>
    <w:rsid w:val="00CF51F6"/>
    <w:rsid w:val="00CF545B"/>
    <w:rsid w:val="00CF579C"/>
    <w:rsid w:val="00CF5DD7"/>
    <w:rsid w:val="00CF5F75"/>
    <w:rsid w:val="00CF679A"/>
    <w:rsid w:val="00CF6CC5"/>
    <w:rsid w:val="00CF7B26"/>
    <w:rsid w:val="00CF7B41"/>
    <w:rsid w:val="00D008B5"/>
    <w:rsid w:val="00D008C8"/>
    <w:rsid w:val="00D009E2"/>
    <w:rsid w:val="00D00AB5"/>
    <w:rsid w:val="00D01F1E"/>
    <w:rsid w:val="00D020B7"/>
    <w:rsid w:val="00D020C0"/>
    <w:rsid w:val="00D020E6"/>
    <w:rsid w:val="00D02961"/>
    <w:rsid w:val="00D02B1A"/>
    <w:rsid w:val="00D02FFD"/>
    <w:rsid w:val="00D031DA"/>
    <w:rsid w:val="00D03898"/>
    <w:rsid w:val="00D03CC6"/>
    <w:rsid w:val="00D04593"/>
    <w:rsid w:val="00D04766"/>
    <w:rsid w:val="00D04B29"/>
    <w:rsid w:val="00D04FB4"/>
    <w:rsid w:val="00D0566E"/>
    <w:rsid w:val="00D0567B"/>
    <w:rsid w:val="00D05ADC"/>
    <w:rsid w:val="00D05B45"/>
    <w:rsid w:val="00D05BE3"/>
    <w:rsid w:val="00D05C20"/>
    <w:rsid w:val="00D0604F"/>
    <w:rsid w:val="00D06656"/>
    <w:rsid w:val="00D069D5"/>
    <w:rsid w:val="00D06B27"/>
    <w:rsid w:val="00D07043"/>
    <w:rsid w:val="00D0747C"/>
    <w:rsid w:val="00D0750F"/>
    <w:rsid w:val="00D076EF"/>
    <w:rsid w:val="00D078B5"/>
    <w:rsid w:val="00D07AE6"/>
    <w:rsid w:val="00D07B12"/>
    <w:rsid w:val="00D07CBB"/>
    <w:rsid w:val="00D07D8B"/>
    <w:rsid w:val="00D10BB8"/>
    <w:rsid w:val="00D1126C"/>
    <w:rsid w:val="00D114DA"/>
    <w:rsid w:val="00D11663"/>
    <w:rsid w:val="00D117E4"/>
    <w:rsid w:val="00D12199"/>
    <w:rsid w:val="00D12D44"/>
    <w:rsid w:val="00D13339"/>
    <w:rsid w:val="00D138CC"/>
    <w:rsid w:val="00D13B83"/>
    <w:rsid w:val="00D1429B"/>
    <w:rsid w:val="00D14324"/>
    <w:rsid w:val="00D14D8D"/>
    <w:rsid w:val="00D14EAE"/>
    <w:rsid w:val="00D14F71"/>
    <w:rsid w:val="00D154EC"/>
    <w:rsid w:val="00D157DD"/>
    <w:rsid w:val="00D15876"/>
    <w:rsid w:val="00D161F7"/>
    <w:rsid w:val="00D16202"/>
    <w:rsid w:val="00D1666B"/>
    <w:rsid w:val="00D16734"/>
    <w:rsid w:val="00D16B5B"/>
    <w:rsid w:val="00D16C0C"/>
    <w:rsid w:val="00D173FA"/>
    <w:rsid w:val="00D17EEB"/>
    <w:rsid w:val="00D200C0"/>
    <w:rsid w:val="00D2019A"/>
    <w:rsid w:val="00D201AF"/>
    <w:rsid w:val="00D20769"/>
    <w:rsid w:val="00D2098A"/>
    <w:rsid w:val="00D20B5A"/>
    <w:rsid w:val="00D20E05"/>
    <w:rsid w:val="00D21303"/>
    <w:rsid w:val="00D214F3"/>
    <w:rsid w:val="00D2160D"/>
    <w:rsid w:val="00D217D7"/>
    <w:rsid w:val="00D21B5C"/>
    <w:rsid w:val="00D21C34"/>
    <w:rsid w:val="00D21C7D"/>
    <w:rsid w:val="00D2234E"/>
    <w:rsid w:val="00D22C38"/>
    <w:rsid w:val="00D236B5"/>
    <w:rsid w:val="00D24192"/>
    <w:rsid w:val="00D2425E"/>
    <w:rsid w:val="00D24830"/>
    <w:rsid w:val="00D24BCC"/>
    <w:rsid w:val="00D255FD"/>
    <w:rsid w:val="00D259C1"/>
    <w:rsid w:val="00D25F90"/>
    <w:rsid w:val="00D26707"/>
    <w:rsid w:val="00D26CE0"/>
    <w:rsid w:val="00D26EC6"/>
    <w:rsid w:val="00D27040"/>
    <w:rsid w:val="00D27070"/>
    <w:rsid w:val="00D276EC"/>
    <w:rsid w:val="00D30058"/>
    <w:rsid w:val="00D3063B"/>
    <w:rsid w:val="00D3123E"/>
    <w:rsid w:val="00D31831"/>
    <w:rsid w:val="00D31CD2"/>
    <w:rsid w:val="00D31D4D"/>
    <w:rsid w:val="00D3222B"/>
    <w:rsid w:val="00D325AD"/>
    <w:rsid w:val="00D3309C"/>
    <w:rsid w:val="00D33292"/>
    <w:rsid w:val="00D33332"/>
    <w:rsid w:val="00D338F3"/>
    <w:rsid w:val="00D340A0"/>
    <w:rsid w:val="00D34699"/>
    <w:rsid w:val="00D3482B"/>
    <w:rsid w:val="00D34871"/>
    <w:rsid w:val="00D348C5"/>
    <w:rsid w:val="00D353B6"/>
    <w:rsid w:val="00D35979"/>
    <w:rsid w:val="00D3597C"/>
    <w:rsid w:val="00D36228"/>
    <w:rsid w:val="00D36450"/>
    <w:rsid w:val="00D364F2"/>
    <w:rsid w:val="00D36634"/>
    <w:rsid w:val="00D368AB"/>
    <w:rsid w:val="00D36A05"/>
    <w:rsid w:val="00D36D7F"/>
    <w:rsid w:val="00D370BB"/>
    <w:rsid w:val="00D3718D"/>
    <w:rsid w:val="00D37B08"/>
    <w:rsid w:val="00D37C7B"/>
    <w:rsid w:val="00D37D1F"/>
    <w:rsid w:val="00D37EAC"/>
    <w:rsid w:val="00D40E11"/>
    <w:rsid w:val="00D40E65"/>
    <w:rsid w:val="00D40EDF"/>
    <w:rsid w:val="00D416DA"/>
    <w:rsid w:val="00D41A80"/>
    <w:rsid w:val="00D41AF5"/>
    <w:rsid w:val="00D41BAA"/>
    <w:rsid w:val="00D41C44"/>
    <w:rsid w:val="00D41CB9"/>
    <w:rsid w:val="00D4238B"/>
    <w:rsid w:val="00D42475"/>
    <w:rsid w:val="00D42582"/>
    <w:rsid w:val="00D42DBE"/>
    <w:rsid w:val="00D44494"/>
    <w:rsid w:val="00D446BC"/>
    <w:rsid w:val="00D44B6B"/>
    <w:rsid w:val="00D44F53"/>
    <w:rsid w:val="00D45004"/>
    <w:rsid w:val="00D454A2"/>
    <w:rsid w:val="00D45524"/>
    <w:rsid w:val="00D45FBB"/>
    <w:rsid w:val="00D4630F"/>
    <w:rsid w:val="00D469E9"/>
    <w:rsid w:val="00D4701B"/>
    <w:rsid w:val="00D47142"/>
    <w:rsid w:val="00D473ED"/>
    <w:rsid w:val="00D47A23"/>
    <w:rsid w:val="00D47B1E"/>
    <w:rsid w:val="00D47BCE"/>
    <w:rsid w:val="00D47D45"/>
    <w:rsid w:val="00D47ED4"/>
    <w:rsid w:val="00D504BA"/>
    <w:rsid w:val="00D506B9"/>
    <w:rsid w:val="00D50816"/>
    <w:rsid w:val="00D50A71"/>
    <w:rsid w:val="00D50DA2"/>
    <w:rsid w:val="00D513C6"/>
    <w:rsid w:val="00D51445"/>
    <w:rsid w:val="00D514EF"/>
    <w:rsid w:val="00D51C92"/>
    <w:rsid w:val="00D51E70"/>
    <w:rsid w:val="00D526A2"/>
    <w:rsid w:val="00D52BA0"/>
    <w:rsid w:val="00D52FB8"/>
    <w:rsid w:val="00D5355D"/>
    <w:rsid w:val="00D535D9"/>
    <w:rsid w:val="00D53B15"/>
    <w:rsid w:val="00D5411B"/>
    <w:rsid w:val="00D542FC"/>
    <w:rsid w:val="00D5460A"/>
    <w:rsid w:val="00D54667"/>
    <w:rsid w:val="00D553D8"/>
    <w:rsid w:val="00D5549C"/>
    <w:rsid w:val="00D5587F"/>
    <w:rsid w:val="00D55CA7"/>
    <w:rsid w:val="00D567F8"/>
    <w:rsid w:val="00D56C1E"/>
    <w:rsid w:val="00D571F7"/>
    <w:rsid w:val="00D5782A"/>
    <w:rsid w:val="00D57946"/>
    <w:rsid w:val="00D57AFD"/>
    <w:rsid w:val="00D57D70"/>
    <w:rsid w:val="00D6013B"/>
    <w:rsid w:val="00D60765"/>
    <w:rsid w:val="00D60D88"/>
    <w:rsid w:val="00D613FB"/>
    <w:rsid w:val="00D6168F"/>
    <w:rsid w:val="00D62FB1"/>
    <w:rsid w:val="00D6369F"/>
    <w:rsid w:val="00D63D7E"/>
    <w:rsid w:val="00D63FE1"/>
    <w:rsid w:val="00D6467C"/>
    <w:rsid w:val="00D64A9A"/>
    <w:rsid w:val="00D64DA1"/>
    <w:rsid w:val="00D65336"/>
    <w:rsid w:val="00D65422"/>
    <w:rsid w:val="00D66047"/>
    <w:rsid w:val="00D6672D"/>
    <w:rsid w:val="00D66793"/>
    <w:rsid w:val="00D66D5A"/>
    <w:rsid w:val="00D66E4A"/>
    <w:rsid w:val="00D67355"/>
    <w:rsid w:val="00D70DB5"/>
    <w:rsid w:val="00D70E9C"/>
    <w:rsid w:val="00D70F08"/>
    <w:rsid w:val="00D710E4"/>
    <w:rsid w:val="00D71321"/>
    <w:rsid w:val="00D716AB"/>
    <w:rsid w:val="00D71DD8"/>
    <w:rsid w:val="00D72B01"/>
    <w:rsid w:val="00D73622"/>
    <w:rsid w:val="00D73922"/>
    <w:rsid w:val="00D73A45"/>
    <w:rsid w:val="00D73F93"/>
    <w:rsid w:val="00D74009"/>
    <w:rsid w:val="00D740E9"/>
    <w:rsid w:val="00D74AFF"/>
    <w:rsid w:val="00D74B30"/>
    <w:rsid w:val="00D7585B"/>
    <w:rsid w:val="00D7631E"/>
    <w:rsid w:val="00D76330"/>
    <w:rsid w:val="00D7682C"/>
    <w:rsid w:val="00D76A3A"/>
    <w:rsid w:val="00D76AB3"/>
    <w:rsid w:val="00D76EB3"/>
    <w:rsid w:val="00D772C5"/>
    <w:rsid w:val="00D77C19"/>
    <w:rsid w:val="00D80CD3"/>
    <w:rsid w:val="00D80E18"/>
    <w:rsid w:val="00D816BB"/>
    <w:rsid w:val="00D818DB"/>
    <w:rsid w:val="00D81D75"/>
    <w:rsid w:val="00D81F65"/>
    <w:rsid w:val="00D8230D"/>
    <w:rsid w:val="00D823A8"/>
    <w:rsid w:val="00D8244B"/>
    <w:rsid w:val="00D824F9"/>
    <w:rsid w:val="00D8297A"/>
    <w:rsid w:val="00D82B51"/>
    <w:rsid w:val="00D82E10"/>
    <w:rsid w:val="00D83091"/>
    <w:rsid w:val="00D8381E"/>
    <w:rsid w:val="00D841EE"/>
    <w:rsid w:val="00D84DCA"/>
    <w:rsid w:val="00D85075"/>
    <w:rsid w:val="00D850EF"/>
    <w:rsid w:val="00D85D15"/>
    <w:rsid w:val="00D85D2E"/>
    <w:rsid w:val="00D85E0A"/>
    <w:rsid w:val="00D862D8"/>
    <w:rsid w:val="00D8660E"/>
    <w:rsid w:val="00D87692"/>
    <w:rsid w:val="00D8779B"/>
    <w:rsid w:val="00D87843"/>
    <w:rsid w:val="00D87898"/>
    <w:rsid w:val="00D87E8F"/>
    <w:rsid w:val="00D90150"/>
    <w:rsid w:val="00D904A0"/>
    <w:rsid w:val="00D91EF2"/>
    <w:rsid w:val="00D91F2E"/>
    <w:rsid w:val="00D921B3"/>
    <w:rsid w:val="00D921E1"/>
    <w:rsid w:val="00D92370"/>
    <w:rsid w:val="00D925C9"/>
    <w:rsid w:val="00D926C7"/>
    <w:rsid w:val="00D92D76"/>
    <w:rsid w:val="00D9320D"/>
    <w:rsid w:val="00D93470"/>
    <w:rsid w:val="00D934F7"/>
    <w:rsid w:val="00D935DF"/>
    <w:rsid w:val="00D93678"/>
    <w:rsid w:val="00D9370F"/>
    <w:rsid w:val="00D93953"/>
    <w:rsid w:val="00D93B16"/>
    <w:rsid w:val="00D93C18"/>
    <w:rsid w:val="00D94253"/>
    <w:rsid w:val="00D946D9"/>
    <w:rsid w:val="00D94D9D"/>
    <w:rsid w:val="00D94E41"/>
    <w:rsid w:val="00D9508B"/>
    <w:rsid w:val="00D9553C"/>
    <w:rsid w:val="00D95794"/>
    <w:rsid w:val="00D95999"/>
    <w:rsid w:val="00D959BD"/>
    <w:rsid w:val="00D9616D"/>
    <w:rsid w:val="00D96293"/>
    <w:rsid w:val="00D97040"/>
    <w:rsid w:val="00D97238"/>
    <w:rsid w:val="00D97364"/>
    <w:rsid w:val="00D97516"/>
    <w:rsid w:val="00D977C8"/>
    <w:rsid w:val="00D978D6"/>
    <w:rsid w:val="00D9798D"/>
    <w:rsid w:val="00D97C02"/>
    <w:rsid w:val="00DA0221"/>
    <w:rsid w:val="00DA03F7"/>
    <w:rsid w:val="00DA07A4"/>
    <w:rsid w:val="00DA0BA9"/>
    <w:rsid w:val="00DA0C88"/>
    <w:rsid w:val="00DA1607"/>
    <w:rsid w:val="00DA16E0"/>
    <w:rsid w:val="00DA1ABA"/>
    <w:rsid w:val="00DA1ECB"/>
    <w:rsid w:val="00DA2256"/>
    <w:rsid w:val="00DA259D"/>
    <w:rsid w:val="00DA339C"/>
    <w:rsid w:val="00DA3A4D"/>
    <w:rsid w:val="00DA3CF7"/>
    <w:rsid w:val="00DA3EFE"/>
    <w:rsid w:val="00DA3F63"/>
    <w:rsid w:val="00DA4780"/>
    <w:rsid w:val="00DA498F"/>
    <w:rsid w:val="00DA4FBC"/>
    <w:rsid w:val="00DA5556"/>
    <w:rsid w:val="00DA6220"/>
    <w:rsid w:val="00DA64D0"/>
    <w:rsid w:val="00DA6A9F"/>
    <w:rsid w:val="00DA70DA"/>
    <w:rsid w:val="00DA7214"/>
    <w:rsid w:val="00DA72B1"/>
    <w:rsid w:val="00DA72F0"/>
    <w:rsid w:val="00DA7580"/>
    <w:rsid w:val="00DA76BF"/>
    <w:rsid w:val="00DA7961"/>
    <w:rsid w:val="00DA79DE"/>
    <w:rsid w:val="00DB04F4"/>
    <w:rsid w:val="00DB0717"/>
    <w:rsid w:val="00DB0D38"/>
    <w:rsid w:val="00DB0DB1"/>
    <w:rsid w:val="00DB1C3C"/>
    <w:rsid w:val="00DB1CAB"/>
    <w:rsid w:val="00DB1F76"/>
    <w:rsid w:val="00DB1FEE"/>
    <w:rsid w:val="00DB2075"/>
    <w:rsid w:val="00DB257F"/>
    <w:rsid w:val="00DB2669"/>
    <w:rsid w:val="00DB29A5"/>
    <w:rsid w:val="00DB2DBF"/>
    <w:rsid w:val="00DB2EB0"/>
    <w:rsid w:val="00DB304A"/>
    <w:rsid w:val="00DB304E"/>
    <w:rsid w:val="00DB3531"/>
    <w:rsid w:val="00DB37C8"/>
    <w:rsid w:val="00DB3C5D"/>
    <w:rsid w:val="00DB3C91"/>
    <w:rsid w:val="00DB3FED"/>
    <w:rsid w:val="00DB41A2"/>
    <w:rsid w:val="00DB45A8"/>
    <w:rsid w:val="00DB474A"/>
    <w:rsid w:val="00DB4BE4"/>
    <w:rsid w:val="00DB4CE1"/>
    <w:rsid w:val="00DB4EF1"/>
    <w:rsid w:val="00DB518A"/>
    <w:rsid w:val="00DB5576"/>
    <w:rsid w:val="00DB5618"/>
    <w:rsid w:val="00DB63E1"/>
    <w:rsid w:val="00DB6482"/>
    <w:rsid w:val="00DB662A"/>
    <w:rsid w:val="00DB6969"/>
    <w:rsid w:val="00DB7033"/>
    <w:rsid w:val="00DB7103"/>
    <w:rsid w:val="00DB797C"/>
    <w:rsid w:val="00DB7B90"/>
    <w:rsid w:val="00DB7EB1"/>
    <w:rsid w:val="00DB7ED8"/>
    <w:rsid w:val="00DC06F9"/>
    <w:rsid w:val="00DC0B49"/>
    <w:rsid w:val="00DC1893"/>
    <w:rsid w:val="00DC1A54"/>
    <w:rsid w:val="00DC1CAC"/>
    <w:rsid w:val="00DC1CD3"/>
    <w:rsid w:val="00DC1D82"/>
    <w:rsid w:val="00DC1E0E"/>
    <w:rsid w:val="00DC20A3"/>
    <w:rsid w:val="00DC20C0"/>
    <w:rsid w:val="00DC27A0"/>
    <w:rsid w:val="00DC2CE5"/>
    <w:rsid w:val="00DC2D1D"/>
    <w:rsid w:val="00DC2DEC"/>
    <w:rsid w:val="00DC2E48"/>
    <w:rsid w:val="00DC3329"/>
    <w:rsid w:val="00DC371C"/>
    <w:rsid w:val="00DC3929"/>
    <w:rsid w:val="00DC3BC7"/>
    <w:rsid w:val="00DC4088"/>
    <w:rsid w:val="00DC4286"/>
    <w:rsid w:val="00DC50D0"/>
    <w:rsid w:val="00DC5279"/>
    <w:rsid w:val="00DC5FAA"/>
    <w:rsid w:val="00DC6D51"/>
    <w:rsid w:val="00DC73AC"/>
    <w:rsid w:val="00DC741B"/>
    <w:rsid w:val="00DC783A"/>
    <w:rsid w:val="00DD083A"/>
    <w:rsid w:val="00DD0D31"/>
    <w:rsid w:val="00DD0EC2"/>
    <w:rsid w:val="00DD11F7"/>
    <w:rsid w:val="00DD1665"/>
    <w:rsid w:val="00DD18A6"/>
    <w:rsid w:val="00DD1D9D"/>
    <w:rsid w:val="00DD1DB6"/>
    <w:rsid w:val="00DD25D6"/>
    <w:rsid w:val="00DD316C"/>
    <w:rsid w:val="00DD39CB"/>
    <w:rsid w:val="00DD3F90"/>
    <w:rsid w:val="00DD41B6"/>
    <w:rsid w:val="00DD4E56"/>
    <w:rsid w:val="00DD4FEA"/>
    <w:rsid w:val="00DD5737"/>
    <w:rsid w:val="00DD5A13"/>
    <w:rsid w:val="00DD5C1D"/>
    <w:rsid w:val="00DD66A8"/>
    <w:rsid w:val="00DD7676"/>
    <w:rsid w:val="00DD76DA"/>
    <w:rsid w:val="00DD78D2"/>
    <w:rsid w:val="00DD7D91"/>
    <w:rsid w:val="00DD7FBF"/>
    <w:rsid w:val="00DE082B"/>
    <w:rsid w:val="00DE0C54"/>
    <w:rsid w:val="00DE0E37"/>
    <w:rsid w:val="00DE1F49"/>
    <w:rsid w:val="00DE2481"/>
    <w:rsid w:val="00DE287C"/>
    <w:rsid w:val="00DE2AF9"/>
    <w:rsid w:val="00DE2B41"/>
    <w:rsid w:val="00DE2CF1"/>
    <w:rsid w:val="00DE2F56"/>
    <w:rsid w:val="00DE30CA"/>
    <w:rsid w:val="00DE32A3"/>
    <w:rsid w:val="00DE3341"/>
    <w:rsid w:val="00DE3C99"/>
    <w:rsid w:val="00DE3F62"/>
    <w:rsid w:val="00DE4653"/>
    <w:rsid w:val="00DE4DA8"/>
    <w:rsid w:val="00DE513A"/>
    <w:rsid w:val="00DE542C"/>
    <w:rsid w:val="00DE565F"/>
    <w:rsid w:val="00DE57E6"/>
    <w:rsid w:val="00DE593C"/>
    <w:rsid w:val="00DE5E15"/>
    <w:rsid w:val="00DE62E9"/>
    <w:rsid w:val="00DE6514"/>
    <w:rsid w:val="00DE65DB"/>
    <w:rsid w:val="00DE6733"/>
    <w:rsid w:val="00DE6789"/>
    <w:rsid w:val="00DE6CAB"/>
    <w:rsid w:val="00DE6CC4"/>
    <w:rsid w:val="00DE70B6"/>
    <w:rsid w:val="00DE714F"/>
    <w:rsid w:val="00DE7426"/>
    <w:rsid w:val="00DE76C5"/>
    <w:rsid w:val="00DF0A50"/>
    <w:rsid w:val="00DF0BC8"/>
    <w:rsid w:val="00DF1357"/>
    <w:rsid w:val="00DF1505"/>
    <w:rsid w:val="00DF1696"/>
    <w:rsid w:val="00DF1AC1"/>
    <w:rsid w:val="00DF26B2"/>
    <w:rsid w:val="00DF290F"/>
    <w:rsid w:val="00DF2C3B"/>
    <w:rsid w:val="00DF2D8A"/>
    <w:rsid w:val="00DF3465"/>
    <w:rsid w:val="00DF36BC"/>
    <w:rsid w:val="00DF3A18"/>
    <w:rsid w:val="00DF3C73"/>
    <w:rsid w:val="00DF4AFA"/>
    <w:rsid w:val="00DF5246"/>
    <w:rsid w:val="00DF5D68"/>
    <w:rsid w:val="00DF5ED2"/>
    <w:rsid w:val="00DF6472"/>
    <w:rsid w:val="00DF66DC"/>
    <w:rsid w:val="00DF68AB"/>
    <w:rsid w:val="00DF6ABB"/>
    <w:rsid w:val="00DF6FC9"/>
    <w:rsid w:val="00DF709A"/>
    <w:rsid w:val="00DF73E9"/>
    <w:rsid w:val="00DF7458"/>
    <w:rsid w:val="00DF766A"/>
    <w:rsid w:val="00DF7F95"/>
    <w:rsid w:val="00E0019D"/>
    <w:rsid w:val="00E001B3"/>
    <w:rsid w:val="00E00330"/>
    <w:rsid w:val="00E00FFE"/>
    <w:rsid w:val="00E01007"/>
    <w:rsid w:val="00E0122F"/>
    <w:rsid w:val="00E014C4"/>
    <w:rsid w:val="00E0152A"/>
    <w:rsid w:val="00E01B9F"/>
    <w:rsid w:val="00E01E59"/>
    <w:rsid w:val="00E0213D"/>
    <w:rsid w:val="00E02627"/>
    <w:rsid w:val="00E0267E"/>
    <w:rsid w:val="00E0308F"/>
    <w:rsid w:val="00E030B8"/>
    <w:rsid w:val="00E0331E"/>
    <w:rsid w:val="00E034B1"/>
    <w:rsid w:val="00E035B7"/>
    <w:rsid w:val="00E0385D"/>
    <w:rsid w:val="00E03D5E"/>
    <w:rsid w:val="00E0472E"/>
    <w:rsid w:val="00E0494F"/>
    <w:rsid w:val="00E049D1"/>
    <w:rsid w:val="00E04D23"/>
    <w:rsid w:val="00E05256"/>
    <w:rsid w:val="00E054AF"/>
    <w:rsid w:val="00E05BC3"/>
    <w:rsid w:val="00E05E3A"/>
    <w:rsid w:val="00E06440"/>
    <w:rsid w:val="00E0649B"/>
    <w:rsid w:val="00E065D5"/>
    <w:rsid w:val="00E06629"/>
    <w:rsid w:val="00E06871"/>
    <w:rsid w:val="00E06893"/>
    <w:rsid w:val="00E06B8F"/>
    <w:rsid w:val="00E06EF9"/>
    <w:rsid w:val="00E0763D"/>
    <w:rsid w:val="00E07683"/>
    <w:rsid w:val="00E07905"/>
    <w:rsid w:val="00E07954"/>
    <w:rsid w:val="00E07982"/>
    <w:rsid w:val="00E07F04"/>
    <w:rsid w:val="00E07F74"/>
    <w:rsid w:val="00E07FF4"/>
    <w:rsid w:val="00E1049B"/>
    <w:rsid w:val="00E108FE"/>
    <w:rsid w:val="00E10935"/>
    <w:rsid w:val="00E10AFB"/>
    <w:rsid w:val="00E10D09"/>
    <w:rsid w:val="00E10ECE"/>
    <w:rsid w:val="00E12109"/>
    <w:rsid w:val="00E121B2"/>
    <w:rsid w:val="00E12ECF"/>
    <w:rsid w:val="00E13625"/>
    <w:rsid w:val="00E14704"/>
    <w:rsid w:val="00E14C5E"/>
    <w:rsid w:val="00E14E6E"/>
    <w:rsid w:val="00E1515C"/>
    <w:rsid w:val="00E1556B"/>
    <w:rsid w:val="00E157EA"/>
    <w:rsid w:val="00E16423"/>
    <w:rsid w:val="00E1649A"/>
    <w:rsid w:val="00E16D3A"/>
    <w:rsid w:val="00E16F54"/>
    <w:rsid w:val="00E17130"/>
    <w:rsid w:val="00E1726E"/>
    <w:rsid w:val="00E17339"/>
    <w:rsid w:val="00E20418"/>
    <w:rsid w:val="00E20702"/>
    <w:rsid w:val="00E20B71"/>
    <w:rsid w:val="00E213E5"/>
    <w:rsid w:val="00E217F2"/>
    <w:rsid w:val="00E21EB0"/>
    <w:rsid w:val="00E2217B"/>
    <w:rsid w:val="00E2244E"/>
    <w:rsid w:val="00E224D1"/>
    <w:rsid w:val="00E226DF"/>
    <w:rsid w:val="00E227FA"/>
    <w:rsid w:val="00E22AA5"/>
    <w:rsid w:val="00E22B5C"/>
    <w:rsid w:val="00E22E10"/>
    <w:rsid w:val="00E23307"/>
    <w:rsid w:val="00E235FD"/>
    <w:rsid w:val="00E23CA7"/>
    <w:rsid w:val="00E241AC"/>
    <w:rsid w:val="00E249D7"/>
    <w:rsid w:val="00E24D35"/>
    <w:rsid w:val="00E25256"/>
    <w:rsid w:val="00E265C9"/>
    <w:rsid w:val="00E272D6"/>
    <w:rsid w:val="00E272DD"/>
    <w:rsid w:val="00E2751C"/>
    <w:rsid w:val="00E27810"/>
    <w:rsid w:val="00E3018B"/>
    <w:rsid w:val="00E3060D"/>
    <w:rsid w:val="00E31388"/>
    <w:rsid w:val="00E3156D"/>
    <w:rsid w:val="00E315D3"/>
    <w:rsid w:val="00E31886"/>
    <w:rsid w:val="00E31E30"/>
    <w:rsid w:val="00E3201D"/>
    <w:rsid w:val="00E3206E"/>
    <w:rsid w:val="00E324B5"/>
    <w:rsid w:val="00E3294D"/>
    <w:rsid w:val="00E33601"/>
    <w:rsid w:val="00E337FD"/>
    <w:rsid w:val="00E33BB0"/>
    <w:rsid w:val="00E33C5F"/>
    <w:rsid w:val="00E3413E"/>
    <w:rsid w:val="00E352B5"/>
    <w:rsid w:val="00E35662"/>
    <w:rsid w:val="00E356A0"/>
    <w:rsid w:val="00E35706"/>
    <w:rsid w:val="00E35AC0"/>
    <w:rsid w:val="00E35E62"/>
    <w:rsid w:val="00E35F42"/>
    <w:rsid w:val="00E364E7"/>
    <w:rsid w:val="00E366DB"/>
    <w:rsid w:val="00E3685B"/>
    <w:rsid w:val="00E3690E"/>
    <w:rsid w:val="00E369DF"/>
    <w:rsid w:val="00E379C7"/>
    <w:rsid w:val="00E37E18"/>
    <w:rsid w:val="00E37F27"/>
    <w:rsid w:val="00E40084"/>
    <w:rsid w:val="00E40349"/>
    <w:rsid w:val="00E40CAC"/>
    <w:rsid w:val="00E40D10"/>
    <w:rsid w:val="00E40D8D"/>
    <w:rsid w:val="00E41858"/>
    <w:rsid w:val="00E41B07"/>
    <w:rsid w:val="00E41B24"/>
    <w:rsid w:val="00E41DF0"/>
    <w:rsid w:val="00E41E0D"/>
    <w:rsid w:val="00E4200D"/>
    <w:rsid w:val="00E42A0B"/>
    <w:rsid w:val="00E43B6C"/>
    <w:rsid w:val="00E43CC4"/>
    <w:rsid w:val="00E43EFE"/>
    <w:rsid w:val="00E455EE"/>
    <w:rsid w:val="00E45D41"/>
    <w:rsid w:val="00E46A9E"/>
    <w:rsid w:val="00E46D6D"/>
    <w:rsid w:val="00E46EA1"/>
    <w:rsid w:val="00E4720F"/>
    <w:rsid w:val="00E47C10"/>
    <w:rsid w:val="00E47DCC"/>
    <w:rsid w:val="00E50348"/>
    <w:rsid w:val="00E50646"/>
    <w:rsid w:val="00E50A7B"/>
    <w:rsid w:val="00E51311"/>
    <w:rsid w:val="00E51FAB"/>
    <w:rsid w:val="00E52223"/>
    <w:rsid w:val="00E5256D"/>
    <w:rsid w:val="00E525CB"/>
    <w:rsid w:val="00E52790"/>
    <w:rsid w:val="00E529E4"/>
    <w:rsid w:val="00E52A57"/>
    <w:rsid w:val="00E53B68"/>
    <w:rsid w:val="00E54FD1"/>
    <w:rsid w:val="00E5515C"/>
    <w:rsid w:val="00E556D4"/>
    <w:rsid w:val="00E55C05"/>
    <w:rsid w:val="00E55FBF"/>
    <w:rsid w:val="00E5629C"/>
    <w:rsid w:val="00E563FE"/>
    <w:rsid w:val="00E56811"/>
    <w:rsid w:val="00E56C1C"/>
    <w:rsid w:val="00E56DAA"/>
    <w:rsid w:val="00E56EF4"/>
    <w:rsid w:val="00E572D6"/>
    <w:rsid w:val="00E57605"/>
    <w:rsid w:val="00E600E7"/>
    <w:rsid w:val="00E60948"/>
    <w:rsid w:val="00E610ED"/>
    <w:rsid w:val="00E615D5"/>
    <w:rsid w:val="00E6194F"/>
    <w:rsid w:val="00E61AE8"/>
    <w:rsid w:val="00E61B4F"/>
    <w:rsid w:val="00E61E84"/>
    <w:rsid w:val="00E620F2"/>
    <w:rsid w:val="00E622B9"/>
    <w:rsid w:val="00E62A0C"/>
    <w:rsid w:val="00E62C9E"/>
    <w:rsid w:val="00E62DCB"/>
    <w:rsid w:val="00E630B2"/>
    <w:rsid w:val="00E63360"/>
    <w:rsid w:val="00E63511"/>
    <w:rsid w:val="00E635F6"/>
    <w:rsid w:val="00E63A5B"/>
    <w:rsid w:val="00E64B2F"/>
    <w:rsid w:val="00E64F9D"/>
    <w:rsid w:val="00E65967"/>
    <w:rsid w:val="00E65A46"/>
    <w:rsid w:val="00E65B7D"/>
    <w:rsid w:val="00E65E18"/>
    <w:rsid w:val="00E65E29"/>
    <w:rsid w:val="00E65F2D"/>
    <w:rsid w:val="00E65F3E"/>
    <w:rsid w:val="00E6602F"/>
    <w:rsid w:val="00E6674F"/>
    <w:rsid w:val="00E6676B"/>
    <w:rsid w:val="00E66806"/>
    <w:rsid w:val="00E6690A"/>
    <w:rsid w:val="00E66F65"/>
    <w:rsid w:val="00E67362"/>
    <w:rsid w:val="00E67466"/>
    <w:rsid w:val="00E6783F"/>
    <w:rsid w:val="00E67A8C"/>
    <w:rsid w:val="00E67CFB"/>
    <w:rsid w:val="00E67E3A"/>
    <w:rsid w:val="00E67F08"/>
    <w:rsid w:val="00E70D9E"/>
    <w:rsid w:val="00E70E32"/>
    <w:rsid w:val="00E71C33"/>
    <w:rsid w:val="00E72314"/>
    <w:rsid w:val="00E724CE"/>
    <w:rsid w:val="00E72AB7"/>
    <w:rsid w:val="00E72D75"/>
    <w:rsid w:val="00E732A7"/>
    <w:rsid w:val="00E73831"/>
    <w:rsid w:val="00E73AB7"/>
    <w:rsid w:val="00E73D3C"/>
    <w:rsid w:val="00E743E9"/>
    <w:rsid w:val="00E74BEB"/>
    <w:rsid w:val="00E74DB6"/>
    <w:rsid w:val="00E74ECC"/>
    <w:rsid w:val="00E753CA"/>
    <w:rsid w:val="00E75AA0"/>
    <w:rsid w:val="00E75BF1"/>
    <w:rsid w:val="00E76B08"/>
    <w:rsid w:val="00E76C38"/>
    <w:rsid w:val="00E7785C"/>
    <w:rsid w:val="00E77EBE"/>
    <w:rsid w:val="00E801DE"/>
    <w:rsid w:val="00E80E33"/>
    <w:rsid w:val="00E81217"/>
    <w:rsid w:val="00E812CE"/>
    <w:rsid w:val="00E81B99"/>
    <w:rsid w:val="00E81C5C"/>
    <w:rsid w:val="00E8289E"/>
    <w:rsid w:val="00E8384B"/>
    <w:rsid w:val="00E83ABF"/>
    <w:rsid w:val="00E83F62"/>
    <w:rsid w:val="00E846F6"/>
    <w:rsid w:val="00E8470C"/>
    <w:rsid w:val="00E847EA"/>
    <w:rsid w:val="00E84D64"/>
    <w:rsid w:val="00E84F94"/>
    <w:rsid w:val="00E851DF"/>
    <w:rsid w:val="00E8575E"/>
    <w:rsid w:val="00E85CBF"/>
    <w:rsid w:val="00E85E21"/>
    <w:rsid w:val="00E87015"/>
    <w:rsid w:val="00E87866"/>
    <w:rsid w:val="00E87C64"/>
    <w:rsid w:val="00E9062E"/>
    <w:rsid w:val="00E90702"/>
    <w:rsid w:val="00E91407"/>
    <w:rsid w:val="00E91698"/>
    <w:rsid w:val="00E91C21"/>
    <w:rsid w:val="00E92518"/>
    <w:rsid w:val="00E92624"/>
    <w:rsid w:val="00E928B7"/>
    <w:rsid w:val="00E929DF"/>
    <w:rsid w:val="00E92ACB"/>
    <w:rsid w:val="00E93359"/>
    <w:rsid w:val="00E933A3"/>
    <w:rsid w:val="00E9361F"/>
    <w:rsid w:val="00E93AF5"/>
    <w:rsid w:val="00E93DE1"/>
    <w:rsid w:val="00E947A0"/>
    <w:rsid w:val="00E949ED"/>
    <w:rsid w:val="00E94C89"/>
    <w:rsid w:val="00E94E92"/>
    <w:rsid w:val="00E96526"/>
    <w:rsid w:val="00E96E01"/>
    <w:rsid w:val="00E9703A"/>
    <w:rsid w:val="00E975C7"/>
    <w:rsid w:val="00E97EF2"/>
    <w:rsid w:val="00EA04A5"/>
    <w:rsid w:val="00EA0859"/>
    <w:rsid w:val="00EA114B"/>
    <w:rsid w:val="00EA18FF"/>
    <w:rsid w:val="00EA1F30"/>
    <w:rsid w:val="00EA250F"/>
    <w:rsid w:val="00EA281D"/>
    <w:rsid w:val="00EA2EF6"/>
    <w:rsid w:val="00EA2F81"/>
    <w:rsid w:val="00EA3022"/>
    <w:rsid w:val="00EA399B"/>
    <w:rsid w:val="00EA3ED9"/>
    <w:rsid w:val="00EA4375"/>
    <w:rsid w:val="00EA4592"/>
    <w:rsid w:val="00EA4A28"/>
    <w:rsid w:val="00EA514F"/>
    <w:rsid w:val="00EA584F"/>
    <w:rsid w:val="00EA5D72"/>
    <w:rsid w:val="00EA609F"/>
    <w:rsid w:val="00EA627D"/>
    <w:rsid w:val="00EA6B9D"/>
    <w:rsid w:val="00EA6E67"/>
    <w:rsid w:val="00EB03A2"/>
    <w:rsid w:val="00EB04AB"/>
    <w:rsid w:val="00EB0708"/>
    <w:rsid w:val="00EB1042"/>
    <w:rsid w:val="00EB106A"/>
    <w:rsid w:val="00EB11B4"/>
    <w:rsid w:val="00EB152D"/>
    <w:rsid w:val="00EB16FF"/>
    <w:rsid w:val="00EB1774"/>
    <w:rsid w:val="00EB19A1"/>
    <w:rsid w:val="00EB1BD4"/>
    <w:rsid w:val="00EB1E53"/>
    <w:rsid w:val="00EB21CB"/>
    <w:rsid w:val="00EB23D7"/>
    <w:rsid w:val="00EB244D"/>
    <w:rsid w:val="00EB29A9"/>
    <w:rsid w:val="00EB29C9"/>
    <w:rsid w:val="00EB29E2"/>
    <w:rsid w:val="00EB2DC3"/>
    <w:rsid w:val="00EB36C9"/>
    <w:rsid w:val="00EB40BA"/>
    <w:rsid w:val="00EB48C1"/>
    <w:rsid w:val="00EB4E42"/>
    <w:rsid w:val="00EB50DE"/>
    <w:rsid w:val="00EB53A7"/>
    <w:rsid w:val="00EB553A"/>
    <w:rsid w:val="00EB6848"/>
    <w:rsid w:val="00EB70D5"/>
    <w:rsid w:val="00EB7547"/>
    <w:rsid w:val="00EB7B51"/>
    <w:rsid w:val="00EB7B72"/>
    <w:rsid w:val="00EC0E51"/>
    <w:rsid w:val="00EC0F62"/>
    <w:rsid w:val="00EC102F"/>
    <w:rsid w:val="00EC125F"/>
    <w:rsid w:val="00EC14D2"/>
    <w:rsid w:val="00EC157C"/>
    <w:rsid w:val="00EC1705"/>
    <w:rsid w:val="00EC1794"/>
    <w:rsid w:val="00EC19D5"/>
    <w:rsid w:val="00EC1D9F"/>
    <w:rsid w:val="00EC1DCD"/>
    <w:rsid w:val="00EC1EB1"/>
    <w:rsid w:val="00EC2410"/>
    <w:rsid w:val="00EC2509"/>
    <w:rsid w:val="00EC27A4"/>
    <w:rsid w:val="00EC3004"/>
    <w:rsid w:val="00EC3615"/>
    <w:rsid w:val="00EC3683"/>
    <w:rsid w:val="00EC4872"/>
    <w:rsid w:val="00EC4C52"/>
    <w:rsid w:val="00EC4EAB"/>
    <w:rsid w:val="00EC4FE3"/>
    <w:rsid w:val="00EC6155"/>
    <w:rsid w:val="00EC6278"/>
    <w:rsid w:val="00EC62D7"/>
    <w:rsid w:val="00EC7B10"/>
    <w:rsid w:val="00EC7BBD"/>
    <w:rsid w:val="00EC7D8D"/>
    <w:rsid w:val="00ED0F2F"/>
    <w:rsid w:val="00ED0FBA"/>
    <w:rsid w:val="00ED103E"/>
    <w:rsid w:val="00ED1D5D"/>
    <w:rsid w:val="00ED22C6"/>
    <w:rsid w:val="00ED2784"/>
    <w:rsid w:val="00ED27C9"/>
    <w:rsid w:val="00ED2A32"/>
    <w:rsid w:val="00ED2D13"/>
    <w:rsid w:val="00ED39C1"/>
    <w:rsid w:val="00ED3BCD"/>
    <w:rsid w:val="00ED3CE7"/>
    <w:rsid w:val="00ED47ED"/>
    <w:rsid w:val="00ED496B"/>
    <w:rsid w:val="00ED5500"/>
    <w:rsid w:val="00ED5792"/>
    <w:rsid w:val="00ED5A08"/>
    <w:rsid w:val="00ED5BD7"/>
    <w:rsid w:val="00ED5E64"/>
    <w:rsid w:val="00ED631B"/>
    <w:rsid w:val="00ED6611"/>
    <w:rsid w:val="00ED6B96"/>
    <w:rsid w:val="00ED7319"/>
    <w:rsid w:val="00ED73A6"/>
    <w:rsid w:val="00ED74EB"/>
    <w:rsid w:val="00ED7A6D"/>
    <w:rsid w:val="00EE0118"/>
    <w:rsid w:val="00EE077E"/>
    <w:rsid w:val="00EE07CC"/>
    <w:rsid w:val="00EE0CE0"/>
    <w:rsid w:val="00EE11EF"/>
    <w:rsid w:val="00EE1334"/>
    <w:rsid w:val="00EE163A"/>
    <w:rsid w:val="00EE17EB"/>
    <w:rsid w:val="00EE1891"/>
    <w:rsid w:val="00EE18B5"/>
    <w:rsid w:val="00EE191C"/>
    <w:rsid w:val="00EE195F"/>
    <w:rsid w:val="00EE199A"/>
    <w:rsid w:val="00EE26DA"/>
    <w:rsid w:val="00EE2753"/>
    <w:rsid w:val="00EE2BAD"/>
    <w:rsid w:val="00EE2FC2"/>
    <w:rsid w:val="00EE3122"/>
    <w:rsid w:val="00EE4124"/>
    <w:rsid w:val="00EE4182"/>
    <w:rsid w:val="00EE423E"/>
    <w:rsid w:val="00EE4260"/>
    <w:rsid w:val="00EE4B3D"/>
    <w:rsid w:val="00EE4E7E"/>
    <w:rsid w:val="00EE4EBF"/>
    <w:rsid w:val="00EE5069"/>
    <w:rsid w:val="00EE6517"/>
    <w:rsid w:val="00EE668C"/>
    <w:rsid w:val="00EE6839"/>
    <w:rsid w:val="00EE6AD0"/>
    <w:rsid w:val="00EE6CB4"/>
    <w:rsid w:val="00EE702D"/>
    <w:rsid w:val="00EE7258"/>
    <w:rsid w:val="00EE730E"/>
    <w:rsid w:val="00EE7418"/>
    <w:rsid w:val="00EE76A6"/>
    <w:rsid w:val="00EE77A3"/>
    <w:rsid w:val="00EE78D2"/>
    <w:rsid w:val="00EE7E99"/>
    <w:rsid w:val="00EE7FD5"/>
    <w:rsid w:val="00EF02E9"/>
    <w:rsid w:val="00EF0892"/>
    <w:rsid w:val="00EF12ED"/>
    <w:rsid w:val="00EF1CB6"/>
    <w:rsid w:val="00EF1FB8"/>
    <w:rsid w:val="00EF20B3"/>
    <w:rsid w:val="00EF219C"/>
    <w:rsid w:val="00EF2C12"/>
    <w:rsid w:val="00EF2DD6"/>
    <w:rsid w:val="00EF348C"/>
    <w:rsid w:val="00EF349A"/>
    <w:rsid w:val="00EF3895"/>
    <w:rsid w:val="00EF393A"/>
    <w:rsid w:val="00EF3B4D"/>
    <w:rsid w:val="00EF3CF8"/>
    <w:rsid w:val="00EF3E18"/>
    <w:rsid w:val="00EF3FFC"/>
    <w:rsid w:val="00EF436C"/>
    <w:rsid w:val="00EF47C8"/>
    <w:rsid w:val="00EF4977"/>
    <w:rsid w:val="00EF4D5A"/>
    <w:rsid w:val="00EF4EE1"/>
    <w:rsid w:val="00EF5658"/>
    <w:rsid w:val="00EF5D36"/>
    <w:rsid w:val="00EF5D46"/>
    <w:rsid w:val="00EF5F0E"/>
    <w:rsid w:val="00EF5F6E"/>
    <w:rsid w:val="00EF6BD5"/>
    <w:rsid w:val="00EF71DD"/>
    <w:rsid w:val="00EF790D"/>
    <w:rsid w:val="00EF7ECA"/>
    <w:rsid w:val="00F003F3"/>
    <w:rsid w:val="00F00552"/>
    <w:rsid w:val="00F01403"/>
    <w:rsid w:val="00F01EDA"/>
    <w:rsid w:val="00F02003"/>
    <w:rsid w:val="00F0354B"/>
    <w:rsid w:val="00F0364D"/>
    <w:rsid w:val="00F03698"/>
    <w:rsid w:val="00F039A5"/>
    <w:rsid w:val="00F03AFA"/>
    <w:rsid w:val="00F03C7A"/>
    <w:rsid w:val="00F04261"/>
    <w:rsid w:val="00F04583"/>
    <w:rsid w:val="00F04759"/>
    <w:rsid w:val="00F04C14"/>
    <w:rsid w:val="00F04FA6"/>
    <w:rsid w:val="00F0500A"/>
    <w:rsid w:val="00F05393"/>
    <w:rsid w:val="00F0558A"/>
    <w:rsid w:val="00F056D2"/>
    <w:rsid w:val="00F05896"/>
    <w:rsid w:val="00F058C8"/>
    <w:rsid w:val="00F05ABD"/>
    <w:rsid w:val="00F0677D"/>
    <w:rsid w:val="00F069F5"/>
    <w:rsid w:val="00F06D76"/>
    <w:rsid w:val="00F07657"/>
    <w:rsid w:val="00F07A69"/>
    <w:rsid w:val="00F07A75"/>
    <w:rsid w:val="00F07FE6"/>
    <w:rsid w:val="00F1005D"/>
    <w:rsid w:val="00F10111"/>
    <w:rsid w:val="00F10564"/>
    <w:rsid w:val="00F10601"/>
    <w:rsid w:val="00F1078A"/>
    <w:rsid w:val="00F10CC4"/>
    <w:rsid w:val="00F10FE3"/>
    <w:rsid w:val="00F11129"/>
    <w:rsid w:val="00F1262A"/>
    <w:rsid w:val="00F12C1A"/>
    <w:rsid w:val="00F12D0F"/>
    <w:rsid w:val="00F13299"/>
    <w:rsid w:val="00F13B84"/>
    <w:rsid w:val="00F140AB"/>
    <w:rsid w:val="00F14565"/>
    <w:rsid w:val="00F1517D"/>
    <w:rsid w:val="00F153F0"/>
    <w:rsid w:val="00F1559A"/>
    <w:rsid w:val="00F1560F"/>
    <w:rsid w:val="00F15DF6"/>
    <w:rsid w:val="00F162B7"/>
    <w:rsid w:val="00F1735E"/>
    <w:rsid w:val="00F1737D"/>
    <w:rsid w:val="00F17504"/>
    <w:rsid w:val="00F17789"/>
    <w:rsid w:val="00F17F56"/>
    <w:rsid w:val="00F20107"/>
    <w:rsid w:val="00F20627"/>
    <w:rsid w:val="00F206FA"/>
    <w:rsid w:val="00F20821"/>
    <w:rsid w:val="00F2096A"/>
    <w:rsid w:val="00F20DAD"/>
    <w:rsid w:val="00F21045"/>
    <w:rsid w:val="00F21909"/>
    <w:rsid w:val="00F22381"/>
    <w:rsid w:val="00F22849"/>
    <w:rsid w:val="00F23511"/>
    <w:rsid w:val="00F236E3"/>
    <w:rsid w:val="00F23944"/>
    <w:rsid w:val="00F2396D"/>
    <w:rsid w:val="00F24079"/>
    <w:rsid w:val="00F24D58"/>
    <w:rsid w:val="00F25F12"/>
    <w:rsid w:val="00F26E3B"/>
    <w:rsid w:val="00F27105"/>
    <w:rsid w:val="00F27709"/>
    <w:rsid w:val="00F2784E"/>
    <w:rsid w:val="00F27909"/>
    <w:rsid w:val="00F27C70"/>
    <w:rsid w:val="00F30495"/>
    <w:rsid w:val="00F30F8B"/>
    <w:rsid w:val="00F314C9"/>
    <w:rsid w:val="00F31A72"/>
    <w:rsid w:val="00F32A85"/>
    <w:rsid w:val="00F32B97"/>
    <w:rsid w:val="00F32CC8"/>
    <w:rsid w:val="00F32F3D"/>
    <w:rsid w:val="00F32F46"/>
    <w:rsid w:val="00F33066"/>
    <w:rsid w:val="00F331DC"/>
    <w:rsid w:val="00F3346E"/>
    <w:rsid w:val="00F347C1"/>
    <w:rsid w:val="00F34CB2"/>
    <w:rsid w:val="00F34D0D"/>
    <w:rsid w:val="00F35D71"/>
    <w:rsid w:val="00F360A5"/>
    <w:rsid w:val="00F36808"/>
    <w:rsid w:val="00F369C0"/>
    <w:rsid w:val="00F36E58"/>
    <w:rsid w:val="00F373A7"/>
    <w:rsid w:val="00F373AB"/>
    <w:rsid w:val="00F3753D"/>
    <w:rsid w:val="00F379D1"/>
    <w:rsid w:val="00F40168"/>
    <w:rsid w:val="00F4037D"/>
    <w:rsid w:val="00F40D05"/>
    <w:rsid w:val="00F40DBC"/>
    <w:rsid w:val="00F40EFC"/>
    <w:rsid w:val="00F415F4"/>
    <w:rsid w:val="00F41603"/>
    <w:rsid w:val="00F426CD"/>
    <w:rsid w:val="00F4306E"/>
    <w:rsid w:val="00F434CD"/>
    <w:rsid w:val="00F43574"/>
    <w:rsid w:val="00F43CBD"/>
    <w:rsid w:val="00F43CEB"/>
    <w:rsid w:val="00F43D1D"/>
    <w:rsid w:val="00F44191"/>
    <w:rsid w:val="00F4426E"/>
    <w:rsid w:val="00F448E8"/>
    <w:rsid w:val="00F45906"/>
    <w:rsid w:val="00F45B98"/>
    <w:rsid w:val="00F45E20"/>
    <w:rsid w:val="00F4677A"/>
    <w:rsid w:val="00F46A46"/>
    <w:rsid w:val="00F46BCE"/>
    <w:rsid w:val="00F47616"/>
    <w:rsid w:val="00F47959"/>
    <w:rsid w:val="00F5007D"/>
    <w:rsid w:val="00F50746"/>
    <w:rsid w:val="00F50CC3"/>
    <w:rsid w:val="00F51225"/>
    <w:rsid w:val="00F514E3"/>
    <w:rsid w:val="00F5158B"/>
    <w:rsid w:val="00F51983"/>
    <w:rsid w:val="00F52600"/>
    <w:rsid w:val="00F52633"/>
    <w:rsid w:val="00F529F5"/>
    <w:rsid w:val="00F52DA0"/>
    <w:rsid w:val="00F530FD"/>
    <w:rsid w:val="00F5327F"/>
    <w:rsid w:val="00F53477"/>
    <w:rsid w:val="00F535D0"/>
    <w:rsid w:val="00F536CC"/>
    <w:rsid w:val="00F53AB9"/>
    <w:rsid w:val="00F53C38"/>
    <w:rsid w:val="00F53CAB"/>
    <w:rsid w:val="00F5460E"/>
    <w:rsid w:val="00F54746"/>
    <w:rsid w:val="00F54B70"/>
    <w:rsid w:val="00F54B8D"/>
    <w:rsid w:val="00F553B6"/>
    <w:rsid w:val="00F554C9"/>
    <w:rsid w:val="00F55688"/>
    <w:rsid w:val="00F55CA6"/>
    <w:rsid w:val="00F5600A"/>
    <w:rsid w:val="00F56A8B"/>
    <w:rsid w:val="00F56D80"/>
    <w:rsid w:val="00F56EDF"/>
    <w:rsid w:val="00F5724B"/>
    <w:rsid w:val="00F57E0E"/>
    <w:rsid w:val="00F60048"/>
    <w:rsid w:val="00F60BF5"/>
    <w:rsid w:val="00F61195"/>
    <w:rsid w:val="00F612C5"/>
    <w:rsid w:val="00F61439"/>
    <w:rsid w:val="00F61827"/>
    <w:rsid w:val="00F61D39"/>
    <w:rsid w:val="00F61E2A"/>
    <w:rsid w:val="00F61F83"/>
    <w:rsid w:val="00F6228F"/>
    <w:rsid w:val="00F622D3"/>
    <w:rsid w:val="00F62393"/>
    <w:rsid w:val="00F624AF"/>
    <w:rsid w:val="00F6280A"/>
    <w:rsid w:val="00F62BD2"/>
    <w:rsid w:val="00F62CD2"/>
    <w:rsid w:val="00F62E16"/>
    <w:rsid w:val="00F62ED6"/>
    <w:rsid w:val="00F62FBE"/>
    <w:rsid w:val="00F6312E"/>
    <w:rsid w:val="00F646FF"/>
    <w:rsid w:val="00F64989"/>
    <w:rsid w:val="00F64A1E"/>
    <w:rsid w:val="00F65A1B"/>
    <w:rsid w:val="00F65A67"/>
    <w:rsid w:val="00F65C89"/>
    <w:rsid w:val="00F65FDE"/>
    <w:rsid w:val="00F663E9"/>
    <w:rsid w:val="00F6672C"/>
    <w:rsid w:val="00F66D7B"/>
    <w:rsid w:val="00F7039A"/>
    <w:rsid w:val="00F70555"/>
    <w:rsid w:val="00F7071F"/>
    <w:rsid w:val="00F7090C"/>
    <w:rsid w:val="00F70B93"/>
    <w:rsid w:val="00F70BAD"/>
    <w:rsid w:val="00F70DA7"/>
    <w:rsid w:val="00F70EE9"/>
    <w:rsid w:val="00F70FF9"/>
    <w:rsid w:val="00F713F9"/>
    <w:rsid w:val="00F715AA"/>
    <w:rsid w:val="00F717AB"/>
    <w:rsid w:val="00F71C4D"/>
    <w:rsid w:val="00F722E2"/>
    <w:rsid w:val="00F739AD"/>
    <w:rsid w:val="00F73CA6"/>
    <w:rsid w:val="00F7407D"/>
    <w:rsid w:val="00F7434D"/>
    <w:rsid w:val="00F744AA"/>
    <w:rsid w:val="00F744BF"/>
    <w:rsid w:val="00F752DB"/>
    <w:rsid w:val="00F75564"/>
    <w:rsid w:val="00F75770"/>
    <w:rsid w:val="00F75882"/>
    <w:rsid w:val="00F75EA9"/>
    <w:rsid w:val="00F75F1B"/>
    <w:rsid w:val="00F762C4"/>
    <w:rsid w:val="00F76330"/>
    <w:rsid w:val="00F769DD"/>
    <w:rsid w:val="00F76A7A"/>
    <w:rsid w:val="00F775B6"/>
    <w:rsid w:val="00F776BB"/>
    <w:rsid w:val="00F77AF2"/>
    <w:rsid w:val="00F80137"/>
    <w:rsid w:val="00F80268"/>
    <w:rsid w:val="00F80450"/>
    <w:rsid w:val="00F80B7E"/>
    <w:rsid w:val="00F8119C"/>
    <w:rsid w:val="00F81226"/>
    <w:rsid w:val="00F814AB"/>
    <w:rsid w:val="00F81763"/>
    <w:rsid w:val="00F81A16"/>
    <w:rsid w:val="00F81B8B"/>
    <w:rsid w:val="00F8231E"/>
    <w:rsid w:val="00F8289D"/>
    <w:rsid w:val="00F83C6E"/>
    <w:rsid w:val="00F84177"/>
    <w:rsid w:val="00F841A2"/>
    <w:rsid w:val="00F842FC"/>
    <w:rsid w:val="00F84A01"/>
    <w:rsid w:val="00F84A9D"/>
    <w:rsid w:val="00F84BB6"/>
    <w:rsid w:val="00F84DDB"/>
    <w:rsid w:val="00F84E32"/>
    <w:rsid w:val="00F85725"/>
    <w:rsid w:val="00F8632D"/>
    <w:rsid w:val="00F868C2"/>
    <w:rsid w:val="00F86ADF"/>
    <w:rsid w:val="00F8700B"/>
    <w:rsid w:val="00F8776D"/>
    <w:rsid w:val="00F878F2"/>
    <w:rsid w:val="00F87966"/>
    <w:rsid w:val="00F87D2E"/>
    <w:rsid w:val="00F9065D"/>
    <w:rsid w:val="00F90723"/>
    <w:rsid w:val="00F9078E"/>
    <w:rsid w:val="00F908DC"/>
    <w:rsid w:val="00F90FE5"/>
    <w:rsid w:val="00F9100D"/>
    <w:rsid w:val="00F9153C"/>
    <w:rsid w:val="00F9165F"/>
    <w:rsid w:val="00F918A4"/>
    <w:rsid w:val="00F9198D"/>
    <w:rsid w:val="00F91A0B"/>
    <w:rsid w:val="00F91B93"/>
    <w:rsid w:val="00F91BB1"/>
    <w:rsid w:val="00F922AF"/>
    <w:rsid w:val="00F9250D"/>
    <w:rsid w:val="00F92B17"/>
    <w:rsid w:val="00F92D4B"/>
    <w:rsid w:val="00F92E80"/>
    <w:rsid w:val="00F92EEB"/>
    <w:rsid w:val="00F93823"/>
    <w:rsid w:val="00F93D80"/>
    <w:rsid w:val="00F9431F"/>
    <w:rsid w:val="00F94AD8"/>
    <w:rsid w:val="00F94EA6"/>
    <w:rsid w:val="00F95948"/>
    <w:rsid w:val="00F9597F"/>
    <w:rsid w:val="00F95FD7"/>
    <w:rsid w:val="00F9646F"/>
    <w:rsid w:val="00F968DA"/>
    <w:rsid w:val="00F97248"/>
    <w:rsid w:val="00F97960"/>
    <w:rsid w:val="00FA0069"/>
    <w:rsid w:val="00FA084C"/>
    <w:rsid w:val="00FA0B8E"/>
    <w:rsid w:val="00FA11DB"/>
    <w:rsid w:val="00FA17E2"/>
    <w:rsid w:val="00FA1D4A"/>
    <w:rsid w:val="00FA1D4C"/>
    <w:rsid w:val="00FA1E5C"/>
    <w:rsid w:val="00FA1EB4"/>
    <w:rsid w:val="00FA2BCB"/>
    <w:rsid w:val="00FA30D7"/>
    <w:rsid w:val="00FA353E"/>
    <w:rsid w:val="00FA3850"/>
    <w:rsid w:val="00FA47A4"/>
    <w:rsid w:val="00FA4BEE"/>
    <w:rsid w:val="00FA4C43"/>
    <w:rsid w:val="00FA5194"/>
    <w:rsid w:val="00FA5F9B"/>
    <w:rsid w:val="00FA6212"/>
    <w:rsid w:val="00FA654F"/>
    <w:rsid w:val="00FA6610"/>
    <w:rsid w:val="00FA6692"/>
    <w:rsid w:val="00FA67EC"/>
    <w:rsid w:val="00FA7081"/>
    <w:rsid w:val="00FA7CA5"/>
    <w:rsid w:val="00FB03AF"/>
    <w:rsid w:val="00FB0442"/>
    <w:rsid w:val="00FB0490"/>
    <w:rsid w:val="00FB0746"/>
    <w:rsid w:val="00FB0911"/>
    <w:rsid w:val="00FB1115"/>
    <w:rsid w:val="00FB1296"/>
    <w:rsid w:val="00FB15DD"/>
    <w:rsid w:val="00FB1B41"/>
    <w:rsid w:val="00FB21E4"/>
    <w:rsid w:val="00FB2C26"/>
    <w:rsid w:val="00FB335F"/>
    <w:rsid w:val="00FB3B3F"/>
    <w:rsid w:val="00FB3EFF"/>
    <w:rsid w:val="00FB3FAB"/>
    <w:rsid w:val="00FB479A"/>
    <w:rsid w:val="00FB48C8"/>
    <w:rsid w:val="00FB490B"/>
    <w:rsid w:val="00FB4BBF"/>
    <w:rsid w:val="00FB555C"/>
    <w:rsid w:val="00FB5924"/>
    <w:rsid w:val="00FB68BB"/>
    <w:rsid w:val="00FB6967"/>
    <w:rsid w:val="00FB71DB"/>
    <w:rsid w:val="00FB7B10"/>
    <w:rsid w:val="00FB7C9A"/>
    <w:rsid w:val="00FC063C"/>
    <w:rsid w:val="00FC07A4"/>
    <w:rsid w:val="00FC08C3"/>
    <w:rsid w:val="00FC09AD"/>
    <w:rsid w:val="00FC10F4"/>
    <w:rsid w:val="00FC1130"/>
    <w:rsid w:val="00FC19FA"/>
    <w:rsid w:val="00FC1BCB"/>
    <w:rsid w:val="00FC1E48"/>
    <w:rsid w:val="00FC24D1"/>
    <w:rsid w:val="00FC2948"/>
    <w:rsid w:val="00FC2AC3"/>
    <w:rsid w:val="00FC2EBA"/>
    <w:rsid w:val="00FC34A5"/>
    <w:rsid w:val="00FC386D"/>
    <w:rsid w:val="00FC3F78"/>
    <w:rsid w:val="00FC4415"/>
    <w:rsid w:val="00FC4A79"/>
    <w:rsid w:val="00FC4F39"/>
    <w:rsid w:val="00FC529C"/>
    <w:rsid w:val="00FC547F"/>
    <w:rsid w:val="00FC5C84"/>
    <w:rsid w:val="00FC60AB"/>
    <w:rsid w:val="00FC6164"/>
    <w:rsid w:val="00FC66EF"/>
    <w:rsid w:val="00FC6AF5"/>
    <w:rsid w:val="00FC7309"/>
    <w:rsid w:val="00FC77F3"/>
    <w:rsid w:val="00FC7FC1"/>
    <w:rsid w:val="00FD00AB"/>
    <w:rsid w:val="00FD0A3A"/>
    <w:rsid w:val="00FD147D"/>
    <w:rsid w:val="00FD1B47"/>
    <w:rsid w:val="00FD1E6F"/>
    <w:rsid w:val="00FD23DA"/>
    <w:rsid w:val="00FD26A2"/>
    <w:rsid w:val="00FD2996"/>
    <w:rsid w:val="00FD2C96"/>
    <w:rsid w:val="00FD31C0"/>
    <w:rsid w:val="00FD386F"/>
    <w:rsid w:val="00FD3D30"/>
    <w:rsid w:val="00FD421E"/>
    <w:rsid w:val="00FD4D4E"/>
    <w:rsid w:val="00FD4DC1"/>
    <w:rsid w:val="00FD522C"/>
    <w:rsid w:val="00FD5431"/>
    <w:rsid w:val="00FD5871"/>
    <w:rsid w:val="00FD5DC5"/>
    <w:rsid w:val="00FD6730"/>
    <w:rsid w:val="00FD7151"/>
    <w:rsid w:val="00FD719A"/>
    <w:rsid w:val="00FD71E7"/>
    <w:rsid w:val="00FD7990"/>
    <w:rsid w:val="00FD79B1"/>
    <w:rsid w:val="00FD7A39"/>
    <w:rsid w:val="00FE0635"/>
    <w:rsid w:val="00FE1D32"/>
    <w:rsid w:val="00FE2089"/>
    <w:rsid w:val="00FE21AA"/>
    <w:rsid w:val="00FE244D"/>
    <w:rsid w:val="00FE2849"/>
    <w:rsid w:val="00FE3583"/>
    <w:rsid w:val="00FE3AF1"/>
    <w:rsid w:val="00FE3EB0"/>
    <w:rsid w:val="00FE44A4"/>
    <w:rsid w:val="00FE453D"/>
    <w:rsid w:val="00FE48A3"/>
    <w:rsid w:val="00FE4AA6"/>
    <w:rsid w:val="00FE5226"/>
    <w:rsid w:val="00FE5295"/>
    <w:rsid w:val="00FE58D2"/>
    <w:rsid w:val="00FE5C23"/>
    <w:rsid w:val="00FE6536"/>
    <w:rsid w:val="00FE664B"/>
    <w:rsid w:val="00FE6D93"/>
    <w:rsid w:val="00FE7386"/>
    <w:rsid w:val="00FE7674"/>
    <w:rsid w:val="00FF0369"/>
    <w:rsid w:val="00FF03D7"/>
    <w:rsid w:val="00FF0539"/>
    <w:rsid w:val="00FF06AF"/>
    <w:rsid w:val="00FF0D74"/>
    <w:rsid w:val="00FF0D86"/>
    <w:rsid w:val="00FF0EA0"/>
    <w:rsid w:val="00FF0FFB"/>
    <w:rsid w:val="00FF11AF"/>
    <w:rsid w:val="00FF17D0"/>
    <w:rsid w:val="00FF1D75"/>
    <w:rsid w:val="00FF2C3C"/>
    <w:rsid w:val="00FF30A3"/>
    <w:rsid w:val="00FF3910"/>
    <w:rsid w:val="00FF39D8"/>
    <w:rsid w:val="00FF3FC9"/>
    <w:rsid w:val="00FF4828"/>
    <w:rsid w:val="00FF4898"/>
    <w:rsid w:val="00FF4BDB"/>
    <w:rsid w:val="00FF54B1"/>
    <w:rsid w:val="00FF590E"/>
    <w:rsid w:val="00FF75C8"/>
    <w:rsid w:val="00FF7A50"/>
    <w:rsid w:val="00FF7F83"/>
    <w:rsid w:val="2A71C9D0"/>
    <w:rsid w:val="3C3C6A85"/>
    <w:rsid w:val="6426DA62"/>
    <w:rsid w:val="6627F188"/>
    <w:rsid w:val="751D3C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399E8DC"/>
  <w15:docId w15:val="{42607C1F-DD8E-4C69-9519-862126611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Normal + Angsana New,15 pt,Left:  1 cm,Rig..."/>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E66806"/>
    <w:rPr>
      <w:sz w:val="22"/>
      <w:lang w:val="en-GB" w:bidi="ar-SA"/>
    </w:rPr>
  </w:style>
  <w:style w:type="character" w:customStyle="1" w:styleId="HeaderChar">
    <w:name w:val="Header Char"/>
    <w:basedOn w:val="DefaultParagraphFont"/>
    <w:link w:val="Header"/>
    <w:uiPriority w:val="99"/>
    <w:rsid w:val="001F14D3"/>
    <w:rPr>
      <w:rFonts w:ascii="Arial" w:hAnsi="Arial"/>
      <w:sz w:val="18"/>
      <w:szCs w:val="18"/>
    </w:rPr>
  </w:style>
  <w:style w:type="paragraph" w:styleId="Revision">
    <w:name w:val="Revision"/>
    <w:hidden/>
    <w:uiPriority w:val="99"/>
    <w:semiHidden/>
    <w:rsid w:val="001B253A"/>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76368">
      <w:bodyDiv w:val="1"/>
      <w:marLeft w:val="0"/>
      <w:marRight w:val="0"/>
      <w:marTop w:val="0"/>
      <w:marBottom w:val="0"/>
      <w:divBdr>
        <w:top w:val="none" w:sz="0" w:space="0" w:color="auto"/>
        <w:left w:val="none" w:sz="0" w:space="0" w:color="auto"/>
        <w:bottom w:val="none" w:sz="0" w:space="0" w:color="auto"/>
        <w:right w:val="none" w:sz="0" w:space="0" w:color="auto"/>
      </w:divBdr>
      <w:divsChild>
        <w:div w:id="101731443">
          <w:marLeft w:val="0"/>
          <w:marRight w:val="0"/>
          <w:marTop w:val="0"/>
          <w:marBottom w:val="0"/>
          <w:divBdr>
            <w:top w:val="none" w:sz="0" w:space="0" w:color="auto"/>
            <w:left w:val="none" w:sz="0" w:space="0" w:color="auto"/>
            <w:bottom w:val="none" w:sz="0" w:space="0" w:color="auto"/>
            <w:right w:val="none" w:sz="0" w:space="0" w:color="auto"/>
          </w:divBdr>
          <w:divsChild>
            <w:div w:id="922686696">
              <w:marLeft w:val="0"/>
              <w:marRight w:val="0"/>
              <w:marTop w:val="0"/>
              <w:marBottom w:val="0"/>
              <w:divBdr>
                <w:top w:val="none" w:sz="0" w:space="0" w:color="auto"/>
                <w:left w:val="none" w:sz="0" w:space="0" w:color="auto"/>
                <w:bottom w:val="none" w:sz="0" w:space="0" w:color="auto"/>
                <w:right w:val="none" w:sz="0" w:space="0" w:color="auto"/>
              </w:divBdr>
              <w:divsChild>
                <w:div w:id="2071923727">
                  <w:marLeft w:val="0"/>
                  <w:marRight w:val="0"/>
                  <w:marTop w:val="0"/>
                  <w:marBottom w:val="0"/>
                  <w:divBdr>
                    <w:top w:val="none" w:sz="0" w:space="0" w:color="auto"/>
                    <w:left w:val="none" w:sz="0" w:space="0" w:color="auto"/>
                    <w:bottom w:val="none" w:sz="0" w:space="0" w:color="auto"/>
                    <w:right w:val="none" w:sz="0" w:space="0" w:color="auto"/>
                  </w:divBdr>
                  <w:divsChild>
                    <w:div w:id="1144548803">
                      <w:marLeft w:val="0"/>
                      <w:marRight w:val="0"/>
                      <w:marTop w:val="0"/>
                      <w:marBottom w:val="0"/>
                      <w:divBdr>
                        <w:top w:val="none" w:sz="0" w:space="0" w:color="auto"/>
                        <w:left w:val="none" w:sz="0" w:space="0" w:color="auto"/>
                        <w:bottom w:val="none" w:sz="0" w:space="0" w:color="auto"/>
                        <w:right w:val="none" w:sz="0" w:space="0" w:color="auto"/>
                      </w:divBdr>
                      <w:divsChild>
                        <w:div w:id="165024818">
                          <w:marLeft w:val="2700"/>
                          <w:marRight w:val="0"/>
                          <w:marTop w:val="0"/>
                          <w:marBottom w:val="0"/>
                          <w:divBdr>
                            <w:top w:val="none" w:sz="0" w:space="0" w:color="auto"/>
                            <w:left w:val="none" w:sz="0" w:space="0" w:color="auto"/>
                            <w:bottom w:val="none" w:sz="0" w:space="0" w:color="auto"/>
                            <w:right w:val="none" w:sz="0" w:space="0" w:color="auto"/>
                          </w:divBdr>
                          <w:divsChild>
                            <w:div w:id="1915817238">
                              <w:marLeft w:val="0"/>
                              <w:marRight w:val="0"/>
                              <w:marTop w:val="0"/>
                              <w:marBottom w:val="0"/>
                              <w:divBdr>
                                <w:top w:val="none" w:sz="0" w:space="0" w:color="auto"/>
                                <w:left w:val="none" w:sz="0" w:space="0" w:color="auto"/>
                                <w:bottom w:val="none" w:sz="0" w:space="0" w:color="auto"/>
                                <w:right w:val="none" w:sz="0" w:space="0" w:color="auto"/>
                              </w:divBdr>
                              <w:divsChild>
                                <w:div w:id="500587126">
                                  <w:marLeft w:val="0"/>
                                  <w:marRight w:val="0"/>
                                  <w:marTop w:val="0"/>
                                  <w:marBottom w:val="0"/>
                                  <w:divBdr>
                                    <w:top w:val="none" w:sz="0" w:space="0" w:color="auto"/>
                                    <w:left w:val="none" w:sz="0" w:space="0" w:color="auto"/>
                                    <w:bottom w:val="none" w:sz="0" w:space="0" w:color="auto"/>
                                    <w:right w:val="none" w:sz="0" w:space="0" w:color="auto"/>
                                  </w:divBdr>
                                  <w:divsChild>
                                    <w:div w:id="1227842347">
                                      <w:marLeft w:val="0"/>
                                      <w:marRight w:val="0"/>
                                      <w:marTop w:val="0"/>
                                      <w:marBottom w:val="0"/>
                                      <w:divBdr>
                                        <w:top w:val="none" w:sz="0" w:space="0" w:color="auto"/>
                                        <w:left w:val="none" w:sz="0" w:space="0" w:color="auto"/>
                                        <w:bottom w:val="none" w:sz="0" w:space="0" w:color="auto"/>
                                        <w:right w:val="none" w:sz="0" w:space="0" w:color="auto"/>
                                      </w:divBdr>
                                      <w:divsChild>
                                        <w:div w:id="1527448738">
                                          <w:marLeft w:val="0"/>
                                          <w:marRight w:val="0"/>
                                          <w:marTop w:val="90"/>
                                          <w:marBottom w:val="0"/>
                                          <w:divBdr>
                                            <w:top w:val="none" w:sz="0" w:space="0" w:color="auto"/>
                                            <w:left w:val="none" w:sz="0" w:space="0" w:color="auto"/>
                                            <w:bottom w:val="none" w:sz="0" w:space="0" w:color="auto"/>
                                            <w:right w:val="none" w:sz="0" w:space="0" w:color="auto"/>
                                          </w:divBdr>
                                          <w:divsChild>
                                            <w:div w:id="77137833">
                                              <w:marLeft w:val="0"/>
                                              <w:marRight w:val="0"/>
                                              <w:marTop w:val="0"/>
                                              <w:marBottom w:val="0"/>
                                              <w:divBdr>
                                                <w:top w:val="none" w:sz="0" w:space="0" w:color="auto"/>
                                                <w:left w:val="none" w:sz="0" w:space="0" w:color="auto"/>
                                                <w:bottom w:val="none" w:sz="0" w:space="0" w:color="auto"/>
                                                <w:right w:val="none" w:sz="0" w:space="0" w:color="auto"/>
                                              </w:divBdr>
                                              <w:divsChild>
                                                <w:div w:id="632252580">
                                                  <w:marLeft w:val="0"/>
                                                  <w:marRight w:val="0"/>
                                                  <w:marTop w:val="0"/>
                                                  <w:marBottom w:val="450"/>
                                                  <w:divBdr>
                                                    <w:top w:val="none" w:sz="0" w:space="0" w:color="auto"/>
                                                    <w:left w:val="none" w:sz="0" w:space="0" w:color="auto"/>
                                                    <w:bottom w:val="none" w:sz="0" w:space="0" w:color="auto"/>
                                                    <w:right w:val="none" w:sz="0" w:space="0" w:color="auto"/>
                                                  </w:divBdr>
                                                  <w:divsChild>
                                                    <w:div w:id="2115712525">
                                                      <w:marLeft w:val="0"/>
                                                      <w:marRight w:val="0"/>
                                                      <w:marTop w:val="0"/>
                                                      <w:marBottom w:val="0"/>
                                                      <w:divBdr>
                                                        <w:top w:val="none" w:sz="0" w:space="0" w:color="auto"/>
                                                        <w:left w:val="none" w:sz="0" w:space="0" w:color="auto"/>
                                                        <w:bottom w:val="none" w:sz="0" w:space="0" w:color="auto"/>
                                                        <w:right w:val="none" w:sz="0" w:space="0" w:color="auto"/>
                                                      </w:divBdr>
                                                      <w:divsChild>
                                                        <w:div w:id="986082145">
                                                          <w:marLeft w:val="0"/>
                                                          <w:marRight w:val="0"/>
                                                          <w:marTop w:val="0"/>
                                                          <w:marBottom w:val="0"/>
                                                          <w:divBdr>
                                                            <w:top w:val="none" w:sz="0" w:space="0" w:color="auto"/>
                                                            <w:left w:val="none" w:sz="0" w:space="0" w:color="auto"/>
                                                            <w:bottom w:val="none" w:sz="0" w:space="0" w:color="auto"/>
                                                            <w:right w:val="none" w:sz="0" w:space="0" w:color="auto"/>
                                                          </w:divBdr>
                                                          <w:divsChild>
                                                            <w:div w:id="853112051">
                                                              <w:marLeft w:val="0"/>
                                                              <w:marRight w:val="0"/>
                                                              <w:marTop w:val="0"/>
                                                              <w:marBottom w:val="0"/>
                                                              <w:divBdr>
                                                                <w:top w:val="none" w:sz="0" w:space="0" w:color="auto"/>
                                                                <w:left w:val="none" w:sz="0" w:space="0" w:color="auto"/>
                                                                <w:bottom w:val="none" w:sz="0" w:space="0" w:color="auto"/>
                                                                <w:right w:val="none" w:sz="0" w:space="0" w:color="auto"/>
                                                              </w:divBdr>
                                                              <w:divsChild>
                                                                <w:div w:id="1302689705">
                                                                  <w:marLeft w:val="0"/>
                                                                  <w:marRight w:val="0"/>
                                                                  <w:marTop w:val="0"/>
                                                                  <w:marBottom w:val="0"/>
                                                                  <w:divBdr>
                                                                    <w:top w:val="none" w:sz="0" w:space="0" w:color="auto"/>
                                                                    <w:left w:val="none" w:sz="0" w:space="0" w:color="auto"/>
                                                                    <w:bottom w:val="none" w:sz="0" w:space="0" w:color="auto"/>
                                                                    <w:right w:val="none" w:sz="0" w:space="0" w:color="auto"/>
                                                                  </w:divBdr>
                                                                  <w:divsChild>
                                                                    <w:div w:id="1999185678">
                                                                      <w:marLeft w:val="0"/>
                                                                      <w:marRight w:val="0"/>
                                                                      <w:marTop w:val="0"/>
                                                                      <w:marBottom w:val="0"/>
                                                                      <w:divBdr>
                                                                        <w:top w:val="none" w:sz="0" w:space="0" w:color="auto"/>
                                                                        <w:left w:val="none" w:sz="0" w:space="0" w:color="auto"/>
                                                                        <w:bottom w:val="none" w:sz="0" w:space="0" w:color="auto"/>
                                                                        <w:right w:val="none" w:sz="0" w:space="0" w:color="auto"/>
                                                                      </w:divBdr>
                                                                      <w:divsChild>
                                                                        <w:div w:id="140197388">
                                                                          <w:marLeft w:val="0"/>
                                                                          <w:marRight w:val="0"/>
                                                                          <w:marTop w:val="0"/>
                                                                          <w:marBottom w:val="0"/>
                                                                          <w:divBdr>
                                                                            <w:top w:val="none" w:sz="0" w:space="0" w:color="auto"/>
                                                                            <w:left w:val="none" w:sz="0" w:space="0" w:color="auto"/>
                                                                            <w:bottom w:val="none" w:sz="0" w:space="0" w:color="auto"/>
                                                                            <w:right w:val="none" w:sz="0" w:space="0" w:color="auto"/>
                                                                          </w:divBdr>
                                                                          <w:divsChild>
                                                                            <w:div w:id="544222375">
                                                                              <w:marLeft w:val="0"/>
                                                                              <w:marRight w:val="0"/>
                                                                              <w:marTop w:val="0"/>
                                                                              <w:marBottom w:val="0"/>
                                                                              <w:divBdr>
                                                                                <w:top w:val="none" w:sz="0" w:space="0" w:color="auto"/>
                                                                                <w:left w:val="none" w:sz="0" w:space="0" w:color="auto"/>
                                                                                <w:bottom w:val="none" w:sz="0" w:space="0" w:color="auto"/>
                                                                                <w:right w:val="none" w:sz="0" w:space="0" w:color="auto"/>
                                                                              </w:divBdr>
                                                                              <w:divsChild>
                                                                                <w:div w:id="783114638">
                                                                                  <w:marLeft w:val="0"/>
                                                                                  <w:marRight w:val="0"/>
                                                                                  <w:marTop w:val="0"/>
                                                                                  <w:marBottom w:val="0"/>
                                                                                  <w:divBdr>
                                                                                    <w:top w:val="none" w:sz="0" w:space="0" w:color="auto"/>
                                                                                    <w:left w:val="none" w:sz="0" w:space="0" w:color="auto"/>
                                                                                    <w:bottom w:val="none" w:sz="0" w:space="0" w:color="auto"/>
                                                                                    <w:right w:val="none" w:sz="0" w:space="0" w:color="auto"/>
                                                                                  </w:divBdr>
                                                                                  <w:divsChild>
                                                                                    <w:div w:id="97414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000978">
      <w:bodyDiv w:val="1"/>
      <w:marLeft w:val="0"/>
      <w:marRight w:val="0"/>
      <w:marTop w:val="0"/>
      <w:marBottom w:val="0"/>
      <w:divBdr>
        <w:top w:val="none" w:sz="0" w:space="0" w:color="auto"/>
        <w:left w:val="none" w:sz="0" w:space="0" w:color="auto"/>
        <w:bottom w:val="none" w:sz="0" w:space="0" w:color="auto"/>
        <w:right w:val="none" w:sz="0" w:space="0" w:color="auto"/>
      </w:divBdr>
    </w:div>
    <w:div w:id="61103186">
      <w:bodyDiv w:val="1"/>
      <w:marLeft w:val="0"/>
      <w:marRight w:val="0"/>
      <w:marTop w:val="0"/>
      <w:marBottom w:val="0"/>
      <w:divBdr>
        <w:top w:val="none" w:sz="0" w:space="0" w:color="auto"/>
        <w:left w:val="none" w:sz="0" w:space="0" w:color="auto"/>
        <w:bottom w:val="none" w:sz="0" w:space="0" w:color="auto"/>
        <w:right w:val="none" w:sz="0" w:space="0" w:color="auto"/>
      </w:divBdr>
    </w:div>
    <w:div w:id="177238733">
      <w:bodyDiv w:val="1"/>
      <w:marLeft w:val="0"/>
      <w:marRight w:val="0"/>
      <w:marTop w:val="0"/>
      <w:marBottom w:val="0"/>
      <w:divBdr>
        <w:top w:val="none" w:sz="0" w:space="0" w:color="auto"/>
        <w:left w:val="none" w:sz="0" w:space="0" w:color="auto"/>
        <w:bottom w:val="none" w:sz="0" w:space="0" w:color="auto"/>
        <w:right w:val="none" w:sz="0" w:space="0" w:color="auto"/>
      </w:divBdr>
    </w:div>
    <w:div w:id="178664412">
      <w:bodyDiv w:val="1"/>
      <w:marLeft w:val="0"/>
      <w:marRight w:val="0"/>
      <w:marTop w:val="0"/>
      <w:marBottom w:val="0"/>
      <w:divBdr>
        <w:top w:val="none" w:sz="0" w:space="0" w:color="auto"/>
        <w:left w:val="none" w:sz="0" w:space="0" w:color="auto"/>
        <w:bottom w:val="none" w:sz="0" w:space="0" w:color="auto"/>
        <w:right w:val="none" w:sz="0" w:space="0" w:color="auto"/>
      </w:divBdr>
    </w:div>
    <w:div w:id="198203750">
      <w:bodyDiv w:val="1"/>
      <w:marLeft w:val="0"/>
      <w:marRight w:val="0"/>
      <w:marTop w:val="0"/>
      <w:marBottom w:val="0"/>
      <w:divBdr>
        <w:top w:val="none" w:sz="0" w:space="0" w:color="auto"/>
        <w:left w:val="none" w:sz="0" w:space="0" w:color="auto"/>
        <w:bottom w:val="none" w:sz="0" w:space="0" w:color="auto"/>
        <w:right w:val="none" w:sz="0" w:space="0" w:color="auto"/>
      </w:divBdr>
    </w:div>
    <w:div w:id="213125035">
      <w:bodyDiv w:val="1"/>
      <w:marLeft w:val="0"/>
      <w:marRight w:val="0"/>
      <w:marTop w:val="0"/>
      <w:marBottom w:val="0"/>
      <w:divBdr>
        <w:top w:val="none" w:sz="0" w:space="0" w:color="auto"/>
        <w:left w:val="none" w:sz="0" w:space="0" w:color="auto"/>
        <w:bottom w:val="none" w:sz="0" w:space="0" w:color="auto"/>
        <w:right w:val="none" w:sz="0" w:space="0" w:color="auto"/>
      </w:divBdr>
    </w:div>
    <w:div w:id="241767484">
      <w:bodyDiv w:val="1"/>
      <w:marLeft w:val="0"/>
      <w:marRight w:val="0"/>
      <w:marTop w:val="0"/>
      <w:marBottom w:val="0"/>
      <w:divBdr>
        <w:top w:val="none" w:sz="0" w:space="0" w:color="auto"/>
        <w:left w:val="none" w:sz="0" w:space="0" w:color="auto"/>
        <w:bottom w:val="none" w:sz="0" w:space="0" w:color="auto"/>
        <w:right w:val="none" w:sz="0" w:space="0" w:color="auto"/>
      </w:divBdr>
    </w:div>
    <w:div w:id="264114079">
      <w:bodyDiv w:val="1"/>
      <w:marLeft w:val="0"/>
      <w:marRight w:val="0"/>
      <w:marTop w:val="0"/>
      <w:marBottom w:val="0"/>
      <w:divBdr>
        <w:top w:val="none" w:sz="0" w:space="0" w:color="auto"/>
        <w:left w:val="none" w:sz="0" w:space="0" w:color="auto"/>
        <w:bottom w:val="none" w:sz="0" w:space="0" w:color="auto"/>
        <w:right w:val="none" w:sz="0" w:space="0" w:color="auto"/>
      </w:divBdr>
    </w:div>
    <w:div w:id="270090593">
      <w:bodyDiv w:val="1"/>
      <w:marLeft w:val="0"/>
      <w:marRight w:val="0"/>
      <w:marTop w:val="0"/>
      <w:marBottom w:val="0"/>
      <w:divBdr>
        <w:top w:val="none" w:sz="0" w:space="0" w:color="auto"/>
        <w:left w:val="none" w:sz="0" w:space="0" w:color="auto"/>
        <w:bottom w:val="none" w:sz="0" w:space="0" w:color="auto"/>
        <w:right w:val="none" w:sz="0" w:space="0" w:color="auto"/>
      </w:divBdr>
    </w:div>
    <w:div w:id="273026730">
      <w:bodyDiv w:val="1"/>
      <w:marLeft w:val="0"/>
      <w:marRight w:val="0"/>
      <w:marTop w:val="0"/>
      <w:marBottom w:val="0"/>
      <w:divBdr>
        <w:top w:val="none" w:sz="0" w:space="0" w:color="auto"/>
        <w:left w:val="none" w:sz="0" w:space="0" w:color="auto"/>
        <w:bottom w:val="none" w:sz="0" w:space="0" w:color="auto"/>
        <w:right w:val="none" w:sz="0" w:space="0" w:color="auto"/>
      </w:divBdr>
    </w:div>
    <w:div w:id="323895554">
      <w:bodyDiv w:val="1"/>
      <w:marLeft w:val="0"/>
      <w:marRight w:val="0"/>
      <w:marTop w:val="0"/>
      <w:marBottom w:val="0"/>
      <w:divBdr>
        <w:top w:val="none" w:sz="0" w:space="0" w:color="auto"/>
        <w:left w:val="none" w:sz="0" w:space="0" w:color="auto"/>
        <w:bottom w:val="none" w:sz="0" w:space="0" w:color="auto"/>
        <w:right w:val="none" w:sz="0" w:space="0" w:color="auto"/>
      </w:divBdr>
    </w:div>
    <w:div w:id="344676698">
      <w:bodyDiv w:val="1"/>
      <w:marLeft w:val="0"/>
      <w:marRight w:val="0"/>
      <w:marTop w:val="0"/>
      <w:marBottom w:val="0"/>
      <w:divBdr>
        <w:top w:val="none" w:sz="0" w:space="0" w:color="auto"/>
        <w:left w:val="none" w:sz="0" w:space="0" w:color="auto"/>
        <w:bottom w:val="none" w:sz="0" w:space="0" w:color="auto"/>
        <w:right w:val="none" w:sz="0" w:space="0" w:color="auto"/>
      </w:divBdr>
    </w:div>
    <w:div w:id="397241908">
      <w:bodyDiv w:val="1"/>
      <w:marLeft w:val="0"/>
      <w:marRight w:val="0"/>
      <w:marTop w:val="0"/>
      <w:marBottom w:val="0"/>
      <w:divBdr>
        <w:top w:val="none" w:sz="0" w:space="0" w:color="auto"/>
        <w:left w:val="none" w:sz="0" w:space="0" w:color="auto"/>
        <w:bottom w:val="none" w:sz="0" w:space="0" w:color="auto"/>
        <w:right w:val="none" w:sz="0" w:space="0" w:color="auto"/>
      </w:divBdr>
    </w:div>
    <w:div w:id="431436783">
      <w:bodyDiv w:val="1"/>
      <w:marLeft w:val="0"/>
      <w:marRight w:val="0"/>
      <w:marTop w:val="0"/>
      <w:marBottom w:val="0"/>
      <w:divBdr>
        <w:top w:val="none" w:sz="0" w:space="0" w:color="auto"/>
        <w:left w:val="none" w:sz="0" w:space="0" w:color="auto"/>
        <w:bottom w:val="none" w:sz="0" w:space="0" w:color="auto"/>
        <w:right w:val="none" w:sz="0" w:space="0" w:color="auto"/>
      </w:divBdr>
    </w:div>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449709850">
      <w:bodyDiv w:val="1"/>
      <w:marLeft w:val="0"/>
      <w:marRight w:val="0"/>
      <w:marTop w:val="0"/>
      <w:marBottom w:val="0"/>
      <w:divBdr>
        <w:top w:val="none" w:sz="0" w:space="0" w:color="auto"/>
        <w:left w:val="none" w:sz="0" w:space="0" w:color="auto"/>
        <w:bottom w:val="none" w:sz="0" w:space="0" w:color="auto"/>
        <w:right w:val="none" w:sz="0" w:space="0" w:color="auto"/>
      </w:divBdr>
    </w:div>
    <w:div w:id="452557740">
      <w:bodyDiv w:val="1"/>
      <w:marLeft w:val="0"/>
      <w:marRight w:val="0"/>
      <w:marTop w:val="0"/>
      <w:marBottom w:val="0"/>
      <w:divBdr>
        <w:top w:val="none" w:sz="0" w:space="0" w:color="auto"/>
        <w:left w:val="none" w:sz="0" w:space="0" w:color="auto"/>
        <w:bottom w:val="none" w:sz="0" w:space="0" w:color="auto"/>
        <w:right w:val="none" w:sz="0" w:space="0" w:color="auto"/>
      </w:divBdr>
    </w:div>
    <w:div w:id="464004233">
      <w:bodyDiv w:val="1"/>
      <w:marLeft w:val="0"/>
      <w:marRight w:val="0"/>
      <w:marTop w:val="0"/>
      <w:marBottom w:val="0"/>
      <w:divBdr>
        <w:top w:val="none" w:sz="0" w:space="0" w:color="auto"/>
        <w:left w:val="none" w:sz="0" w:space="0" w:color="auto"/>
        <w:bottom w:val="none" w:sz="0" w:space="0" w:color="auto"/>
        <w:right w:val="none" w:sz="0" w:space="0" w:color="auto"/>
      </w:divBdr>
    </w:div>
    <w:div w:id="472336120">
      <w:bodyDiv w:val="1"/>
      <w:marLeft w:val="0"/>
      <w:marRight w:val="0"/>
      <w:marTop w:val="0"/>
      <w:marBottom w:val="0"/>
      <w:divBdr>
        <w:top w:val="none" w:sz="0" w:space="0" w:color="auto"/>
        <w:left w:val="none" w:sz="0" w:space="0" w:color="auto"/>
        <w:bottom w:val="none" w:sz="0" w:space="0" w:color="auto"/>
        <w:right w:val="none" w:sz="0" w:space="0" w:color="auto"/>
      </w:divBdr>
    </w:div>
    <w:div w:id="490608017">
      <w:bodyDiv w:val="1"/>
      <w:marLeft w:val="0"/>
      <w:marRight w:val="0"/>
      <w:marTop w:val="0"/>
      <w:marBottom w:val="0"/>
      <w:divBdr>
        <w:top w:val="none" w:sz="0" w:space="0" w:color="auto"/>
        <w:left w:val="none" w:sz="0" w:space="0" w:color="auto"/>
        <w:bottom w:val="none" w:sz="0" w:space="0" w:color="auto"/>
        <w:right w:val="none" w:sz="0" w:space="0" w:color="auto"/>
      </w:divBdr>
    </w:div>
    <w:div w:id="507063893">
      <w:bodyDiv w:val="1"/>
      <w:marLeft w:val="0"/>
      <w:marRight w:val="0"/>
      <w:marTop w:val="0"/>
      <w:marBottom w:val="0"/>
      <w:divBdr>
        <w:top w:val="none" w:sz="0" w:space="0" w:color="auto"/>
        <w:left w:val="none" w:sz="0" w:space="0" w:color="auto"/>
        <w:bottom w:val="none" w:sz="0" w:space="0" w:color="auto"/>
        <w:right w:val="none" w:sz="0" w:space="0" w:color="auto"/>
      </w:divBdr>
      <w:divsChild>
        <w:div w:id="1489520169">
          <w:marLeft w:val="0"/>
          <w:marRight w:val="0"/>
          <w:marTop w:val="0"/>
          <w:marBottom w:val="0"/>
          <w:divBdr>
            <w:top w:val="none" w:sz="0" w:space="0" w:color="auto"/>
            <w:left w:val="none" w:sz="0" w:space="0" w:color="auto"/>
            <w:bottom w:val="none" w:sz="0" w:space="0" w:color="auto"/>
            <w:right w:val="none" w:sz="0" w:space="0" w:color="auto"/>
          </w:divBdr>
          <w:divsChild>
            <w:div w:id="391856630">
              <w:marLeft w:val="0"/>
              <w:marRight w:val="0"/>
              <w:marTop w:val="0"/>
              <w:marBottom w:val="0"/>
              <w:divBdr>
                <w:top w:val="none" w:sz="0" w:space="0" w:color="auto"/>
                <w:left w:val="none" w:sz="0" w:space="0" w:color="auto"/>
                <w:bottom w:val="none" w:sz="0" w:space="0" w:color="auto"/>
                <w:right w:val="none" w:sz="0" w:space="0" w:color="auto"/>
              </w:divBdr>
              <w:divsChild>
                <w:div w:id="486435071">
                  <w:marLeft w:val="0"/>
                  <w:marRight w:val="0"/>
                  <w:marTop w:val="0"/>
                  <w:marBottom w:val="0"/>
                  <w:divBdr>
                    <w:top w:val="none" w:sz="0" w:space="0" w:color="auto"/>
                    <w:left w:val="none" w:sz="0" w:space="0" w:color="auto"/>
                    <w:bottom w:val="none" w:sz="0" w:space="0" w:color="auto"/>
                    <w:right w:val="none" w:sz="0" w:space="0" w:color="auto"/>
                  </w:divBdr>
                  <w:divsChild>
                    <w:div w:id="457072257">
                      <w:marLeft w:val="0"/>
                      <w:marRight w:val="0"/>
                      <w:marTop w:val="0"/>
                      <w:marBottom w:val="0"/>
                      <w:divBdr>
                        <w:top w:val="none" w:sz="0" w:space="0" w:color="auto"/>
                        <w:left w:val="none" w:sz="0" w:space="0" w:color="auto"/>
                        <w:bottom w:val="none" w:sz="0" w:space="0" w:color="auto"/>
                        <w:right w:val="none" w:sz="0" w:space="0" w:color="auto"/>
                      </w:divBdr>
                      <w:divsChild>
                        <w:div w:id="40857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988443">
      <w:bodyDiv w:val="1"/>
      <w:marLeft w:val="0"/>
      <w:marRight w:val="0"/>
      <w:marTop w:val="0"/>
      <w:marBottom w:val="0"/>
      <w:divBdr>
        <w:top w:val="none" w:sz="0" w:space="0" w:color="auto"/>
        <w:left w:val="none" w:sz="0" w:space="0" w:color="auto"/>
        <w:bottom w:val="none" w:sz="0" w:space="0" w:color="auto"/>
        <w:right w:val="none" w:sz="0" w:space="0" w:color="auto"/>
      </w:divBdr>
    </w:div>
    <w:div w:id="543101059">
      <w:bodyDiv w:val="1"/>
      <w:marLeft w:val="0"/>
      <w:marRight w:val="0"/>
      <w:marTop w:val="0"/>
      <w:marBottom w:val="0"/>
      <w:divBdr>
        <w:top w:val="none" w:sz="0" w:space="0" w:color="auto"/>
        <w:left w:val="none" w:sz="0" w:space="0" w:color="auto"/>
        <w:bottom w:val="none" w:sz="0" w:space="0" w:color="auto"/>
        <w:right w:val="none" w:sz="0" w:space="0" w:color="auto"/>
      </w:divBdr>
    </w:div>
    <w:div w:id="587467845">
      <w:bodyDiv w:val="1"/>
      <w:marLeft w:val="0"/>
      <w:marRight w:val="0"/>
      <w:marTop w:val="0"/>
      <w:marBottom w:val="0"/>
      <w:divBdr>
        <w:top w:val="none" w:sz="0" w:space="0" w:color="auto"/>
        <w:left w:val="none" w:sz="0" w:space="0" w:color="auto"/>
        <w:bottom w:val="none" w:sz="0" w:space="0" w:color="auto"/>
        <w:right w:val="none" w:sz="0" w:space="0" w:color="auto"/>
      </w:divBdr>
    </w:div>
    <w:div w:id="613636243">
      <w:bodyDiv w:val="1"/>
      <w:marLeft w:val="0"/>
      <w:marRight w:val="0"/>
      <w:marTop w:val="0"/>
      <w:marBottom w:val="0"/>
      <w:divBdr>
        <w:top w:val="none" w:sz="0" w:space="0" w:color="auto"/>
        <w:left w:val="none" w:sz="0" w:space="0" w:color="auto"/>
        <w:bottom w:val="none" w:sz="0" w:space="0" w:color="auto"/>
        <w:right w:val="none" w:sz="0" w:space="0" w:color="auto"/>
      </w:divBdr>
    </w:div>
    <w:div w:id="620115428">
      <w:bodyDiv w:val="1"/>
      <w:marLeft w:val="0"/>
      <w:marRight w:val="0"/>
      <w:marTop w:val="0"/>
      <w:marBottom w:val="0"/>
      <w:divBdr>
        <w:top w:val="none" w:sz="0" w:space="0" w:color="auto"/>
        <w:left w:val="none" w:sz="0" w:space="0" w:color="auto"/>
        <w:bottom w:val="none" w:sz="0" w:space="0" w:color="auto"/>
        <w:right w:val="none" w:sz="0" w:space="0" w:color="auto"/>
      </w:divBdr>
    </w:div>
    <w:div w:id="630289750">
      <w:bodyDiv w:val="1"/>
      <w:marLeft w:val="0"/>
      <w:marRight w:val="0"/>
      <w:marTop w:val="0"/>
      <w:marBottom w:val="0"/>
      <w:divBdr>
        <w:top w:val="none" w:sz="0" w:space="0" w:color="auto"/>
        <w:left w:val="none" w:sz="0" w:space="0" w:color="auto"/>
        <w:bottom w:val="none" w:sz="0" w:space="0" w:color="auto"/>
        <w:right w:val="none" w:sz="0" w:space="0" w:color="auto"/>
      </w:divBdr>
    </w:div>
    <w:div w:id="639920137">
      <w:bodyDiv w:val="1"/>
      <w:marLeft w:val="0"/>
      <w:marRight w:val="0"/>
      <w:marTop w:val="0"/>
      <w:marBottom w:val="0"/>
      <w:divBdr>
        <w:top w:val="none" w:sz="0" w:space="0" w:color="auto"/>
        <w:left w:val="none" w:sz="0" w:space="0" w:color="auto"/>
        <w:bottom w:val="none" w:sz="0" w:space="0" w:color="auto"/>
        <w:right w:val="none" w:sz="0" w:space="0" w:color="auto"/>
      </w:divBdr>
    </w:div>
    <w:div w:id="691416553">
      <w:bodyDiv w:val="1"/>
      <w:marLeft w:val="0"/>
      <w:marRight w:val="0"/>
      <w:marTop w:val="0"/>
      <w:marBottom w:val="0"/>
      <w:divBdr>
        <w:top w:val="none" w:sz="0" w:space="0" w:color="auto"/>
        <w:left w:val="none" w:sz="0" w:space="0" w:color="auto"/>
        <w:bottom w:val="none" w:sz="0" w:space="0" w:color="auto"/>
        <w:right w:val="none" w:sz="0" w:space="0" w:color="auto"/>
      </w:divBdr>
    </w:div>
    <w:div w:id="692922203">
      <w:bodyDiv w:val="1"/>
      <w:marLeft w:val="0"/>
      <w:marRight w:val="0"/>
      <w:marTop w:val="0"/>
      <w:marBottom w:val="0"/>
      <w:divBdr>
        <w:top w:val="none" w:sz="0" w:space="0" w:color="auto"/>
        <w:left w:val="none" w:sz="0" w:space="0" w:color="auto"/>
        <w:bottom w:val="none" w:sz="0" w:space="0" w:color="auto"/>
        <w:right w:val="none" w:sz="0" w:space="0" w:color="auto"/>
      </w:divBdr>
    </w:div>
    <w:div w:id="749811872">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895093076">
      <w:bodyDiv w:val="1"/>
      <w:marLeft w:val="0"/>
      <w:marRight w:val="0"/>
      <w:marTop w:val="0"/>
      <w:marBottom w:val="0"/>
      <w:divBdr>
        <w:top w:val="none" w:sz="0" w:space="0" w:color="auto"/>
        <w:left w:val="none" w:sz="0" w:space="0" w:color="auto"/>
        <w:bottom w:val="none" w:sz="0" w:space="0" w:color="auto"/>
        <w:right w:val="none" w:sz="0" w:space="0" w:color="auto"/>
      </w:divBdr>
    </w:div>
    <w:div w:id="919221131">
      <w:bodyDiv w:val="1"/>
      <w:marLeft w:val="0"/>
      <w:marRight w:val="0"/>
      <w:marTop w:val="0"/>
      <w:marBottom w:val="0"/>
      <w:divBdr>
        <w:top w:val="none" w:sz="0" w:space="0" w:color="auto"/>
        <w:left w:val="none" w:sz="0" w:space="0" w:color="auto"/>
        <w:bottom w:val="none" w:sz="0" w:space="0" w:color="auto"/>
        <w:right w:val="none" w:sz="0" w:space="0" w:color="auto"/>
      </w:divBdr>
    </w:div>
    <w:div w:id="976647516">
      <w:bodyDiv w:val="1"/>
      <w:marLeft w:val="0"/>
      <w:marRight w:val="0"/>
      <w:marTop w:val="0"/>
      <w:marBottom w:val="0"/>
      <w:divBdr>
        <w:top w:val="none" w:sz="0" w:space="0" w:color="auto"/>
        <w:left w:val="none" w:sz="0" w:space="0" w:color="auto"/>
        <w:bottom w:val="none" w:sz="0" w:space="0" w:color="auto"/>
        <w:right w:val="none" w:sz="0" w:space="0" w:color="auto"/>
      </w:divBdr>
    </w:div>
    <w:div w:id="989209097">
      <w:bodyDiv w:val="1"/>
      <w:marLeft w:val="0"/>
      <w:marRight w:val="0"/>
      <w:marTop w:val="0"/>
      <w:marBottom w:val="0"/>
      <w:divBdr>
        <w:top w:val="none" w:sz="0" w:space="0" w:color="auto"/>
        <w:left w:val="none" w:sz="0" w:space="0" w:color="auto"/>
        <w:bottom w:val="none" w:sz="0" w:space="0" w:color="auto"/>
        <w:right w:val="none" w:sz="0" w:space="0" w:color="auto"/>
      </w:divBdr>
      <w:divsChild>
        <w:div w:id="5132385">
          <w:marLeft w:val="0"/>
          <w:marRight w:val="0"/>
          <w:marTop w:val="0"/>
          <w:marBottom w:val="0"/>
          <w:divBdr>
            <w:top w:val="none" w:sz="0" w:space="0" w:color="auto"/>
            <w:left w:val="none" w:sz="0" w:space="0" w:color="auto"/>
            <w:bottom w:val="none" w:sz="0" w:space="0" w:color="auto"/>
            <w:right w:val="none" w:sz="0" w:space="0" w:color="auto"/>
          </w:divBdr>
          <w:divsChild>
            <w:div w:id="2108311090">
              <w:marLeft w:val="0"/>
              <w:marRight w:val="0"/>
              <w:marTop w:val="0"/>
              <w:marBottom w:val="0"/>
              <w:divBdr>
                <w:top w:val="none" w:sz="0" w:space="0" w:color="auto"/>
                <w:left w:val="none" w:sz="0" w:space="0" w:color="auto"/>
                <w:bottom w:val="none" w:sz="0" w:space="0" w:color="auto"/>
                <w:right w:val="none" w:sz="0" w:space="0" w:color="auto"/>
              </w:divBdr>
              <w:divsChild>
                <w:div w:id="1378050288">
                  <w:marLeft w:val="0"/>
                  <w:marRight w:val="0"/>
                  <w:marTop w:val="0"/>
                  <w:marBottom w:val="0"/>
                  <w:divBdr>
                    <w:top w:val="none" w:sz="0" w:space="0" w:color="auto"/>
                    <w:left w:val="none" w:sz="0" w:space="0" w:color="auto"/>
                    <w:bottom w:val="none" w:sz="0" w:space="0" w:color="auto"/>
                    <w:right w:val="none" w:sz="0" w:space="0" w:color="auto"/>
                  </w:divBdr>
                  <w:divsChild>
                    <w:div w:id="2062823323">
                      <w:marLeft w:val="0"/>
                      <w:marRight w:val="0"/>
                      <w:marTop w:val="0"/>
                      <w:marBottom w:val="0"/>
                      <w:divBdr>
                        <w:top w:val="none" w:sz="0" w:space="0" w:color="auto"/>
                        <w:left w:val="none" w:sz="0" w:space="0" w:color="auto"/>
                        <w:bottom w:val="none" w:sz="0" w:space="0" w:color="auto"/>
                        <w:right w:val="none" w:sz="0" w:space="0" w:color="auto"/>
                      </w:divBdr>
                      <w:divsChild>
                        <w:div w:id="1342397343">
                          <w:marLeft w:val="2700"/>
                          <w:marRight w:val="0"/>
                          <w:marTop w:val="0"/>
                          <w:marBottom w:val="0"/>
                          <w:divBdr>
                            <w:top w:val="none" w:sz="0" w:space="0" w:color="auto"/>
                            <w:left w:val="none" w:sz="0" w:space="0" w:color="auto"/>
                            <w:bottom w:val="none" w:sz="0" w:space="0" w:color="auto"/>
                            <w:right w:val="none" w:sz="0" w:space="0" w:color="auto"/>
                          </w:divBdr>
                          <w:divsChild>
                            <w:div w:id="412774350">
                              <w:marLeft w:val="0"/>
                              <w:marRight w:val="0"/>
                              <w:marTop w:val="0"/>
                              <w:marBottom w:val="0"/>
                              <w:divBdr>
                                <w:top w:val="none" w:sz="0" w:space="0" w:color="auto"/>
                                <w:left w:val="none" w:sz="0" w:space="0" w:color="auto"/>
                                <w:bottom w:val="none" w:sz="0" w:space="0" w:color="auto"/>
                                <w:right w:val="none" w:sz="0" w:space="0" w:color="auto"/>
                              </w:divBdr>
                              <w:divsChild>
                                <w:div w:id="483278976">
                                  <w:marLeft w:val="0"/>
                                  <w:marRight w:val="0"/>
                                  <w:marTop w:val="0"/>
                                  <w:marBottom w:val="0"/>
                                  <w:divBdr>
                                    <w:top w:val="none" w:sz="0" w:space="0" w:color="auto"/>
                                    <w:left w:val="none" w:sz="0" w:space="0" w:color="auto"/>
                                    <w:bottom w:val="none" w:sz="0" w:space="0" w:color="auto"/>
                                    <w:right w:val="none" w:sz="0" w:space="0" w:color="auto"/>
                                  </w:divBdr>
                                  <w:divsChild>
                                    <w:div w:id="863516957">
                                      <w:marLeft w:val="0"/>
                                      <w:marRight w:val="0"/>
                                      <w:marTop w:val="0"/>
                                      <w:marBottom w:val="0"/>
                                      <w:divBdr>
                                        <w:top w:val="none" w:sz="0" w:space="0" w:color="auto"/>
                                        <w:left w:val="none" w:sz="0" w:space="0" w:color="auto"/>
                                        <w:bottom w:val="none" w:sz="0" w:space="0" w:color="auto"/>
                                        <w:right w:val="none" w:sz="0" w:space="0" w:color="auto"/>
                                      </w:divBdr>
                                      <w:divsChild>
                                        <w:div w:id="335576201">
                                          <w:marLeft w:val="0"/>
                                          <w:marRight w:val="0"/>
                                          <w:marTop w:val="90"/>
                                          <w:marBottom w:val="0"/>
                                          <w:divBdr>
                                            <w:top w:val="none" w:sz="0" w:space="0" w:color="auto"/>
                                            <w:left w:val="none" w:sz="0" w:space="0" w:color="auto"/>
                                            <w:bottom w:val="none" w:sz="0" w:space="0" w:color="auto"/>
                                            <w:right w:val="none" w:sz="0" w:space="0" w:color="auto"/>
                                          </w:divBdr>
                                          <w:divsChild>
                                            <w:div w:id="654843867">
                                              <w:marLeft w:val="0"/>
                                              <w:marRight w:val="0"/>
                                              <w:marTop w:val="0"/>
                                              <w:marBottom w:val="0"/>
                                              <w:divBdr>
                                                <w:top w:val="none" w:sz="0" w:space="0" w:color="auto"/>
                                                <w:left w:val="none" w:sz="0" w:space="0" w:color="auto"/>
                                                <w:bottom w:val="none" w:sz="0" w:space="0" w:color="auto"/>
                                                <w:right w:val="none" w:sz="0" w:space="0" w:color="auto"/>
                                              </w:divBdr>
                                              <w:divsChild>
                                                <w:div w:id="1524517023">
                                                  <w:marLeft w:val="0"/>
                                                  <w:marRight w:val="0"/>
                                                  <w:marTop w:val="0"/>
                                                  <w:marBottom w:val="450"/>
                                                  <w:divBdr>
                                                    <w:top w:val="none" w:sz="0" w:space="0" w:color="auto"/>
                                                    <w:left w:val="none" w:sz="0" w:space="0" w:color="auto"/>
                                                    <w:bottom w:val="none" w:sz="0" w:space="0" w:color="auto"/>
                                                    <w:right w:val="none" w:sz="0" w:space="0" w:color="auto"/>
                                                  </w:divBdr>
                                                  <w:divsChild>
                                                    <w:div w:id="1959873690">
                                                      <w:marLeft w:val="0"/>
                                                      <w:marRight w:val="0"/>
                                                      <w:marTop w:val="0"/>
                                                      <w:marBottom w:val="0"/>
                                                      <w:divBdr>
                                                        <w:top w:val="none" w:sz="0" w:space="0" w:color="auto"/>
                                                        <w:left w:val="none" w:sz="0" w:space="0" w:color="auto"/>
                                                        <w:bottom w:val="none" w:sz="0" w:space="0" w:color="auto"/>
                                                        <w:right w:val="none" w:sz="0" w:space="0" w:color="auto"/>
                                                      </w:divBdr>
                                                      <w:divsChild>
                                                        <w:div w:id="1951740864">
                                                          <w:marLeft w:val="0"/>
                                                          <w:marRight w:val="0"/>
                                                          <w:marTop w:val="0"/>
                                                          <w:marBottom w:val="0"/>
                                                          <w:divBdr>
                                                            <w:top w:val="none" w:sz="0" w:space="0" w:color="auto"/>
                                                            <w:left w:val="none" w:sz="0" w:space="0" w:color="auto"/>
                                                            <w:bottom w:val="none" w:sz="0" w:space="0" w:color="auto"/>
                                                            <w:right w:val="none" w:sz="0" w:space="0" w:color="auto"/>
                                                          </w:divBdr>
                                                          <w:divsChild>
                                                            <w:div w:id="1133408020">
                                                              <w:marLeft w:val="0"/>
                                                              <w:marRight w:val="0"/>
                                                              <w:marTop w:val="0"/>
                                                              <w:marBottom w:val="0"/>
                                                              <w:divBdr>
                                                                <w:top w:val="none" w:sz="0" w:space="0" w:color="auto"/>
                                                                <w:left w:val="none" w:sz="0" w:space="0" w:color="auto"/>
                                                                <w:bottom w:val="none" w:sz="0" w:space="0" w:color="auto"/>
                                                                <w:right w:val="none" w:sz="0" w:space="0" w:color="auto"/>
                                                              </w:divBdr>
                                                              <w:divsChild>
                                                                <w:div w:id="486240769">
                                                                  <w:marLeft w:val="0"/>
                                                                  <w:marRight w:val="0"/>
                                                                  <w:marTop w:val="0"/>
                                                                  <w:marBottom w:val="0"/>
                                                                  <w:divBdr>
                                                                    <w:top w:val="none" w:sz="0" w:space="0" w:color="auto"/>
                                                                    <w:left w:val="none" w:sz="0" w:space="0" w:color="auto"/>
                                                                    <w:bottom w:val="none" w:sz="0" w:space="0" w:color="auto"/>
                                                                    <w:right w:val="none" w:sz="0" w:space="0" w:color="auto"/>
                                                                  </w:divBdr>
                                                                  <w:divsChild>
                                                                    <w:div w:id="756093474">
                                                                      <w:marLeft w:val="0"/>
                                                                      <w:marRight w:val="0"/>
                                                                      <w:marTop w:val="0"/>
                                                                      <w:marBottom w:val="0"/>
                                                                      <w:divBdr>
                                                                        <w:top w:val="none" w:sz="0" w:space="0" w:color="auto"/>
                                                                        <w:left w:val="none" w:sz="0" w:space="0" w:color="auto"/>
                                                                        <w:bottom w:val="none" w:sz="0" w:space="0" w:color="auto"/>
                                                                        <w:right w:val="none" w:sz="0" w:space="0" w:color="auto"/>
                                                                      </w:divBdr>
                                                                      <w:divsChild>
                                                                        <w:div w:id="743572902">
                                                                          <w:marLeft w:val="0"/>
                                                                          <w:marRight w:val="0"/>
                                                                          <w:marTop w:val="0"/>
                                                                          <w:marBottom w:val="0"/>
                                                                          <w:divBdr>
                                                                            <w:top w:val="none" w:sz="0" w:space="0" w:color="auto"/>
                                                                            <w:left w:val="none" w:sz="0" w:space="0" w:color="auto"/>
                                                                            <w:bottom w:val="none" w:sz="0" w:space="0" w:color="auto"/>
                                                                            <w:right w:val="none" w:sz="0" w:space="0" w:color="auto"/>
                                                                          </w:divBdr>
                                                                          <w:divsChild>
                                                                            <w:div w:id="1441023796">
                                                                              <w:marLeft w:val="0"/>
                                                                              <w:marRight w:val="0"/>
                                                                              <w:marTop w:val="0"/>
                                                                              <w:marBottom w:val="0"/>
                                                                              <w:divBdr>
                                                                                <w:top w:val="none" w:sz="0" w:space="0" w:color="auto"/>
                                                                                <w:left w:val="none" w:sz="0" w:space="0" w:color="auto"/>
                                                                                <w:bottom w:val="none" w:sz="0" w:space="0" w:color="auto"/>
                                                                                <w:right w:val="none" w:sz="0" w:space="0" w:color="auto"/>
                                                                              </w:divBdr>
                                                                              <w:divsChild>
                                                                                <w:div w:id="584261493">
                                                                                  <w:marLeft w:val="0"/>
                                                                                  <w:marRight w:val="0"/>
                                                                                  <w:marTop w:val="0"/>
                                                                                  <w:marBottom w:val="0"/>
                                                                                  <w:divBdr>
                                                                                    <w:top w:val="none" w:sz="0" w:space="0" w:color="auto"/>
                                                                                    <w:left w:val="none" w:sz="0" w:space="0" w:color="auto"/>
                                                                                    <w:bottom w:val="none" w:sz="0" w:space="0" w:color="auto"/>
                                                                                    <w:right w:val="none" w:sz="0" w:space="0" w:color="auto"/>
                                                                                  </w:divBdr>
                                                                                  <w:divsChild>
                                                                                    <w:div w:id="28130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4670705">
      <w:bodyDiv w:val="1"/>
      <w:marLeft w:val="0"/>
      <w:marRight w:val="0"/>
      <w:marTop w:val="0"/>
      <w:marBottom w:val="0"/>
      <w:divBdr>
        <w:top w:val="none" w:sz="0" w:space="0" w:color="auto"/>
        <w:left w:val="none" w:sz="0" w:space="0" w:color="auto"/>
        <w:bottom w:val="none" w:sz="0" w:space="0" w:color="auto"/>
        <w:right w:val="none" w:sz="0" w:space="0" w:color="auto"/>
      </w:divBdr>
    </w:div>
    <w:div w:id="1015695997">
      <w:bodyDiv w:val="1"/>
      <w:marLeft w:val="0"/>
      <w:marRight w:val="0"/>
      <w:marTop w:val="0"/>
      <w:marBottom w:val="0"/>
      <w:divBdr>
        <w:top w:val="none" w:sz="0" w:space="0" w:color="auto"/>
        <w:left w:val="none" w:sz="0" w:space="0" w:color="auto"/>
        <w:bottom w:val="none" w:sz="0" w:space="0" w:color="auto"/>
        <w:right w:val="none" w:sz="0" w:space="0" w:color="auto"/>
      </w:divBdr>
    </w:div>
    <w:div w:id="1054698338">
      <w:bodyDiv w:val="1"/>
      <w:marLeft w:val="0"/>
      <w:marRight w:val="0"/>
      <w:marTop w:val="0"/>
      <w:marBottom w:val="0"/>
      <w:divBdr>
        <w:top w:val="none" w:sz="0" w:space="0" w:color="auto"/>
        <w:left w:val="none" w:sz="0" w:space="0" w:color="auto"/>
        <w:bottom w:val="none" w:sz="0" w:space="0" w:color="auto"/>
        <w:right w:val="none" w:sz="0" w:space="0" w:color="auto"/>
      </w:divBdr>
    </w:div>
    <w:div w:id="1101418184">
      <w:bodyDiv w:val="1"/>
      <w:marLeft w:val="0"/>
      <w:marRight w:val="0"/>
      <w:marTop w:val="0"/>
      <w:marBottom w:val="0"/>
      <w:divBdr>
        <w:top w:val="none" w:sz="0" w:space="0" w:color="auto"/>
        <w:left w:val="none" w:sz="0" w:space="0" w:color="auto"/>
        <w:bottom w:val="none" w:sz="0" w:space="0" w:color="auto"/>
        <w:right w:val="none" w:sz="0" w:space="0" w:color="auto"/>
      </w:divBdr>
    </w:div>
    <w:div w:id="1124155741">
      <w:bodyDiv w:val="1"/>
      <w:marLeft w:val="0"/>
      <w:marRight w:val="0"/>
      <w:marTop w:val="0"/>
      <w:marBottom w:val="0"/>
      <w:divBdr>
        <w:top w:val="none" w:sz="0" w:space="0" w:color="auto"/>
        <w:left w:val="none" w:sz="0" w:space="0" w:color="auto"/>
        <w:bottom w:val="none" w:sz="0" w:space="0" w:color="auto"/>
        <w:right w:val="none" w:sz="0" w:space="0" w:color="auto"/>
      </w:divBdr>
    </w:div>
    <w:div w:id="1156261010">
      <w:bodyDiv w:val="1"/>
      <w:marLeft w:val="0"/>
      <w:marRight w:val="0"/>
      <w:marTop w:val="0"/>
      <w:marBottom w:val="0"/>
      <w:divBdr>
        <w:top w:val="none" w:sz="0" w:space="0" w:color="auto"/>
        <w:left w:val="none" w:sz="0" w:space="0" w:color="auto"/>
        <w:bottom w:val="none" w:sz="0" w:space="0" w:color="auto"/>
        <w:right w:val="none" w:sz="0" w:space="0" w:color="auto"/>
      </w:divBdr>
    </w:div>
    <w:div w:id="1195386995">
      <w:bodyDiv w:val="1"/>
      <w:marLeft w:val="0"/>
      <w:marRight w:val="0"/>
      <w:marTop w:val="0"/>
      <w:marBottom w:val="0"/>
      <w:divBdr>
        <w:top w:val="none" w:sz="0" w:space="0" w:color="auto"/>
        <w:left w:val="none" w:sz="0" w:space="0" w:color="auto"/>
        <w:bottom w:val="none" w:sz="0" w:space="0" w:color="auto"/>
        <w:right w:val="none" w:sz="0" w:space="0" w:color="auto"/>
      </w:divBdr>
    </w:div>
    <w:div w:id="1215432882">
      <w:bodyDiv w:val="1"/>
      <w:marLeft w:val="0"/>
      <w:marRight w:val="0"/>
      <w:marTop w:val="0"/>
      <w:marBottom w:val="0"/>
      <w:divBdr>
        <w:top w:val="none" w:sz="0" w:space="0" w:color="auto"/>
        <w:left w:val="none" w:sz="0" w:space="0" w:color="auto"/>
        <w:bottom w:val="none" w:sz="0" w:space="0" w:color="auto"/>
        <w:right w:val="none" w:sz="0" w:space="0" w:color="auto"/>
      </w:divBdr>
    </w:div>
    <w:div w:id="1215698124">
      <w:bodyDiv w:val="1"/>
      <w:marLeft w:val="0"/>
      <w:marRight w:val="0"/>
      <w:marTop w:val="0"/>
      <w:marBottom w:val="0"/>
      <w:divBdr>
        <w:top w:val="none" w:sz="0" w:space="0" w:color="auto"/>
        <w:left w:val="none" w:sz="0" w:space="0" w:color="auto"/>
        <w:bottom w:val="none" w:sz="0" w:space="0" w:color="auto"/>
        <w:right w:val="none" w:sz="0" w:space="0" w:color="auto"/>
      </w:divBdr>
    </w:div>
    <w:div w:id="1365248437">
      <w:bodyDiv w:val="1"/>
      <w:marLeft w:val="0"/>
      <w:marRight w:val="0"/>
      <w:marTop w:val="0"/>
      <w:marBottom w:val="0"/>
      <w:divBdr>
        <w:top w:val="none" w:sz="0" w:space="0" w:color="auto"/>
        <w:left w:val="none" w:sz="0" w:space="0" w:color="auto"/>
        <w:bottom w:val="none" w:sz="0" w:space="0" w:color="auto"/>
        <w:right w:val="none" w:sz="0" w:space="0" w:color="auto"/>
      </w:divBdr>
    </w:div>
    <w:div w:id="1414739568">
      <w:bodyDiv w:val="1"/>
      <w:marLeft w:val="0"/>
      <w:marRight w:val="0"/>
      <w:marTop w:val="0"/>
      <w:marBottom w:val="0"/>
      <w:divBdr>
        <w:top w:val="none" w:sz="0" w:space="0" w:color="auto"/>
        <w:left w:val="none" w:sz="0" w:space="0" w:color="auto"/>
        <w:bottom w:val="none" w:sz="0" w:space="0" w:color="auto"/>
        <w:right w:val="none" w:sz="0" w:space="0" w:color="auto"/>
      </w:divBdr>
    </w:div>
    <w:div w:id="1475218946">
      <w:bodyDiv w:val="1"/>
      <w:marLeft w:val="0"/>
      <w:marRight w:val="0"/>
      <w:marTop w:val="0"/>
      <w:marBottom w:val="0"/>
      <w:divBdr>
        <w:top w:val="none" w:sz="0" w:space="0" w:color="auto"/>
        <w:left w:val="none" w:sz="0" w:space="0" w:color="auto"/>
        <w:bottom w:val="none" w:sz="0" w:space="0" w:color="auto"/>
        <w:right w:val="none" w:sz="0" w:space="0" w:color="auto"/>
      </w:divBdr>
    </w:div>
    <w:div w:id="1547453533">
      <w:bodyDiv w:val="1"/>
      <w:marLeft w:val="0"/>
      <w:marRight w:val="0"/>
      <w:marTop w:val="0"/>
      <w:marBottom w:val="0"/>
      <w:divBdr>
        <w:top w:val="none" w:sz="0" w:space="0" w:color="auto"/>
        <w:left w:val="none" w:sz="0" w:space="0" w:color="auto"/>
        <w:bottom w:val="none" w:sz="0" w:space="0" w:color="auto"/>
        <w:right w:val="none" w:sz="0" w:space="0" w:color="auto"/>
      </w:divBdr>
    </w:div>
    <w:div w:id="1570726680">
      <w:bodyDiv w:val="1"/>
      <w:marLeft w:val="0"/>
      <w:marRight w:val="0"/>
      <w:marTop w:val="0"/>
      <w:marBottom w:val="0"/>
      <w:divBdr>
        <w:top w:val="none" w:sz="0" w:space="0" w:color="auto"/>
        <w:left w:val="none" w:sz="0" w:space="0" w:color="auto"/>
        <w:bottom w:val="none" w:sz="0" w:space="0" w:color="auto"/>
        <w:right w:val="none" w:sz="0" w:space="0" w:color="auto"/>
      </w:divBdr>
    </w:div>
    <w:div w:id="1618877985">
      <w:bodyDiv w:val="1"/>
      <w:marLeft w:val="0"/>
      <w:marRight w:val="0"/>
      <w:marTop w:val="0"/>
      <w:marBottom w:val="0"/>
      <w:divBdr>
        <w:top w:val="none" w:sz="0" w:space="0" w:color="auto"/>
        <w:left w:val="none" w:sz="0" w:space="0" w:color="auto"/>
        <w:bottom w:val="none" w:sz="0" w:space="0" w:color="auto"/>
        <w:right w:val="none" w:sz="0" w:space="0" w:color="auto"/>
      </w:divBdr>
    </w:div>
    <w:div w:id="1630085372">
      <w:bodyDiv w:val="1"/>
      <w:marLeft w:val="0"/>
      <w:marRight w:val="0"/>
      <w:marTop w:val="0"/>
      <w:marBottom w:val="0"/>
      <w:divBdr>
        <w:top w:val="none" w:sz="0" w:space="0" w:color="auto"/>
        <w:left w:val="none" w:sz="0" w:space="0" w:color="auto"/>
        <w:bottom w:val="none" w:sz="0" w:space="0" w:color="auto"/>
        <w:right w:val="none" w:sz="0" w:space="0" w:color="auto"/>
      </w:divBdr>
    </w:div>
    <w:div w:id="1741368400">
      <w:bodyDiv w:val="1"/>
      <w:marLeft w:val="0"/>
      <w:marRight w:val="0"/>
      <w:marTop w:val="0"/>
      <w:marBottom w:val="0"/>
      <w:divBdr>
        <w:top w:val="none" w:sz="0" w:space="0" w:color="auto"/>
        <w:left w:val="none" w:sz="0" w:space="0" w:color="auto"/>
        <w:bottom w:val="none" w:sz="0" w:space="0" w:color="auto"/>
        <w:right w:val="none" w:sz="0" w:space="0" w:color="auto"/>
      </w:divBdr>
    </w:div>
    <w:div w:id="1826311140">
      <w:bodyDiv w:val="1"/>
      <w:marLeft w:val="0"/>
      <w:marRight w:val="0"/>
      <w:marTop w:val="0"/>
      <w:marBottom w:val="0"/>
      <w:divBdr>
        <w:top w:val="none" w:sz="0" w:space="0" w:color="auto"/>
        <w:left w:val="none" w:sz="0" w:space="0" w:color="auto"/>
        <w:bottom w:val="none" w:sz="0" w:space="0" w:color="auto"/>
        <w:right w:val="none" w:sz="0" w:space="0" w:color="auto"/>
      </w:divBdr>
    </w:div>
    <w:div w:id="1826430516">
      <w:bodyDiv w:val="1"/>
      <w:marLeft w:val="0"/>
      <w:marRight w:val="0"/>
      <w:marTop w:val="0"/>
      <w:marBottom w:val="0"/>
      <w:divBdr>
        <w:top w:val="none" w:sz="0" w:space="0" w:color="auto"/>
        <w:left w:val="none" w:sz="0" w:space="0" w:color="auto"/>
        <w:bottom w:val="none" w:sz="0" w:space="0" w:color="auto"/>
        <w:right w:val="none" w:sz="0" w:space="0" w:color="auto"/>
      </w:divBdr>
    </w:div>
    <w:div w:id="1828085729">
      <w:bodyDiv w:val="1"/>
      <w:marLeft w:val="0"/>
      <w:marRight w:val="0"/>
      <w:marTop w:val="0"/>
      <w:marBottom w:val="0"/>
      <w:divBdr>
        <w:top w:val="none" w:sz="0" w:space="0" w:color="auto"/>
        <w:left w:val="none" w:sz="0" w:space="0" w:color="auto"/>
        <w:bottom w:val="none" w:sz="0" w:space="0" w:color="auto"/>
        <w:right w:val="none" w:sz="0" w:space="0" w:color="auto"/>
      </w:divBdr>
    </w:div>
    <w:div w:id="1841845470">
      <w:bodyDiv w:val="1"/>
      <w:marLeft w:val="0"/>
      <w:marRight w:val="0"/>
      <w:marTop w:val="0"/>
      <w:marBottom w:val="0"/>
      <w:divBdr>
        <w:top w:val="none" w:sz="0" w:space="0" w:color="auto"/>
        <w:left w:val="none" w:sz="0" w:space="0" w:color="auto"/>
        <w:bottom w:val="none" w:sz="0" w:space="0" w:color="auto"/>
        <w:right w:val="none" w:sz="0" w:space="0" w:color="auto"/>
      </w:divBdr>
    </w:div>
    <w:div w:id="1843543597">
      <w:bodyDiv w:val="1"/>
      <w:marLeft w:val="0"/>
      <w:marRight w:val="0"/>
      <w:marTop w:val="0"/>
      <w:marBottom w:val="0"/>
      <w:divBdr>
        <w:top w:val="none" w:sz="0" w:space="0" w:color="auto"/>
        <w:left w:val="none" w:sz="0" w:space="0" w:color="auto"/>
        <w:bottom w:val="none" w:sz="0" w:space="0" w:color="auto"/>
        <w:right w:val="none" w:sz="0" w:space="0" w:color="auto"/>
      </w:divBdr>
    </w:div>
    <w:div w:id="1875387558">
      <w:bodyDiv w:val="1"/>
      <w:marLeft w:val="0"/>
      <w:marRight w:val="0"/>
      <w:marTop w:val="0"/>
      <w:marBottom w:val="0"/>
      <w:divBdr>
        <w:top w:val="none" w:sz="0" w:space="0" w:color="auto"/>
        <w:left w:val="none" w:sz="0" w:space="0" w:color="auto"/>
        <w:bottom w:val="none" w:sz="0" w:space="0" w:color="auto"/>
        <w:right w:val="none" w:sz="0" w:space="0" w:color="auto"/>
      </w:divBdr>
    </w:div>
    <w:div w:id="1899587229">
      <w:bodyDiv w:val="1"/>
      <w:marLeft w:val="0"/>
      <w:marRight w:val="0"/>
      <w:marTop w:val="0"/>
      <w:marBottom w:val="0"/>
      <w:divBdr>
        <w:top w:val="none" w:sz="0" w:space="0" w:color="auto"/>
        <w:left w:val="none" w:sz="0" w:space="0" w:color="auto"/>
        <w:bottom w:val="none" w:sz="0" w:space="0" w:color="auto"/>
        <w:right w:val="none" w:sz="0" w:space="0" w:color="auto"/>
      </w:divBdr>
    </w:div>
    <w:div w:id="1916936302">
      <w:bodyDiv w:val="1"/>
      <w:marLeft w:val="0"/>
      <w:marRight w:val="0"/>
      <w:marTop w:val="0"/>
      <w:marBottom w:val="0"/>
      <w:divBdr>
        <w:top w:val="none" w:sz="0" w:space="0" w:color="auto"/>
        <w:left w:val="none" w:sz="0" w:space="0" w:color="auto"/>
        <w:bottom w:val="none" w:sz="0" w:space="0" w:color="auto"/>
        <w:right w:val="none" w:sz="0" w:space="0" w:color="auto"/>
      </w:divBdr>
    </w:div>
    <w:div w:id="1932198153">
      <w:bodyDiv w:val="1"/>
      <w:marLeft w:val="0"/>
      <w:marRight w:val="0"/>
      <w:marTop w:val="0"/>
      <w:marBottom w:val="0"/>
      <w:divBdr>
        <w:top w:val="none" w:sz="0" w:space="0" w:color="auto"/>
        <w:left w:val="none" w:sz="0" w:space="0" w:color="auto"/>
        <w:bottom w:val="none" w:sz="0" w:space="0" w:color="auto"/>
        <w:right w:val="none" w:sz="0" w:space="0" w:color="auto"/>
      </w:divBdr>
    </w:div>
    <w:div w:id="1946423329">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 w:id="2001158371">
      <w:bodyDiv w:val="1"/>
      <w:marLeft w:val="0"/>
      <w:marRight w:val="0"/>
      <w:marTop w:val="0"/>
      <w:marBottom w:val="0"/>
      <w:divBdr>
        <w:top w:val="none" w:sz="0" w:space="0" w:color="auto"/>
        <w:left w:val="none" w:sz="0" w:space="0" w:color="auto"/>
        <w:bottom w:val="none" w:sz="0" w:space="0" w:color="auto"/>
        <w:right w:val="none" w:sz="0" w:space="0" w:color="auto"/>
      </w:divBdr>
    </w:div>
    <w:div w:id="2070610277">
      <w:bodyDiv w:val="1"/>
      <w:marLeft w:val="0"/>
      <w:marRight w:val="0"/>
      <w:marTop w:val="0"/>
      <w:marBottom w:val="0"/>
      <w:divBdr>
        <w:top w:val="none" w:sz="0" w:space="0" w:color="auto"/>
        <w:left w:val="none" w:sz="0" w:space="0" w:color="auto"/>
        <w:bottom w:val="none" w:sz="0" w:space="0" w:color="auto"/>
        <w:right w:val="none" w:sz="0" w:space="0" w:color="auto"/>
      </w:divBdr>
    </w:div>
    <w:div w:id="2136823491">
      <w:bodyDiv w:val="1"/>
      <w:marLeft w:val="0"/>
      <w:marRight w:val="0"/>
      <w:marTop w:val="0"/>
      <w:marBottom w:val="0"/>
      <w:divBdr>
        <w:top w:val="none" w:sz="0" w:space="0" w:color="auto"/>
        <w:left w:val="none" w:sz="0" w:space="0" w:color="auto"/>
        <w:bottom w:val="none" w:sz="0" w:space="0" w:color="auto"/>
        <w:right w:val="none" w:sz="0" w:space="0" w:color="auto"/>
      </w:divBdr>
    </w:div>
    <w:div w:id="21449572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25D9830B-00B6-4F4C-BA73-437A35462519}">
  <ds:schemaRefs>
    <ds:schemaRef ds:uri="http://schemas.openxmlformats.org/officeDocument/2006/bibliography"/>
  </ds:schemaRefs>
</ds:datastoreItem>
</file>

<file path=customXml/itemProps2.xml><?xml version="1.0" encoding="utf-8"?>
<ds:datastoreItem xmlns:ds="http://schemas.openxmlformats.org/officeDocument/2006/customXml" ds:itemID="{4897BE7A-0EB1-4EBC-A8D2-33A7F8327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0B6A16-690F-40B1-9F01-C687063DEF65}">
  <ds:schemaRefs>
    <ds:schemaRef ds:uri="http://schemas.microsoft.com/sharepoint/v3/contenttype/forms"/>
  </ds:schemaRefs>
</ds:datastoreItem>
</file>

<file path=customXml/itemProps4.xml><?xml version="1.0" encoding="utf-8"?>
<ds:datastoreItem xmlns:ds="http://schemas.openxmlformats.org/officeDocument/2006/customXml" ds:itemID="{CEA3EE0B-4433-4F16-8D64-10C38D9B74F5}">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Report.dot</Template>
  <TotalTime>160</TotalTime>
  <Pages>12</Pages>
  <Words>3258</Words>
  <Characters>18572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21787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Supawadee, Sukprajakthong</dc:creator>
  <cp:keywords/>
  <dc:description/>
  <cp:lastModifiedBy>Suteerapan, Plakornkul</cp:lastModifiedBy>
  <cp:revision>457</cp:revision>
  <cp:lastPrinted>2026-08-08T14:17:00Z</cp:lastPrinted>
  <dcterms:created xsi:type="dcterms:W3CDTF">2025-07-30T02:02:00Z</dcterms:created>
  <dcterms:modified xsi:type="dcterms:W3CDTF">2026-08-11T08:08:00Z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