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6D708" w14:textId="2E9AFB53" w:rsidR="009F4C4D" w:rsidRPr="00CC5B11" w:rsidRDefault="009F4C4D" w:rsidP="006D7E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Theme="majorBidi" w:hAnsiTheme="majorBidi" w:cstheme="majorBidi"/>
          <w:sz w:val="52"/>
          <w:szCs w:val="52"/>
        </w:rPr>
      </w:pPr>
      <w:bookmarkStart w:id="0" w:name="_Hlk72153937"/>
      <w:r w:rsidRPr="00CC5B11">
        <w:rPr>
          <w:rFonts w:asciiTheme="majorBidi" w:hAnsiTheme="majorBidi" w:cstheme="majorBidi"/>
          <w:sz w:val="52"/>
          <w:szCs w:val="52"/>
          <w:cs/>
        </w:rPr>
        <w:t xml:space="preserve">บริษัท เบอร์ล่า คาร์บอน (ไทยแลนด์) จำกัด (มหาชน) </w:t>
      </w:r>
    </w:p>
    <w:p w14:paraId="7D043454" w14:textId="77777777" w:rsidR="002A157F" w:rsidRPr="00CC5B11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</w:p>
    <w:p w14:paraId="219CDA4E" w14:textId="77777777" w:rsidR="0011714C" w:rsidRPr="00CC5B11" w:rsidRDefault="002A157F" w:rsidP="0008754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700"/>
        </w:tabs>
        <w:spacing w:line="240" w:lineRule="atLeast"/>
        <w:ind w:right="-25"/>
        <w:jc w:val="center"/>
        <w:rPr>
          <w:rFonts w:asciiTheme="majorBidi" w:hAnsiTheme="majorBidi" w:cstheme="majorBidi"/>
          <w:b w:val="0"/>
          <w:bCs w:val="0"/>
          <w:sz w:val="36"/>
          <w:szCs w:val="36"/>
        </w:rPr>
      </w:pPr>
      <w:r w:rsidRPr="00CC5B11">
        <w:rPr>
          <w:rFonts w:asciiTheme="majorBidi" w:hAnsiTheme="majorBidi" w:cstheme="majorBidi"/>
          <w:b w:val="0"/>
          <w:bCs w:val="0"/>
          <w:sz w:val="36"/>
          <w:szCs w:val="36"/>
          <w:cs/>
        </w:rPr>
        <w:t>งบการเงิน</w:t>
      </w:r>
      <w:r w:rsidR="0011714C" w:rsidRPr="00CC5B11">
        <w:rPr>
          <w:rFonts w:asciiTheme="majorBidi" w:hAnsiTheme="majorBidi" w:cstheme="majorBidi"/>
          <w:b w:val="0"/>
          <w:bCs w:val="0"/>
          <w:sz w:val="36"/>
          <w:szCs w:val="36"/>
          <w:cs/>
        </w:rPr>
        <w:t>ระหว่างกาลแบบย่อ</w:t>
      </w:r>
    </w:p>
    <w:p w14:paraId="25588669" w14:textId="4F7F81B3" w:rsidR="002A157F" w:rsidRPr="00CC5B11" w:rsidRDefault="002A157F" w:rsidP="0008754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700"/>
        </w:tabs>
        <w:spacing w:line="240" w:lineRule="atLeast"/>
        <w:ind w:right="-25"/>
        <w:jc w:val="center"/>
        <w:rPr>
          <w:rFonts w:asciiTheme="majorBidi" w:hAnsiTheme="majorBidi" w:cstheme="majorBidi"/>
          <w:b w:val="0"/>
          <w:bCs w:val="0"/>
          <w:sz w:val="36"/>
          <w:szCs w:val="36"/>
        </w:rPr>
      </w:pPr>
      <w:r w:rsidRPr="00CC5B11">
        <w:rPr>
          <w:rFonts w:asciiTheme="majorBidi" w:hAnsiTheme="majorBidi" w:cstheme="majorBidi"/>
          <w:b w:val="0"/>
          <w:bCs w:val="0"/>
          <w:sz w:val="36"/>
          <w:szCs w:val="36"/>
          <w:cs/>
        </w:rPr>
        <w:t>สำหรับ</w:t>
      </w:r>
      <w:r w:rsidR="0011714C" w:rsidRPr="00CC5B11">
        <w:rPr>
          <w:rFonts w:asciiTheme="majorBidi" w:hAnsiTheme="majorBidi" w:cstheme="majorBidi"/>
          <w:b w:val="0"/>
          <w:bCs w:val="0"/>
          <w:sz w:val="36"/>
          <w:szCs w:val="36"/>
          <w:cs/>
        </w:rPr>
        <w:t>งวดสามเดือน</w:t>
      </w:r>
      <w:r w:rsidRPr="00CC5B11">
        <w:rPr>
          <w:rFonts w:asciiTheme="majorBidi" w:hAnsiTheme="majorBidi" w:cstheme="majorBidi"/>
          <w:b w:val="0"/>
          <w:bCs w:val="0"/>
          <w:sz w:val="36"/>
          <w:szCs w:val="36"/>
          <w:cs/>
        </w:rPr>
        <w:t xml:space="preserve">สิ้นสุดวันที่ </w:t>
      </w:r>
      <w:r w:rsidR="00E85D1C" w:rsidRPr="00CC5B11">
        <w:rPr>
          <w:rFonts w:asciiTheme="majorBidi" w:hAnsiTheme="majorBidi" w:cstheme="majorBidi"/>
          <w:b w:val="0"/>
          <w:bCs w:val="0"/>
          <w:sz w:val="36"/>
          <w:szCs w:val="36"/>
        </w:rPr>
        <w:t>3</w:t>
      </w:r>
      <w:r w:rsidR="0011714C" w:rsidRPr="00CC5B11">
        <w:rPr>
          <w:rFonts w:asciiTheme="majorBidi" w:hAnsiTheme="majorBidi" w:cstheme="majorBidi"/>
          <w:b w:val="0"/>
          <w:bCs w:val="0"/>
          <w:sz w:val="36"/>
          <w:szCs w:val="36"/>
        </w:rPr>
        <w:t xml:space="preserve">0 </w:t>
      </w:r>
      <w:r w:rsidR="0011714C" w:rsidRPr="00CC5B11">
        <w:rPr>
          <w:rFonts w:asciiTheme="majorBidi" w:hAnsiTheme="majorBidi" w:cstheme="majorBidi"/>
          <w:b w:val="0"/>
          <w:bCs w:val="0"/>
          <w:sz w:val="36"/>
          <w:szCs w:val="36"/>
          <w:cs/>
        </w:rPr>
        <w:t xml:space="preserve">มิถุนายน </w:t>
      </w:r>
      <w:r w:rsidR="008D2E52" w:rsidRPr="00CC5B11">
        <w:rPr>
          <w:rFonts w:asciiTheme="majorBidi" w:hAnsiTheme="majorBidi" w:cstheme="majorBidi"/>
          <w:b w:val="0"/>
          <w:bCs w:val="0"/>
          <w:sz w:val="36"/>
          <w:szCs w:val="36"/>
        </w:rPr>
        <w:t>256</w:t>
      </w:r>
      <w:r w:rsidR="00EE0C25" w:rsidRPr="00CC5B11">
        <w:rPr>
          <w:rFonts w:asciiTheme="majorBidi" w:hAnsiTheme="majorBidi" w:cstheme="majorBidi"/>
          <w:b w:val="0"/>
          <w:bCs w:val="0"/>
          <w:sz w:val="36"/>
          <w:szCs w:val="36"/>
        </w:rPr>
        <w:t>9</w:t>
      </w:r>
    </w:p>
    <w:p w14:paraId="5029226A" w14:textId="77777777" w:rsidR="002A157F" w:rsidRPr="00CC5B11" w:rsidRDefault="002A157F" w:rsidP="0008754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Theme="majorBidi" w:hAnsiTheme="majorBidi" w:cstheme="majorBidi"/>
          <w:b w:val="0"/>
          <w:bCs w:val="0"/>
          <w:sz w:val="36"/>
          <w:szCs w:val="36"/>
          <w:cs/>
          <w:lang w:val="th-TH"/>
        </w:rPr>
      </w:pPr>
      <w:r w:rsidRPr="00CC5B11">
        <w:rPr>
          <w:rFonts w:asciiTheme="majorBidi" w:hAnsiTheme="majorBidi" w:cstheme="majorBidi"/>
          <w:b w:val="0"/>
          <w:bCs w:val="0"/>
          <w:sz w:val="36"/>
          <w:szCs w:val="36"/>
          <w:cs/>
        </w:rPr>
        <w:t>และ</w:t>
      </w:r>
    </w:p>
    <w:p w14:paraId="551A2628" w14:textId="77777777" w:rsidR="002A157F" w:rsidRPr="00CC5B11" w:rsidRDefault="002A157F" w:rsidP="0008754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Theme="majorBidi" w:hAnsiTheme="majorBidi" w:cstheme="majorBidi"/>
          <w:b w:val="0"/>
          <w:bCs w:val="0"/>
          <w:sz w:val="36"/>
          <w:szCs w:val="36"/>
        </w:rPr>
      </w:pPr>
      <w:r w:rsidRPr="00CC5B11">
        <w:rPr>
          <w:rFonts w:asciiTheme="majorBidi" w:hAnsiTheme="majorBidi" w:cstheme="majorBidi"/>
          <w:b w:val="0"/>
          <w:bCs w:val="0"/>
          <w:sz w:val="36"/>
          <w:szCs w:val="36"/>
          <w:cs/>
        </w:rPr>
        <w:t>รายงานของผู้สอบบัญชีรับอนุญาต</w:t>
      </w:r>
    </w:p>
    <w:p w14:paraId="6736AAB7" w14:textId="77777777" w:rsidR="002A157F" w:rsidRPr="00CC5B11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74014AF" w14:textId="77777777" w:rsidR="002A157F" w:rsidRPr="00CC5B11" w:rsidRDefault="002A157F" w:rsidP="002A157F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  <w:bookmarkStart w:id="1" w:name="_Ref46730557"/>
      <w:bookmarkEnd w:id="1"/>
    </w:p>
    <w:p w14:paraId="30664E20" w14:textId="77777777" w:rsidR="002A157F" w:rsidRPr="00CC5B11" w:rsidRDefault="002A157F" w:rsidP="002A157F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FCFDF37" w14:textId="77777777" w:rsidR="002A157F" w:rsidRPr="00CC5B11" w:rsidRDefault="002A157F" w:rsidP="002A157F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  <w:sectPr w:rsidR="002A157F" w:rsidRPr="00CC5B11" w:rsidSect="003C0D5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0BA7A68E" w14:textId="6DD95252" w:rsidR="002A157F" w:rsidRPr="00CC5B11" w:rsidRDefault="002A157F" w:rsidP="002A157F">
      <w:pPr>
        <w:tabs>
          <w:tab w:val="left" w:pos="8640"/>
        </w:tabs>
        <w:rPr>
          <w:rFonts w:asciiTheme="majorBidi" w:hAnsiTheme="majorBidi" w:cstheme="majorBidi"/>
          <w:b/>
          <w:sz w:val="32"/>
          <w:szCs w:val="32"/>
        </w:rPr>
      </w:pPr>
      <w:bookmarkStart w:id="2" w:name="_Hlk72153979"/>
      <w:r w:rsidRPr="00CC5B1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</w:t>
      </w:r>
      <w:r w:rsidR="00C545B7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CC5B11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39AD5055" w14:textId="77777777" w:rsidR="002A157F" w:rsidRPr="00CC5B11" w:rsidRDefault="002A157F" w:rsidP="002A157F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48EF8FF1" w14:textId="28C397F6" w:rsidR="0008754E" w:rsidRPr="00CC5B11" w:rsidRDefault="002A157F" w:rsidP="002A157F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C5B1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11714C" w:rsidRPr="00CC5B11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คณะกรรมการบริษัท เบอร์ล่า คาร์บอน (ไทยแลนด์) จำกัด (มหาชน)</w:t>
      </w:r>
      <w:r w:rsidR="00EB089F" w:rsidRPr="00CC5B1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2971D9D5" w14:textId="77777777" w:rsidR="00933E67" w:rsidRPr="00CC5B11" w:rsidRDefault="00933E67" w:rsidP="002A157F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02F51986" w14:textId="0FBAB32F" w:rsidR="0011714C" w:rsidRPr="00705C25" w:rsidRDefault="0011714C" w:rsidP="00705C25">
      <w:pPr>
        <w:spacing w:line="240" w:lineRule="auto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CC5B11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ข้าพเจ้าได้สอบทานงบฐานะการเงิน</w:t>
      </w:r>
      <w:r w:rsidR="0043168A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ที่แสดงเงินลงทุนตามวิธีส่วนได้เสีย</w:t>
      </w:r>
      <w:r w:rsidRPr="00CC5B11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และงบฐานะการเงินเฉพาะกิจการ ณ วันที่</w:t>
      </w:r>
      <w:r w:rsidR="0000141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001413">
        <w:rPr>
          <w:rFonts w:asciiTheme="majorBidi" w:hAnsiTheme="majorBidi" w:cstheme="majorBidi"/>
          <w:color w:val="000000"/>
          <w:spacing w:val="-2"/>
          <w:sz w:val="30"/>
          <w:szCs w:val="30"/>
        </w:rPr>
        <w:br/>
      </w:r>
      <w:r w:rsidRPr="008A5BD1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30 </w:t>
      </w:r>
      <w:r w:rsidRPr="008A5BD1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มิถุนายน </w:t>
      </w:r>
      <w:r w:rsidRPr="00CC5B11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2569 </w:t>
      </w:r>
      <w:r w:rsidRPr="00CC5B11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งบกำไรขาดทุน</w:t>
      </w:r>
      <w:r w:rsidR="0043168A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ที่แสดงเงินลงทุนตามวิธีส่วนได้เสีย</w:t>
      </w:r>
      <w:r w:rsidRPr="00CC5B11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และงบกำไรขาดทุน</w:t>
      </w:r>
      <w:r w:rsidR="00026EDE" w:rsidRPr="00026EDE">
        <w:rPr>
          <w:rFonts w:asciiTheme="majorBidi" w:hAnsiTheme="majorBidi"/>
          <w:color w:val="000000"/>
          <w:spacing w:val="-2"/>
          <w:sz w:val="30"/>
          <w:szCs w:val="30"/>
          <w:cs/>
        </w:rPr>
        <w:t>เบ็ดเสร็จ</w:t>
      </w:r>
      <w:r w:rsidRPr="00CC5B11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เฉพาะกิจการ </w:t>
      </w:r>
      <w:r w:rsidR="00070D8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</w:r>
      <w:r w:rsidRPr="00CC5B11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งบกำไรขาดทุนเบ็ดเสร็จ</w:t>
      </w:r>
      <w:r w:rsidR="0043168A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ที่แสดงเงินลงทุนตามวิธีส่วนได้เสีย</w:t>
      </w:r>
      <w:r w:rsidRPr="00CC5B11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และงบกำไรขาดทุนเบ็ดเสร็จเฉ</w:t>
      </w:r>
      <w:r w:rsidRPr="007776B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พาะกิจการ</w:t>
      </w:r>
      <w:r w:rsidR="007776B7" w:rsidRPr="007776B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 xml:space="preserve"> </w:t>
      </w:r>
      <w:r w:rsidRPr="007776B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งบการ</w:t>
      </w:r>
      <w:r w:rsidRPr="00CC5B11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เปลี่ยนแปลงส่วนของผู้ถือหุ้น</w:t>
      </w:r>
      <w:r w:rsidR="0043168A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ที่แสดงเงินลงทุนตามวิธีส่วนได้เสีย</w:t>
      </w:r>
      <w:r w:rsidRPr="00CC5B11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และงบการเปลี่ยนแปลงส่วนของผู้ถือหุ้นเฉพาะกิจการ และงบกระแสเงินสด</w:t>
      </w:r>
      <w:r w:rsidR="0043168A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ที่แสดงเงินลงทุนตามวิธีส่วนได้เสีย</w:t>
      </w:r>
      <w:r w:rsidRPr="00CC5B11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และงบกระแสเงินสดเฉพาะกิจการ</w:t>
      </w:r>
      <w:r w:rsidR="0043168A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 xml:space="preserve"> </w:t>
      </w:r>
      <w:r w:rsidRPr="00CC5B11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สำหรับงวด</w:t>
      </w:r>
      <w:r w:rsidRPr="008A5BD1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สามเดือนสิ้นสุดวันที่ </w:t>
      </w:r>
      <w:r w:rsidR="000E7758">
        <w:rPr>
          <w:rFonts w:asciiTheme="majorBidi" w:hAnsiTheme="majorBidi" w:cstheme="majorBidi"/>
          <w:color w:val="000000"/>
          <w:spacing w:val="-2"/>
          <w:sz w:val="30"/>
          <w:szCs w:val="30"/>
        </w:rPr>
        <w:t>30</w:t>
      </w:r>
      <w:r w:rsidRPr="008A5BD1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8A5BD1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มิถุนายน </w:t>
      </w:r>
      <w:r w:rsidRPr="00CC5B11">
        <w:rPr>
          <w:rFonts w:asciiTheme="majorBidi" w:hAnsiTheme="majorBidi" w:cstheme="majorBidi"/>
          <w:color w:val="000000"/>
          <w:spacing w:val="-2"/>
          <w:sz w:val="30"/>
          <w:szCs w:val="30"/>
        </w:rPr>
        <w:t>2569</w:t>
      </w:r>
      <w:r w:rsidR="00070D8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 xml:space="preserve"> </w:t>
      </w:r>
      <w:r w:rsidRPr="00CC5B11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CC5B11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CC5B11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ของบริษัท เบอร์ล่า คาร์บอน (ไทยแลนด์) จำกัด</w:t>
      </w:r>
      <w:r w:rsidR="00070D87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 xml:space="preserve"> </w:t>
      </w:r>
      <w:r w:rsidRPr="00CC5B11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CC5B11">
        <w:rPr>
          <w:rFonts w:asciiTheme="majorBidi" w:hAnsiTheme="majorBidi" w:cstheme="majorBidi"/>
          <w:color w:val="000000"/>
          <w:spacing w:val="-2"/>
          <w:sz w:val="30"/>
          <w:szCs w:val="30"/>
        </w:rPr>
        <w:t> 34 </w:t>
      </w:r>
      <w:r w:rsidRPr="00CC5B11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เรื่อง</w:t>
      </w:r>
      <w:r w:rsidRPr="00CC5B11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CC5B11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</w:t>
      </w:r>
      <w:r w:rsidR="00026EDE" w:rsidRPr="00026EDE">
        <w:rPr>
          <w:rFonts w:asciiTheme="majorBidi" w:hAnsiTheme="majorBidi"/>
          <w:color w:val="000000"/>
          <w:spacing w:val="-2"/>
          <w:sz w:val="30"/>
          <w:szCs w:val="30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0FE0E733" w14:textId="77777777" w:rsidR="0011714C" w:rsidRPr="00CC5B11" w:rsidRDefault="0011714C" w:rsidP="0011714C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21247E0" w14:textId="77777777" w:rsidR="0011714C" w:rsidRPr="00CC5B11" w:rsidRDefault="0011714C" w:rsidP="0011714C">
      <w:pPr>
        <w:spacing w:line="240" w:lineRule="auto"/>
        <w:jc w:val="thaiDistribute"/>
        <w:rPr>
          <w:rFonts w:asciiTheme="majorBidi" w:hAnsiTheme="majorBidi" w:cstheme="majorBidi"/>
          <w:i/>
          <w:iCs/>
          <w:spacing w:val="5"/>
          <w:sz w:val="30"/>
          <w:szCs w:val="30"/>
        </w:rPr>
      </w:pPr>
      <w:r w:rsidRPr="00CC5B11">
        <w:rPr>
          <w:rFonts w:asciiTheme="majorBidi" w:hAnsiTheme="majorBidi" w:cstheme="majorBidi"/>
          <w:i/>
          <w:iCs/>
          <w:spacing w:val="5"/>
          <w:sz w:val="30"/>
          <w:szCs w:val="30"/>
          <w:cs/>
        </w:rPr>
        <w:t>ขอบเขตการสอบทาน</w:t>
      </w:r>
    </w:p>
    <w:p w14:paraId="525C3DA2" w14:textId="77777777" w:rsidR="0011714C" w:rsidRPr="00CC5B11" w:rsidRDefault="0011714C" w:rsidP="0011714C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7B540DA" w14:textId="77777777" w:rsidR="0011714C" w:rsidRPr="00CC5B11" w:rsidRDefault="0011714C" w:rsidP="0011714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C5B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Pr="00CC5B11">
        <w:rPr>
          <w:rFonts w:asciiTheme="majorBidi" w:hAnsiTheme="majorBidi" w:cstheme="majorBidi"/>
          <w:spacing w:val="-2"/>
          <w:sz w:val="30"/>
          <w:szCs w:val="30"/>
        </w:rPr>
        <w:t>2410</w:t>
      </w:r>
      <w:r w:rsidRPr="00CC5B1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C5B11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CC5B11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การสอบทานข้อมูลทางการเงินระหว่างกาลโดย</w:t>
      </w:r>
      <w:r w:rsidRPr="00CC5B11">
        <w:rPr>
          <w:rFonts w:asciiTheme="majorBidi" w:hAnsiTheme="majorBidi" w:cstheme="majorBidi"/>
          <w:spacing w:val="-2"/>
          <w:sz w:val="30"/>
          <w:szCs w:val="30"/>
        </w:rPr>
        <w:br/>
      </w:r>
      <w:r w:rsidRPr="00CC5B11">
        <w:rPr>
          <w:rFonts w:asciiTheme="majorBidi" w:hAnsiTheme="majorBidi" w:cstheme="majorBidi"/>
          <w:spacing w:val="-2"/>
          <w:sz w:val="30"/>
          <w:szCs w:val="30"/>
          <w:cs/>
        </w:rPr>
        <w:t>ผู้สอบบัญชีรับอนุญาตของกิจการ</w:t>
      </w:r>
      <w:r w:rsidRPr="00CC5B11">
        <w:rPr>
          <w:rFonts w:asciiTheme="majorBidi" w:hAnsiTheme="majorBidi" w:cstheme="majorBidi"/>
          <w:spacing w:val="-2"/>
          <w:sz w:val="30"/>
          <w:szCs w:val="30"/>
        </w:rPr>
        <w:t xml:space="preserve">” </w:t>
      </w:r>
      <w:r w:rsidRPr="00CC5B11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CC5B1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C5B11">
        <w:rPr>
          <w:rFonts w:asciiTheme="majorBidi" w:hAnsiTheme="majorBidi" w:cstheme="majorBidi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CE85CF0" w14:textId="77777777" w:rsidR="0011714C" w:rsidRPr="00CC5B11" w:rsidRDefault="0011714C" w:rsidP="003C0D5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C1DC542" w14:textId="77777777" w:rsidR="0011714C" w:rsidRPr="00CC5B11" w:rsidRDefault="0011714C" w:rsidP="003C0D5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7A9ABB2" w14:textId="77777777" w:rsidR="0011714C" w:rsidRPr="00CC5B11" w:rsidRDefault="0011714C" w:rsidP="003C0D5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  <w:sectPr w:rsidR="0011714C" w:rsidRPr="00CC5B11" w:rsidSect="003C0D5D">
          <w:headerReference w:type="default" r:id="rId17"/>
          <w:footerReference w:type="default" r:id="rId18"/>
          <w:footerReference w:type="first" r:id="rId19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5A447645" w14:textId="77777777" w:rsidR="006A1641" w:rsidRPr="00CC5B11" w:rsidRDefault="006A1641" w:rsidP="006A1641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C5B1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F7A0ADD" w14:textId="77777777" w:rsidR="006A1641" w:rsidRPr="00CC5B11" w:rsidRDefault="006A1641" w:rsidP="006A164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7FF72F0" w14:textId="272A03A1" w:rsidR="006A1641" w:rsidRPr="00CC5B11" w:rsidRDefault="006A1641" w:rsidP="006A164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E4475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026EDE" w:rsidRPr="005E447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5E4475">
        <w:rPr>
          <w:rFonts w:asciiTheme="majorBidi" w:hAnsiTheme="majorBidi" w:cstheme="majorBidi"/>
          <w:spacing w:val="-2"/>
          <w:sz w:val="30"/>
          <w:szCs w:val="30"/>
          <w:cs/>
        </w:rPr>
        <w:t>ไม่ได้จัดทำขึ้นตามมาตรฐานการบัญชี</w:t>
      </w:r>
      <w:r w:rsidR="00026EDE" w:rsidRPr="005E447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5E4475">
        <w:rPr>
          <w:rFonts w:asciiTheme="majorBidi" w:hAnsiTheme="majorBidi" w:cstheme="majorBidi"/>
          <w:spacing w:val="-2"/>
          <w:sz w:val="30"/>
          <w:szCs w:val="30"/>
          <w:cs/>
        </w:rPr>
        <w:t xml:space="preserve">ฉบับที่ </w:t>
      </w:r>
      <w:r w:rsidRPr="005E4475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CC5B11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D94B046" w14:textId="77777777" w:rsidR="006A1641" w:rsidRPr="00CC5B11" w:rsidRDefault="006A164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E9FF47D" w14:textId="77777777" w:rsidR="006A1641" w:rsidRPr="00CC5B11" w:rsidRDefault="006A164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F7A5994" w14:textId="77777777" w:rsidR="00D25957" w:rsidRPr="00CC5B11" w:rsidRDefault="00D25957" w:rsidP="00933E6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B25133D" w14:textId="77777777" w:rsidR="002A191A" w:rsidRPr="00CC5B11" w:rsidRDefault="002A191A" w:rsidP="00933E6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DE252B3" w14:textId="77777777" w:rsidR="00B67A7D" w:rsidRPr="00CC5B11" w:rsidRDefault="00B67A7D" w:rsidP="00933E67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85FCC6D" w14:textId="1F74D786" w:rsidR="002A157F" w:rsidRPr="00CC5B11" w:rsidRDefault="002A157F" w:rsidP="002A157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C5B11">
        <w:rPr>
          <w:rFonts w:asciiTheme="majorBidi" w:hAnsiTheme="majorBidi" w:cstheme="majorBidi"/>
          <w:sz w:val="30"/>
          <w:szCs w:val="30"/>
          <w:cs/>
        </w:rPr>
        <w:t>(</w:t>
      </w:r>
      <w:r w:rsidR="0099368F" w:rsidRPr="00CC5B11">
        <w:rPr>
          <w:rFonts w:asciiTheme="majorBidi" w:hAnsiTheme="majorBidi" w:cstheme="majorBidi"/>
          <w:sz w:val="30"/>
          <w:szCs w:val="30"/>
          <w:cs/>
        </w:rPr>
        <w:t>ธีรวัฒน์ วิทยาภาเลิศ</w:t>
      </w:r>
      <w:r w:rsidRPr="00CC5B11">
        <w:rPr>
          <w:rFonts w:asciiTheme="majorBidi" w:hAnsiTheme="majorBidi" w:cstheme="majorBidi"/>
          <w:sz w:val="30"/>
          <w:szCs w:val="30"/>
          <w:cs/>
        </w:rPr>
        <w:t>)</w:t>
      </w:r>
    </w:p>
    <w:p w14:paraId="7E322D16" w14:textId="77777777" w:rsidR="002A157F" w:rsidRPr="00CC5B11" w:rsidRDefault="002A157F" w:rsidP="002A157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C5B11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5F8ADBC" w14:textId="4BCE640F" w:rsidR="002A157F" w:rsidRPr="00CC5B11" w:rsidRDefault="002A157F" w:rsidP="002A157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C5B11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99368F" w:rsidRPr="00CC5B11">
        <w:rPr>
          <w:rFonts w:asciiTheme="majorBidi" w:hAnsiTheme="majorBidi" w:cstheme="majorBidi"/>
          <w:sz w:val="30"/>
          <w:szCs w:val="30"/>
        </w:rPr>
        <w:t>11464</w:t>
      </w:r>
    </w:p>
    <w:p w14:paraId="102DF22C" w14:textId="77777777" w:rsidR="002A157F" w:rsidRPr="00CC5B11" w:rsidRDefault="002A157F" w:rsidP="002A157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DB0328A" w14:textId="77777777" w:rsidR="002A157F" w:rsidRPr="00CC5B11" w:rsidRDefault="002A157F" w:rsidP="002A157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C5B1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B8FA694" w14:textId="77777777" w:rsidR="002A157F" w:rsidRPr="00CC5B11" w:rsidRDefault="002A157F" w:rsidP="002A157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C5B11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bookmarkEnd w:id="2"/>
    <w:p w14:paraId="1BA63878" w14:textId="1D56575A" w:rsidR="0011714C" w:rsidRDefault="00BC732A" w:rsidP="00D51FD2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13 </w:t>
      </w:r>
      <w:r w:rsidR="00026EDE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026EDE">
        <w:rPr>
          <w:rFonts w:asciiTheme="majorBidi" w:hAnsiTheme="majorBidi" w:cstheme="majorBidi"/>
          <w:sz w:val="30"/>
          <w:szCs w:val="30"/>
        </w:rPr>
        <w:t xml:space="preserve"> </w:t>
      </w:r>
      <w:r w:rsidR="00026EDE" w:rsidRPr="00705C25">
        <w:rPr>
          <w:rFonts w:asciiTheme="majorBidi" w:hAnsiTheme="majorBidi" w:cstheme="majorBidi"/>
          <w:sz w:val="30"/>
          <w:szCs w:val="30"/>
        </w:rPr>
        <w:t>2569</w:t>
      </w:r>
    </w:p>
    <w:p w14:paraId="6A0A4AC0" w14:textId="77777777" w:rsidR="00E4308A" w:rsidRPr="00CC5B11" w:rsidRDefault="00E4308A" w:rsidP="00D51FD2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bookmarkEnd w:id="0"/>
    <w:p w14:paraId="31E93698" w14:textId="77777777" w:rsidR="00B61FE8" w:rsidRPr="00784903" w:rsidRDefault="00B61FE8" w:rsidP="00B61FE8">
      <w:pPr>
        <w:rPr>
          <w:rFonts w:asciiTheme="majorBidi" w:hAnsiTheme="majorBidi" w:cstheme="majorBidi"/>
          <w:sz w:val="30"/>
          <w:szCs w:val="30"/>
        </w:rPr>
      </w:pPr>
    </w:p>
    <w:p w14:paraId="75A64EA5" w14:textId="77777777" w:rsidR="00046D2B" w:rsidRPr="00784903" w:rsidRDefault="00046D2B" w:rsidP="00622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046D2B" w:rsidRPr="00784903" w:rsidSect="003C0D5D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C3BEC" w14:textId="77777777" w:rsidR="003D533D" w:rsidRDefault="003D533D">
      <w:r>
        <w:separator/>
      </w:r>
    </w:p>
  </w:endnote>
  <w:endnote w:type="continuationSeparator" w:id="0">
    <w:p w14:paraId="5C5AE5AB" w14:textId="77777777" w:rsidR="003D533D" w:rsidRDefault="003D5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796D9" w14:textId="77777777" w:rsidR="000A0D65" w:rsidRDefault="000A0D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6B3BF" w14:textId="77777777" w:rsidR="000A0D65" w:rsidRPr="000A0D65" w:rsidRDefault="000A0D65">
    <w:pPr>
      <w:pStyle w:val="Foo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2A057" w14:textId="77777777" w:rsidR="000A0D65" w:rsidRDefault="000A0D6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CE5E9" w14:textId="77777777" w:rsidR="00AE1C97" w:rsidRPr="00FB28A9" w:rsidRDefault="00AE1C9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340C7" w14:textId="77777777" w:rsidR="0011714C" w:rsidRDefault="0011714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3E20B" w14:textId="77777777" w:rsidR="00C32976" w:rsidRPr="003125BC" w:rsidRDefault="00C32976">
    <w:pPr>
      <w:pStyle w:val="Footer"/>
      <w:jc w:val="center"/>
      <w:rPr>
        <w:rFonts w:ascii="Angsana New" w:hAnsi="Angsana New"/>
        <w:sz w:val="30"/>
        <w:szCs w:val="30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58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5FDAE" w14:textId="77777777" w:rsidR="003D533D" w:rsidRDefault="003D533D">
      <w:r>
        <w:separator/>
      </w:r>
    </w:p>
  </w:footnote>
  <w:footnote w:type="continuationSeparator" w:id="0">
    <w:p w14:paraId="4B00E4CB" w14:textId="77777777" w:rsidR="003D533D" w:rsidRDefault="003D5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68F50" w14:textId="77777777" w:rsidR="000A0D65" w:rsidRDefault="000A0D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2FC62" w14:textId="77777777" w:rsidR="00BB2E4B" w:rsidRPr="00053B6A" w:rsidRDefault="00BB2E4B" w:rsidP="00BB2E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B28FF90" w14:textId="77777777" w:rsidR="00BB2E4B" w:rsidRDefault="00BB2E4B" w:rsidP="00BB2E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EE1077B" w14:textId="77777777" w:rsidR="00BB2E4B" w:rsidRDefault="00BB2E4B" w:rsidP="00BB2E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9E90787" w14:textId="77777777" w:rsidR="00BB2E4B" w:rsidRDefault="00BB2E4B" w:rsidP="00BB2E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BD273AD" w14:textId="77777777" w:rsidR="00BB2E4B" w:rsidRDefault="00BB2E4B" w:rsidP="00BB2E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E268E3C" w14:textId="77777777" w:rsidR="000A0D65" w:rsidRDefault="000A0D65" w:rsidP="00BB2E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C5FB6" w14:textId="77777777" w:rsidR="00BB2E4B" w:rsidRPr="00F324F3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5E0A31B" w14:textId="77777777" w:rsidR="00BB2E4B" w:rsidRPr="00F324F3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5DE226B" w14:textId="77777777" w:rsidR="00BB2E4B" w:rsidRPr="00F324F3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5DB3405" w14:textId="77777777" w:rsidR="00BB2E4B" w:rsidRPr="00F324F3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56772CB" w14:textId="77777777" w:rsidR="00BB2E4B" w:rsidRPr="00F324F3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CAB9A74" w14:textId="77777777" w:rsidR="00BB2E4B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E5143A3" w14:textId="77777777" w:rsidR="00BB2E4B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E9C827B" w14:textId="77777777" w:rsidR="00BB2E4B" w:rsidRPr="00F324F3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C2EC1" w14:textId="77777777" w:rsidR="00BB2E4B" w:rsidRPr="00EC6FFC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CBA4F25" w14:textId="77777777" w:rsidR="00BB2E4B" w:rsidRPr="00EC6FFC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27B1EA7" w14:textId="77777777" w:rsidR="00BB2E4B" w:rsidRPr="00EC6FFC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853BFD6" w14:textId="77777777" w:rsidR="00BB2E4B" w:rsidRPr="00EC6FFC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41A0C" w14:textId="77777777" w:rsidR="00C32976" w:rsidRDefault="00C32976" w:rsidP="00E978AD">
    <w:pPr>
      <w:spacing w:line="240" w:lineRule="auto"/>
      <w:rPr>
        <w:rFonts w:ascii="Angsana New" w:hAnsi="Angsana New"/>
        <w:sz w:val="32"/>
        <w:szCs w:val="32"/>
      </w:rPr>
    </w:pPr>
  </w:p>
  <w:p w14:paraId="0D20825E" w14:textId="77777777" w:rsidR="000A0D65" w:rsidRDefault="000A0D65" w:rsidP="00E978AD">
    <w:pPr>
      <w:spacing w:line="240" w:lineRule="auto"/>
      <w:rPr>
        <w:rFonts w:ascii="Angsana New" w:hAnsi="Angsana New"/>
        <w:sz w:val="32"/>
        <w:szCs w:val="32"/>
      </w:rPr>
    </w:pPr>
  </w:p>
  <w:p w14:paraId="3B2757EF" w14:textId="77777777" w:rsidR="000A0D65" w:rsidRDefault="000A0D65" w:rsidP="00E978AD">
    <w:pPr>
      <w:spacing w:line="240" w:lineRule="auto"/>
      <w:rPr>
        <w:rFonts w:ascii="Angsana New" w:hAnsi="Angsana New"/>
        <w:sz w:val="32"/>
        <w:szCs w:val="32"/>
      </w:rPr>
    </w:pPr>
  </w:p>
  <w:p w14:paraId="1AFA9EC3" w14:textId="77777777" w:rsidR="000A0D65" w:rsidRPr="00254A81" w:rsidRDefault="000A0D65" w:rsidP="00E978AD">
    <w:pPr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D65A49"/>
    <w:multiLevelType w:val="hybridMultilevel"/>
    <w:tmpl w:val="4D84212A"/>
    <w:lvl w:ilvl="0" w:tplc="06A44206">
      <w:start w:val="2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A37E21"/>
    <w:multiLevelType w:val="hybridMultilevel"/>
    <w:tmpl w:val="6F3A8D52"/>
    <w:lvl w:ilvl="0" w:tplc="1D9AE73C">
      <w:start w:val="1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75125C8"/>
    <w:multiLevelType w:val="hybridMultilevel"/>
    <w:tmpl w:val="F1EC9768"/>
    <w:lvl w:ilvl="0" w:tplc="FE360450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C3160"/>
    <w:multiLevelType w:val="multilevel"/>
    <w:tmpl w:val="AB0449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71A14C6"/>
    <w:multiLevelType w:val="hybridMultilevel"/>
    <w:tmpl w:val="296EC622"/>
    <w:lvl w:ilvl="0" w:tplc="43BE3540">
      <w:start w:val="1"/>
      <w:numFmt w:val="thaiLetters"/>
      <w:lvlText w:val="(%1)"/>
      <w:lvlJc w:val="left"/>
      <w:pPr>
        <w:ind w:left="1530" w:hanging="360"/>
      </w:pPr>
      <w:rPr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1552C85"/>
    <w:multiLevelType w:val="hybridMultilevel"/>
    <w:tmpl w:val="2A8A6ACC"/>
    <w:lvl w:ilvl="0" w:tplc="90E87A60">
      <w:start w:val="40"/>
      <w:numFmt w:val="bullet"/>
      <w:lvlText w:val="﷐"/>
      <w:lvlJc w:val="left"/>
      <w:pPr>
        <w:ind w:left="950" w:hanging="5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506D6"/>
    <w:multiLevelType w:val="hybridMultilevel"/>
    <w:tmpl w:val="DFBE0920"/>
    <w:lvl w:ilvl="0" w:tplc="FFFFFFFF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642" w:hanging="360"/>
      </w:pPr>
    </w:lvl>
    <w:lvl w:ilvl="2" w:tplc="FFFFFFFF" w:tentative="1">
      <w:start w:val="1"/>
      <w:numFmt w:val="lowerRoman"/>
      <w:lvlText w:val="%3."/>
      <w:lvlJc w:val="right"/>
      <w:pPr>
        <w:ind w:left="2362" w:hanging="180"/>
      </w:pPr>
    </w:lvl>
    <w:lvl w:ilvl="3" w:tplc="FFFFFFFF" w:tentative="1">
      <w:start w:val="1"/>
      <w:numFmt w:val="decimal"/>
      <w:lvlText w:val="%4."/>
      <w:lvlJc w:val="left"/>
      <w:pPr>
        <w:ind w:left="3082" w:hanging="360"/>
      </w:pPr>
    </w:lvl>
    <w:lvl w:ilvl="4" w:tplc="FFFFFFFF" w:tentative="1">
      <w:start w:val="1"/>
      <w:numFmt w:val="lowerLetter"/>
      <w:lvlText w:val="%5."/>
      <w:lvlJc w:val="left"/>
      <w:pPr>
        <w:ind w:left="3802" w:hanging="360"/>
      </w:pPr>
    </w:lvl>
    <w:lvl w:ilvl="5" w:tplc="FFFFFFFF" w:tentative="1">
      <w:start w:val="1"/>
      <w:numFmt w:val="lowerRoman"/>
      <w:lvlText w:val="%6."/>
      <w:lvlJc w:val="right"/>
      <w:pPr>
        <w:ind w:left="4522" w:hanging="180"/>
      </w:pPr>
    </w:lvl>
    <w:lvl w:ilvl="6" w:tplc="FFFFFFFF" w:tentative="1">
      <w:start w:val="1"/>
      <w:numFmt w:val="decimal"/>
      <w:lvlText w:val="%7."/>
      <w:lvlJc w:val="left"/>
      <w:pPr>
        <w:ind w:left="5242" w:hanging="360"/>
      </w:pPr>
    </w:lvl>
    <w:lvl w:ilvl="7" w:tplc="FFFFFFFF" w:tentative="1">
      <w:start w:val="1"/>
      <w:numFmt w:val="lowerLetter"/>
      <w:lvlText w:val="%8."/>
      <w:lvlJc w:val="left"/>
      <w:pPr>
        <w:ind w:left="5962" w:hanging="360"/>
      </w:pPr>
    </w:lvl>
    <w:lvl w:ilvl="8" w:tplc="FFFFFFFF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3" w15:restartNumberingAfterBreak="0">
    <w:nsid w:val="4C146537"/>
    <w:multiLevelType w:val="multilevel"/>
    <w:tmpl w:val="A78C4A5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7794"/>
        </w:tabs>
        <w:ind w:left="7794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4CFD52A7"/>
    <w:multiLevelType w:val="singleLevel"/>
    <w:tmpl w:val="53CC0F0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E3C13"/>
    <w:multiLevelType w:val="hybridMultilevel"/>
    <w:tmpl w:val="ADE4AB66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38F7E00"/>
    <w:multiLevelType w:val="hybridMultilevel"/>
    <w:tmpl w:val="0E566ED0"/>
    <w:name w:val="KIDS"/>
    <w:lvl w:ilvl="0" w:tplc="B1BAC254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0439321">
    <w:abstractNumId w:val="0"/>
  </w:num>
  <w:num w:numId="2" w16cid:durableId="1086077212">
    <w:abstractNumId w:val="4"/>
  </w:num>
  <w:num w:numId="3" w16cid:durableId="1991132040">
    <w:abstractNumId w:val="2"/>
  </w:num>
  <w:num w:numId="4" w16cid:durableId="930771003">
    <w:abstractNumId w:val="8"/>
  </w:num>
  <w:num w:numId="5" w16cid:durableId="246156454">
    <w:abstractNumId w:val="15"/>
  </w:num>
  <w:num w:numId="6" w16cid:durableId="33700634">
    <w:abstractNumId w:val="2"/>
  </w:num>
  <w:num w:numId="7" w16cid:durableId="1294168763">
    <w:abstractNumId w:val="6"/>
  </w:num>
  <w:num w:numId="8" w16cid:durableId="783311629">
    <w:abstractNumId w:val="3"/>
  </w:num>
  <w:num w:numId="9" w16cid:durableId="1096946702">
    <w:abstractNumId w:val="5"/>
  </w:num>
  <w:num w:numId="10" w16cid:durableId="732313274">
    <w:abstractNumId w:val="13"/>
  </w:num>
  <w:num w:numId="11" w16cid:durableId="301859477">
    <w:abstractNumId w:val="10"/>
  </w:num>
  <w:num w:numId="12" w16cid:durableId="1032613473">
    <w:abstractNumId w:val="16"/>
  </w:num>
  <w:num w:numId="13" w16cid:durableId="1224490088">
    <w:abstractNumId w:val="7"/>
  </w:num>
  <w:num w:numId="14" w16cid:durableId="196629831">
    <w:abstractNumId w:val="1"/>
  </w:num>
  <w:num w:numId="15" w16cid:durableId="1600142666">
    <w:abstractNumId w:val="17"/>
  </w:num>
  <w:num w:numId="16" w16cid:durableId="1630823533">
    <w:abstractNumId w:val="12"/>
  </w:num>
  <w:num w:numId="17" w16cid:durableId="1013609754">
    <w:abstractNumId w:val="11"/>
  </w:num>
  <w:num w:numId="18" w16cid:durableId="1717117178">
    <w:abstractNumId w:val="0"/>
  </w:num>
  <w:num w:numId="19" w16cid:durableId="299456476">
    <w:abstractNumId w:val="14"/>
  </w:num>
  <w:num w:numId="20" w16cid:durableId="574897553">
    <w:abstractNumId w:val="9"/>
  </w:num>
  <w:num w:numId="21" w16cid:durableId="553850512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04C"/>
    <w:rsid w:val="000003CC"/>
    <w:rsid w:val="0000062B"/>
    <w:rsid w:val="000009E5"/>
    <w:rsid w:val="00000EC3"/>
    <w:rsid w:val="0000100B"/>
    <w:rsid w:val="00001413"/>
    <w:rsid w:val="00001498"/>
    <w:rsid w:val="000014E4"/>
    <w:rsid w:val="00001B47"/>
    <w:rsid w:val="00001BEF"/>
    <w:rsid w:val="00001F9E"/>
    <w:rsid w:val="0000227E"/>
    <w:rsid w:val="00002638"/>
    <w:rsid w:val="00002A0E"/>
    <w:rsid w:val="00002BC5"/>
    <w:rsid w:val="00002D6B"/>
    <w:rsid w:val="0000359C"/>
    <w:rsid w:val="000036DA"/>
    <w:rsid w:val="00003A40"/>
    <w:rsid w:val="00003FDD"/>
    <w:rsid w:val="00004569"/>
    <w:rsid w:val="0000464A"/>
    <w:rsid w:val="000051E9"/>
    <w:rsid w:val="000056A0"/>
    <w:rsid w:val="000058E2"/>
    <w:rsid w:val="00005ACB"/>
    <w:rsid w:val="00005BAB"/>
    <w:rsid w:val="00006A22"/>
    <w:rsid w:val="00006DD5"/>
    <w:rsid w:val="00006F80"/>
    <w:rsid w:val="0000749A"/>
    <w:rsid w:val="00007613"/>
    <w:rsid w:val="000076CF"/>
    <w:rsid w:val="00007A87"/>
    <w:rsid w:val="00007B57"/>
    <w:rsid w:val="00010259"/>
    <w:rsid w:val="0001027D"/>
    <w:rsid w:val="00010374"/>
    <w:rsid w:val="000103E4"/>
    <w:rsid w:val="0001087A"/>
    <w:rsid w:val="00010BBA"/>
    <w:rsid w:val="00010C16"/>
    <w:rsid w:val="00010E7D"/>
    <w:rsid w:val="0001114E"/>
    <w:rsid w:val="0001192B"/>
    <w:rsid w:val="00011998"/>
    <w:rsid w:val="00011BEA"/>
    <w:rsid w:val="00011EDC"/>
    <w:rsid w:val="00012125"/>
    <w:rsid w:val="000122A5"/>
    <w:rsid w:val="0001272F"/>
    <w:rsid w:val="00012E48"/>
    <w:rsid w:val="000135F7"/>
    <w:rsid w:val="0001364C"/>
    <w:rsid w:val="00013717"/>
    <w:rsid w:val="00013A0A"/>
    <w:rsid w:val="00013EE0"/>
    <w:rsid w:val="000143EB"/>
    <w:rsid w:val="00014831"/>
    <w:rsid w:val="0001495E"/>
    <w:rsid w:val="00014A59"/>
    <w:rsid w:val="00014AA8"/>
    <w:rsid w:val="00014BF1"/>
    <w:rsid w:val="00014C22"/>
    <w:rsid w:val="00014ECA"/>
    <w:rsid w:val="00015103"/>
    <w:rsid w:val="00015111"/>
    <w:rsid w:val="0001532E"/>
    <w:rsid w:val="0001593D"/>
    <w:rsid w:val="00015C52"/>
    <w:rsid w:val="00015CEA"/>
    <w:rsid w:val="00017323"/>
    <w:rsid w:val="0001763C"/>
    <w:rsid w:val="000176C5"/>
    <w:rsid w:val="000178DD"/>
    <w:rsid w:val="000179F5"/>
    <w:rsid w:val="00017F9D"/>
    <w:rsid w:val="00020021"/>
    <w:rsid w:val="00020116"/>
    <w:rsid w:val="00020381"/>
    <w:rsid w:val="00020429"/>
    <w:rsid w:val="0002055E"/>
    <w:rsid w:val="00020E35"/>
    <w:rsid w:val="00021255"/>
    <w:rsid w:val="00021392"/>
    <w:rsid w:val="000214B9"/>
    <w:rsid w:val="0002168A"/>
    <w:rsid w:val="00021CAD"/>
    <w:rsid w:val="00022087"/>
    <w:rsid w:val="00022214"/>
    <w:rsid w:val="000222E4"/>
    <w:rsid w:val="0002234A"/>
    <w:rsid w:val="000225C2"/>
    <w:rsid w:val="00022837"/>
    <w:rsid w:val="00022A53"/>
    <w:rsid w:val="00023CE6"/>
    <w:rsid w:val="00023E3C"/>
    <w:rsid w:val="00023E52"/>
    <w:rsid w:val="00024079"/>
    <w:rsid w:val="000241C6"/>
    <w:rsid w:val="0002423D"/>
    <w:rsid w:val="00024627"/>
    <w:rsid w:val="00024953"/>
    <w:rsid w:val="00024F30"/>
    <w:rsid w:val="0002549D"/>
    <w:rsid w:val="000258AD"/>
    <w:rsid w:val="00026132"/>
    <w:rsid w:val="000261A2"/>
    <w:rsid w:val="0002666D"/>
    <w:rsid w:val="000267B0"/>
    <w:rsid w:val="00026B4C"/>
    <w:rsid w:val="00026C02"/>
    <w:rsid w:val="00026E52"/>
    <w:rsid w:val="00026EDE"/>
    <w:rsid w:val="00026FC7"/>
    <w:rsid w:val="000270A8"/>
    <w:rsid w:val="000270EB"/>
    <w:rsid w:val="0002745A"/>
    <w:rsid w:val="00027524"/>
    <w:rsid w:val="0002758A"/>
    <w:rsid w:val="000277F7"/>
    <w:rsid w:val="00030007"/>
    <w:rsid w:val="00030742"/>
    <w:rsid w:val="0003091A"/>
    <w:rsid w:val="00030952"/>
    <w:rsid w:val="00031980"/>
    <w:rsid w:val="00031ADE"/>
    <w:rsid w:val="00031C60"/>
    <w:rsid w:val="00032078"/>
    <w:rsid w:val="000324DE"/>
    <w:rsid w:val="00032624"/>
    <w:rsid w:val="0003284C"/>
    <w:rsid w:val="00032CE1"/>
    <w:rsid w:val="00033018"/>
    <w:rsid w:val="000335A3"/>
    <w:rsid w:val="000337DE"/>
    <w:rsid w:val="0003387E"/>
    <w:rsid w:val="00033B44"/>
    <w:rsid w:val="00033CA7"/>
    <w:rsid w:val="00033EFB"/>
    <w:rsid w:val="0003500D"/>
    <w:rsid w:val="00035133"/>
    <w:rsid w:val="000351D6"/>
    <w:rsid w:val="0003524D"/>
    <w:rsid w:val="00035A15"/>
    <w:rsid w:val="000369E4"/>
    <w:rsid w:val="00036BE0"/>
    <w:rsid w:val="00037927"/>
    <w:rsid w:val="00040791"/>
    <w:rsid w:val="00040881"/>
    <w:rsid w:val="0004090D"/>
    <w:rsid w:val="00040952"/>
    <w:rsid w:val="00040A8A"/>
    <w:rsid w:val="00040E59"/>
    <w:rsid w:val="0004131E"/>
    <w:rsid w:val="00041C82"/>
    <w:rsid w:val="00041E72"/>
    <w:rsid w:val="00042424"/>
    <w:rsid w:val="000424D2"/>
    <w:rsid w:val="000425FD"/>
    <w:rsid w:val="00042680"/>
    <w:rsid w:val="00042F74"/>
    <w:rsid w:val="0004323E"/>
    <w:rsid w:val="000434BC"/>
    <w:rsid w:val="000434F1"/>
    <w:rsid w:val="00043DDD"/>
    <w:rsid w:val="00043DF3"/>
    <w:rsid w:val="00043F17"/>
    <w:rsid w:val="0004445C"/>
    <w:rsid w:val="000444A8"/>
    <w:rsid w:val="00044583"/>
    <w:rsid w:val="000447C9"/>
    <w:rsid w:val="000452F8"/>
    <w:rsid w:val="0004575E"/>
    <w:rsid w:val="000459D3"/>
    <w:rsid w:val="00045E6A"/>
    <w:rsid w:val="00046195"/>
    <w:rsid w:val="00046213"/>
    <w:rsid w:val="00046B9D"/>
    <w:rsid w:val="00046D2B"/>
    <w:rsid w:val="00047128"/>
    <w:rsid w:val="000500CE"/>
    <w:rsid w:val="000506C5"/>
    <w:rsid w:val="00050935"/>
    <w:rsid w:val="00050DDE"/>
    <w:rsid w:val="00051008"/>
    <w:rsid w:val="000510D2"/>
    <w:rsid w:val="000511F3"/>
    <w:rsid w:val="0005132D"/>
    <w:rsid w:val="00051417"/>
    <w:rsid w:val="00051527"/>
    <w:rsid w:val="00051858"/>
    <w:rsid w:val="00051A81"/>
    <w:rsid w:val="00052251"/>
    <w:rsid w:val="00052931"/>
    <w:rsid w:val="000529D0"/>
    <w:rsid w:val="000529F4"/>
    <w:rsid w:val="00052BCF"/>
    <w:rsid w:val="0005315D"/>
    <w:rsid w:val="00053170"/>
    <w:rsid w:val="00053E8C"/>
    <w:rsid w:val="00054433"/>
    <w:rsid w:val="00054505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401"/>
    <w:rsid w:val="00056C59"/>
    <w:rsid w:val="00056FF1"/>
    <w:rsid w:val="0005718D"/>
    <w:rsid w:val="000574A7"/>
    <w:rsid w:val="00060352"/>
    <w:rsid w:val="000607D6"/>
    <w:rsid w:val="00060A9B"/>
    <w:rsid w:val="00060FA0"/>
    <w:rsid w:val="00061076"/>
    <w:rsid w:val="000615A7"/>
    <w:rsid w:val="00061695"/>
    <w:rsid w:val="000618D4"/>
    <w:rsid w:val="00061B0E"/>
    <w:rsid w:val="00061CDD"/>
    <w:rsid w:val="00062766"/>
    <w:rsid w:val="0006276B"/>
    <w:rsid w:val="000629E8"/>
    <w:rsid w:val="00062B25"/>
    <w:rsid w:val="00062EB4"/>
    <w:rsid w:val="000635F7"/>
    <w:rsid w:val="000635FF"/>
    <w:rsid w:val="000639A9"/>
    <w:rsid w:val="00063BB4"/>
    <w:rsid w:val="0006431A"/>
    <w:rsid w:val="00064339"/>
    <w:rsid w:val="000643EC"/>
    <w:rsid w:val="00064BEE"/>
    <w:rsid w:val="00064F69"/>
    <w:rsid w:val="00065008"/>
    <w:rsid w:val="000650AE"/>
    <w:rsid w:val="0006537A"/>
    <w:rsid w:val="00065604"/>
    <w:rsid w:val="00065C76"/>
    <w:rsid w:val="00065DAC"/>
    <w:rsid w:val="00066100"/>
    <w:rsid w:val="0006656E"/>
    <w:rsid w:val="000665E1"/>
    <w:rsid w:val="00066DCD"/>
    <w:rsid w:val="00066E87"/>
    <w:rsid w:val="00066F67"/>
    <w:rsid w:val="000672F9"/>
    <w:rsid w:val="000675C1"/>
    <w:rsid w:val="000677D1"/>
    <w:rsid w:val="00067861"/>
    <w:rsid w:val="00070675"/>
    <w:rsid w:val="00070A65"/>
    <w:rsid w:val="00070B40"/>
    <w:rsid w:val="00070B4C"/>
    <w:rsid w:val="00070D87"/>
    <w:rsid w:val="000711EE"/>
    <w:rsid w:val="00071422"/>
    <w:rsid w:val="00071642"/>
    <w:rsid w:val="00071A94"/>
    <w:rsid w:val="00071E82"/>
    <w:rsid w:val="000724CC"/>
    <w:rsid w:val="000725CB"/>
    <w:rsid w:val="00073367"/>
    <w:rsid w:val="000735AF"/>
    <w:rsid w:val="00073903"/>
    <w:rsid w:val="00073A8D"/>
    <w:rsid w:val="0007468D"/>
    <w:rsid w:val="00074CBA"/>
    <w:rsid w:val="00074F14"/>
    <w:rsid w:val="000758A8"/>
    <w:rsid w:val="00075927"/>
    <w:rsid w:val="00075D37"/>
    <w:rsid w:val="00075FFE"/>
    <w:rsid w:val="000763C4"/>
    <w:rsid w:val="00076626"/>
    <w:rsid w:val="0007695A"/>
    <w:rsid w:val="00076CDD"/>
    <w:rsid w:val="000773F9"/>
    <w:rsid w:val="000779CD"/>
    <w:rsid w:val="00077EEA"/>
    <w:rsid w:val="0008011E"/>
    <w:rsid w:val="000804E2"/>
    <w:rsid w:val="000809AE"/>
    <w:rsid w:val="00080B7B"/>
    <w:rsid w:val="00080C77"/>
    <w:rsid w:val="00080F12"/>
    <w:rsid w:val="0008115A"/>
    <w:rsid w:val="0008129F"/>
    <w:rsid w:val="00081A49"/>
    <w:rsid w:val="00082881"/>
    <w:rsid w:val="00083513"/>
    <w:rsid w:val="00083E11"/>
    <w:rsid w:val="00083F55"/>
    <w:rsid w:val="000842DE"/>
    <w:rsid w:val="00084307"/>
    <w:rsid w:val="00084332"/>
    <w:rsid w:val="000844F4"/>
    <w:rsid w:val="00084E43"/>
    <w:rsid w:val="00084E93"/>
    <w:rsid w:val="00085270"/>
    <w:rsid w:val="00085B9E"/>
    <w:rsid w:val="00085C93"/>
    <w:rsid w:val="00085EAB"/>
    <w:rsid w:val="00086220"/>
    <w:rsid w:val="00086401"/>
    <w:rsid w:val="00086754"/>
    <w:rsid w:val="00086A6E"/>
    <w:rsid w:val="0008754E"/>
    <w:rsid w:val="00087764"/>
    <w:rsid w:val="00087870"/>
    <w:rsid w:val="00087D01"/>
    <w:rsid w:val="00087D2C"/>
    <w:rsid w:val="000900DE"/>
    <w:rsid w:val="0009014E"/>
    <w:rsid w:val="000901E2"/>
    <w:rsid w:val="000908F5"/>
    <w:rsid w:val="00090EBA"/>
    <w:rsid w:val="00090F48"/>
    <w:rsid w:val="00090F67"/>
    <w:rsid w:val="00090FB8"/>
    <w:rsid w:val="000913A0"/>
    <w:rsid w:val="00091A5C"/>
    <w:rsid w:val="00091B2A"/>
    <w:rsid w:val="00091DE4"/>
    <w:rsid w:val="00091E20"/>
    <w:rsid w:val="00092224"/>
    <w:rsid w:val="0009250D"/>
    <w:rsid w:val="000928B6"/>
    <w:rsid w:val="00092B09"/>
    <w:rsid w:val="000931E7"/>
    <w:rsid w:val="000933DB"/>
    <w:rsid w:val="0009351B"/>
    <w:rsid w:val="0009353D"/>
    <w:rsid w:val="0009364E"/>
    <w:rsid w:val="00093854"/>
    <w:rsid w:val="000942EA"/>
    <w:rsid w:val="0009470A"/>
    <w:rsid w:val="00094BAF"/>
    <w:rsid w:val="00094FB4"/>
    <w:rsid w:val="00094FD7"/>
    <w:rsid w:val="000950F2"/>
    <w:rsid w:val="00095590"/>
    <w:rsid w:val="00095A5F"/>
    <w:rsid w:val="00095C07"/>
    <w:rsid w:val="000963F7"/>
    <w:rsid w:val="000967D6"/>
    <w:rsid w:val="00096994"/>
    <w:rsid w:val="00096A0D"/>
    <w:rsid w:val="00096A4A"/>
    <w:rsid w:val="00096DB6"/>
    <w:rsid w:val="00096F4C"/>
    <w:rsid w:val="00097223"/>
    <w:rsid w:val="0009746D"/>
    <w:rsid w:val="00097659"/>
    <w:rsid w:val="000A01E8"/>
    <w:rsid w:val="000A0312"/>
    <w:rsid w:val="000A045E"/>
    <w:rsid w:val="000A04AB"/>
    <w:rsid w:val="000A0559"/>
    <w:rsid w:val="000A084B"/>
    <w:rsid w:val="000A0BB9"/>
    <w:rsid w:val="000A0D65"/>
    <w:rsid w:val="000A0E7F"/>
    <w:rsid w:val="000A0FBB"/>
    <w:rsid w:val="000A12A1"/>
    <w:rsid w:val="000A163A"/>
    <w:rsid w:val="000A171A"/>
    <w:rsid w:val="000A18FE"/>
    <w:rsid w:val="000A1B57"/>
    <w:rsid w:val="000A1CB5"/>
    <w:rsid w:val="000A1D34"/>
    <w:rsid w:val="000A1E4E"/>
    <w:rsid w:val="000A1E66"/>
    <w:rsid w:val="000A1F04"/>
    <w:rsid w:val="000A2B38"/>
    <w:rsid w:val="000A2BD4"/>
    <w:rsid w:val="000A324B"/>
    <w:rsid w:val="000A3294"/>
    <w:rsid w:val="000A3DEC"/>
    <w:rsid w:val="000A42EF"/>
    <w:rsid w:val="000A43C0"/>
    <w:rsid w:val="000A4495"/>
    <w:rsid w:val="000A4D19"/>
    <w:rsid w:val="000A4D66"/>
    <w:rsid w:val="000A570D"/>
    <w:rsid w:val="000A5887"/>
    <w:rsid w:val="000A5B25"/>
    <w:rsid w:val="000A64EC"/>
    <w:rsid w:val="000A6646"/>
    <w:rsid w:val="000A681F"/>
    <w:rsid w:val="000A6B19"/>
    <w:rsid w:val="000A75DC"/>
    <w:rsid w:val="000A768E"/>
    <w:rsid w:val="000A7758"/>
    <w:rsid w:val="000A78E1"/>
    <w:rsid w:val="000A7D24"/>
    <w:rsid w:val="000A7FE3"/>
    <w:rsid w:val="000B013E"/>
    <w:rsid w:val="000B04B0"/>
    <w:rsid w:val="000B0A5B"/>
    <w:rsid w:val="000B0C91"/>
    <w:rsid w:val="000B0D32"/>
    <w:rsid w:val="000B1092"/>
    <w:rsid w:val="000B142E"/>
    <w:rsid w:val="000B1506"/>
    <w:rsid w:val="000B18DA"/>
    <w:rsid w:val="000B1BC5"/>
    <w:rsid w:val="000B1BD4"/>
    <w:rsid w:val="000B1CB9"/>
    <w:rsid w:val="000B1D06"/>
    <w:rsid w:val="000B2127"/>
    <w:rsid w:val="000B244D"/>
    <w:rsid w:val="000B2673"/>
    <w:rsid w:val="000B281E"/>
    <w:rsid w:val="000B287F"/>
    <w:rsid w:val="000B33FE"/>
    <w:rsid w:val="000B3A52"/>
    <w:rsid w:val="000B3E24"/>
    <w:rsid w:val="000B40DA"/>
    <w:rsid w:val="000B4949"/>
    <w:rsid w:val="000B4E6E"/>
    <w:rsid w:val="000B57F9"/>
    <w:rsid w:val="000B5A36"/>
    <w:rsid w:val="000B5DB9"/>
    <w:rsid w:val="000B5E4D"/>
    <w:rsid w:val="000B673D"/>
    <w:rsid w:val="000B6880"/>
    <w:rsid w:val="000B69AD"/>
    <w:rsid w:val="000B6ED5"/>
    <w:rsid w:val="000B7292"/>
    <w:rsid w:val="000B7375"/>
    <w:rsid w:val="000C00BB"/>
    <w:rsid w:val="000C10F8"/>
    <w:rsid w:val="000C1162"/>
    <w:rsid w:val="000C1276"/>
    <w:rsid w:val="000C1616"/>
    <w:rsid w:val="000C1A93"/>
    <w:rsid w:val="000C1ED9"/>
    <w:rsid w:val="000C2252"/>
    <w:rsid w:val="000C256E"/>
    <w:rsid w:val="000C29F6"/>
    <w:rsid w:val="000C3A6C"/>
    <w:rsid w:val="000C3F4C"/>
    <w:rsid w:val="000C3FA6"/>
    <w:rsid w:val="000C40BB"/>
    <w:rsid w:val="000C463A"/>
    <w:rsid w:val="000C463C"/>
    <w:rsid w:val="000C4C1F"/>
    <w:rsid w:val="000C4CDC"/>
    <w:rsid w:val="000C4DF0"/>
    <w:rsid w:val="000C4FF2"/>
    <w:rsid w:val="000C5079"/>
    <w:rsid w:val="000C539F"/>
    <w:rsid w:val="000C55F6"/>
    <w:rsid w:val="000C606C"/>
    <w:rsid w:val="000C60CC"/>
    <w:rsid w:val="000C6188"/>
    <w:rsid w:val="000C661A"/>
    <w:rsid w:val="000C6627"/>
    <w:rsid w:val="000C6B3B"/>
    <w:rsid w:val="000C7E48"/>
    <w:rsid w:val="000C7ED6"/>
    <w:rsid w:val="000D0428"/>
    <w:rsid w:val="000D05B1"/>
    <w:rsid w:val="000D08C7"/>
    <w:rsid w:val="000D0AE2"/>
    <w:rsid w:val="000D0CDC"/>
    <w:rsid w:val="000D0F50"/>
    <w:rsid w:val="000D1118"/>
    <w:rsid w:val="000D14FA"/>
    <w:rsid w:val="000D1947"/>
    <w:rsid w:val="000D1F12"/>
    <w:rsid w:val="000D339C"/>
    <w:rsid w:val="000D3629"/>
    <w:rsid w:val="000D3A4E"/>
    <w:rsid w:val="000D3E07"/>
    <w:rsid w:val="000D3F3E"/>
    <w:rsid w:val="000D3FA9"/>
    <w:rsid w:val="000D412F"/>
    <w:rsid w:val="000D47C0"/>
    <w:rsid w:val="000D4AED"/>
    <w:rsid w:val="000D4CEA"/>
    <w:rsid w:val="000D4E2B"/>
    <w:rsid w:val="000D55C9"/>
    <w:rsid w:val="000D572F"/>
    <w:rsid w:val="000D5F63"/>
    <w:rsid w:val="000D5FE9"/>
    <w:rsid w:val="000D629E"/>
    <w:rsid w:val="000D65EC"/>
    <w:rsid w:val="000D6696"/>
    <w:rsid w:val="000D6805"/>
    <w:rsid w:val="000D6971"/>
    <w:rsid w:val="000D69ED"/>
    <w:rsid w:val="000D6EF6"/>
    <w:rsid w:val="000D6FCB"/>
    <w:rsid w:val="000D711F"/>
    <w:rsid w:val="000D71DA"/>
    <w:rsid w:val="000D740B"/>
    <w:rsid w:val="000D7497"/>
    <w:rsid w:val="000D7B29"/>
    <w:rsid w:val="000D7CBA"/>
    <w:rsid w:val="000D7DD9"/>
    <w:rsid w:val="000E0129"/>
    <w:rsid w:val="000E069E"/>
    <w:rsid w:val="000E0A49"/>
    <w:rsid w:val="000E0DFA"/>
    <w:rsid w:val="000E1051"/>
    <w:rsid w:val="000E1087"/>
    <w:rsid w:val="000E14C0"/>
    <w:rsid w:val="000E2629"/>
    <w:rsid w:val="000E2859"/>
    <w:rsid w:val="000E2A73"/>
    <w:rsid w:val="000E2F85"/>
    <w:rsid w:val="000E3007"/>
    <w:rsid w:val="000E3AF0"/>
    <w:rsid w:val="000E3ED0"/>
    <w:rsid w:val="000E4213"/>
    <w:rsid w:val="000E4A02"/>
    <w:rsid w:val="000E4F5B"/>
    <w:rsid w:val="000E544E"/>
    <w:rsid w:val="000E56AF"/>
    <w:rsid w:val="000E5828"/>
    <w:rsid w:val="000E5A55"/>
    <w:rsid w:val="000E5B41"/>
    <w:rsid w:val="000E5B65"/>
    <w:rsid w:val="000E5DAA"/>
    <w:rsid w:val="000E5F52"/>
    <w:rsid w:val="000E6788"/>
    <w:rsid w:val="000E6EF7"/>
    <w:rsid w:val="000E74F3"/>
    <w:rsid w:val="000E7758"/>
    <w:rsid w:val="000E78D6"/>
    <w:rsid w:val="000F09AA"/>
    <w:rsid w:val="000F0BC6"/>
    <w:rsid w:val="000F0F69"/>
    <w:rsid w:val="000F1323"/>
    <w:rsid w:val="000F14D4"/>
    <w:rsid w:val="000F16AF"/>
    <w:rsid w:val="000F1706"/>
    <w:rsid w:val="000F1A27"/>
    <w:rsid w:val="000F1A6F"/>
    <w:rsid w:val="000F21B9"/>
    <w:rsid w:val="000F2259"/>
    <w:rsid w:val="000F2C64"/>
    <w:rsid w:val="000F3303"/>
    <w:rsid w:val="000F375F"/>
    <w:rsid w:val="000F47C0"/>
    <w:rsid w:val="000F47D7"/>
    <w:rsid w:val="000F4CE0"/>
    <w:rsid w:val="000F4D8C"/>
    <w:rsid w:val="000F53FD"/>
    <w:rsid w:val="000F5515"/>
    <w:rsid w:val="000F5575"/>
    <w:rsid w:val="000F5C74"/>
    <w:rsid w:val="000F635B"/>
    <w:rsid w:val="000F63C3"/>
    <w:rsid w:val="000F6884"/>
    <w:rsid w:val="000F6F02"/>
    <w:rsid w:val="000F70F4"/>
    <w:rsid w:val="000F744C"/>
    <w:rsid w:val="00100142"/>
    <w:rsid w:val="0010163B"/>
    <w:rsid w:val="00101A16"/>
    <w:rsid w:val="00101A2A"/>
    <w:rsid w:val="00101D86"/>
    <w:rsid w:val="00101E1D"/>
    <w:rsid w:val="001022A4"/>
    <w:rsid w:val="00102BD6"/>
    <w:rsid w:val="00102D2F"/>
    <w:rsid w:val="001036A2"/>
    <w:rsid w:val="001041F1"/>
    <w:rsid w:val="001047E2"/>
    <w:rsid w:val="001048CD"/>
    <w:rsid w:val="00104960"/>
    <w:rsid w:val="00104AD6"/>
    <w:rsid w:val="00104C56"/>
    <w:rsid w:val="001050E6"/>
    <w:rsid w:val="0010551E"/>
    <w:rsid w:val="00105685"/>
    <w:rsid w:val="001056D8"/>
    <w:rsid w:val="0010602E"/>
    <w:rsid w:val="0010655A"/>
    <w:rsid w:val="001066EC"/>
    <w:rsid w:val="0010686B"/>
    <w:rsid w:val="00106F53"/>
    <w:rsid w:val="001077EF"/>
    <w:rsid w:val="001100B1"/>
    <w:rsid w:val="001100FC"/>
    <w:rsid w:val="00110C30"/>
    <w:rsid w:val="00110C31"/>
    <w:rsid w:val="001111B4"/>
    <w:rsid w:val="001111E1"/>
    <w:rsid w:val="001119C6"/>
    <w:rsid w:val="00111BE4"/>
    <w:rsid w:val="00112B0E"/>
    <w:rsid w:val="0011304D"/>
    <w:rsid w:val="00113372"/>
    <w:rsid w:val="001135E2"/>
    <w:rsid w:val="0011387D"/>
    <w:rsid w:val="00113E58"/>
    <w:rsid w:val="00113FF0"/>
    <w:rsid w:val="00114296"/>
    <w:rsid w:val="00114699"/>
    <w:rsid w:val="001146FE"/>
    <w:rsid w:val="00115332"/>
    <w:rsid w:val="00115609"/>
    <w:rsid w:val="00115D9F"/>
    <w:rsid w:val="001166AF"/>
    <w:rsid w:val="00116EC2"/>
    <w:rsid w:val="00116FDD"/>
    <w:rsid w:val="0011714C"/>
    <w:rsid w:val="001173E0"/>
    <w:rsid w:val="00117CAA"/>
    <w:rsid w:val="00117CE5"/>
    <w:rsid w:val="00117F1D"/>
    <w:rsid w:val="0012051A"/>
    <w:rsid w:val="00120584"/>
    <w:rsid w:val="00120674"/>
    <w:rsid w:val="00120C4E"/>
    <w:rsid w:val="00120D36"/>
    <w:rsid w:val="0012160F"/>
    <w:rsid w:val="00121791"/>
    <w:rsid w:val="00121944"/>
    <w:rsid w:val="00122055"/>
    <w:rsid w:val="00122190"/>
    <w:rsid w:val="00122355"/>
    <w:rsid w:val="0012246D"/>
    <w:rsid w:val="00122D1B"/>
    <w:rsid w:val="0012303C"/>
    <w:rsid w:val="001230B2"/>
    <w:rsid w:val="00123587"/>
    <w:rsid w:val="00123867"/>
    <w:rsid w:val="001239BC"/>
    <w:rsid w:val="001240B2"/>
    <w:rsid w:val="00124394"/>
    <w:rsid w:val="001254B7"/>
    <w:rsid w:val="00125D25"/>
    <w:rsid w:val="00126B5D"/>
    <w:rsid w:val="00126C96"/>
    <w:rsid w:val="00126DE2"/>
    <w:rsid w:val="00127D51"/>
    <w:rsid w:val="00127DEF"/>
    <w:rsid w:val="00127EE4"/>
    <w:rsid w:val="00131017"/>
    <w:rsid w:val="00131025"/>
    <w:rsid w:val="001311D3"/>
    <w:rsid w:val="00131892"/>
    <w:rsid w:val="00131993"/>
    <w:rsid w:val="00131B88"/>
    <w:rsid w:val="00131C40"/>
    <w:rsid w:val="00131C81"/>
    <w:rsid w:val="00131CA9"/>
    <w:rsid w:val="00131EB2"/>
    <w:rsid w:val="00132222"/>
    <w:rsid w:val="0013251D"/>
    <w:rsid w:val="001327D0"/>
    <w:rsid w:val="0013288E"/>
    <w:rsid w:val="00132C37"/>
    <w:rsid w:val="00132F57"/>
    <w:rsid w:val="00133204"/>
    <w:rsid w:val="001337DF"/>
    <w:rsid w:val="00133851"/>
    <w:rsid w:val="001338FE"/>
    <w:rsid w:val="0013412C"/>
    <w:rsid w:val="00134348"/>
    <w:rsid w:val="001344A9"/>
    <w:rsid w:val="001346D4"/>
    <w:rsid w:val="00134D5F"/>
    <w:rsid w:val="00134F04"/>
    <w:rsid w:val="00135138"/>
    <w:rsid w:val="0013549D"/>
    <w:rsid w:val="001354D3"/>
    <w:rsid w:val="001359BA"/>
    <w:rsid w:val="00135A0A"/>
    <w:rsid w:val="00135EFD"/>
    <w:rsid w:val="0013657B"/>
    <w:rsid w:val="00136C10"/>
    <w:rsid w:val="00137083"/>
    <w:rsid w:val="0013717D"/>
    <w:rsid w:val="00137DAD"/>
    <w:rsid w:val="001400CC"/>
    <w:rsid w:val="001401E0"/>
    <w:rsid w:val="00140292"/>
    <w:rsid w:val="0014050D"/>
    <w:rsid w:val="00140520"/>
    <w:rsid w:val="00140655"/>
    <w:rsid w:val="00141184"/>
    <w:rsid w:val="00141A20"/>
    <w:rsid w:val="00141DBA"/>
    <w:rsid w:val="001420E8"/>
    <w:rsid w:val="001422FE"/>
    <w:rsid w:val="0014341E"/>
    <w:rsid w:val="00143581"/>
    <w:rsid w:val="001435C0"/>
    <w:rsid w:val="0014377D"/>
    <w:rsid w:val="00143F22"/>
    <w:rsid w:val="00143F40"/>
    <w:rsid w:val="0014409A"/>
    <w:rsid w:val="0014412F"/>
    <w:rsid w:val="00144641"/>
    <w:rsid w:val="00144D4C"/>
    <w:rsid w:val="0014517B"/>
    <w:rsid w:val="00145DF5"/>
    <w:rsid w:val="0014612C"/>
    <w:rsid w:val="00146B22"/>
    <w:rsid w:val="00146D8F"/>
    <w:rsid w:val="001476E8"/>
    <w:rsid w:val="001477FB"/>
    <w:rsid w:val="001479E1"/>
    <w:rsid w:val="00147A72"/>
    <w:rsid w:val="00147C10"/>
    <w:rsid w:val="00147D5F"/>
    <w:rsid w:val="0015033C"/>
    <w:rsid w:val="0015051B"/>
    <w:rsid w:val="001508B6"/>
    <w:rsid w:val="0015093A"/>
    <w:rsid w:val="00150EC1"/>
    <w:rsid w:val="001515E3"/>
    <w:rsid w:val="001516B0"/>
    <w:rsid w:val="00151A23"/>
    <w:rsid w:val="00151AC7"/>
    <w:rsid w:val="00151CA8"/>
    <w:rsid w:val="00151D8A"/>
    <w:rsid w:val="0015214F"/>
    <w:rsid w:val="00152BD8"/>
    <w:rsid w:val="00152D06"/>
    <w:rsid w:val="00152E00"/>
    <w:rsid w:val="001536E2"/>
    <w:rsid w:val="00153E23"/>
    <w:rsid w:val="00153E26"/>
    <w:rsid w:val="00153EF0"/>
    <w:rsid w:val="001544E3"/>
    <w:rsid w:val="0015451C"/>
    <w:rsid w:val="00154776"/>
    <w:rsid w:val="00154A39"/>
    <w:rsid w:val="00154D30"/>
    <w:rsid w:val="001550B0"/>
    <w:rsid w:val="00155479"/>
    <w:rsid w:val="001556BE"/>
    <w:rsid w:val="001564D3"/>
    <w:rsid w:val="0015671E"/>
    <w:rsid w:val="00156735"/>
    <w:rsid w:val="00156FFC"/>
    <w:rsid w:val="0015778D"/>
    <w:rsid w:val="00157D7B"/>
    <w:rsid w:val="00157E8A"/>
    <w:rsid w:val="001605CC"/>
    <w:rsid w:val="00160722"/>
    <w:rsid w:val="00160AFE"/>
    <w:rsid w:val="00160CEE"/>
    <w:rsid w:val="00160E19"/>
    <w:rsid w:val="00160F62"/>
    <w:rsid w:val="00161024"/>
    <w:rsid w:val="0016113B"/>
    <w:rsid w:val="00161265"/>
    <w:rsid w:val="001615DE"/>
    <w:rsid w:val="00161AC9"/>
    <w:rsid w:val="00161DD3"/>
    <w:rsid w:val="001623BD"/>
    <w:rsid w:val="0016293A"/>
    <w:rsid w:val="00162E95"/>
    <w:rsid w:val="001630B7"/>
    <w:rsid w:val="001631EF"/>
    <w:rsid w:val="001635D1"/>
    <w:rsid w:val="0016388D"/>
    <w:rsid w:val="00164299"/>
    <w:rsid w:val="00164674"/>
    <w:rsid w:val="00164766"/>
    <w:rsid w:val="00164BF3"/>
    <w:rsid w:val="00165046"/>
    <w:rsid w:val="001653FD"/>
    <w:rsid w:val="00165A2C"/>
    <w:rsid w:val="00165EC3"/>
    <w:rsid w:val="00166E0B"/>
    <w:rsid w:val="00167144"/>
    <w:rsid w:val="0016743B"/>
    <w:rsid w:val="00167728"/>
    <w:rsid w:val="00167EB5"/>
    <w:rsid w:val="00167FB7"/>
    <w:rsid w:val="00170146"/>
    <w:rsid w:val="0017023E"/>
    <w:rsid w:val="00170693"/>
    <w:rsid w:val="00170A23"/>
    <w:rsid w:val="00170CBB"/>
    <w:rsid w:val="00170CE3"/>
    <w:rsid w:val="00170EB5"/>
    <w:rsid w:val="00170F06"/>
    <w:rsid w:val="00171361"/>
    <w:rsid w:val="00171936"/>
    <w:rsid w:val="001719AF"/>
    <w:rsid w:val="00172218"/>
    <w:rsid w:val="0017285C"/>
    <w:rsid w:val="00172A30"/>
    <w:rsid w:val="00173059"/>
    <w:rsid w:val="001737EE"/>
    <w:rsid w:val="0017397E"/>
    <w:rsid w:val="00173BA3"/>
    <w:rsid w:val="001742E7"/>
    <w:rsid w:val="00174886"/>
    <w:rsid w:val="001751A8"/>
    <w:rsid w:val="0017522E"/>
    <w:rsid w:val="0017596F"/>
    <w:rsid w:val="00175E89"/>
    <w:rsid w:val="00175F1A"/>
    <w:rsid w:val="0017668F"/>
    <w:rsid w:val="00176B9A"/>
    <w:rsid w:val="00176CFB"/>
    <w:rsid w:val="00176D96"/>
    <w:rsid w:val="00176EBF"/>
    <w:rsid w:val="00177247"/>
    <w:rsid w:val="0017765D"/>
    <w:rsid w:val="00180172"/>
    <w:rsid w:val="001806DC"/>
    <w:rsid w:val="0018075B"/>
    <w:rsid w:val="001809C4"/>
    <w:rsid w:val="00180EA8"/>
    <w:rsid w:val="00180F85"/>
    <w:rsid w:val="001810C7"/>
    <w:rsid w:val="0018170A"/>
    <w:rsid w:val="0018194A"/>
    <w:rsid w:val="0018194E"/>
    <w:rsid w:val="00182250"/>
    <w:rsid w:val="00182655"/>
    <w:rsid w:val="00182711"/>
    <w:rsid w:val="00182C14"/>
    <w:rsid w:val="00182D71"/>
    <w:rsid w:val="00182FB3"/>
    <w:rsid w:val="0018304D"/>
    <w:rsid w:val="00183473"/>
    <w:rsid w:val="0018365A"/>
    <w:rsid w:val="001838F1"/>
    <w:rsid w:val="00183A5B"/>
    <w:rsid w:val="00183AFC"/>
    <w:rsid w:val="0018422C"/>
    <w:rsid w:val="00184C3F"/>
    <w:rsid w:val="00184DFD"/>
    <w:rsid w:val="001854AE"/>
    <w:rsid w:val="00185FDB"/>
    <w:rsid w:val="0018621A"/>
    <w:rsid w:val="001866B3"/>
    <w:rsid w:val="0018673B"/>
    <w:rsid w:val="00186773"/>
    <w:rsid w:val="0018681D"/>
    <w:rsid w:val="00186BB2"/>
    <w:rsid w:val="00186E89"/>
    <w:rsid w:val="001872BE"/>
    <w:rsid w:val="001876D1"/>
    <w:rsid w:val="00187CE8"/>
    <w:rsid w:val="001900BA"/>
    <w:rsid w:val="001901D3"/>
    <w:rsid w:val="001904A8"/>
    <w:rsid w:val="00191564"/>
    <w:rsid w:val="00191940"/>
    <w:rsid w:val="00191A23"/>
    <w:rsid w:val="00191B7A"/>
    <w:rsid w:val="00191C73"/>
    <w:rsid w:val="00191ED1"/>
    <w:rsid w:val="00191EF7"/>
    <w:rsid w:val="00192069"/>
    <w:rsid w:val="001925C4"/>
    <w:rsid w:val="001926FA"/>
    <w:rsid w:val="00192AEC"/>
    <w:rsid w:val="00192F3E"/>
    <w:rsid w:val="001930F8"/>
    <w:rsid w:val="0019311F"/>
    <w:rsid w:val="00193120"/>
    <w:rsid w:val="001931DA"/>
    <w:rsid w:val="00193351"/>
    <w:rsid w:val="00193668"/>
    <w:rsid w:val="00193732"/>
    <w:rsid w:val="00193BFA"/>
    <w:rsid w:val="00193CCD"/>
    <w:rsid w:val="001949BC"/>
    <w:rsid w:val="00194B5E"/>
    <w:rsid w:val="00194D77"/>
    <w:rsid w:val="001950DB"/>
    <w:rsid w:val="00195304"/>
    <w:rsid w:val="0019534E"/>
    <w:rsid w:val="00195DC1"/>
    <w:rsid w:val="00196154"/>
    <w:rsid w:val="00196228"/>
    <w:rsid w:val="00196571"/>
    <w:rsid w:val="0019739F"/>
    <w:rsid w:val="001A0009"/>
    <w:rsid w:val="001A0627"/>
    <w:rsid w:val="001A06DC"/>
    <w:rsid w:val="001A08CB"/>
    <w:rsid w:val="001A1177"/>
    <w:rsid w:val="001A1323"/>
    <w:rsid w:val="001A1766"/>
    <w:rsid w:val="001A2159"/>
    <w:rsid w:val="001A2ACE"/>
    <w:rsid w:val="001A2C79"/>
    <w:rsid w:val="001A2F6A"/>
    <w:rsid w:val="001A38B4"/>
    <w:rsid w:val="001A3DF6"/>
    <w:rsid w:val="001A3EC8"/>
    <w:rsid w:val="001A485D"/>
    <w:rsid w:val="001A49BF"/>
    <w:rsid w:val="001A5067"/>
    <w:rsid w:val="001A54C3"/>
    <w:rsid w:val="001A5905"/>
    <w:rsid w:val="001A5C48"/>
    <w:rsid w:val="001A5E71"/>
    <w:rsid w:val="001A5F6D"/>
    <w:rsid w:val="001A60EF"/>
    <w:rsid w:val="001A6236"/>
    <w:rsid w:val="001A64D7"/>
    <w:rsid w:val="001A65E8"/>
    <w:rsid w:val="001A68A1"/>
    <w:rsid w:val="001A6977"/>
    <w:rsid w:val="001A6BB5"/>
    <w:rsid w:val="001A6DE7"/>
    <w:rsid w:val="001A75A9"/>
    <w:rsid w:val="001A7644"/>
    <w:rsid w:val="001A7C3C"/>
    <w:rsid w:val="001A7C47"/>
    <w:rsid w:val="001B0966"/>
    <w:rsid w:val="001B1480"/>
    <w:rsid w:val="001B15BE"/>
    <w:rsid w:val="001B16E1"/>
    <w:rsid w:val="001B1DC3"/>
    <w:rsid w:val="001B1EFC"/>
    <w:rsid w:val="001B1F90"/>
    <w:rsid w:val="001B2821"/>
    <w:rsid w:val="001B2905"/>
    <w:rsid w:val="001B2937"/>
    <w:rsid w:val="001B4582"/>
    <w:rsid w:val="001B4F5D"/>
    <w:rsid w:val="001B5A64"/>
    <w:rsid w:val="001B5B7F"/>
    <w:rsid w:val="001B5FDD"/>
    <w:rsid w:val="001B662B"/>
    <w:rsid w:val="001B677C"/>
    <w:rsid w:val="001B6993"/>
    <w:rsid w:val="001B6BA0"/>
    <w:rsid w:val="001B7900"/>
    <w:rsid w:val="001B7C76"/>
    <w:rsid w:val="001C069E"/>
    <w:rsid w:val="001C07C3"/>
    <w:rsid w:val="001C0919"/>
    <w:rsid w:val="001C0E15"/>
    <w:rsid w:val="001C1069"/>
    <w:rsid w:val="001C13FA"/>
    <w:rsid w:val="001C1415"/>
    <w:rsid w:val="001C1B25"/>
    <w:rsid w:val="001C1B2D"/>
    <w:rsid w:val="001C1D00"/>
    <w:rsid w:val="001C246C"/>
    <w:rsid w:val="001C2814"/>
    <w:rsid w:val="001C28A2"/>
    <w:rsid w:val="001C3136"/>
    <w:rsid w:val="001C351A"/>
    <w:rsid w:val="001C3622"/>
    <w:rsid w:val="001C3950"/>
    <w:rsid w:val="001C3962"/>
    <w:rsid w:val="001C3AE2"/>
    <w:rsid w:val="001C3BB1"/>
    <w:rsid w:val="001C3C65"/>
    <w:rsid w:val="001C42E2"/>
    <w:rsid w:val="001C4752"/>
    <w:rsid w:val="001C4885"/>
    <w:rsid w:val="001C4A2F"/>
    <w:rsid w:val="001C4B0B"/>
    <w:rsid w:val="001C4BB3"/>
    <w:rsid w:val="001C63CD"/>
    <w:rsid w:val="001C68BA"/>
    <w:rsid w:val="001C6B2D"/>
    <w:rsid w:val="001C71AD"/>
    <w:rsid w:val="001C74F5"/>
    <w:rsid w:val="001D01EF"/>
    <w:rsid w:val="001D0411"/>
    <w:rsid w:val="001D0B78"/>
    <w:rsid w:val="001D0E29"/>
    <w:rsid w:val="001D0EFA"/>
    <w:rsid w:val="001D11A5"/>
    <w:rsid w:val="001D13A4"/>
    <w:rsid w:val="001D13A9"/>
    <w:rsid w:val="001D1464"/>
    <w:rsid w:val="001D1889"/>
    <w:rsid w:val="001D1C44"/>
    <w:rsid w:val="001D31D2"/>
    <w:rsid w:val="001D3247"/>
    <w:rsid w:val="001D34D4"/>
    <w:rsid w:val="001D367C"/>
    <w:rsid w:val="001D455D"/>
    <w:rsid w:val="001D4602"/>
    <w:rsid w:val="001D4AEC"/>
    <w:rsid w:val="001D50EA"/>
    <w:rsid w:val="001D5200"/>
    <w:rsid w:val="001D522E"/>
    <w:rsid w:val="001D569B"/>
    <w:rsid w:val="001D58E8"/>
    <w:rsid w:val="001D5CD7"/>
    <w:rsid w:val="001D5D04"/>
    <w:rsid w:val="001D5D99"/>
    <w:rsid w:val="001D65B2"/>
    <w:rsid w:val="001D67EF"/>
    <w:rsid w:val="001D68F2"/>
    <w:rsid w:val="001D6989"/>
    <w:rsid w:val="001D6DE8"/>
    <w:rsid w:val="001D6F00"/>
    <w:rsid w:val="001D7120"/>
    <w:rsid w:val="001D7454"/>
    <w:rsid w:val="001D78C7"/>
    <w:rsid w:val="001E033E"/>
    <w:rsid w:val="001E0890"/>
    <w:rsid w:val="001E0B05"/>
    <w:rsid w:val="001E0CE4"/>
    <w:rsid w:val="001E0FB8"/>
    <w:rsid w:val="001E152F"/>
    <w:rsid w:val="001E15CE"/>
    <w:rsid w:val="001E1AC6"/>
    <w:rsid w:val="001E1C32"/>
    <w:rsid w:val="001E218C"/>
    <w:rsid w:val="001E253B"/>
    <w:rsid w:val="001E2C44"/>
    <w:rsid w:val="001E305B"/>
    <w:rsid w:val="001E3181"/>
    <w:rsid w:val="001E329C"/>
    <w:rsid w:val="001E354E"/>
    <w:rsid w:val="001E3958"/>
    <w:rsid w:val="001E3BDD"/>
    <w:rsid w:val="001E4733"/>
    <w:rsid w:val="001E4C01"/>
    <w:rsid w:val="001E4E53"/>
    <w:rsid w:val="001E4FB5"/>
    <w:rsid w:val="001E52CF"/>
    <w:rsid w:val="001E55CD"/>
    <w:rsid w:val="001E56F2"/>
    <w:rsid w:val="001E5A65"/>
    <w:rsid w:val="001E5D60"/>
    <w:rsid w:val="001E6374"/>
    <w:rsid w:val="001E6451"/>
    <w:rsid w:val="001E69DE"/>
    <w:rsid w:val="001E6B57"/>
    <w:rsid w:val="001E6F58"/>
    <w:rsid w:val="001E711F"/>
    <w:rsid w:val="001E76DB"/>
    <w:rsid w:val="001E7747"/>
    <w:rsid w:val="001E7987"/>
    <w:rsid w:val="001E79F5"/>
    <w:rsid w:val="001E7EF8"/>
    <w:rsid w:val="001F00F6"/>
    <w:rsid w:val="001F057B"/>
    <w:rsid w:val="001F0A06"/>
    <w:rsid w:val="001F0B1D"/>
    <w:rsid w:val="001F0E9A"/>
    <w:rsid w:val="001F0EB4"/>
    <w:rsid w:val="001F134A"/>
    <w:rsid w:val="001F160F"/>
    <w:rsid w:val="001F1678"/>
    <w:rsid w:val="001F18CF"/>
    <w:rsid w:val="001F1C27"/>
    <w:rsid w:val="001F1E21"/>
    <w:rsid w:val="001F1E96"/>
    <w:rsid w:val="001F1EF5"/>
    <w:rsid w:val="001F21C6"/>
    <w:rsid w:val="001F2343"/>
    <w:rsid w:val="001F248C"/>
    <w:rsid w:val="001F2537"/>
    <w:rsid w:val="001F2E68"/>
    <w:rsid w:val="001F3019"/>
    <w:rsid w:val="001F3CB8"/>
    <w:rsid w:val="001F3DD6"/>
    <w:rsid w:val="001F428E"/>
    <w:rsid w:val="001F4CCA"/>
    <w:rsid w:val="001F50B0"/>
    <w:rsid w:val="001F568E"/>
    <w:rsid w:val="001F5BBE"/>
    <w:rsid w:val="001F5C19"/>
    <w:rsid w:val="001F5C3D"/>
    <w:rsid w:val="001F5EA8"/>
    <w:rsid w:val="001F60F7"/>
    <w:rsid w:val="001F624B"/>
    <w:rsid w:val="001F6556"/>
    <w:rsid w:val="001F69D9"/>
    <w:rsid w:val="001F6A92"/>
    <w:rsid w:val="001F6DAD"/>
    <w:rsid w:val="001F75FB"/>
    <w:rsid w:val="001F773E"/>
    <w:rsid w:val="001F78F8"/>
    <w:rsid w:val="001F7CA1"/>
    <w:rsid w:val="00200861"/>
    <w:rsid w:val="00201060"/>
    <w:rsid w:val="00201484"/>
    <w:rsid w:val="00201D08"/>
    <w:rsid w:val="00202491"/>
    <w:rsid w:val="00202814"/>
    <w:rsid w:val="00202C25"/>
    <w:rsid w:val="00202D35"/>
    <w:rsid w:val="00203105"/>
    <w:rsid w:val="002031FE"/>
    <w:rsid w:val="00203265"/>
    <w:rsid w:val="002032A3"/>
    <w:rsid w:val="00203999"/>
    <w:rsid w:val="00203B9F"/>
    <w:rsid w:val="00204361"/>
    <w:rsid w:val="0020477B"/>
    <w:rsid w:val="00204832"/>
    <w:rsid w:val="00204C1F"/>
    <w:rsid w:val="00204E6B"/>
    <w:rsid w:val="00204E7A"/>
    <w:rsid w:val="00204EA3"/>
    <w:rsid w:val="002051DE"/>
    <w:rsid w:val="00205607"/>
    <w:rsid w:val="00205895"/>
    <w:rsid w:val="002059BD"/>
    <w:rsid w:val="00206200"/>
    <w:rsid w:val="0020690E"/>
    <w:rsid w:val="00206975"/>
    <w:rsid w:val="00207168"/>
    <w:rsid w:val="00207315"/>
    <w:rsid w:val="002073D0"/>
    <w:rsid w:val="002075A3"/>
    <w:rsid w:val="002077F7"/>
    <w:rsid w:val="002105C3"/>
    <w:rsid w:val="00210D3D"/>
    <w:rsid w:val="00211212"/>
    <w:rsid w:val="00211DE6"/>
    <w:rsid w:val="0021254B"/>
    <w:rsid w:val="0021287D"/>
    <w:rsid w:val="00212F66"/>
    <w:rsid w:val="0021327E"/>
    <w:rsid w:val="002134EA"/>
    <w:rsid w:val="00213B00"/>
    <w:rsid w:val="00214177"/>
    <w:rsid w:val="002141CA"/>
    <w:rsid w:val="002141F0"/>
    <w:rsid w:val="00214682"/>
    <w:rsid w:val="00214747"/>
    <w:rsid w:val="00214C30"/>
    <w:rsid w:val="00215113"/>
    <w:rsid w:val="00215522"/>
    <w:rsid w:val="0021569A"/>
    <w:rsid w:val="00216009"/>
    <w:rsid w:val="00216313"/>
    <w:rsid w:val="002166A5"/>
    <w:rsid w:val="00217287"/>
    <w:rsid w:val="002175E4"/>
    <w:rsid w:val="002175ED"/>
    <w:rsid w:val="00217A94"/>
    <w:rsid w:val="00217AB9"/>
    <w:rsid w:val="00217F8B"/>
    <w:rsid w:val="002200D9"/>
    <w:rsid w:val="00220A4E"/>
    <w:rsid w:val="00220F81"/>
    <w:rsid w:val="00221354"/>
    <w:rsid w:val="002214FF"/>
    <w:rsid w:val="0022159F"/>
    <w:rsid w:val="00221EB8"/>
    <w:rsid w:val="00221F0A"/>
    <w:rsid w:val="00222360"/>
    <w:rsid w:val="00222558"/>
    <w:rsid w:val="00222634"/>
    <w:rsid w:val="00223114"/>
    <w:rsid w:val="00223650"/>
    <w:rsid w:val="0022366A"/>
    <w:rsid w:val="00223AEC"/>
    <w:rsid w:val="00223D2D"/>
    <w:rsid w:val="00224044"/>
    <w:rsid w:val="00224BB2"/>
    <w:rsid w:val="00224F3F"/>
    <w:rsid w:val="002250DC"/>
    <w:rsid w:val="002251CC"/>
    <w:rsid w:val="002254D7"/>
    <w:rsid w:val="002255D9"/>
    <w:rsid w:val="00225C64"/>
    <w:rsid w:val="00225D4D"/>
    <w:rsid w:val="002265D8"/>
    <w:rsid w:val="00226941"/>
    <w:rsid w:val="00226A03"/>
    <w:rsid w:val="00226CCC"/>
    <w:rsid w:val="00227092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2C8E"/>
    <w:rsid w:val="002334A4"/>
    <w:rsid w:val="002338AE"/>
    <w:rsid w:val="00233E56"/>
    <w:rsid w:val="00233E5E"/>
    <w:rsid w:val="0023412E"/>
    <w:rsid w:val="00234A51"/>
    <w:rsid w:val="00234C3C"/>
    <w:rsid w:val="002350E6"/>
    <w:rsid w:val="002363D2"/>
    <w:rsid w:val="0023690C"/>
    <w:rsid w:val="0023696E"/>
    <w:rsid w:val="00236EFF"/>
    <w:rsid w:val="00237022"/>
    <w:rsid w:val="0023725A"/>
    <w:rsid w:val="00237B28"/>
    <w:rsid w:val="00237D1D"/>
    <w:rsid w:val="00237E21"/>
    <w:rsid w:val="00237EF0"/>
    <w:rsid w:val="00237F27"/>
    <w:rsid w:val="00240276"/>
    <w:rsid w:val="002403EE"/>
    <w:rsid w:val="002408E4"/>
    <w:rsid w:val="00240980"/>
    <w:rsid w:val="00240B99"/>
    <w:rsid w:val="00240F1A"/>
    <w:rsid w:val="0024143F"/>
    <w:rsid w:val="00241523"/>
    <w:rsid w:val="0024175D"/>
    <w:rsid w:val="00241772"/>
    <w:rsid w:val="00241F5A"/>
    <w:rsid w:val="00242415"/>
    <w:rsid w:val="00242AF0"/>
    <w:rsid w:val="00243167"/>
    <w:rsid w:val="0024330E"/>
    <w:rsid w:val="00243648"/>
    <w:rsid w:val="002437A4"/>
    <w:rsid w:val="0024389F"/>
    <w:rsid w:val="0024399A"/>
    <w:rsid w:val="00243A31"/>
    <w:rsid w:val="00243E94"/>
    <w:rsid w:val="00244B2F"/>
    <w:rsid w:val="00245118"/>
    <w:rsid w:val="002456F0"/>
    <w:rsid w:val="00245B42"/>
    <w:rsid w:val="00246411"/>
    <w:rsid w:val="00246D71"/>
    <w:rsid w:val="0024744B"/>
    <w:rsid w:val="002474D9"/>
    <w:rsid w:val="00247583"/>
    <w:rsid w:val="002479B8"/>
    <w:rsid w:val="00247B9C"/>
    <w:rsid w:val="00247CBB"/>
    <w:rsid w:val="00250423"/>
    <w:rsid w:val="00250782"/>
    <w:rsid w:val="00250A2A"/>
    <w:rsid w:val="00250D87"/>
    <w:rsid w:val="00250F64"/>
    <w:rsid w:val="0025105F"/>
    <w:rsid w:val="0025164D"/>
    <w:rsid w:val="0025189F"/>
    <w:rsid w:val="00251BB8"/>
    <w:rsid w:val="00251BEC"/>
    <w:rsid w:val="00251EEC"/>
    <w:rsid w:val="00252225"/>
    <w:rsid w:val="00252407"/>
    <w:rsid w:val="002524CA"/>
    <w:rsid w:val="00252647"/>
    <w:rsid w:val="002527AF"/>
    <w:rsid w:val="00252A5D"/>
    <w:rsid w:val="00252B36"/>
    <w:rsid w:val="00252C7A"/>
    <w:rsid w:val="00252F24"/>
    <w:rsid w:val="00253046"/>
    <w:rsid w:val="002530AC"/>
    <w:rsid w:val="002537F5"/>
    <w:rsid w:val="002539C6"/>
    <w:rsid w:val="00253CC0"/>
    <w:rsid w:val="00253ECD"/>
    <w:rsid w:val="0025454E"/>
    <w:rsid w:val="00254659"/>
    <w:rsid w:val="002547EC"/>
    <w:rsid w:val="00254A81"/>
    <w:rsid w:val="00254D34"/>
    <w:rsid w:val="00254FD9"/>
    <w:rsid w:val="00255332"/>
    <w:rsid w:val="0025544D"/>
    <w:rsid w:val="00255C1A"/>
    <w:rsid w:val="00255C3F"/>
    <w:rsid w:val="00255CF2"/>
    <w:rsid w:val="00256227"/>
    <w:rsid w:val="00256352"/>
    <w:rsid w:val="002568FE"/>
    <w:rsid w:val="002571B5"/>
    <w:rsid w:val="002573B5"/>
    <w:rsid w:val="0025773D"/>
    <w:rsid w:val="00257931"/>
    <w:rsid w:val="0025798F"/>
    <w:rsid w:val="00257E18"/>
    <w:rsid w:val="00257E5E"/>
    <w:rsid w:val="002603B1"/>
    <w:rsid w:val="0026067B"/>
    <w:rsid w:val="0026092F"/>
    <w:rsid w:val="00260F18"/>
    <w:rsid w:val="002614D6"/>
    <w:rsid w:val="002614E7"/>
    <w:rsid w:val="002622F5"/>
    <w:rsid w:val="002630A0"/>
    <w:rsid w:val="00263417"/>
    <w:rsid w:val="0026376C"/>
    <w:rsid w:val="00263870"/>
    <w:rsid w:val="00263BEB"/>
    <w:rsid w:val="002643C6"/>
    <w:rsid w:val="00264686"/>
    <w:rsid w:val="0026481F"/>
    <w:rsid w:val="00264DBF"/>
    <w:rsid w:val="00265723"/>
    <w:rsid w:val="00265901"/>
    <w:rsid w:val="00265D14"/>
    <w:rsid w:val="00265EEB"/>
    <w:rsid w:val="00265F65"/>
    <w:rsid w:val="002662D6"/>
    <w:rsid w:val="0026684C"/>
    <w:rsid w:val="00266EE3"/>
    <w:rsid w:val="002674A1"/>
    <w:rsid w:val="0026771A"/>
    <w:rsid w:val="00267E3A"/>
    <w:rsid w:val="00270381"/>
    <w:rsid w:val="002707D7"/>
    <w:rsid w:val="00270D84"/>
    <w:rsid w:val="00270D87"/>
    <w:rsid w:val="00271213"/>
    <w:rsid w:val="00271216"/>
    <w:rsid w:val="00271B58"/>
    <w:rsid w:val="00271CFF"/>
    <w:rsid w:val="0027246E"/>
    <w:rsid w:val="0027270F"/>
    <w:rsid w:val="0027295F"/>
    <w:rsid w:val="00272D23"/>
    <w:rsid w:val="002734AC"/>
    <w:rsid w:val="00273512"/>
    <w:rsid w:val="0027356B"/>
    <w:rsid w:val="0027358C"/>
    <w:rsid w:val="00273A95"/>
    <w:rsid w:val="00273E29"/>
    <w:rsid w:val="00274840"/>
    <w:rsid w:val="00274B49"/>
    <w:rsid w:val="00274BED"/>
    <w:rsid w:val="00275153"/>
    <w:rsid w:val="00275162"/>
    <w:rsid w:val="0027519D"/>
    <w:rsid w:val="00275342"/>
    <w:rsid w:val="002757FA"/>
    <w:rsid w:val="00276171"/>
    <w:rsid w:val="0027619A"/>
    <w:rsid w:val="002768B9"/>
    <w:rsid w:val="00276EC6"/>
    <w:rsid w:val="00276F0F"/>
    <w:rsid w:val="0027745D"/>
    <w:rsid w:val="002775DC"/>
    <w:rsid w:val="00277B88"/>
    <w:rsid w:val="00277FA2"/>
    <w:rsid w:val="0028035D"/>
    <w:rsid w:val="00280B2C"/>
    <w:rsid w:val="00281298"/>
    <w:rsid w:val="002813AA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9B1"/>
    <w:rsid w:val="00284FE0"/>
    <w:rsid w:val="002850DF"/>
    <w:rsid w:val="00285424"/>
    <w:rsid w:val="002855C0"/>
    <w:rsid w:val="00286617"/>
    <w:rsid w:val="00286671"/>
    <w:rsid w:val="002869A1"/>
    <w:rsid w:val="00286E8E"/>
    <w:rsid w:val="00286EB5"/>
    <w:rsid w:val="00287273"/>
    <w:rsid w:val="00287993"/>
    <w:rsid w:val="00287BD2"/>
    <w:rsid w:val="00287E81"/>
    <w:rsid w:val="002900A6"/>
    <w:rsid w:val="002903BF"/>
    <w:rsid w:val="002904B9"/>
    <w:rsid w:val="00290566"/>
    <w:rsid w:val="002905DF"/>
    <w:rsid w:val="0029061F"/>
    <w:rsid w:val="002906EC"/>
    <w:rsid w:val="00290802"/>
    <w:rsid w:val="0029169F"/>
    <w:rsid w:val="002917DD"/>
    <w:rsid w:val="00291F04"/>
    <w:rsid w:val="00291FC2"/>
    <w:rsid w:val="002922B5"/>
    <w:rsid w:val="002923D5"/>
    <w:rsid w:val="00292DF9"/>
    <w:rsid w:val="00293041"/>
    <w:rsid w:val="00293366"/>
    <w:rsid w:val="00293470"/>
    <w:rsid w:val="00293500"/>
    <w:rsid w:val="0029489D"/>
    <w:rsid w:val="00294959"/>
    <w:rsid w:val="00294C8E"/>
    <w:rsid w:val="0029512B"/>
    <w:rsid w:val="002953A7"/>
    <w:rsid w:val="002956EA"/>
    <w:rsid w:val="00295B9D"/>
    <w:rsid w:val="0029605B"/>
    <w:rsid w:val="00296115"/>
    <w:rsid w:val="0029617A"/>
    <w:rsid w:val="002966C2"/>
    <w:rsid w:val="0029672F"/>
    <w:rsid w:val="00296784"/>
    <w:rsid w:val="0029689D"/>
    <w:rsid w:val="002975B1"/>
    <w:rsid w:val="002A00DA"/>
    <w:rsid w:val="002A03F0"/>
    <w:rsid w:val="002A0626"/>
    <w:rsid w:val="002A09C2"/>
    <w:rsid w:val="002A0E12"/>
    <w:rsid w:val="002A1001"/>
    <w:rsid w:val="002A11D5"/>
    <w:rsid w:val="002A157F"/>
    <w:rsid w:val="002A191A"/>
    <w:rsid w:val="002A2C33"/>
    <w:rsid w:val="002A2D02"/>
    <w:rsid w:val="002A2D24"/>
    <w:rsid w:val="002A3AF9"/>
    <w:rsid w:val="002A41A2"/>
    <w:rsid w:val="002A447F"/>
    <w:rsid w:val="002A46CB"/>
    <w:rsid w:val="002A495F"/>
    <w:rsid w:val="002A4AF7"/>
    <w:rsid w:val="002A4C02"/>
    <w:rsid w:val="002A4C38"/>
    <w:rsid w:val="002A4D97"/>
    <w:rsid w:val="002A537B"/>
    <w:rsid w:val="002A5631"/>
    <w:rsid w:val="002A5FBD"/>
    <w:rsid w:val="002A6392"/>
    <w:rsid w:val="002A6481"/>
    <w:rsid w:val="002A6930"/>
    <w:rsid w:val="002A6C42"/>
    <w:rsid w:val="002A6FA4"/>
    <w:rsid w:val="002A7913"/>
    <w:rsid w:val="002A7BA5"/>
    <w:rsid w:val="002A7D0F"/>
    <w:rsid w:val="002B0166"/>
    <w:rsid w:val="002B05C2"/>
    <w:rsid w:val="002B0DD1"/>
    <w:rsid w:val="002B12F0"/>
    <w:rsid w:val="002B14B2"/>
    <w:rsid w:val="002B1698"/>
    <w:rsid w:val="002B1BDF"/>
    <w:rsid w:val="002B1DEF"/>
    <w:rsid w:val="002B2596"/>
    <w:rsid w:val="002B2CE0"/>
    <w:rsid w:val="002B2D2D"/>
    <w:rsid w:val="002B3033"/>
    <w:rsid w:val="002B3323"/>
    <w:rsid w:val="002B35E0"/>
    <w:rsid w:val="002B36E1"/>
    <w:rsid w:val="002B3F5F"/>
    <w:rsid w:val="002B401B"/>
    <w:rsid w:val="002B41AE"/>
    <w:rsid w:val="002B4FFF"/>
    <w:rsid w:val="002B515D"/>
    <w:rsid w:val="002B54F9"/>
    <w:rsid w:val="002B559F"/>
    <w:rsid w:val="002B5604"/>
    <w:rsid w:val="002B58B2"/>
    <w:rsid w:val="002B5D12"/>
    <w:rsid w:val="002B5D17"/>
    <w:rsid w:val="002B680E"/>
    <w:rsid w:val="002B75DA"/>
    <w:rsid w:val="002B7897"/>
    <w:rsid w:val="002B7A8D"/>
    <w:rsid w:val="002B7B4B"/>
    <w:rsid w:val="002C03D9"/>
    <w:rsid w:val="002C0537"/>
    <w:rsid w:val="002C0E7F"/>
    <w:rsid w:val="002C1016"/>
    <w:rsid w:val="002C1217"/>
    <w:rsid w:val="002C16E7"/>
    <w:rsid w:val="002C1CE8"/>
    <w:rsid w:val="002C2630"/>
    <w:rsid w:val="002C26CC"/>
    <w:rsid w:val="002C293D"/>
    <w:rsid w:val="002C2A5B"/>
    <w:rsid w:val="002C3084"/>
    <w:rsid w:val="002C3106"/>
    <w:rsid w:val="002C32A3"/>
    <w:rsid w:val="002C36F6"/>
    <w:rsid w:val="002C3A08"/>
    <w:rsid w:val="002C3EB7"/>
    <w:rsid w:val="002C5131"/>
    <w:rsid w:val="002C51E5"/>
    <w:rsid w:val="002C53BA"/>
    <w:rsid w:val="002C5AB5"/>
    <w:rsid w:val="002C5CEF"/>
    <w:rsid w:val="002C60AF"/>
    <w:rsid w:val="002C6623"/>
    <w:rsid w:val="002C6767"/>
    <w:rsid w:val="002C6860"/>
    <w:rsid w:val="002C68F1"/>
    <w:rsid w:val="002C6D81"/>
    <w:rsid w:val="002C70A0"/>
    <w:rsid w:val="002C714F"/>
    <w:rsid w:val="002C7478"/>
    <w:rsid w:val="002C79A4"/>
    <w:rsid w:val="002C7FE7"/>
    <w:rsid w:val="002D027C"/>
    <w:rsid w:val="002D07E9"/>
    <w:rsid w:val="002D155C"/>
    <w:rsid w:val="002D17A8"/>
    <w:rsid w:val="002D1F7E"/>
    <w:rsid w:val="002D283B"/>
    <w:rsid w:val="002D2A52"/>
    <w:rsid w:val="002D3165"/>
    <w:rsid w:val="002D369B"/>
    <w:rsid w:val="002D3C29"/>
    <w:rsid w:val="002D3F44"/>
    <w:rsid w:val="002D3F80"/>
    <w:rsid w:val="002D430F"/>
    <w:rsid w:val="002D45A1"/>
    <w:rsid w:val="002D4779"/>
    <w:rsid w:val="002D4812"/>
    <w:rsid w:val="002D49AC"/>
    <w:rsid w:val="002D4A35"/>
    <w:rsid w:val="002D55F9"/>
    <w:rsid w:val="002D5733"/>
    <w:rsid w:val="002D5BA2"/>
    <w:rsid w:val="002D5C1A"/>
    <w:rsid w:val="002D604A"/>
    <w:rsid w:val="002D60E2"/>
    <w:rsid w:val="002D68ED"/>
    <w:rsid w:val="002D6BEB"/>
    <w:rsid w:val="002D6D42"/>
    <w:rsid w:val="002D72B3"/>
    <w:rsid w:val="002D7384"/>
    <w:rsid w:val="002D7527"/>
    <w:rsid w:val="002D794D"/>
    <w:rsid w:val="002D7FA1"/>
    <w:rsid w:val="002E00A6"/>
    <w:rsid w:val="002E018F"/>
    <w:rsid w:val="002E055C"/>
    <w:rsid w:val="002E07B3"/>
    <w:rsid w:val="002E1714"/>
    <w:rsid w:val="002E1B51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75DD"/>
    <w:rsid w:val="002E7C5E"/>
    <w:rsid w:val="002F070D"/>
    <w:rsid w:val="002F0D33"/>
    <w:rsid w:val="002F0F2C"/>
    <w:rsid w:val="002F0F74"/>
    <w:rsid w:val="002F118C"/>
    <w:rsid w:val="002F16A5"/>
    <w:rsid w:val="002F182A"/>
    <w:rsid w:val="002F1A0B"/>
    <w:rsid w:val="002F1CCE"/>
    <w:rsid w:val="002F20C7"/>
    <w:rsid w:val="002F2285"/>
    <w:rsid w:val="002F2339"/>
    <w:rsid w:val="002F23ED"/>
    <w:rsid w:val="002F2ECB"/>
    <w:rsid w:val="002F3181"/>
    <w:rsid w:val="002F3312"/>
    <w:rsid w:val="002F3C93"/>
    <w:rsid w:val="002F3E68"/>
    <w:rsid w:val="002F452F"/>
    <w:rsid w:val="002F5291"/>
    <w:rsid w:val="002F5462"/>
    <w:rsid w:val="002F5D69"/>
    <w:rsid w:val="002F6148"/>
    <w:rsid w:val="002F6696"/>
    <w:rsid w:val="002F675E"/>
    <w:rsid w:val="002F687B"/>
    <w:rsid w:val="002F6A6F"/>
    <w:rsid w:val="002F7444"/>
    <w:rsid w:val="002F74AF"/>
    <w:rsid w:val="002F76C0"/>
    <w:rsid w:val="002F7A36"/>
    <w:rsid w:val="002F7C35"/>
    <w:rsid w:val="002F7E27"/>
    <w:rsid w:val="00300054"/>
    <w:rsid w:val="00300185"/>
    <w:rsid w:val="00300242"/>
    <w:rsid w:val="00300C6D"/>
    <w:rsid w:val="00301383"/>
    <w:rsid w:val="00301B18"/>
    <w:rsid w:val="00301C87"/>
    <w:rsid w:val="00301D98"/>
    <w:rsid w:val="00301ECB"/>
    <w:rsid w:val="00301FCC"/>
    <w:rsid w:val="00302150"/>
    <w:rsid w:val="003021AC"/>
    <w:rsid w:val="0030258F"/>
    <w:rsid w:val="003025F5"/>
    <w:rsid w:val="0030317C"/>
    <w:rsid w:val="0030318B"/>
    <w:rsid w:val="00303756"/>
    <w:rsid w:val="00303BB4"/>
    <w:rsid w:val="00303EBE"/>
    <w:rsid w:val="003047E3"/>
    <w:rsid w:val="0030490B"/>
    <w:rsid w:val="00304CB0"/>
    <w:rsid w:val="00304D2A"/>
    <w:rsid w:val="00305B63"/>
    <w:rsid w:val="003069FF"/>
    <w:rsid w:val="00306A42"/>
    <w:rsid w:val="00306CC2"/>
    <w:rsid w:val="00306E15"/>
    <w:rsid w:val="00306E49"/>
    <w:rsid w:val="00307929"/>
    <w:rsid w:val="003106C8"/>
    <w:rsid w:val="003106E7"/>
    <w:rsid w:val="00310838"/>
    <w:rsid w:val="00310BAA"/>
    <w:rsid w:val="00310CDC"/>
    <w:rsid w:val="00311319"/>
    <w:rsid w:val="003125BC"/>
    <w:rsid w:val="00312D54"/>
    <w:rsid w:val="00313154"/>
    <w:rsid w:val="00313335"/>
    <w:rsid w:val="0031340A"/>
    <w:rsid w:val="00313416"/>
    <w:rsid w:val="00313761"/>
    <w:rsid w:val="00313789"/>
    <w:rsid w:val="0031399E"/>
    <w:rsid w:val="003139A9"/>
    <w:rsid w:val="00313F98"/>
    <w:rsid w:val="00314088"/>
    <w:rsid w:val="00314187"/>
    <w:rsid w:val="0031449E"/>
    <w:rsid w:val="00314773"/>
    <w:rsid w:val="0031531E"/>
    <w:rsid w:val="00315A7C"/>
    <w:rsid w:val="00316078"/>
    <w:rsid w:val="003160AC"/>
    <w:rsid w:val="003164CE"/>
    <w:rsid w:val="00316B63"/>
    <w:rsid w:val="003177CF"/>
    <w:rsid w:val="0032044C"/>
    <w:rsid w:val="00320C02"/>
    <w:rsid w:val="00320CCA"/>
    <w:rsid w:val="00321924"/>
    <w:rsid w:val="00321EFC"/>
    <w:rsid w:val="00322C72"/>
    <w:rsid w:val="00323579"/>
    <w:rsid w:val="003238FC"/>
    <w:rsid w:val="00324055"/>
    <w:rsid w:val="003240A2"/>
    <w:rsid w:val="00324ADA"/>
    <w:rsid w:val="00324B2D"/>
    <w:rsid w:val="0032529C"/>
    <w:rsid w:val="00325618"/>
    <w:rsid w:val="00325A62"/>
    <w:rsid w:val="00325C89"/>
    <w:rsid w:val="00325FA9"/>
    <w:rsid w:val="00326417"/>
    <w:rsid w:val="00326461"/>
    <w:rsid w:val="003267EF"/>
    <w:rsid w:val="00327237"/>
    <w:rsid w:val="00327557"/>
    <w:rsid w:val="00327B73"/>
    <w:rsid w:val="0033022B"/>
    <w:rsid w:val="00330570"/>
    <w:rsid w:val="00330F45"/>
    <w:rsid w:val="00331012"/>
    <w:rsid w:val="00331205"/>
    <w:rsid w:val="0033174C"/>
    <w:rsid w:val="00331786"/>
    <w:rsid w:val="00331AEA"/>
    <w:rsid w:val="00331EDD"/>
    <w:rsid w:val="00331F60"/>
    <w:rsid w:val="00332863"/>
    <w:rsid w:val="003331C5"/>
    <w:rsid w:val="00333486"/>
    <w:rsid w:val="0033362D"/>
    <w:rsid w:val="00333B44"/>
    <w:rsid w:val="00333CDE"/>
    <w:rsid w:val="00333CEF"/>
    <w:rsid w:val="00333EE0"/>
    <w:rsid w:val="00334B93"/>
    <w:rsid w:val="00334C96"/>
    <w:rsid w:val="00336EF5"/>
    <w:rsid w:val="00336FAF"/>
    <w:rsid w:val="0033772D"/>
    <w:rsid w:val="003377D5"/>
    <w:rsid w:val="0033781D"/>
    <w:rsid w:val="00337B47"/>
    <w:rsid w:val="00337BC6"/>
    <w:rsid w:val="00337E6E"/>
    <w:rsid w:val="00337F98"/>
    <w:rsid w:val="00340488"/>
    <w:rsid w:val="0034070B"/>
    <w:rsid w:val="0034092E"/>
    <w:rsid w:val="00341D92"/>
    <w:rsid w:val="00341FF4"/>
    <w:rsid w:val="00342A9C"/>
    <w:rsid w:val="00342EE8"/>
    <w:rsid w:val="0034379B"/>
    <w:rsid w:val="00343A16"/>
    <w:rsid w:val="00343C0C"/>
    <w:rsid w:val="00343C9C"/>
    <w:rsid w:val="0034422C"/>
    <w:rsid w:val="003443B6"/>
    <w:rsid w:val="0034469F"/>
    <w:rsid w:val="00344EDD"/>
    <w:rsid w:val="0034576D"/>
    <w:rsid w:val="00345A80"/>
    <w:rsid w:val="00345FDC"/>
    <w:rsid w:val="0034608F"/>
    <w:rsid w:val="0034614B"/>
    <w:rsid w:val="00346300"/>
    <w:rsid w:val="003463C0"/>
    <w:rsid w:val="003464A1"/>
    <w:rsid w:val="00346542"/>
    <w:rsid w:val="00346593"/>
    <w:rsid w:val="003469D4"/>
    <w:rsid w:val="00346B94"/>
    <w:rsid w:val="003470F8"/>
    <w:rsid w:val="0034745F"/>
    <w:rsid w:val="003475AD"/>
    <w:rsid w:val="00347A53"/>
    <w:rsid w:val="003500C0"/>
    <w:rsid w:val="003501A3"/>
    <w:rsid w:val="00350392"/>
    <w:rsid w:val="00350778"/>
    <w:rsid w:val="00350981"/>
    <w:rsid w:val="00350AF7"/>
    <w:rsid w:val="00350C17"/>
    <w:rsid w:val="00350E58"/>
    <w:rsid w:val="00351182"/>
    <w:rsid w:val="00351614"/>
    <w:rsid w:val="0035173D"/>
    <w:rsid w:val="00351862"/>
    <w:rsid w:val="00352649"/>
    <w:rsid w:val="00352894"/>
    <w:rsid w:val="00352BD6"/>
    <w:rsid w:val="00353169"/>
    <w:rsid w:val="00353894"/>
    <w:rsid w:val="00353E89"/>
    <w:rsid w:val="00354094"/>
    <w:rsid w:val="003549DB"/>
    <w:rsid w:val="003549DC"/>
    <w:rsid w:val="003549EE"/>
    <w:rsid w:val="003549F5"/>
    <w:rsid w:val="00355176"/>
    <w:rsid w:val="0035585D"/>
    <w:rsid w:val="003558E9"/>
    <w:rsid w:val="00355ACE"/>
    <w:rsid w:val="00355D31"/>
    <w:rsid w:val="00356565"/>
    <w:rsid w:val="00356650"/>
    <w:rsid w:val="0035668D"/>
    <w:rsid w:val="00356813"/>
    <w:rsid w:val="00356A42"/>
    <w:rsid w:val="00356BD9"/>
    <w:rsid w:val="00356FA0"/>
    <w:rsid w:val="003571B5"/>
    <w:rsid w:val="0035766E"/>
    <w:rsid w:val="00357A41"/>
    <w:rsid w:val="003606D7"/>
    <w:rsid w:val="00361058"/>
    <w:rsid w:val="00361582"/>
    <w:rsid w:val="00361B11"/>
    <w:rsid w:val="0036209A"/>
    <w:rsid w:val="00362A1B"/>
    <w:rsid w:val="00362CCF"/>
    <w:rsid w:val="00362DD2"/>
    <w:rsid w:val="00363524"/>
    <w:rsid w:val="00363B46"/>
    <w:rsid w:val="00363C35"/>
    <w:rsid w:val="00363E54"/>
    <w:rsid w:val="003642E0"/>
    <w:rsid w:val="003649E2"/>
    <w:rsid w:val="003649FE"/>
    <w:rsid w:val="00364C40"/>
    <w:rsid w:val="00364C88"/>
    <w:rsid w:val="00365305"/>
    <w:rsid w:val="0036550C"/>
    <w:rsid w:val="00365C86"/>
    <w:rsid w:val="00365F1E"/>
    <w:rsid w:val="00365F41"/>
    <w:rsid w:val="0036647C"/>
    <w:rsid w:val="00366510"/>
    <w:rsid w:val="00366580"/>
    <w:rsid w:val="00366860"/>
    <w:rsid w:val="003669F9"/>
    <w:rsid w:val="00366B19"/>
    <w:rsid w:val="00366FA2"/>
    <w:rsid w:val="00367133"/>
    <w:rsid w:val="00367441"/>
    <w:rsid w:val="003679C8"/>
    <w:rsid w:val="00367BBF"/>
    <w:rsid w:val="00367C72"/>
    <w:rsid w:val="00367E33"/>
    <w:rsid w:val="00367E9C"/>
    <w:rsid w:val="00370151"/>
    <w:rsid w:val="003702BE"/>
    <w:rsid w:val="00370EE7"/>
    <w:rsid w:val="00370EEC"/>
    <w:rsid w:val="0037102A"/>
    <w:rsid w:val="0037105D"/>
    <w:rsid w:val="003710EC"/>
    <w:rsid w:val="003717B1"/>
    <w:rsid w:val="003717DA"/>
    <w:rsid w:val="003719B5"/>
    <w:rsid w:val="00371BBF"/>
    <w:rsid w:val="00371FC9"/>
    <w:rsid w:val="003721E6"/>
    <w:rsid w:val="0037248A"/>
    <w:rsid w:val="00372A4F"/>
    <w:rsid w:val="00372A8B"/>
    <w:rsid w:val="00372AAC"/>
    <w:rsid w:val="00372C1B"/>
    <w:rsid w:val="00373378"/>
    <w:rsid w:val="0037352F"/>
    <w:rsid w:val="00373EE4"/>
    <w:rsid w:val="00373F6E"/>
    <w:rsid w:val="003743F7"/>
    <w:rsid w:val="003747CB"/>
    <w:rsid w:val="00374C9E"/>
    <w:rsid w:val="0037559B"/>
    <w:rsid w:val="0037569D"/>
    <w:rsid w:val="00375A45"/>
    <w:rsid w:val="00375C26"/>
    <w:rsid w:val="00375D2C"/>
    <w:rsid w:val="003761EB"/>
    <w:rsid w:val="003765F3"/>
    <w:rsid w:val="00376738"/>
    <w:rsid w:val="00376A3A"/>
    <w:rsid w:val="00376A7C"/>
    <w:rsid w:val="00376BAD"/>
    <w:rsid w:val="0037724C"/>
    <w:rsid w:val="00377338"/>
    <w:rsid w:val="0037784F"/>
    <w:rsid w:val="0037798E"/>
    <w:rsid w:val="00377CE9"/>
    <w:rsid w:val="00377DBA"/>
    <w:rsid w:val="00377F8F"/>
    <w:rsid w:val="0038051B"/>
    <w:rsid w:val="00381513"/>
    <w:rsid w:val="003817A7"/>
    <w:rsid w:val="00382452"/>
    <w:rsid w:val="00382500"/>
    <w:rsid w:val="00382685"/>
    <w:rsid w:val="00382906"/>
    <w:rsid w:val="00382BE7"/>
    <w:rsid w:val="003830F0"/>
    <w:rsid w:val="00383858"/>
    <w:rsid w:val="003838C4"/>
    <w:rsid w:val="0038390A"/>
    <w:rsid w:val="00383992"/>
    <w:rsid w:val="00383A8B"/>
    <w:rsid w:val="0038459C"/>
    <w:rsid w:val="00384667"/>
    <w:rsid w:val="00384B88"/>
    <w:rsid w:val="00385522"/>
    <w:rsid w:val="00385B63"/>
    <w:rsid w:val="00385C2A"/>
    <w:rsid w:val="00385CFC"/>
    <w:rsid w:val="0038605A"/>
    <w:rsid w:val="0038646E"/>
    <w:rsid w:val="0038652B"/>
    <w:rsid w:val="0038675B"/>
    <w:rsid w:val="00386926"/>
    <w:rsid w:val="00386A55"/>
    <w:rsid w:val="00386CA3"/>
    <w:rsid w:val="00386EC3"/>
    <w:rsid w:val="00387177"/>
    <w:rsid w:val="00387DE9"/>
    <w:rsid w:val="00387F0F"/>
    <w:rsid w:val="0039076D"/>
    <w:rsid w:val="00390F68"/>
    <w:rsid w:val="00390F9D"/>
    <w:rsid w:val="00391515"/>
    <w:rsid w:val="00391BC6"/>
    <w:rsid w:val="00391C8F"/>
    <w:rsid w:val="003924E4"/>
    <w:rsid w:val="003930A5"/>
    <w:rsid w:val="003939B8"/>
    <w:rsid w:val="00393CF9"/>
    <w:rsid w:val="00393D4B"/>
    <w:rsid w:val="0039446B"/>
    <w:rsid w:val="0039495C"/>
    <w:rsid w:val="00394EF1"/>
    <w:rsid w:val="00394FD7"/>
    <w:rsid w:val="003955B1"/>
    <w:rsid w:val="00395D09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D7"/>
    <w:rsid w:val="003A03F2"/>
    <w:rsid w:val="003A04CB"/>
    <w:rsid w:val="003A0AD3"/>
    <w:rsid w:val="003A0CA7"/>
    <w:rsid w:val="003A0E2D"/>
    <w:rsid w:val="003A0EF4"/>
    <w:rsid w:val="003A1095"/>
    <w:rsid w:val="003A20B0"/>
    <w:rsid w:val="003A23E7"/>
    <w:rsid w:val="003A2409"/>
    <w:rsid w:val="003A24E7"/>
    <w:rsid w:val="003A2785"/>
    <w:rsid w:val="003A2CD4"/>
    <w:rsid w:val="003A3118"/>
    <w:rsid w:val="003A3354"/>
    <w:rsid w:val="003A3575"/>
    <w:rsid w:val="003A3722"/>
    <w:rsid w:val="003A3948"/>
    <w:rsid w:val="003A3B2C"/>
    <w:rsid w:val="003A412D"/>
    <w:rsid w:val="003A4173"/>
    <w:rsid w:val="003A4876"/>
    <w:rsid w:val="003A4A38"/>
    <w:rsid w:val="003A4F6D"/>
    <w:rsid w:val="003A52E8"/>
    <w:rsid w:val="003A550C"/>
    <w:rsid w:val="003A58E3"/>
    <w:rsid w:val="003A5944"/>
    <w:rsid w:val="003A5EAE"/>
    <w:rsid w:val="003A5F27"/>
    <w:rsid w:val="003A6163"/>
    <w:rsid w:val="003A617E"/>
    <w:rsid w:val="003A699A"/>
    <w:rsid w:val="003A6EB7"/>
    <w:rsid w:val="003A6F0C"/>
    <w:rsid w:val="003A71F4"/>
    <w:rsid w:val="003A7484"/>
    <w:rsid w:val="003A7EA7"/>
    <w:rsid w:val="003B0A7A"/>
    <w:rsid w:val="003B0B6C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2E8"/>
    <w:rsid w:val="003B457A"/>
    <w:rsid w:val="003B45A6"/>
    <w:rsid w:val="003B50D2"/>
    <w:rsid w:val="003B58C8"/>
    <w:rsid w:val="003B5E48"/>
    <w:rsid w:val="003B689F"/>
    <w:rsid w:val="003B68CF"/>
    <w:rsid w:val="003B6DF6"/>
    <w:rsid w:val="003B709D"/>
    <w:rsid w:val="003B72C0"/>
    <w:rsid w:val="003B7334"/>
    <w:rsid w:val="003B74A9"/>
    <w:rsid w:val="003B7731"/>
    <w:rsid w:val="003B78FE"/>
    <w:rsid w:val="003C00B7"/>
    <w:rsid w:val="003C0581"/>
    <w:rsid w:val="003C07E2"/>
    <w:rsid w:val="003C0D5D"/>
    <w:rsid w:val="003C0E5C"/>
    <w:rsid w:val="003C1252"/>
    <w:rsid w:val="003C151B"/>
    <w:rsid w:val="003C2209"/>
    <w:rsid w:val="003C25D4"/>
    <w:rsid w:val="003C2620"/>
    <w:rsid w:val="003C27D5"/>
    <w:rsid w:val="003C2A6D"/>
    <w:rsid w:val="003C2C55"/>
    <w:rsid w:val="003C2D28"/>
    <w:rsid w:val="003C30A1"/>
    <w:rsid w:val="003C30A8"/>
    <w:rsid w:val="003C30D4"/>
    <w:rsid w:val="003C30FC"/>
    <w:rsid w:val="003C3236"/>
    <w:rsid w:val="003C35CA"/>
    <w:rsid w:val="003C3E28"/>
    <w:rsid w:val="003C4585"/>
    <w:rsid w:val="003C5202"/>
    <w:rsid w:val="003C53B8"/>
    <w:rsid w:val="003C56A4"/>
    <w:rsid w:val="003C5F19"/>
    <w:rsid w:val="003C6288"/>
    <w:rsid w:val="003C6972"/>
    <w:rsid w:val="003C6C59"/>
    <w:rsid w:val="003C71E0"/>
    <w:rsid w:val="003C7537"/>
    <w:rsid w:val="003C763B"/>
    <w:rsid w:val="003C781D"/>
    <w:rsid w:val="003C78F0"/>
    <w:rsid w:val="003C7BAE"/>
    <w:rsid w:val="003C7F17"/>
    <w:rsid w:val="003C7FBB"/>
    <w:rsid w:val="003D07A3"/>
    <w:rsid w:val="003D086A"/>
    <w:rsid w:val="003D08E1"/>
    <w:rsid w:val="003D0959"/>
    <w:rsid w:val="003D09E0"/>
    <w:rsid w:val="003D1365"/>
    <w:rsid w:val="003D1AF0"/>
    <w:rsid w:val="003D1C00"/>
    <w:rsid w:val="003D36E9"/>
    <w:rsid w:val="003D37DB"/>
    <w:rsid w:val="003D3B95"/>
    <w:rsid w:val="003D3BFF"/>
    <w:rsid w:val="003D3D3C"/>
    <w:rsid w:val="003D3EDD"/>
    <w:rsid w:val="003D4068"/>
    <w:rsid w:val="003D43EB"/>
    <w:rsid w:val="003D441E"/>
    <w:rsid w:val="003D442E"/>
    <w:rsid w:val="003D4504"/>
    <w:rsid w:val="003D470C"/>
    <w:rsid w:val="003D48D3"/>
    <w:rsid w:val="003D50A7"/>
    <w:rsid w:val="003D533D"/>
    <w:rsid w:val="003D559A"/>
    <w:rsid w:val="003D55D9"/>
    <w:rsid w:val="003D5FCA"/>
    <w:rsid w:val="003D603D"/>
    <w:rsid w:val="003D63F5"/>
    <w:rsid w:val="003D6542"/>
    <w:rsid w:val="003D6BA4"/>
    <w:rsid w:val="003D703E"/>
    <w:rsid w:val="003D71FB"/>
    <w:rsid w:val="003D73F0"/>
    <w:rsid w:val="003D77A0"/>
    <w:rsid w:val="003E012B"/>
    <w:rsid w:val="003E0536"/>
    <w:rsid w:val="003E0777"/>
    <w:rsid w:val="003E0929"/>
    <w:rsid w:val="003E0CF6"/>
    <w:rsid w:val="003E0FB3"/>
    <w:rsid w:val="003E147E"/>
    <w:rsid w:val="003E1758"/>
    <w:rsid w:val="003E1AA1"/>
    <w:rsid w:val="003E1C48"/>
    <w:rsid w:val="003E1C63"/>
    <w:rsid w:val="003E239D"/>
    <w:rsid w:val="003E25E3"/>
    <w:rsid w:val="003E2695"/>
    <w:rsid w:val="003E2EDD"/>
    <w:rsid w:val="003E2EF8"/>
    <w:rsid w:val="003E3582"/>
    <w:rsid w:val="003E3B9B"/>
    <w:rsid w:val="003E3EE3"/>
    <w:rsid w:val="003E40F4"/>
    <w:rsid w:val="003E41F8"/>
    <w:rsid w:val="003E4965"/>
    <w:rsid w:val="003E4D97"/>
    <w:rsid w:val="003E5214"/>
    <w:rsid w:val="003E5404"/>
    <w:rsid w:val="003E5A4A"/>
    <w:rsid w:val="003E5A63"/>
    <w:rsid w:val="003E5FF4"/>
    <w:rsid w:val="003E626E"/>
    <w:rsid w:val="003E66CE"/>
    <w:rsid w:val="003E6A5C"/>
    <w:rsid w:val="003E6A7A"/>
    <w:rsid w:val="003E6AB0"/>
    <w:rsid w:val="003E6D4C"/>
    <w:rsid w:val="003E6D58"/>
    <w:rsid w:val="003E71AF"/>
    <w:rsid w:val="003E7387"/>
    <w:rsid w:val="003E7613"/>
    <w:rsid w:val="003E78F4"/>
    <w:rsid w:val="003E7909"/>
    <w:rsid w:val="003F025C"/>
    <w:rsid w:val="003F02D4"/>
    <w:rsid w:val="003F062A"/>
    <w:rsid w:val="003F06E0"/>
    <w:rsid w:val="003F08E1"/>
    <w:rsid w:val="003F148A"/>
    <w:rsid w:val="003F1596"/>
    <w:rsid w:val="003F16F7"/>
    <w:rsid w:val="003F181E"/>
    <w:rsid w:val="003F18A3"/>
    <w:rsid w:val="003F2371"/>
    <w:rsid w:val="003F2520"/>
    <w:rsid w:val="003F274E"/>
    <w:rsid w:val="003F2B69"/>
    <w:rsid w:val="003F2CC0"/>
    <w:rsid w:val="003F2DC4"/>
    <w:rsid w:val="003F32DC"/>
    <w:rsid w:val="003F37CF"/>
    <w:rsid w:val="003F3FD0"/>
    <w:rsid w:val="003F420C"/>
    <w:rsid w:val="003F4532"/>
    <w:rsid w:val="003F4ADD"/>
    <w:rsid w:val="003F4D7C"/>
    <w:rsid w:val="003F4F5F"/>
    <w:rsid w:val="003F5313"/>
    <w:rsid w:val="003F55F6"/>
    <w:rsid w:val="003F57FF"/>
    <w:rsid w:val="003F58D3"/>
    <w:rsid w:val="003F5B93"/>
    <w:rsid w:val="003F601B"/>
    <w:rsid w:val="003F6472"/>
    <w:rsid w:val="003F70AE"/>
    <w:rsid w:val="003F72AA"/>
    <w:rsid w:val="003F759B"/>
    <w:rsid w:val="003F7692"/>
    <w:rsid w:val="004003D7"/>
    <w:rsid w:val="00400DD9"/>
    <w:rsid w:val="00401173"/>
    <w:rsid w:val="00401310"/>
    <w:rsid w:val="00401335"/>
    <w:rsid w:val="00401367"/>
    <w:rsid w:val="00401AF7"/>
    <w:rsid w:val="00402099"/>
    <w:rsid w:val="00402293"/>
    <w:rsid w:val="0040297E"/>
    <w:rsid w:val="00402B6D"/>
    <w:rsid w:val="00402B97"/>
    <w:rsid w:val="00403242"/>
    <w:rsid w:val="0040339F"/>
    <w:rsid w:val="00403436"/>
    <w:rsid w:val="004039A4"/>
    <w:rsid w:val="00404920"/>
    <w:rsid w:val="00405062"/>
    <w:rsid w:val="004051A8"/>
    <w:rsid w:val="0040570A"/>
    <w:rsid w:val="0040584F"/>
    <w:rsid w:val="0040597F"/>
    <w:rsid w:val="00405B0A"/>
    <w:rsid w:val="00405E41"/>
    <w:rsid w:val="00405EE4"/>
    <w:rsid w:val="004062FE"/>
    <w:rsid w:val="004065C3"/>
    <w:rsid w:val="00406DC4"/>
    <w:rsid w:val="00406E71"/>
    <w:rsid w:val="0040712C"/>
    <w:rsid w:val="0040725A"/>
    <w:rsid w:val="0040727A"/>
    <w:rsid w:val="00407C17"/>
    <w:rsid w:val="004100AC"/>
    <w:rsid w:val="00410414"/>
    <w:rsid w:val="0041070A"/>
    <w:rsid w:val="00410770"/>
    <w:rsid w:val="00410835"/>
    <w:rsid w:val="00410E02"/>
    <w:rsid w:val="0041106F"/>
    <w:rsid w:val="00411143"/>
    <w:rsid w:val="0041150C"/>
    <w:rsid w:val="00411535"/>
    <w:rsid w:val="004119BC"/>
    <w:rsid w:val="00411A39"/>
    <w:rsid w:val="00411C66"/>
    <w:rsid w:val="00412705"/>
    <w:rsid w:val="004130E8"/>
    <w:rsid w:val="0041316D"/>
    <w:rsid w:val="004134A1"/>
    <w:rsid w:val="00413666"/>
    <w:rsid w:val="00414007"/>
    <w:rsid w:val="00414622"/>
    <w:rsid w:val="004146AC"/>
    <w:rsid w:val="004146E0"/>
    <w:rsid w:val="00414843"/>
    <w:rsid w:val="0041541C"/>
    <w:rsid w:val="00415AC5"/>
    <w:rsid w:val="00415BA7"/>
    <w:rsid w:val="00415E3E"/>
    <w:rsid w:val="004166AB"/>
    <w:rsid w:val="00416BD0"/>
    <w:rsid w:val="004170C1"/>
    <w:rsid w:val="004172D5"/>
    <w:rsid w:val="00417A5F"/>
    <w:rsid w:val="00420121"/>
    <w:rsid w:val="0042025C"/>
    <w:rsid w:val="00420763"/>
    <w:rsid w:val="004207DC"/>
    <w:rsid w:val="00420897"/>
    <w:rsid w:val="004208D3"/>
    <w:rsid w:val="00420A2B"/>
    <w:rsid w:val="00420C1D"/>
    <w:rsid w:val="00420CAD"/>
    <w:rsid w:val="004210F2"/>
    <w:rsid w:val="004218FD"/>
    <w:rsid w:val="00421DD6"/>
    <w:rsid w:val="00422874"/>
    <w:rsid w:val="00422AAB"/>
    <w:rsid w:val="00422D3B"/>
    <w:rsid w:val="00422F64"/>
    <w:rsid w:val="00423AF4"/>
    <w:rsid w:val="00423BFF"/>
    <w:rsid w:val="00423C72"/>
    <w:rsid w:val="004241C2"/>
    <w:rsid w:val="00424279"/>
    <w:rsid w:val="0042491D"/>
    <w:rsid w:val="00424C09"/>
    <w:rsid w:val="00424C3C"/>
    <w:rsid w:val="00425389"/>
    <w:rsid w:val="0042541B"/>
    <w:rsid w:val="0042560B"/>
    <w:rsid w:val="00425916"/>
    <w:rsid w:val="00425E65"/>
    <w:rsid w:val="004262A7"/>
    <w:rsid w:val="0042636F"/>
    <w:rsid w:val="00426419"/>
    <w:rsid w:val="004265EA"/>
    <w:rsid w:val="0042693F"/>
    <w:rsid w:val="00426D32"/>
    <w:rsid w:val="00426F15"/>
    <w:rsid w:val="00427513"/>
    <w:rsid w:val="0042765C"/>
    <w:rsid w:val="00427724"/>
    <w:rsid w:val="00427EB9"/>
    <w:rsid w:val="00430BAE"/>
    <w:rsid w:val="00430F0F"/>
    <w:rsid w:val="00431136"/>
    <w:rsid w:val="00431303"/>
    <w:rsid w:val="0043168A"/>
    <w:rsid w:val="00431917"/>
    <w:rsid w:val="004319EC"/>
    <w:rsid w:val="00432187"/>
    <w:rsid w:val="0043261C"/>
    <w:rsid w:val="00432B27"/>
    <w:rsid w:val="00432D61"/>
    <w:rsid w:val="00432ECF"/>
    <w:rsid w:val="004332E8"/>
    <w:rsid w:val="0043338B"/>
    <w:rsid w:val="00433516"/>
    <w:rsid w:val="004335F0"/>
    <w:rsid w:val="0043378E"/>
    <w:rsid w:val="00433927"/>
    <w:rsid w:val="00433A1E"/>
    <w:rsid w:val="00433C5F"/>
    <w:rsid w:val="00433D07"/>
    <w:rsid w:val="004342D5"/>
    <w:rsid w:val="004348B1"/>
    <w:rsid w:val="00434C28"/>
    <w:rsid w:val="00434ED6"/>
    <w:rsid w:val="004353B7"/>
    <w:rsid w:val="00436232"/>
    <w:rsid w:val="004366B7"/>
    <w:rsid w:val="00436A0D"/>
    <w:rsid w:val="00436A23"/>
    <w:rsid w:val="00436C85"/>
    <w:rsid w:val="00436E0E"/>
    <w:rsid w:val="0043712C"/>
    <w:rsid w:val="0043728C"/>
    <w:rsid w:val="0043740F"/>
    <w:rsid w:val="004376AA"/>
    <w:rsid w:val="004377AC"/>
    <w:rsid w:val="00440002"/>
    <w:rsid w:val="00440222"/>
    <w:rsid w:val="00440332"/>
    <w:rsid w:val="00441297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472C"/>
    <w:rsid w:val="00444831"/>
    <w:rsid w:val="00445196"/>
    <w:rsid w:val="00445E6B"/>
    <w:rsid w:val="00446D63"/>
    <w:rsid w:val="0044718F"/>
    <w:rsid w:val="00447651"/>
    <w:rsid w:val="00447A3B"/>
    <w:rsid w:val="00447BB8"/>
    <w:rsid w:val="00450DC5"/>
    <w:rsid w:val="00450DDE"/>
    <w:rsid w:val="004511FA"/>
    <w:rsid w:val="00451339"/>
    <w:rsid w:val="0045141E"/>
    <w:rsid w:val="00451BCD"/>
    <w:rsid w:val="004520B6"/>
    <w:rsid w:val="00452496"/>
    <w:rsid w:val="00452923"/>
    <w:rsid w:val="004535A6"/>
    <w:rsid w:val="00453A85"/>
    <w:rsid w:val="00453F18"/>
    <w:rsid w:val="00453FE2"/>
    <w:rsid w:val="004542DE"/>
    <w:rsid w:val="00454E40"/>
    <w:rsid w:val="00454E4A"/>
    <w:rsid w:val="004550BD"/>
    <w:rsid w:val="004551FF"/>
    <w:rsid w:val="00455311"/>
    <w:rsid w:val="00455A66"/>
    <w:rsid w:val="00455B7C"/>
    <w:rsid w:val="00456386"/>
    <w:rsid w:val="00456826"/>
    <w:rsid w:val="00456BE3"/>
    <w:rsid w:val="00456BEF"/>
    <w:rsid w:val="00456D39"/>
    <w:rsid w:val="004577C8"/>
    <w:rsid w:val="0045781A"/>
    <w:rsid w:val="00457DEB"/>
    <w:rsid w:val="00460069"/>
    <w:rsid w:val="00460722"/>
    <w:rsid w:val="004608B8"/>
    <w:rsid w:val="00460D5A"/>
    <w:rsid w:val="004616BB"/>
    <w:rsid w:val="00461C09"/>
    <w:rsid w:val="0046219B"/>
    <w:rsid w:val="00462443"/>
    <w:rsid w:val="0046252E"/>
    <w:rsid w:val="00462CE1"/>
    <w:rsid w:val="0046312E"/>
    <w:rsid w:val="0046313E"/>
    <w:rsid w:val="0046415B"/>
    <w:rsid w:val="00464229"/>
    <w:rsid w:val="00464955"/>
    <w:rsid w:val="00464D9B"/>
    <w:rsid w:val="00465258"/>
    <w:rsid w:val="0046536E"/>
    <w:rsid w:val="004655B7"/>
    <w:rsid w:val="00465BE4"/>
    <w:rsid w:val="004661CA"/>
    <w:rsid w:val="004661E5"/>
    <w:rsid w:val="00466510"/>
    <w:rsid w:val="00466578"/>
    <w:rsid w:val="00466C03"/>
    <w:rsid w:val="00466C34"/>
    <w:rsid w:val="00466E04"/>
    <w:rsid w:val="00466F6B"/>
    <w:rsid w:val="00467420"/>
    <w:rsid w:val="00467553"/>
    <w:rsid w:val="00467D5D"/>
    <w:rsid w:val="00470444"/>
    <w:rsid w:val="00470577"/>
    <w:rsid w:val="0047075B"/>
    <w:rsid w:val="00470776"/>
    <w:rsid w:val="00470AC8"/>
    <w:rsid w:val="00470E45"/>
    <w:rsid w:val="00470EE3"/>
    <w:rsid w:val="004712A2"/>
    <w:rsid w:val="004713EB"/>
    <w:rsid w:val="00471AED"/>
    <w:rsid w:val="00471DC9"/>
    <w:rsid w:val="0047202B"/>
    <w:rsid w:val="00472498"/>
    <w:rsid w:val="004727DA"/>
    <w:rsid w:val="00472BB2"/>
    <w:rsid w:val="00472C85"/>
    <w:rsid w:val="00473619"/>
    <w:rsid w:val="00473C88"/>
    <w:rsid w:val="00474214"/>
    <w:rsid w:val="0047443D"/>
    <w:rsid w:val="004745D1"/>
    <w:rsid w:val="004745E7"/>
    <w:rsid w:val="00474CD1"/>
    <w:rsid w:val="004750C6"/>
    <w:rsid w:val="004756D7"/>
    <w:rsid w:val="00475C67"/>
    <w:rsid w:val="0047611D"/>
    <w:rsid w:val="0047622E"/>
    <w:rsid w:val="00476E45"/>
    <w:rsid w:val="00476E54"/>
    <w:rsid w:val="00476F6A"/>
    <w:rsid w:val="00476F9A"/>
    <w:rsid w:val="004771FF"/>
    <w:rsid w:val="004777C4"/>
    <w:rsid w:val="00477A60"/>
    <w:rsid w:val="00477B40"/>
    <w:rsid w:val="00477C51"/>
    <w:rsid w:val="00477D28"/>
    <w:rsid w:val="004802A7"/>
    <w:rsid w:val="004807C0"/>
    <w:rsid w:val="00480B23"/>
    <w:rsid w:val="00480BA4"/>
    <w:rsid w:val="00481080"/>
    <w:rsid w:val="004810DD"/>
    <w:rsid w:val="00481566"/>
    <w:rsid w:val="004816BB"/>
    <w:rsid w:val="00481826"/>
    <w:rsid w:val="00481D5F"/>
    <w:rsid w:val="00481F23"/>
    <w:rsid w:val="004825E8"/>
    <w:rsid w:val="00482DAC"/>
    <w:rsid w:val="004830E6"/>
    <w:rsid w:val="0048324D"/>
    <w:rsid w:val="004834E0"/>
    <w:rsid w:val="0048377A"/>
    <w:rsid w:val="00483C44"/>
    <w:rsid w:val="00483F45"/>
    <w:rsid w:val="00484921"/>
    <w:rsid w:val="00484E6C"/>
    <w:rsid w:val="004850EE"/>
    <w:rsid w:val="00485440"/>
    <w:rsid w:val="004855F4"/>
    <w:rsid w:val="00485AA2"/>
    <w:rsid w:val="00485CDF"/>
    <w:rsid w:val="00485F7F"/>
    <w:rsid w:val="004864B5"/>
    <w:rsid w:val="00486700"/>
    <w:rsid w:val="00486725"/>
    <w:rsid w:val="00486800"/>
    <w:rsid w:val="00486D0E"/>
    <w:rsid w:val="00486D29"/>
    <w:rsid w:val="00486FAA"/>
    <w:rsid w:val="004875CA"/>
    <w:rsid w:val="00487658"/>
    <w:rsid w:val="00487F3F"/>
    <w:rsid w:val="004904DF"/>
    <w:rsid w:val="00490926"/>
    <w:rsid w:val="004909C8"/>
    <w:rsid w:val="004910CA"/>
    <w:rsid w:val="004912AE"/>
    <w:rsid w:val="004914CD"/>
    <w:rsid w:val="00491503"/>
    <w:rsid w:val="004916E9"/>
    <w:rsid w:val="00491C1F"/>
    <w:rsid w:val="004920C5"/>
    <w:rsid w:val="00493061"/>
    <w:rsid w:val="00493093"/>
    <w:rsid w:val="004932A6"/>
    <w:rsid w:val="00493DEC"/>
    <w:rsid w:val="00493EEC"/>
    <w:rsid w:val="00493FE9"/>
    <w:rsid w:val="00494348"/>
    <w:rsid w:val="00494414"/>
    <w:rsid w:val="00494563"/>
    <w:rsid w:val="004946E0"/>
    <w:rsid w:val="00494720"/>
    <w:rsid w:val="0049473E"/>
    <w:rsid w:val="0049496B"/>
    <w:rsid w:val="00494DED"/>
    <w:rsid w:val="00495127"/>
    <w:rsid w:val="0049533C"/>
    <w:rsid w:val="004953D6"/>
    <w:rsid w:val="00495DF6"/>
    <w:rsid w:val="00496779"/>
    <w:rsid w:val="0049688E"/>
    <w:rsid w:val="00497162"/>
    <w:rsid w:val="004973AE"/>
    <w:rsid w:val="00497787"/>
    <w:rsid w:val="00497E7B"/>
    <w:rsid w:val="00497F33"/>
    <w:rsid w:val="004A035B"/>
    <w:rsid w:val="004A03B5"/>
    <w:rsid w:val="004A0FA8"/>
    <w:rsid w:val="004A101D"/>
    <w:rsid w:val="004A1297"/>
    <w:rsid w:val="004A140B"/>
    <w:rsid w:val="004A195A"/>
    <w:rsid w:val="004A1D77"/>
    <w:rsid w:val="004A1F32"/>
    <w:rsid w:val="004A1F5D"/>
    <w:rsid w:val="004A2683"/>
    <w:rsid w:val="004A26E0"/>
    <w:rsid w:val="004A276A"/>
    <w:rsid w:val="004A2DC0"/>
    <w:rsid w:val="004A2E93"/>
    <w:rsid w:val="004A2F5E"/>
    <w:rsid w:val="004A30F9"/>
    <w:rsid w:val="004A3311"/>
    <w:rsid w:val="004A339F"/>
    <w:rsid w:val="004A38FB"/>
    <w:rsid w:val="004A4038"/>
    <w:rsid w:val="004A4481"/>
    <w:rsid w:val="004A4572"/>
    <w:rsid w:val="004A4632"/>
    <w:rsid w:val="004A4EF8"/>
    <w:rsid w:val="004A51CD"/>
    <w:rsid w:val="004A525C"/>
    <w:rsid w:val="004A5414"/>
    <w:rsid w:val="004A5505"/>
    <w:rsid w:val="004A5676"/>
    <w:rsid w:val="004A57B2"/>
    <w:rsid w:val="004A5963"/>
    <w:rsid w:val="004A5F59"/>
    <w:rsid w:val="004A6425"/>
    <w:rsid w:val="004A6A7D"/>
    <w:rsid w:val="004A6CDE"/>
    <w:rsid w:val="004A6E18"/>
    <w:rsid w:val="004A6FD5"/>
    <w:rsid w:val="004A79A3"/>
    <w:rsid w:val="004A7B84"/>
    <w:rsid w:val="004B02EA"/>
    <w:rsid w:val="004B11CF"/>
    <w:rsid w:val="004B1674"/>
    <w:rsid w:val="004B2058"/>
    <w:rsid w:val="004B226C"/>
    <w:rsid w:val="004B23D6"/>
    <w:rsid w:val="004B2648"/>
    <w:rsid w:val="004B267F"/>
    <w:rsid w:val="004B2913"/>
    <w:rsid w:val="004B2BB2"/>
    <w:rsid w:val="004B2D65"/>
    <w:rsid w:val="004B359E"/>
    <w:rsid w:val="004B395F"/>
    <w:rsid w:val="004B4362"/>
    <w:rsid w:val="004B488D"/>
    <w:rsid w:val="004B5270"/>
    <w:rsid w:val="004B5B8D"/>
    <w:rsid w:val="004B5BBB"/>
    <w:rsid w:val="004B5E11"/>
    <w:rsid w:val="004B616A"/>
    <w:rsid w:val="004B6537"/>
    <w:rsid w:val="004B670E"/>
    <w:rsid w:val="004B6861"/>
    <w:rsid w:val="004B6BB8"/>
    <w:rsid w:val="004B6DD6"/>
    <w:rsid w:val="004B6EA8"/>
    <w:rsid w:val="004C023D"/>
    <w:rsid w:val="004C07C2"/>
    <w:rsid w:val="004C0E15"/>
    <w:rsid w:val="004C0F46"/>
    <w:rsid w:val="004C1752"/>
    <w:rsid w:val="004C18BC"/>
    <w:rsid w:val="004C1A85"/>
    <w:rsid w:val="004C218D"/>
    <w:rsid w:val="004C22BE"/>
    <w:rsid w:val="004C2381"/>
    <w:rsid w:val="004C2651"/>
    <w:rsid w:val="004C2BB0"/>
    <w:rsid w:val="004C2EF0"/>
    <w:rsid w:val="004C331E"/>
    <w:rsid w:val="004C3F86"/>
    <w:rsid w:val="004C4408"/>
    <w:rsid w:val="004C455E"/>
    <w:rsid w:val="004C4970"/>
    <w:rsid w:val="004C5026"/>
    <w:rsid w:val="004C5155"/>
    <w:rsid w:val="004C56B8"/>
    <w:rsid w:val="004C56CA"/>
    <w:rsid w:val="004C59EC"/>
    <w:rsid w:val="004C5F29"/>
    <w:rsid w:val="004C7126"/>
    <w:rsid w:val="004C7694"/>
    <w:rsid w:val="004C7697"/>
    <w:rsid w:val="004C7751"/>
    <w:rsid w:val="004C78D5"/>
    <w:rsid w:val="004D013A"/>
    <w:rsid w:val="004D01C2"/>
    <w:rsid w:val="004D051D"/>
    <w:rsid w:val="004D05C4"/>
    <w:rsid w:val="004D07FB"/>
    <w:rsid w:val="004D0863"/>
    <w:rsid w:val="004D0935"/>
    <w:rsid w:val="004D0D96"/>
    <w:rsid w:val="004D116E"/>
    <w:rsid w:val="004D13E1"/>
    <w:rsid w:val="004D142F"/>
    <w:rsid w:val="004D196C"/>
    <w:rsid w:val="004D1B22"/>
    <w:rsid w:val="004D24C8"/>
    <w:rsid w:val="004D2BBC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8FF"/>
    <w:rsid w:val="004D3AC9"/>
    <w:rsid w:val="004D3FA0"/>
    <w:rsid w:val="004D43B8"/>
    <w:rsid w:val="004D4B85"/>
    <w:rsid w:val="004D4CC6"/>
    <w:rsid w:val="004D4DFC"/>
    <w:rsid w:val="004D4F88"/>
    <w:rsid w:val="004D5826"/>
    <w:rsid w:val="004D5878"/>
    <w:rsid w:val="004D5939"/>
    <w:rsid w:val="004D6441"/>
    <w:rsid w:val="004D6974"/>
    <w:rsid w:val="004D69E8"/>
    <w:rsid w:val="004D6C49"/>
    <w:rsid w:val="004D749B"/>
    <w:rsid w:val="004D74A2"/>
    <w:rsid w:val="004D74E8"/>
    <w:rsid w:val="004D7A58"/>
    <w:rsid w:val="004E004F"/>
    <w:rsid w:val="004E00D2"/>
    <w:rsid w:val="004E0612"/>
    <w:rsid w:val="004E0CBC"/>
    <w:rsid w:val="004E152E"/>
    <w:rsid w:val="004E1553"/>
    <w:rsid w:val="004E1AEE"/>
    <w:rsid w:val="004E1BA8"/>
    <w:rsid w:val="004E1C8E"/>
    <w:rsid w:val="004E1EBB"/>
    <w:rsid w:val="004E2229"/>
    <w:rsid w:val="004E2831"/>
    <w:rsid w:val="004E2926"/>
    <w:rsid w:val="004E2B41"/>
    <w:rsid w:val="004E2DC8"/>
    <w:rsid w:val="004E3343"/>
    <w:rsid w:val="004E34C2"/>
    <w:rsid w:val="004E390B"/>
    <w:rsid w:val="004E393A"/>
    <w:rsid w:val="004E3A1B"/>
    <w:rsid w:val="004E3E6F"/>
    <w:rsid w:val="004E3EE0"/>
    <w:rsid w:val="004E3F1E"/>
    <w:rsid w:val="004E40FF"/>
    <w:rsid w:val="004E422F"/>
    <w:rsid w:val="004E4BB6"/>
    <w:rsid w:val="004E4D6F"/>
    <w:rsid w:val="004E4ED4"/>
    <w:rsid w:val="004E54EA"/>
    <w:rsid w:val="004E577F"/>
    <w:rsid w:val="004E5E70"/>
    <w:rsid w:val="004E6230"/>
    <w:rsid w:val="004E6376"/>
    <w:rsid w:val="004E69B8"/>
    <w:rsid w:val="004E6B90"/>
    <w:rsid w:val="004E6D73"/>
    <w:rsid w:val="004E6E9C"/>
    <w:rsid w:val="004E70DA"/>
    <w:rsid w:val="004E78C8"/>
    <w:rsid w:val="004E7C71"/>
    <w:rsid w:val="004F05CA"/>
    <w:rsid w:val="004F0A5B"/>
    <w:rsid w:val="004F0BAF"/>
    <w:rsid w:val="004F11F7"/>
    <w:rsid w:val="004F1A07"/>
    <w:rsid w:val="004F1A71"/>
    <w:rsid w:val="004F20DB"/>
    <w:rsid w:val="004F261C"/>
    <w:rsid w:val="004F2D06"/>
    <w:rsid w:val="004F3156"/>
    <w:rsid w:val="004F340D"/>
    <w:rsid w:val="004F3823"/>
    <w:rsid w:val="004F3A1A"/>
    <w:rsid w:val="004F3FA9"/>
    <w:rsid w:val="004F47DC"/>
    <w:rsid w:val="004F4A53"/>
    <w:rsid w:val="004F4C93"/>
    <w:rsid w:val="004F4D2B"/>
    <w:rsid w:val="004F5258"/>
    <w:rsid w:val="004F5374"/>
    <w:rsid w:val="004F53F4"/>
    <w:rsid w:val="004F5434"/>
    <w:rsid w:val="004F59B4"/>
    <w:rsid w:val="004F5A49"/>
    <w:rsid w:val="004F5BDA"/>
    <w:rsid w:val="004F5F29"/>
    <w:rsid w:val="004F63BB"/>
    <w:rsid w:val="004F726B"/>
    <w:rsid w:val="004F7310"/>
    <w:rsid w:val="004F75F8"/>
    <w:rsid w:val="004F7778"/>
    <w:rsid w:val="004F77A7"/>
    <w:rsid w:val="004F783C"/>
    <w:rsid w:val="004F7BB4"/>
    <w:rsid w:val="00500058"/>
    <w:rsid w:val="00500515"/>
    <w:rsid w:val="005005C3"/>
    <w:rsid w:val="00500768"/>
    <w:rsid w:val="00500C77"/>
    <w:rsid w:val="00500F17"/>
    <w:rsid w:val="00500F4A"/>
    <w:rsid w:val="00500FAD"/>
    <w:rsid w:val="00501565"/>
    <w:rsid w:val="005015EB"/>
    <w:rsid w:val="00501D35"/>
    <w:rsid w:val="005021A1"/>
    <w:rsid w:val="00502242"/>
    <w:rsid w:val="00502AAA"/>
    <w:rsid w:val="00502CEB"/>
    <w:rsid w:val="00503096"/>
    <w:rsid w:val="00503195"/>
    <w:rsid w:val="005038A1"/>
    <w:rsid w:val="00503D09"/>
    <w:rsid w:val="00503F43"/>
    <w:rsid w:val="005040E5"/>
    <w:rsid w:val="0050434D"/>
    <w:rsid w:val="005045EB"/>
    <w:rsid w:val="00504DC5"/>
    <w:rsid w:val="00505124"/>
    <w:rsid w:val="005052D5"/>
    <w:rsid w:val="005053F1"/>
    <w:rsid w:val="005057AC"/>
    <w:rsid w:val="005058A0"/>
    <w:rsid w:val="00506248"/>
    <w:rsid w:val="0050629A"/>
    <w:rsid w:val="00506504"/>
    <w:rsid w:val="00506C56"/>
    <w:rsid w:val="00506FCF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A3"/>
    <w:rsid w:val="005113DC"/>
    <w:rsid w:val="00511768"/>
    <w:rsid w:val="00512008"/>
    <w:rsid w:val="0051240E"/>
    <w:rsid w:val="005126E3"/>
    <w:rsid w:val="00512C82"/>
    <w:rsid w:val="00512FED"/>
    <w:rsid w:val="00513669"/>
    <w:rsid w:val="005136CA"/>
    <w:rsid w:val="00513A03"/>
    <w:rsid w:val="00514224"/>
    <w:rsid w:val="00514688"/>
    <w:rsid w:val="00514A37"/>
    <w:rsid w:val="00514B43"/>
    <w:rsid w:val="00514E5C"/>
    <w:rsid w:val="0051536D"/>
    <w:rsid w:val="005155C6"/>
    <w:rsid w:val="00515767"/>
    <w:rsid w:val="005157A3"/>
    <w:rsid w:val="00515807"/>
    <w:rsid w:val="00515F5E"/>
    <w:rsid w:val="005161CA"/>
    <w:rsid w:val="00516537"/>
    <w:rsid w:val="00516694"/>
    <w:rsid w:val="00516DAB"/>
    <w:rsid w:val="00517632"/>
    <w:rsid w:val="005178FD"/>
    <w:rsid w:val="00517AC9"/>
    <w:rsid w:val="005200AE"/>
    <w:rsid w:val="00520B35"/>
    <w:rsid w:val="005212D0"/>
    <w:rsid w:val="005215C3"/>
    <w:rsid w:val="00521644"/>
    <w:rsid w:val="00521933"/>
    <w:rsid w:val="00521B58"/>
    <w:rsid w:val="00521DE6"/>
    <w:rsid w:val="00521E1E"/>
    <w:rsid w:val="00522108"/>
    <w:rsid w:val="0052267D"/>
    <w:rsid w:val="00522AED"/>
    <w:rsid w:val="00522BB3"/>
    <w:rsid w:val="00522D6A"/>
    <w:rsid w:val="00522F35"/>
    <w:rsid w:val="00522FB2"/>
    <w:rsid w:val="005233ED"/>
    <w:rsid w:val="005247D9"/>
    <w:rsid w:val="00524CE4"/>
    <w:rsid w:val="00525005"/>
    <w:rsid w:val="005250BE"/>
    <w:rsid w:val="005251CF"/>
    <w:rsid w:val="00526AEF"/>
    <w:rsid w:val="00527ED0"/>
    <w:rsid w:val="00530507"/>
    <w:rsid w:val="00530740"/>
    <w:rsid w:val="00530AF1"/>
    <w:rsid w:val="00530C77"/>
    <w:rsid w:val="00531739"/>
    <w:rsid w:val="0053180A"/>
    <w:rsid w:val="005319C4"/>
    <w:rsid w:val="00531D4A"/>
    <w:rsid w:val="005321B6"/>
    <w:rsid w:val="0053246F"/>
    <w:rsid w:val="005338C1"/>
    <w:rsid w:val="00533D9A"/>
    <w:rsid w:val="00534511"/>
    <w:rsid w:val="005345E6"/>
    <w:rsid w:val="00535259"/>
    <w:rsid w:val="00535350"/>
    <w:rsid w:val="005356A0"/>
    <w:rsid w:val="00535894"/>
    <w:rsid w:val="00536147"/>
    <w:rsid w:val="00536436"/>
    <w:rsid w:val="00536683"/>
    <w:rsid w:val="005367AD"/>
    <w:rsid w:val="00536AF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0BC4"/>
    <w:rsid w:val="00541A72"/>
    <w:rsid w:val="00541D71"/>
    <w:rsid w:val="00542364"/>
    <w:rsid w:val="005429FD"/>
    <w:rsid w:val="00542EAF"/>
    <w:rsid w:val="005432F4"/>
    <w:rsid w:val="005434C7"/>
    <w:rsid w:val="00543CCA"/>
    <w:rsid w:val="00543F04"/>
    <w:rsid w:val="00543F83"/>
    <w:rsid w:val="0054425A"/>
    <w:rsid w:val="00544316"/>
    <w:rsid w:val="0054433B"/>
    <w:rsid w:val="005443F4"/>
    <w:rsid w:val="005445E8"/>
    <w:rsid w:val="00544D3C"/>
    <w:rsid w:val="00544E56"/>
    <w:rsid w:val="0054532D"/>
    <w:rsid w:val="0054585E"/>
    <w:rsid w:val="00545D60"/>
    <w:rsid w:val="00545DC8"/>
    <w:rsid w:val="00546465"/>
    <w:rsid w:val="0054667F"/>
    <w:rsid w:val="005468FF"/>
    <w:rsid w:val="00546905"/>
    <w:rsid w:val="005469C2"/>
    <w:rsid w:val="00546F6B"/>
    <w:rsid w:val="00546FBB"/>
    <w:rsid w:val="005472EC"/>
    <w:rsid w:val="005473D4"/>
    <w:rsid w:val="005474CF"/>
    <w:rsid w:val="005478AE"/>
    <w:rsid w:val="00547912"/>
    <w:rsid w:val="00547CB2"/>
    <w:rsid w:val="00547D48"/>
    <w:rsid w:val="00550472"/>
    <w:rsid w:val="00550BB3"/>
    <w:rsid w:val="00550D77"/>
    <w:rsid w:val="00550DD4"/>
    <w:rsid w:val="00550F16"/>
    <w:rsid w:val="0055149E"/>
    <w:rsid w:val="005514ED"/>
    <w:rsid w:val="00551B1F"/>
    <w:rsid w:val="00551B81"/>
    <w:rsid w:val="00551E1A"/>
    <w:rsid w:val="005520E9"/>
    <w:rsid w:val="0055227F"/>
    <w:rsid w:val="005522AF"/>
    <w:rsid w:val="005528DF"/>
    <w:rsid w:val="00552C6E"/>
    <w:rsid w:val="0055301A"/>
    <w:rsid w:val="0055369A"/>
    <w:rsid w:val="00553B4C"/>
    <w:rsid w:val="00553BD8"/>
    <w:rsid w:val="00553D3B"/>
    <w:rsid w:val="00553D74"/>
    <w:rsid w:val="0055479C"/>
    <w:rsid w:val="00554C7D"/>
    <w:rsid w:val="005553DA"/>
    <w:rsid w:val="005556A4"/>
    <w:rsid w:val="00555C44"/>
    <w:rsid w:val="00555EB7"/>
    <w:rsid w:val="00555F77"/>
    <w:rsid w:val="005563F9"/>
    <w:rsid w:val="005564F6"/>
    <w:rsid w:val="00556A88"/>
    <w:rsid w:val="00556AAC"/>
    <w:rsid w:val="00556CD8"/>
    <w:rsid w:val="00556D0E"/>
    <w:rsid w:val="00557086"/>
    <w:rsid w:val="00557128"/>
    <w:rsid w:val="005573F6"/>
    <w:rsid w:val="00557BDD"/>
    <w:rsid w:val="00560059"/>
    <w:rsid w:val="00560C81"/>
    <w:rsid w:val="00561554"/>
    <w:rsid w:val="005615E5"/>
    <w:rsid w:val="0056166E"/>
    <w:rsid w:val="00561B6A"/>
    <w:rsid w:val="00562470"/>
    <w:rsid w:val="00562535"/>
    <w:rsid w:val="00562729"/>
    <w:rsid w:val="00562AC4"/>
    <w:rsid w:val="005635C4"/>
    <w:rsid w:val="0056366A"/>
    <w:rsid w:val="005642C5"/>
    <w:rsid w:val="005654C0"/>
    <w:rsid w:val="00565646"/>
    <w:rsid w:val="005656F9"/>
    <w:rsid w:val="005657C3"/>
    <w:rsid w:val="005657F6"/>
    <w:rsid w:val="00565946"/>
    <w:rsid w:val="00565DE9"/>
    <w:rsid w:val="00565E2D"/>
    <w:rsid w:val="00565F52"/>
    <w:rsid w:val="00566105"/>
    <w:rsid w:val="00566327"/>
    <w:rsid w:val="0056643C"/>
    <w:rsid w:val="0056644D"/>
    <w:rsid w:val="00566B7A"/>
    <w:rsid w:val="00566E3E"/>
    <w:rsid w:val="00567567"/>
    <w:rsid w:val="00567B0C"/>
    <w:rsid w:val="00567E24"/>
    <w:rsid w:val="00567FF6"/>
    <w:rsid w:val="00570EE0"/>
    <w:rsid w:val="005712EC"/>
    <w:rsid w:val="0057133A"/>
    <w:rsid w:val="00571540"/>
    <w:rsid w:val="0057161B"/>
    <w:rsid w:val="0057189C"/>
    <w:rsid w:val="005718B6"/>
    <w:rsid w:val="00571B31"/>
    <w:rsid w:val="00571BA6"/>
    <w:rsid w:val="00571D0E"/>
    <w:rsid w:val="0057213F"/>
    <w:rsid w:val="005723BE"/>
    <w:rsid w:val="005724F2"/>
    <w:rsid w:val="0057267F"/>
    <w:rsid w:val="005729FF"/>
    <w:rsid w:val="00572D09"/>
    <w:rsid w:val="00572F49"/>
    <w:rsid w:val="005734D5"/>
    <w:rsid w:val="00573842"/>
    <w:rsid w:val="005740A4"/>
    <w:rsid w:val="00574317"/>
    <w:rsid w:val="00574611"/>
    <w:rsid w:val="00574A0F"/>
    <w:rsid w:val="00574BF9"/>
    <w:rsid w:val="00575241"/>
    <w:rsid w:val="005754FE"/>
    <w:rsid w:val="00576342"/>
    <w:rsid w:val="0057650B"/>
    <w:rsid w:val="005768D3"/>
    <w:rsid w:val="00576A5A"/>
    <w:rsid w:val="00576B17"/>
    <w:rsid w:val="00576CA7"/>
    <w:rsid w:val="00576E6A"/>
    <w:rsid w:val="00577291"/>
    <w:rsid w:val="005773D5"/>
    <w:rsid w:val="00577760"/>
    <w:rsid w:val="00577B93"/>
    <w:rsid w:val="00577C78"/>
    <w:rsid w:val="00577D53"/>
    <w:rsid w:val="00580745"/>
    <w:rsid w:val="00580AFE"/>
    <w:rsid w:val="00581294"/>
    <w:rsid w:val="0058153E"/>
    <w:rsid w:val="005815CF"/>
    <w:rsid w:val="0058165F"/>
    <w:rsid w:val="00581A14"/>
    <w:rsid w:val="00581AAF"/>
    <w:rsid w:val="00581AE7"/>
    <w:rsid w:val="00581E93"/>
    <w:rsid w:val="005824ED"/>
    <w:rsid w:val="0058306C"/>
    <w:rsid w:val="00583751"/>
    <w:rsid w:val="00583CF9"/>
    <w:rsid w:val="00583D60"/>
    <w:rsid w:val="0058400B"/>
    <w:rsid w:val="00584256"/>
    <w:rsid w:val="0058460D"/>
    <w:rsid w:val="0058465D"/>
    <w:rsid w:val="00584CCB"/>
    <w:rsid w:val="00584CF8"/>
    <w:rsid w:val="005857A2"/>
    <w:rsid w:val="005858E0"/>
    <w:rsid w:val="005860A7"/>
    <w:rsid w:val="00586174"/>
    <w:rsid w:val="00586463"/>
    <w:rsid w:val="005867B8"/>
    <w:rsid w:val="00586A2E"/>
    <w:rsid w:val="00586C43"/>
    <w:rsid w:val="00586E3F"/>
    <w:rsid w:val="005871D3"/>
    <w:rsid w:val="0058753F"/>
    <w:rsid w:val="0058761D"/>
    <w:rsid w:val="0059016B"/>
    <w:rsid w:val="005902A3"/>
    <w:rsid w:val="00590A64"/>
    <w:rsid w:val="00590C6F"/>
    <w:rsid w:val="005912F4"/>
    <w:rsid w:val="0059192C"/>
    <w:rsid w:val="0059197B"/>
    <w:rsid w:val="00591A0E"/>
    <w:rsid w:val="00591B38"/>
    <w:rsid w:val="00591BF2"/>
    <w:rsid w:val="005921DE"/>
    <w:rsid w:val="00592247"/>
    <w:rsid w:val="0059334C"/>
    <w:rsid w:val="005933E0"/>
    <w:rsid w:val="005934EF"/>
    <w:rsid w:val="005937FC"/>
    <w:rsid w:val="005939C1"/>
    <w:rsid w:val="00593F54"/>
    <w:rsid w:val="005942CA"/>
    <w:rsid w:val="005942E4"/>
    <w:rsid w:val="005943A5"/>
    <w:rsid w:val="005944BB"/>
    <w:rsid w:val="00594969"/>
    <w:rsid w:val="005951DC"/>
    <w:rsid w:val="00595B13"/>
    <w:rsid w:val="00595ECA"/>
    <w:rsid w:val="0059608D"/>
    <w:rsid w:val="00596186"/>
    <w:rsid w:val="00596449"/>
    <w:rsid w:val="005967E1"/>
    <w:rsid w:val="00596934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2E0"/>
    <w:rsid w:val="005A1437"/>
    <w:rsid w:val="005A1E4B"/>
    <w:rsid w:val="005A2032"/>
    <w:rsid w:val="005A23BD"/>
    <w:rsid w:val="005A28E7"/>
    <w:rsid w:val="005A2A0F"/>
    <w:rsid w:val="005A3478"/>
    <w:rsid w:val="005A356F"/>
    <w:rsid w:val="005A35BE"/>
    <w:rsid w:val="005A3F43"/>
    <w:rsid w:val="005A42E4"/>
    <w:rsid w:val="005A44B2"/>
    <w:rsid w:val="005A4B77"/>
    <w:rsid w:val="005A531B"/>
    <w:rsid w:val="005A54C6"/>
    <w:rsid w:val="005A5619"/>
    <w:rsid w:val="005A58B4"/>
    <w:rsid w:val="005A6079"/>
    <w:rsid w:val="005A65B5"/>
    <w:rsid w:val="005A6CF5"/>
    <w:rsid w:val="005A783D"/>
    <w:rsid w:val="005A789D"/>
    <w:rsid w:val="005B0564"/>
    <w:rsid w:val="005B0C4F"/>
    <w:rsid w:val="005B0DBD"/>
    <w:rsid w:val="005B1235"/>
    <w:rsid w:val="005B125A"/>
    <w:rsid w:val="005B1522"/>
    <w:rsid w:val="005B16DD"/>
    <w:rsid w:val="005B17A9"/>
    <w:rsid w:val="005B1CDB"/>
    <w:rsid w:val="005B289D"/>
    <w:rsid w:val="005B294D"/>
    <w:rsid w:val="005B2D5F"/>
    <w:rsid w:val="005B2FD0"/>
    <w:rsid w:val="005B2FF7"/>
    <w:rsid w:val="005B31FA"/>
    <w:rsid w:val="005B33F5"/>
    <w:rsid w:val="005B35AB"/>
    <w:rsid w:val="005B368A"/>
    <w:rsid w:val="005B40EA"/>
    <w:rsid w:val="005B4286"/>
    <w:rsid w:val="005B459C"/>
    <w:rsid w:val="005B45C5"/>
    <w:rsid w:val="005B4B08"/>
    <w:rsid w:val="005B507D"/>
    <w:rsid w:val="005B537B"/>
    <w:rsid w:val="005B5813"/>
    <w:rsid w:val="005B583C"/>
    <w:rsid w:val="005B5840"/>
    <w:rsid w:val="005B5A26"/>
    <w:rsid w:val="005B5A41"/>
    <w:rsid w:val="005B5B3F"/>
    <w:rsid w:val="005B6585"/>
    <w:rsid w:val="005B677E"/>
    <w:rsid w:val="005B69A4"/>
    <w:rsid w:val="005B6A9D"/>
    <w:rsid w:val="005B6F5D"/>
    <w:rsid w:val="005B73E6"/>
    <w:rsid w:val="005B762D"/>
    <w:rsid w:val="005B7F2A"/>
    <w:rsid w:val="005C0AA0"/>
    <w:rsid w:val="005C0AB3"/>
    <w:rsid w:val="005C0ED8"/>
    <w:rsid w:val="005C1457"/>
    <w:rsid w:val="005C15E6"/>
    <w:rsid w:val="005C1DA5"/>
    <w:rsid w:val="005C212C"/>
    <w:rsid w:val="005C2141"/>
    <w:rsid w:val="005C2AAD"/>
    <w:rsid w:val="005C3007"/>
    <w:rsid w:val="005C3298"/>
    <w:rsid w:val="005C380A"/>
    <w:rsid w:val="005C4256"/>
    <w:rsid w:val="005C5334"/>
    <w:rsid w:val="005C55F6"/>
    <w:rsid w:val="005C579D"/>
    <w:rsid w:val="005C61F9"/>
    <w:rsid w:val="005C64CE"/>
    <w:rsid w:val="005C6E0D"/>
    <w:rsid w:val="005C6EF7"/>
    <w:rsid w:val="005C72BE"/>
    <w:rsid w:val="005C7322"/>
    <w:rsid w:val="005C7524"/>
    <w:rsid w:val="005C76C7"/>
    <w:rsid w:val="005C7CB2"/>
    <w:rsid w:val="005C7CBB"/>
    <w:rsid w:val="005C7DEF"/>
    <w:rsid w:val="005D0028"/>
    <w:rsid w:val="005D0BFC"/>
    <w:rsid w:val="005D0F71"/>
    <w:rsid w:val="005D119F"/>
    <w:rsid w:val="005D1290"/>
    <w:rsid w:val="005D1409"/>
    <w:rsid w:val="005D1A55"/>
    <w:rsid w:val="005D1B3C"/>
    <w:rsid w:val="005D20FC"/>
    <w:rsid w:val="005D218E"/>
    <w:rsid w:val="005D21BF"/>
    <w:rsid w:val="005D2931"/>
    <w:rsid w:val="005D2CB0"/>
    <w:rsid w:val="005D2E2B"/>
    <w:rsid w:val="005D30D2"/>
    <w:rsid w:val="005D3B48"/>
    <w:rsid w:val="005D3E24"/>
    <w:rsid w:val="005D409D"/>
    <w:rsid w:val="005D40E9"/>
    <w:rsid w:val="005D4516"/>
    <w:rsid w:val="005D468B"/>
    <w:rsid w:val="005D4981"/>
    <w:rsid w:val="005D4C7F"/>
    <w:rsid w:val="005D4EED"/>
    <w:rsid w:val="005D5A40"/>
    <w:rsid w:val="005D5C18"/>
    <w:rsid w:val="005D5F84"/>
    <w:rsid w:val="005D5FD6"/>
    <w:rsid w:val="005D6A5D"/>
    <w:rsid w:val="005D6BB3"/>
    <w:rsid w:val="005D6F0B"/>
    <w:rsid w:val="005D709E"/>
    <w:rsid w:val="005D71C8"/>
    <w:rsid w:val="005D72A2"/>
    <w:rsid w:val="005D7425"/>
    <w:rsid w:val="005D75D1"/>
    <w:rsid w:val="005E00E1"/>
    <w:rsid w:val="005E1067"/>
    <w:rsid w:val="005E1222"/>
    <w:rsid w:val="005E139E"/>
    <w:rsid w:val="005E14AB"/>
    <w:rsid w:val="005E1D0C"/>
    <w:rsid w:val="005E1DE1"/>
    <w:rsid w:val="005E1EFC"/>
    <w:rsid w:val="005E2CC0"/>
    <w:rsid w:val="005E2F24"/>
    <w:rsid w:val="005E36AF"/>
    <w:rsid w:val="005E377C"/>
    <w:rsid w:val="005E3B9D"/>
    <w:rsid w:val="005E4475"/>
    <w:rsid w:val="005E545F"/>
    <w:rsid w:val="005E5BAC"/>
    <w:rsid w:val="005E5BD1"/>
    <w:rsid w:val="005E5FA0"/>
    <w:rsid w:val="005E626F"/>
    <w:rsid w:val="005E6295"/>
    <w:rsid w:val="005E62A4"/>
    <w:rsid w:val="005E64EF"/>
    <w:rsid w:val="005E6C8B"/>
    <w:rsid w:val="005E6CB0"/>
    <w:rsid w:val="005E6CE4"/>
    <w:rsid w:val="005E6D0E"/>
    <w:rsid w:val="005E6E25"/>
    <w:rsid w:val="005E7266"/>
    <w:rsid w:val="005E7466"/>
    <w:rsid w:val="005E74BB"/>
    <w:rsid w:val="005E7B4F"/>
    <w:rsid w:val="005E7DBC"/>
    <w:rsid w:val="005E7DE2"/>
    <w:rsid w:val="005F00A9"/>
    <w:rsid w:val="005F0D04"/>
    <w:rsid w:val="005F13DF"/>
    <w:rsid w:val="005F1419"/>
    <w:rsid w:val="005F1760"/>
    <w:rsid w:val="005F17FF"/>
    <w:rsid w:val="005F1D4C"/>
    <w:rsid w:val="005F1E9F"/>
    <w:rsid w:val="005F26B8"/>
    <w:rsid w:val="005F27F8"/>
    <w:rsid w:val="005F2D3D"/>
    <w:rsid w:val="005F2F8C"/>
    <w:rsid w:val="005F35B3"/>
    <w:rsid w:val="005F37D8"/>
    <w:rsid w:val="005F3E86"/>
    <w:rsid w:val="005F3E8F"/>
    <w:rsid w:val="005F4495"/>
    <w:rsid w:val="005F4944"/>
    <w:rsid w:val="005F4D0A"/>
    <w:rsid w:val="005F5A9D"/>
    <w:rsid w:val="005F5D7A"/>
    <w:rsid w:val="005F5D83"/>
    <w:rsid w:val="005F61AE"/>
    <w:rsid w:val="005F61CD"/>
    <w:rsid w:val="005F6E42"/>
    <w:rsid w:val="005F7038"/>
    <w:rsid w:val="005F771D"/>
    <w:rsid w:val="005F79AB"/>
    <w:rsid w:val="005F7A5C"/>
    <w:rsid w:val="005F7BA2"/>
    <w:rsid w:val="00600069"/>
    <w:rsid w:val="00600402"/>
    <w:rsid w:val="00600566"/>
    <w:rsid w:val="00600698"/>
    <w:rsid w:val="00600ABB"/>
    <w:rsid w:val="00600D8B"/>
    <w:rsid w:val="00600DD6"/>
    <w:rsid w:val="006016B4"/>
    <w:rsid w:val="006016C7"/>
    <w:rsid w:val="00601A61"/>
    <w:rsid w:val="00601BBB"/>
    <w:rsid w:val="00601CFF"/>
    <w:rsid w:val="00602059"/>
    <w:rsid w:val="006021B7"/>
    <w:rsid w:val="00602C8D"/>
    <w:rsid w:val="006030F7"/>
    <w:rsid w:val="00603102"/>
    <w:rsid w:val="0060319A"/>
    <w:rsid w:val="00603A65"/>
    <w:rsid w:val="00603C8F"/>
    <w:rsid w:val="00603DC3"/>
    <w:rsid w:val="00603E68"/>
    <w:rsid w:val="00603F22"/>
    <w:rsid w:val="006040AC"/>
    <w:rsid w:val="00604A0F"/>
    <w:rsid w:val="00604DCC"/>
    <w:rsid w:val="00604E8A"/>
    <w:rsid w:val="00605937"/>
    <w:rsid w:val="00605A61"/>
    <w:rsid w:val="00605C35"/>
    <w:rsid w:val="006062D1"/>
    <w:rsid w:val="00606457"/>
    <w:rsid w:val="006073BD"/>
    <w:rsid w:val="00607660"/>
    <w:rsid w:val="00607EC4"/>
    <w:rsid w:val="0061043A"/>
    <w:rsid w:val="006104A5"/>
    <w:rsid w:val="00610728"/>
    <w:rsid w:val="00610873"/>
    <w:rsid w:val="00610DD3"/>
    <w:rsid w:val="00610EA7"/>
    <w:rsid w:val="00611103"/>
    <w:rsid w:val="00611213"/>
    <w:rsid w:val="006113B6"/>
    <w:rsid w:val="0061150F"/>
    <w:rsid w:val="00611846"/>
    <w:rsid w:val="00611E0E"/>
    <w:rsid w:val="00612512"/>
    <w:rsid w:val="00612BA9"/>
    <w:rsid w:val="00612C16"/>
    <w:rsid w:val="00612CFD"/>
    <w:rsid w:val="00612E17"/>
    <w:rsid w:val="00612F92"/>
    <w:rsid w:val="006132EA"/>
    <w:rsid w:val="0061343C"/>
    <w:rsid w:val="00613C0D"/>
    <w:rsid w:val="00613CA4"/>
    <w:rsid w:val="00613E3C"/>
    <w:rsid w:val="00613E5A"/>
    <w:rsid w:val="00614073"/>
    <w:rsid w:val="006141B5"/>
    <w:rsid w:val="006145E0"/>
    <w:rsid w:val="006147FD"/>
    <w:rsid w:val="006149F9"/>
    <w:rsid w:val="00614DBA"/>
    <w:rsid w:val="00615094"/>
    <w:rsid w:val="0061544E"/>
    <w:rsid w:val="006156CC"/>
    <w:rsid w:val="006157D2"/>
    <w:rsid w:val="00615937"/>
    <w:rsid w:val="0061596C"/>
    <w:rsid w:val="00615A53"/>
    <w:rsid w:val="00615DB3"/>
    <w:rsid w:val="00615FEC"/>
    <w:rsid w:val="00616409"/>
    <w:rsid w:val="00616E64"/>
    <w:rsid w:val="0061714A"/>
    <w:rsid w:val="00617BA9"/>
    <w:rsid w:val="00617DB6"/>
    <w:rsid w:val="006201F8"/>
    <w:rsid w:val="00620341"/>
    <w:rsid w:val="00620955"/>
    <w:rsid w:val="006209E1"/>
    <w:rsid w:val="00620A8A"/>
    <w:rsid w:val="00620DE8"/>
    <w:rsid w:val="00620F97"/>
    <w:rsid w:val="0062109E"/>
    <w:rsid w:val="006211DE"/>
    <w:rsid w:val="00621B1F"/>
    <w:rsid w:val="00622296"/>
    <w:rsid w:val="006222FE"/>
    <w:rsid w:val="0062266C"/>
    <w:rsid w:val="00622845"/>
    <w:rsid w:val="0062288C"/>
    <w:rsid w:val="00622E8E"/>
    <w:rsid w:val="00623489"/>
    <w:rsid w:val="00623748"/>
    <w:rsid w:val="00624053"/>
    <w:rsid w:val="006242C1"/>
    <w:rsid w:val="00624350"/>
    <w:rsid w:val="0062448E"/>
    <w:rsid w:val="006247FB"/>
    <w:rsid w:val="00625758"/>
    <w:rsid w:val="006257FE"/>
    <w:rsid w:val="006258CF"/>
    <w:rsid w:val="00625A0F"/>
    <w:rsid w:val="00626222"/>
    <w:rsid w:val="00626541"/>
    <w:rsid w:val="00626B77"/>
    <w:rsid w:val="00626C87"/>
    <w:rsid w:val="0062730C"/>
    <w:rsid w:val="006273AF"/>
    <w:rsid w:val="006273DA"/>
    <w:rsid w:val="00627B5A"/>
    <w:rsid w:val="00627C47"/>
    <w:rsid w:val="00627C7B"/>
    <w:rsid w:val="00627E26"/>
    <w:rsid w:val="006301E5"/>
    <w:rsid w:val="00630330"/>
    <w:rsid w:val="006304C0"/>
    <w:rsid w:val="00630842"/>
    <w:rsid w:val="00630C86"/>
    <w:rsid w:val="00631000"/>
    <w:rsid w:val="00631046"/>
    <w:rsid w:val="0063134C"/>
    <w:rsid w:val="006313B4"/>
    <w:rsid w:val="00631B03"/>
    <w:rsid w:val="00631B4F"/>
    <w:rsid w:val="00631CA0"/>
    <w:rsid w:val="006324B3"/>
    <w:rsid w:val="00632675"/>
    <w:rsid w:val="006326DD"/>
    <w:rsid w:val="0063284A"/>
    <w:rsid w:val="00632D78"/>
    <w:rsid w:val="00633656"/>
    <w:rsid w:val="00633863"/>
    <w:rsid w:val="00633AFB"/>
    <w:rsid w:val="00634010"/>
    <w:rsid w:val="0063431E"/>
    <w:rsid w:val="00634C76"/>
    <w:rsid w:val="00634DD3"/>
    <w:rsid w:val="00634F15"/>
    <w:rsid w:val="0063529A"/>
    <w:rsid w:val="006361F4"/>
    <w:rsid w:val="006366C3"/>
    <w:rsid w:val="00636A0F"/>
    <w:rsid w:val="00636DD8"/>
    <w:rsid w:val="00637726"/>
    <w:rsid w:val="00637766"/>
    <w:rsid w:val="006378D3"/>
    <w:rsid w:val="00637FD1"/>
    <w:rsid w:val="00640023"/>
    <w:rsid w:val="00641557"/>
    <w:rsid w:val="0064163C"/>
    <w:rsid w:val="0064163F"/>
    <w:rsid w:val="00641846"/>
    <w:rsid w:val="00641A30"/>
    <w:rsid w:val="00641B33"/>
    <w:rsid w:val="00641D00"/>
    <w:rsid w:val="00641EC0"/>
    <w:rsid w:val="00641F14"/>
    <w:rsid w:val="00642391"/>
    <w:rsid w:val="006426F2"/>
    <w:rsid w:val="00642B12"/>
    <w:rsid w:val="00642D3C"/>
    <w:rsid w:val="00643327"/>
    <w:rsid w:val="00643F0D"/>
    <w:rsid w:val="006445B0"/>
    <w:rsid w:val="00644CE6"/>
    <w:rsid w:val="00644D65"/>
    <w:rsid w:val="00645085"/>
    <w:rsid w:val="0064593F"/>
    <w:rsid w:val="00645E91"/>
    <w:rsid w:val="00645F17"/>
    <w:rsid w:val="00645F57"/>
    <w:rsid w:val="006462AA"/>
    <w:rsid w:val="00646686"/>
    <w:rsid w:val="00646AAC"/>
    <w:rsid w:val="00646C23"/>
    <w:rsid w:val="006470FB"/>
    <w:rsid w:val="0064727D"/>
    <w:rsid w:val="0064756D"/>
    <w:rsid w:val="00647960"/>
    <w:rsid w:val="006507CF"/>
    <w:rsid w:val="006509C3"/>
    <w:rsid w:val="006510E7"/>
    <w:rsid w:val="006510F2"/>
    <w:rsid w:val="00651289"/>
    <w:rsid w:val="00651317"/>
    <w:rsid w:val="006514B1"/>
    <w:rsid w:val="006515BC"/>
    <w:rsid w:val="00651CE7"/>
    <w:rsid w:val="00651E4F"/>
    <w:rsid w:val="00652364"/>
    <w:rsid w:val="0065269F"/>
    <w:rsid w:val="00652997"/>
    <w:rsid w:val="00653172"/>
    <w:rsid w:val="006531BF"/>
    <w:rsid w:val="006531EB"/>
    <w:rsid w:val="00653284"/>
    <w:rsid w:val="00653E98"/>
    <w:rsid w:val="00653ED9"/>
    <w:rsid w:val="006542DA"/>
    <w:rsid w:val="00654A8B"/>
    <w:rsid w:val="0065569E"/>
    <w:rsid w:val="006558AF"/>
    <w:rsid w:val="00655AD8"/>
    <w:rsid w:val="00655C21"/>
    <w:rsid w:val="006561AD"/>
    <w:rsid w:val="006566A1"/>
    <w:rsid w:val="00656931"/>
    <w:rsid w:val="00656ABF"/>
    <w:rsid w:val="00656DF1"/>
    <w:rsid w:val="00656E1D"/>
    <w:rsid w:val="0065728B"/>
    <w:rsid w:val="006575B3"/>
    <w:rsid w:val="006575C5"/>
    <w:rsid w:val="006579FB"/>
    <w:rsid w:val="00657DD2"/>
    <w:rsid w:val="00657EE5"/>
    <w:rsid w:val="00657F55"/>
    <w:rsid w:val="0066007E"/>
    <w:rsid w:val="00660384"/>
    <w:rsid w:val="006609E4"/>
    <w:rsid w:val="00660ABA"/>
    <w:rsid w:val="00660CFF"/>
    <w:rsid w:val="00660DC7"/>
    <w:rsid w:val="00660FE0"/>
    <w:rsid w:val="006612EC"/>
    <w:rsid w:val="00661CFD"/>
    <w:rsid w:val="00661FC8"/>
    <w:rsid w:val="00662487"/>
    <w:rsid w:val="00662BB5"/>
    <w:rsid w:val="00662FD1"/>
    <w:rsid w:val="0066361A"/>
    <w:rsid w:val="00663FB5"/>
    <w:rsid w:val="00663FF3"/>
    <w:rsid w:val="00664481"/>
    <w:rsid w:val="00664B5A"/>
    <w:rsid w:val="006654A8"/>
    <w:rsid w:val="00666276"/>
    <w:rsid w:val="0066651A"/>
    <w:rsid w:val="006665EF"/>
    <w:rsid w:val="00666708"/>
    <w:rsid w:val="006670A1"/>
    <w:rsid w:val="0066712B"/>
    <w:rsid w:val="0066727C"/>
    <w:rsid w:val="006673F9"/>
    <w:rsid w:val="0066747C"/>
    <w:rsid w:val="00667662"/>
    <w:rsid w:val="006676B2"/>
    <w:rsid w:val="006679FD"/>
    <w:rsid w:val="00667E16"/>
    <w:rsid w:val="0067030A"/>
    <w:rsid w:val="00670838"/>
    <w:rsid w:val="00670C7E"/>
    <w:rsid w:val="00670C83"/>
    <w:rsid w:val="00670F56"/>
    <w:rsid w:val="00671E34"/>
    <w:rsid w:val="0067228F"/>
    <w:rsid w:val="00672AF3"/>
    <w:rsid w:val="00673123"/>
    <w:rsid w:val="006737C8"/>
    <w:rsid w:val="00673E6D"/>
    <w:rsid w:val="00674365"/>
    <w:rsid w:val="006747A9"/>
    <w:rsid w:val="00674940"/>
    <w:rsid w:val="00674979"/>
    <w:rsid w:val="00674AC4"/>
    <w:rsid w:val="0067536C"/>
    <w:rsid w:val="00675381"/>
    <w:rsid w:val="0067542F"/>
    <w:rsid w:val="0067589B"/>
    <w:rsid w:val="006758DD"/>
    <w:rsid w:val="0067606B"/>
    <w:rsid w:val="00677058"/>
    <w:rsid w:val="0067705F"/>
    <w:rsid w:val="006770DF"/>
    <w:rsid w:val="006771F7"/>
    <w:rsid w:val="006777CC"/>
    <w:rsid w:val="00677C93"/>
    <w:rsid w:val="00677C9B"/>
    <w:rsid w:val="00677F5F"/>
    <w:rsid w:val="006801A4"/>
    <w:rsid w:val="006802AC"/>
    <w:rsid w:val="0068049D"/>
    <w:rsid w:val="00680801"/>
    <w:rsid w:val="00680881"/>
    <w:rsid w:val="00680944"/>
    <w:rsid w:val="0068121C"/>
    <w:rsid w:val="006813B6"/>
    <w:rsid w:val="00681475"/>
    <w:rsid w:val="006818E1"/>
    <w:rsid w:val="00682011"/>
    <w:rsid w:val="00682217"/>
    <w:rsid w:val="00682220"/>
    <w:rsid w:val="00682345"/>
    <w:rsid w:val="00682447"/>
    <w:rsid w:val="00682A48"/>
    <w:rsid w:val="00682B0F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3E6"/>
    <w:rsid w:val="00684574"/>
    <w:rsid w:val="00684642"/>
    <w:rsid w:val="0068479D"/>
    <w:rsid w:val="00684837"/>
    <w:rsid w:val="00684D87"/>
    <w:rsid w:val="006851F6"/>
    <w:rsid w:val="00685444"/>
    <w:rsid w:val="00686204"/>
    <w:rsid w:val="00686378"/>
    <w:rsid w:val="0068670F"/>
    <w:rsid w:val="00686A92"/>
    <w:rsid w:val="00686D95"/>
    <w:rsid w:val="00687BCB"/>
    <w:rsid w:val="00687E1C"/>
    <w:rsid w:val="006905A4"/>
    <w:rsid w:val="006910E0"/>
    <w:rsid w:val="0069117C"/>
    <w:rsid w:val="00692069"/>
    <w:rsid w:val="006921D8"/>
    <w:rsid w:val="00692BB7"/>
    <w:rsid w:val="006934B8"/>
    <w:rsid w:val="006935AC"/>
    <w:rsid w:val="006938BD"/>
    <w:rsid w:val="006938E9"/>
    <w:rsid w:val="0069391D"/>
    <w:rsid w:val="00694021"/>
    <w:rsid w:val="00694737"/>
    <w:rsid w:val="006950D7"/>
    <w:rsid w:val="006951C2"/>
    <w:rsid w:val="0069572E"/>
    <w:rsid w:val="00695900"/>
    <w:rsid w:val="00695CAD"/>
    <w:rsid w:val="00695E8A"/>
    <w:rsid w:val="0069603A"/>
    <w:rsid w:val="0069651B"/>
    <w:rsid w:val="00696914"/>
    <w:rsid w:val="00696A00"/>
    <w:rsid w:val="00696F20"/>
    <w:rsid w:val="00697502"/>
    <w:rsid w:val="00697F72"/>
    <w:rsid w:val="006A004E"/>
    <w:rsid w:val="006A0094"/>
    <w:rsid w:val="006A0540"/>
    <w:rsid w:val="006A0574"/>
    <w:rsid w:val="006A123B"/>
    <w:rsid w:val="006A14CC"/>
    <w:rsid w:val="006A1641"/>
    <w:rsid w:val="006A1B0E"/>
    <w:rsid w:val="006A1B37"/>
    <w:rsid w:val="006A219E"/>
    <w:rsid w:val="006A250A"/>
    <w:rsid w:val="006A2695"/>
    <w:rsid w:val="006A2A27"/>
    <w:rsid w:val="006A2AFA"/>
    <w:rsid w:val="006A2F21"/>
    <w:rsid w:val="006A314E"/>
    <w:rsid w:val="006A32B9"/>
    <w:rsid w:val="006A3427"/>
    <w:rsid w:val="006A3ED8"/>
    <w:rsid w:val="006A3FDE"/>
    <w:rsid w:val="006A4793"/>
    <w:rsid w:val="006A47C9"/>
    <w:rsid w:val="006A4C6C"/>
    <w:rsid w:val="006A51AD"/>
    <w:rsid w:val="006A5A21"/>
    <w:rsid w:val="006A708F"/>
    <w:rsid w:val="006A738D"/>
    <w:rsid w:val="006A73C5"/>
    <w:rsid w:val="006A7E97"/>
    <w:rsid w:val="006B0486"/>
    <w:rsid w:val="006B0CCB"/>
    <w:rsid w:val="006B0D9B"/>
    <w:rsid w:val="006B155E"/>
    <w:rsid w:val="006B1C27"/>
    <w:rsid w:val="006B1C94"/>
    <w:rsid w:val="006B2356"/>
    <w:rsid w:val="006B3010"/>
    <w:rsid w:val="006B3754"/>
    <w:rsid w:val="006B3848"/>
    <w:rsid w:val="006B3B4D"/>
    <w:rsid w:val="006B4698"/>
    <w:rsid w:val="006B4892"/>
    <w:rsid w:val="006B49E0"/>
    <w:rsid w:val="006B4CFD"/>
    <w:rsid w:val="006B51C2"/>
    <w:rsid w:val="006B588D"/>
    <w:rsid w:val="006B5B81"/>
    <w:rsid w:val="006B5D39"/>
    <w:rsid w:val="006B5FD1"/>
    <w:rsid w:val="006B62E1"/>
    <w:rsid w:val="006B6331"/>
    <w:rsid w:val="006B64B7"/>
    <w:rsid w:val="006B6589"/>
    <w:rsid w:val="006B68D1"/>
    <w:rsid w:val="006B69AA"/>
    <w:rsid w:val="006B6ACF"/>
    <w:rsid w:val="006B6B61"/>
    <w:rsid w:val="006B6CE5"/>
    <w:rsid w:val="006C000A"/>
    <w:rsid w:val="006C0092"/>
    <w:rsid w:val="006C00A9"/>
    <w:rsid w:val="006C01F9"/>
    <w:rsid w:val="006C0294"/>
    <w:rsid w:val="006C0369"/>
    <w:rsid w:val="006C05F9"/>
    <w:rsid w:val="006C08CF"/>
    <w:rsid w:val="006C0B66"/>
    <w:rsid w:val="006C0C64"/>
    <w:rsid w:val="006C0EDD"/>
    <w:rsid w:val="006C19BE"/>
    <w:rsid w:val="006C1C84"/>
    <w:rsid w:val="006C2077"/>
    <w:rsid w:val="006C231B"/>
    <w:rsid w:val="006C2465"/>
    <w:rsid w:val="006C2737"/>
    <w:rsid w:val="006C2910"/>
    <w:rsid w:val="006C29C5"/>
    <w:rsid w:val="006C2A15"/>
    <w:rsid w:val="006C2B5E"/>
    <w:rsid w:val="006C2CF0"/>
    <w:rsid w:val="006C3546"/>
    <w:rsid w:val="006C38B7"/>
    <w:rsid w:val="006C3B3D"/>
    <w:rsid w:val="006C3C42"/>
    <w:rsid w:val="006C3DB1"/>
    <w:rsid w:val="006C3F08"/>
    <w:rsid w:val="006C3F9D"/>
    <w:rsid w:val="006C4E95"/>
    <w:rsid w:val="006C4F56"/>
    <w:rsid w:val="006C4FFF"/>
    <w:rsid w:val="006C50EE"/>
    <w:rsid w:val="006C57ED"/>
    <w:rsid w:val="006C5804"/>
    <w:rsid w:val="006C6384"/>
    <w:rsid w:val="006C64D0"/>
    <w:rsid w:val="006C6D80"/>
    <w:rsid w:val="006C77CE"/>
    <w:rsid w:val="006C791C"/>
    <w:rsid w:val="006C7EC4"/>
    <w:rsid w:val="006D03D2"/>
    <w:rsid w:val="006D0510"/>
    <w:rsid w:val="006D0C1B"/>
    <w:rsid w:val="006D0C4B"/>
    <w:rsid w:val="006D119C"/>
    <w:rsid w:val="006D1512"/>
    <w:rsid w:val="006D17AE"/>
    <w:rsid w:val="006D2239"/>
    <w:rsid w:val="006D26EA"/>
    <w:rsid w:val="006D2746"/>
    <w:rsid w:val="006D32CA"/>
    <w:rsid w:val="006D38F5"/>
    <w:rsid w:val="006D3AA0"/>
    <w:rsid w:val="006D3CC6"/>
    <w:rsid w:val="006D4112"/>
    <w:rsid w:val="006D4458"/>
    <w:rsid w:val="006D4582"/>
    <w:rsid w:val="006D4BAD"/>
    <w:rsid w:val="006D4DA4"/>
    <w:rsid w:val="006D503E"/>
    <w:rsid w:val="006D5691"/>
    <w:rsid w:val="006D5754"/>
    <w:rsid w:val="006D629F"/>
    <w:rsid w:val="006D687C"/>
    <w:rsid w:val="006D6B78"/>
    <w:rsid w:val="006D6CB6"/>
    <w:rsid w:val="006D6EE5"/>
    <w:rsid w:val="006D6F1A"/>
    <w:rsid w:val="006D6FB7"/>
    <w:rsid w:val="006D7AEA"/>
    <w:rsid w:val="006D7E58"/>
    <w:rsid w:val="006D7ECF"/>
    <w:rsid w:val="006D7F0B"/>
    <w:rsid w:val="006D7FF5"/>
    <w:rsid w:val="006E0002"/>
    <w:rsid w:val="006E0660"/>
    <w:rsid w:val="006E0758"/>
    <w:rsid w:val="006E0B1B"/>
    <w:rsid w:val="006E0CB5"/>
    <w:rsid w:val="006E0D05"/>
    <w:rsid w:val="006E1138"/>
    <w:rsid w:val="006E13D8"/>
    <w:rsid w:val="006E1823"/>
    <w:rsid w:val="006E18E4"/>
    <w:rsid w:val="006E1AB3"/>
    <w:rsid w:val="006E1E53"/>
    <w:rsid w:val="006E2405"/>
    <w:rsid w:val="006E288C"/>
    <w:rsid w:val="006E2962"/>
    <w:rsid w:val="006E29B4"/>
    <w:rsid w:val="006E2B50"/>
    <w:rsid w:val="006E2B74"/>
    <w:rsid w:val="006E322F"/>
    <w:rsid w:val="006E34B9"/>
    <w:rsid w:val="006E38ED"/>
    <w:rsid w:val="006E3C77"/>
    <w:rsid w:val="006E4837"/>
    <w:rsid w:val="006E49F1"/>
    <w:rsid w:val="006E4A9D"/>
    <w:rsid w:val="006E4BAD"/>
    <w:rsid w:val="006E4E4B"/>
    <w:rsid w:val="006E5454"/>
    <w:rsid w:val="006E565C"/>
    <w:rsid w:val="006E5C1C"/>
    <w:rsid w:val="006E6103"/>
    <w:rsid w:val="006E61F7"/>
    <w:rsid w:val="006E66A2"/>
    <w:rsid w:val="006E75AE"/>
    <w:rsid w:val="006E78F1"/>
    <w:rsid w:val="006E7916"/>
    <w:rsid w:val="006E7928"/>
    <w:rsid w:val="006E7AA0"/>
    <w:rsid w:val="006E7CE4"/>
    <w:rsid w:val="006F03F0"/>
    <w:rsid w:val="006F05A4"/>
    <w:rsid w:val="006F0C21"/>
    <w:rsid w:val="006F0ED0"/>
    <w:rsid w:val="006F1445"/>
    <w:rsid w:val="006F1B26"/>
    <w:rsid w:val="006F221B"/>
    <w:rsid w:val="006F2833"/>
    <w:rsid w:val="006F30BF"/>
    <w:rsid w:val="006F326E"/>
    <w:rsid w:val="006F347C"/>
    <w:rsid w:val="006F35F2"/>
    <w:rsid w:val="006F389C"/>
    <w:rsid w:val="006F39D1"/>
    <w:rsid w:val="006F3E24"/>
    <w:rsid w:val="006F3E5C"/>
    <w:rsid w:val="006F451D"/>
    <w:rsid w:val="006F4585"/>
    <w:rsid w:val="006F4B12"/>
    <w:rsid w:val="006F4FFB"/>
    <w:rsid w:val="006F5506"/>
    <w:rsid w:val="006F5571"/>
    <w:rsid w:val="006F5597"/>
    <w:rsid w:val="006F578E"/>
    <w:rsid w:val="006F5BED"/>
    <w:rsid w:val="006F5E36"/>
    <w:rsid w:val="006F65B1"/>
    <w:rsid w:val="006F66B2"/>
    <w:rsid w:val="006F68D8"/>
    <w:rsid w:val="006F6EEE"/>
    <w:rsid w:val="006F707F"/>
    <w:rsid w:val="006F7885"/>
    <w:rsid w:val="006F7938"/>
    <w:rsid w:val="006F7DB6"/>
    <w:rsid w:val="00700200"/>
    <w:rsid w:val="007002D4"/>
    <w:rsid w:val="00700CF8"/>
    <w:rsid w:val="00701006"/>
    <w:rsid w:val="0070156A"/>
    <w:rsid w:val="00701A46"/>
    <w:rsid w:val="00701CA8"/>
    <w:rsid w:val="007021C4"/>
    <w:rsid w:val="00702340"/>
    <w:rsid w:val="007023C3"/>
    <w:rsid w:val="0070291C"/>
    <w:rsid w:val="00702A9F"/>
    <w:rsid w:val="0070380A"/>
    <w:rsid w:val="007038FC"/>
    <w:rsid w:val="00703952"/>
    <w:rsid w:val="00703E74"/>
    <w:rsid w:val="007047A5"/>
    <w:rsid w:val="00704970"/>
    <w:rsid w:val="00704C79"/>
    <w:rsid w:val="0070527A"/>
    <w:rsid w:val="0070579B"/>
    <w:rsid w:val="007059BD"/>
    <w:rsid w:val="007059D8"/>
    <w:rsid w:val="00705B2A"/>
    <w:rsid w:val="00705BD2"/>
    <w:rsid w:val="00705C25"/>
    <w:rsid w:val="00705CF9"/>
    <w:rsid w:val="00705ED2"/>
    <w:rsid w:val="00705FBF"/>
    <w:rsid w:val="0070625A"/>
    <w:rsid w:val="007063D8"/>
    <w:rsid w:val="0070643D"/>
    <w:rsid w:val="00706560"/>
    <w:rsid w:val="00706A80"/>
    <w:rsid w:val="00706D99"/>
    <w:rsid w:val="00706FAA"/>
    <w:rsid w:val="007071F3"/>
    <w:rsid w:val="00707232"/>
    <w:rsid w:val="00707541"/>
    <w:rsid w:val="00707617"/>
    <w:rsid w:val="007076E9"/>
    <w:rsid w:val="00707717"/>
    <w:rsid w:val="007077B5"/>
    <w:rsid w:val="00707E2B"/>
    <w:rsid w:val="007100CF"/>
    <w:rsid w:val="0071056F"/>
    <w:rsid w:val="007108B1"/>
    <w:rsid w:val="00710AA6"/>
    <w:rsid w:val="00710CF2"/>
    <w:rsid w:val="00710DEE"/>
    <w:rsid w:val="00710EC5"/>
    <w:rsid w:val="0071119A"/>
    <w:rsid w:val="00711215"/>
    <w:rsid w:val="007114C7"/>
    <w:rsid w:val="0071163C"/>
    <w:rsid w:val="00711995"/>
    <w:rsid w:val="00711AA8"/>
    <w:rsid w:val="00711B9D"/>
    <w:rsid w:val="007122DF"/>
    <w:rsid w:val="007129EC"/>
    <w:rsid w:val="00712F07"/>
    <w:rsid w:val="00713222"/>
    <w:rsid w:val="007132DF"/>
    <w:rsid w:val="0071346C"/>
    <w:rsid w:val="007139BC"/>
    <w:rsid w:val="00713D63"/>
    <w:rsid w:val="00714304"/>
    <w:rsid w:val="00714542"/>
    <w:rsid w:val="00714602"/>
    <w:rsid w:val="00714B19"/>
    <w:rsid w:val="00714CB7"/>
    <w:rsid w:val="0071520C"/>
    <w:rsid w:val="0071536A"/>
    <w:rsid w:val="00715475"/>
    <w:rsid w:val="007158C3"/>
    <w:rsid w:val="00715CF2"/>
    <w:rsid w:val="00715D75"/>
    <w:rsid w:val="007160F2"/>
    <w:rsid w:val="00716259"/>
    <w:rsid w:val="007163D5"/>
    <w:rsid w:val="00716A0C"/>
    <w:rsid w:val="00716A80"/>
    <w:rsid w:val="00716C03"/>
    <w:rsid w:val="00716C88"/>
    <w:rsid w:val="00716F81"/>
    <w:rsid w:val="00717650"/>
    <w:rsid w:val="007178E2"/>
    <w:rsid w:val="00717E4A"/>
    <w:rsid w:val="00717E8E"/>
    <w:rsid w:val="007200B6"/>
    <w:rsid w:val="00720458"/>
    <w:rsid w:val="007209C6"/>
    <w:rsid w:val="00721152"/>
    <w:rsid w:val="00721A82"/>
    <w:rsid w:val="00721C55"/>
    <w:rsid w:val="00721E6C"/>
    <w:rsid w:val="00721F63"/>
    <w:rsid w:val="00722058"/>
    <w:rsid w:val="007225B4"/>
    <w:rsid w:val="0072260F"/>
    <w:rsid w:val="00722A33"/>
    <w:rsid w:val="00722B00"/>
    <w:rsid w:val="00722D97"/>
    <w:rsid w:val="0072334E"/>
    <w:rsid w:val="007234BF"/>
    <w:rsid w:val="00724A6B"/>
    <w:rsid w:val="00724ABE"/>
    <w:rsid w:val="00724DF3"/>
    <w:rsid w:val="00725188"/>
    <w:rsid w:val="007252E2"/>
    <w:rsid w:val="0072560E"/>
    <w:rsid w:val="00725720"/>
    <w:rsid w:val="00726220"/>
    <w:rsid w:val="007268D5"/>
    <w:rsid w:val="00726EAB"/>
    <w:rsid w:val="007270CC"/>
    <w:rsid w:val="0072712A"/>
    <w:rsid w:val="00727834"/>
    <w:rsid w:val="00727A20"/>
    <w:rsid w:val="00727C3E"/>
    <w:rsid w:val="0073073E"/>
    <w:rsid w:val="00730870"/>
    <w:rsid w:val="00730B4D"/>
    <w:rsid w:val="00730C99"/>
    <w:rsid w:val="00730CF4"/>
    <w:rsid w:val="00730EAB"/>
    <w:rsid w:val="00730F61"/>
    <w:rsid w:val="00731059"/>
    <w:rsid w:val="00731227"/>
    <w:rsid w:val="00731A3C"/>
    <w:rsid w:val="00731DBF"/>
    <w:rsid w:val="0073215C"/>
    <w:rsid w:val="00732268"/>
    <w:rsid w:val="007326C4"/>
    <w:rsid w:val="00732807"/>
    <w:rsid w:val="00732AC3"/>
    <w:rsid w:val="0073350B"/>
    <w:rsid w:val="007335B6"/>
    <w:rsid w:val="00733C2E"/>
    <w:rsid w:val="00733E06"/>
    <w:rsid w:val="00733E1D"/>
    <w:rsid w:val="00733E2F"/>
    <w:rsid w:val="0073453D"/>
    <w:rsid w:val="0073460C"/>
    <w:rsid w:val="007347CA"/>
    <w:rsid w:val="007349C7"/>
    <w:rsid w:val="007352BB"/>
    <w:rsid w:val="00735559"/>
    <w:rsid w:val="00735816"/>
    <w:rsid w:val="00735861"/>
    <w:rsid w:val="007359F1"/>
    <w:rsid w:val="007359F6"/>
    <w:rsid w:val="00735C0B"/>
    <w:rsid w:val="00735E80"/>
    <w:rsid w:val="00735FA2"/>
    <w:rsid w:val="00736188"/>
    <w:rsid w:val="00736252"/>
    <w:rsid w:val="007362B4"/>
    <w:rsid w:val="00736F65"/>
    <w:rsid w:val="00737D75"/>
    <w:rsid w:val="007401B8"/>
    <w:rsid w:val="007402C1"/>
    <w:rsid w:val="007403FC"/>
    <w:rsid w:val="00741057"/>
    <w:rsid w:val="0074136C"/>
    <w:rsid w:val="00741486"/>
    <w:rsid w:val="00741EA1"/>
    <w:rsid w:val="0074205E"/>
    <w:rsid w:val="00742405"/>
    <w:rsid w:val="00742C89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F2E"/>
    <w:rsid w:val="007450B3"/>
    <w:rsid w:val="00745612"/>
    <w:rsid w:val="0074580E"/>
    <w:rsid w:val="00745E80"/>
    <w:rsid w:val="007460F0"/>
    <w:rsid w:val="007464D0"/>
    <w:rsid w:val="00747354"/>
    <w:rsid w:val="0074786B"/>
    <w:rsid w:val="007500E7"/>
    <w:rsid w:val="007501BE"/>
    <w:rsid w:val="007505DA"/>
    <w:rsid w:val="007508BE"/>
    <w:rsid w:val="00750954"/>
    <w:rsid w:val="00750EC8"/>
    <w:rsid w:val="00751135"/>
    <w:rsid w:val="0075115A"/>
    <w:rsid w:val="007511B6"/>
    <w:rsid w:val="007516C8"/>
    <w:rsid w:val="00751B1D"/>
    <w:rsid w:val="00751C98"/>
    <w:rsid w:val="00752009"/>
    <w:rsid w:val="00752892"/>
    <w:rsid w:val="00752B6E"/>
    <w:rsid w:val="00752E63"/>
    <w:rsid w:val="007530A7"/>
    <w:rsid w:val="00753237"/>
    <w:rsid w:val="00753871"/>
    <w:rsid w:val="0075390F"/>
    <w:rsid w:val="00753CD4"/>
    <w:rsid w:val="00753DBF"/>
    <w:rsid w:val="007541BD"/>
    <w:rsid w:val="0075421B"/>
    <w:rsid w:val="007545EF"/>
    <w:rsid w:val="00754709"/>
    <w:rsid w:val="00754D8B"/>
    <w:rsid w:val="0075515A"/>
    <w:rsid w:val="00755579"/>
    <w:rsid w:val="0075561D"/>
    <w:rsid w:val="00755C26"/>
    <w:rsid w:val="007564C2"/>
    <w:rsid w:val="0075656D"/>
    <w:rsid w:val="0075673B"/>
    <w:rsid w:val="00756FCA"/>
    <w:rsid w:val="00757032"/>
    <w:rsid w:val="00757355"/>
    <w:rsid w:val="00757CCC"/>
    <w:rsid w:val="007601A2"/>
    <w:rsid w:val="00760B6E"/>
    <w:rsid w:val="007611B3"/>
    <w:rsid w:val="00761C0A"/>
    <w:rsid w:val="00761CAD"/>
    <w:rsid w:val="00761D6E"/>
    <w:rsid w:val="00762718"/>
    <w:rsid w:val="00762B24"/>
    <w:rsid w:val="00762D0F"/>
    <w:rsid w:val="00762F21"/>
    <w:rsid w:val="007632A7"/>
    <w:rsid w:val="00763328"/>
    <w:rsid w:val="00763C90"/>
    <w:rsid w:val="00763FEE"/>
    <w:rsid w:val="007640E6"/>
    <w:rsid w:val="00764189"/>
    <w:rsid w:val="007641ED"/>
    <w:rsid w:val="00764534"/>
    <w:rsid w:val="00764D99"/>
    <w:rsid w:val="00764DE0"/>
    <w:rsid w:val="00765145"/>
    <w:rsid w:val="007654CC"/>
    <w:rsid w:val="00765875"/>
    <w:rsid w:val="00765A5B"/>
    <w:rsid w:val="00765EA9"/>
    <w:rsid w:val="00765F21"/>
    <w:rsid w:val="00766242"/>
    <w:rsid w:val="0076678C"/>
    <w:rsid w:val="0076692E"/>
    <w:rsid w:val="007670B8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4E2"/>
    <w:rsid w:val="0077184B"/>
    <w:rsid w:val="00771ADE"/>
    <w:rsid w:val="00771EE8"/>
    <w:rsid w:val="00772273"/>
    <w:rsid w:val="007727F3"/>
    <w:rsid w:val="007729EF"/>
    <w:rsid w:val="00772A34"/>
    <w:rsid w:val="00772CE9"/>
    <w:rsid w:val="00772F4F"/>
    <w:rsid w:val="0077322D"/>
    <w:rsid w:val="00773241"/>
    <w:rsid w:val="0077381B"/>
    <w:rsid w:val="00774356"/>
    <w:rsid w:val="0077436D"/>
    <w:rsid w:val="00774752"/>
    <w:rsid w:val="00775078"/>
    <w:rsid w:val="00775487"/>
    <w:rsid w:val="00775D0C"/>
    <w:rsid w:val="0077647D"/>
    <w:rsid w:val="0077648C"/>
    <w:rsid w:val="00776520"/>
    <w:rsid w:val="007765F7"/>
    <w:rsid w:val="00776654"/>
    <w:rsid w:val="00776BEF"/>
    <w:rsid w:val="00776E70"/>
    <w:rsid w:val="007771C3"/>
    <w:rsid w:val="007773CD"/>
    <w:rsid w:val="00777521"/>
    <w:rsid w:val="007776B7"/>
    <w:rsid w:val="00777AC3"/>
    <w:rsid w:val="00777B4A"/>
    <w:rsid w:val="00777BE9"/>
    <w:rsid w:val="00777EA8"/>
    <w:rsid w:val="00780304"/>
    <w:rsid w:val="00780FA0"/>
    <w:rsid w:val="007812D9"/>
    <w:rsid w:val="007814B0"/>
    <w:rsid w:val="0078164B"/>
    <w:rsid w:val="0078193C"/>
    <w:rsid w:val="00781FB8"/>
    <w:rsid w:val="007821DF"/>
    <w:rsid w:val="0078268F"/>
    <w:rsid w:val="00782B30"/>
    <w:rsid w:val="00782F39"/>
    <w:rsid w:val="00783440"/>
    <w:rsid w:val="00783487"/>
    <w:rsid w:val="00783839"/>
    <w:rsid w:val="0078396E"/>
    <w:rsid w:val="00784535"/>
    <w:rsid w:val="00784903"/>
    <w:rsid w:val="007859BC"/>
    <w:rsid w:val="00785E71"/>
    <w:rsid w:val="0078614E"/>
    <w:rsid w:val="007863D2"/>
    <w:rsid w:val="00786729"/>
    <w:rsid w:val="00786906"/>
    <w:rsid w:val="00786B04"/>
    <w:rsid w:val="007870C9"/>
    <w:rsid w:val="007876FD"/>
    <w:rsid w:val="00787819"/>
    <w:rsid w:val="00787B0F"/>
    <w:rsid w:val="00787C6A"/>
    <w:rsid w:val="00787CA7"/>
    <w:rsid w:val="00787CCE"/>
    <w:rsid w:val="00787DEA"/>
    <w:rsid w:val="007901E0"/>
    <w:rsid w:val="00790246"/>
    <w:rsid w:val="007902A6"/>
    <w:rsid w:val="0079044B"/>
    <w:rsid w:val="0079062E"/>
    <w:rsid w:val="00790D7A"/>
    <w:rsid w:val="007911D4"/>
    <w:rsid w:val="007916B1"/>
    <w:rsid w:val="00791BA3"/>
    <w:rsid w:val="0079225D"/>
    <w:rsid w:val="007929F4"/>
    <w:rsid w:val="00793259"/>
    <w:rsid w:val="00793293"/>
    <w:rsid w:val="00793491"/>
    <w:rsid w:val="007934BD"/>
    <w:rsid w:val="00794531"/>
    <w:rsid w:val="0079468A"/>
    <w:rsid w:val="00794BC9"/>
    <w:rsid w:val="00794E26"/>
    <w:rsid w:val="00795069"/>
    <w:rsid w:val="0079535A"/>
    <w:rsid w:val="00795A0E"/>
    <w:rsid w:val="00795B9F"/>
    <w:rsid w:val="00795DF0"/>
    <w:rsid w:val="00795EE2"/>
    <w:rsid w:val="007967ED"/>
    <w:rsid w:val="00796CE6"/>
    <w:rsid w:val="00796D03"/>
    <w:rsid w:val="007979BC"/>
    <w:rsid w:val="00797CF7"/>
    <w:rsid w:val="00797D82"/>
    <w:rsid w:val="007A0136"/>
    <w:rsid w:val="007A03BA"/>
    <w:rsid w:val="007A03FF"/>
    <w:rsid w:val="007A046F"/>
    <w:rsid w:val="007A0623"/>
    <w:rsid w:val="007A0CFF"/>
    <w:rsid w:val="007A0D20"/>
    <w:rsid w:val="007A1361"/>
    <w:rsid w:val="007A14A3"/>
    <w:rsid w:val="007A1906"/>
    <w:rsid w:val="007A1D6D"/>
    <w:rsid w:val="007A1DA3"/>
    <w:rsid w:val="007A1DDE"/>
    <w:rsid w:val="007A2101"/>
    <w:rsid w:val="007A255D"/>
    <w:rsid w:val="007A2865"/>
    <w:rsid w:val="007A2AE9"/>
    <w:rsid w:val="007A2B6B"/>
    <w:rsid w:val="007A2B9E"/>
    <w:rsid w:val="007A2BED"/>
    <w:rsid w:val="007A3181"/>
    <w:rsid w:val="007A36A5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D58"/>
    <w:rsid w:val="007A7709"/>
    <w:rsid w:val="007A77F0"/>
    <w:rsid w:val="007A7879"/>
    <w:rsid w:val="007A7F04"/>
    <w:rsid w:val="007B04A2"/>
    <w:rsid w:val="007B07C6"/>
    <w:rsid w:val="007B0886"/>
    <w:rsid w:val="007B0C18"/>
    <w:rsid w:val="007B0FF8"/>
    <w:rsid w:val="007B1790"/>
    <w:rsid w:val="007B1F8F"/>
    <w:rsid w:val="007B2535"/>
    <w:rsid w:val="007B2BF0"/>
    <w:rsid w:val="007B35BF"/>
    <w:rsid w:val="007B3F96"/>
    <w:rsid w:val="007B4B6F"/>
    <w:rsid w:val="007B56E9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0F33"/>
    <w:rsid w:val="007C18AC"/>
    <w:rsid w:val="007C1EAA"/>
    <w:rsid w:val="007C2014"/>
    <w:rsid w:val="007C255B"/>
    <w:rsid w:val="007C26DF"/>
    <w:rsid w:val="007C26FA"/>
    <w:rsid w:val="007C27AC"/>
    <w:rsid w:val="007C2834"/>
    <w:rsid w:val="007C28D3"/>
    <w:rsid w:val="007C299A"/>
    <w:rsid w:val="007C32E8"/>
    <w:rsid w:val="007C34D0"/>
    <w:rsid w:val="007C3FB8"/>
    <w:rsid w:val="007C404B"/>
    <w:rsid w:val="007C40DB"/>
    <w:rsid w:val="007C42C9"/>
    <w:rsid w:val="007C461E"/>
    <w:rsid w:val="007C48AA"/>
    <w:rsid w:val="007C492E"/>
    <w:rsid w:val="007C4B82"/>
    <w:rsid w:val="007C56FF"/>
    <w:rsid w:val="007C5876"/>
    <w:rsid w:val="007C62D0"/>
    <w:rsid w:val="007C6837"/>
    <w:rsid w:val="007D0072"/>
    <w:rsid w:val="007D01AE"/>
    <w:rsid w:val="007D0479"/>
    <w:rsid w:val="007D05BC"/>
    <w:rsid w:val="007D07F0"/>
    <w:rsid w:val="007D0B67"/>
    <w:rsid w:val="007D1345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69B"/>
    <w:rsid w:val="007D4ABC"/>
    <w:rsid w:val="007D4D4C"/>
    <w:rsid w:val="007D53AE"/>
    <w:rsid w:val="007D560E"/>
    <w:rsid w:val="007D574B"/>
    <w:rsid w:val="007D57DC"/>
    <w:rsid w:val="007D5A00"/>
    <w:rsid w:val="007D5DA2"/>
    <w:rsid w:val="007D62FD"/>
    <w:rsid w:val="007D67E5"/>
    <w:rsid w:val="007D6B05"/>
    <w:rsid w:val="007D6C20"/>
    <w:rsid w:val="007D6D01"/>
    <w:rsid w:val="007D74BA"/>
    <w:rsid w:val="007D7725"/>
    <w:rsid w:val="007D781E"/>
    <w:rsid w:val="007E00FF"/>
    <w:rsid w:val="007E12AC"/>
    <w:rsid w:val="007E1331"/>
    <w:rsid w:val="007E140B"/>
    <w:rsid w:val="007E1B50"/>
    <w:rsid w:val="007E1C53"/>
    <w:rsid w:val="007E1F44"/>
    <w:rsid w:val="007E1FE9"/>
    <w:rsid w:val="007E2DB0"/>
    <w:rsid w:val="007E2F33"/>
    <w:rsid w:val="007E3207"/>
    <w:rsid w:val="007E32E8"/>
    <w:rsid w:val="007E3A92"/>
    <w:rsid w:val="007E3D32"/>
    <w:rsid w:val="007E3D4A"/>
    <w:rsid w:val="007E3D54"/>
    <w:rsid w:val="007E3E31"/>
    <w:rsid w:val="007E411D"/>
    <w:rsid w:val="007E4125"/>
    <w:rsid w:val="007E4EA4"/>
    <w:rsid w:val="007E4F3E"/>
    <w:rsid w:val="007E51BA"/>
    <w:rsid w:val="007E56A9"/>
    <w:rsid w:val="007E5D4E"/>
    <w:rsid w:val="007E6235"/>
    <w:rsid w:val="007E63AC"/>
    <w:rsid w:val="007E63AD"/>
    <w:rsid w:val="007E690F"/>
    <w:rsid w:val="007E6B9C"/>
    <w:rsid w:val="007E6F26"/>
    <w:rsid w:val="007E7559"/>
    <w:rsid w:val="007E79D8"/>
    <w:rsid w:val="007E7E60"/>
    <w:rsid w:val="007F0006"/>
    <w:rsid w:val="007F0803"/>
    <w:rsid w:val="007F0914"/>
    <w:rsid w:val="007F09FC"/>
    <w:rsid w:val="007F0B00"/>
    <w:rsid w:val="007F0B6C"/>
    <w:rsid w:val="007F0D1C"/>
    <w:rsid w:val="007F1272"/>
    <w:rsid w:val="007F146C"/>
    <w:rsid w:val="007F2426"/>
    <w:rsid w:val="007F258B"/>
    <w:rsid w:val="007F2841"/>
    <w:rsid w:val="007F292E"/>
    <w:rsid w:val="007F3AFD"/>
    <w:rsid w:val="007F3F23"/>
    <w:rsid w:val="007F4619"/>
    <w:rsid w:val="007F48BB"/>
    <w:rsid w:val="007F4ACF"/>
    <w:rsid w:val="007F4D19"/>
    <w:rsid w:val="007F50A3"/>
    <w:rsid w:val="007F584B"/>
    <w:rsid w:val="007F5AB8"/>
    <w:rsid w:val="007F5B51"/>
    <w:rsid w:val="007F6250"/>
    <w:rsid w:val="007F647E"/>
    <w:rsid w:val="007F695A"/>
    <w:rsid w:val="007F6A1D"/>
    <w:rsid w:val="007F6A7B"/>
    <w:rsid w:val="007F7059"/>
    <w:rsid w:val="007F71DC"/>
    <w:rsid w:val="007F73D3"/>
    <w:rsid w:val="007F741B"/>
    <w:rsid w:val="007F78D1"/>
    <w:rsid w:val="007F7B4B"/>
    <w:rsid w:val="008003CE"/>
    <w:rsid w:val="00800D78"/>
    <w:rsid w:val="0080175F"/>
    <w:rsid w:val="0080231E"/>
    <w:rsid w:val="00802351"/>
    <w:rsid w:val="00802795"/>
    <w:rsid w:val="00802B85"/>
    <w:rsid w:val="00803319"/>
    <w:rsid w:val="008033C1"/>
    <w:rsid w:val="00803538"/>
    <w:rsid w:val="00803887"/>
    <w:rsid w:val="008038A7"/>
    <w:rsid w:val="00803A47"/>
    <w:rsid w:val="00803C5D"/>
    <w:rsid w:val="008048D9"/>
    <w:rsid w:val="00805169"/>
    <w:rsid w:val="008051E7"/>
    <w:rsid w:val="00805351"/>
    <w:rsid w:val="0080561D"/>
    <w:rsid w:val="008057AD"/>
    <w:rsid w:val="00805879"/>
    <w:rsid w:val="008058DB"/>
    <w:rsid w:val="00805C05"/>
    <w:rsid w:val="00806129"/>
    <w:rsid w:val="00806248"/>
    <w:rsid w:val="008067F3"/>
    <w:rsid w:val="008070C5"/>
    <w:rsid w:val="0080740B"/>
    <w:rsid w:val="00807B5A"/>
    <w:rsid w:val="00807C96"/>
    <w:rsid w:val="00810199"/>
    <w:rsid w:val="0081057D"/>
    <w:rsid w:val="008107B2"/>
    <w:rsid w:val="00810F7C"/>
    <w:rsid w:val="0081105A"/>
    <w:rsid w:val="008121E7"/>
    <w:rsid w:val="00812922"/>
    <w:rsid w:val="00812B98"/>
    <w:rsid w:val="00812BB4"/>
    <w:rsid w:val="00812BE5"/>
    <w:rsid w:val="00812C0E"/>
    <w:rsid w:val="008131D6"/>
    <w:rsid w:val="00813248"/>
    <w:rsid w:val="00813CE1"/>
    <w:rsid w:val="00813D75"/>
    <w:rsid w:val="00813F28"/>
    <w:rsid w:val="00814209"/>
    <w:rsid w:val="0081450B"/>
    <w:rsid w:val="00814806"/>
    <w:rsid w:val="00814F8F"/>
    <w:rsid w:val="00815005"/>
    <w:rsid w:val="00815103"/>
    <w:rsid w:val="00815669"/>
    <w:rsid w:val="00815BE1"/>
    <w:rsid w:val="00815E20"/>
    <w:rsid w:val="00815EC4"/>
    <w:rsid w:val="00816256"/>
    <w:rsid w:val="0081652D"/>
    <w:rsid w:val="00816605"/>
    <w:rsid w:val="00816692"/>
    <w:rsid w:val="008169CE"/>
    <w:rsid w:val="00816AAF"/>
    <w:rsid w:val="00816C32"/>
    <w:rsid w:val="00816DBC"/>
    <w:rsid w:val="008170CC"/>
    <w:rsid w:val="008173CC"/>
    <w:rsid w:val="008173D6"/>
    <w:rsid w:val="008174AF"/>
    <w:rsid w:val="008174B1"/>
    <w:rsid w:val="00817506"/>
    <w:rsid w:val="008179A4"/>
    <w:rsid w:val="00817DE7"/>
    <w:rsid w:val="00817FE5"/>
    <w:rsid w:val="008201D8"/>
    <w:rsid w:val="0082025D"/>
    <w:rsid w:val="0082051F"/>
    <w:rsid w:val="00820553"/>
    <w:rsid w:val="00820A28"/>
    <w:rsid w:val="008212C7"/>
    <w:rsid w:val="0082143C"/>
    <w:rsid w:val="0082145C"/>
    <w:rsid w:val="008214D2"/>
    <w:rsid w:val="00821628"/>
    <w:rsid w:val="008220E3"/>
    <w:rsid w:val="0082278A"/>
    <w:rsid w:val="0082294C"/>
    <w:rsid w:val="008229F2"/>
    <w:rsid w:val="00823175"/>
    <w:rsid w:val="008231C0"/>
    <w:rsid w:val="0082336D"/>
    <w:rsid w:val="0082361C"/>
    <w:rsid w:val="008238BA"/>
    <w:rsid w:val="00823905"/>
    <w:rsid w:val="008243F5"/>
    <w:rsid w:val="00824BBD"/>
    <w:rsid w:val="00824C4D"/>
    <w:rsid w:val="00824DFB"/>
    <w:rsid w:val="00824F69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1C"/>
    <w:rsid w:val="008273CC"/>
    <w:rsid w:val="00827468"/>
    <w:rsid w:val="0082749A"/>
    <w:rsid w:val="00827F45"/>
    <w:rsid w:val="008300C7"/>
    <w:rsid w:val="00830136"/>
    <w:rsid w:val="008318D4"/>
    <w:rsid w:val="00831B32"/>
    <w:rsid w:val="00831D88"/>
    <w:rsid w:val="008323E3"/>
    <w:rsid w:val="00832927"/>
    <w:rsid w:val="00832E4C"/>
    <w:rsid w:val="00833A4E"/>
    <w:rsid w:val="0083438C"/>
    <w:rsid w:val="008345A9"/>
    <w:rsid w:val="008345BB"/>
    <w:rsid w:val="008349E8"/>
    <w:rsid w:val="00834A22"/>
    <w:rsid w:val="00834AE0"/>
    <w:rsid w:val="00836284"/>
    <w:rsid w:val="008364BE"/>
    <w:rsid w:val="00836ABC"/>
    <w:rsid w:val="00836C77"/>
    <w:rsid w:val="00836D73"/>
    <w:rsid w:val="00836DD8"/>
    <w:rsid w:val="00836F3D"/>
    <w:rsid w:val="00836F79"/>
    <w:rsid w:val="00837656"/>
    <w:rsid w:val="00837731"/>
    <w:rsid w:val="00837A60"/>
    <w:rsid w:val="00837A99"/>
    <w:rsid w:val="0084026F"/>
    <w:rsid w:val="00840532"/>
    <w:rsid w:val="008407D4"/>
    <w:rsid w:val="00840974"/>
    <w:rsid w:val="008409E1"/>
    <w:rsid w:val="00840A07"/>
    <w:rsid w:val="008410C6"/>
    <w:rsid w:val="008415F4"/>
    <w:rsid w:val="00841636"/>
    <w:rsid w:val="008421A6"/>
    <w:rsid w:val="00842ECC"/>
    <w:rsid w:val="0084328E"/>
    <w:rsid w:val="008433BF"/>
    <w:rsid w:val="008434A4"/>
    <w:rsid w:val="008437C5"/>
    <w:rsid w:val="00843F98"/>
    <w:rsid w:val="00844579"/>
    <w:rsid w:val="00844D66"/>
    <w:rsid w:val="0084527F"/>
    <w:rsid w:val="00845483"/>
    <w:rsid w:val="008454B6"/>
    <w:rsid w:val="008455C3"/>
    <w:rsid w:val="008456DA"/>
    <w:rsid w:val="00846348"/>
    <w:rsid w:val="0084644F"/>
    <w:rsid w:val="00846506"/>
    <w:rsid w:val="00846641"/>
    <w:rsid w:val="008468B5"/>
    <w:rsid w:val="00847033"/>
    <w:rsid w:val="008477F1"/>
    <w:rsid w:val="00847836"/>
    <w:rsid w:val="00847CAC"/>
    <w:rsid w:val="00847EA7"/>
    <w:rsid w:val="008501C9"/>
    <w:rsid w:val="00850D3B"/>
    <w:rsid w:val="00851069"/>
    <w:rsid w:val="0085140E"/>
    <w:rsid w:val="0085145B"/>
    <w:rsid w:val="008514E0"/>
    <w:rsid w:val="0085173D"/>
    <w:rsid w:val="008518B4"/>
    <w:rsid w:val="00851B01"/>
    <w:rsid w:val="008520C6"/>
    <w:rsid w:val="008524F0"/>
    <w:rsid w:val="00852749"/>
    <w:rsid w:val="008531A3"/>
    <w:rsid w:val="008534C6"/>
    <w:rsid w:val="0085380B"/>
    <w:rsid w:val="0085382E"/>
    <w:rsid w:val="00853D16"/>
    <w:rsid w:val="00853DD7"/>
    <w:rsid w:val="008544D2"/>
    <w:rsid w:val="008547C2"/>
    <w:rsid w:val="00854839"/>
    <w:rsid w:val="00854B8B"/>
    <w:rsid w:val="00854D5E"/>
    <w:rsid w:val="00854DED"/>
    <w:rsid w:val="00854F2F"/>
    <w:rsid w:val="0085504B"/>
    <w:rsid w:val="00855185"/>
    <w:rsid w:val="008559AE"/>
    <w:rsid w:val="008562FF"/>
    <w:rsid w:val="0085643B"/>
    <w:rsid w:val="00856563"/>
    <w:rsid w:val="0085663D"/>
    <w:rsid w:val="00856711"/>
    <w:rsid w:val="0085730E"/>
    <w:rsid w:val="0085770A"/>
    <w:rsid w:val="00857DEB"/>
    <w:rsid w:val="0086050C"/>
    <w:rsid w:val="00860B0A"/>
    <w:rsid w:val="00860B29"/>
    <w:rsid w:val="008610F1"/>
    <w:rsid w:val="0086153A"/>
    <w:rsid w:val="008620A9"/>
    <w:rsid w:val="008626A7"/>
    <w:rsid w:val="0086295F"/>
    <w:rsid w:val="0086296C"/>
    <w:rsid w:val="00862A8A"/>
    <w:rsid w:val="00862C5F"/>
    <w:rsid w:val="00862C75"/>
    <w:rsid w:val="00863097"/>
    <w:rsid w:val="00863C19"/>
    <w:rsid w:val="00863E83"/>
    <w:rsid w:val="00864095"/>
    <w:rsid w:val="0086418B"/>
    <w:rsid w:val="00864E4E"/>
    <w:rsid w:val="00865149"/>
    <w:rsid w:val="0086519D"/>
    <w:rsid w:val="0086537F"/>
    <w:rsid w:val="008659BC"/>
    <w:rsid w:val="00866115"/>
    <w:rsid w:val="00866154"/>
    <w:rsid w:val="00866C42"/>
    <w:rsid w:val="00867094"/>
    <w:rsid w:val="00867675"/>
    <w:rsid w:val="008676DB"/>
    <w:rsid w:val="008702A1"/>
    <w:rsid w:val="008702F2"/>
    <w:rsid w:val="0087099E"/>
    <w:rsid w:val="00870D20"/>
    <w:rsid w:val="00870DA6"/>
    <w:rsid w:val="00870F3B"/>
    <w:rsid w:val="00871184"/>
    <w:rsid w:val="0087128E"/>
    <w:rsid w:val="008714D3"/>
    <w:rsid w:val="00871757"/>
    <w:rsid w:val="0087182B"/>
    <w:rsid w:val="008719F2"/>
    <w:rsid w:val="008726CF"/>
    <w:rsid w:val="00872B55"/>
    <w:rsid w:val="00872D32"/>
    <w:rsid w:val="00872F6E"/>
    <w:rsid w:val="00873369"/>
    <w:rsid w:val="008738C3"/>
    <w:rsid w:val="00873A12"/>
    <w:rsid w:val="00873A7A"/>
    <w:rsid w:val="00873DAA"/>
    <w:rsid w:val="0087401F"/>
    <w:rsid w:val="008740A0"/>
    <w:rsid w:val="008748E8"/>
    <w:rsid w:val="008749B3"/>
    <w:rsid w:val="00874B62"/>
    <w:rsid w:val="00874C77"/>
    <w:rsid w:val="00874CB4"/>
    <w:rsid w:val="00874CDD"/>
    <w:rsid w:val="00875002"/>
    <w:rsid w:val="0087527E"/>
    <w:rsid w:val="008753BF"/>
    <w:rsid w:val="00875435"/>
    <w:rsid w:val="00875805"/>
    <w:rsid w:val="00875D36"/>
    <w:rsid w:val="008760BF"/>
    <w:rsid w:val="008769B8"/>
    <w:rsid w:val="0087758E"/>
    <w:rsid w:val="008779B4"/>
    <w:rsid w:val="00877C6F"/>
    <w:rsid w:val="00877CE5"/>
    <w:rsid w:val="00880643"/>
    <w:rsid w:val="008809BC"/>
    <w:rsid w:val="00880CE4"/>
    <w:rsid w:val="00880CF9"/>
    <w:rsid w:val="00880F3D"/>
    <w:rsid w:val="00881149"/>
    <w:rsid w:val="00881511"/>
    <w:rsid w:val="00881AAB"/>
    <w:rsid w:val="00881DE5"/>
    <w:rsid w:val="00881FAE"/>
    <w:rsid w:val="008822F9"/>
    <w:rsid w:val="0088230B"/>
    <w:rsid w:val="00882488"/>
    <w:rsid w:val="008826C0"/>
    <w:rsid w:val="00882872"/>
    <w:rsid w:val="008832E2"/>
    <w:rsid w:val="0088335E"/>
    <w:rsid w:val="00883591"/>
    <w:rsid w:val="00883763"/>
    <w:rsid w:val="00883F12"/>
    <w:rsid w:val="0088411C"/>
    <w:rsid w:val="0088453E"/>
    <w:rsid w:val="008845FD"/>
    <w:rsid w:val="00884BC6"/>
    <w:rsid w:val="00885236"/>
    <w:rsid w:val="008852FA"/>
    <w:rsid w:val="00885499"/>
    <w:rsid w:val="008854DC"/>
    <w:rsid w:val="00885673"/>
    <w:rsid w:val="008858E7"/>
    <w:rsid w:val="00885975"/>
    <w:rsid w:val="008859A5"/>
    <w:rsid w:val="008862AE"/>
    <w:rsid w:val="00886619"/>
    <w:rsid w:val="00886A58"/>
    <w:rsid w:val="00887509"/>
    <w:rsid w:val="0088767B"/>
    <w:rsid w:val="00887857"/>
    <w:rsid w:val="00887986"/>
    <w:rsid w:val="00887A9B"/>
    <w:rsid w:val="00887EB1"/>
    <w:rsid w:val="008902C8"/>
    <w:rsid w:val="008905D4"/>
    <w:rsid w:val="00890640"/>
    <w:rsid w:val="00890DD5"/>
    <w:rsid w:val="008913DC"/>
    <w:rsid w:val="00891633"/>
    <w:rsid w:val="00891BB4"/>
    <w:rsid w:val="00892428"/>
    <w:rsid w:val="00892596"/>
    <w:rsid w:val="008925E3"/>
    <w:rsid w:val="0089281A"/>
    <w:rsid w:val="008930F4"/>
    <w:rsid w:val="00893326"/>
    <w:rsid w:val="00893767"/>
    <w:rsid w:val="00893D9D"/>
    <w:rsid w:val="00894291"/>
    <w:rsid w:val="008942F2"/>
    <w:rsid w:val="008948C2"/>
    <w:rsid w:val="00894B10"/>
    <w:rsid w:val="00894EB3"/>
    <w:rsid w:val="008950F3"/>
    <w:rsid w:val="00895284"/>
    <w:rsid w:val="008952C7"/>
    <w:rsid w:val="00895419"/>
    <w:rsid w:val="00895713"/>
    <w:rsid w:val="0089621A"/>
    <w:rsid w:val="00896465"/>
    <w:rsid w:val="00896809"/>
    <w:rsid w:val="00896AF4"/>
    <w:rsid w:val="00896ED1"/>
    <w:rsid w:val="00897262"/>
    <w:rsid w:val="00897795"/>
    <w:rsid w:val="008978FB"/>
    <w:rsid w:val="00897B31"/>
    <w:rsid w:val="00897DF7"/>
    <w:rsid w:val="00897E21"/>
    <w:rsid w:val="00897EDD"/>
    <w:rsid w:val="008A0A0A"/>
    <w:rsid w:val="008A0B79"/>
    <w:rsid w:val="008A0E6E"/>
    <w:rsid w:val="008A17EA"/>
    <w:rsid w:val="008A17F4"/>
    <w:rsid w:val="008A19ED"/>
    <w:rsid w:val="008A1CAA"/>
    <w:rsid w:val="008A22D6"/>
    <w:rsid w:val="008A29B3"/>
    <w:rsid w:val="008A29FD"/>
    <w:rsid w:val="008A2A44"/>
    <w:rsid w:val="008A2AD9"/>
    <w:rsid w:val="008A2BC7"/>
    <w:rsid w:val="008A2D53"/>
    <w:rsid w:val="008A3065"/>
    <w:rsid w:val="008A352D"/>
    <w:rsid w:val="008A3BFB"/>
    <w:rsid w:val="008A3CCA"/>
    <w:rsid w:val="008A3E88"/>
    <w:rsid w:val="008A3F84"/>
    <w:rsid w:val="008A4604"/>
    <w:rsid w:val="008A4715"/>
    <w:rsid w:val="008A492C"/>
    <w:rsid w:val="008A4D8F"/>
    <w:rsid w:val="008A50D6"/>
    <w:rsid w:val="008A553E"/>
    <w:rsid w:val="008A574E"/>
    <w:rsid w:val="008A58F1"/>
    <w:rsid w:val="008A596D"/>
    <w:rsid w:val="008A5BD1"/>
    <w:rsid w:val="008A6620"/>
    <w:rsid w:val="008A663B"/>
    <w:rsid w:val="008A672A"/>
    <w:rsid w:val="008A673D"/>
    <w:rsid w:val="008A77D8"/>
    <w:rsid w:val="008A7AF8"/>
    <w:rsid w:val="008A7B70"/>
    <w:rsid w:val="008A7D7A"/>
    <w:rsid w:val="008B0910"/>
    <w:rsid w:val="008B0A07"/>
    <w:rsid w:val="008B0C9A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4B2B"/>
    <w:rsid w:val="008B5109"/>
    <w:rsid w:val="008B573B"/>
    <w:rsid w:val="008B583F"/>
    <w:rsid w:val="008B588A"/>
    <w:rsid w:val="008B60E1"/>
    <w:rsid w:val="008B66A7"/>
    <w:rsid w:val="008B675B"/>
    <w:rsid w:val="008B6D30"/>
    <w:rsid w:val="008B72B5"/>
    <w:rsid w:val="008B7466"/>
    <w:rsid w:val="008C068E"/>
    <w:rsid w:val="008C177F"/>
    <w:rsid w:val="008C187B"/>
    <w:rsid w:val="008C1984"/>
    <w:rsid w:val="008C1A65"/>
    <w:rsid w:val="008C29DB"/>
    <w:rsid w:val="008C2A36"/>
    <w:rsid w:val="008C32FC"/>
    <w:rsid w:val="008C330F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D66"/>
    <w:rsid w:val="008C5E39"/>
    <w:rsid w:val="008C63B6"/>
    <w:rsid w:val="008C6874"/>
    <w:rsid w:val="008C6924"/>
    <w:rsid w:val="008C6B48"/>
    <w:rsid w:val="008C6BA5"/>
    <w:rsid w:val="008C708C"/>
    <w:rsid w:val="008C793B"/>
    <w:rsid w:val="008C7F47"/>
    <w:rsid w:val="008D062E"/>
    <w:rsid w:val="008D10DE"/>
    <w:rsid w:val="008D1525"/>
    <w:rsid w:val="008D1849"/>
    <w:rsid w:val="008D196F"/>
    <w:rsid w:val="008D1C18"/>
    <w:rsid w:val="008D1E4B"/>
    <w:rsid w:val="008D1E55"/>
    <w:rsid w:val="008D2E52"/>
    <w:rsid w:val="008D36A3"/>
    <w:rsid w:val="008D3706"/>
    <w:rsid w:val="008D3E78"/>
    <w:rsid w:val="008D41DA"/>
    <w:rsid w:val="008D430E"/>
    <w:rsid w:val="008D44FE"/>
    <w:rsid w:val="008D4C7E"/>
    <w:rsid w:val="008D4E0F"/>
    <w:rsid w:val="008D50EE"/>
    <w:rsid w:val="008D5250"/>
    <w:rsid w:val="008D5470"/>
    <w:rsid w:val="008D54FC"/>
    <w:rsid w:val="008D5EA2"/>
    <w:rsid w:val="008D6387"/>
    <w:rsid w:val="008D6AEB"/>
    <w:rsid w:val="008D6E0F"/>
    <w:rsid w:val="008D721A"/>
    <w:rsid w:val="008D78F3"/>
    <w:rsid w:val="008D7A6E"/>
    <w:rsid w:val="008D7F96"/>
    <w:rsid w:val="008E0228"/>
    <w:rsid w:val="008E0358"/>
    <w:rsid w:val="008E084A"/>
    <w:rsid w:val="008E08CD"/>
    <w:rsid w:val="008E0BCD"/>
    <w:rsid w:val="008E0D4B"/>
    <w:rsid w:val="008E1158"/>
    <w:rsid w:val="008E12F1"/>
    <w:rsid w:val="008E1BB1"/>
    <w:rsid w:val="008E1E2D"/>
    <w:rsid w:val="008E1FB4"/>
    <w:rsid w:val="008E25AE"/>
    <w:rsid w:val="008E25EB"/>
    <w:rsid w:val="008E29C5"/>
    <w:rsid w:val="008E2A45"/>
    <w:rsid w:val="008E2B3A"/>
    <w:rsid w:val="008E329A"/>
    <w:rsid w:val="008E3431"/>
    <w:rsid w:val="008E356A"/>
    <w:rsid w:val="008E3C1A"/>
    <w:rsid w:val="008E3C4B"/>
    <w:rsid w:val="008E3D1E"/>
    <w:rsid w:val="008E3FFB"/>
    <w:rsid w:val="008E43F9"/>
    <w:rsid w:val="008E443A"/>
    <w:rsid w:val="008E4506"/>
    <w:rsid w:val="008E47CC"/>
    <w:rsid w:val="008E49B1"/>
    <w:rsid w:val="008E4A62"/>
    <w:rsid w:val="008E5839"/>
    <w:rsid w:val="008E5A95"/>
    <w:rsid w:val="008E6196"/>
    <w:rsid w:val="008E629F"/>
    <w:rsid w:val="008E6303"/>
    <w:rsid w:val="008E64A4"/>
    <w:rsid w:val="008E68BB"/>
    <w:rsid w:val="008E69B4"/>
    <w:rsid w:val="008E6E0F"/>
    <w:rsid w:val="008E716F"/>
    <w:rsid w:val="008E7411"/>
    <w:rsid w:val="008E795E"/>
    <w:rsid w:val="008E7BE9"/>
    <w:rsid w:val="008F0397"/>
    <w:rsid w:val="008F087A"/>
    <w:rsid w:val="008F08FE"/>
    <w:rsid w:val="008F0B59"/>
    <w:rsid w:val="008F0ED8"/>
    <w:rsid w:val="008F0F92"/>
    <w:rsid w:val="008F1059"/>
    <w:rsid w:val="008F1B34"/>
    <w:rsid w:val="008F22A0"/>
    <w:rsid w:val="008F26C0"/>
    <w:rsid w:val="008F2756"/>
    <w:rsid w:val="008F28A1"/>
    <w:rsid w:val="008F2A33"/>
    <w:rsid w:val="008F2DDB"/>
    <w:rsid w:val="008F2FC2"/>
    <w:rsid w:val="008F3F48"/>
    <w:rsid w:val="008F40DE"/>
    <w:rsid w:val="008F41A0"/>
    <w:rsid w:val="008F5097"/>
    <w:rsid w:val="008F54A7"/>
    <w:rsid w:val="008F6484"/>
    <w:rsid w:val="008F656C"/>
    <w:rsid w:val="008F66B5"/>
    <w:rsid w:val="008F6CCA"/>
    <w:rsid w:val="008F6E86"/>
    <w:rsid w:val="008F6F36"/>
    <w:rsid w:val="008F70EC"/>
    <w:rsid w:val="008F7598"/>
    <w:rsid w:val="008F7E1A"/>
    <w:rsid w:val="008F7E66"/>
    <w:rsid w:val="008F7EE5"/>
    <w:rsid w:val="0090070F"/>
    <w:rsid w:val="009009EF"/>
    <w:rsid w:val="0090123A"/>
    <w:rsid w:val="00901740"/>
    <w:rsid w:val="009019BF"/>
    <w:rsid w:val="00901AB7"/>
    <w:rsid w:val="0090211C"/>
    <w:rsid w:val="009025FD"/>
    <w:rsid w:val="009028D9"/>
    <w:rsid w:val="00902F86"/>
    <w:rsid w:val="00903001"/>
    <w:rsid w:val="00903283"/>
    <w:rsid w:val="009032B8"/>
    <w:rsid w:val="00903397"/>
    <w:rsid w:val="00903D53"/>
    <w:rsid w:val="00903EC7"/>
    <w:rsid w:val="00903ED6"/>
    <w:rsid w:val="009041B6"/>
    <w:rsid w:val="009045F2"/>
    <w:rsid w:val="009049FD"/>
    <w:rsid w:val="00904AE1"/>
    <w:rsid w:val="00905C83"/>
    <w:rsid w:val="00905F9B"/>
    <w:rsid w:val="00906245"/>
    <w:rsid w:val="00906BB0"/>
    <w:rsid w:val="00906F21"/>
    <w:rsid w:val="00907057"/>
    <w:rsid w:val="00907460"/>
    <w:rsid w:val="00907884"/>
    <w:rsid w:val="009079E5"/>
    <w:rsid w:val="00907E92"/>
    <w:rsid w:val="009104DE"/>
    <w:rsid w:val="00910E7B"/>
    <w:rsid w:val="0091144B"/>
    <w:rsid w:val="00911699"/>
    <w:rsid w:val="009116A4"/>
    <w:rsid w:val="009119E7"/>
    <w:rsid w:val="00911DB1"/>
    <w:rsid w:val="00911E06"/>
    <w:rsid w:val="00911EC9"/>
    <w:rsid w:val="00911F5D"/>
    <w:rsid w:val="0091221E"/>
    <w:rsid w:val="00912860"/>
    <w:rsid w:val="00912FDA"/>
    <w:rsid w:val="00913498"/>
    <w:rsid w:val="00913FCB"/>
    <w:rsid w:val="0091407D"/>
    <w:rsid w:val="0091439E"/>
    <w:rsid w:val="00914579"/>
    <w:rsid w:val="00914B9E"/>
    <w:rsid w:val="00914F63"/>
    <w:rsid w:val="0091500E"/>
    <w:rsid w:val="00915068"/>
    <w:rsid w:val="0091515D"/>
    <w:rsid w:val="00915261"/>
    <w:rsid w:val="009155D3"/>
    <w:rsid w:val="00915626"/>
    <w:rsid w:val="009161C2"/>
    <w:rsid w:val="00916539"/>
    <w:rsid w:val="00916B48"/>
    <w:rsid w:val="00916B52"/>
    <w:rsid w:val="00916CFF"/>
    <w:rsid w:val="009171D9"/>
    <w:rsid w:val="009172C3"/>
    <w:rsid w:val="0091760B"/>
    <w:rsid w:val="0091769F"/>
    <w:rsid w:val="00917866"/>
    <w:rsid w:val="00917C5F"/>
    <w:rsid w:val="00917EC1"/>
    <w:rsid w:val="009200CA"/>
    <w:rsid w:val="00920371"/>
    <w:rsid w:val="00920467"/>
    <w:rsid w:val="00920DF0"/>
    <w:rsid w:val="009211CE"/>
    <w:rsid w:val="009213ED"/>
    <w:rsid w:val="00921C74"/>
    <w:rsid w:val="00922BD9"/>
    <w:rsid w:val="009231B2"/>
    <w:rsid w:val="00923B30"/>
    <w:rsid w:val="00923D0E"/>
    <w:rsid w:val="00924193"/>
    <w:rsid w:val="00924365"/>
    <w:rsid w:val="00924944"/>
    <w:rsid w:val="00924E1D"/>
    <w:rsid w:val="00924F9D"/>
    <w:rsid w:val="0092526C"/>
    <w:rsid w:val="009256B4"/>
    <w:rsid w:val="00925A91"/>
    <w:rsid w:val="00925AFE"/>
    <w:rsid w:val="00925EA9"/>
    <w:rsid w:val="00926052"/>
    <w:rsid w:val="009260E0"/>
    <w:rsid w:val="00926266"/>
    <w:rsid w:val="009262B0"/>
    <w:rsid w:val="0092655E"/>
    <w:rsid w:val="00926588"/>
    <w:rsid w:val="009266D6"/>
    <w:rsid w:val="009271DC"/>
    <w:rsid w:val="0092721F"/>
    <w:rsid w:val="0092779D"/>
    <w:rsid w:val="00930512"/>
    <w:rsid w:val="00930746"/>
    <w:rsid w:val="00930991"/>
    <w:rsid w:val="00930AA2"/>
    <w:rsid w:val="00931782"/>
    <w:rsid w:val="00931A11"/>
    <w:rsid w:val="00931A41"/>
    <w:rsid w:val="00931CFC"/>
    <w:rsid w:val="00931E9C"/>
    <w:rsid w:val="00932F8C"/>
    <w:rsid w:val="0093321D"/>
    <w:rsid w:val="009334D2"/>
    <w:rsid w:val="00933695"/>
    <w:rsid w:val="00933E67"/>
    <w:rsid w:val="009340F7"/>
    <w:rsid w:val="00934226"/>
    <w:rsid w:val="00934529"/>
    <w:rsid w:val="009346CF"/>
    <w:rsid w:val="009348CF"/>
    <w:rsid w:val="00934F73"/>
    <w:rsid w:val="009350C9"/>
    <w:rsid w:val="009353C3"/>
    <w:rsid w:val="00935428"/>
    <w:rsid w:val="00935CDB"/>
    <w:rsid w:val="00935D1B"/>
    <w:rsid w:val="00935FF1"/>
    <w:rsid w:val="00936265"/>
    <w:rsid w:val="00936407"/>
    <w:rsid w:val="009364D3"/>
    <w:rsid w:val="00936992"/>
    <w:rsid w:val="00936AAE"/>
    <w:rsid w:val="00936CBA"/>
    <w:rsid w:val="00936DB6"/>
    <w:rsid w:val="0093729B"/>
    <w:rsid w:val="0093771A"/>
    <w:rsid w:val="0093798B"/>
    <w:rsid w:val="00937A0E"/>
    <w:rsid w:val="00937C2B"/>
    <w:rsid w:val="00937C5D"/>
    <w:rsid w:val="00937CCD"/>
    <w:rsid w:val="00937DBF"/>
    <w:rsid w:val="00937F20"/>
    <w:rsid w:val="00937F80"/>
    <w:rsid w:val="00940012"/>
    <w:rsid w:val="009401DE"/>
    <w:rsid w:val="009405E5"/>
    <w:rsid w:val="00940671"/>
    <w:rsid w:val="009407EC"/>
    <w:rsid w:val="009409C4"/>
    <w:rsid w:val="00940F68"/>
    <w:rsid w:val="0094165C"/>
    <w:rsid w:val="009418B1"/>
    <w:rsid w:val="00941EAB"/>
    <w:rsid w:val="00942016"/>
    <w:rsid w:val="00942716"/>
    <w:rsid w:val="009430DE"/>
    <w:rsid w:val="009433E1"/>
    <w:rsid w:val="009435E1"/>
    <w:rsid w:val="009437DC"/>
    <w:rsid w:val="00943C79"/>
    <w:rsid w:val="00943FA3"/>
    <w:rsid w:val="00944268"/>
    <w:rsid w:val="00944366"/>
    <w:rsid w:val="0094445F"/>
    <w:rsid w:val="00944477"/>
    <w:rsid w:val="009444BA"/>
    <w:rsid w:val="00944A9F"/>
    <w:rsid w:val="00944E1C"/>
    <w:rsid w:val="0094511A"/>
    <w:rsid w:val="0094562B"/>
    <w:rsid w:val="00945655"/>
    <w:rsid w:val="00945914"/>
    <w:rsid w:val="00945A00"/>
    <w:rsid w:val="009464ED"/>
    <w:rsid w:val="009465BB"/>
    <w:rsid w:val="009473C7"/>
    <w:rsid w:val="009479CA"/>
    <w:rsid w:val="009501F4"/>
    <w:rsid w:val="00950378"/>
    <w:rsid w:val="0095066B"/>
    <w:rsid w:val="0095077C"/>
    <w:rsid w:val="009507B0"/>
    <w:rsid w:val="00950AAF"/>
    <w:rsid w:val="00950B43"/>
    <w:rsid w:val="00950BCF"/>
    <w:rsid w:val="00950DD6"/>
    <w:rsid w:val="00951236"/>
    <w:rsid w:val="009513E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1C4"/>
    <w:rsid w:val="009534AC"/>
    <w:rsid w:val="0095353F"/>
    <w:rsid w:val="009536E7"/>
    <w:rsid w:val="00953DA5"/>
    <w:rsid w:val="00953DCD"/>
    <w:rsid w:val="00953F4F"/>
    <w:rsid w:val="00954970"/>
    <w:rsid w:val="00954AD1"/>
    <w:rsid w:val="00954F29"/>
    <w:rsid w:val="009552A6"/>
    <w:rsid w:val="009553B2"/>
    <w:rsid w:val="009560C1"/>
    <w:rsid w:val="0095679F"/>
    <w:rsid w:val="00956E42"/>
    <w:rsid w:val="00957229"/>
    <w:rsid w:val="00957775"/>
    <w:rsid w:val="00957A2E"/>
    <w:rsid w:val="00957F81"/>
    <w:rsid w:val="00960645"/>
    <w:rsid w:val="00960930"/>
    <w:rsid w:val="00960ECF"/>
    <w:rsid w:val="0096189C"/>
    <w:rsid w:val="009621E4"/>
    <w:rsid w:val="009628C5"/>
    <w:rsid w:val="00962F62"/>
    <w:rsid w:val="0096329C"/>
    <w:rsid w:val="00963808"/>
    <w:rsid w:val="00963B02"/>
    <w:rsid w:val="00963B84"/>
    <w:rsid w:val="00963F51"/>
    <w:rsid w:val="009649A1"/>
    <w:rsid w:val="00965116"/>
    <w:rsid w:val="00965316"/>
    <w:rsid w:val="009654BD"/>
    <w:rsid w:val="0096564C"/>
    <w:rsid w:val="0096571F"/>
    <w:rsid w:val="00965811"/>
    <w:rsid w:val="009658CD"/>
    <w:rsid w:val="00965CC7"/>
    <w:rsid w:val="00965EE7"/>
    <w:rsid w:val="00966451"/>
    <w:rsid w:val="00966CF3"/>
    <w:rsid w:val="009672BD"/>
    <w:rsid w:val="00967476"/>
    <w:rsid w:val="009674D4"/>
    <w:rsid w:val="00967DDF"/>
    <w:rsid w:val="009700FD"/>
    <w:rsid w:val="009701F4"/>
    <w:rsid w:val="00970ACB"/>
    <w:rsid w:val="00970DF7"/>
    <w:rsid w:val="00970E97"/>
    <w:rsid w:val="00971807"/>
    <w:rsid w:val="00971B20"/>
    <w:rsid w:val="0097260E"/>
    <w:rsid w:val="00972B5A"/>
    <w:rsid w:val="00972EAC"/>
    <w:rsid w:val="00973A74"/>
    <w:rsid w:val="00973B72"/>
    <w:rsid w:val="00973DF9"/>
    <w:rsid w:val="00974B0E"/>
    <w:rsid w:val="00974B5C"/>
    <w:rsid w:val="00975637"/>
    <w:rsid w:val="00975734"/>
    <w:rsid w:val="009757F5"/>
    <w:rsid w:val="009759A6"/>
    <w:rsid w:val="00975ADF"/>
    <w:rsid w:val="00975D05"/>
    <w:rsid w:val="009764F0"/>
    <w:rsid w:val="00977787"/>
    <w:rsid w:val="00977F07"/>
    <w:rsid w:val="009801AA"/>
    <w:rsid w:val="009807C4"/>
    <w:rsid w:val="0098192E"/>
    <w:rsid w:val="00981A65"/>
    <w:rsid w:val="00981B9E"/>
    <w:rsid w:val="009820E0"/>
    <w:rsid w:val="0098234D"/>
    <w:rsid w:val="00982385"/>
    <w:rsid w:val="00982A84"/>
    <w:rsid w:val="00982BD7"/>
    <w:rsid w:val="00983B05"/>
    <w:rsid w:val="00983B66"/>
    <w:rsid w:val="00983F5B"/>
    <w:rsid w:val="00984180"/>
    <w:rsid w:val="009841D8"/>
    <w:rsid w:val="00984BFA"/>
    <w:rsid w:val="009854A2"/>
    <w:rsid w:val="009854C1"/>
    <w:rsid w:val="00985595"/>
    <w:rsid w:val="009855E5"/>
    <w:rsid w:val="00985B6C"/>
    <w:rsid w:val="009869D7"/>
    <w:rsid w:val="00986A3D"/>
    <w:rsid w:val="00986BAE"/>
    <w:rsid w:val="00986EE7"/>
    <w:rsid w:val="0098701D"/>
    <w:rsid w:val="009870EA"/>
    <w:rsid w:val="009874BC"/>
    <w:rsid w:val="009879E4"/>
    <w:rsid w:val="00987EAB"/>
    <w:rsid w:val="00990190"/>
    <w:rsid w:val="00990266"/>
    <w:rsid w:val="009902C5"/>
    <w:rsid w:val="00990914"/>
    <w:rsid w:val="00990E0C"/>
    <w:rsid w:val="00990F85"/>
    <w:rsid w:val="00991406"/>
    <w:rsid w:val="009919C4"/>
    <w:rsid w:val="00991DF5"/>
    <w:rsid w:val="00991E7B"/>
    <w:rsid w:val="00992B29"/>
    <w:rsid w:val="00992B64"/>
    <w:rsid w:val="0099306C"/>
    <w:rsid w:val="00993627"/>
    <w:rsid w:val="0099368F"/>
    <w:rsid w:val="009940F5"/>
    <w:rsid w:val="00994BD7"/>
    <w:rsid w:val="00995692"/>
    <w:rsid w:val="00995C97"/>
    <w:rsid w:val="009965E5"/>
    <w:rsid w:val="009968D7"/>
    <w:rsid w:val="00996F34"/>
    <w:rsid w:val="00997472"/>
    <w:rsid w:val="009A00A1"/>
    <w:rsid w:val="009A01B3"/>
    <w:rsid w:val="009A0DD8"/>
    <w:rsid w:val="009A0E1E"/>
    <w:rsid w:val="009A1169"/>
    <w:rsid w:val="009A1209"/>
    <w:rsid w:val="009A15C0"/>
    <w:rsid w:val="009A175A"/>
    <w:rsid w:val="009A17B4"/>
    <w:rsid w:val="009A1829"/>
    <w:rsid w:val="009A1A9E"/>
    <w:rsid w:val="009A1B0B"/>
    <w:rsid w:val="009A1B95"/>
    <w:rsid w:val="009A1F83"/>
    <w:rsid w:val="009A25C3"/>
    <w:rsid w:val="009A2625"/>
    <w:rsid w:val="009A267F"/>
    <w:rsid w:val="009A33E6"/>
    <w:rsid w:val="009A33EB"/>
    <w:rsid w:val="009A3B8B"/>
    <w:rsid w:val="009A3DC0"/>
    <w:rsid w:val="009A3FDE"/>
    <w:rsid w:val="009A4BE2"/>
    <w:rsid w:val="009A4CD3"/>
    <w:rsid w:val="009A4ED8"/>
    <w:rsid w:val="009A5392"/>
    <w:rsid w:val="009A55F1"/>
    <w:rsid w:val="009A6189"/>
    <w:rsid w:val="009A626C"/>
    <w:rsid w:val="009A63F4"/>
    <w:rsid w:val="009A64C5"/>
    <w:rsid w:val="009A64E1"/>
    <w:rsid w:val="009A6568"/>
    <w:rsid w:val="009A661F"/>
    <w:rsid w:val="009A69A9"/>
    <w:rsid w:val="009A6A5D"/>
    <w:rsid w:val="009A6BEE"/>
    <w:rsid w:val="009A6E48"/>
    <w:rsid w:val="009A6F58"/>
    <w:rsid w:val="009A6F75"/>
    <w:rsid w:val="009A733A"/>
    <w:rsid w:val="009A76C0"/>
    <w:rsid w:val="009A76F3"/>
    <w:rsid w:val="009A77B6"/>
    <w:rsid w:val="009A78C9"/>
    <w:rsid w:val="009A7A53"/>
    <w:rsid w:val="009A7E8B"/>
    <w:rsid w:val="009A7EF8"/>
    <w:rsid w:val="009B0351"/>
    <w:rsid w:val="009B1430"/>
    <w:rsid w:val="009B196F"/>
    <w:rsid w:val="009B1FCD"/>
    <w:rsid w:val="009B34D6"/>
    <w:rsid w:val="009B34F5"/>
    <w:rsid w:val="009B350D"/>
    <w:rsid w:val="009B3F21"/>
    <w:rsid w:val="009B4212"/>
    <w:rsid w:val="009B4321"/>
    <w:rsid w:val="009B4807"/>
    <w:rsid w:val="009B4A66"/>
    <w:rsid w:val="009B4B2A"/>
    <w:rsid w:val="009B504E"/>
    <w:rsid w:val="009B5058"/>
    <w:rsid w:val="009B50AA"/>
    <w:rsid w:val="009B55E4"/>
    <w:rsid w:val="009B5A02"/>
    <w:rsid w:val="009B5B39"/>
    <w:rsid w:val="009B5CE8"/>
    <w:rsid w:val="009B5D15"/>
    <w:rsid w:val="009B5D55"/>
    <w:rsid w:val="009B5E50"/>
    <w:rsid w:val="009B6486"/>
    <w:rsid w:val="009B68B2"/>
    <w:rsid w:val="009B68E4"/>
    <w:rsid w:val="009B70B2"/>
    <w:rsid w:val="009B7681"/>
    <w:rsid w:val="009B76D0"/>
    <w:rsid w:val="009B7B34"/>
    <w:rsid w:val="009C05FB"/>
    <w:rsid w:val="009C07E9"/>
    <w:rsid w:val="009C09ED"/>
    <w:rsid w:val="009C0AC8"/>
    <w:rsid w:val="009C0D07"/>
    <w:rsid w:val="009C0E8F"/>
    <w:rsid w:val="009C12F4"/>
    <w:rsid w:val="009C17E6"/>
    <w:rsid w:val="009C1963"/>
    <w:rsid w:val="009C1AD3"/>
    <w:rsid w:val="009C1C22"/>
    <w:rsid w:val="009C1DF0"/>
    <w:rsid w:val="009C240D"/>
    <w:rsid w:val="009C2C67"/>
    <w:rsid w:val="009C35E6"/>
    <w:rsid w:val="009C379A"/>
    <w:rsid w:val="009C384C"/>
    <w:rsid w:val="009C3859"/>
    <w:rsid w:val="009C3C14"/>
    <w:rsid w:val="009C3DFB"/>
    <w:rsid w:val="009C3FD2"/>
    <w:rsid w:val="009C4D1C"/>
    <w:rsid w:val="009C58C0"/>
    <w:rsid w:val="009C5A56"/>
    <w:rsid w:val="009C5B2A"/>
    <w:rsid w:val="009C5EBE"/>
    <w:rsid w:val="009C60DD"/>
    <w:rsid w:val="009C6446"/>
    <w:rsid w:val="009C6A49"/>
    <w:rsid w:val="009C6DF7"/>
    <w:rsid w:val="009C7504"/>
    <w:rsid w:val="009C7BD5"/>
    <w:rsid w:val="009C7D40"/>
    <w:rsid w:val="009D00DF"/>
    <w:rsid w:val="009D018B"/>
    <w:rsid w:val="009D01B6"/>
    <w:rsid w:val="009D0392"/>
    <w:rsid w:val="009D06C2"/>
    <w:rsid w:val="009D06DE"/>
    <w:rsid w:val="009D0758"/>
    <w:rsid w:val="009D07F9"/>
    <w:rsid w:val="009D0C16"/>
    <w:rsid w:val="009D0FB6"/>
    <w:rsid w:val="009D11C8"/>
    <w:rsid w:val="009D12D2"/>
    <w:rsid w:val="009D1378"/>
    <w:rsid w:val="009D157F"/>
    <w:rsid w:val="009D16A3"/>
    <w:rsid w:val="009D1743"/>
    <w:rsid w:val="009D182E"/>
    <w:rsid w:val="009D1FEC"/>
    <w:rsid w:val="009D2335"/>
    <w:rsid w:val="009D252E"/>
    <w:rsid w:val="009D26C0"/>
    <w:rsid w:val="009D2F7B"/>
    <w:rsid w:val="009D3243"/>
    <w:rsid w:val="009D408C"/>
    <w:rsid w:val="009D434F"/>
    <w:rsid w:val="009D4D03"/>
    <w:rsid w:val="009D5568"/>
    <w:rsid w:val="009D602F"/>
    <w:rsid w:val="009D60E5"/>
    <w:rsid w:val="009D6A3B"/>
    <w:rsid w:val="009D7190"/>
    <w:rsid w:val="009D71E6"/>
    <w:rsid w:val="009D72D0"/>
    <w:rsid w:val="009D7585"/>
    <w:rsid w:val="009D790F"/>
    <w:rsid w:val="009E01D1"/>
    <w:rsid w:val="009E07F8"/>
    <w:rsid w:val="009E0E91"/>
    <w:rsid w:val="009E0FC1"/>
    <w:rsid w:val="009E134D"/>
    <w:rsid w:val="009E17EB"/>
    <w:rsid w:val="009E195D"/>
    <w:rsid w:val="009E1A27"/>
    <w:rsid w:val="009E1F2F"/>
    <w:rsid w:val="009E22CA"/>
    <w:rsid w:val="009E2344"/>
    <w:rsid w:val="009E28CE"/>
    <w:rsid w:val="009E2A6A"/>
    <w:rsid w:val="009E2CC1"/>
    <w:rsid w:val="009E2FBB"/>
    <w:rsid w:val="009E3146"/>
    <w:rsid w:val="009E3165"/>
    <w:rsid w:val="009E404B"/>
    <w:rsid w:val="009E41FE"/>
    <w:rsid w:val="009E427B"/>
    <w:rsid w:val="009E4F0F"/>
    <w:rsid w:val="009E50CA"/>
    <w:rsid w:val="009E5312"/>
    <w:rsid w:val="009E60BF"/>
    <w:rsid w:val="009E6106"/>
    <w:rsid w:val="009E640E"/>
    <w:rsid w:val="009E6762"/>
    <w:rsid w:val="009E67B0"/>
    <w:rsid w:val="009E68BB"/>
    <w:rsid w:val="009E6D31"/>
    <w:rsid w:val="009E70F5"/>
    <w:rsid w:val="009E7317"/>
    <w:rsid w:val="009E7412"/>
    <w:rsid w:val="009E763F"/>
    <w:rsid w:val="009E7C60"/>
    <w:rsid w:val="009F002E"/>
    <w:rsid w:val="009F0516"/>
    <w:rsid w:val="009F052B"/>
    <w:rsid w:val="009F08D8"/>
    <w:rsid w:val="009F1724"/>
    <w:rsid w:val="009F184D"/>
    <w:rsid w:val="009F1971"/>
    <w:rsid w:val="009F2237"/>
    <w:rsid w:val="009F2370"/>
    <w:rsid w:val="009F2C89"/>
    <w:rsid w:val="009F308D"/>
    <w:rsid w:val="009F3276"/>
    <w:rsid w:val="009F38E1"/>
    <w:rsid w:val="009F3FE9"/>
    <w:rsid w:val="009F43D7"/>
    <w:rsid w:val="009F4584"/>
    <w:rsid w:val="009F4B99"/>
    <w:rsid w:val="009F4BE7"/>
    <w:rsid w:val="009F4C3B"/>
    <w:rsid w:val="009F4C4D"/>
    <w:rsid w:val="009F51D5"/>
    <w:rsid w:val="009F51E8"/>
    <w:rsid w:val="009F5B49"/>
    <w:rsid w:val="009F5D48"/>
    <w:rsid w:val="009F5FC7"/>
    <w:rsid w:val="009F6763"/>
    <w:rsid w:val="009F6A28"/>
    <w:rsid w:val="009F6AC3"/>
    <w:rsid w:val="009F6E36"/>
    <w:rsid w:val="009F71A9"/>
    <w:rsid w:val="009F76D8"/>
    <w:rsid w:val="009F7B63"/>
    <w:rsid w:val="00A00154"/>
    <w:rsid w:val="00A00973"/>
    <w:rsid w:val="00A00B97"/>
    <w:rsid w:val="00A00C16"/>
    <w:rsid w:val="00A00D59"/>
    <w:rsid w:val="00A01058"/>
    <w:rsid w:val="00A015E2"/>
    <w:rsid w:val="00A017F2"/>
    <w:rsid w:val="00A01A84"/>
    <w:rsid w:val="00A01F21"/>
    <w:rsid w:val="00A02738"/>
    <w:rsid w:val="00A0297E"/>
    <w:rsid w:val="00A02A0C"/>
    <w:rsid w:val="00A02EE1"/>
    <w:rsid w:val="00A031E2"/>
    <w:rsid w:val="00A03BAF"/>
    <w:rsid w:val="00A0400C"/>
    <w:rsid w:val="00A047EA"/>
    <w:rsid w:val="00A04808"/>
    <w:rsid w:val="00A04BAD"/>
    <w:rsid w:val="00A059B7"/>
    <w:rsid w:val="00A06BE3"/>
    <w:rsid w:val="00A06E86"/>
    <w:rsid w:val="00A0707C"/>
    <w:rsid w:val="00A07201"/>
    <w:rsid w:val="00A07AC3"/>
    <w:rsid w:val="00A07AE2"/>
    <w:rsid w:val="00A07B4A"/>
    <w:rsid w:val="00A07CAB"/>
    <w:rsid w:val="00A103BF"/>
    <w:rsid w:val="00A11433"/>
    <w:rsid w:val="00A11987"/>
    <w:rsid w:val="00A11C5B"/>
    <w:rsid w:val="00A121B9"/>
    <w:rsid w:val="00A122A9"/>
    <w:rsid w:val="00A1249D"/>
    <w:rsid w:val="00A12B5B"/>
    <w:rsid w:val="00A12EBA"/>
    <w:rsid w:val="00A12F08"/>
    <w:rsid w:val="00A1346F"/>
    <w:rsid w:val="00A13A2E"/>
    <w:rsid w:val="00A148E9"/>
    <w:rsid w:val="00A14A52"/>
    <w:rsid w:val="00A14BD5"/>
    <w:rsid w:val="00A15046"/>
    <w:rsid w:val="00A1544E"/>
    <w:rsid w:val="00A15691"/>
    <w:rsid w:val="00A159BA"/>
    <w:rsid w:val="00A15D78"/>
    <w:rsid w:val="00A15FBB"/>
    <w:rsid w:val="00A16777"/>
    <w:rsid w:val="00A169B6"/>
    <w:rsid w:val="00A16D0C"/>
    <w:rsid w:val="00A17378"/>
    <w:rsid w:val="00A17439"/>
    <w:rsid w:val="00A17ED2"/>
    <w:rsid w:val="00A203AA"/>
    <w:rsid w:val="00A203B3"/>
    <w:rsid w:val="00A203E6"/>
    <w:rsid w:val="00A20844"/>
    <w:rsid w:val="00A20CF3"/>
    <w:rsid w:val="00A21078"/>
    <w:rsid w:val="00A2122F"/>
    <w:rsid w:val="00A2149C"/>
    <w:rsid w:val="00A21CF7"/>
    <w:rsid w:val="00A21D4E"/>
    <w:rsid w:val="00A21D9E"/>
    <w:rsid w:val="00A220A5"/>
    <w:rsid w:val="00A22256"/>
    <w:rsid w:val="00A22430"/>
    <w:rsid w:val="00A2281C"/>
    <w:rsid w:val="00A22CA1"/>
    <w:rsid w:val="00A22D80"/>
    <w:rsid w:val="00A22DB9"/>
    <w:rsid w:val="00A22F33"/>
    <w:rsid w:val="00A230AC"/>
    <w:rsid w:val="00A2323D"/>
    <w:rsid w:val="00A234F3"/>
    <w:rsid w:val="00A23759"/>
    <w:rsid w:val="00A23D08"/>
    <w:rsid w:val="00A2464D"/>
    <w:rsid w:val="00A24EAD"/>
    <w:rsid w:val="00A250E0"/>
    <w:rsid w:val="00A25576"/>
    <w:rsid w:val="00A256BB"/>
    <w:rsid w:val="00A2570D"/>
    <w:rsid w:val="00A25793"/>
    <w:rsid w:val="00A2587F"/>
    <w:rsid w:val="00A25CBD"/>
    <w:rsid w:val="00A262F3"/>
    <w:rsid w:val="00A30060"/>
    <w:rsid w:val="00A30160"/>
    <w:rsid w:val="00A301AE"/>
    <w:rsid w:val="00A306CF"/>
    <w:rsid w:val="00A308B0"/>
    <w:rsid w:val="00A30B04"/>
    <w:rsid w:val="00A311DC"/>
    <w:rsid w:val="00A312C7"/>
    <w:rsid w:val="00A31842"/>
    <w:rsid w:val="00A31850"/>
    <w:rsid w:val="00A31FE2"/>
    <w:rsid w:val="00A32214"/>
    <w:rsid w:val="00A326B0"/>
    <w:rsid w:val="00A337D6"/>
    <w:rsid w:val="00A337DA"/>
    <w:rsid w:val="00A33ABB"/>
    <w:rsid w:val="00A33D1E"/>
    <w:rsid w:val="00A33F70"/>
    <w:rsid w:val="00A34389"/>
    <w:rsid w:val="00A348C0"/>
    <w:rsid w:val="00A34B7E"/>
    <w:rsid w:val="00A34FD8"/>
    <w:rsid w:val="00A35191"/>
    <w:rsid w:val="00A359E8"/>
    <w:rsid w:val="00A35E89"/>
    <w:rsid w:val="00A3623A"/>
    <w:rsid w:val="00A37552"/>
    <w:rsid w:val="00A3764D"/>
    <w:rsid w:val="00A37A20"/>
    <w:rsid w:val="00A37BB3"/>
    <w:rsid w:val="00A37DE2"/>
    <w:rsid w:val="00A37E5C"/>
    <w:rsid w:val="00A37EE5"/>
    <w:rsid w:val="00A4033C"/>
    <w:rsid w:val="00A405EB"/>
    <w:rsid w:val="00A40668"/>
    <w:rsid w:val="00A408D6"/>
    <w:rsid w:val="00A41074"/>
    <w:rsid w:val="00A41372"/>
    <w:rsid w:val="00A415E2"/>
    <w:rsid w:val="00A4230F"/>
    <w:rsid w:val="00A425A8"/>
    <w:rsid w:val="00A42ED1"/>
    <w:rsid w:val="00A4343B"/>
    <w:rsid w:val="00A436E7"/>
    <w:rsid w:val="00A43A3C"/>
    <w:rsid w:val="00A43ADA"/>
    <w:rsid w:val="00A43DE9"/>
    <w:rsid w:val="00A43F7E"/>
    <w:rsid w:val="00A43FA6"/>
    <w:rsid w:val="00A44536"/>
    <w:rsid w:val="00A44AA2"/>
    <w:rsid w:val="00A44BC0"/>
    <w:rsid w:val="00A4586D"/>
    <w:rsid w:val="00A458C8"/>
    <w:rsid w:val="00A45925"/>
    <w:rsid w:val="00A459BD"/>
    <w:rsid w:val="00A45B1E"/>
    <w:rsid w:val="00A46499"/>
    <w:rsid w:val="00A4649A"/>
    <w:rsid w:val="00A46657"/>
    <w:rsid w:val="00A466AC"/>
    <w:rsid w:val="00A473BB"/>
    <w:rsid w:val="00A47407"/>
    <w:rsid w:val="00A478E6"/>
    <w:rsid w:val="00A501B1"/>
    <w:rsid w:val="00A506C9"/>
    <w:rsid w:val="00A50724"/>
    <w:rsid w:val="00A50766"/>
    <w:rsid w:val="00A50BCB"/>
    <w:rsid w:val="00A50C91"/>
    <w:rsid w:val="00A50D48"/>
    <w:rsid w:val="00A512D9"/>
    <w:rsid w:val="00A51473"/>
    <w:rsid w:val="00A518F9"/>
    <w:rsid w:val="00A51E52"/>
    <w:rsid w:val="00A5258D"/>
    <w:rsid w:val="00A5283B"/>
    <w:rsid w:val="00A528C8"/>
    <w:rsid w:val="00A5290C"/>
    <w:rsid w:val="00A52AB3"/>
    <w:rsid w:val="00A52E36"/>
    <w:rsid w:val="00A531A7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280"/>
    <w:rsid w:val="00A5536E"/>
    <w:rsid w:val="00A5541B"/>
    <w:rsid w:val="00A55C8A"/>
    <w:rsid w:val="00A55CD3"/>
    <w:rsid w:val="00A55DEC"/>
    <w:rsid w:val="00A56033"/>
    <w:rsid w:val="00A562E0"/>
    <w:rsid w:val="00A56373"/>
    <w:rsid w:val="00A563AF"/>
    <w:rsid w:val="00A56BE5"/>
    <w:rsid w:val="00A56C64"/>
    <w:rsid w:val="00A56CB5"/>
    <w:rsid w:val="00A570EC"/>
    <w:rsid w:val="00A5743F"/>
    <w:rsid w:val="00A575B9"/>
    <w:rsid w:val="00A5771E"/>
    <w:rsid w:val="00A57743"/>
    <w:rsid w:val="00A5794A"/>
    <w:rsid w:val="00A60095"/>
    <w:rsid w:val="00A604F6"/>
    <w:rsid w:val="00A60717"/>
    <w:rsid w:val="00A6077D"/>
    <w:rsid w:val="00A6085F"/>
    <w:rsid w:val="00A60D56"/>
    <w:rsid w:val="00A60DFC"/>
    <w:rsid w:val="00A61497"/>
    <w:rsid w:val="00A61622"/>
    <w:rsid w:val="00A617F8"/>
    <w:rsid w:val="00A61B46"/>
    <w:rsid w:val="00A61F6A"/>
    <w:rsid w:val="00A624B3"/>
    <w:rsid w:val="00A62D31"/>
    <w:rsid w:val="00A63017"/>
    <w:rsid w:val="00A6362D"/>
    <w:rsid w:val="00A6381F"/>
    <w:rsid w:val="00A63843"/>
    <w:rsid w:val="00A638B9"/>
    <w:rsid w:val="00A63E4E"/>
    <w:rsid w:val="00A64D20"/>
    <w:rsid w:val="00A65092"/>
    <w:rsid w:val="00A65529"/>
    <w:rsid w:val="00A655F0"/>
    <w:rsid w:val="00A6567A"/>
    <w:rsid w:val="00A65A25"/>
    <w:rsid w:val="00A65A3B"/>
    <w:rsid w:val="00A65ADB"/>
    <w:rsid w:val="00A66D02"/>
    <w:rsid w:val="00A670FF"/>
    <w:rsid w:val="00A672AF"/>
    <w:rsid w:val="00A67A0F"/>
    <w:rsid w:val="00A67A16"/>
    <w:rsid w:val="00A67A8F"/>
    <w:rsid w:val="00A67E3F"/>
    <w:rsid w:val="00A67F6B"/>
    <w:rsid w:val="00A7013A"/>
    <w:rsid w:val="00A70295"/>
    <w:rsid w:val="00A7054C"/>
    <w:rsid w:val="00A705CB"/>
    <w:rsid w:val="00A7097E"/>
    <w:rsid w:val="00A70A73"/>
    <w:rsid w:val="00A70B52"/>
    <w:rsid w:val="00A71192"/>
    <w:rsid w:val="00A71244"/>
    <w:rsid w:val="00A716BE"/>
    <w:rsid w:val="00A71804"/>
    <w:rsid w:val="00A71823"/>
    <w:rsid w:val="00A7193C"/>
    <w:rsid w:val="00A71A6D"/>
    <w:rsid w:val="00A71B5D"/>
    <w:rsid w:val="00A720AC"/>
    <w:rsid w:val="00A7291F"/>
    <w:rsid w:val="00A72A3E"/>
    <w:rsid w:val="00A72CA4"/>
    <w:rsid w:val="00A72D19"/>
    <w:rsid w:val="00A7315C"/>
    <w:rsid w:val="00A7327A"/>
    <w:rsid w:val="00A73DA4"/>
    <w:rsid w:val="00A7405E"/>
    <w:rsid w:val="00A74136"/>
    <w:rsid w:val="00A74461"/>
    <w:rsid w:val="00A74FB3"/>
    <w:rsid w:val="00A74FBD"/>
    <w:rsid w:val="00A753B7"/>
    <w:rsid w:val="00A75847"/>
    <w:rsid w:val="00A75CDA"/>
    <w:rsid w:val="00A75EF8"/>
    <w:rsid w:val="00A764D0"/>
    <w:rsid w:val="00A76640"/>
    <w:rsid w:val="00A76A03"/>
    <w:rsid w:val="00A76F8E"/>
    <w:rsid w:val="00A7716B"/>
    <w:rsid w:val="00A77396"/>
    <w:rsid w:val="00A77B38"/>
    <w:rsid w:val="00A77D2C"/>
    <w:rsid w:val="00A77FA7"/>
    <w:rsid w:val="00A800EB"/>
    <w:rsid w:val="00A8067E"/>
    <w:rsid w:val="00A80D71"/>
    <w:rsid w:val="00A80EDB"/>
    <w:rsid w:val="00A80FB4"/>
    <w:rsid w:val="00A8163F"/>
    <w:rsid w:val="00A81995"/>
    <w:rsid w:val="00A81AC4"/>
    <w:rsid w:val="00A81C66"/>
    <w:rsid w:val="00A81E5A"/>
    <w:rsid w:val="00A81F3D"/>
    <w:rsid w:val="00A82726"/>
    <w:rsid w:val="00A82E33"/>
    <w:rsid w:val="00A82EAF"/>
    <w:rsid w:val="00A83540"/>
    <w:rsid w:val="00A836C8"/>
    <w:rsid w:val="00A83DF5"/>
    <w:rsid w:val="00A841A7"/>
    <w:rsid w:val="00A8447E"/>
    <w:rsid w:val="00A84951"/>
    <w:rsid w:val="00A84A65"/>
    <w:rsid w:val="00A84A9F"/>
    <w:rsid w:val="00A84ABC"/>
    <w:rsid w:val="00A84F95"/>
    <w:rsid w:val="00A85788"/>
    <w:rsid w:val="00A8586A"/>
    <w:rsid w:val="00A86171"/>
    <w:rsid w:val="00A86C18"/>
    <w:rsid w:val="00A86C1B"/>
    <w:rsid w:val="00A86D37"/>
    <w:rsid w:val="00A86D72"/>
    <w:rsid w:val="00A86E27"/>
    <w:rsid w:val="00A87228"/>
    <w:rsid w:val="00A87745"/>
    <w:rsid w:val="00A87EC2"/>
    <w:rsid w:val="00A9016A"/>
    <w:rsid w:val="00A90552"/>
    <w:rsid w:val="00A90709"/>
    <w:rsid w:val="00A9075A"/>
    <w:rsid w:val="00A90CF2"/>
    <w:rsid w:val="00A90FA3"/>
    <w:rsid w:val="00A9111E"/>
    <w:rsid w:val="00A91193"/>
    <w:rsid w:val="00A9144B"/>
    <w:rsid w:val="00A9157A"/>
    <w:rsid w:val="00A919DE"/>
    <w:rsid w:val="00A9256D"/>
    <w:rsid w:val="00A92798"/>
    <w:rsid w:val="00A92D7C"/>
    <w:rsid w:val="00A92EA7"/>
    <w:rsid w:val="00A932CE"/>
    <w:rsid w:val="00A9390F"/>
    <w:rsid w:val="00A93B63"/>
    <w:rsid w:val="00A94166"/>
    <w:rsid w:val="00A946D8"/>
    <w:rsid w:val="00A94734"/>
    <w:rsid w:val="00A94B0F"/>
    <w:rsid w:val="00A94D14"/>
    <w:rsid w:val="00A94F38"/>
    <w:rsid w:val="00A953A0"/>
    <w:rsid w:val="00A954BA"/>
    <w:rsid w:val="00A95785"/>
    <w:rsid w:val="00A958D7"/>
    <w:rsid w:val="00A95AE8"/>
    <w:rsid w:val="00A95D25"/>
    <w:rsid w:val="00A95D30"/>
    <w:rsid w:val="00A9693B"/>
    <w:rsid w:val="00A96E79"/>
    <w:rsid w:val="00A9725E"/>
    <w:rsid w:val="00A9770A"/>
    <w:rsid w:val="00A979D9"/>
    <w:rsid w:val="00A979FE"/>
    <w:rsid w:val="00A97CAC"/>
    <w:rsid w:val="00AA023A"/>
    <w:rsid w:val="00AA02F8"/>
    <w:rsid w:val="00AA0D4B"/>
    <w:rsid w:val="00AA15A8"/>
    <w:rsid w:val="00AA1946"/>
    <w:rsid w:val="00AA1A60"/>
    <w:rsid w:val="00AA1D03"/>
    <w:rsid w:val="00AA1D8A"/>
    <w:rsid w:val="00AA284E"/>
    <w:rsid w:val="00AA2ABA"/>
    <w:rsid w:val="00AA2EDB"/>
    <w:rsid w:val="00AA2F4A"/>
    <w:rsid w:val="00AA317C"/>
    <w:rsid w:val="00AA3454"/>
    <w:rsid w:val="00AA36B0"/>
    <w:rsid w:val="00AA389A"/>
    <w:rsid w:val="00AA38E6"/>
    <w:rsid w:val="00AA38FD"/>
    <w:rsid w:val="00AA416C"/>
    <w:rsid w:val="00AA41CB"/>
    <w:rsid w:val="00AA453E"/>
    <w:rsid w:val="00AA4642"/>
    <w:rsid w:val="00AA4B34"/>
    <w:rsid w:val="00AA51A3"/>
    <w:rsid w:val="00AA51CD"/>
    <w:rsid w:val="00AA582A"/>
    <w:rsid w:val="00AA591C"/>
    <w:rsid w:val="00AA66FC"/>
    <w:rsid w:val="00AA69DE"/>
    <w:rsid w:val="00AA6B73"/>
    <w:rsid w:val="00AA706A"/>
    <w:rsid w:val="00AA72AE"/>
    <w:rsid w:val="00AA7325"/>
    <w:rsid w:val="00AA7492"/>
    <w:rsid w:val="00AB0319"/>
    <w:rsid w:val="00AB04BE"/>
    <w:rsid w:val="00AB08CB"/>
    <w:rsid w:val="00AB08D7"/>
    <w:rsid w:val="00AB0CF1"/>
    <w:rsid w:val="00AB0D67"/>
    <w:rsid w:val="00AB0F6C"/>
    <w:rsid w:val="00AB1BF4"/>
    <w:rsid w:val="00AB25EF"/>
    <w:rsid w:val="00AB27F9"/>
    <w:rsid w:val="00AB2C71"/>
    <w:rsid w:val="00AB2F1C"/>
    <w:rsid w:val="00AB3DDE"/>
    <w:rsid w:val="00AB4279"/>
    <w:rsid w:val="00AB4CA5"/>
    <w:rsid w:val="00AB51DF"/>
    <w:rsid w:val="00AB57B2"/>
    <w:rsid w:val="00AB5E21"/>
    <w:rsid w:val="00AB5F20"/>
    <w:rsid w:val="00AB64DB"/>
    <w:rsid w:val="00AB6552"/>
    <w:rsid w:val="00AB6558"/>
    <w:rsid w:val="00AB65D4"/>
    <w:rsid w:val="00AB6F15"/>
    <w:rsid w:val="00AB7833"/>
    <w:rsid w:val="00AB7AC3"/>
    <w:rsid w:val="00AB7BF8"/>
    <w:rsid w:val="00AB7DB7"/>
    <w:rsid w:val="00AC014D"/>
    <w:rsid w:val="00AC025B"/>
    <w:rsid w:val="00AC04AD"/>
    <w:rsid w:val="00AC09E6"/>
    <w:rsid w:val="00AC0FB8"/>
    <w:rsid w:val="00AC16D0"/>
    <w:rsid w:val="00AC1782"/>
    <w:rsid w:val="00AC184B"/>
    <w:rsid w:val="00AC1CF3"/>
    <w:rsid w:val="00AC2050"/>
    <w:rsid w:val="00AC2D4B"/>
    <w:rsid w:val="00AC2F86"/>
    <w:rsid w:val="00AC3915"/>
    <w:rsid w:val="00AC3C4A"/>
    <w:rsid w:val="00AC3CCF"/>
    <w:rsid w:val="00AC43DA"/>
    <w:rsid w:val="00AC4402"/>
    <w:rsid w:val="00AC4749"/>
    <w:rsid w:val="00AC4E1A"/>
    <w:rsid w:val="00AC500B"/>
    <w:rsid w:val="00AC5041"/>
    <w:rsid w:val="00AC54F3"/>
    <w:rsid w:val="00AC5669"/>
    <w:rsid w:val="00AC5673"/>
    <w:rsid w:val="00AC5776"/>
    <w:rsid w:val="00AC5AEE"/>
    <w:rsid w:val="00AC5C2E"/>
    <w:rsid w:val="00AC5DED"/>
    <w:rsid w:val="00AC6B32"/>
    <w:rsid w:val="00AC6D90"/>
    <w:rsid w:val="00AC6D94"/>
    <w:rsid w:val="00AC7020"/>
    <w:rsid w:val="00AC77DC"/>
    <w:rsid w:val="00AC7A4F"/>
    <w:rsid w:val="00AC7D37"/>
    <w:rsid w:val="00AD08D7"/>
    <w:rsid w:val="00AD0C61"/>
    <w:rsid w:val="00AD147F"/>
    <w:rsid w:val="00AD17D7"/>
    <w:rsid w:val="00AD1A1A"/>
    <w:rsid w:val="00AD1B19"/>
    <w:rsid w:val="00AD1CE0"/>
    <w:rsid w:val="00AD1D39"/>
    <w:rsid w:val="00AD1EAA"/>
    <w:rsid w:val="00AD204A"/>
    <w:rsid w:val="00AD228E"/>
    <w:rsid w:val="00AD23C6"/>
    <w:rsid w:val="00AD2646"/>
    <w:rsid w:val="00AD2BA3"/>
    <w:rsid w:val="00AD2CF6"/>
    <w:rsid w:val="00AD2D75"/>
    <w:rsid w:val="00AD31F9"/>
    <w:rsid w:val="00AD36AB"/>
    <w:rsid w:val="00AD38CB"/>
    <w:rsid w:val="00AD39D0"/>
    <w:rsid w:val="00AD3B0B"/>
    <w:rsid w:val="00AD3B37"/>
    <w:rsid w:val="00AD40C9"/>
    <w:rsid w:val="00AD4442"/>
    <w:rsid w:val="00AD4601"/>
    <w:rsid w:val="00AD47A7"/>
    <w:rsid w:val="00AD49DD"/>
    <w:rsid w:val="00AD4B0E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749"/>
    <w:rsid w:val="00AD788A"/>
    <w:rsid w:val="00AD7A5C"/>
    <w:rsid w:val="00AE0428"/>
    <w:rsid w:val="00AE0562"/>
    <w:rsid w:val="00AE05D3"/>
    <w:rsid w:val="00AE078F"/>
    <w:rsid w:val="00AE0CD4"/>
    <w:rsid w:val="00AE1A01"/>
    <w:rsid w:val="00AE1C97"/>
    <w:rsid w:val="00AE1F36"/>
    <w:rsid w:val="00AE2452"/>
    <w:rsid w:val="00AE25A1"/>
    <w:rsid w:val="00AE2B3E"/>
    <w:rsid w:val="00AE2F16"/>
    <w:rsid w:val="00AE306B"/>
    <w:rsid w:val="00AE30EF"/>
    <w:rsid w:val="00AE3461"/>
    <w:rsid w:val="00AE35DA"/>
    <w:rsid w:val="00AE368A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DDD"/>
    <w:rsid w:val="00AE60AD"/>
    <w:rsid w:val="00AE6B68"/>
    <w:rsid w:val="00AE6C87"/>
    <w:rsid w:val="00AE6ECD"/>
    <w:rsid w:val="00AE74DE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2E5F"/>
    <w:rsid w:val="00AF316E"/>
    <w:rsid w:val="00AF3187"/>
    <w:rsid w:val="00AF367B"/>
    <w:rsid w:val="00AF3A18"/>
    <w:rsid w:val="00AF3B73"/>
    <w:rsid w:val="00AF3E59"/>
    <w:rsid w:val="00AF423D"/>
    <w:rsid w:val="00AF42D3"/>
    <w:rsid w:val="00AF4489"/>
    <w:rsid w:val="00AF4B5B"/>
    <w:rsid w:val="00AF4CEF"/>
    <w:rsid w:val="00AF4E28"/>
    <w:rsid w:val="00AF5207"/>
    <w:rsid w:val="00AF5287"/>
    <w:rsid w:val="00AF5575"/>
    <w:rsid w:val="00AF5831"/>
    <w:rsid w:val="00AF5C1B"/>
    <w:rsid w:val="00AF5E40"/>
    <w:rsid w:val="00AF682C"/>
    <w:rsid w:val="00AF6CBF"/>
    <w:rsid w:val="00AF7367"/>
    <w:rsid w:val="00AF77C9"/>
    <w:rsid w:val="00AF7D14"/>
    <w:rsid w:val="00B001DF"/>
    <w:rsid w:val="00B00667"/>
    <w:rsid w:val="00B007DD"/>
    <w:rsid w:val="00B00A3E"/>
    <w:rsid w:val="00B00C33"/>
    <w:rsid w:val="00B00C36"/>
    <w:rsid w:val="00B00E8F"/>
    <w:rsid w:val="00B00F08"/>
    <w:rsid w:val="00B0101B"/>
    <w:rsid w:val="00B010C9"/>
    <w:rsid w:val="00B016FF"/>
    <w:rsid w:val="00B01C59"/>
    <w:rsid w:val="00B0237A"/>
    <w:rsid w:val="00B02437"/>
    <w:rsid w:val="00B0243C"/>
    <w:rsid w:val="00B0348F"/>
    <w:rsid w:val="00B03BE8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316"/>
    <w:rsid w:val="00B05467"/>
    <w:rsid w:val="00B0557B"/>
    <w:rsid w:val="00B06240"/>
    <w:rsid w:val="00B06733"/>
    <w:rsid w:val="00B0679C"/>
    <w:rsid w:val="00B070FD"/>
    <w:rsid w:val="00B076CD"/>
    <w:rsid w:val="00B077C7"/>
    <w:rsid w:val="00B07B03"/>
    <w:rsid w:val="00B07C8F"/>
    <w:rsid w:val="00B100B2"/>
    <w:rsid w:val="00B102FA"/>
    <w:rsid w:val="00B10727"/>
    <w:rsid w:val="00B10A6B"/>
    <w:rsid w:val="00B10B17"/>
    <w:rsid w:val="00B10B90"/>
    <w:rsid w:val="00B10CFD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47C"/>
    <w:rsid w:val="00B12543"/>
    <w:rsid w:val="00B125CC"/>
    <w:rsid w:val="00B12C6E"/>
    <w:rsid w:val="00B12E0A"/>
    <w:rsid w:val="00B12F6C"/>
    <w:rsid w:val="00B12F6F"/>
    <w:rsid w:val="00B138BB"/>
    <w:rsid w:val="00B139C2"/>
    <w:rsid w:val="00B13A41"/>
    <w:rsid w:val="00B13D58"/>
    <w:rsid w:val="00B13EE0"/>
    <w:rsid w:val="00B1420F"/>
    <w:rsid w:val="00B14978"/>
    <w:rsid w:val="00B152B7"/>
    <w:rsid w:val="00B153D6"/>
    <w:rsid w:val="00B1576D"/>
    <w:rsid w:val="00B157EE"/>
    <w:rsid w:val="00B1591A"/>
    <w:rsid w:val="00B15A9C"/>
    <w:rsid w:val="00B15BAA"/>
    <w:rsid w:val="00B15E41"/>
    <w:rsid w:val="00B15F19"/>
    <w:rsid w:val="00B166E7"/>
    <w:rsid w:val="00B16898"/>
    <w:rsid w:val="00B16975"/>
    <w:rsid w:val="00B16D1C"/>
    <w:rsid w:val="00B16E03"/>
    <w:rsid w:val="00B171D8"/>
    <w:rsid w:val="00B179F9"/>
    <w:rsid w:val="00B17C01"/>
    <w:rsid w:val="00B17D53"/>
    <w:rsid w:val="00B201DE"/>
    <w:rsid w:val="00B205A6"/>
    <w:rsid w:val="00B20969"/>
    <w:rsid w:val="00B21097"/>
    <w:rsid w:val="00B21357"/>
    <w:rsid w:val="00B213E6"/>
    <w:rsid w:val="00B21745"/>
    <w:rsid w:val="00B219F8"/>
    <w:rsid w:val="00B21C2C"/>
    <w:rsid w:val="00B21FD9"/>
    <w:rsid w:val="00B21FF3"/>
    <w:rsid w:val="00B22555"/>
    <w:rsid w:val="00B2313A"/>
    <w:rsid w:val="00B234ED"/>
    <w:rsid w:val="00B23688"/>
    <w:rsid w:val="00B236C3"/>
    <w:rsid w:val="00B23D7B"/>
    <w:rsid w:val="00B242FA"/>
    <w:rsid w:val="00B2497E"/>
    <w:rsid w:val="00B24D78"/>
    <w:rsid w:val="00B24EB2"/>
    <w:rsid w:val="00B2509C"/>
    <w:rsid w:val="00B2523D"/>
    <w:rsid w:val="00B25312"/>
    <w:rsid w:val="00B255F4"/>
    <w:rsid w:val="00B259A4"/>
    <w:rsid w:val="00B25C97"/>
    <w:rsid w:val="00B25CFC"/>
    <w:rsid w:val="00B25E37"/>
    <w:rsid w:val="00B26432"/>
    <w:rsid w:val="00B26709"/>
    <w:rsid w:val="00B26871"/>
    <w:rsid w:val="00B26DDD"/>
    <w:rsid w:val="00B27934"/>
    <w:rsid w:val="00B27C4D"/>
    <w:rsid w:val="00B27F53"/>
    <w:rsid w:val="00B27FA1"/>
    <w:rsid w:val="00B30073"/>
    <w:rsid w:val="00B304F1"/>
    <w:rsid w:val="00B3065E"/>
    <w:rsid w:val="00B30688"/>
    <w:rsid w:val="00B3089B"/>
    <w:rsid w:val="00B30DE6"/>
    <w:rsid w:val="00B30EC4"/>
    <w:rsid w:val="00B312FD"/>
    <w:rsid w:val="00B31343"/>
    <w:rsid w:val="00B317D8"/>
    <w:rsid w:val="00B31E67"/>
    <w:rsid w:val="00B31E9A"/>
    <w:rsid w:val="00B322E5"/>
    <w:rsid w:val="00B3233D"/>
    <w:rsid w:val="00B32B96"/>
    <w:rsid w:val="00B330B5"/>
    <w:rsid w:val="00B331B9"/>
    <w:rsid w:val="00B335D0"/>
    <w:rsid w:val="00B341DA"/>
    <w:rsid w:val="00B34AB5"/>
    <w:rsid w:val="00B352A9"/>
    <w:rsid w:val="00B3538B"/>
    <w:rsid w:val="00B35881"/>
    <w:rsid w:val="00B3636A"/>
    <w:rsid w:val="00B36387"/>
    <w:rsid w:val="00B363C9"/>
    <w:rsid w:val="00B36414"/>
    <w:rsid w:val="00B367ED"/>
    <w:rsid w:val="00B36AD2"/>
    <w:rsid w:val="00B36AE0"/>
    <w:rsid w:val="00B36DB8"/>
    <w:rsid w:val="00B37339"/>
    <w:rsid w:val="00B37545"/>
    <w:rsid w:val="00B37E1A"/>
    <w:rsid w:val="00B40A6D"/>
    <w:rsid w:val="00B40B5D"/>
    <w:rsid w:val="00B40BB5"/>
    <w:rsid w:val="00B40BD6"/>
    <w:rsid w:val="00B41DFF"/>
    <w:rsid w:val="00B420DB"/>
    <w:rsid w:val="00B422F9"/>
    <w:rsid w:val="00B4251F"/>
    <w:rsid w:val="00B428C2"/>
    <w:rsid w:val="00B431B6"/>
    <w:rsid w:val="00B43E65"/>
    <w:rsid w:val="00B43E90"/>
    <w:rsid w:val="00B43ED5"/>
    <w:rsid w:val="00B43F65"/>
    <w:rsid w:val="00B44433"/>
    <w:rsid w:val="00B44524"/>
    <w:rsid w:val="00B44813"/>
    <w:rsid w:val="00B448B1"/>
    <w:rsid w:val="00B44992"/>
    <w:rsid w:val="00B44C8F"/>
    <w:rsid w:val="00B44EEF"/>
    <w:rsid w:val="00B44FBF"/>
    <w:rsid w:val="00B44FDE"/>
    <w:rsid w:val="00B45295"/>
    <w:rsid w:val="00B453F1"/>
    <w:rsid w:val="00B456C2"/>
    <w:rsid w:val="00B4594D"/>
    <w:rsid w:val="00B45D84"/>
    <w:rsid w:val="00B461E5"/>
    <w:rsid w:val="00B46285"/>
    <w:rsid w:val="00B467D1"/>
    <w:rsid w:val="00B46B54"/>
    <w:rsid w:val="00B46F56"/>
    <w:rsid w:val="00B472ED"/>
    <w:rsid w:val="00B50180"/>
    <w:rsid w:val="00B50225"/>
    <w:rsid w:val="00B50B9E"/>
    <w:rsid w:val="00B50D2D"/>
    <w:rsid w:val="00B512B8"/>
    <w:rsid w:val="00B515CB"/>
    <w:rsid w:val="00B5223B"/>
    <w:rsid w:val="00B52A5C"/>
    <w:rsid w:val="00B52BC7"/>
    <w:rsid w:val="00B531BF"/>
    <w:rsid w:val="00B53311"/>
    <w:rsid w:val="00B534AC"/>
    <w:rsid w:val="00B535A0"/>
    <w:rsid w:val="00B5382C"/>
    <w:rsid w:val="00B53DE5"/>
    <w:rsid w:val="00B53FFF"/>
    <w:rsid w:val="00B5443E"/>
    <w:rsid w:val="00B54555"/>
    <w:rsid w:val="00B54A2C"/>
    <w:rsid w:val="00B54E6E"/>
    <w:rsid w:val="00B54FC4"/>
    <w:rsid w:val="00B5533E"/>
    <w:rsid w:val="00B557C7"/>
    <w:rsid w:val="00B55936"/>
    <w:rsid w:val="00B56D68"/>
    <w:rsid w:val="00B574CE"/>
    <w:rsid w:val="00B57779"/>
    <w:rsid w:val="00B57C2A"/>
    <w:rsid w:val="00B57F59"/>
    <w:rsid w:val="00B607E1"/>
    <w:rsid w:val="00B60C58"/>
    <w:rsid w:val="00B6126D"/>
    <w:rsid w:val="00B61378"/>
    <w:rsid w:val="00B61432"/>
    <w:rsid w:val="00B61797"/>
    <w:rsid w:val="00B61EEE"/>
    <w:rsid w:val="00B61F93"/>
    <w:rsid w:val="00B61FE8"/>
    <w:rsid w:val="00B625C8"/>
    <w:rsid w:val="00B62634"/>
    <w:rsid w:val="00B634AD"/>
    <w:rsid w:val="00B653C6"/>
    <w:rsid w:val="00B65BBC"/>
    <w:rsid w:val="00B66055"/>
    <w:rsid w:val="00B66A06"/>
    <w:rsid w:val="00B66A45"/>
    <w:rsid w:val="00B66D4A"/>
    <w:rsid w:val="00B67A7D"/>
    <w:rsid w:val="00B7051E"/>
    <w:rsid w:val="00B70F13"/>
    <w:rsid w:val="00B716D4"/>
    <w:rsid w:val="00B722B7"/>
    <w:rsid w:val="00B72725"/>
    <w:rsid w:val="00B72891"/>
    <w:rsid w:val="00B728F6"/>
    <w:rsid w:val="00B729EF"/>
    <w:rsid w:val="00B72C84"/>
    <w:rsid w:val="00B72D32"/>
    <w:rsid w:val="00B732BF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3F4"/>
    <w:rsid w:val="00B767DF"/>
    <w:rsid w:val="00B76C2E"/>
    <w:rsid w:val="00B76CD9"/>
    <w:rsid w:val="00B770E0"/>
    <w:rsid w:val="00B77335"/>
    <w:rsid w:val="00B77A8D"/>
    <w:rsid w:val="00B77C5C"/>
    <w:rsid w:val="00B77C75"/>
    <w:rsid w:val="00B80412"/>
    <w:rsid w:val="00B80F1D"/>
    <w:rsid w:val="00B811A8"/>
    <w:rsid w:val="00B8122F"/>
    <w:rsid w:val="00B81D2E"/>
    <w:rsid w:val="00B8200C"/>
    <w:rsid w:val="00B82206"/>
    <w:rsid w:val="00B8222E"/>
    <w:rsid w:val="00B8260F"/>
    <w:rsid w:val="00B83477"/>
    <w:rsid w:val="00B8385E"/>
    <w:rsid w:val="00B83C72"/>
    <w:rsid w:val="00B83E72"/>
    <w:rsid w:val="00B840CC"/>
    <w:rsid w:val="00B845E6"/>
    <w:rsid w:val="00B84898"/>
    <w:rsid w:val="00B84D6C"/>
    <w:rsid w:val="00B84E73"/>
    <w:rsid w:val="00B8528F"/>
    <w:rsid w:val="00B85487"/>
    <w:rsid w:val="00B856F9"/>
    <w:rsid w:val="00B85792"/>
    <w:rsid w:val="00B85BE0"/>
    <w:rsid w:val="00B861A7"/>
    <w:rsid w:val="00B864C3"/>
    <w:rsid w:val="00B8655C"/>
    <w:rsid w:val="00B86F48"/>
    <w:rsid w:val="00B86F7B"/>
    <w:rsid w:val="00B872C3"/>
    <w:rsid w:val="00B8775D"/>
    <w:rsid w:val="00B87E2B"/>
    <w:rsid w:val="00B87F8D"/>
    <w:rsid w:val="00B9000F"/>
    <w:rsid w:val="00B90067"/>
    <w:rsid w:val="00B90129"/>
    <w:rsid w:val="00B9063D"/>
    <w:rsid w:val="00B909B4"/>
    <w:rsid w:val="00B90A67"/>
    <w:rsid w:val="00B90BFE"/>
    <w:rsid w:val="00B9173E"/>
    <w:rsid w:val="00B91783"/>
    <w:rsid w:val="00B91DCD"/>
    <w:rsid w:val="00B92176"/>
    <w:rsid w:val="00B92888"/>
    <w:rsid w:val="00B929A9"/>
    <w:rsid w:val="00B92C1F"/>
    <w:rsid w:val="00B93085"/>
    <w:rsid w:val="00B93148"/>
    <w:rsid w:val="00B933F6"/>
    <w:rsid w:val="00B9370C"/>
    <w:rsid w:val="00B937F8"/>
    <w:rsid w:val="00B93846"/>
    <w:rsid w:val="00B940A2"/>
    <w:rsid w:val="00B943E2"/>
    <w:rsid w:val="00B94903"/>
    <w:rsid w:val="00B94EC1"/>
    <w:rsid w:val="00B95079"/>
    <w:rsid w:val="00B950A5"/>
    <w:rsid w:val="00B9510B"/>
    <w:rsid w:val="00B95295"/>
    <w:rsid w:val="00B959F0"/>
    <w:rsid w:val="00B95A18"/>
    <w:rsid w:val="00B95E5C"/>
    <w:rsid w:val="00B964D9"/>
    <w:rsid w:val="00B96875"/>
    <w:rsid w:val="00B96DCA"/>
    <w:rsid w:val="00B96E0C"/>
    <w:rsid w:val="00B96FE1"/>
    <w:rsid w:val="00B97236"/>
    <w:rsid w:val="00B97542"/>
    <w:rsid w:val="00B97568"/>
    <w:rsid w:val="00B97ABC"/>
    <w:rsid w:val="00BA00DC"/>
    <w:rsid w:val="00BA01CE"/>
    <w:rsid w:val="00BA031B"/>
    <w:rsid w:val="00BA0737"/>
    <w:rsid w:val="00BA081A"/>
    <w:rsid w:val="00BA088A"/>
    <w:rsid w:val="00BA08B9"/>
    <w:rsid w:val="00BA1341"/>
    <w:rsid w:val="00BA1518"/>
    <w:rsid w:val="00BA1561"/>
    <w:rsid w:val="00BA1D8B"/>
    <w:rsid w:val="00BA213D"/>
    <w:rsid w:val="00BA2298"/>
    <w:rsid w:val="00BA22BE"/>
    <w:rsid w:val="00BA2680"/>
    <w:rsid w:val="00BA2944"/>
    <w:rsid w:val="00BA2B57"/>
    <w:rsid w:val="00BA3580"/>
    <w:rsid w:val="00BA3C9A"/>
    <w:rsid w:val="00BA3F4E"/>
    <w:rsid w:val="00BA41F7"/>
    <w:rsid w:val="00BA4349"/>
    <w:rsid w:val="00BA443B"/>
    <w:rsid w:val="00BA45CB"/>
    <w:rsid w:val="00BA4D97"/>
    <w:rsid w:val="00BA53F8"/>
    <w:rsid w:val="00BA5638"/>
    <w:rsid w:val="00BA568F"/>
    <w:rsid w:val="00BA58AA"/>
    <w:rsid w:val="00BA624E"/>
    <w:rsid w:val="00BA647E"/>
    <w:rsid w:val="00BA6505"/>
    <w:rsid w:val="00BA6577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E7B"/>
    <w:rsid w:val="00BB0F2F"/>
    <w:rsid w:val="00BB134A"/>
    <w:rsid w:val="00BB2601"/>
    <w:rsid w:val="00BB2763"/>
    <w:rsid w:val="00BB2E4B"/>
    <w:rsid w:val="00BB32E1"/>
    <w:rsid w:val="00BB39A6"/>
    <w:rsid w:val="00BB3B42"/>
    <w:rsid w:val="00BB3C88"/>
    <w:rsid w:val="00BB3CA0"/>
    <w:rsid w:val="00BB4024"/>
    <w:rsid w:val="00BB4070"/>
    <w:rsid w:val="00BB40E9"/>
    <w:rsid w:val="00BB41FF"/>
    <w:rsid w:val="00BB420D"/>
    <w:rsid w:val="00BB4779"/>
    <w:rsid w:val="00BB4AD9"/>
    <w:rsid w:val="00BB4ED2"/>
    <w:rsid w:val="00BB4EDE"/>
    <w:rsid w:val="00BB549B"/>
    <w:rsid w:val="00BB5609"/>
    <w:rsid w:val="00BB5ABA"/>
    <w:rsid w:val="00BB61EB"/>
    <w:rsid w:val="00BB66B1"/>
    <w:rsid w:val="00BB6B24"/>
    <w:rsid w:val="00BB6D53"/>
    <w:rsid w:val="00BB6DCC"/>
    <w:rsid w:val="00BB7170"/>
    <w:rsid w:val="00BB734A"/>
    <w:rsid w:val="00BB7480"/>
    <w:rsid w:val="00BB78CB"/>
    <w:rsid w:val="00BB7BAF"/>
    <w:rsid w:val="00BB7BF9"/>
    <w:rsid w:val="00BC0AD9"/>
    <w:rsid w:val="00BC10D3"/>
    <w:rsid w:val="00BC10FD"/>
    <w:rsid w:val="00BC1215"/>
    <w:rsid w:val="00BC1A66"/>
    <w:rsid w:val="00BC1EC3"/>
    <w:rsid w:val="00BC216C"/>
    <w:rsid w:val="00BC21C7"/>
    <w:rsid w:val="00BC2665"/>
    <w:rsid w:val="00BC2ADB"/>
    <w:rsid w:val="00BC2E1F"/>
    <w:rsid w:val="00BC2F64"/>
    <w:rsid w:val="00BC3061"/>
    <w:rsid w:val="00BC31DE"/>
    <w:rsid w:val="00BC332C"/>
    <w:rsid w:val="00BC333D"/>
    <w:rsid w:val="00BC33A1"/>
    <w:rsid w:val="00BC3A13"/>
    <w:rsid w:val="00BC3A64"/>
    <w:rsid w:val="00BC3B4B"/>
    <w:rsid w:val="00BC43B4"/>
    <w:rsid w:val="00BC443C"/>
    <w:rsid w:val="00BC4512"/>
    <w:rsid w:val="00BC4730"/>
    <w:rsid w:val="00BC47E8"/>
    <w:rsid w:val="00BC4D3C"/>
    <w:rsid w:val="00BC50CB"/>
    <w:rsid w:val="00BC54CF"/>
    <w:rsid w:val="00BC585D"/>
    <w:rsid w:val="00BC5B5D"/>
    <w:rsid w:val="00BC5F16"/>
    <w:rsid w:val="00BC61F1"/>
    <w:rsid w:val="00BC62B9"/>
    <w:rsid w:val="00BC6F42"/>
    <w:rsid w:val="00BC7272"/>
    <w:rsid w:val="00BC732A"/>
    <w:rsid w:val="00BC73FC"/>
    <w:rsid w:val="00BC783A"/>
    <w:rsid w:val="00BC7872"/>
    <w:rsid w:val="00BC7A3F"/>
    <w:rsid w:val="00BD082E"/>
    <w:rsid w:val="00BD0C78"/>
    <w:rsid w:val="00BD15E9"/>
    <w:rsid w:val="00BD16C9"/>
    <w:rsid w:val="00BD1731"/>
    <w:rsid w:val="00BD1D8B"/>
    <w:rsid w:val="00BD1F7C"/>
    <w:rsid w:val="00BD2273"/>
    <w:rsid w:val="00BD26ED"/>
    <w:rsid w:val="00BD2748"/>
    <w:rsid w:val="00BD2D66"/>
    <w:rsid w:val="00BD2F27"/>
    <w:rsid w:val="00BD30E4"/>
    <w:rsid w:val="00BD3166"/>
    <w:rsid w:val="00BD3376"/>
    <w:rsid w:val="00BD35A6"/>
    <w:rsid w:val="00BD3BA4"/>
    <w:rsid w:val="00BD3DD4"/>
    <w:rsid w:val="00BD47A0"/>
    <w:rsid w:val="00BD4B39"/>
    <w:rsid w:val="00BD4E87"/>
    <w:rsid w:val="00BD4E8D"/>
    <w:rsid w:val="00BD5643"/>
    <w:rsid w:val="00BD5B37"/>
    <w:rsid w:val="00BD5B4D"/>
    <w:rsid w:val="00BD5D64"/>
    <w:rsid w:val="00BD66A4"/>
    <w:rsid w:val="00BD68D7"/>
    <w:rsid w:val="00BD6AB0"/>
    <w:rsid w:val="00BD6DED"/>
    <w:rsid w:val="00BD702D"/>
    <w:rsid w:val="00BD757D"/>
    <w:rsid w:val="00BD7C33"/>
    <w:rsid w:val="00BE02A1"/>
    <w:rsid w:val="00BE046F"/>
    <w:rsid w:val="00BE05E5"/>
    <w:rsid w:val="00BE08DD"/>
    <w:rsid w:val="00BE0B29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89E"/>
    <w:rsid w:val="00BE3923"/>
    <w:rsid w:val="00BE3A29"/>
    <w:rsid w:val="00BE3BC9"/>
    <w:rsid w:val="00BE400C"/>
    <w:rsid w:val="00BE4261"/>
    <w:rsid w:val="00BE4AFA"/>
    <w:rsid w:val="00BE4B6B"/>
    <w:rsid w:val="00BE4C7F"/>
    <w:rsid w:val="00BE5221"/>
    <w:rsid w:val="00BE532E"/>
    <w:rsid w:val="00BE554B"/>
    <w:rsid w:val="00BE56E5"/>
    <w:rsid w:val="00BE5818"/>
    <w:rsid w:val="00BE59D2"/>
    <w:rsid w:val="00BE5C37"/>
    <w:rsid w:val="00BE619C"/>
    <w:rsid w:val="00BE62C0"/>
    <w:rsid w:val="00BE6A57"/>
    <w:rsid w:val="00BE6E9C"/>
    <w:rsid w:val="00BE6F1E"/>
    <w:rsid w:val="00BE77B3"/>
    <w:rsid w:val="00BE7AA7"/>
    <w:rsid w:val="00BE7ABF"/>
    <w:rsid w:val="00BE7D1D"/>
    <w:rsid w:val="00BE7D6D"/>
    <w:rsid w:val="00BF0069"/>
    <w:rsid w:val="00BF0D54"/>
    <w:rsid w:val="00BF168B"/>
    <w:rsid w:val="00BF19D0"/>
    <w:rsid w:val="00BF1E78"/>
    <w:rsid w:val="00BF2148"/>
    <w:rsid w:val="00BF21B9"/>
    <w:rsid w:val="00BF23EA"/>
    <w:rsid w:val="00BF294B"/>
    <w:rsid w:val="00BF2E5D"/>
    <w:rsid w:val="00BF31A8"/>
    <w:rsid w:val="00BF35BC"/>
    <w:rsid w:val="00BF36C7"/>
    <w:rsid w:val="00BF36EC"/>
    <w:rsid w:val="00BF39FC"/>
    <w:rsid w:val="00BF41EB"/>
    <w:rsid w:val="00BF4443"/>
    <w:rsid w:val="00BF4938"/>
    <w:rsid w:val="00BF4B10"/>
    <w:rsid w:val="00BF505F"/>
    <w:rsid w:val="00BF50D0"/>
    <w:rsid w:val="00BF5111"/>
    <w:rsid w:val="00BF5149"/>
    <w:rsid w:val="00BF561E"/>
    <w:rsid w:val="00BF5F4A"/>
    <w:rsid w:val="00BF60B4"/>
    <w:rsid w:val="00BF6986"/>
    <w:rsid w:val="00BF69C3"/>
    <w:rsid w:val="00BF6AB6"/>
    <w:rsid w:val="00BF745D"/>
    <w:rsid w:val="00BF7B91"/>
    <w:rsid w:val="00C00676"/>
    <w:rsid w:val="00C00740"/>
    <w:rsid w:val="00C0092A"/>
    <w:rsid w:val="00C0100A"/>
    <w:rsid w:val="00C0104F"/>
    <w:rsid w:val="00C010EC"/>
    <w:rsid w:val="00C01286"/>
    <w:rsid w:val="00C01314"/>
    <w:rsid w:val="00C01383"/>
    <w:rsid w:val="00C017C9"/>
    <w:rsid w:val="00C01C5E"/>
    <w:rsid w:val="00C024D4"/>
    <w:rsid w:val="00C027A4"/>
    <w:rsid w:val="00C02881"/>
    <w:rsid w:val="00C036BD"/>
    <w:rsid w:val="00C04016"/>
    <w:rsid w:val="00C040B6"/>
    <w:rsid w:val="00C04DE0"/>
    <w:rsid w:val="00C04E23"/>
    <w:rsid w:val="00C05723"/>
    <w:rsid w:val="00C05ADD"/>
    <w:rsid w:val="00C05BEE"/>
    <w:rsid w:val="00C061F8"/>
    <w:rsid w:val="00C06397"/>
    <w:rsid w:val="00C06FE0"/>
    <w:rsid w:val="00C072B2"/>
    <w:rsid w:val="00C074F0"/>
    <w:rsid w:val="00C07B49"/>
    <w:rsid w:val="00C07D56"/>
    <w:rsid w:val="00C07E35"/>
    <w:rsid w:val="00C07F3A"/>
    <w:rsid w:val="00C101D7"/>
    <w:rsid w:val="00C10519"/>
    <w:rsid w:val="00C1094B"/>
    <w:rsid w:val="00C1099D"/>
    <w:rsid w:val="00C10EEB"/>
    <w:rsid w:val="00C11AF1"/>
    <w:rsid w:val="00C1219E"/>
    <w:rsid w:val="00C12292"/>
    <w:rsid w:val="00C125FE"/>
    <w:rsid w:val="00C126F8"/>
    <w:rsid w:val="00C12729"/>
    <w:rsid w:val="00C12810"/>
    <w:rsid w:val="00C12B4E"/>
    <w:rsid w:val="00C12B98"/>
    <w:rsid w:val="00C130F0"/>
    <w:rsid w:val="00C13A7A"/>
    <w:rsid w:val="00C1403B"/>
    <w:rsid w:val="00C14059"/>
    <w:rsid w:val="00C142AE"/>
    <w:rsid w:val="00C1453F"/>
    <w:rsid w:val="00C145BF"/>
    <w:rsid w:val="00C14BA7"/>
    <w:rsid w:val="00C14C2B"/>
    <w:rsid w:val="00C14FEF"/>
    <w:rsid w:val="00C154FB"/>
    <w:rsid w:val="00C15A6F"/>
    <w:rsid w:val="00C15B4F"/>
    <w:rsid w:val="00C15B96"/>
    <w:rsid w:val="00C15D91"/>
    <w:rsid w:val="00C16829"/>
    <w:rsid w:val="00C16A78"/>
    <w:rsid w:val="00C16AF1"/>
    <w:rsid w:val="00C16F82"/>
    <w:rsid w:val="00C170A5"/>
    <w:rsid w:val="00C17488"/>
    <w:rsid w:val="00C1751B"/>
    <w:rsid w:val="00C17E95"/>
    <w:rsid w:val="00C20076"/>
    <w:rsid w:val="00C20874"/>
    <w:rsid w:val="00C21314"/>
    <w:rsid w:val="00C215C0"/>
    <w:rsid w:val="00C21752"/>
    <w:rsid w:val="00C2187B"/>
    <w:rsid w:val="00C21B93"/>
    <w:rsid w:val="00C22713"/>
    <w:rsid w:val="00C22826"/>
    <w:rsid w:val="00C22B40"/>
    <w:rsid w:val="00C22B52"/>
    <w:rsid w:val="00C22D45"/>
    <w:rsid w:val="00C23145"/>
    <w:rsid w:val="00C237B9"/>
    <w:rsid w:val="00C23C09"/>
    <w:rsid w:val="00C246B3"/>
    <w:rsid w:val="00C24A99"/>
    <w:rsid w:val="00C24ED8"/>
    <w:rsid w:val="00C2539A"/>
    <w:rsid w:val="00C25650"/>
    <w:rsid w:val="00C25D8F"/>
    <w:rsid w:val="00C260C8"/>
    <w:rsid w:val="00C2610F"/>
    <w:rsid w:val="00C2612E"/>
    <w:rsid w:val="00C2642C"/>
    <w:rsid w:val="00C26457"/>
    <w:rsid w:val="00C26B39"/>
    <w:rsid w:val="00C26E50"/>
    <w:rsid w:val="00C27235"/>
    <w:rsid w:val="00C27587"/>
    <w:rsid w:val="00C27B2F"/>
    <w:rsid w:val="00C27DB7"/>
    <w:rsid w:val="00C3004D"/>
    <w:rsid w:val="00C3076B"/>
    <w:rsid w:val="00C30795"/>
    <w:rsid w:val="00C30C63"/>
    <w:rsid w:val="00C31309"/>
    <w:rsid w:val="00C31326"/>
    <w:rsid w:val="00C31AC6"/>
    <w:rsid w:val="00C31B99"/>
    <w:rsid w:val="00C31BAD"/>
    <w:rsid w:val="00C31DEF"/>
    <w:rsid w:val="00C3296C"/>
    <w:rsid w:val="00C32976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3F6E"/>
    <w:rsid w:val="00C3402B"/>
    <w:rsid w:val="00C34496"/>
    <w:rsid w:val="00C34C90"/>
    <w:rsid w:val="00C34DCD"/>
    <w:rsid w:val="00C34F7A"/>
    <w:rsid w:val="00C35688"/>
    <w:rsid w:val="00C35EDE"/>
    <w:rsid w:val="00C35F09"/>
    <w:rsid w:val="00C36352"/>
    <w:rsid w:val="00C36B22"/>
    <w:rsid w:val="00C36B88"/>
    <w:rsid w:val="00C36B8E"/>
    <w:rsid w:val="00C36C96"/>
    <w:rsid w:val="00C37425"/>
    <w:rsid w:val="00C37463"/>
    <w:rsid w:val="00C37830"/>
    <w:rsid w:val="00C37F8D"/>
    <w:rsid w:val="00C40165"/>
    <w:rsid w:val="00C40AF3"/>
    <w:rsid w:val="00C411A7"/>
    <w:rsid w:val="00C41427"/>
    <w:rsid w:val="00C414FD"/>
    <w:rsid w:val="00C41689"/>
    <w:rsid w:val="00C4178C"/>
    <w:rsid w:val="00C418FD"/>
    <w:rsid w:val="00C41C32"/>
    <w:rsid w:val="00C41ED6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F23"/>
    <w:rsid w:val="00C4512E"/>
    <w:rsid w:val="00C451E5"/>
    <w:rsid w:val="00C45628"/>
    <w:rsid w:val="00C459B8"/>
    <w:rsid w:val="00C45CF6"/>
    <w:rsid w:val="00C45D3A"/>
    <w:rsid w:val="00C45D7D"/>
    <w:rsid w:val="00C45EE2"/>
    <w:rsid w:val="00C4629E"/>
    <w:rsid w:val="00C46A0C"/>
    <w:rsid w:val="00C46BF6"/>
    <w:rsid w:val="00C46C68"/>
    <w:rsid w:val="00C471BF"/>
    <w:rsid w:val="00C4721D"/>
    <w:rsid w:val="00C475F6"/>
    <w:rsid w:val="00C476EE"/>
    <w:rsid w:val="00C50960"/>
    <w:rsid w:val="00C50E23"/>
    <w:rsid w:val="00C50F40"/>
    <w:rsid w:val="00C511B3"/>
    <w:rsid w:val="00C51414"/>
    <w:rsid w:val="00C5143E"/>
    <w:rsid w:val="00C5171F"/>
    <w:rsid w:val="00C51826"/>
    <w:rsid w:val="00C51A9A"/>
    <w:rsid w:val="00C51B5B"/>
    <w:rsid w:val="00C520E1"/>
    <w:rsid w:val="00C525F7"/>
    <w:rsid w:val="00C52959"/>
    <w:rsid w:val="00C53688"/>
    <w:rsid w:val="00C536CF"/>
    <w:rsid w:val="00C537BE"/>
    <w:rsid w:val="00C544F6"/>
    <w:rsid w:val="00C54580"/>
    <w:rsid w:val="00C545B7"/>
    <w:rsid w:val="00C54A39"/>
    <w:rsid w:val="00C550A8"/>
    <w:rsid w:val="00C551C8"/>
    <w:rsid w:val="00C55693"/>
    <w:rsid w:val="00C557D2"/>
    <w:rsid w:val="00C55B47"/>
    <w:rsid w:val="00C55E2C"/>
    <w:rsid w:val="00C55E95"/>
    <w:rsid w:val="00C55F79"/>
    <w:rsid w:val="00C564AF"/>
    <w:rsid w:val="00C567FF"/>
    <w:rsid w:val="00C56C7F"/>
    <w:rsid w:val="00C56C8C"/>
    <w:rsid w:val="00C576CF"/>
    <w:rsid w:val="00C57A3E"/>
    <w:rsid w:val="00C57AB8"/>
    <w:rsid w:val="00C57B40"/>
    <w:rsid w:val="00C60099"/>
    <w:rsid w:val="00C603E4"/>
    <w:rsid w:val="00C60BEC"/>
    <w:rsid w:val="00C61646"/>
    <w:rsid w:val="00C61D1D"/>
    <w:rsid w:val="00C61DFE"/>
    <w:rsid w:val="00C625A4"/>
    <w:rsid w:val="00C62983"/>
    <w:rsid w:val="00C62BF5"/>
    <w:rsid w:val="00C635C0"/>
    <w:rsid w:val="00C637C2"/>
    <w:rsid w:val="00C6388A"/>
    <w:rsid w:val="00C63A5F"/>
    <w:rsid w:val="00C63ABA"/>
    <w:rsid w:val="00C64487"/>
    <w:rsid w:val="00C644E7"/>
    <w:rsid w:val="00C645D9"/>
    <w:rsid w:val="00C64AF1"/>
    <w:rsid w:val="00C64BA7"/>
    <w:rsid w:val="00C64BDD"/>
    <w:rsid w:val="00C64C9D"/>
    <w:rsid w:val="00C64F2B"/>
    <w:rsid w:val="00C64F45"/>
    <w:rsid w:val="00C65288"/>
    <w:rsid w:val="00C65346"/>
    <w:rsid w:val="00C653D4"/>
    <w:rsid w:val="00C65842"/>
    <w:rsid w:val="00C66B74"/>
    <w:rsid w:val="00C67A94"/>
    <w:rsid w:val="00C67D57"/>
    <w:rsid w:val="00C67FE9"/>
    <w:rsid w:val="00C700C1"/>
    <w:rsid w:val="00C70259"/>
    <w:rsid w:val="00C70A45"/>
    <w:rsid w:val="00C712AF"/>
    <w:rsid w:val="00C71352"/>
    <w:rsid w:val="00C716E5"/>
    <w:rsid w:val="00C718BA"/>
    <w:rsid w:val="00C71EEF"/>
    <w:rsid w:val="00C72476"/>
    <w:rsid w:val="00C7284C"/>
    <w:rsid w:val="00C734A6"/>
    <w:rsid w:val="00C734BD"/>
    <w:rsid w:val="00C73C5B"/>
    <w:rsid w:val="00C73D3D"/>
    <w:rsid w:val="00C73EC5"/>
    <w:rsid w:val="00C74264"/>
    <w:rsid w:val="00C744BB"/>
    <w:rsid w:val="00C748CA"/>
    <w:rsid w:val="00C748EF"/>
    <w:rsid w:val="00C74D25"/>
    <w:rsid w:val="00C7572E"/>
    <w:rsid w:val="00C767D7"/>
    <w:rsid w:val="00C77D6C"/>
    <w:rsid w:val="00C77FD5"/>
    <w:rsid w:val="00C803AA"/>
    <w:rsid w:val="00C80570"/>
    <w:rsid w:val="00C805E1"/>
    <w:rsid w:val="00C808FD"/>
    <w:rsid w:val="00C80EFF"/>
    <w:rsid w:val="00C80F27"/>
    <w:rsid w:val="00C80F5E"/>
    <w:rsid w:val="00C8136E"/>
    <w:rsid w:val="00C813ED"/>
    <w:rsid w:val="00C813FE"/>
    <w:rsid w:val="00C81E5A"/>
    <w:rsid w:val="00C81E76"/>
    <w:rsid w:val="00C81EB6"/>
    <w:rsid w:val="00C8215E"/>
    <w:rsid w:val="00C827F6"/>
    <w:rsid w:val="00C83810"/>
    <w:rsid w:val="00C83BD0"/>
    <w:rsid w:val="00C84243"/>
    <w:rsid w:val="00C846AF"/>
    <w:rsid w:val="00C84807"/>
    <w:rsid w:val="00C84A69"/>
    <w:rsid w:val="00C84ABD"/>
    <w:rsid w:val="00C84B8E"/>
    <w:rsid w:val="00C84CCB"/>
    <w:rsid w:val="00C85403"/>
    <w:rsid w:val="00C85C47"/>
    <w:rsid w:val="00C8607B"/>
    <w:rsid w:val="00C863EE"/>
    <w:rsid w:val="00C869A7"/>
    <w:rsid w:val="00C87143"/>
    <w:rsid w:val="00C871CC"/>
    <w:rsid w:val="00C873EB"/>
    <w:rsid w:val="00C8747E"/>
    <w:rsid w:val="00C879A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679"/>
    <w:rsid w:val="00C92933"/>
    <w:rsid w:val="00C92C8A"/>
    <w:rsid w:val="00C934BB"/>
    <w:rsid w:val="00C934D5"/>
    <w:rsid w:val="00C934F4"/>
    <w:rsid w:val="00C93565"/>
    <w:rsid w:val="00C93856"/>
    <w:rsid w:val="00C9390B"/>
    <w:rsid w:val="00C93927"/>
    <w:rsid w:val="00C93BB1"/>
    <w:rsid w:val="00C93E85"/>
    <w:rsid w:val="00C94175"/>
    <w:rsid w:val="00C94666"/>
    <w:rsid w:val="00C94C2B"/>
    <w:rsid w:val="00C94D3F"/>
    <w:rsid w:val="00C94D61"/>
    <w:rsid w:val="00C94E21"/>
    <w:rsid w:val="00C94F33"/>
    <w:rsid w:val="00C94F5C"/>
    <w:rsid w:val="00C95270"/>
    <w:rsid w:val="00C953EC"/>
    <w:rsid w:val="00C9542C"/>
    <w:rsid w:val="00C955F2"/>
    <w:rsid w:val="00C95AE6"/>
    <w:rsid w:val="00C9638F"/>
    <w:rsid w:val="00C96D6F"/>
    <w:rsid w:val="00C96F42"/>
    <w:rsid w:val="00C970E9"/>
    <w:rsid w:val="00C971DE"/>
    <w:rsid w:val="00C97F1D"/>
    <w:rsid w:val="00CA02AB"/>
    <w:rsid w:val="00CA0469"/>
    <w:rsid w:val="00CA04B0"/>
    <w:rsid w:val="00CA0934"/>
    <w:rsid w:val="00CA0C52"/>
    <w:rsid w:val="00CA11D5"/>
    <w:rsid w:val="00CA1A7A"/>
    <w:rsid w:val="00CA1D7F"/>
    <w:rsid w:val="00CA1E5B"/>
    <w:rsid w:val="00CA1E6E"/>
    <w:rsid w:val="00CA25B2"/>
    <w:rsid w:val="00CA2A9B"/>
    <w:rsid w:val="00CA2AA1"/>
    <w:rsid w:val="00CA2BF3"/>
    <w:rsid w:val="00CA2D59"/>
    <w:rsid w:val="00CA2DD2"/>
    <w:rsid w:val="00CA37D8"/>
    <w:rsid w:val="00CA3D86"/>
    <w:rsid w:val="00CA40CD"/>
    <w:rsid w:val="00CA43DC"/>
    <w:rsid w:val="00CA446D"/>
    <w:rsid w:val="00CA46CA"/>
    <w:rsid w:val="00CA4721"/>
    <w:rsid w:val="00CA4974"/>
    <w:rsid w:val="00CA5467"/>
    <w:rsid w:val="00CA5768"/>
    <w:rsid w:val="00CA57DE"/>
    <w:rsid w:val="00CA594D"/>
    <w:rsid w:val="00CA622D"/>
    <w:rsid w:val="00CA676D"/>
    <w:rsid w:val="00CA67CE"/>
    <w:rsid w:val="00CA67DB"/>
    <w:rsid w:val="00CA6EE6"/>
    <w:rsid w:val="00CA6EED"/>
    <w:rsid w:val="00CA7577"/>
    <w:rsid w:val="00CA785D"/>
    <w:rsid w:val="00CA795C"/>
    <w:rsid w:val="00CA7994"/>
    <w:rsid w:val="00CA79BB"/>
    <w:rsid w:val="00CA7BBC"/>
    <w:rsid w:val="00CA7CE9"/>
    <w:rsid w:val="00CB006A"/>
    <w:rsid w:val="00CB0246"/>
    <w:rsid w:val="00CB0D84"/>
    <w:rsid w:val="00CB0DF9"/>
    <w:rsid w:val="00CB129A"/>
    <w:rsid w:val="00CB15C7"/>
    <w:rsid w:val="00CB160F"/>
    <w:rsid w:val="00CB17C6"/>
    <w:rsid w:val="00CB2309"/>
    <w:rsid w:val="00CB2783"/>
    <w:rsid w:val="00CB2957"/>
    <w:rsid w:val="00CB2FAF"/>
    <w:rsid w:val="00CB4357"/>
    <w:rsid w:val="00CB464A"/>
    <w:rsid w:val="00CB4AE1"/>
    <w:rsid w:val="00CB4DFF"/>
    <w:rsid w:val="00CB4E38"/>
    <w:rsid w:val="00CB504E"/>
    <w:rsid w:val="00CB5320"/>
    <w:rsid w:val="00CB537D"/>
    <w:rsid w:val="00CB55EC"/>
    <w:rsid w:val="00CB5BB6"/>
    <w:rsid w:val="00CB5D8A"/>
    <w:rsid w:val="00CB61D9"/>
    <w:rsid w:val="00CB63C9"/>
    <w:rsid w:val="00CB71C8"/>
    <w:rsid w:val="00CB7528"/>
    <w:rsid w:val="00CB763F"/>
    <w:rsid w:val="00CB77EE"/>
    <w:rsid w:val="00CB7C71"/>
    <w:rsid w:val="00CC0411"/>
    <w:rsid w:val="00CC044F"/>
    <w:rsid w:val="00CC0598"/>
    <w:rsid w:val="00CC07B8"/>
    <w:rsid w:val="00CC07D1"/>
    <w:rsid w:val="00CC0DD7"/>
    <w:rsid w:val="00CC103C"/>
    <w:rsid w:val="00CC197A"/>
    <w:rsid w:val="00CC1D19"/>
    <w:rsid w:val="00CC1E88"/>
    <w:rsid w:val="00CC212A"/>
    <w:rsid w:val="00CC2416"/>
    <w:rsid w:val="00CC25DF"/>
    <w:rsid w:val="00CC277C"/>
    <w:rsid w:val="00CC2A40"/>
    <w:rsid w:val="00CC2EE4"/>
    <w:rsid w:val="00CC30B6"/>
    <w:rsid w:val="00CC3D3C"/>
    <w:rsid w:val="00CC43FD"/>
    <w:rsid w:val="00CC4694"/>
    <w:rsid w:val="00CC4F6C"/>
    <w:rsid w:val="00CC5285"/>
    <w:rsid w:val="00CC540E"/>
    <w:rsid w:val="00CC5921"/>
    <w:rsid w:val="00CC5B11"/>
    <w:rsid w:val="00CC5E8A"/>
    <w:rsid w:val="00CC6AD5"/>
    <w:rsid w:val="00CC6BE9"/>
    <w:rsid w:val="00CC6D0B"/>
    <w:rsid w:val="00CC6E23"/>
    <w:rsid w:val="00CC72EE"/>
    <w:rsid w:val="00CC73A5"/>
    <w:rsid w:val="00CC75E7"/>
    <w:rsid w:val="00CC7902"/>
    <w:rsid w:val="00CC7F0B"/>
    <w:rsid w:val="00CD020C"/>
    <w:rsid w:val="00CD0E0A"/>
    <w:rsid w:val="00CD129C"/>
    <w:rsid w:val="00CD1377"/>
    <w:rsid w:val="00CD140A"/>
    <w:rsid w:val="00CD1E43"/>
    <w:rsid w:val="00CD2093"/>
    <w:rsid w:val="00CD21BB"/>
    <w:rsid w:val="00CD2446"/>
    <w:rsid w:val="00CD24A1"/>
    <w:rsid w:val="00CD24CA"/>
    <w:rsid w:val="00CD2768"/>
    <w:rsid w:val="00CD27CA"/>
    <w:rsid w:val="00CD2A24"/>
    <w:rsid w:val="00CD2ABC"/>
    <w:rsid w:val="00CD2DAE"/>
    <w:rsid w:val="00CD2E7A"/>
    <w:rsid w:val="00CD315C"/>
    <w:rsid w:val="00CD32D5"/>
    <w:rsid w:val="00CD36F3"/>
    <w:rsid w:val="00CD389F"/>
    <w:rsid w:val="00CD3F51"/>
    <w:rsid w:val="00CD4360"/>
    <w:rsid w:val="00CD4A9B"/>
    <w:rsid w:val="00CD4B9B"/>
    <w:rsid w:val="00CD4E4D"/>
    <w:rsid w:val="00CD5753"/>
    <w:rsid w:val="00CD5B7A"/>
    <w:rsid w:val="00CD5FBD"/>
    <w:rsid w:val="00CD6124"/>
    <w:rsid w:val="00CD61A1"/>
    <w:rsid w:val="00CD663F"/>
    <w:rsid w:val="00CD6C03"/>
    <w:rsid w:val="00CD714A"/>
    <w:rsid w:val="00CD7662"/>
    <w:rsid w:val="00CD7798"/>
    <w:rsid w:val="00CD794F"/>
    <w:rsid w:val="00CD7AA5"/>
    <w:rsid w:val="00CD7F10"/>
    <w:rsid w:val="00CD7F9F"/>
    <w:rsid w:val="00CE0140"/>
    <w:rsid w:val="00CE060F"/>
    <w:rsid w:val="00CE0950"/>
    <w:rsid w:val="00CE0B27"/>
    <w:rsid w:val="00CE0B43"/>
    <w:rsid w:val="00CE0DD4"/>
    <w:rsid w:val="00CE0E7C"/>
    <w:rsid w:val="00CE1873"/>
    <w:rsid w:val="00CE1CA4"/>
    <w:rsid w:val="00CE1E18"/>
    <w:rsid w:val="00CE21B2"/>
    <w:rsid w:val="00CE23D6"/>
    <w:rsid w:val="00CE2483"/>
    <w:rsid w:val="00CE2798"/>
    <w:rsid w:val="00CE2832"/>
    <w:rsid w:val="00CE2BCE"/>
    <w:rsid w:val="00CE30F3"/>
    <w:rsid w:val="00CE31DF"/>
    <w:rsid w:val="00CE31F9"/>
    <w:rsid w:val="00CE4108"/>
    <w:rsid w:val="00CE42C9"/>
    <w:rsid w:val="00CE4414"/>
    <w:rsid w:val="00CE4433"/>
    <w:rsid w:val="00CE44B5"/>
    <w:rsid w:val="00CE47E6"/>
    <w:rsid w:val="00CE47F4"/>
    <w:rsid w:val="00CE4AFE"/>
    <w:rsid w:val="00CE4CA7"/>
    <w:rsid w:val="00CE5137"/>
    <w:rsid w:val="00CE51BC"/>
    <w:rsid w:val="00CE5348"/>
    <w:rsid w:val="00CE551F"/>
    <w:rsid w:val="00CE57E8"/>
    <w:rsid w:val="00CE5B20"/>
    <w:rsid w:val="00CE5BC2"/>
    <w:rsid w:val="00CE5BE4"/>
    <w:rsid w:val="00CE5CBD"/>
    <w:rsid w:val="00CE6040"/>
    <w:rsid w:val="00CE6056"/>
    <w:rsid w:val="00CE6445"/>
    <w:rsid w:val="00CE64DB"/>
    <w:rsid w:val="00CE66FE"/>
    <w:rsid w:val="00CE6B21"/>
    <w:rsid w:val="00CE6CC6"/>
    <w:rsid w:val="00CE6F67"/>
    <w:rsid w:val="00CE7085"/>
    <w:rsid w:val="00CE72F1"/>
    <w:rsid w:val="00CE7340"/>
    <w:rsid w:val="00CE753A"/>
    <w:rsid w:val="00CE7877"/>
    <w:rsid w:val="00CE7AD0"/>
    <w:rsid w:val="00CF0860"/>
    <w:rsid w:val="00CF093F"/>
    <w:rsid w:val="00CF15BC"/>
    <w:rsid w:val="00CF17B2"/>
    <w:rsid w:val="00CF23F3"/>
    <w:rsid w:val="00CF242B"/>
    <w:rsid w:val="00CF276B"/>
    <w:rsid w:val="00CF28D2"/>
    <w:rsid w:val="00CF2B02"/>
    <w:rsid w:val="00CF2C40"/>
    <w:rsid w:val="00CF2DBF"/>
    <w:rsid w:val="00CF2EAC"/>
    <w:rsid w:val="00CF34C0"/>
    <w:rsid w:val="00CF36BE"/>
    <w:rsid w:val="00CF408B"/>
    <w:rsid w:val="00CF446C"/>
    <w:rsid w:val="00CF4E1E"/>
    <w:rsid w:val="00CF4EC6"/>
    <w:rsid w:val="00CF5148"/>
    <w:rsid w:val="00CF55A1"/>
    <w:rsid w:val="00CF58FD"/>
    <w:rsid w:val="00CF5F0D"/>
    <w:rsid w:val="00CF6370"/>
    <w:rsid w:val="00CF6418"/>
    <w:rsid w:val="00CF6C42"/>
    <w:rsid w:val="00CF6E7A"/>
    <w:rsid w:val="00CF766D"/>
    <w:rsid w:val="00CF7672"/>
    <w:rsid w:val="00CF7B07"/>
    <w:rsid w:val="00CF7E87"/>
    <w:rsid w:val="00D004A9"/>
    <w:rsid w:val="00D005AE"/>
    <w:rsid w:val="00D00B0B"/>
    <w:rsid w:val="00D01312"/>
    <w:rsid w:val="00D01367"/>
    <w:rsid w:val="00D014CB"/>
    <w:rsid w:val="00D01DF6"/>
    <w:rsid w:val="00D0251D"/>
    <w:rsid w:val="00D02E19"/>
    <w:rsid w:val="00D03492"/>
    <w:rsid w:val="00D039D4"/>
    <w:rsid w:val="00D039D5"/>
    <w:rsid w:val="00D03BDA"/>
    <w:rsid w:val="00D03F78"/>
    <w:rsid w:val="00D04CAF"/>
    <w:rsid w:val="00D04CF3"/>
    <w:rsid w:val="00D05131"/>
    <w:rsid w:val="00D05163"/>
    <w:rsid w:val="00D05519"/>
    <w:rsid w:val="00D0581A"/>
    <w:rsid w:val="00D05B41"/>
    <w:rsid w:val="00D05F33"/>
    <w:rsid w:val="00D0650D"/>
    <w:rsid w:val="00D0680F"/>
    <w:rsid w:val="00D06AF5"/>
    <w:rsid w:val="00D06F3C"/>
    <w:rsid w:val="00D0723B"/>
    <w:rsid w:val="00D07A42"/>
    <w:rsid w:val="00D07A5F"/>
    <w:rsid w:val="00D07D5D"/>
    <w:rsid w:val="00D07D5E"/>
    <w:rsid w:val="00D07E34"/>
    <w:rsid w:val="00D07E4A"/>
    <w:rsid w:val="00D07F5A"/>
    <w:rsid w:val="00D10070"/>
    <w:rsid w:val="00D104D0"/>
    <w:rsid w:val="00D10585"/>
    <w:rsid w:val="00D106EC"/>
    <w:rsid w:val="00D10849"/>
    <w:rsid w:val="00D10D62"/>
    <w:rsid w:val="00D10EC0"/>
    <w:rsid w:val="00D115B0"/>
    <w:rsid w:val="00D11859"/>
    <w:rsid w:val="00D12645"/>
    <w:rsid w:val="00D12906"/>
    <w:rsid w:val="00D12F5C"/>
    <w:rsid w:val="00D13056"/>
    <w:rsid w:val="00D136E9"/>
    <w:rsid w:val="00D13C01"/>
    <w:rsid w:val="00D13D29"/>
    <w:rsid w:val="00D13F71"/>
    <w:rsid w:val="00D1400F"/>
    <w:rsid w:val="00D140ED"/>
    <w:rsid w:val="00D14134"/>
    <w:rsid w:val="00D14B37"/>
    <w:rsid w:val="00D14DFB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2D2"/>
    <w:rsid w:val="00D216B4"/>
    <w:rsid w:val="00D218A4"/>
    <w:rsid w:val="00D21CB2"/>
    <w:rsid w:val="00D21CEF"/>
    <w:rsid w:val="00D21D0C"/>
    <w:rsid w:val="00D223EA"/>
    <w:rsid w:val="00D224C4"/>
    <w:rsid w:val="00D228C6"/>
    <w:rsid w:val="00D231D0"/>
    <w:rsid w:val="00D232EC"/>
    <w:rsid w:val="00D23539"/>
    <w:rsid w:val="00D236AD"/>
    <w:rsid w:val="00D2406C"/>
    <w:rsid w:val="00D2432E"/>
    <w:rsid w:val="00D243BB"/>
    <w:rsid w:val="00D2454A"/>
    <w:rsid w:val="00D245CE"/>
    <w:rsid w:val="00D24B09"/>
    <w:rsid w:val="00D24CBA"/>
    <w:rsid w:val="00D24DBA"/>
    <w:rsid w:val="00D254E9"/>
    <w:rsid w:val="00D25572"/>
    <w:rsid w:val="00D25957"/>
    <w:rsid w:val="00D2597D"/>
    <w:rsid w:val="00D25B04"/>
    <w:rsid w:val="00D25D0A"/>
    <w:rsid w:val="00D26004"/>
    <w:rsid w:val="00D262A5"/>
    <w:rsid w:val="00D262D3"/>
    <w:rsid w:val="00D265E2"/>
    <w:rsid w:val="00D26667"/>
    <w:rsid w:val="00D26671"/>
    <w:rsid w:val="00D26AD1"/>
    <w:rsid w:val="00D26DFC"/>
    <w:rsid w:val="00D272E6"/>
    <w:rsid w:val="00D27799"/>
    <w:rsid w:val="00D278CF"/>
    <w:rsid w:val="00D27A9A"/>
    <w:rsid w:val="00D27DCB"/>
    <w:rsid w:val="00D30050"/>
    <w:rsid w:val="00D30B27"/>
    <w:rsid w:val="00D31286"/>
    <w:rsid w:val="00D31312"/>
    <w:rsid w:val="00D31877"/>
    <w:rsid w:val="00D322C8"/>
    <w:rsid w:val="00D323C0"/>
    <w:rsid w:val="00D323C3"/>
    <w:rsid w:val="00D323EF"/>
    <w:rsid w:val="00D325FE"/>
    <w:rsid w:val="00D326B3"/>
    <w:rsid w:val="00D32854"/>
    <w:rsid w:val="00D32DAD"/>
    <w:rsid w:val="00D33068"/>
    <w:rsid w:val="00D331CA"/>
    <w:rsid w:val="00D331D9"/>
    <w:rsid w:val="00D33467"/>
    <w:rsid w:val="00D33741"/>
    <w:rsid w:val="00D33979"/>
    <w:rsid w:val="00D341FA"/>
    <w:rsid w:val="00D3456C"/>
    <w:rsid w:val="00D34EF7"/>
    <w:rsid w:val="00D35999"/>
    <w:rsid w:val="00D360D3"/>
    <w:rsid w:val="00D3625A"/>
    <w:rsid w:val="00D36326"/>
    <w:rsid w:val="00D365E7"/>
    <w:rsid w:val="00D36A35"/>
    <w:rsid w:val="00D36CDE"/>
    <w:rsid w:val="00D36DA0"/>
    <w:rsid w:val="00D371D8"/>
    <w:rsid w:val="00D37A90"/>
    <w:rsid w:val="00D37AFB"/>
    <w:rsid w:val="00D37BED"/>
    <w:rsid w:val="00D37D13"/>
    <w:rsid w:val="00D401A3"/>
    <w:rsid w:val="00D406DB"/>
    <w:rsid w:val="00D406FB"/>
    <w:rsid w:val="00D40FD5"/>
    <w:rsid w:val="00D412AB"/>
    <w:rsid w:val="00D41E81"/>
    <w:rsid w:val="00D4260D"/>
    <w:rsid w:val="00D42632"/>
    <w:rsid w:val="00D42C8D"/>
    <w:rsid w:val="00D43654"/>
    <w:rsid w:val="00D436E4"/>
    <w:rsid w:val="00D43D99"/>
    <w:rsid w:val="00D43FE2"/>
    <w:rsid w:val="00D44218"/>
    <w:rsid w:val="00D4429B"/>
    <w:rsid w:val="00D4439A"/>
    <w:rsid w:val="00D44495"/>
    <w:rsid w:val="00D445A4"/>
    <w:rsid w:val="00D4460F"/>
    <w:rsid w:val="00D446DE"/>
    <w:rsid w:val="00D44723"/>
    <w:rsid w:val="00D44A78"/>
    <w:rsid w:val="00D451E3"/>
    <w:rsid w:val="00D4551F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6C3"/>
    <w:rsid w:val="00D47AAB"/>
    <w:rsid w:val="00D50324"/>
    <w:rsid w:val="00D5094B"/>
    <w:rsid w:val="00D50990"/>
    <w:rsid w:val="00D50AB4"/>
    <w:rsid w:val="00D50C86"/>
    <w:rsid w:val="00D50CAE"/>
    <w:rsid w:val="00D50E13"/>
    <w:rsid w:val="00D50E9D"/>
    <w:rsid w:val="00D50FC8"/>
    <w:rsid w:val="00D510B4"/>
    <w:rsid w:val="00D51252"/>
    <w:rsid w:val="00D515C8"/>
    <w:rsid w:val="00D51673"/>
    <w:rsid w:val="00D519C2"/>
    <w:rsid w:val="00D51D0B"/>
    <w:rsid w:val="00D51E34"/>
    <w:rsid w:val="00D51E4F"/>
    <w:rsid w:val="00D51FD2"/>
    <w:rsid w:val="00D51FFA"/>
    <w:rsid w:val="00D520EE"/>
    <w:rsid w:val="00D522D0"/>
    <w:rsid w:val="00D52944"/>
    <w:rsid w:val="00D52CB1"/>
    <w:rsid w:val="00D52D28"/>
    <w:rsid w:val="00D52D33"/>
    <w:rsid w:val="00D53E09"/>
    <w:rsid w:val="00D53FD0"/>
    <w:rsid w:val="00D54006"/>
    <w:rsid w:val="00D544F3"/>
    <w:rsid w:val="00D54938"/>
    <w:rsid w:val="00D54DA2"/>
    <w:rsid w:val="00D55512"/>
    <w:rsid w:val="00D55910"/>
    <w:rsid w:val="00D55A93"/>
    <w:rsid w:val="00D55C06"/>
    <w:rsid w:val="00D567F3"/>
    <w:rsid w:val="00D569CA"/>
    <w:rsid w:val="00D56C41"/>
    <w:rsid w:val="00D5704F"/>
    <w:rsid w:val="00D57445"/>
    <w:rsid w:val="00D57795"/>
    <w:rsid w:val="00D57894"/>
    <w:rsid w:val="00D57B56"/>
    <w:rsid w:val="00D57BA2"/>
    <w:rsid w:val="00D57BD8"/>
    <w:rsid w:val="00D57C8A"/>
    <w:rsid w:val="00D6036D"/>
    <w:rsid w:val="00D6082F"/>
    <w:rsid w:val="00D60999"/>
    <w:rsid w:val="00D60B3D"/>
    <w:rsid w:val="00D61258"/>
    <w:rsid w:val="00D61618"/>
    <w:rsid w:val="00D61924"/>
    <w:rsid w:val="00D61C09"/>
    <w:rsid w:val="00D61DE5"/>
    <w:rsid w:val="00D61FEC"/>
    <w:rsid w:val="00D62C54"/>
    <w:rsid w:val="00D62FD8"/>
    <w:rsid w:val="00D6306C"/>
    <w:rsid w:val="00D63524"/>
    <w:rsid w:val="00D6360B"/>
    <w:rsid w:val="00D63A0E"/>
    <w:rsid w:val="00D63A62"/>
    <w:rsid w:val="00D63F2A"/>
    <w:rsid w:val="00D64330"/>
    <w:rsid w:val="00D6443A"/>
    <w:rsid w:val="00D645F2"/>
    <w:rsid w:val="00D649AB"/>
    <w:rsid w:val="00D64B5F"/>
    <w:rsid w:val="00D64F69"/>
    <w:rsid w:val="00D65EA0"/>
    <w:rsid w:val="00D6616F"/>
    <w:rsid w:val="00D667A8"/>
    <w:rsid w:val="00D66D84"/>
    <w:rsid w:val="00D67CB2"/>
    <w:rsid w:val="00D67DDC"/>
    <w:rsid w:val="00D67E03"/>
    <w:rsid w:val="00D70494"/>
    <w:rsid w:val="00D70641"/>
    <w:rsid w:val="00D70A3C"/>
    <w:rsid w:val="00D70E81"/>
    <w:rsid w:val="00D7139B"/>
    <w:rsid w:val="00D7143F"/>
    <w:rsid w:val="00D71471"/>
    <w:rsid w:val="00D71A8C"/>
    <w:rsid w:val="00D71B7B"/>
    <w:rsid w:val="00D72A66"/>
    <w:rsid w:val="00D72E52"/>
    <w:rsid w:val="00D72FDB"/>
    <w:rsid w:val="00D736B1"/>
    <w:rsid w:val="00D7375F"/>
    <w:rsid w:val="00D739E9"/>
    <w:rsid w:val="00D73C91"/>
    <w:rsid w:val="00D73CB5"/>
    <w:rsid w:val="00D73E58"/>
    <w:rsid w:val="00D7476A"/>
    <w:rsid w:val="00D75010"/>
    <w:rsid w:val="00D753BD"/>
    <w:rsid w:val="00D75D6E"/>
    <w:rsid w:val="00D76863"/>
    <w:rsid w:val="00D7713E"/>
    <w:rsid w:val="00D7738A"/>
    <w:rsid w:val="00D7755E"/>
    <w:rsid w:val="00D77593"/>
    <w:rsid w:val="00D778B0"/>
    <w:rsid w:val="00D77D8D"/>
    <w:rsid w:val="00D77E2E"/>
    <w:rsid w:val="00D77EB8"/>
    <w:rsid w:val="00D77F12"/>
    <w:rsid w:val="00D80AD4"/>
    <w:rsid w:val="00D80C31"/>
    <w:rsid w:val="00D80EBC"/>
    <w:rsid w:val="00D815DB"/>
    <w:rsid w:val="00D816A4"/>
    <w:rsid w:val="00D823FA"/>
    <w:rsid w:val="00D82913"/>
    <w:rsid w:val="00D82945"/>
    <w:rsid w:val="00D82B87"/>
    <w:rsid w:val="00D832E9"/>
    <w:rsid w:val="00D833B2"/>
    <w:rsid w:val="00D835B0"/>
    <w:rsid w:val="00D83939"/>
    <w:rsid w:val="00D8394C"/>
    <w:rsid w:val="00D83A89"/>
    <w:rsid w:val="00D83BC2"/>
    <w:rsid w:val="00D84287"/>
    <w:rsid w:val="00D8445C"/>
    <w:rsid w:val="00D847A3"/>
    <w:rsid w:val="00D84C1F"/>
    <w:rsid w:val="00D8630E"/>
    <w:rsid w:val="00D86438"/>
    <w:rsid w:val="00D86B82"/>
    <w:rsid w:val="00D86C73"/>
    <w:rsid w:val="00D871C9"/>
    <w:rsid w:val="00D8791F"/>
    <w:rsid w:val="00D879E1"/>
    <w:rsid w:val="00D87B6A"/>
    <w:rsid w:val="00D87C5E"/>
    <w:rsid w:val="00D87FD1"/>
    <w:rsid w:val="00D9098D"/>
    <w:rsid w:val="00D90E7B"/>
    <w:rsid w:val="00D90F5D"/>
    <w:rsid w:val="00D912C9"/>
    <w:rsid w:val="00D914EE"/>
    <w:rsid w:val="00D91CCA"/>
    <w:rsid w:val="00D91E32"/>
    <w:rsid w:val="00D920AE"/>
    <w:rsid w:val="00D9262E"/>
    <w:rsid w:val="00D9281F"/>
    <w:rsid w:val="00D928F4"/>
    <w:rsid w:val="00D92ABC"/>
    <w:rsid w:val="00D92F01"/>
    <w:rsid w:val="00D93EC4"/>
    <w:rsid w:val="00D940AE"/>
    <w:rsid w:val="00D942BE"/>
    <w:rsid w:val="00D9449C"/>
    <w:rsid w:val="00D94650"/>
    <w:rsid w:val="00D946AF"/>
    <w:rsid w:val="00D94BF6"/>
    <w:rsid w:val="00D94F20"/>
    <w:rsid w:val="00D9528D"/>
    <w:rsid w:val="00D956FC"/>
    <w:rsid w:val="00D95BCE"/>
    <w:rsid w:val="00D96267"/>
    <w:rsid w:val="00D96302"/>
    <w:rsid w:val="00D9644F"/>
    <w:rsid w:val="00D9650A"/>
    <w:rsid w:val="00D9672D"/>
    <w:rsid w:val="00D97154"/>
    <w:rsid w:val="00D974C6"/>
    <w:rsid w:val="00D97790"/>
    <w:rsid w:val="00D97D5F"/>
    <w:rsid w:val="00D97E99"/>
    <w:rsid w:val="00DA01BE"/>
    <w:rsid w:val="00DA056F"/>
    <w:rsid w:val="00DA0B68"/>
    <w:rsid w:val="00DA1097"/>
    <w:rsid w:val="00DA12F5"/>
    <w:rsid w:val="00DA1355"/>
    <w:rsid w:val="00DA18B1"/>
    <w:rsid w:val="00DA191B"/>
    <w:rsid w:val="00DA1DBB"/>
    <w:rsid w:val="00DA24A1"/>
    <w:rsid w:val="00DA2687"/>
    <w:rsid w:val="00DA2DC3"/>
    <w:rsid w:val="00DA2F13"/>
    <w:rsid w:val="00DA37E5"/>
    <w:rsid w:val="00DA3B3E"/>
    <w:rsid w:val="00DA3D47"/>
    <w:rsid w:val="00DA3E81"/>
    <w:rsid w:val="00DA3FD1"/>
    <w:rsid w:val="00DA4A2B"/>
    <w:rsid w:val="00DA4FDF"/>
    <w:rsid w:val="00DA500F"/>
    <w:rsid w:val="00DA5120"/>
    <w:rsid w:val="00DA61D6"/>
    <w:rsid w:val="00DA68E0"/>
    <w:rsid w:val="00DA6B07"/>
    <w:rsid w:val="00DA72FF"/>
    <w:rsid w:val="00DA73D1"/>
    <w:rsid w:val="00DA7969"/>
    <w:rsid w:val="00DA7C9D"/>
    <w:rsid w:val="00DA7D37"/>
    <w:rsid w:val="00DA7D5D"/>
    <w:rsid w:val="00DB008F"/>
    <w:rsid w:val="00DB0120"/>
    <w:rsid w:val="00DB0791"/>
    <w:rsid w:val="00DB0A0E"/>
    <w:rsid w:val="00DB10CC"/>
    <w:rsid w:val="00DB13AB"/>
    <w:rsid w:val="00DB1E5E"/>
    <w:rsid w:val="00DB2227"/>
    <w:rsid w:val="00DB3F85"/>
    <w:rsid w:val="00DB471D"/>
    <w:rsid w:val="00DB4F11"/>
    <w:rsid w:val="00DB4FBD"/>
    <w:rsid w:val="00DB5102"/>
    <w:rsid w:val="00DB54F6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313"/>
    <w:rsid w:val="00DB737B"/>
    <w:rsid w:val="00DB76AD"/>
    <w:rsid w:val="00DB7AB0"/>
    <w:rsid w:val="00DB7F9E"/>
    <w:rsid w:val="00DB7FFC"/>
    <w:rsid w:val="00DC00B9"/>
    <w:rsid w:val="00DC09FD"/>
    <w:rsid w:val="00DC0A9D"/>
    <w:rsid w:val="00DC10D0"/>
    <w:rsid w:val="00DC1285"/>
    <w:rsid w:val="00DC1291"/>
    <w:rsid w:val="00DC1CFB"/>
    <w:rsid w:val="00DC1D0A"/>
    <w:rsid w:val="00DC1F2F"/>
    <w:rsid w:val="00DC200D"/>
    <w:rsid w:val="00DC2283"/>
    <w:rsid w:val="00DC245F"/>
    <w:rsid w:val="00DC2521"/>
    <w:rsid w:val="00DC2765"/>
    <w:rsid w:val="00DC2893"/>
    <w:rsid w:val="00DC29BD"/>
    <w:rsid w:val="00DC2A52"/>
    <w:rsid w:val="00DC3595"/>
    <w:rsid w:val="00DC3973"/>
    <w:rsid w:val="00DC4089"/>
    <w:rsid w:val="00DC410F"/>
    <w:rsid w:val="00DC5126"/>
    <w:rsid w:val="00DC5651"/>
    <w:rsid w:val="00DC5DA3"/>
    <w:rsid w:val="00DC6689"/>
    <w:rsid w:val="00DC6834"/>
    <w:rsid w:val="00DC6881"/>
    <w:rsid w:val="00DC6BFC"/>
    <w:rsid w:val="00DC6C79"/>
    <w:rsid w:val="00DC6C8C"/>
    <w:rsid w:val="00DC757A"/>
    <w:rsid w:val="00DC7F9B"/>
    <w:rsid w:val="00DD000C"/>
    <w:rsid w:val="00DD0572"/>
    <w:rsid w:val="00DD078F"/>
    <w:rsid w:val="00DD11D2"/>
    <w:rsid w:val="00DD1553"/>
    <w:rsid w:val="00DD22F9"/>
    <w:rsid w:val="00DD27DF"/>
    <w:rsid w:val="00DD2969"/>
    <w:rsid w:val="00DD2993"/>
    <w:rsid w:val="00DD2F83"/>
    <w:rsid w:val="00DD34A6"/>
    <w:rsid w:val="00DD39CC"/>
    <w:rsid w:val="00DD3C5A"/>
    <w:rsid w:val="00DD3DDF"/>
    <w:rsid w:val="00DD3E6F"/>
    <w:rsid w:val="00DD3EC5"/>
    <w:rsid w:val="00DD4213"/>
    <w:rsid w:val="00DD439C"/>
    <w:rsid w:val="00DD50E2"/>
    <w:rsid w:val="00DD5272"/>
    <w:rsid w:val="00DD533A"/>
    <w:rsid w:val="00DD5558"/>
    <w:rsid w:val="00DD5F3B"/>
    <w:rsid w:val="00DD638F"/>
    <w:rsid w:val="00DD6521"/>
    <w:rsid w:val="00DD6867"/>
    <w:rsid w:val="00DD6F6F"/>
    <w:rsid w:val="00DD7305"/>
    <w:rsid w:val="00DD73C0"/>
    <w:rsid w:val="00DD7670"/>
    <w:rsid w:val="00DD77C3"/>
    <w:rsid w:val="00DE0122"/>
    <w:rsid w:val="00DE0324"/>
    <w:rsid w:val="00DE03CF"/>
    <w:rsid w:val="00DE057B"/>
    <w:rsid w:val="00DE0BCD"/>
    <w:rsid w:val="00DE0DE1"/>
    <w:rsid w:val="00DE0EC9"/>
    <w:rsid w:val="00DE16EF"/>
    <w:rsid w:val="00DE1975"/>
    <w:rsid w:val="00DE1CAC"/>
    <w:rsid w:val="00DE1E7A"/>
    <w:rsid w:val="00DE253D"/>
    <w:rsid w:val="00DE2C5A"/>
    <w:rsid w:val="00DE3021"/>
    <w:rsid w:val="00DE3185"/>
    <w:rsid w:val="00DE31DF"/>
    <w:rsid w:val="00DE3298"/>
    <w:rsid w:val="00DE3723"/>
    <w:rsid w:val="00DE376B"/>
    <w:rsid w:val="00DE39E4"/>
    <w:rsid w:val="00DE3D91"/>
    <w:rsid w:val="00DE4052"/>
    <w:rsid w:val="00DE44CD"/>
    <w:rsid w:val="00DE4D22"/>
    <w:rsid w:val="00DE512C"/>
    <w:rsid w:val="00DE5780"/>
    <w:rsid w:val="00DE5781"/>
    <w:rsid w:val="00DE5919"/>
    <w:rsid w:val="00DE5A5A"/>
    <w:rsid w:val="00DE5A6D"/>
    <w:rsid w:val="00DE5F22"/>
    <w:rsid w:val="00DE6308"/>
    <w:rsid w:val="00DE63EE"/>
    <w:rsid w:val="00DE6BEE"/>
    <w:rsid w:val="00DE6D8B"/>
    <w:rsid w:val="00DE72A4"/>
    <w:rsid w:val="00DE74BA"/>
    <w:rsid w:val="00DE759E"/>
    <w:rsid w:val="00DE78AA"/>
    <w:rsid w:val="00DE7CC9"/>
    <w:rsid w:val="00DE7DC8"/>
    <w:rsid w:val="00DE7F6D"/>
    <w:rsid w:val="00DF02B1"/>
    <w:rsid w:val="00DF02C9"/>
    <w:rsid w:val="00DF0694"/>
    <w:rsid w:val="00DF0A12"/>
    <w:rsid w:val="00DF0CF3"/>
    <w:rsid w:val="00DF116E"/>
    <w:rsid w:val="00DF1350"/>
    <w:rsid w:val="00DF1676"/>
    <w:rsid w:val="00DF1DEC"/>
    <w:rsid w:val="00DF1F3D"/>
    <w:rsid w:val="00DF2192"/>
    <w:rsid w:val="00DF2E38"/>
    <w:rsid w:val="00DF34C8"/>
    <w:rsid w:val="00DF3658"/>
    <w:rsid w:val="00DF38EA"/>
    <w:rsid w:val="00DF3DA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577"/>
    <w:rsid w:val="00DF5CFA"/>
    <w:rsid w:val="00DF5DC9"/>
    <w:rsid w:val="00DF6549"/>
    <w:rsid w:val="00DF69A0"/>
    <w:rsid w:val="00DF763A"/>
    <w:rsid w:val="00DF76BF"/>
    <w:rsid w:val="00DF792B"/>
    <w:rsid w:val="00DF7B0A"/>
    <w:rsid w:val="00DF7B4E"/>
    <w:rsid w:val="00DF7BF5"/>
    <w:rsid w:val="00DF7CB1"/>
    <w:rsid w:val="00E0019F"/>
    <w:rsid w:val="00E008DB"/>
    <w:rsid w:val="00E0109E"/>
    <w:rsid w:val="00E010EF"/>
    <w:rsid w:val="00E012C3"/>
    <w:rsid w:val="00E01451"/>
    <w:rsid w:val="00E01E9B"/>
    <w:rsid w:val="00E02059"/>
    <w:rsid w:val="00E020B4"/>
    <w:rsid w:val="00E022D2"/>
    <w:rsid w:val="00E02432"/>
    <w:rsid w:val="00E02953"/>
    <w:rsid w:val="00E02E88"/>
    <w:rsid w:val="00E03292"/>
    <w:rsid w:val="00E0351E"/>
    <w:rsid w:val="00E035F6"/>
    <w:rsid w:val="00E039A9"/>
    <w:rsid w:val="00E03B6D"/>
    <w:rsid w:val="00E04572"/>
    <w:rsid w:val="00E04706"/>
    <w:rsid w:val="00E058B7"/>
    <w:rsid w:val="00E059C8"/>
    <w:rsid w:val="00E05DA5"/>
    <w:rsid w:val="00E05DFD"/>
    <w:rsid w:val="00E0608B"/>
    <w:rsid w:val="00E064E7"/>
    <w:rsid w:val="00E06795"/>
    <w:rsid w:val="00E06ED4"/>
    <w:rsid w:val="00E072E5"/>
    <w:rsid w:val="00E0759A"/>
    <w:rsid w:val="00E07676"/>
    <w:rsid w:val="00E076CC"/>
    <w:rsid w:val="00E0781C"/>
    <w:rsid w:val="00E07C7A"/>
    <w:rsid w:val="00E07E6F"/>
    <w:rsid w:val="00E07F39"/>
    <w:rsid w:val="00E07F45"/>
    <w:rsid w:val="00E07FDF"/>
    <w:rsid w:val="00E100A9"/>
    <w:rsid w:val="00E10370"/>
    <w:rsid w:val="00E10902"/>
    <w:rsid w:val="00E10B61"/>
    <w:rsid w:val="00E10BE3"/>
    <w:rsid w:val="00E1107F"/>
    <w:rsid w:val="00E114F8"/>
    <w:rsid w:val="00E11510"/>
    <w:rsid w:val="00E1181C"/>
    <w:rsid w:val="00E11A1F"/>
    <w:rsid w:val="00E11F6A"/>
    <w:rsid w:val="00E12411"/>
    <w:rsid w:val="00E1247E"/>
    <w:rsid w:val="00E125D7"/>
    <w:rsid w:val="00E127CE"/>
    <w:rsid w:val="00E128D7"/>
    <w:rsid w:val="00E12F78"/>
    <w:rsid w:val="00E1370D"/>
    <w:rsid w:val="00E13A63"/>
    <w:rsid w:val="00E13F03"/>
    <w:rsid w:val="00E140FF"/>
    <w:rsid w:val="00E1432C"/>
    <w:rsid w:val="00E14569"/>
    <w:rsid w:val="00E15535"/>
    <w:rsid w:val="00E155EE"/>
    <w:rsid w:val="00E15A5E"/>
    <w:rsid w:val="00E15A60"/>
    <w:rsid w:val="00E15AD5"/>
    <w:rsid w:val="00E15BAB"/>
    <w:rsid w:val="00E163C5"/>
    <w:rsid w:val="00E16966"/>
    <w:rsid w:val="00E1697B"/>
    <w:rsid w:val="00E16BAB"/>
    <w:rsid w:val="00E16C25"/>
    <w:rsid w:val="00E16C83"/>
    <w:rsid w:val="00E16F95"/>
    <w:rsid w:val="00E17439"/>
    <w:rsid w:val="00E174E4"/>
    <w:rsid w:val="00E17535"/>
    <w:rsid w:val="00E175FF"/>
    <w:rsid w:val="00E17FBD"/>
    <w:rsid w:val="00E201FB"/>
    <w:rsid w:val="00E20304"/>
    <w:rsid w:val="00E20959"/>
    <w:rsid w:val="00E21751"/>
    <w:rsid w:val="00E21766"/>
    <w:rsid w:val="00E218AA"/>
    <w:rsid w:val="00E218E3"/>
    <w:rsid w:val="00E21CFA"/>
    <w:rsid w:val="00E2223E"/>
    <w:rsid w:val="00E226F8"/>
    <w:rsid w:val="00E227E5"/>
    <w:rsid w:val="00E22818"/>
    <w:rsid w:val="00E23166"/>
    <w:rsid w:val="00E233D9"/>
    <w:rsid w:val="00E2347A"/>
    <w:rsid w:val="00E23970"/>
    <w:rsid w:val="00E23B94"/>
    <w:rsid w:val="00E23DE1"/>
    <w:rsid w:val="00E23E5E"/>
    <w:rsid w:val="00E23F1E"/>
    <w:rsid w:val="00E23F75"/>
    <w:rsid w:val="00E249EA"/>
    <w:rsid w:val="00E24AFF"/>
    <w:rsid w:val="00E24D0E"/>
    <w:rsid w:val="00E24D6A"/>
    <w:rsid w:val="00E250EF"/>
    <w:rsid w:val="00E25BFC"/>
    <w:rsid w:val="00E25E93"/>
    <w:rsid w:val="00E26609"/>
    <w:rsid w:val="00E26815"/>
    <w:rsid w:val="00E27029"/>
    <w:rsid w:val="00E2705A"/>
    <w:rsid w:val="00E270E7"/>
    <w:rsid w:val="00E273D0"/>
    <w:rsid w:val="00E27503"/>
    <w:rsid w:val="00E276CC"/>
    <w:rsid w:val="00E27722"/>
    <w:rsid w:val="00E300F1"/>
    <w:rsid w:val="00E30154"/>
    <w:rsid w:val="00E3023D"/>
    <w:rsid w:val="00E302D6"/>
    <w:rsid w:val="00E30492"/>
    <w:rsid w:val="00E304B2"/>
    <w:rsid w:val="00E3055E"/>
    <w:rsid w:val="00E30801"/>
    <w:rsid w:val="00E31303"/>
    <w:rsid w:val="00E314A0"/>
    <w:rsid w:val="00E317EE"/>
    <w:rsid w:val="00E318C5"/>
    <w:rsid w:val="00E31A98"/>
    <w:rsid w:val="00E31C1D"/>
    <w:rsid w:val="00E31DAA"/>
    <w:rsid w:val="00E32645"/>
    <w:rsid w:val="00E32735"/>
    <w:rsid w:val="00E32B4E"/>
    <w:rsid w:val="00E32DD6"/>
    <w:rsid w:val="00E332F9"/>
    <w:rsid w:val="00E3333E"/>
    <w:rsid w:val="00E334B6"/>
    <w:rsid w:val="00E335AB"/>
    <w:rsid w:val="00E33634"/>
    <w:rsid w:val="00E336C3"/>
    <w:rsid w:val="00E33BBC"/>
    <w:rsid w:val="00E341D5"/>
    <w:rsid w:val="00E344A5"/>
    <w:rsid w:val="00E3459B"/>
    <w:rsid w:val="00E347E4"/>
    <w:rsid w:val="00E35648"/>
    <w:rsid w:val="00E35FCA"/>
    <w:rsid w:val="00E373A8"/>
    <w:rsid w:val="00E377B0"/>
    <w:rsid w:val="00E37B99"/>
    <w:rsid w:val="00E37E08"/>
    <w:rsid w:val="00E37E89"/>
    <w:rsid w:val="00E40405"/>
    <w:rsid w:val="00E409C0"/>
    <w:rsid w:val="00E409C9"/>
    <w:rsid w:val="00E40B0B"/>
    <w:rsid w:val="00E41764"/>
    <w:rsid w:val="00E418AE"/>
    <w:rsid w:val="00E42114"/>
    <w:rsid w:val="00E42442"/>
    <w:rsid w:val="00E42678"/>
    <w:rsid w:val="00E4279C"/>
    <w:rsid w:val="00E4283B"/>
    <w:rsid w:val="00E42D06"/>
    <w:rsid w:val="00E4308A"/>
    <w:rsid w:val="00E4353A"/>
    <w:rsid w:val="00E437C8"/>
    <w:rsid w:val="00E439AA"/>
    <w:rsid w:val="00E43B9E"/>
    <w:rsid w:val="00E44326"/>
    <w:rsid w:val="00E4459F"/>
    <w:rsid w:val="00E44A79"/>
    <w:rsid w:val="00E44F72"/>
    <w:rsid w:val="00E450AC"/>
    <w:rsid w:val="00E4515F"/>
    <w:rsid w:val="00E453E5"/>
    <w:rsid w:val="00E45573"/>
    <w:rsid w:val="00E45796"/>
    <w:rsid w:val="00E45CEB"/>
    <w:rsid w:val="00E45E84"/>
    <w:rsid w:val="00E46B9E"/>
    <w:rsid w:val="00E46BF3"/>
    <w:rsid w:val="00E473BD"/>
    <w:rsid w:val="00E476C0"/>
    <w:rsid w:val="00E476E6"/>
    <w:rsid w:val="00E47AF1"/>
    <w:rsid w:val="00E47D37"/>
    <w:rsid w:val="00E50193"/>
    <w:rsid w:val="00E502D6"/>
    <w:rsid w:val="00E504B2"/>
    <w:rsid w:val="00E508B7"/>
    <w:rsid w:val="00E51168"/>
    <w:rsid w:val="00E51485"/>
    <w:rsid w:val="00E517D3"/>
    <w:rsid w:val="00E5184E"/>
    <w:rsid w:val="00E51D72"/>
    <w:rsid w:val="00E51E2A"/>
    <w:rsid w:val="00E5208C"/>
    <w:rsid w:val="00E5239B"/>
    <w:rsid w:val="00E524CE"/>
    <w:rsid w:val="00E5276A"/>
    <w:rsid w:val="00E527E5"/>
    <w:rsid w:val="00E52D30"/>
    <w:rsid w:val="00E52ECC"/>
    <w:rsid w:val="00E53AAF"/>
    <w:rsid w:val="00E53BEE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67"/>
    <w:rsid w:val="00E55087"/>
    <w:rsid w:val="00E5529A"/>
    <w:rsid w:val="00E5537B"/>
    <w:rsid w:val="00E55997"/>
    <w:rsid w:val="00E55CFB"/>
    <w:rsid w:val="00E55EE0"/>
    <w:rsid w:val="00E56585"/>
    <w:rsid w:val="00E56CA9"/>
    <w:rsid w:val="00E56CD4"/>
    <w:rsid w:val="00E56CDC"/>
    <w:rsid w:val="00E56EAD"/>
    <w:rsid w:val="00E570EC"/>
    <w:rsid w:val="00E57326"/>
    <w:rsid w:val="00E57402"/>
    <w:rsid w:val="00E574CA"/>
    <w:rsid w:val="00E5760B"/>
    <w:rsid w:val="00E60065"/>
    <w:rsid w:val="00E601B2"/>
    <w:rsid w:val="00E605F4"/>
    <w:rsid w:val="00E60BED"/>
    <w:rsid w:val="00E60C97"/>
    <w:rsid w:val="00E60D30"/>
    <w:rsid w:val="00E61320"/>
    <w:rsid w:val="00E6172B"/>
    <w:rsid w:val="00E62163"/>
    <w:rsid w:val="00E6236C"/>
    <w:rsid w:val="00E626A1"/>
    <w:rsid w:val="00E62C2E"/>
    <w:rsid w:val="00E62DD2"/>
    <w:rsid w:val="00E631D6"/>
    <w:rsid w:val="00E6344E"/>
    <w:rsid w:val="00E636A5"/>
    <w:rsid w:val="00E63FD3"/>
    <w:rsid w:val="00E64656"/>
    <w:rsid w:val="00E64865"/>
    <w:rsid w:val="00E65013"/>
    <w:rsid w:val="00E65069"/>
    <w:rsid w:val="00E655A2"/>
    <w:rsid w:val="00E65A1B"/>
    <w:rsid w:val="00E65BE6"/>
    <w:rsid w:val="00E65BFC"/>
    <w:rsid w:val="00E65C95"/>
    <w:rsid w:val="00E6602D"/>
    <w:rsid w:val="00E6617A"/>
    <w:rsid w:val="00E66234"/>
    <w:rsid w:val="00E6651F"/>
    <w:rsid w:val="00E665E8"/>
    <w:rsid w:val="00E66DE3"/>
    <w:rsid w:val="00E671A9"/>
    <w:rsid w:val="00E671FD"/>
    <w:rsid w:val="00E67706"/>
    <w:rsid w:val="00E67710"/>
    <w:rsid w:val="00E67A0D"/>
    <w:rsid w:val="00E67A80"/>
    <w:rsid w:val="00E67CAC"/>
    <w:rsid w:val="00E67F13"/>
    <w:rsid w:val="00E67F70"/>
    <w:rsid w:val="00E7019A"/>
    <w:rsid w:val="00E70247"/>
    <w:rsid w:val="00E7092A"/>
    <w:rsid w:val="00E70F7A"/>
    <w:rsid w:val="00E7112E"/>
    <w:rsid w:val="00E71593"/>
    <w:rsid w:val="00E71806"/>
    <w:rsid w:val="00E723DF"/>
    <w:rsid w:val="00E728CF"/>
    <w:rsid w:val="00E72901"/>
    <w:rsid w:val="00E72B6C"/>
    <w:rsid w:val="00E73381"/>
    <w:rsid w:val="00E7342C"/>
    <w:rsid w:val="00E74163"/>
    <w:rsid w:val="00E745BB"/>
    <w:rsid w:val="00E74881"/>
    <w:rsid w:val="00E74986"/>
    <w:rsid w:val="00E74A41"/>
    <w:rsid w:val="00E74A76"/>
    <w:rsid w:val="00E74CFC"/>
    <w:rsid w:val="00E751E4"/>
    <w:rsid w:val="00E7569F"/>
    <w:rsid w:val="00E7580C"/>
    <w:rsid w:val="00E75B20"/>
    <w:rsid w:val="00E76243"/>
    <w:rsid w:val="00E770D8"/>
    <w:rsid w:val="00E77184"/>
    <w:rsid w:val="00E77A69"/>
    <w:rsid w:val="00E8039D"/>
    <w:rsid w:val="00E805C9"/>
    <w:rsid w:val="00E80C3B"/>
    <w:rsid w:val="00E81111"/>
    <w:rsid w:val="00E81353"/>
    <w:rsid w:val="00E81850"/>
    <w:rsid w:val="00E819CC"/>
    <w:rsid w:val="00E819D0"/>
    <w:rsid w:val="00E81B40"/>
    <w:rsid w:val="00E821E4"/>
    <w:rsid w:val="00E8220C"/>
    <w:rsid w:val="00E82543"/>
    <w:rsid w:val="00E82DEC"/>
    <w:rsid w:val="00E83078"/>
    <w:rsid w:val="00E836E3"/>
    <w:rsid w:val="00E83C9B"/>
    <w:rsid w:val="00E8440A"/>
    <w:rsid w:val="00E84461"/>
    <w:rsid w:val="00E844C8"/>
    <w:rsid w:val="00E849DF"/>
    <w:rsid w:val="00E84A2F"/>
    <w:rsid w:val="00E857D4"/>
    <w:rsid w:val="00E85D1C"/>
    <w:rsid w:val="00E86140"/>
    <w:rsid w:val="00E8640B"/>
    <w:rsid w:val="00E864C1"/>
    <w:rsid w:val="00E8667A"/>
    <w:rsid w:val="00E86B5E"/>
    <w:rsid w:val="00E87450"/>
    <w:rsid w:val="00E878C7"/>
    <w:rsid w:val="00E878F1"/>
    <w:rsid w:val="00E87938"/>
    <w:rsid w:val="00E87C1F"/>
    <w:rsid w:val="00E90250"/>
    <w:rsid w:val="00E90332"/>
    <w:rsid w:val="00E90C15"/>
    <w:rsid w:val="00E90E20"/>
    <w:rsid w:val="00E91091"/>
    <w:rsid w:val="00E911A8"/>
    <w:rsid w:val="00E92332"/>
    <w:rsid w:val="00E92A27"/>
    <w:rsid w:val="00E93345"/>
    <w:rsid w:val="00E934AC"/>
    <w:rsid w:val="00E93CE3"/>
    <w:rsid w:val="00E93D4E"/>
    <w:rsid w:val="00E93E00"/>
    <w:rsid w:val="00E94285"/>
    <w:rsid w:val="00E94455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5F8"/>
    <w:rsid w:val="00E96815"/>
    <w:rsid w:val="00E969F7"/>
    <w:rsid w:val="00E96C52"/>
    <w:rsid w:val="00E96EB3"/>
    <w:rsid w:val="00E97163"/>
    <w:rsid w:val="00E97177"/>
    <w:rsid w:val="00E9717B"/>
    <w:rsid w:val="00E978AD"/>
    <w:rsid w:val="00E97D03"/>
    <w:rsid w:val="00EA00D8"/>
    <w:rsid w:val="00EA0783"/>
    <w:rsid w:val="00EA07AE"/>
    <w:rsid w:val="00EA0C4C"/>
    <w:rsid w:val="00EA1038"/>
    <w:rsid w:val="00EA104D"/>
    <w:rsid w:val="00EA1739"/>
    <w:rsid w:val="00EA2026"/>
    <w:rsid w:val="00EA211A"/>
    <w:rsid w:val="00EA297B"/>
    <w:rsid w:val="00EA2AB8"/>
    <w:rsid w:val="00EA2C93"/>
    <w:rsid w:val="00EA311B"/>
    <w:rsid w:val="00EA32BD"/>
    <w:rsid w:val="00EA3499"/>
    <w:rsid w:val="00EA34F8"/>
    <w:rsid w:val="00EA3A13"/>
    <w:rsid w:val="00EA40CB"/>
    <w:rsid w:val="00EA42F2"/>
    <w:rsid w:val="00EA4A90"/>
    <w:rsid w:val="00EA4BB7"/>
    <w:rsid w:val="00EA4C3B"/>
    <w:rsid w:val="00EA5BCB"/>
    <w:rsid w:val="00EA6212"/>
    <w:rsid w:val="00EA6227"/>
    <w:rsid w:val="00EA6575"/>
    <w:rsid w:val="00EA6DAF"/>
    <w:rsid w:val="00EA6E08"/>
    <w:rsid w:val="00EA6E4C"/>
    <w:rsid w:val="00EA74C1"/>
    <w:rsid w:val="00EA7705"/>
    <w:rsid w:val="00EA79AE"/>
    <w:rsid w:val="00EA7D20"/>
    <w:rsid w:val="00EB06FD"/>
    <w:rsid w:val="00EB089F"/>
    <w:rsid w:val="00EB0A5E"/>
    <w:rsid w:val="00EB0E09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2FE5"/>
    <w:rsid w:val="00EB30F6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3DD"/>
    <w:rsid w:val="00EB5586"/>
    <w:rsid w:val="00EB5ADE"/>
    <w:rsid w:val="00EB5CB0"/>
    <w:rsid w:val="00EB6117"/>
    <w:rsid w:val="00EB67C0"/>
    <w:rsid w:val="00EB6964"/>
    <w:rsid w:val="00EB70C6"/>
    <w:rsid w:val="00EB7588"/>
    <w:rsid w:val="00EB7897"/>
    <w:rsid w:val="00EB7D9B"/>
    <w:rsid w:val="00EB7F1B"/>
    <w:rsid w:val="00EB7F44"/>
    <w:rsid w:val="00EC0050"/>
    <w:rsid w:val="00EC0F21"/>
    <w:rsid w:val="00EC12FB"/>
    <w:rsid w:val="00EC181A"/>
    <w:rsid w:val="00EC1B88"/>
    <w:rsid w:val="00EC21F9"/>
    <w:rsid w:val="00EC222A"/>
    <w:rsid w:val="00EC242D"/>
    <w:rsid w:val="00EC25F8"/>
    <w:rsid w:val="00EC26C5"/>
    <w:rsid w:val="00EC2B6C"/>
    <w:rsid w:val="00EC3235"/>
    <w:rsid w:val="00EC340F"/>
    <w:rsid w:val="00EC37A2"/>
    <w:rsid w:val="00EC3994"/>
    <w:rsid w:val="00EC3D27"/>
    <w:rsid w:val="00EC412E"/>
    <w:rsid w:val="00EC492E"/>
    <w:rsid w:val="00EC517F"/>
    <w:rsid w:val="00EC5F86"/>
    <w:rsid w:val="00EC62B2"/>
    <w:rsid w:val="00EC62F8"/>
    <w:rsid w:val="00EC6441"/>
    <w:rsid w:val="00EC6BE9"/>
    <w:rsid w:val="00EC6D22"/>
    <w:rsid w:val="00EC7320"/>
    <w:rsid w:val="00EC74AC"/>
    <w:rsid w:val="00EC7574"/>
    <w:rsid w:val="00EC7C10"/>
    <w:rsid w:val="00EC7E73"/>
    <w:rsid w:val="00ED04F8"/>
    <w:rsid w:val="00ED057F"/>
    <w:rsid w:val="00ED091B"/>
    <w:rsid w:val="00ED0A7A"/>
    <w:rsid w:val="00ED0BAF"/>
    <w:rsid w:val="00ED0FB5"/>
    <w:rsid w:val="00ED1A69"/>
    <w:rsid w:val="00ED21C8"/>
    <w:rsid w:val="00ED2B30"/>
    <w:rsid w:val="00ED3833"/>
    <w:rsid w:val="00ED3A46"/>
    <w:rsid w:val="00ED3DF4"/>
    <w:rsid w:val="00ED3EF5"/>
    <w:rsid w:val="00ED4065"/>
    <w:rsid w:val="00ED40E7"/>
    <w:rsid w:val="00ED4562"/>
    <w:rsid w:val="00ED4C5F"/>
    <w:rsid w:val="00ED5521"/>
    <w:rsid w:val="00ED5695"/>
    <w:rsid w:val="00ED5915"/>
    <w:rsid w:val="00ED59D2"/>
    <w:rsid w:val="00ED5AA6"/>
    <w:rsid w:val="00ED5AC2"/>
    <w:rsid w:val="00ED5E03"/>
    <w:rsid w:val="00ED64CE"/>
    <w:rsid w:val="00ED69A7"/>
    <w:rsid w:val="00ED6EB2"/>
    <w:rsid w:val="00ED6ED6"/>
    <w:rsid w:val="00ED6F13"/>
    <w:rsid w:val="00ED722B"/>
    <w:rsid w:val="00ED797A"/>
    <w:rsid w:val="00ED7BD5"/>
    <w:rsid w:val="00EE000B"/>
    <w:rsid w:val="00EE0AB7"/>
    <w:rsid w:val="00EE0C25"/>
    <w:rsid w:val="00EE1053"/>
    <w:rsid w:val="00EE1497"/>
    <w:rsid w:val="00EE14EB"/>
    <w:rsid w:val="00EE2256"/>
    <w:rsid w:val="00EE23BB"/>
    <w:rsid w:val="00EE258A"/>
    <w:rsid w:val="00EE2A52"/>
    <w:rsid w:val="00EE2B83"/>
    <w:rsid w:val="00EE2EC3"/>
    <w:rsid w:val="00EE3446"/>
    <w:rsid w:val="00EE3870"/>
    <w:rsid w:val="00EE39C8"/>
    <w:rsid w:val="00EE40CA"/>
    <w:rsid w:val="00EE4139"/>
    <w:rsid w:val="00EE4DD0"/>
    <w:rsid w:val="00EE508B"/>
    <w:rsid w:val="00EE51E1"/>
    <w:rsid w:val="00EE5892"/>
    <w:rsid w:val="00EE5B53"/>
    <w:rsid w:val="00EE652E"/>
    <w:rsid w:val="00EE742B"/>
    <w:rsid w:val="00EE7510"/>
    <w:rsid w:val="00EE766F"/>
    <w:rsid w:val="00EF0854"/>
    <w:rsid w:val="00EF108E"/>
    <w:rsid w:val="00EF1144"/>
    <w:rsid w:val="00EF1722"/>
    <w:rsid w:val="00EF1942"/>
    <w:rsid w:val="00EF19DE"/>
    <w:rsid w:val="00EF1E45"/>
    <w:rsid w:val="00EF2001"/>
    <w:rsid w:val="00EF2641"/>
    <w:rsid w:val="00EF3109"/>
    <w:rsid w:val="00EF322D"/>
    <w:rsid w:val="00EF3B86"/>
    <w:rsid w:val="00EF4057"/>
    <w:rsid w:val="00EF416F"/>
    <w:rsid w:val="00EF4D70"/>
    <w:rsid w:val="00EF539A"/>
    <w:rsid w:val="00EF5697"/>
    <w:rsid w:val="00EF57F3"/>
    <w:rsid w:val="00EF58AA"/>
    <w:rsid w:val="00EF5FE2"/>
    <w:rsid w:val="00EF69B5"/>
    <w:rsid w:val="00EF735C"/>
    <w:rsid w:val="00EF7504"/>
    <w:rsid w:val="00EF7967"/>
    <w:rsid w:val="00EF7C32"/>
    <w:rsid w:val="00EF7DED"/>
    <w:rsid w:val="00EF7DEF"/>
    <w:rsid w:val="00EF7E34"/>
    <w:rsid w:val="00F0073C"/>
    <w:rsid w:val="00F008CC"/>
    <w:rsid w:val="00F009A2"/>
    <w:rsid w:val="00F00BBF"/>
    <w:rsid w:val="00F00BC0"/>
    <w:rsid w:val="00F010FB"/>
    <w:rsid w:val="00F01555"/>
    <w:rsid w:val="00F016AC"/>
    <w:rsid w:val="00F01742"/>
    <w:rsid w:val="00F018B9"/>
    <w:rsid w:val="00F01E95"/>
    <w:rsid w:val="00F0233B"/>
    <w:rsid w:val="00F0245D"/>
    <w:rsid w:val="00F025B3"/>
    <w:rsid w:val="00F02A8C"/>
    <w:rsid w:val="00F03162"/>
    <w:rsid w:val="00F03260"/>
    <w:rsid w:val="00F0328E"/>
    <w:rsid w:val="00F0344B"/>
    <w:rsid w:val="00F03885"/>
    <w:rsid w:val="00F03AE7"/>
    <w:rsid w:val="00F0422E"/>
    <w:rsid w:val="00F04DE7"/>
    <w:rsid w:val="00F0545E"/>
    <w:rsid w:val="00F05A7E"/>
    <w:rsid w:val="00F06316"/>
    <w:rsid w:val="00F067C7"/>
    <w:rsid w:val="00F06A4B"/>
    <w:rsid w:val="00F06CCB"/>
    <w:rsid w:val="00F0708A"/>
    <w:rsid w:val="00F072A4"/>
    <w:rsid w:val="00F0772D"/>
    <w:rsid w:val="00F07B77"/>
    <w:rsid w:val="00F07C4B"/>
    <w:rsid w:val="00F10335"/>
    <w:rsid w:val="00F10550"/>
    <w:rsid w:val="00F1060F"/>
    <w:rsid w:val="00F10716"/>
    <w:rsid w:val="00F108FD"/>
    <w:rsid w:val="00F10D5A"/>
    <w:rsid w:val="00F10E89"/>
    <w:rsid w:val="00F114B1"/>
    <w:rsid w:val="00F11543"/>
    <w:rsid w:val="00F1175A"/>
    <w:rsid w:val="00F11C2C"/>
    <w:rsid w:val="00F11CBF"/>
    <w:rsid w:val="00F11F3B"/>
    <w:rsid w:val="00F1201E"/>
    <w:rsid w:val="00F126EB"/>
    <w:rsid w:val="00F12739"/>
    <w:rsid w:val="00F129D6"/>
    <w:rsid w:val="00F12D2F"/>
    <w:rsid w:val="00F12E94"/>
    <w:rsid w:val="00F13276"/>
    <w:rsid w:val="00F1330D"/>
    <w:rsid w:val="00F13602"/>
    <w:rsid w:val="00F13E03"/>
    <w:rsid w:val="00F13E85"/>
    <w:rsid w:val="00F14193"/>
    <w:rsid w:val="00F14EFB"/>
    <w:rsid w:val="00F15218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138D"/>
    <w:rsid w:val="00F2183F"/>
    <w:rsid w:val="00F21AD5"/>
    <w:rsid w:val="00F21E89"/>
    <w:rsid w:val="00F22428"/>
    <w:rsid w:val="00F22594"/>
    <w:rsid w:val="00F225B9"/>
    <w:rsid w:val="00F2292D"/>
    <w:rsid w:val="00F2311B"/>
    <w:rsid w:val="00F2327A"/>
    <w:rsid w:val="00F23330"/>
    <w:rsid w:val="00F23620"/>
    <w:rsid w:val="00F2362A"/>
    <w:rsid w:val="00F23890"/>
    <w:rsid w:val="00F2389A"/>
    <w:rsid w:val="00F239CD"/>
    <w:rsid w:val="00F23ABE"/>
    <w:rsid w:val="00F23E9E"/>
    <w:rsid w:val="00F24239"/>
    <w:rsid w:val="00F249DB"/>
    <w:rsid w:val="00F24E81"/>
    <w:rsid w:val="00F24EAF"/>
    <w:rsid w:val="00F2526C"/>
    <w:rsid w:val="00F252CA"/>
    <w:rsid w:val="00F252D8"/>
    <w:rsid w:val="00F2566E"/>
    <w:rsid w:val="00F2657D"/>
    <w:rsid w:val="00F2662B"/>
    <w:rsid w:val="00F26816"/>
    <w:rsid w:val="00F26836"/>
    <w:rsid w:val="00F2717A"/>
    <w:rsid w:val="00F2751B"/>
    <w:rsid w:val="00F276EB"/>
    <w:rsid w:val="00F30156"/>
    <w:rsid w:val="00F3084A"/>
    <w:rsid w:val="00F30BF6"/>
    <w:rsid w:val="00F30EB3"/>
    <w:rsid w:val="00F30FB6"/>
    <w:rsid w:val="00F31519"/>
    <w:rsid w:val="00F31718"/>
    <w:rsid w:val="00F31B81"/>
    <w:rsid w:val="00F32038"/>
    <w:rsid w:val="00F324DB"/>
    <w:rsid w:val="00F32632"/>
    <w:rsid w:val="00F32BB3"/>
    <w:rsid w:val="00F32D4E"/>
    <w:rsid w:val="00F32D51"/>
    <w:rsid w:val="00F32E84"/>
    <w:rsid w:val="00F33203"/>
    <w:rsid w:val="00F33E4C"/>
    <w:rsid w:val="00F3406C"/>
    <w:rsid w:val="00F345EC"/>
    <w:rsid w:val="00F34B96"/>
    <w:rsid w:val="00F34D9B"/>
    <w:rsid w:val="00F3524F"/>
    <w:rsid w:val="00F35A46"/>
    <w:rsid w:val="00F35B6C"/>
    <w:rsid w:val="00F3666B"/>
    <w:rsid w:val="00F36838"/>
    <w:rsid w:val="00F368B1"/>
    <w:rsid w:val="00F3691A"/>
    <w:rsid w:val="00F36926"/>
    <w:rsid w:val="00F370DE"/>
    <w:rsid w:val="00F37D61"/>
    <w:rsid w:val="00F37E57"/>
    <w:rsid w:val="00F40296"/>
    <w:rsid w:val="00F4048B"/>
    <w:rsid w:val="00F404A1"/>
    <w:rsid w:val="00F4062B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49"/>
    <w:rsid w:val="00F43EB3"/>
    <w:rsid w:val="00F43F2D"/>
    <w:rsid w:val="00F44627"/>
    <w:rsid w:val="00F4463A"/>
    <w:rsid w:val="00F4486A"/>
    <w:rsid w:val="00F44911"/>
    <w:rsid w:val="00F44A30"/>
    <w:rsid w:val="00F44E4A"/>
    <w:rsid w:val="00F453E7"/>
    <w:rsid w:val="00F45560"/>
    <w:rsid w:val="00F4559B"/>
    <w:rsid w:val="00F45E3D"/>
    <w:rsid w:val="00F45EEA"/>
    <w:rsid w:val="00F46258"/>
    <w:rsid w:val="00F462A3"/>
    <w:rsid w:val="00F46325"/>
    <w:rsid w:val="00F46896"/>
    <w:rsid w:val="00F474BA"/>
    <w:rsid w:val="00F47845"/>
    <w:rsid w:val="00F47B08"/>
    <w:rsid w:val="00F50061"/>
    <w:rsid w:val="00F502E7"/>
    <w:rsid w:val="00F50CC6"/>
    <w:rsid w:val="00F50D47"/>
    <w:rsid w:val="00F512FD"/>
    <w:rsid w:val="00F514FC"/>
    <w:rsid w:val="00F51500"/>
    <w:rsid w:val="00F5178C"/>
    <w:rsid w:val="00F51AD7"/>
    <w:rsid w:val="00F51E71"/>
    <w:rsid w:val="00F51EB0"/>
    <w:rsid w:val="00F520D8"/>
    <w:rsid w:val="00F52446"/>
    <w:rsid w:val="00F52A75"/>
    <w:rsid w:val="00F52F84"/>
    <w:rsid w:val="00F5349F"/>
    <w:rsid w:val="00F5484A"/>
    <w:rsid w:val="00F5619C"/>
    <w:rsid w:val="00F567C3"/>
    <w:rsid w:val="00F56F3F"/>
    <w:rsid w:val="00F57139"/>
    <w:rsid w:val="00F57468"/>
    <w:rsid w:val="00F6034C"/>
    <w:rsid w:val="00F603AE"/>
    <w:rsid w:val="00F603B2"/>
    <w:rsid w:val="00F60634"/>
    <w:rsid w:val="00F6099A"/>
    <w:rsid w:val="00F609DA"/>
    <w:rsid w:val="00F609FC"/>
    <w:rsid w:val="00F60AC2"/>
    <w:rsid w:val="00F60B0E"/>
    <w:rsid w:val="00F60DDE"/>
    <w:rsid w:val="00F611DC"/>
    <w:rsid w:val="00F6161E"/>
    <w:rsid w:val="00F62201"/>
    <w:rsid w:val="00F6222A"/>
    <w:rsid w:val="00F625FD"/>
    <w:rsid w:val="00F628DD"/>
    <w:rsid w:val="00F62A31"/>
    <w:rsid w:val="00F62E4E"/>
    <w:rsid w:val="00F63057"/>
    <w:rsid w:val="00F63A33"/>
    <w:rsid w:val="00F63C6E"/>
    <w:rsid w:val="00F63E2A"/>
    <w:rsid w:val="00F6408A"/>
    <w:rsid w:val="00F645BF"/>
    <w:rsid w:val="00F6475A"/>
    <w:rsid w:val="00F647A9"/>
    <w:rsid w:val="00F64BBD"/>
    <w:rsid w:val="00F64D45"/>
    <w:rsid w:val="00F64F1F"/>
    <w:rsid w:val="00F6515A"/>
    <w:rsid w:val="00F65F91"/>
    <w:rsid w:val="00F6606A"/>
    <w:rsid w:val="00F667F0"/>
    <w:rsid w:val="00F67048"/>
    <w:rsid w:val="00F67133"/>
    <w:rsid w:val="00F677AA"/>
    <w:rsid w:val="00F67A9D"/>
    <w:rsid w:val="00F67D26"/>
    <w:rsid w:val="00F701E1"/>
    <w:rsid w:val="00F702DB"/>
    <w:rsid w:val="00F70B19"/>
    <w:rsid w:val="00F70FD9"/>
    <w:rsid w:val="00F711E7"/>
    <w:rsid w:val="00F712A1"/>
    <w:rsid w:val="00F713A1"/>
    <w:rsid w:val="00F7142C"/>
    <w:rsid w:val="00F715D4"/>
    <w:rsid w:val="00F71683"/>
    <w:rsid w:val="00F71BA2"/>
    <w:rsid w:val="00F71F17"/>
    <w:rsid w:val="00F72363"/>
    <w:rsid w:val="00F723EC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31E"/>
    <w:rsid w:val="00F746A0"/>
    <w:rsid w:val="00F747BB"/>
    <w:rsid w:val="00F74FB8"/>
    <w:rsid w:val="00F753DC"/>
    <w:rsid w:val="00F755BC"/>
    <w:rsid w:val="00F75762"/>
    <w:rsid w:val="00F75CD1"/>
    <w:rsid w:val="00F765BF"/>
    <w:rsid w:val="00F76726"/>
    <w:rsid w:val="00F76B88"/>
    <w:rsid w:val="00F773DF"/>
    <w:rsid w:val="00F7789B"/>
    <w:rsid w:val="00F800BD"/>
    <w:rsid w:val="00F80D21"/>
    <w:rsid w:val="00F81225"/>
    <w:rsid w:val="00F812BA"/>
    <w:rsid w:val="00F816B0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AA2"/>
    <w:rsid w:val="00F85E16"/>
    <w:rsid w:val="00F85F20"/>
    <w:rsid w:val="00F8642F"/>
    <w:rsid w:val="00F8686A"/>
    <w:rsid w:val="00F86A81"/>
    <w:rsid w:val="00F87181"/>
    <w:rsid w:val="00F872C2"/>
    <w:rsid w:val="00F87391"/>
    <w:rsid w:val="00F874A8"/>
    <w:rsid w:val="00F876C2"/>
    <w:rsid w:val="00F90032"/>
    <w:rsid w:val="00F90091"/>
    <w:rsid w:val="00F90520"/>
    <w:rsid w:val="00F90A21"/>
    <w:rsid w:val="00F90C4E"/>
    <w:rsid w:val="00F90D8C"/>
    <w:rsid w:val="00F910BF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67D"/>
    <w:rsid w:val="00F9272A"/>
    <w:rsid w:val="00F92A72"/>
    <w:rsid w:val="00F92B21"/>
    <w:rsid w:val="00F92DE8"/>
    <w:rsid w:val="00F9391D"/>
    <w:rsid w:val="00F93A27"/>
    <w:rsid w:val="00F93BB4"/>
    <w:rsid w:val="00F93E89"/>
    <w:rsid w:val="00F93EA0"/>
    <w:rsid w:val="00F94312"/>
    <w:rsid w:val="00F9450D"/>
    <w:rsid w:val="00F947CC"/>
    <w:rsid w:val="00F94900"/>
    <w:rsid w:val="00F94972"/>
    <w:rsid w:val="00F94B39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DD8"/>
    <w:rsid w:val="00F97E6C"/>
    <w:rsid w:val="00FA0C0E"/>
    <w:rsid w:val="00FA14F2"/>
    <w:rsid w:val="00FA150A"/>
    <w:rsid w:val="00FA15F2"/>
    <w:rsid w:val="00FA1BC9"/>
    <w:rsid w:val="00FA1BD3"/>
    <w:rsid w:val="00FA2C5E"/>
    <w:rsid w:val="00FA2E1B"/>
    <w:rsid w:val="00FA32EE"/>
    <w:rsid w:val="00FA337F"/>
    <w:rsid w:val="00FA35C3"/>
    <w:rsid w:val="00FA3A7D"/>
    <w:rsid w:val="00FA3AC3"/>
    <w:rsid w:val="00FA3DC0"/>
    <w:rsid w:val="00FA416A"/>
    <w:rsid w:val="00FA4439"/>
    <w:rsid w:val="00FA44D6"/>
    <w:rsid w:val="00FA46ED"/>
    <w:rsid w:val="00FA47D8"/>
    <w:rsid w:val="00FA4A40"/>
    <w:rsid w:val="00FA5158"/>
    <w:rsid w:val="00FA52DB"/>
    <w:rsid w:val="00FA54F3"/>
    <w:rsid w:val="00FA5B14"/>
    <w:rsid w:val="00FA5D75"/>
    <w:rsid w:val="00FA65DC"/>
    <w:rsid w:val="00FA7454"/>
    <w:rsid w:val="00FA7747"/>
    <w:rsid w:val="00FA7C0C"/>
    <w:rsid w:val="00FB0C25"/>
    <w:rsid w:val="00FB0D13"/>
    <w:rsid w:val="00FB1147"/>
    <w:rsid w:val="00FB14FB"/>
    <w:rsid w:val="00FB1892"/>
    <w:rsid w:val="00FB1B85"/>
    <w:rsid w:val="00FB20A9"/>
    <w:rsid w:val="00FB26DC"/>
    <w:rsid w:val="00FB28A9"/>
    <w:rsid w:val="00FB2E9D"/>
    <w:rsid w:val="00FB336A"/>
    <w:rsid w:val="00FB345B"/>
    <w:rsid w:val="00FB35E1"/>
    <w:rsid w:val="00FB3B98"/>
    <w:rsid w:val="00FB3CB6"/>
    <w:rsid w:val="00FB3D86"/>
    <w:rsid w:val="00FB3FDA"/>
    <w:rsid w:val="00FB416A"/>
    <w:rsid w:val="00FB474A"/>
    <w:rsid w:val="00FB4C4B"/>
    <w:rsid w:val="00FB50F7"/>
    <w:rsid w:val="00FB5326"/>
    <w:rsid w:val="00FB564B"/>
    <w:rsid w:val="00FB59A8"/>
    <w:rsid w:val="00FB5A28"/>
    <w:rsid w:val="00FB5A99"/>
    <w:rsid w:val="00FB5C1E"/>
    <w:rsid w:val="00FB5D00"/>
    <w:rsid w:val="00FB5D89"/>
    <w:rsid w:val="00FB5F83"/>
    <w:rsid w:val="00FB6222"/>
    <w:rsid w:val="00FB6473"/>
    <w:rsid w:val="00FB678A"/>
    <w:rsid w:val="00FB6F33"/>
    <w:rsid w:val="00FB73D5"/>
    <w:rsid w:val="00FB7BBF"/>
    <w:rsid w:val="00FB7E06"/>
    <w:rsid w:val="00FC002B"/>
    <w:rsid w:val="00FC0078"/>
    <w:rsid w:val="00FC0787"/>
    <w:rsid w:val="00FC0D23"/>
    <w:rsid w:val="00FC121E"/>
    <w:rsid w:val="00FC123F"/>
    <w:rsid w:val="00FC1315"/>
    <w:rsid w:val="00FC1A0E"/>
    <w:rsid w:val="00FC1C44"/>
    <w:rsid w:val="00FC2639"/>
    <w:rsid w:val="00FC30F0"/>
    <w:rsid w:val="00FC34BD"/>
    <w:rsid w:val="00FC3C87"/>
    <w:rsid w:val="00FC3CA0"/>
    <w:rsid w:val="00FC3DD0"/>
    <w:rsid w:val="00FC4DFB"/>
    <w:rsid w:val="00FC598E"/>
    <w:rsid w:val="00FC5B3C"/>
    <w:rsid w:val="00FC60C7"/>
    <w:rsid w:val="00FC626E"/>
    <w:rsid w:val="00FC6567"/>
    <w:rsid w:val="00FC68A6"/>
    <w:rsid w:val="00FC6943"/>
    <w:rsid w:val="00FC74E0"/>
    <w:rsid w:val="00FC75C5"/>
    <w:rsid w:val="00FC771A"/>
    <w:rsid w:val="00FC79C1"/>
    <w:rsid w:val="00FC7A9E"/>
    <w:rsid w:val="00FC7BD2"/>
    <w:rsid w:val="00FC7BEC"/>
    <w:rsid w:val="00FC7CE8"/>
    <w:rsid w:val="00FD0300"/>
    <w:rsid w:val="00FD0E89"/>
    <w:rsid w:val="00FD0F4F"/>
    <w:rsid w:val="00FD1201"/>
    <w:rsid w:val="00FD149F"/>
    <w:rsid w:val="00FD1889"/>
    <w:rsid w:val="00FD1C0A"/>
    <w:rsid w:val="00FD2344"/>
    <w:rsid w:val="00FD2450"/>
    <w:rsid w:val="00FD2713"/>
    <w:rsid w:val="00FD3300"/>
    <w:rsid w:val="00FD35AE"/>
    <w:rsid w:val="00FD375A"/>
    <w:rsid w:val="00FD389D"/>
    <w:rsid w:val="00FD41D0"/>
    <w:rsid w:val="00FD4606"/>
    <w:rsid w:val="00FD50BA"/>
    <w:rsid w:val="00FD5293"/>
    <w:rsid w:val="00FD5BC1"/>
    <w:rsid w:val="00FD5FB6"/>
    <w:rsid w:val="00FD6102"/>
    <w:rsid w:val="00FD62F3"/>
    <w:rsid w:val="00FD6366"/>
    <w:rsid w:val="00FD64B4"/>
    <w:rsid w:val="00FD7248"/>
    <w:rsid w:val="00FD72FA"/>
    <w:rsid w:val="00FD7504"/>
    <w:rsid w:val="00FD75B3"/>
    <w:rsid w:val="00FD7C61"/>
    <w:rsid w:val="00FD7CE8"/>
    <w:rsid w:val="00FD7EE3"/>
    <w:rsid w:val="00FE07EC"/>
    <w:rsid w:val="00FE08ED"/>
    <w:rsid w:val="00FE0917"/>
    <w:rsid w:val="00FE10DB"/>
    <w:rsid w:val="00FE1102"/>
    <w:rsid w:val="00FE19A3"/>
    <w:rsid w:val="00FE19FF"/>
    <w:rsid w:val="00FE1E8C"/>
    <w:rsid w:val="00FE25D6"/>
    <w:rsid w:val="00FE262B"/>
    <w:rsid w:val="00FE2649"/>
    <w:rsid w:val="00FE2779"/>
    <w:rsid w:val="00FE29D9"/>
    <w:rsid w:val="00FE33C4"/>
    <w:rsid w:val="00FE3408"/>
    <w:rsid w:val="00FE35F2"/>
    <w:rsid w:val="00FE3958"/>
    <w:rsid w:val="00FE3AA3"/>
    <w:rsid w:val="00FE413B"/>
    <w:rsid w:val="00FE42B4"/>
    <w:rsid w:val="00FE4F74"/>
    <w:rsid w:val="00FE5552"/>
    <w:rsid w:val="00FE5C43"/>
    <w:rsid w:val="00FE5E93"/>
    <w:rsid w:val="00FE618E"/>
    <w:rsid w:val="00FE62E7"/>
    <w:rsid w:val="00FE65B8"/>
    <w:rsid w:val="00FE6874"/>
    <w:rsid w:val="00FE6A65"/>
    <w:rsid w:val="00FE6A6C"/>
    <w:rsid w:val="00FE739E"/>
    <w:rsid w:val="00FE7AF7"/>
    <w:rsid w:val="00FE7C7A"/>
    <w:rsid w:val="00FF027C"/>
    <w:rsid w:val="00FF065A"/>
    <w:rsid w:val="00FF0A31"/>
    <w:rsid w:val="00FF0EE8"/>
    <w:rsid w:val="00FF143B"/>
    <w:rsid w:val="00FF17B2"/>
    <w:rsid w:val="00FF1CBF"/>
    <w:rsid w:val="00FF21CB"/>
    <w:rsid w:val="00FF2B34"/>
    <w:rsid w:val="00FF2F34"/>
    <w:rsid w:val="00FF3990"/>
    <w:rsid w:val="00FF3A69"/>
    <w:rsid w:val="00FF3AE1"/>
    <w:rsid w:val="00FF401E"/>
    <w:rsid w:val="00FF503B"/>
    <w:rsid w:val="00FF510C"/>
    <w:rsid w:val="00FF5156"/>
    <w:rsid w:val="00FF5B1D"/>
    <w:rsid w:val="00FF6411"/>
    <w:rsid w:val="00FF6560"/>
    <w:rsid w:val="00FF6730"/>
    <w:rsid w:val="00FF6BD9"/>
    <w:rsid w:val="00FF6C7A"/>
    <w:rsid w:val="00FF7770"/>
    <w:rsid w:val="00FF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7BED6F"/>
  <w15:chartTrackingRefBased/>
  <w15:docId w15:val="{6606BA10-4356-488C-A1C7-3A72A2688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4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uiPriority w:val="99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numPr>
        <w:numId w:val="15"/>
      </w:numPr>
      <w:tabs>
        <w:tab w:val="left" w:pos="284"/>
      </w:tabs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B54A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54A2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37798E"/>
    <w:rPr>
      <w:rFonts w:ascii="Times New Roman" w:hAnsi="Times New Roman"/>
      <w:sz w:val="22"/>
      <w:lang w:eastAsia="en-US" w:bidi="ar-SA"/>
    </w:rPr>
  </w:style>
  <w:style w:type="paragraph" w:customStyle="1" w:styleId="paragraph">
    <w:name w:val="paragraph"/>
    <w:basedOn w:val="Normal"/>
    <w:rsid w:val="00A844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8447E"/>
  </w:style>
  <w:style w:type="character" w:customStyle="1" w:styleId="eop">
    <w:name w:val="eop"/>
    <w:basedOn w:val="DefaultParagraphFont"/>
    <w:rsid w:val="00A8447E"/>
  </w:style>
  <w:style w:type="table" w:customStyle="1" w:styleId="TableGrid2">
    <w:name w:val="Table Grid2"/>
    <w:basedOn w:val="TableNormal"/>
    <w:next w:val="TableGrid"/>
    <w:uiPriority w:val="39"/>
    <w:rsid w:val="00B61F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5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80900-3A55-45ED-9715-52BAA70B7C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21CA89-C264-45BF-A8C9-EE73FFF4EC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485CC441-3F55-4844-9BC9-2A563993CD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E99F02-A51A-4A4C-A269-91B29AB9E5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2194</TotalTime>
  <Pages>3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Varach, Punnotok</dc:creator>
  <cp:keywords/>
  <dc:description/>
  <cp:lastModifiedBy>Kornsiri, Chongaksorn</cp:lastModifiedBy>
  <cp:revision>189</cp:revision>
  <cp:lastPrinted>2026-08-10T10:30:00Z</cp:lastPrinted>
  <dcterms:created xsi:type="dcterms:W3CDTF">2025-05-27T06:25:00Z</dcterms:created>
  <dcterms:modified xsi:type="dcterms:W3CDTF">2026-08-11T07:47:00Z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