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CBDAD" w14:textId="03B1C7F4" w:rsidR="003E6A5C" w:rsidRPr="00CC5B11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Hlk72153937"/>
      <w:r w:rsidRPr="00CC5B1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C5B11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C5B1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8C250D2" w14:textId="2E40F98E" w:rsidR="003E6A5C" w:rsidRPr="00CC5B11" w:rsidRDefault="003E6A5C" w:rsidP="007F09FC">
      <w:pPr>
        <w:pStyle w:val="index"/>
        <w:tabs>
          <w:tab w:val="clear" w:pos="1134"/>
        </w:tabs>
        <w:spacing w:after="0" w:line="320" w:lineRule="exact"/>
        <w:ind w:left="0" w:firstLine="0"/>
        <w:rPr>
          <w:rFonts w:asciiTheme="majorBidi" w:hAnsiTheme="majorBidi" w:cstheme="majorBidi"/>
        </w:rPr>
      </w:pPr>
    </w:p>
    <w:p w14:paraId="31A37756" w14:textId="5ED99496" w:rsidR="001876D1" w:rsidRPr="00CC5B11" w:rsidRDefault="001876D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</w:rPr>
      </w:pPr>
      <w:r w:rsidRPr="00CC5B1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F09FC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44089410" w14:textId="77777777" w:rsidR="007A5E91" w:rsidRPr="00CC5B11" w:rsidRDefault="007A5E9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C5B1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1BC3501" w14:textId="601599ED" w:rsidR="00B61432" w:rsidRPr="007F09FC" w:rsidRDefault="009B5E50" w:rsidP="007F09FC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1D6DE8" w:rsidRPr="00CC5B11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</w:t>
      </w:r>
    </w:p>
    <w:p w14:paraId="5C4A4BD7" w14:textId="77777777" w:rsidR="003E6A5C" w:rsidRPr="00CC5B11" w:rsidRDefault="005E1EF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C5B1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5398E1B" w14:textId="0661189F" w:rsidR="00C91C33" w:rsidRPr="00CC5B11" w:rsidRDefault="00C91C33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  <w:lang w:bidi="th-TH"/>
        </w:rPr>
        <w:t>ส่วนงา</w:t>
      </w:r>
      <w:r w:rsidR="001D6DE8" w:rsidRPr="00CC5B11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EC3994" w:rsidRPr="00CC5B11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F30EB3" w:rsidRPr="00CC5B11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38513C97" w14:textId="77777777" w:rsidR="003E6A5C" w:rsidRPr="00CC5B11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2F047A4E" w14:textId="3F045645" w:rsidR="00470577" w:rsidRPr="00CC5B11" w:rsidRDefault="00470577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9D4CC70" w14:textId="376CA80D" w:rsidR="00B11286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CC5B1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p w14:paraId="38461BA3" w14:textId="55DE2089" w:rsidR="007F09FC" w:rsidRDefault="007F09F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1675BE02" w14:textId="584E4B74" w:rsidR="000E7758" w:rsidRPr="000E7758" w:rsidRDefault="000E7758" w:rsidP="000E7758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0E7758">
        <w:rPr>
          <w:rFonts w:asciiTheme="majorBidi" w:hAnsiTheme="majorBidi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3552C82B" w14:textId="1DA322AB" w:rsidR="003E6A5C" w:rsidRPr="00CC5B1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br w:type="page"/>
      </w:r>
      <w:r w:rsidR="00777B4A" w:rsidRPr="00CC5B1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3D5E5E6" w14:textId="77777777" w:rsidR="003E6A5C" w:rsidRPr="00CC5B1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17EF2" w14:textId="0BB9EE47" w:rsidR="003E6A5C" w:rsidRPr="00CC5B11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tab/>
      </w:r>
      <w:r w:rsidRPr="00CC5B11">
        <w:rPr>
          <w:rFonts w:asciiTheme="majorBidi" w:hAnsiTheme="majorBidi" w:cstheme="majorBidi"/>
          <w:sz w:val="30"/>
          <w:szCs w:val="30"/>
          <w:cs/>
        </w:rPr>
        <w:tab/>
      </w:r>
      <w:r w:rsidR="00777B4A" w:rsidRPr="00CC5B1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</w:t>
      </w:r>
      <w:r w:rsidR="007F09FC">
        <w:rPr>
          <w:rFonts w:asciiTheme="majorBidi" w:hAnsiTheme="majorBidi" w:cstheme="majorBidi" w:hint="cs"/>
          <w:sz w:val="30"/>
          <w:szCs w:val="30"/>
          <w:cs/>
        </w:rPr>
        <w:t xml:space="preserve">ี่ </w:t>
      </w:r>
      <w:r w:rsidR="007F09FC">
        <w:rPr>
          <w:rFonts w:asciiTheme="majorBidi" w:hAnsiTheme="majorBidi" w:cstheme="majorBidi"/>
          <w:sz w:val="30"/>
          <w:szCs w:val="30"/>
        </w:rPr>
        <w:t>1</w:t>
      </w:r>
      <w:r w:rsidR="000E7758">
        <w:rPr>
          <w:rFonts w:asciiTheme="majorBidi" w:hAnsiTheme="majorBidi" w:cstheme="majorBidi"/>
          <w:sz w:val="30"/>
          <w:szCs w:val="30"/>
        </w:rPr>
        <w:t>3</w:t>
      </w:r>
      <w:r w:rsidR="007F09FC">
        <w:rPr>
          <w:rFonts w:asciiTheme="majorBidi" w:hAnsiTheme="majorBidi" w:cstheme="majorBidi"/>
          <w:sz w:val="30"/>
          <w:szCs w:val="30"/>
        </w:rPr>
        <w:t xml:space="preserve"> </w:t>
      </w:r>
      <w:r w:rsidR="007F09FC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7F09FC">
        <w:rPr>
          <w:rFonts w:asciiTheme="majorBidi" w:hAnsiTheme="majorBidi" w:cstheme="majorBidi"/>
          <w:sz w:val="30"/>
          <w:szCs w:val="30"/>
        </w:rPr>
        <w:t>2569</w:t>
      </w:r>
    </w:p>
    <w:p w14:paraId="08CFF451" w14:textId="77777777" w:rsidR="003E6A5C" w:rsidRPr="00CC5B1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51CC04" w14:textId="2C2BDCE8" w:rsidR="003E6A5C" w:rsidRPr="00CC5B11" w:rsidRDefault="00686A92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86A92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527ED0" w:rsidRPr="00CC5B11">
        <w:rPr>
          <w:rFonts w:asciiTheme="majorBidi" w:hAnsiTheme="majorBidi" w:cstheme="majorBidi"/>
          <w:sz w:val="30"/>
          <w:szCs w:val="30"/>
          <w:u w:val="none"/>
        </w:rPr>
        <w:tab/>
      </w:r>
      <w:r w:rsidR="00E07E6F" w:rsidRPr="00CC5B11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C15D91">
        <w:rPr>
          <w:rFonts w:asciiTheme="majorBidi" w:hAnsiTheme="majorBidi" w:cstheme="majorBidi" w:hint="cs"/>
          <w:sz w:val="30"/>
          <w:szCs w:val="30"/>
          <w:u w:val="none"/>
          <w:cs/>
        </w:rPr>
        <w:t>ระหว่างกาล</w:t>
      </w:r>
      <w:r w:rsidR="00E07E6F" w:rsidRPr="00CC5B11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 xml:space="preserve"> </w:t>
      </w:r>
      <w:r w:rsidR="00E07E6F" w:rsidRPr="00CC5B11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5B364F21" w14:textId="77777777" w:rsidR="00AF1B65" w:rsidRPr="00CC5B11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DB9D6" w14:textId="2EEFD361" w:rsidR="007F09FC" w:rsidRPr="00CB72A3" w:rsidRDefault="007F09FC" w:rsidP="007F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 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CB72A3">
        <w:rPr>
          <w:rFonts w:asciiTheme="majorBidi" w:hAnsiTheme="majorBidi" w:cstheme="majorBidi"/>
          <w:sz w:val="30"/>
          <w:szCs w:val="30"/>
        </w:rPr>
        <w:br/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78490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>
        <w:rPr>
          <w:rFonts w:asciiTheme="majorBidi" w:hAnsiTheme="majorBidi" w:cstheme="majorBidi" w:hint="cs"/>
          <w:sz w:val="30"/>
          <w:szCs w:val="30"/>
          <w:cs/>
        </w:rPr>
        <w:t>ฯ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โดย</w:t>
      </w:r>
      <w:r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8490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มีนาคม </w:t>
      </w:r>
      <w:r w:rsidR="00784903">
        <w:rPr>
          <w:rFonts w:asciiTheme="majorBidi" w:hAnsiTheme="majorBidi" w:cstheme="majorBidi"/>
          <w:spacing w:val="-3"/>
          <w:sz w:val="30"/>
          <w:szCs w:val="30"/>
        </w:rPr>
        <w:t>2569</w:t>
      </w:r>
    </w:p>
    <w:p w14:paraId="605BF51C" w14:textId="77777777" w:rsidR="00154D30" w:rsidRPr="00CC5B11" w:rsidRDefault="00154D30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80D7F" w14:textId="21959674" w:rsidR="00154D30" w:rsidRPr="00CC5B11" w:rsidRDefault="007F09FC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F09FC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84903">
        <w:rPr>
          <w:rFonts w:asciiTheme="majorBidi" w:hAnsiTheme="majorBidi" w:cstheme="majorBidi"/>
          <w:sz w:val="30"/>
          <w:szCs w:val="30"/>
        </w:rPr>
        <w:t>31</w:t>
      </w:r>
      <w:r w:rsidRPr="007F09FC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784903">
        <w:rPr>
          <w:rFonts w:asciiTheme="majorBidi" w:hAnsiTheme="majorBidi" w:cstheme="majorBidi"/>
          <w:sz w:val="30"/>
          <w:szCs w:val="30"/>
        </w:rPr>
        <w:t>2569</w:t>
      </w:r>
    </w:p>
    <w:p w14:paraId="27D6466F" w14:textId="298E37FF" w:rsidR="00BC10FD" w:rsidRPr="007F09FC" w:rsidRDefault="000F375F" w:rsidP="000A7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</w:rPr>
        <w:br w:type="page"/>
      </w:r>
    </w:p>
    <w:p w14:paraId="47FF9018" w14:textId="422F8D2C" w:rsidR="0049496B" w:rsidRPr="0049496B" w:rsidRDefault="007F09FC" w:rsidP="0049496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2</w:t>
      </w:r>
      <w:r w:rsidR="009D06DE" w:rsidRPr="00CC5B11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9172C3" w:rsidRPr="00CC5B1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078987E8" w14:textId="77777777" w:rsidR="0049496B" w:rsidRPr="0049496B" w:rsidRDefault="0049496B" w:rsidP="0049496B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450"/>
        <w:gridCol w:w="1620"/>
      </w:tblGrid>
      <w:tr w:rsidR="000E7758" w:rsidRPr="00CC5B11" w14:paraId="62A98A8E" w14:textId="77777777" w:rsidTr="000E7758">
        <w:trPr>
          <w:cantSplit/>
          <w:trHeight w:val="410"/>
          <w:tblHeader/>
        </w:trPr>
        <w:tc>
          <w:tcPr>
            <w:tcW w:w="5490" w:type="dxa"/>
          </w:tcPr>
          <w:p w14:paraId="39A18B8E" w14:textId="2779552A" w:rsidR="000E7758" w:rsidRPr="00CC5B11" w:rsidRDefault="000E7758" w:rsidP="004700C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05739663" w14:textId="6320D156" w:rsidR="000E7758" w:rsidRPr="00CC5B11" w:rsidRDefault="000E7758" w:rsidP="004700C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8A5BD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  <w:cs/>
              </w:rPr>
              <w:t>ที่แสดงเงินลงทุน</w:t>
            </w:r>
          </w:p>
        </w:tc>
      </w:tr>
      <w:tr w:rsidR="000E7758" w:rsidRPr="00CC5B11" w14:paraId="31386F6B" w14:textId="77777777" w:rsidTr="000E7758">
        <w:trPr>
          <w:cantSplit/>
          <w:trHeight w:val="434"/>
          <w:tblHeader/>
        </w:trPr>
        <w:tc>
          <w:tcPr>
            <w:tcW w:w="5490" w:type="dxa"/>
          </w:tcPr>
          <w:p w14:paraId="614910E2" w14:textId="77777777" w:rsidR="000E7758" w:rsidRPr="00686A92" w:rsidRDefault="000E7758" w:rsidP="004700C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B19A0BE" w14:textId="2B9D0D0A" w:rsidR="000E7758" w:rsidRPr="000E7758" w:rsidRDefault="000E7758" w:rsidP="004700C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  <w:cs/>
                <w:lang w:val="en-US"/>
              </w:rPr>
            </w:pPr>
            <w:r w:rsidRPr="008A5BD1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  <w:lang w:val="en-US"/>
              </w:rPr>
              <w:t>/</w:t>
            </w:r>
          </w:p>
        </w:tc>
      </w:tr>
      <w:tr w:rsidR="000E7758" w:rsidRPr="00CC5B11" w14:paraId="3AAEC1F8" w14:textId="77777777" w:rsidTr="000E7758">
        <w:trPr>
          <w:cantSplit/>
          <w:trHeight w:val="434"/>
          <w:tblHeader/>
        </w:trPr>
        <w:tc>
          <w:tcPr>
            <w:tcW w:w="5490" w:type="dxa"/>
          </w:tcPr>
          <w:p w14:paraId="3175980B" w14:textId="2E7707F7" w:rsidR="000E7758" w:rsidRPr="00CC5B11" w:rsidRDefault="000E7758" w:rsidP="004700C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86A92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90" w:type="dxa"/>
            <w:gridSpan w:val="3"/>
          </w:tcPr>
          <w:p w14:paraId="0756B78A" w14:textId="3481974A" w:rsidR="000E7758" w:rsidRPr="000E7758" w:rsidRDefault="000E7758" w:rsidP="004700C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86A9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758" w:rsidRPr="00CC5B11" w14:paraId="6C09E613" w14:textId="77777777" w:rsidTr="000E7758">
        <w:trPr>
          <w:cantSplit/>
          <w:trHeight w:val="422"/>
          <w:tblHeader/>
        </w:trPr>
        <w:tc>
          <w:tcPr>
            <w:tcW w:w="5490" w:type="dxa"/>
          </w:tcPr>
          <w:p w14:paraId="1D35673E" w14:textId="77777777" w:rsidR="000E7758" w:rsidRPr="00CC5B11" w:rsidRDefault="000E7758" w:rsidP="004700C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5B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A5B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Pr="008A5B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620" w:type="dxa"/>
          </w:tcPr>
          <w:p w14:paraId="24C68074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450" w:type="dxa"/>
          </w:tcPr>
          <w:p w14:paraId="6E3AAE31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5C3975A6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E7758" w:rsidRPr="00CC5B11" w14:paraId="239C4859" w14:textId="77777777" w:rsidTr="000E7758">
        <w:trPr>
          <w:cantSplit/>
          <w:trHeight w:val="397"/>
          <w:tblHeader/>
        </w:trPr>
        <w:tc>
          <w:tcPr>
            <w:tcW w:w="5490" w:type="dxa"/>
          </w:tcPr>
          <w:p w14:paraId="52CC49F5" w14:textId="77777777" w:rsidR="000E7758" w:rsidRPr="00CC5B11" w:rsidRDefault="000E7758" w:rsidP="004700C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02F34C14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7758" w:rsidRPr="00CC5B11" w14:paraId="72CCB621" w14:textId="77777777" w:rsidTr="000E7758">
        <w:trPr>
          <w:cantSplit/>
          <w:trHeight w:val="422"/>
        </w:trPr>
        <w:tc>
          <w:tcPr>
            <w:tcW w:w="5490" w:type="dxa"/>
          </w:tcPr>
          <w:p w14:paraId="3D904C09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63C1CD9C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CF9B96F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4B900C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7758" w:rsidRPr="00CC5B11" w14:paraId="3D2860B7" w14:textId="77777777" w:rsidTr="000E7758">
        <w:trPr>
          <w:cantSplit/>
          <w:trHeight w:val="410"/>
        </w:trPr>
        <w:tc>
          <w:tcPr>
            <w:tcW w:w="5490" w:type="dxa"/>
          </w:tcPr>
          <w:p w14:paraId="32740148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620" w:type="dxa"/>
          </w:tcPr>
          <w:p w14:paraId="2761F336" w14:textId="686D2676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227,945</w:t>
            </w:r>
          </w:p>
        </w:tc>
        <w:tc>
          <w:tcPr>
            <w:tcW w:w="450" w:type="dxa"/>
          </w:tcPr>
          <w:p w14:paraId="73BC201A" w14:textId="77777777" w:rsidR="000E7758" w:rsidRPr="00CC5B11" w:rsidRDefault="000E7758" w:rsidP="004700C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3287C36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235,073</w:t>
            </w:r>
          </w:p>
        </w:tc>
      </w:tr>
      <w:tr w:rsidR="000E7758" w:rsidRPr="00CC5B11" w14:paraId="71FB31A0" w14:textId="77777777" w:rsidTr="000E7758">
        <w:trPr>
          <w:cantSplit/>
          <w:trHeight w:val="410"/>
        </w:trPr>
        <w:tc>
          <w:tcPr>
            <w:tcW w:w="5490" w:type="dxa"/>
          </w:tcPr>
          <w:p w14:paraId="51130ECB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20" w:type="dxa"/>
          </w:tcPr>
          <w:p w14:paraId="632B5211" w14:textId="0AA5E736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</w:p>
        </w:tc>
        <w:tc>
          <w:tcPr>
            <w:tcW w:w="450" w:type="dxa"/>
          </w:tcPr>
          <w:p w14:paraId="0FF84B97" w14:textId="77777777" w:rsidR="000E7758" w:rsidRPr="00CC5B11" w:rsidRDefault="000E7758" w:rsidP="004700CE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378AB88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1,257</w:t>
            </w:r>
          </w:p>
        </w:tc>
      </w:tr>
      <w:tr w:rsidR="000E7758" w:rsidRPr="00CC5B11" w14:paraId="7EBC9877" w14:textId="77777777" w:rsidTr="000E7758">
        <w:trPr>
          <w:cantSplit/>
          <w:trHeight w:val="422"/>
        </w:trPr>
        <w:tc>
          <w:tcPr>
            <w:tcW w:w="5490" w:type="dxa"/>
          </w:tcPr>
          <w:p w14:paraId="4CABAD2D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ค่าใช้จ่ายที่เรียกเก็บไปยังบริษัทร่วม</w:t>
            </w:r>
          </w:p>
        </w:tc>
        <w:tc>
          <w:tcPr>
            <w:tcW w:w="1620" w:type="dxa"/>
          </w:tcPr>
          <w:p w14:paraId="711F8078" w14:textId="5B9EC4A9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</w:t>
            </w:r>
          </w:p>
        </w:tc>
        <w:tc>
          <w:tcPr>
            <w:tcW w:w="450" w:type="dxa"/>
          </w:tcPr>
          <w:p w14:paraId="609075BA" w14:textId="77777777" w:rsidR="000E7758" w:rsidRPr="00CC5B11" w:rsidRDefault="000E7758" w:rsidP="004700CE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1013D69" w14:textId="14DD9BB4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E7758" w:rsidRPr="00CC5B11" w14:paraId="1CE8977E" w14:textId="77777777" w:rsidTr="000E7758">
        <w:trPr>
          <w:cantSplit/>
          <w:trHeight w:val="410"/>
        </w:trPr>
        <w:tc>
          <w:tcPr>
            <w:tcW w:w="5490" w:type="dxa"/>
          </w:tcPr>
          <w:p w14:paraId="243212D4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00923C3" w14:textId="77777777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520"/>
                <w:tab w:val="decimal" w:pos="10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50" w:type="dxa"/>
          </w:tcPr>
          <w:p w14:paraId="69ADB406" w14:textId="77777777" w:rsidR="000E7758" w:rsidRPr="00CC5B11" w:rsidRDefault="000E7758" w:rsidP="004700CE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7E02F42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520"/>
                <w:tab w:val="decimal" w:pos="12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7758" w:rsidRPr="00CC5B11" w14:paraId="791A1478" w14:textId="77777777" w:rsidTr="000E7758">
        <w:trPr>
          <w:cantSplit/>
          <w:trHeight w:val="410"/>
        </w:trPr>
        <w:tc>
          <w:tcPr>
            <w:tcW w:w="5490" w:type="dxa"/>
          </w:tcPr>
          <w:p w14:paraId="2208841B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3BC0D6A7" w14:textId="77777777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50" w:type="dxa"/>
          </w:tcPr>
          <w:p w14:paraId="6FF78C26" w14:textId="77777777" w:rsidR="000E7758" w:rsidRPr="00CC5B11" w:rsidRDefault="000E7758" w:rsidP="004700C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6C87296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7758" w:rsidRPr="00CC5B11" w14:paraId="2A88317F" w14:textId="77777777" w:rsidTr="000E7758">
        <w:trPr>
          <w:cantSplit/>
          <w:trHeight w:val="410"/>
        </w:trPr>
        <w:tc>
          <w:tcPr>
            <w:tcW w:w="5490" w:type="dxa"/>
          </w:tcPr>
          <w:p w14:paraId="789027D1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C5B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4D54703D" w14:textId="77777777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50" w:type="dxa"/>
          </w:tcPr>
          <w:p w14:paraId="3B62C2FB" w14:textId="77777777" w:rsidR="000E7758" w:rsidRPr="00CC5B11" w:rsidRDefault="000E7758" w:rsidP="004700C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6DEE376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3436" w:rsidRPr="00CC5B11" w14:paraId="5B57C09E" w14:textId="77777777" w:rsidTr="000E7758">
        <w:trPr>
          <w:cantSplit/>
          <w:trHeight w:val="410"/>
        </w:trPr>
        <w:tc>
          <w:tcPr>
            <w:tcW w:w="5490" w:type="dxa"/>
          </w:tcPr>
          <w:p w14:paraId="45DF95E0" w14:textId="237FDE38" w:rsidR="00403436" w:rsidRPr="00CC5B11" w:rsidRDefault="00403436" w:rsidP="0040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620" w:type="dxa"/>
          </w:tcPr>
          <w:p w14:paraId="2D8589D1" w14:textId="48AAA086" w:rsidR="00403436" w:rsidRPr="00403436" w:rsidRDefault="00403436" w:rsidP="00403436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34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17,075</w:t>
            </w:r>
          </w:p>
        </w:tc>
        <w:tc>
          <w:tcPr>
            <w:tcW w:w="450" w:type="dxa"/>
          </w:tcPr>
          <w:p w14:paraId="7704EFCA" w14:textId="77777777" w:rsidR="00403436" w:rsidRPr="00CC5B11" w:rsidRDefault="00403436" w:rsidP="00403436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370028F" w14:textId="77777777" w:rsidR="00403436" w:rsidRPr="00CC5B11" w:rsidRDefault="00403436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15,879</w:t>
            </w:r>
          </w:p>
        </w:tc>
      </w:tr>
      <w:tr w:rsidR="00403436" w:rsidRPr="00CC5B11" w14:paraId="2080FEE7" w14:textId="77777777" w:rsidTr="000E7758">
        <w:trPr>
          <w:cantSplit/>
          <w:trHeight w:val="397"/>
        </w:trPr>
        <w:tc>
          <w:tcPr>
            <w:tcW w:w="5490" w:type="dxa"/>
          </w:tcPr>
          <w:p w14:paraId="615C0AAB" w14:textId="23B829BB" w:rsidR="00403436" w:rsidRPr="004A035B" w:rsidRDefault="00403436" w:rsidP="0040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620" w:type="dxa"/>
          </w:tcPr>
          <w:p w14:paraId="231234FD" w14:textId="3E2705A3" w:rsidR="00403436" w:rsidRPr="00403436" w:rsidRDefault="00403436" w:rsidP="00403436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34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4,036</w:t>
            </w:r>
          </w:p>
        </w:tc>
        <w:tc>
          <w:tcPr>
            <w:tcW w:w="450" w:type="dxa"/>
          </w:tcPr>
          <w:p w14:paraId="0C8792D9" w14:textId="77777777" w:rsidR="00403436" w:rsidRPr="00CC5B11" w:rsidRDefault="00403436" w:rsidP="00403436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8194681" w14:textId="37DF2934" w:rsidR="00403436" w:rsidRPr="00CC5B11" w:rsidRDefault="00403436" w:rsidP="00784903">
            <w:pPr>
              <w:pStyle w:val="30"/>
              <w:tabs>
                <w:tab w:val="clear" w:pos="360"/>
                <w:tab w:val="clear" w:pos="720"/>
                <w:tab w:val="decimal" w:pos="10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E7758" w:rsidRPr="00CC5B11" w14:paraId="50033661" w14:textId="77777777" w:rsidTr="000E7758">
        <w:trPr>
          <w:cantSplit/>
          <w:trHeight w:val="410"/>
        </w:trPr>
        <w:tc>
          <w:tcPr>
            <w:tcW w:w="5490" w:type="dxa"/>
          </w:tcPr>
          <w:p w14:paraId="50854E6E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1EB46B" w14:textId="77777777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50" w:type="dxa"/>
          </w:tcPr>
          <w:p w14:paraId="25FC3A46" w14:textId="77777777" w:rsidR="000E7758" w:rsidRPr="00CC5B11" w:rsidRDefault="000E7758" w:rsidP="004700C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8545B42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7758" w:rsidRPr="00CC5B11" w14:paraId="49E01564" w14:textId="77777777" w:rsidTr="000E7758">
        <w:trPr>
          <w:cantSplit/>
          <w:trHeight w:val="422"/>
        </w:trPr>
        <w:tc>
          <w:tcPr>
            <w:tcW w:w="5490" w:type="dxa"/>
          </w:tcPr>
          <w:p w14:paraId="264A031A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620" w:type="dxa"/>
          </w:tcPr>
          <w:p w14:paraId="0065CA73" w14:textId="77777777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450" w:type="dxa"/>
          </w:tcPr>
          <w:p w14:paraId="5C1454A0" w14:textId="77777777" w:rsidR="000E7758" w:rsidRPr="00CC5B11" w:rsidRDefault="000E7758" w:rsidP="004700C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2FF5678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E7758" w:rsidRPr="00CC5B11" w14:paraId="4AF5B38A" w14:textId="77777777" w:rsidTr="000E7758">
        <w:trPr>
          <w:cantSplit/>
          <w:trHeight w:val="397"/>
        </w:trPr>
        <w:tc>
          <w:tcPr>
            <w:tcW w:w="5490" w:type="dxa"/>
          </w:tcPr>
          <w:p w14:paraId="6E6E0700" w14:textId="0A09835D" w:rsidR="000E7758" w:rsidRPr="00B10B17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B1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620" w:type="dxa"/>
          </w:tcPr>
          <w:p w14:paraId="0E0F8A75" w14:textId="6064DF15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38,0</w:t>
            </w:r>
            <w:r w:rsidR="0093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450" w:type="dxa"/>
          </w:tcPr>
          <w:p w14:paraId="053F5CEF" w14:textId="77777777" w:rsidR="000E7758" w:rsidRPr="00CC5B11" w:rsidRDefault="000E7758" w:rsidP="004700C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ADCF9AA" w14:textId="74C4FC34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0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E7758" w:rsidRPr="00CC5B11" w14:paraId="170D7D93" w14:textId="77777777" w:rsidTr="000E7758">
        <w:trPr>
          <w:cantSplit/>
          <w:trHeight w:val="410"/>
        </w:trPr>
        <w:tc>
          <w:tcPr>
            <w:tcW w:w="5490" w:type="dxa"/>
          </w:tcPr>
          <w:p w14:paraId="34A17A77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รายได้จากการขายไฟฟ้าและไอน้ำที่ได้จาก</w:t>
            </w:r>
          </w:p>
        </w:tc>
        <w:tc>
          <w:tcPr>
            <w:tcW w:w="1620" w:type="dxa"/>
          </w:tcPr>
          <w:p w14:paraId="31E3F89B" w14:textId="77777777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450" w:type="dxa"/>
          </w:tcPr>
          <w:p w14:paraId="11C50FD4" w14:textId="77777777" w:rsidR="000E7758" w:rsidRPr="00CC5B11" w:rsidRDefault="000E7758" w:rsidP="004700C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FFCF05C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7758" w:rsidRPr="00CC5B11" w14:paraId="1B1E2C4F" w14:textId="77777777" w:rsidTr="000E7758">
        <w:trPr>
          <w:cantSplit/>
          <w:trHeight w:val="397"/>
        </w:trPr>
        <w:tc>
          <w:tcPr>
            <w:tcW w:w="5490" w:type="dxa"/>
          </w:tcPr>
          <w:p w14:paraId="7B973196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กระบวนการผลิต</w:t>
            </w:r>
          </w:p>
        </w:tc>
        <w:tc>
          <w:tcPr>
            <w:tcW w:w="1620" w:type="dxa"/>
          </w:tcPr>
          <w:p w14:paraId="725648BE" w14:textId="12B5CFE5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105,826</w:t>
            </w:r>
          </w:p>
        </w:tc>
        <w:tc>
          <w:tcPr>
            <w:tcW w:w="450" w:type="dxa"/>
          </w:tcPr>
          <w:p w14:paraId="73318799" w14:textId="77777777" w:rsidR="000E7758" w:rsidRPr="00CC5B11" w:rsidRDefault="000E7758" w:rsidP="004700C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E2BEC0C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118,031</w:t>
            </w:r>
          </w:p>
        </w:tc>
      </w:tr>
      <w:tr w:rsidR="000E7758" w:rsidRPr="00CC5B11" w14:paraId="6F102051" w14:textId="77777777" w:rsidTr="000E7758">
        <w:trPr>
          <w:cantSplit/>
          <w:trHeight w:val="410"/>
        </w:trPr>
        <w:tc>
          <w:tcPr>
            <w:tcW w:w="5490" w:type="dxa"/>
          </w:tcPr>
          <w:p w14:paraId="6F969648" w14:textId="77777777" w:rsidR="000E7758" w:rsidRPr="00CC5B11" w:rsidRDefault="000E7758" w:rsidP="00AD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ค่าบริการเรียกเก็บไปยังกิจการที่เกี่ยวข้องกัน</w:t>
            </w:r>
          </w:p>
        </w:tc>
        <w:tc>
          <w:tcPr>
            <w:tcW w:w="1620" w:type="dxa"/>
          </w:tcPr>
          <w:p w14:paraId="7F104236" w14:textId="241FEACD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863</w:t>
            </w:r>
          </w:p>
        </w:tc>
        <w:tc>
          <w:tcPr>
            <w:tcW w:w="450" w:type="dxa"/>
          </w:tcPr>
          <w:p w14:paraId="2DC90DC6" w14:textId="77777777" w:rsidR="000E7758" w:rsidRPr="00CC5B11" w:rsidRDefault="000E7758" w:rsidP="00AD7A5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5223E06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6,683</w:t>
            </w:r>
          </w:p>
        </w:tc>
      </w:tr>
      <w:tr w:rsidR="000E7758" w:rsidRPr="00CC5B11" w14:paraId="2AF9E9DA" w14:textId="77777777" w:rsidTr="000E7758">
        <w:trPr>
          <w:cantSplit/>
          <w:trHeight w:val="410"/>
        </w:trPr>
        <w:tc>
          <w:tcPr>
            <w:tcW w:w="5490" w:type="dxa"/>
          </w:tcPr>
          <w:p w14:paraId="58B4B7F0" w14:textId="77777777" w:rsidR="000E7758" w:rsidRPr="00CC5B11" w:rsidRDefault="000E7758" w:rsidP="00AD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1620" w:type="dxa"/>
          </w:tcPr>
          <w:p w14:paraId="28015D69" w14:textId="7283C896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2,049</w:t>
            </w:r>
          </w:p>
        </w:tc>
        <w:tc>
          <w:tcPr>
            <w:tcW w:w="450" w:type="dxa"/>
          </w:tcPr>
          <w:p w14:paraId="57695C36" w14:textId="77777777" w:rsidR="000E7758" w:rsidRPr="00CC5B11" w:rsidRDefault="000E7758" w:rsidP="00AD7A5C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036002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2,118</w:t>
            </w:r>
          </w:p>
        </w:tc>
      </w:tr>
      <w:tr w:rsidR="000E7758" w:rsidRPr="00CC5B11" w14:paraId="4377807D" w14:textId="77777777" w:rsidTr="000E7758">
        <w:trPr>
          <w:cantSplit/>
          <w:trHeight w:val="397"/>
        </w:trPr>
        <w:tc>
          <w:tcPr>
            <w:tcW w:w="5490" w:type="dxa"/>
          </w:tcPr>
          <w:p w14:paraId="508D0A0A" w14:textId="77777777" w:rsidR="000E7758" w:rsidRPr="00CC5B11" w:rsidRDefault="000E7758" w:rsidP="00AD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20" w:type="dxa"/>
          </w:tcPr>
          <w:p w14:paraId="4DC7042A" w14:textId="0262A71E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7A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2,410,2</w:t>
            </w:r>
            <w:r w:rsidR="00937A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450" w:type="dxa"/>
          </w:tcPr>
          <w:p w14:paraId="66F793A0" w14:textId="77777777" w:rsidR="000E7758" w:rsidRPr="00CC5B11" w:rsidRDefault="000E7758" w:rsidP="00AD7A5C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E74F32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12,722</w:t>
            </w:r>
          </w:p>
        </w:tc>
      </w:tr>
      <w:tr w:rsidR="000E7758" w:rsidRPr="00CC5B11" w14:paraId="1DE23045" w14:textId="77777777" w:rsidTr="000E7758">
        <w:trPr>
          <w:cantSplit/>
          <w:trHeight w:val="410"/>
        </w:trPr>
        <w:tc>
          <w:tcPr>
            <w:tcW w:w="5490" w:type="dxa"/>
          </w:tcPr>
          <w:p w14:paraId="5A8903F0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ค่าบริการเรียกเก็บจากกิจการที่เกี่ยวข้องกัน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</w:tcPr>
          <w:p w14:paraId="556907CC" w14:textId="2A697899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57,541</w:t>
            </w:r>
          </w:p>
        </w:tc>
        <w:tc>
          <w:tcPr>
            <w:tcW w:w="450" w:type="dxa"/>
          </w:tcPr>
          <w:p w14:paraId="395CEF62" w14:textId="77777777" w:rsidR="000E7758" w:rsidRPr="00CC5B11" w:rsidRDefault="000E7758" w:rsidP="004700C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584703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41,833</w:t>
            </w:r>
          </w:p>
        </w:tc>
      </w:tr>
      <w:tr w:rsidR="000E7758" w:rsidRPr="00CC5B11" w14:paraId="08144BC4" w14:textId="77777777" w:rsidTr="000E7758">
        <w:trPr>
          <w:cantSplit/>
          <w:trHeight w:val="410"/>
        </w:trPr>
        <w:tc>
          <w:tcPr>
            <w:tcW w:w="5490" w:type="dxa"/>
          </w:tcPr>
          <w:p w14:paraId="09628350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1620" w:type="dxa"/>
          </w:tcPr>
          <w:p w14:paraId="2354490A" w14:textId="738BDE54" w:rsidR="000E7758" w:rsidRPr="00CC5B11" w:rsidRDefault="00CA7CE9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2,467</w:t>
            </w:r>
          </w:p>
        </w:tc>
        <w:tc>
          <w:tcPr>
            <w:tcW w:w="450" w:type="dxa"/>
          </w:tcPr>
          <w:p w14:paraId="7382C837" w14:textId="77777777" w:rsidR="000E7758" w:rsidRPr="00CC5B11" w:rsidRDefault="000E7758" w:rsidP="004700C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47E009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3,607</w:t>
            </w:r>
          </w:p>
        </w:tc>
      </w:tr>
      <w:tr w:rsidR="000E7758" w:rsidRPr="00CC5B11" w14:paraId="76BA60AA" w14:textId="77777777" w:rsidTr="000E7758">
        <w:trPr>
          <w:cantSplit/>
          <w:trHeight w:val="397"/>
        </w:trPr>
        <w:tc>
          <w:tcPr>
            <w:tcW w:w="5490" w:type="dxa"/>
          </w:tcPr>
          <w:p w14:paraId="0DAB4073" w14:textId="77777777" w:rsidR="000E7758" w:rsidRPr="00CC5B11" w:rsidRDefault="000E7758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620" w:type="dxa"/>
          </w:tcPr>
          <w:p w14:paraId="7DD42FA0" w14:textId="785E9789" w:rsidR="000E7758" w:rsidRPr="00CC5B11" w:rsidRDefault="000E7758" w:rsidP="000E7758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34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11,376</w:t>
            </w:r>
          </w:p>
        </w:tc>
        <w:tc>
          <w:tcPr>
            <w:tcW w:w="450" w:type="dxa"/>
          </w:tcPr>
          <w:p w14:paraId="503401A3" w14:textId="77777777" w:rsidR="000E7758" w:rsidRPr="00CC5B11" w:rsidRDefault="000E7758" w:rsidP="004700C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2FB56F" w14:textId="77777777" w:rsidR="000E7758" w:rsidRPr="00CC5B11" w:rsidRDefault="000E7758" w:rsidP="00784903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27,532</w:t>
            </w:r>
          </w:p>
        </w:tc>
      </w:tr>
    </w:tbl>
    <w:p w14:paraId="151B13BF" w14:textId="085F8EFA" w:rsidR="00193351" w:rsidRPr="008A5BD1" w:rsidRDefault="00193351">
      <w:pPr>
        <w:rPr>
          <w:rFonts w:asciiTheme="majorBidi" w:hAnsiTheme="majorBidi" w:cstheme="majorBidi"/>
        </w:rPr>
      </w:pPr>
    </w:p>
    <w:p w14:paraId="0100611D" w14:textId="77777777" w:rsidR="00193351" w:rsidRPr="008A5BD1" w:rsidRDefault="00193351">
      <w:pPr>
        <w:rPr>
          <w:rFonts w:asciiTheme="majorBidi" w:hAnsiTheme="majorBidi" w:cstheme="majorBidi"/>
        </w:rPr>
      </w:pPr>
    </w:p>
    <w:p w14:paraId="50B86E06" w14:textId="77777777" w:rsidR="006F05A4" w:rsidRPr="00CC5B11" w:rsidRDefault="006F05A4" w:rsidP="001D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outlineLvl w:val="1"/>
        <w:rPr>
          <w:rFonts w:asciiTheme="majorBidi" w:hAnsiTheme="majorBidi" w:cstheme="majorBidi"/>
          <w:sz w:val="30"/>
          <w:szCs w:val="30"/>
          <w:cs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209089A" w14:textId="36777B63" w:rsidR="00F4336B" w:rsidRPr="00CC5B11" w:rsidRDefault="003E6A5C" w:rsidP="006F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6C00A9" w:rsidRPr="00CC5B11">
        <w:rPr>
          <w:rFonts w:asciiTheme="majorBidi" w:hAnsiTheme="majorBidi" w:cstheme="majorBidi"/>
          <w:sz w:val="30"/>
          <w:szCs w:val="30"/>
          <w:cs/>
        </w:rPr>
        <w:t>กับ</w:t>
      </w:r>
      <w:r w:rsidR="00F4336B" w:rsidRPr="00CC5B11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CC5B1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4336B" w:rsidRPr="00CC5B11">
        <w:rPr>
          <w:rFonts w:asciiTheme="majorBidi" w:hAnsiTheme="majorBidi" w:cstheme="majorBidi"/>
          <w:sz w:val="30"/>
          <w:szCs w:val="30"/>
        </w:rPr>
        <w:t xml:space="preserve"> </w:t>
      </w:r>
      <w:r w:rsidR="00193351" w:rsidRPr="00CC5B11">
        <w:rPr>
          <w:rFonts w:asciiTheme="majorBidi" w:hAnsiTheme="majorBidi" w:cstheme="majorBidi"/>
          <w:sz w:val="30"/>
          <w:szCs w:val="30"/>
        </w:rPr>
        <w:t xml:space="preserve">30 </w:t>
      </w:r>
      <w:r w:rsidR="00193351" w:rsidRPr="00CC5B1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193351" w:rsidRPr="00CC5B11">
        <w:rPr>
          <w:rFonts w:asciiTheme="majorBidi" w:hAnsiTheme="majorBidi" w:cstheme="majorBidi"/>
          <w:sz w:val="30"/>
          <w:szCs w:val="30"/>
        </w:rPr>
        <w:t xml:space="preserve">2569 </w:t>
      </w:r>
      <w:r w:rsidR="00193351" w:rsidRPr="00CC5B1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05A4" w:rsidRPr="00CC5B11">
        <w:rPr>
          <w:rFonts w:asciiTheme="majorBidi" w:hAnsiTheme="majorBidi" w:cstheme="majorBidi"/>
          <w:sz w:val="30"/>
          <w:szCs w:val="30"/>
        </w:rPr>
        <w:t>31</w:t>
      </w:r>
      <w:r w:rsidR="00F4336B" w:rsidRPr="00CC5B11">
        <w:rPr>
          <w:rFonts w:asciiTheme="majorBidi" w:hAnsiTheme="majorBidi" w:cstheme="majorBidi"/>
          <w:sz w:val="30"/>
          <w:szCs w:val="30"/>
        </w:rPr>
        <w:t xml:space="preserve"> </w:t>
      </w:r>
      <w:r w:rsidR="002C0E7F" w:rsidRPr="00CC5B11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6257FE" w:rsidRPr="00CC5B11">
        <w:rPr>
          <w:rFonts w:asciiTheme="majorBidi" w:hAnsiTheme="majorBidi" w:cstheme="majorBidi"/>
          <w:sz w:val="30"/>
          <w:szCs w:val="30"/>
        </w:rPr>
        <w:t xml:space="preserve"> </w:t>
      </w:r>
      <w:r w:rsidR="006F05A4" w:rsidRPr="00CC5B11">
        <w:rPr>
          <w:rFonts w:asciiTheme="majorBidi" w:hAnsiTheme="majorBidi" w:cstheme="majorBidi"/>
          <w:sz w:val="30"/>
          <w:szCs w:val="30"/>
        </w:rPr>
        <w:t>256</w:t>
      </w:r>
      <w:r w:rsidR="00EE0C25" w:rsidRPr="00CC5B11">
        <w:rPr>
          <w:rFonts w:asciiTheme="majorBidi" w:hAnsiTheme="majorBidi" w:cstheme="majorBidi"/>
          <w:sz w:val="30"/>
          <w:szCs w:val="30"/>
        </w:rPr>
        <w:t>9</w:t>
      </w:r>
      <w:r w:rsidR="006257FE" w:rsidRPr="00CC5B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CC5B1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F9BD9D5" w14:textId="066037AC" w:rsidR="004D2BBC" w:rsidRPr="00CC5B11" w:rsidRDefault="004D2BBC" w:rsidP="00F8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21"/>
        <w:gridCol w:w="450"/>
        <w:gridCol w:w="1619"/>
      </w:tblGrid>
      <w:tr w:rsidR="000E7758" w:rsidRPr="00CC5B11" w14:paraId="09CD44C1" w14:textId="77777777" w:rsidTr="00632D78">
        <w:trPr>
          <w:trHeight w:val="421"/>
          <w:tblHeader/>
        </w:trPr>
        <w:tc>
          <w:tcPr>
            <w:tcW w:w="2990" w:type="pct"/>
          </w:tcPr>
          <w:p w14:paraId="41E5EBED" w14:textId="27D6D342" w:rsidR="000E7758" w:rsidRPr="00CC5B11" w:rsidRDefault="000E7758" w:rsidP="008A5BD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1" w:name="_Hlk72158384"/>
          </w:p>
        </w:tc>
        <w:tc>
          <w:tcPr>
            <w:tcW w:w="2010" w:type="pct"/>
            <w:gridSpan w:val="3"/>
          </w:tcPr>
          <w:p w14:paraId="2C98C003" w14:textId="0056F224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ที่แสดงเงินลงทุน</w:t>
            </w:r>
          </w:p>
        </w:tc>
      </w:tr>
      <w:tr w:rsidR="00632D78" w:rsidRPr="00CC5B11" w14:paraId="112D87AA" w14:textId="77777777" w:rsidTr="00632D78">
        <w:trPr>
          <w:trHeight w:val="421"/>
          <w:tblHeader/>
        </w:trPr>
        <w:tc>
          <w:tcPr>
            <w:tcW w:w="2990" w:type="pct"/>
          </w:tcPr>
          <w:p w14:paraId="2E0D1059" w14:textId="77777777" w:rsidR="00632D78" w:rsidRPr="00CC5B11" w:rsidRDefault="00632D78" w:rsidP="008A5BD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4638EECA" w14:textId="2D93AF85" w:rsidR="00632D78" w:rsidRPr="00686A92" w:rsidRDefault="00632D7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b/>
                <w:bCs/>
                <w:color w:val="000000"/>
                <w:spacing w:val="-2"/>
                <w:sz w:val="30"/>
                <w:szCs w:val="30"/>
                <w:cs/>
              </w:rPr>
            </w:pPr>
            <w:r w:rsidRPr="00686A92">
              <w:rPr>
                <w:rFonts w:asciiTheme="majorBidi" w:hAnsiTheme="majorBidi"/>
                <w:b/>
                <w:bCs/>
                <w:color w:val="000000"/>
                <w:spacing w:val="-2"/>
                <w:sz w:val="30"/>
                <w:szCs w:val="30"/>
                <w:cs/>
              </w:rPr>
              <w:t>ตาม</w:t>
            </w:r>
            <w:r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วิธีส่วนได้เสีย</w:t>
            </w:r>
            <w:r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</w:rPr>
              <w:t>/</w:t>
            </w:r>
          </w:p>
        </w:tc>
      </w:tr>
      <w:tr w:rsidR="000E7758" w:rsidRPr="00CC5B11" w14:paraId="1AB9808E" w14:textId="77777777" w:rsidTr="00632D78">
        <w:trPr>
          <w:trHeight w:val="421"/>
          <w:tblHeader/>
        </w:trPr>
        <w:tc>
          <w:tcPr>
            <w:tcW w:w="2990" w:type="pct"/>
          </w:tcPr>
          <w:p w14:paraId="6C80C07E" w14:textId="77777777" w:rsidR="000E7758" w:rsidRPr="00CC5B11" w:rsidRDefault="000E7758" w:rsidP="008A5BD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22659697" w14:textId="0A9C4DC9" w:rsidR="000E7758" w:rsidRPr="00CC5B11" w:rsidRDefault="00632D7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86A9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0E7758" w:rsidRPr="00CC5B11" w14:paraId="136F98E9" w14:textId="77777777" w:rsidTr="00632D78">
        <w:trPr>
          <w:trHeight w:val="421"/>
          <w:tblHeader/>
        </w:trPr>
        <w:tc>
          <w:tcPr>
            <w:tcW w:w="2990" w:type="pct"/>
          </w:tcPr>
          <w:p w14:paraId="2158026C" w14:textId="77777777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</w:tcPr>
          <w:p w14:paraId="4861BFA0" w14:textId="31479C43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pct"/>
          </w:tcPr>
          <w:p w14:paraId="69014785" w14:textId="77777777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7121B6D2" w14:textId="20075AC8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คม</w:t>
            </w:r>
          </w:p>
        </w:tc>
      </w:tr>
      <w:tr w:rsidR="000E7758" w:rsidRPr="00CC5B11" w14:paraId="67847620" w14:textId="77777777" w:rsidTr="00632D78">
        <w:trPr>
          <w:trHeight w:val="409"/>
          <w:tblHeader/>
        </w:trPr>
        <w:tc>
          <w:tcPr>
            <w:tcW w:w="2990" w:type="pct"/>
          </w:tcPr>
          <w:p w14:paraId="22D35C95" w14:textId="0DB9BB71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</w:tcPr>
          <w:p w14:paraId="21938A03" w14:textId="1A2634BE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5" w:type="pct"/>
          </w:tcPr>
          <w:p w14:paraId="34224C50" w14:textId="77777777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22D66DE2" w14:textId="37303D0F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0E7758" w:rsidRPr="00CC5B11" w14:paraId="52DACB3F" w14:textId="77777777" w:rsidTr="00632D78">
        <w:trPr>
          <w:trHeight w:val="421"/>
          <w:tblHeader/>
        </w:trPr>
        <w:tc>
          <w:tcPr>
            <w:tcW w:w="2990" w:type="pct"/>
          </w:tcPr>
          <w:p w14:paraId="5FB4A674" w14:textId="77777777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0" w:type="pct"/>
            <w:gridSpan w:val="3"/>
          </w:tcPr>
          <w:p w14:paraId="2CCD6214" w14:textId="77777777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7758" w:rsidRPr="00CC5B11" w14:paraId="2D0D2F96" w14:textId="77777777" w:rsidTr="00632D78">
        <w:trPr>
          <w:trHeight w:val="421"/>
        </w:trPr>
        <w:tc>
          <w:tcPr>
            <w:tcW w:w="2990" w:type="pct"/>
          </w:tcPr>
          <w:p w14:paraId="2EB4139E" w14:textId="29589281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3" w:type="pct"/>
          </w:tcPr>
          <w:p w14:paraId="4D61652C" w14:textId="1AB93F95" w:rsidR="000E7758" w:rsidRPr="00CC5B11" w:rsidRDefault="000E7758" w:rsidP="008A5BD1">
            <w:pPr>
              <w:pStyle w:val="a3"/>
              <w:tabs>
                <w:tab w:val="decimal" w:pos="91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pct"/>
            <w:vAlign w:val="bottom"/>
          </w:tcPr>
          <w:p w14:paraId="2C731B7B" w14:textId="77777777" w:rsidR="000E7758" w:rsidRPr="00CC5B11" w:rsidRDefault="000E7758" w:rsidP="008A5BD1">
            <w:pPr>
              <w:pStyle w:val="a3"/>
              <w:tabs>
                <w:tab w:val="decimal" w:pos="91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2" w:type="pct"/>
          </w:tcPr>
          <w:p w14:paraId="56F216FF" w14:textId="1F0EED7B" w:rsidR="000E7758" w:rsidRPr="00CC5B11" w:rsidRDefault="000E7758" w:rsidP="008A5BD1">
            <w:pPr>
              <w:pStyle w:val="a3"/>
              <w:tabs>
                <w:tab w:val="decimal" w:pos="91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7758" w:rsidRPr="00CC5B11" w14:paraId="4459A19B" w14:textId="77777777" w:rsidTr="00632D78">
        <w:trPr>
          <w:trHeight w:val="409"/>
        </w:trPr>
        <w:tc>
          <w:tcPr>
            <w:tcW w:w="2990" w:type="pct"/>
          </w:tcPr>
          <w:p w14:paraId="79546B7A" w14:textId="2C73DC17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83" w:type="pct"/>
          </w:tcPr>
          <w:p w14:paraId="36AC2ABF" w14:textId="4AD7D617" w:rsidR="000E7758" w:rsidRPr="00001413" w:rsidRDefault="000E7758" w:rsidP="00632D78">
            <w:pPr>
              <w:pStyle w:val="a3"/>
              <w:tabs>
                <w:tab w:val="decimal" w:pos="1245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4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78,096</w:t>
            </w:r>
          </w:p>
        </w:tc>
        <w:tc>
          <w:tcPr>
            <w:tcW w:w="245" w:type="pct"/>
            <w:vAlign w:val="bottom"/>
          </w:tcPr>
          <w:p w14:paraId="05F0ABF2" w14:textId="77777777" w:rsidR="000E7758" w:rsidRPr="00CC5B11" w:rsidRDefault="000E7758" w:rsidP="008A5BD1">
            <w:pPr>
              <w:pStyle w:val="a3"/>
              <w:tabs>
                <w:tab w:val="decimal" w:pos="91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2" w:type="pct"/>
          </w:tcPr>
          <w:p w14:paraId="7D010C1F" w14:textId="648BBCAD" w:rsidR="000E7758" w:rsidRPr="00CC5B11" w:rsidRDefault="000E7758" w:rsidP="00632D78">
            <w:pPr>
              <w:pStyle w:val="a3"/>
              <w:tabs>
                <w:tab w:val="decimal" w:pos="1241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69,676</w:t>
            </w:r>
          </w:p>
        </w:tc>
      </w:tr>
      <w:tr w:rsidR="000E7758" w:rsidRPr="00CC5B11" w14:paraId="0821C490" w14:textId="77777777" w:rsidTr="00632D78">
        <w:trPr>
          <w:trHeight w:val="396"/>
        </w:trPr>
        <w:tc>
          <w:tcPr>
            <w:tcW w:w="2990" w:type="pct"/>
          </w:tcPr>
          <w:p w14:paraId="6DE75D23" w14:textId="5C2C6FB1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FED0B23" w14:textId="184A5C3D" w:rsidR="000E7758" w:rsidRPr="00001413" w:rsidRDefault="000E7758" w:rsidP="00632D78">
            <w:pPr>
              <w:pStyle w:val="a3"/>
              <w:tabs>
                <w:tab w:val="decimal" w:pos="971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4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pct"/>
            <w:vAlign w:val="bottom"/>
          </w:tcPr>
          <w:p w14:paraId="23D12EA2" w14:textId="77777777" w:rsidR="000E7758" w:rsidRPr="00CC5B11" w:rsidRDefault="000E7758" w:rsidP="008A5BD1">
            <w:pPr>
              <w:pStyle w:val="a3"/>
              <w:tabs>
                <w:tab w:val="decimal" w:pos="91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AF6CC6D" w14:textId="51F1AE20" w:rsidR="000E7758" w:rsidRPr="00CC5B11" w:rsidRDefault="000E7758" w:rsidP="00632D78">
            <w:pPr>
              <w:pStyle w:val="a3"/>
              <w:tabs>
                <w:tab w:val="decimal" w:pos="971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E7758" w:rsidRPr="00CC5B11" w14:paraId="7B6F296A" w14:textId="77777777" w:rsidTr="00632D78">
        <w:trPr>
          <w:trHeight w:val="409"/>
        </w:trPr>
        <w:tc>
          <w:tcPr>
            <w:tcW w:w="2990" w:type="pct"/>
          </w:tcPr>
          <w:p w14:paraId="127E6FBA" w14:textId="0B460320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1790FAE1" w14:textId="3E255C6D" w:rsidR="000E7758" w:rsidRPr="00001413" w:rsidRDefault="000E7758" w:rsidP="00632D78">
            <w:pPr>
              <w:pStyle w:val="a3"/>
              <w:tabs>
                <w:tab w:val="decimal" w:pos="1245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14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78,096</w:t>
            </w:r>
          </w:p>
        </w:tc>
        <w:tc>
          <w:tcPr>
            <w:tcW w:w="245" w:type="pct"/>
            <w:vAlign w:val="bottom"/>
          </w:tcPr>
          <w:p w14:paraId="2FF54814" w14:textId="77777777" w:rsidR="000E7758" w:rsidRPr="00CC5B11" w:rsidRDefault="000E7758" w:rsidP="008A5BD1">
            <w:pPr>
              <w:pStyle w:val="a3"/>
              <w:tabs>
                <w:tab w:val="decimal" w:pos="91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6FDB05E6" w14:textId="104E45D9" w:rsidR="000E7758" w:rsidRPr="00CC5B11" w:rsidRDefault="000E7758" w:rsidP="00632D78">
            <w:pPr>
              <w:pStyle w:val="a3"/>
              <w:tabs>
                <w:tab w:val="decimal" w:pos="1241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69,676</w:t>
            </w:r>
          </w:p>
        </w:tc>
      </w:tr>
      <w:tr w:rsidR="000E7758" w:rsidRPr="00CC5B11" w14:paraId="6046417D" w14:textId="77777777" w:rsidTr="00632D78">
        <w:trPr>
          <w:trHeight w:val="297"/>
          <w:tblHeader/>
        </w:trPr>
        <w:tc>
          <w:tcPr>
            <w:tcW w:w="2990" w:type="pct"/>
          </w:tcPr>
          <w:p w14:paraId="476F37CF" w14:textId="77777777" w:rsidR="000E7758" w:rsidRPr="008A5BD1" w:rsidRDefault="000E7758" w:rsidP="00BE6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83" w:type="pct"/>
          </w:tcPr>
          <w:p w14:paraId="10BCC942" w14:textId="77777777" w:rsidR="000E7758" w:rsidRPr="008A5BD1" w:rsidRDefault="000E7758" w:rsidP="0063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5" w:type="pct"/>
          </w:tcPr>
          <w:p w14:paraId="3581A046" w14:textId="77777777" w:rsidR="000E7758" w:rsidRPr="008A5BD1" w:rsidRDefault="000E7758" w:rsidP="00BE6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pct"/>
          </w:tcPr>
          <w:p w14:paraId="48EE7937" w14:textId="77777777" w:rsidR="000E7758" w:rsidRPr="008A5BD1" w:rsidRDefault="000E7758" w:rsidP="0063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E7758" w:rsidRPr="00CC5B11" w14:paraId="34E8B06A" w14:textId="77777777" w:rsidTr="00632D78">
        <w:trPr>
          <w:trHeight w:val="421"/>
          <w:tblHeader/>
        </w:trPr>
        <w:tc>
          <w:tcPr>
            <w:tcW w:w="2990" w:type="pct"/>
          </w:tcPr>
          <w:p w14:paraId="4C59E927" w14:textId="4DD7A593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83" w:type="pct"/>
          </w:tcPr>
          <w:p w14:paraId="30524C72" w14:textId="72F667AD" w:rsidR="000E7758" w:rsidRPr="00CC5B11" w:rsidRDefault="000E7758" w:rsidP="0063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pct"/>
          </w:tcPr>
          <w:p w14:paraId="604B6BA2" w14:textId="77777777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486D04DC" w14:textId="1CDD5AF0" w:rsidR="000E7758" w:rsidRPr="00CC5B11" w:rsidRDefault="000E7758" w:rsidP="0063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758" w:rsidRPr="00CC5B11" w14:paraId="5D020C77" w14:textId="77777777" w:rsidTr="00632D78">
        <w:trPr>
          <w:trHeight w:val="396"/>
        </w:trPr>
        <w:tc>
          <w:tcPr>
            <w:tcW w:w="2990" w:type="pct"/>
          </w:tcPr>
          <w:p w14:paraId="17C162E8" w14:textId="77777777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83" w:type="pct"/>
          </w:tcPr>
          <w:p w14:paraId="70FC2ADB" w14:textId="033345F5" w:rsidR="000E7758" w:rsidRPr="00001413" w:rsidRDefault="000E7758" w:rsidP="00632D78">
            <w:pPr>
              <w:pStyle w:val="a3"/>
              <w:tabs>
                <w:tab w:val="decimal" w:pos="1245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4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23,118</w:t>
            </w:r>
          </w:p>
        </w:tc>
        <w:tc>
          <w:tcPr>
            <w:tcW w:w="245" w:type="pct"/>
            <w:vAlign w:val="bottom"/>
          </w:tcPr>
          <w:p w14:paraId="150505D4" w14:textId="77777777" w:rsidR="000E7758" w:rsidRPr="00686A92" w:rsidRDefault="000E7758" w:rsidP="008A5BD1">
            <w:pPr>
              <w:pStyle w:val="a3"/>
              <w:tabs>
                <w:tab w:val="decimal" w:pos="91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2" w:type="pct"/>
          </w:tcPr>
          <w:p w14:paraId="7CBD49A3" w14:textId="27729FC9" w:rsidR="000E7758" w:rsidRPr="00001413" w:rsidRDefault="000E7758" w:rsidP="00632D78">
            <w:pPr>
              <w:pStyle w:val="a3"/>
              <w:tabs>
                <w:tab w:val="decimal" w:pos="1241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4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1,982</w:t>
            </w:r>
          </w:p>
        </w:tc>
      </w:tr>
      <w:tr w:rsidR="000E7758" w:rsidRPr="00CC5B11" w14:paraId="03566D44" w14:textId="77777777" w:rsidTr="00632D78">
        <w:trPr>
          <w:trHeight w:val="409"/>
        </w:trPr>
        <w:tc>
          <w:tcPr>
            <w:tcW w:w="2990" w:type="pct"/>
          </w:tcPr>
          <w:p w14:paraId="017D1934" w14:textId="39D359D5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373C91F2" w14:textId="27B0DF39" w:rsidR="000E7758" w:rsidRPr="00001413" w:rsidRDefault="000E7758" w:rsidP="00632D78">
            <w:pPr>
              <w:pStyle w:val="a3"/>
              <w:tabs>
                <w:tab w:val="decimal" w:pos="971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4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pct"/>
            <w:vAlign w:val="bottom"/>
          </w:tcPr>
          <w:p w14:paraId="29B7B148" w14:textId="77777777" w:rsidR="000E7758" w:rsidRPr="00CC5B11" w:rsidRDefault="000E7758" w:rsidP="008A5BD1">
            <w:pPr>
              <w:pStyle w:val="a3"/>
              <w:tabs>
                <w:tab w:val="decimal" w:pos="91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0718D739" w14:textId="429AAA40" w:rsidR="000E7758" w:rsidRPr="00001413" w:rsidRDefault="000E7758" w:rsidP="00632D78">
            <w:pPr>
              <w:pStyle w:val="a3"/>
              <w:tabs>
                <w:tab w:val="decimal" w:pos="971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4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E7758" w:rsidRPr="00CC5B11" w14:paraId="4AF0E259" w14:textId="77777777" w:rsidTr="00632D78">
        <w:trPr>
          <w:trHeight w:val="409"/>
        </w:trPr>
        <w:tc>
          <w:tcPr>
            <w:tcW w:w="2990" w:type="pct"/>
          </w:tcPr>
          <w:p w14:paraId="053ED48F" w14:textId="7C2A2095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3" w:type="pct"/>
            <w:tcBorders>
              <w:bottom w:val="double" w:sz="4" w:space="0" w:color="auto"/>
            </w:tcBorders>
          </w:tcPr>
          <w:p w14:paraId="566D256D" w14:textId="4F54B315" w:rsidR="000E7758" w:rsidRPr="00001413" w:rsidRDefault="000E7758" w:rsidP="00632D78">
            <w:pPr>
              <w:pStyle w:val="a3"/>
              <w:tabs>
                <w:tab w:val="decimal" w:pos="1245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14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23,118</w:t>
            </w:r>
          </w:p>
        </w:tc>
        <w:tc>
          <w:tcPr>
            <w:tcW w:w="245" w:type="pct"/>
            <w:vAlign w:val="bottom"/>
          </w:tcPr>
          <w:p w14:paraId="34419845" w14:textId="2DA6A1A7" w:rsidR="000E7758" w:rsidRPr="00CC5B11" w:rsidRDefault="000E7758" w:rsidP="008A5BD1">
            <w:pPr>
              <w:pStyle w:val="a3"/>
              <w:tabs>
                <w:tab w:val="decimal" w:pos="918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82" w:type="pct"/>
            <w:tcBorders>
              <w:bottom w:val="double" w:sz="4" w:space="0" w:color="auto"/>
            </w:tcBorders>
          </w:tcPr>
          <w:p w14:paraId="537B6874" w14:textId="58530F6F" w:rsidR="000E7758" w:rsidRPr="00001413" w:rsidRDefault="000E7758" w:rsidP="00632D78">
            <w:pPr>
              <w:pStyle w:val="a3"/>
              <w:tabs>
                <w:tab w:val="decimal" w:pos="1241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14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1,982</w:t>
            </w:r>
          </w:p>
        </w:tc>
      </w:tr>
      <w:tr w:rsidR="000E7758" w:rsidRPr="00CC5B11" w14:paraId="215BA07E" w14:textId="77777777" w:rsidTr="00632D78">
        <w:trPr>
          <w:trHeight w:val="285"/>
        </w:trPr>
        <w:tc>
          <w:tcPr>
            <w:tcW w:w="2990" w:type="pct"/>
          </w:tcPr>
          <w:p w14:paraId="3C84E460" w14:textId="3270D100" w:rsidR="000E7758" w:rsidRPr="008A5BD1" w:rsidRDefault="000E7758" w:rsidP="00BE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pct"/>
          </w:tcPr>
          <w:p w14:paraId="513A0207" w14:textId="67F83EA1" w:rsidR="000E7758" w:rsidRPr="008A5BD1" w:rsidRDefault="000E7758" w:rsidP="0063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" w:type="pct"/>
          </w:tcPr>
          <w:p w14:paraId="396CA780" w14:textId="77777777" w:rsidR="000E7758" w:rsidRPr="008A5BD1" w:rsidRDefault="000E7758" w:rsidP="00BE6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pct"/>
          </w:tcPr>
          <w:p w14:paraId="1862B4FD" w14:textId="3AB5B547" w:rsidR="000E7758" w:rsidRPr="008A5BD1" w:rsidRDefault="000E7758" w:rsidP="0063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E7758" w:rsidRPr="00CC5B11" w14:paraId="4E233CDB" w14:textId="77777777" w:rsidTr="00632D78">
        <w:trPr>
          <w:trHeight w:val="421"/>
        </w:trPr>
        <w:tc>
          <w:tcPr>
            <w:tcW w:w="2990" w:type="pct"/>
          </w:tcPr>
          <w:p w14:paraId="601DCFDD" w14:textId="2D0EB741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883" w:type="pct"/>
          </w:tcPr>
          <w:p w14:paraId="72BC4E30" w14:textId="77777777" w:rsidR="000E7758" w:rsidRPr="00CC5B11" w:rsidRDefault="000E7758" w:rsidP="0063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pct"/>
          </w:tcPr>
          <w:p w14:paraId="3D107FC6" w14:textId="77777777" w:rsidR="000E7758" w:rsidRPr="00CC5B11" w:rsidRDefault="000E7758" w:rsidP="008A5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3D029DFB" w14:textId="77777777" w:rsidR="000E7758" w:rsidRPr="00CC5B11" w:rsidRDefault="000E7758" w:rsidP="0063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758" w:rsidRPr="00CC5B11" w14:paraId="673BB38E" w14:textId="77777777" w:rsidTr="00632D78">
        <w:trPr>
          <w:trHeight w:val="396"/>
        </w:trPr>
        <w:tc>
          <w:tcPr>
            <w:tcW w:w="2990" w:type="pct"/>
            <w:vAlign w:val="bottom"/>
          </w:tcPr>
          <w:p w14:paraId="5AAC209D" w14:textId="77777777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83" w:type="pct"/>
          </w:tcPr>
          <w:p w14:paraId="186C14A8" w14:textId="04BE5158" w:rsidR="000E7758" w:rsidRPr="00CC5B11" w:rsidRDefault="000E7758" w:rsidP="00632D78">
            <w:pPr>
              <w:pStyle w:val="30"/>
              <w:tabs>
                <w:tab w:val="clear" w:pos="360"/>
                <w:tab w:val="clear" w:pos="720"/>
                <w:tab w:val="decimal" w:pos="124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pct"/>
            <w:vAlign w:val="bottom"/>
          </w:tcPr>
          <w:p w14:paraId="056140E9" w14:textId="77777777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7F03CFE1" w14:textId="1443504C" w:rsidR="000E7758" w:rsidRPr="00CC5B11" w:rsidRDefault="000E7758" w:rsidP="00632D78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7758" w:rsidRPr="00CC5B11" w14:paraId="1ECB2BDD" w14:textId="77777777" w:rsidTr="00632D78">
        <w:trPr>
          <w:trHeight w:val="409"/>
        </w:trPr>
        <w:tc>
          <w:tcPr>
            <w:tcW w:w="2990" w:type="pct"/>
            <w:vAlign w:val="bottom"/>
          </w:tcPr>
          <w:p w14:paraId="66638CF8" w14:textId="54896D46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883" w:type="pct"/>
          </w:tcPr>
          <w:p w14:paraId="1423F2AB" w14:textId="6297DE67" w:rsidR="000E7758" w:rsidRPr="00CC5B11" w:rsidRDefault="000E7758" w:rsidP="00632D78">
            <w:pPr>
              <w:pStyle w:val="a3"/>
              <w:tabs>
                <w:tab w:val="decimal" w:pos="1245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5,753,799</w:t>
            </w:r>
          </w:p>
        </w:tc>
        <w:tc>
          <w:tcPr>
            <w:tcW w:w="245" w:type="pct"/>
            <w:vAlign w:val="bottom"/>
          </w:tcPr>
          <w:p w14:paraId="4221452A" w14:textId="77777777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11673B32" w14:textId="43750887" w:rsidR="000E7758" w:rsidRPr="00CC5B11" w:rsidRDefault="000E7758" w:rsidP="00632D78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5,678,967</w:t>
            </w:r>
          </w:p>
        </w:tc>
      </w:tr>
      <w:tr w:rsidR="000E7758" w:rsidRPr="00CC5B11" w14:paraId="2FEBBCE9" w14:textId="77777777" w:rsidTr="00632D78">
        <w:trPr>
          <w:trHeight w:val="409"/>
        </w:trPr>
        <w:tc>
          <w:tcPr>
            <w:tcW w:w="2990" w:type="pct"/>
            <w:vAlign w:val="bottom"/>
          </w:tcPr>
          <w:p w14:paraId="62251A45" w14:textId="6E1ACC46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446DBEB4" w14:textId="149B9B59" w:rsidR="000E7758" w:rsidRPr="00CC5B11" w:rsidRDefault="000E7758" w:rsidP="00632D78">
            <w:pPr>
              <w:pStyle w:val="a3"/>
              <w:tabs>
                <w:tab w:val="decimal" w:pos="1245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7,119,901</w:t>
            </w:r>
          </w:p>
        </w:tc>
        <w:tc>
          <w:tcPr>
            <w:tcW w:w="245" w:type="pct"/>
            <w:vAlign w:val="bottom"/>
          </w:tcPr>
          <w:p w14:paraId="4139DFF9" w14:textId="77777777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64523277" w14:textId="1C14B2D6" w:rsidR="000E7758" w:rsidRPr="00CC5B11" w:rsidRDefault="000E7758" w:rsidP="00632D78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6,797,634</w:t>
            </w:r>
          </w:p>
        </w:tc>
      </w:tr>
      <w:tr w:rsidR="000E7758" w:rsidRPr="00CC5B11" w14:paraId="4498512B" w14:textId="77777777" w:rsidTr="00632D78">
        <w:trPr>
          <w:trHeight w:val="396"/>
        </w:trPr>
        <w:tc>
          <w:tcPr>
            <w:tcW w:w="2990" w:type="pct"/>
            <w:vAlign w:val="bottom"/>
          </w:tcPr>
          <w:p w14:paraId="70421209" w14:textId="7836A5E3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883" w:type="pct"/>
            <w:tcBorders>
              <w:top w:val="single" w:sz="4" w:space="0" w:color="auto"/>
            </w:tcBorders>
          </w:tcPr>
          <w:p w14:paraId="31BACA72" w14:textId="430EAA60" w:rsidR="000E7758" w:rsidRPr="00CC5B11" w:rsidRDefault="000E7758" w:rsidP="00632D78">
            <w:pPr>
              <w:pStyle w:val="a3"/>
              <w:tabs>
                <w:tab w:val="decimal" w:pos="1245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12,873,700</w:t>
            </w:r>
          </w:p>
        </w:tc>
        <w:tc>
          <w:tcPr>
            <w:tcW w:w="245" w:type="pct"/>
            <w:vAlign w:val="bottom"/>
          </w:tcPr>
          <w:p w14:paraId="65F555E6" w14:textId="77777777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0FED3445" w14:textId="1026178D" w:rsidR="000E7758" w:rsidRPr="00CC5B11" w:rsidRDefault="000E7758" w:rsidP="00632D78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12,476,601</w:t>
            </w:r>
          </w:p>
        </w:tc>
      </w:tr>
      <w:tr w:rsidR="000E7758" w:rsidRPr="00CC5B11" w14:paraId="45140C9C" w14:textId="77777777" w:rsidTr="00632D78">
        <w:trPr>
          <w:trHeight w:val="409"/>
        </w:trPr>
        <w:tc>
          <w:tcPr>
            <w:tcW w:w="2990" w:type="pct"/>
            <w:vAlign w:val="bottom"/>
          </w:tcPr>
          <w:p w14:paraId="5DA9C928" w14:textId="42AFA88C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596E4A3" w14:textId="24AB0D8D" w:rsidR="000E7758" w:rsidRPr="00CC5B11" w:rsidRDefault="000E7758" w:rsidP="00632D78">
            <w:pPr>
              <w:pStyle w:val="a3"/>
              <w:tabs>
                <w:tab w:val="decimal" w:pos="971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pct"/>
            <w:vAlign w:val="bottom"/>
          </w:tcPr>
          <w:p w14:paraId="18CE2AA4" w14:textId="77777777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38469EDC" w14:textId="2D1FFEEE" w:rsidR="000E7758" w:rsidRPr="00CC5B11" w:rsidRDefault="000E7758" w:rsidP="00632D78">
            <w:pPr>
              <w:pStyle w:val="a3"/>
              <w:tabs>
                <w:tab w:val="decimal" w:pos="971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E7758" w:rsidRPr="00CC5B11" w14:paraId="14AC25A3" w14:textId="77777777" w:rsidTr="00632D78">
        <w:trPr>
          <w:trHeight w:val="409"/>
        </w:trPr>
        <w:tc>
          <w:tcPr>
            <w:tcW w:w="2990" w:type="pct"/>
            <w:vAlign w:val="bottom"/>
          </w:tcPr>
          <w:p w14:paraId="3E2CC526" w14:textId="085AD70A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677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6941CF1" w14:textId="1938A051" w:rsidR="000E7758" w:rsidRPr="00CC5B11" w:rsidRDefault="000E7758" w:rsidP="00632D78">
            <w:pPr>
              <w:pStyle w:val="a3"/>
              <w:tabs>
                <w:tab w:val="decimal" w:pos="1245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12,873,700</w:t>
            </w:r>
          </w:p>
        </w:tc>
        <w:tc>
          <w:tcPr>
            <w:tcW w:w="245" w:type="pct"/>
            <w:vAlign w:val="bottom"/>
          </w:tcPr>
          <w:p w14:paraId="0B273719" w14:textId="77777777" w:rsidR="000E7758" w:rsidRPr="00CC5B11" w:rsidRDefault="000E7758" w:rsidP="008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7A7982FC" w14:textId="2C28ACE5" w:rsidR="000E7758" w:rsidRPr="00CC5B11" w:rsidRDefault="000E7758" w:rsidP="00632D78">
            <w:pPr>
              <w:pStyle w:val="30"/>
              <w:tabs>
                <w:tab w:val="clear" w:pos="360"/>
                <w:tab w:val="clear" w:pos="720"/>
                <w:tab w:val="decimal" w:pos="124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12,476,601</w:t>
            </w:r>
          </w:p>
        </w:tc>
      </w:tr>
    </w:tbl>
    <w:p w14:paraId="115A6C6C" w14:textId="15081C30" w:rsidR="00BE6F1E" w:rsidRDefault="00BE6F1E" w:rsidP="00B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BD560F4" w14:textId="77777777" w:rsidR="00001413" w:rsidRDefault="00001413" w:rsidP="00B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C11C27" w14:textId="77777777" w:rsidR="00001413" w:rsidRDefault="00001413" w:rsidP="00B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7D1BC" w14:textId="77777777" w:rsidR="00001413" w:rsidRDefault="00001413" w:rsidP="00B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AC863" w14:textId="77777777" w:rsidR="00001413" w:rsidRDefault="00001413" w:rsidP="00B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27BAACD" w14:textId="77777777" w:rsidR="00001413" w:rsidRDefault="00001413" w:rsidP="00B2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5B166" w14:textId="74BBC2A9" w:rsidR="003331C5" w:rsidRDefault="00333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007DFC6" w14:textId="0E9EC0B6" w:rsidR="00A43A3C" w:rsidRPr="00CC5B11" w:rsidRDefault="00A43A3C" w:rsidP="006F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632D78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="003A5944" w:rsidRPr="00632D78">
        <w:rPr>
          <w:rFonts w:asciiTheme="majorBidi" w:hAnsiTheme="majorBidi" w:cstheme="majorBidi"/>
          <w:sz w:val="30"/>
          <w:szCs w:val="30"/>
          <w:cs/>
        </w:rPr>
        <w:t>ระยะยาว</w:t>
      </w:r>
      <w:r w:rsidRPr="00632D78">
        <w:rPr>
          <w:rFonts w:asciiTheme="majorBidi" w:hAnsiTheme="majorBidi" w:cstheme="majorBidi"/>
          <w:sz w:val="30"/>
          <w:szCs w:val="30"/>
          <w:cs/>
        </w:rPr>
        <w:t>แก่</w:t>
      </w:r>
      <w:r w:rsidR="009D157F" w:rsidRPr="00632D78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632D78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F3C93" w:rsidRPr="00632D78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Pr="00632D7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F3C93" w:rsidRPr="00632D78">
        <w:rPr>
          <w:rFonts w:asciiTheme="majorBidi" w:hAnsiTheme="majorBidi" w:cstheme="majorBidi"/>
          <w:sz w:val="30"/>
          <w:szCs w:val="30"/>
        </w:rPr>
        <w:t xml:space="preserve">30 </w:t>
      </w:r>
      <w:r w:rsidR="002F3C93" w:rsidRPr="00632D7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F3C93" w:rsidRPr="00632D78">
        <w:rPr>
          <w:rFonts w:asciiTheme="majorBidi" w:hAnsiTheme="majorBidi" w:cstheme="majorBidi"/>
          <w:sz w:val="30"/>
          <w:szCs w:val="30"/>
        </w:rPr>
        <w:t>2569</w:t>
      </w:r>
      <w:r w:rsidR="00001413" w:rsidRPr="00632D78">
        <w:rPr>
          <w:rFonts w:asciiTheme="majorBidi" w:hAnsiTheme="majorBidi" w:cstheme="majorBidi"/>
          <w:sz w:val="30"/>
          <w:szCs w:val="30"/>
        </w:rPr>
        <w:t xml:space="preserve"> </w:t>
      </w:r>
      <w:r w:rsidR="00001413" w:rsidRPr="00632D7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01413" w:rsidRPr="00632D78">
        <w:rPr>
          <w:rFonts w:asciiTheme="majorBidi" w:hAnsiTheme="majorBidi" w:cstheme="majorBidi"/>
          <w:sz w:val="30"/>
          <w:szCs w:val="30"/>
        </w:rPr>
        <w:t xml:space="preserve">30 </w:t>
      </w:r>
      <w:r w:rsidR="00001413" w:rsidRPr="00632D7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01413" w:rsidRPr="00632D78">
        <w:rPr>
          <w:rFonts w:asciiTheme="majorBidi" w:hAnsiTheme="majorBidi" w:cstheme="majorBidi"/>
          <w:sz w:val="30"/>
          <w:szCs w:val="30"/>
        </w:rPr>
        <w:t>2568</w:t>
      </w:r>
      <w:r w:rsidR="002F3C93" w:rsidRPr="00632D78">
        <w:rPr>
          <w:rFonts w:asciiTheme="majorBidi" w:hAnsiTheme="majorBidi" w:cstheme="majorBidi"/>
          <w:sz w:val="30"/>
          <w:szCs w:val="30"/>
        </w:rPr>
        <w:t xml:space="preserve"> </w:t>
      </w:r>
      <w:r w:rsidRPr="00632D78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CC5B11">
        <w:rPr>
          <w:rFonts w:asciiTheme="majorBidi" w:hAnsiTheme="majorBidi" w:cstheme="majorBidi"/>
          <w:sz w:val="30"/>
          <w:szCs w:val="30"/>
        </w:rPr>
        <w:t xml:space="preserve">  </w:t>
      </w:r>
    </w:p>
    <w:p w14:paraId="29208EC4" w14:textId="77777777" w:rsidR="001A5F6D" w:rsidRPr="002D5BA2" w:rsidRDefault="001A5F6D" w:rsidP="00A958D7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1530"/>
        <w:gridCol w:w="360"/>
        <w:gridCol w:w="1530"/>
      </w:tblGrid>
      <w:tr w:rsidR="00581294" w:rsidRPr="00CC5B11" w14:paraId="0C4EFC7B" w14:textId="77777777" w:rsidTr="004700CE">
        <w:trPr>
          <w:tblHeader/>
        </w:trPr>
        <w:tc>
          <w:tcPr>
            <w:tcW w:w="4500" w:type="dxa"/>
            <w:shd w:val="clear" w:color="auto" w:fill="FFFFFF" w:themeFill="background1"/>
          </w:tcPr>
          <w:p w14:paraId="54622E77" w14:textId="7B10CED1" w:rsidR="00581294" w:rsidRPr="00CC5B11" w:rsidRDefault="00581294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9D661E" w14:textId="27797F2E" w:rsidR="00581294" w:rsidRPr="00CC5B11" w:rsidRDefault="00581294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420" w:type="dxa"/>
            <w:gridSpan w:val="3"/>
          </w:tcPr>
          <w:p w14:paraId="12637367" w14:textId="5591592B" w:rsidR="00581294" w:rsidRPr="00481F23" w:rsidRDefault="00581294" w:rsidP="00481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FF780E"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ที่แสดงเงินลงทุน</w:t>
            </w:r>
          </w:p>
        </w:tc>
      </w:tr>
      <w:tr w:rsidR="00481F23" w:rsidRPr="00CC5B11" w14:paraId="39BF45D5" w14:textId="77777777" w:rsidTr="004700CE">
        <w:trPr>
          <w:tblHeader/>
        </w:trPr>
        <w:tc>
          <w:tcPr>
            <w:tcW w:w="4500" w:type="dxa"/>
            <w:shd w:val="clear" w:color="auto" w:fill="FFFFFF" w:themeFill="background1"/>
          </w:tcPr>
          <w:p w14:paraId="0A6F4806" w14:textId="77777777" w:rsidR="00481F23" w:rsidRPr="00CC5B11" w:rsidRDefault="00481F23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2AC879" w14:textId="77777777" w:rsidR="00481F23" w:rsidRPr="00CC5B11" w:rsidRDefault="00481F23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0659AFF0" w14:textId="51814F7D" w:rsidR="00481F23" w:rsidRPr="00CC5B11" w:rsidRDefault="00481F23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ตามวิธีส่วนได้เสีย</w:t>
            </w:r>
            <w:r w:rsidR="00632D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B255F4" w:rsidRPr="00CC5B11" w14:paraId="7FCD092A" w14:textId="77777777" w:rsidTr="004700CE">
        <w:trPr>
          <w:tblHeader/>
        </w:trPr>
        <w:tc>
          <w:tcPr>
            <w:tcW w:w="4500" w:type="dxa"/>
            <w:shd w:val="clear" w:color="auto" w:fill="FFFFFF" w:themeFill="background1"/>
          </w:tcPr>
          <w:p w14:paraId="4D38A7CA" w14:textId="2F355A03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5B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</w:tcPr>
          <w:p w14:paraId="1189D790" w14:textId="2CCAF989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420" w:type="dxa"/>
            <w:gridSpan w:val="3"/>
          </w:tcPr>
          <w:p w14:paraId="701F675B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255F4" w:rsidRPr="00CC5B11" w14:paraId="3014FC82" w14:textId="77777777" w:rsidTr="00AE6B68">
        <w:trPr>
          <w:trHeight w:hRule="exact" w:val="360"/>
          <w:tblHeader/>
        </w:trPr>
        <w:tc>
          <w:tcPr>
            <w:tcW w:w="4500" w:type="dxa"/>
          </w:tcPr>
          <w:p w14:paraId="77E57AE1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9A7F5DC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8FD6F4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360" w:type="dxa"/>
          </w:tcPr>
          <w:p w14:paraId="58364D45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</w:tcPr>
          <w:p w14:paraId="363F2902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</w:tr>
      <w:tr w:rsidR="00B255F4" w:rsidRPr="00CC5B11" w14:paraId="7780FDE8" w14:textId="77777777" w:rsidTr="004700CE">
        <w:tc>
          <w:tcPr>
            <w:tcW w:w="4500" w:type="dxa"/>
            <w:vAlign w:val="bottom"/>
          </w:tcPr>
          <w:p w14:paraId="3027C558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CA8AB4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420" w:type="dxa"/>
            <w:gridSpan w:val="3"/>
          </w:tcPr>
          <w:p w14:paraId="7537C4AC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255F4" w:rsidRPr="00CC5B11" w14:paraId="612BE109" w14:textId="77777777" w:rsidTr="00632D78">
        <w:tc>
          <w:tcPr>
            <w:tcW w:w="4500" w:type="dxa"/>
            <w:vAlign w:val="bottom"/>
          </w:tcPr>
          <w:p w14:paraId="2A99A997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640BC684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SOFR+3.5</w:t>
            </w:r>
          </w:p>
        </w:tc>
        <w:tc>
          <w:tcPr>
            <w:tcW w:w="1530" w:type="dxa"/>
            <w:vAlign w:val="bottom"/>
          </w:tcPr>
          <w:p w14:paraId="32CBACCA" w14:textId="62AC8A63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AB09E5E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4B865F2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5F4" w:rsidRPr="00CC5B11" w14:paraId="1627D1D6" w14:textId="77777777" w:rsidTr="00632D78">
        <w:tc>
          <w:tcPr>
            <w:tcW w:w="4500" w:type="dxa"/>
            <w:vAlign w:val="bottom"/>
          </w:tcPr>
          <w:p w14:paraId="6B64F44D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C5B1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vAlign w:val="center"/>
          </w:tcPr>
          <w:p w14:paraId="1AFD2C9B" w14:textId="77777777" w:rsidR="00B255F4" w:rsidRPr="00CC5B11" w:rsidRDefault="00B255F4" w:rsidP="00B255F4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DA4E8E2" w14:textId="25C353B6" w:rsidR="00B255F4" w:rsidRPr="00CC5B11" w:rsidRDefault="00B255F4" w:rsidP="00B255F4">
            <w:pPr>
              <w:pStyle w:val="30"/>
              <w:tabs>
                <w:tab w:val="clear" w:pos="360"/>
                <w:tab w:val="clear" w:pos="720"/>
                <w:tab w:val="decimal" w:pos="1266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5,678,967</w:t>
            </w:r>
          </w:p>
        </w:tc>
        <w:tc>
          <w:tcPr>
            <w:tcW w:w="360" w:type="dxa"/>
            <w:vAlign w:val="bottom"/>
          </w:tcPr>
          <w:p w14:paraId="3A87173E" w14:textId="77777777" w:rsidR="00B255F4" w:rsidRPr="00CC5B11" w:rsidRDefault="00B255F4" w:rsidP="00B255F4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B938A26" w14:textId="77777777" w:rsidR="00B255F4" w:rsidRPr="00CC5B11" w:rsidRDefault="00B255F4" w:rsidP="00B255F4">
            <w:pPr>
              <w:pStyle w:val="30"/>
              <w:tabs>
                <w:tab w:val="clear" w:pos="360"/>
                <w:tab w:val="clear" w:pos="720"/>
                <w:tab w:val="decimal" w:pos="127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</w:tr>
      <w:tr w:rsidR="00B255F4" w:rsidRPr="00CC5B11" w14:paraId="0E751DC7" w14:textId="77777777" w:rsidTr="00632D78">
        <w:tc>
          <w:tcPr>
            <w:tcW w:w="4500" w:type="dxa"/>
            <w:vAlign w:val="bottom"/>
          </w:tcPr>
          <w:p w14:paraId="10A9C64D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5C293D5B" w14:textId="77777777" w:rsidR="00B255F4" w:rsidRPr="00CC5B11" w:rsidRDefault="00B255F4" w:rsidP="00B255F4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23AD8B" w14:textId="45A9FEB3" w:rsidR="00B255F4" w:rsidRPr="00CC5B11" w:rsidRDefault="00B255F4" w:rsidP="00B255F4">
            <w:pPr>
              <w:pStyle w:val="30"/>
              <w:tabs>
                <w:tab w:val="clear" w:pos="360"/>
                <w:tab w:val="clear" w:pos="720"/>
                <w:tab w:val="decimal" w:pos="1266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74,832</w:t>
            </w:r>
          </w:p>
        </w:tc>
        <w:tc>
          <w:tcPr>
            <w:tcW w:w="360" w:type="dxa"/>
          </w:tcPr>
          <w:p w14:paraId="34C56D09" w14:textId="77777777" w:rsidR="00B255F4" w:rsidRPr="00CC5B11" w:rsidRDefault="00B255F4" w:rsidP="00B255F4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F4CD4F" w14:textId="77777777" w:rsidR="00B255F4" w:rsidRPr="00CC5B11" w:rsidRDefault="00B255F4" w:rsidP="00B255F4">
            <w:pPr>
              <w:pStyle w:val="30"/>
              <w:tabs>
                <w:tab w:val="clear" w:pos="360"/>
                <w:tab w:val="clear" w:pos="720"/>
                <w:tab w:val="decimal" w:pos="127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(236,947)</w:t>
            </w:r>
          </w:p>
        </w:tc>
      </w:tr>
      <w:tr w:rsidR="00B255F4" w:rsidRPr="00CC5B11" w14:paraId="57FC5E79" w14:textId="77777777" w:rsidTr="00632D78">
        <w:tc>
          <w:tcPr>
            <w:tcW w:w="4500" w:type="dxa"/>
            <w:vAlign w:val="bottom"/>
          </w:tcPr>
          <w:p w14:paraId="3E04191C" w14:textId="77777777" w:rsidR="00B255F4" w:rsidRPr="00CC5B11" w:rsidRDefault="00B255F4" w:rsidP="00B25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5B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5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A5B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3E441B64" w14:textId="77777777" w:rsidR="00B255F4" w:rsidRPr="00CC5B11" w:rsidRDefault="00B255F4" w:rsidP="00B255F4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5DBAB76" w14:textId="2076FABB" w:rsidR="00B255F4" w:rsidRPr="00CC5B11" w:rsidRDefault="00B255F4" w:rsidP="00B255F4">
            <w:pPr>
              <w:pStyle w:val="30"/>
              <w:tabs>
                <w:tab w:val="clear" w:pos="360"/>
                <w:tab w:val="clear" w:pos="720"/>
                <w:tab w:val="decimal" w:pos="1266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5,753,799</w:t>
            </w:r>
          </w:p>
        </w:tc>
        <w:tc>
          <w:tcPr>
            <w:tcW w:w="360" w:type="dxa"/>
          </w:tcPr>
          <w:p w14:paraId="674DA96D" w14:textId="77777777" w:rsidR="00B255F4" w:rsidRPr="00CC5B11" w:rsidRDefault="00B255F4" w:rsidP="00B255F4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969B974" w14:textId="77777777" w:rsidR="00B255F4" w:rsidRPr="00CC5B11" w:rsidRDefault="00B255F4" w:rsidP="00B255F4">
            <w:pPr>
              <w:pStyle w:val="30"/>
              <w:tabs>
                <w:tab w:val="clear" w:pos="360"/>
                <w:tab w:val="clear" w:pos="720"/>
                <w:tab w:val="decimal" w:pos="127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5,630,336</w:t>
            </w:r>
          </w:p>
        </w:tc>
      </w:tr>
    </w:tbl>
    <w:p w14:paraId="0E70DE56" w14:textId="77777777" w:rsidR="00F11CBF" w:rsidRPr="002D5BA2" w:rsidRDefault="00F11CBF" w:rsidP="007979BC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538B0F6" w14:textId="27376FC3" w:rsidR="004932A6" w:rsidRPr="00CC5B11" w:rsidRDefault="0000227E" w:rsidP="00A70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5B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เงินให้กู้ยืมแก่บริษัทร่วม</w:t>
      </w:r>
    </w:p>
    <w:p w14:paraId="4A32A423" w14:textId="77777777" w:rsidR="00CC5B11" w:rsidRPr="002D5BA2" w:rsidRDefault="00CC5B11" w:rsidP="00A958D7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2F89CA7" w14:textId="7074D868" w:rsidR="00B03BE8" w:rsidRDefault="00444831" w:rsidP="00B03BE8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784903">
        <w:rPr>
          <w:rFonts w:asciiTheme="majorBidi" w:hAnsiTheme="majorBidi" w:cstheme="majorBidi"/>
          <w:sz w:val="30"/>
          <w:szCs w:val="30"/>
        </w:rPr>
        <w:t>2554</w:t>
      </w:r>
      <w:r w:rsidR="00FD50BA" w:rsidRPr="00CC5B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 w:rsidR="00784903">
        <w:rPr>
          <w:rFonts w:asciiTheme="majorBidi" w:hAnsiTheme="majorBidi" w:cstheme="majorBidi"/>
          <w:sz w:val="30"/>
          <w:szCs w:val="30"/>
        </w:rPr>
        <w:t>173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</w:t>
      </w:r>
      <w:r w:rsidR="00CB160F" w:rsidRPr="00CC5B11">
        <w:rPr>
          <w:rFonts w:asciiTheme="majorBidi" w:hAnsiTheme="majorBidi" w:cstheme="majorBidi"/>
          <w:sz w:val="30"/>
          <w:szCs w:val="30"/>
          <w:cs/>
        </w:rPr>
        <w:br/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โดยคิดดอกเบี้ยอัตรา </w:t>
      </w:r>
      <w:r w:rsidRPr="00CC5B11">
        <w:rPr>
          <w:rFonts w:asciiTheme="majorBidi" w:hAnsiTheme="majorBidi" w:cstheme="majorBidi"/>
          <w:sz w:val="30"/>
          <w:szCs w:val="30"/>
        </w:rPr>
        <w:t xml:space="preserve">LIBOR 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บวกด้วยร้อยละ </w:t>
      </w:r>
      <w:r w:rsidR="00784903">
        <w:rPr>
          <w:rFonts w:asciiTheme="majorBidi" w:hAnsiTheme="majorBidi" w:cstheme="majorBidi"/>
          <w:sz w:val="30"/>
          <w:szCs w:val="30"/>
        </w:rPr>
        <w:t>3.5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 ต่อปี เงินให้กู้ยืมนี้มีกำหนดคืนในเดือนกรกฎาคม </w:t>
      </w:r>
      <w:r w:rsidR="00784903">
        <w:rPr>
          <w:rFonts w:asciiTheme="majorBidi" w:hAnsiTheme="majorBidi" w:cstheme="majorBidi"/>
          <w:sz w:val="30"/>
          <w:szCs w:val="30"/>
        </w:rPr>
        <w:t>2559</w:t>
      </w:r>
      <w:r w:rsidR="00CB160F" w:rsidRPr="00CC5B11">
        <w:rPr>
          <w:rFonts w:asciiTheme="majorBidi" w:hAnsiTheme="majorBidi" w:cstheme="majorBidi"/>
          <w:sz w:val="30"/>
          <w:szCs w:val="30"/>
          <w:cs/>
        </w:rPr>
        <w:br/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D50BA" w:rsidRPr="00CC5B11">
        <w:rPr>
          <w:rFonts w:asciiTheme="majorBidi" w:hAnsiTheme="majorBidi" w:cstheme="majorBidi"/>
          <w:sz w:val="30"/>
          <w:szCs w:val="30"/>
        </w:rPr>
        <w:t>5</w:t>
      </w:r>
      <w:r w:rsidR="00FD50BA" w:rsidRPr="00CC5B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784903">
        <w:rPr>
          <w:rFonts w:asciiTheme="majorBidi" w:hAnsiTheme="majorBidi" w:cstheme="majorBidi"/>
          <w:sz w:val="30"/>
          <w:szCs w:val="30"/>
        </w:rPr>
        <w:t>2</w:t>
      </w:r>
      <w:r w:rsidR="00FD50BA" w:rsidRPr="00CC5B11">
        <w:rPr>
          <w:rFonts w:asciiTheme="majorBidi" w:hAnsiTheme="majorBidi" w:cstheme="majorBidi"/>
          <w:sz w:val="30"/>
          <w:szCs w:val="30"/>
        </w:rPr>
        <w:t>559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="00FD50BA" w:rsidRPr="00CC5B11">
        <w:rPr>
          <w:rFonts w:asciiTheme="majorBidi" w:hAnsiTheme="majorBidi" w:cstheme="majorBidi"/>
          <w:sz w:val="30"/>
          <w:szCs w:val="30"/>
        </w:rPr>
        <w:t>2564</w:t>
      </w:r>
      <w:r w:rsidR="00FD50BA" w:rsidRPr="00CC5B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โดยไม่มีการเปลี่ยนแปลงเงื่อนไขอื่นใด และเมื่อวันที่ </w:t>
      </w:r>
      <w:r w:rsidR="00784903">
        <w:rPr>
          <w:rFonts w:asciiTheme="majorBidi" w:hAnsiTheme="majorBidi" w:cstheme="majorBidi"/>
          <w:sz w:val="30"/>
          <w:szCs w:val="30"/>
        </w:rPr>
        <w:t>18</w:t>
      </w:r>
      <w:r w:rsidR="00FD50BA" w:rsidRPr="00CC5B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D50BA" w:rsidRPr="00CC5B11">
        <w:rPr>
          <w:rFonts w:asciiTheme="majorBidi" w:hAnsiTheme="majorBidi" w:cstheme="majorBidi"/>
          <w:sz w:val="30"/>
          <w:szCs w:val="30"/>
        </w:rPr>
        <w:t>2564</w:t>
      </w:r>
      <w:r w:rsidR="00FD50BA" w:rsidRPr="00CC5B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บริษัทได้ทำหนังสือแก้ไขสัญญาเพื่อขยายกำหนดการชำระคืนเป็นเดือนมิถุนายน </w:t>
      </w:r>
      <w:r w:rsidR="00FD50BA" w:rsidRPr="00CC5B11">
        <w:rPr>
          <w:rFonts w:asciiTheme="majorBidi" w:hAnsiTheme="majorBidi" w:cstheme="majorBidi"/>
          <w:sz w:val="30"/>
          <w:szCs w:val="30"/>
        </w:rPr>
        <w:t>2569</w:t>
      </w:r>
      <w:r w:rsidR="00FD50BA" w:rsidRPr="00CC5B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โดยคิดดอกเบี้ยอัตรา </w:t>
      </w:r>
      <w:r w:rsidRPr="00CC5B11">
        <w:rPr>
          <w:rFonts w:asciiTheme="majorBidi" w:hAnsiTheme="majorBidi" w:cstheme="majorBidi"/>
          <w:sz w:val="30"/>
          <w:szCs w:val="30"/>
        </w:rPr>
        <w:t xml:space="preserve">SOFR 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บวกด้วยร้อยละ </w:t>
      </w:r>
      <w:r w:rsidR="00FD50BA" w:rsidRPr="00CC5B11">
        <w:rPr>
          <w:rFonts w:asciiTheme="majorBidi" w:hAnsiTheme="majorBidi" w:cstheme="majorBidi"/>
          <w:sz w:val="30"/>
          <w:szCs w:val="30"/>
        </w:rPr>
        <w:t>3.5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6C4E95" w:rsidRPr="00CC5B11">
        <w:rPr>
          <w:rFonts w:asciiTheme="majorBidi" w:hAnsiTheme="majorBidi" w:cstheme="majorBidi"/>
          <w:sz w:val="30"/>
          <w:szCs w:val="30"/>
          <w:cs/>
        </w:rPr>
        <w:t>ดอกเบี้ยจะ</w:t>
      </w:r>
      <w:r w:rsidR="00CB160F" w:rsidRPr="00CC5B11">
        <w:rPr>
          <w:rFonts w:asciiTheme="majorBidi" w:hAnsiTheme="majorBidi" w:cstheme="majorBidi"/>
          <w:sz w:val="30"/>
          <w:szCs w:val="30"/>
          <w:cs/>
        </w:rPr>
        <w:br/>
      </w:r>
      <w:r w:rsidR="006C4E95" w:rsidRPr="00CC5B11">
        <w:rPr>
          <w:rFonts w:asciiTheme="majorBidi" w:hAnsiTheme="majorBidi" w:cstheme="majorBidi"/>
          <w:sz w:val="30"/>
          <w:szCs w:val="30"/>
          <w:cs/>
        </w:rPr>
        <w:t>ถูกรวมทบต้น ณ วันสิ้นสุดในแต่ละงวดของดอกเบี้ย</w:t>
      </w:r>
      <w:r w:rsidR="00CB160F" w:rsidRPr="00CC5B11">
        <w:rPr>
          <w:rFonts w:asciiTheme="majorBidi" w:hAnsiTheme="majorBidi" w:cstheme="majorBidi"/>
          <w:sz w:val="30"/>
          <w:szCs w:val="30"/>
          <w:cs/>
        </w:rPr>
        <w:t>ทุกเดือน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 และจะถูกชำระคืนพร้อมกั</w:t>
      </w:r>
      <w:r w:rsidR="008F1B34" w:rsidRPr="00CC5B11">
        <w:rPr>
          <w:rFonts w:asciiTheme="majorBidi" w:hAnsiTheme="majorBidi" w:cstheme="majorBidi"/>
          <w:sz w:val="30"/>
          <w:szCs w:val="30"/>
          <w:cs/>
        </w:rPr>
        <w:t>บ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เงินกู้ยืม หนังสือแก้ไขสัญญาเพื่อขยายกำหนดการชำระคืนดังกล่าว มีผลบังคับใช้ตั้งแต่วันที่ </w:t>
      </w:r>
      <w:r w:rsidR="00FD50BA" w:rsidRPr="00CC5B11">
        <w:rPr>
          <w:rFonts w:asciiTheme="majorBidi" w:hAnsiTheme="majorBidi" w:cstheme="majorBidi"/>
          <w:sz w:val="30"/>
          <w:szCs w:val="30"/>
        </w:rPr>
        <w:t>1</w:t>
      </w:r>
      <w:r w:rsidR="00FD50BA" w:rsidRPr="00CC5B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FD50BA" w:rsidRPr="00CC5B11">
        <w:rPr>
          <w:rFonts w:asciiTheme="majorBidi" w:hAnsiTheme="majorBidi" w:cstheme="majorBidi"/>
          <w:sz w:val="30"/>
          <w:szCs w:val="30"/>
        </w:rPr>
        <w:t>2564</w:t>
      </w:r>
      <w:r w:rsidR="00B03BE8" w:rsidRPr="00CC5B11">
        <w:rPr>
          <w:rFonts w:asciiTheme="majorBidi" w:hAnsiTheme="majorBidi" w:cstheme="majorBidi"/>
          <w:sz w:val="30"/>
          <w:szCs w:val="30"/>
        </w:rPr>
        <w:t xml:space="preserve"> </w:t>
      </w:r>
      <w:r w:rsidR="00B03BE8" w:rsidRPr="00CC5B11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="00B03BE8" w:rsidRPr="00CC5B11">
        <w:rPr>
          <w:rFonts w:asciiTheme="majorBidi" w:hAnsiTheme="majorBidi" w:cstheme="majorBidi"/>
          <w:sz w:val="30"/>
          <w:szCs w:val="30"/>
        </w:rPr>
        <w:t xml:space="preserve">15 </w:t>
      </w:r>
      <w:r w:rsidR="00B03BE8" w:rsidRPr="00CC5B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03BE8" w:rsidRPr="00CC5B11">
        <w:rPr>
          <w:rFonts w:asciiTheme="majorBidi" w:hAnsiTheme="majorBidi" w:cstheme="majorBidi"/>
          <w:sz w:val="30"/>
          <w:szCs w:val="30"/>
        </w:rPr>
        <w:t xml:space="preserve">2568 </w:t>
      </w:r>
      <w:r w:rsidR="00B03BE8" w:rsidRPr="00CC5B11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บริษัทได้ทำสัญญาแก้ไขเพิ่มเติมอีกครั้งเพื่อขยายระยะเวลาการชำระคืนออกไปเป็นเดือนมิถุนายน </w:t>
      </w:r>
      <w:r w:rsidR="00B03BE8" w:rsidRPr="00CC5B11">
        <w:rPr>
          <w:rFonts w:asciiTheme="majorBidi" w:hAnsiTheme="majorBidi" w:cstheme="majorBidi"/>
          <w:sz w:val="30"/>
          <w:szCs w:val="30"/>
        </w:rPr>
        <w:t xml:space="preserve">2574 </w:t>
      </w:r>
      <w:r w:rsidR="00B03BE8" w:rsidRPr="00CC5B11">
        <w:rPr>
          <w:rFonts w:asciiTheme="majorBidi" w:hAnsiTheme="majorBidi" w:cstheme="majorBidi"/>
          <w:sz w:val="30"/>
          <w:szCs w:val="30"/>
          <w:cs/>
        </w:rPr>
        <w:t>โดยไม่มีการเปลี่ยนแปลงเงื่อนไขอื่นใด</w:t>
      </w:r>
    </w:p>
    <w:p w14:paraId="2443965E" w14:textId="77777777" w:rsidR="00A958D7" w:rsidRPr="002D5BA2" w:rsidRDefault="00A958D7" w:rsidP="00A958D7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29"/>
        <w:gridCol w:w="359"/>
        <w:gridCol w:w="1516"/>
      </w:tblGrid>
      <w:tr w:rsidR="00A958D7" w:rsidRPr="00CC5B11" w14:paraId="4A60B15C" w14:textId="77777777" w:rsidTr="00A958D7">
        <w:trPr>
          <w:trHeight w:val="387"/>
        </w:trPr>
        <w:tc>
          <w:tcPr>
            <w:tcW w:w="3143" w:type="pct"/>
          </w:tcPr>
          <w:p w14:paraId="63F63F4A" w14:textId="77777777" w:rsidR="00A958D7" w:rsidRPr="00CC5B11" w:rsidRDefault="00A958D7" w:rsidP="00E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857" w:type="pct"/>
            <w:gridSpan w:val="3"/>
          </w:tcPr>
          <w:p w14:paraId="78E6D405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ที่แสดงเงินลงทุน</w:t>
            </w:r>
          </w:p>
        </w:tc>
      </w:tr>
      <w:tr w:rsidR="00A958D7" w:rsidRPr="00475567" w14:paraId="56A6C924" w14:textId="77777777" w:rsidTr="00A958D7">
        <w:trPr>
          <w:trHeight w:val="387"/>
        </w:trPr>
        <w:tc>
          <w:tcPr>
            <w:tcW w:w="3143" w:type="pct"/>
          </w:tcPr>
          <w:p w14:paraId="7A8105D6" w14:textId="77777777" w:rsidR="00A958D7" w:rsidRPr="00CC5B11" w:rsidRDefault="00A958D7" w:rsidP="00E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7" w:type="pct"/>
            <w:gridSpan w:val="3"/>
          </w:tcPr>
          <w:p w14:paraId="42C9E6C4" w14:textId="77777777" w:rsidR="00A958D7" w:rsidRPr="00475567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  <w:cs/>
              </w:rPr>
            </w:pPr>
            <w:r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</w:rPr>
              <w:t>/</w:t>
            </w:r>
          </w:p>
        </w:tc>
      </w:tr>
      <w:tr w:rsidR="00A958D7" w:rsidRPr="00CC5B11" w14:paraId="41597C7E" w14:textId="77777777" w:rsidTr="00A958D7">
        <w:trPr>
          <w:trHeight w:val="387"/>
        </w:trPr>
        <w:tc>
          <w:tcPr>
            <w:tcW w:w="3143" w:type="pct"/>
          </w:tcPr>
          <w:p w14:paraId="577F3F0C" w14:textId="77777777" w:rsidR="00A958D7" w:rsidRPr="00CC5B11" w:rsidRDefault="00A958D7" w:rsidP="00E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7" w:type="pct"/>
            <w:gridSpan w:val="3"/>
          </w:tcPr>
          <w:p w14:paraId="47A28873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958D7" w:rsidRPr="00CC5B11" w14:paraId="56DB5CAE" w14:textId="77777777" w:rsidTr="00A958D7">
        <w:trPr>
          <w:trHeight w:hRule="exact" w:val="387"/>
        </w:trPr>
        <w:tc>
          <w:tcPr>
            <w:tcW w:w="3143" w:type="pct"/>
          </w:tcPr>
          <w:p w14:paraId="2109CA03" w14:textId="77777777" w:rsidR="00A958D7" w:rsidRPr="00CC5B11" w:rsidRDefault="00A958D7" w:rsidP="00E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</w:tcPr>
          <w:p w14:paraId="0F979F92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6" w:type="pct"/>
          </w:tcPr>
          <w:p w14:paraId="46D16CA5" w14:textId="77777777" w:rsidR="00A958D7" w:rsidRPr="008A5BD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7" w:type="pct"/>
          </w:tcPr>
          <w:p w14:paraId="6B41D027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A958D7" w:rsidRPr="00CC5B11" w14:paraId="5F036AEB" w14:textId="77777777" w:rsidTr="00AE6B68">
        <w:trPr>
          <w:trHeight w:hRule="exact" w:val="360"/>
        </w:trPr>
        <w:tc>
          <w:tcPr>
            <w:tcW w:w="3143" w:type="pct"/>
          </w:tcPr>
          <w:p w14:paraId="387F6A6F" w14:textId="77777777" w:rsidR="00A958D7" w:rsidRPr="00CC5B11" w:rsidRDefault="00A958D7" w:rsidP="00E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</w:tcPr>
          <w:p w14:paraId="0B22FB65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6" w:type="pct"/>
          </w:tcPr>
          <w:p w14:paraId="581307B7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</w:tcPr>
          <w:p w14:paraId="6D1BCFE5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A958D7" w:rsidRPr="00CC5B11" w14:paraId="58D89E86" w14:textId="77777777" w:rsidTr="00A958D7">
        <w:trPr>
          <w:trHeight w:hRule="exact" w:val="387"/>
        </w:trPr>
        <w:tc>
          <w:tcPr>
            <w:tcW w:w="3143" w:type="pct"/>
          </w:tcPr>
          <w:p w14:paraId="21299469" w14:textId="77777777" w:rsidR="00A958D7" w:rsidRPr="00CC5B11" w:rsidRDefault="00A958D7" w:rsidP="00E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7" w:type="pct"/>
            <w:gridSpan w:val="3"/>
          </w:tcPr>
          <w:p w14:paraId="532F4E38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58D7" w:rsidRPr="00CC5B11" w14:paraId="640D147F" w14:textId="77777777" w:rsidTr="00A958D7">
        <w:trPr>
          <w:trHeight w:val="387"/>
        </w:trPr>
        <w:tc>
          <w:tcPr>
            <w:tcW w:w="3143" w:type="pct"/>
          </w:tcPr>
          <w:p w14:paraId="09464EE7" w14:textId="2984FA0A" w:rsidR="00A958D7" w:rsidRPr="00CC5B11" w:rsidRDefault="00A958D7" w:rsidP="00E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8D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57" w:type="pct"/>
            <w:gridSpan w:val="3"/>
          </w:tcPr>
          <w:p w14:paraId="694DADAF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958D7" w:rsidRPr="00CC5B11" w14:paraId="62B27E15" w14:textId="77777777" w:rsidTr="00A958D7">
        <w:trPr>
          <w:trHeight w:val="387"/>
        </w:trPr>
        <w:tc>
          <w:tcPr>
            <w:tcW w:w="3143" w:type="pct"/>
          </w:tcPr>
          <w:p w14:paraId="64D84AFD" w14:textId="0DCEA7B7" w:rsidR="00A958D7" w:rsidRPr="00CC5B11" w:rsidRDefault="00CA1D7F" w:rsidP="00A9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58C1B99B" w14:textId="285ECC60" w:rsidR="00A958D7" w:rsidRPr="00CC5B11" w:rsidRDefault="00A958D7" w:rsidP="00A958D7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58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1,824</w:t>
            </w:r>
          </w:p>
        </w:tc>
        <w:tc>
          <w:tcPr>
            <w:tcW w:w="196" w:type="pct"/>
            <w:vAlign w:val="bottom"/>
          </w:tcPr>
          <w:p w14:paraId="1AFA4627" w14:textId="77777777" w:rsidR="00A958D7" w:rsidRPr="00CC5B11" w:rsidRDefault="00A958D7" w:rsidP="00A9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  <w:vAlign w:val="bottom"/>
          </w:tcPr>
          <w:p w14:paraId="0E620DA7" w14:textId="5A82EF70" w:rsidR="00A958D7" w:rsidRPr="00CC5B11" w:rsidRDefault="009A733A" w:rsidP="00A958D7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1,800</w:t>
            </w:r>
          </w:p>
        </w:tc>
      </w:tr>
      <w:tr w:rsidR="00A958D7" w:rsidRPr="00CC5B11" w14:paraId="29DE4C7E" w14:textId="77777777" w:rsidTr="00A958D7">
        <w:trPr>
          <w:trHeight w:val="387"/>
        </w:trPr>
        <w:tc>
          <w:tcPr>
            <w:tcW w:w="3143" w:type="pct"/>
          </w:tcPr>
          <w:p w14:paraId="749BD13B" w14:textId="77777777" w:rsidR="00A958D7" w:rsidRPr="00CC5B11" w:rsidRDefault="00A958D7" w:rsidP="00A9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6A9F7" w14:textId="61839BB6" w:rsidR="00A958D7" w:rsidRPr="00A958D7" w:rsidRDefault="00A958D7" w:rsidP="00A958D7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958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1,824</w:t>
            </w:r>
          </w:p>
        </w:tc>
        <w:tc>
          <w:tcPr>
            <w:tcW w:w="196" w:type="pct"/>
          </w:tcPr>
          <w:p w14:paraId="32A32101" w14:textId="77777777" w:rsidR="00A958D7" w:rsidRPr="00CC5B11" w:rsidRDefault="00A958D7" w:rsidP="00A9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5E6A6" w14:textId="3D99563E" w:rsidR="00A958D7" w:rsidRPr="00A958D7" w:rsidRDefault="00A958D7" w:rsidP="00A958D7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958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9A73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A958D7" w:rsidRPr="00CC5B11" w14:paraId="216141F4" w14:textId="77777777" w:rsidTr="00E5578F">
        <w:trPr>
          <w:trHeight w:val="387"/>
        </w:trPr>
        <w:tc>
          <w:tcPr>
            <w:tcW w:w="3143" w:type="pct"/>
          </w:tcPr>
          <w:p w14:paraId="254D7971" w14:textId="77777777" w:rsidR="00A958D7" w:rsidRPr="00CC5B11" w:rsidRDefault="00A958D7" w:rsidP="00E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857" w:type="pct"/>
            <w:gridSpan w:val="3"/>
          </w:tcPr>
          <w:p w14:paraId="2838AD68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ที่แสดงเงินลงทุน</w:t>
            </w:r>
          </w:p>
        </w:tc>
      </w:tr>
      <w:tr w:rsidR="00A958D7" w:rsidRPr="00475567" w14:paraId="2754FCA9" w14:textId="77777777" w:rsidTr="00E5578F">
        <w:trPr>
          <w:trHeight w:val="387"/>
        </w:trPr>
        <w:tc>
          <w:tcPr>
            <w:tcW w:w="3143" w:type="pct"/>
          </w:tcPr>
          <w:p w14:paraId="2B2BF8F2" w14:textId="77777777" w:rsidR="00A958D7" w:rsidRPr="00CC5B11" w:rsidRDefault="00A958D7" w:rsidP="00E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7" w:type="pct"/>
            <w:gridSpan w:val="3"/>
          </w:tcPr>
          <w:p w14:paraId="50FA2472" w14:textId="77777777" w:rsidR="00A958D7" w:rsidRPr="00475567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  <w:cs/>
              </w:rPr>
            </w:pPr>
            <w:r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</w:rPr>
              <w:t>/</w:t>
            </w:r>
          </w:p>
        </w:tc>
      </w:tr>
      <w:tr w:rsidR="00A958D7" w:rsidRPr="00CC5B11" w14:paraId="1DB88208" w14:textId="77777777" w:rsidTr="00E5578F">
        <w:trPr>
          <w:trHeight w:val="387"/>
        </w:trPr>
        <w:tc>
          <w:tcPr>
            <w:tcW w:w="3143" w:type="pct"/>
          </w:tcPr>
          <w:p w14:paraId="026DB1AB" w14:textId="77777777" w:rsidR="00A958D7" w:rsidRPr="00CC5B11" w:rsidRDefault="00A958D7" w:rsidP="00E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7" w:type="pct"/>
            <w:gridSpan w:val="3"/>
          </w:tcPr>
          <w:p w14:paraId="4545B188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958D7" w:rsidRPr="00CC5B11" w14:paraId="78CCF060" w14:textId="77777777" w:rsidTr="00E5578F">
        <w:trPr>
          <w:trHeight w:hRule="exact" w:val="387"/>
        </w:trPr>
        <w:tc>
          <w:tcPr>
            <w:tcW w:w="3143" w:type="pct"/>
          </w:tcPr>
          <w:p w14:paraId="4A612C4C" w14:textId="77777777" w:rsidR="00A958D7" w:rsidRPr="00CC5B11" w:rsidRDefault="00A958D7" w:rsidP="00E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</w:tcPr>
          <w:p w14:paraId="0CED2CB7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6" w:type="pct"/>
          </w:tcPr>
          <w:p w14:paraId="01D91870" w14:textId="77777777" w:rsidR="00A958D7" w:rsidRPr="008A5BD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7" w:type="pct"/>
          </w:tcPr>
          <w:p w14:paraId="008B3DC2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A958D7" w:rsidRPr="00CC5B11" w14:paraId="04899F16" w14:textId="77777777" w:rsidTr="00E5578F">
        <w:trPr>
          <w:trHeight w:hRule="exact" w:val="387"/>
        </w:trPr>
        <w:tc>
          <w:tcPr>
            <w:tcW w:w="3143" w:type="pct"/>
          </w:tcPr>
          <w:p w14:paraId="692E8CDA" w14:textId="77777777" w:rsidR="00A958D7" w:rsidRPr="00CC5B11" w:rsidRDefault="00A958D7" w:rsidP="00E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</w:tcPr>
          <w:p w14:paraId="39DE6947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6" w:type="pct"/>
          </w:tcPr>
          <w:p w14:paraId="247999B8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</w:tcPr>
          <w:p w14:paraId="680AE1E9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A958D7" w:rsidRPr="00CC5B11" w14:paraId="79F9631D" w14:textId="77777777" w:rsidTr="00E5578F">
        <w:trPr>
          <w:trHeight w:hRule="exact" w:val="387"/>
        </w:trPr>
        <w:tc>
          <w:tcPr>
            <w:tcW w:w="3143" w:type="pct"/>
          </w:tcPr>
          <w:p w14:paraId="2EA8B0A3" w14:textId="77777777" w:rsidR="00A958D7" w:rsidRPr="00CC5B11" w:rsidRDefault="00A958D7" w:rsidP="00E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7" w:type="pct"/>
            <w:gridSpan w:val="3"/>
          </w:tcPr>
          <w:p w14:paraId="188D260C" w14:textId="77777777" w:rsidR="00A958D7" w:rsidRPr="00CC5B11" w:rsidRDefault="00A958D7" w:rsidP="00E55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436" w:rsidRPr="00CC5B11" w14:paraId="41D839D1" w14:textId="77777777" w:rsidTr="00403436">
        <w:trPr>
          <w:trHeight w:val="387"/>
        </w:trPr>
        <w:tc>
          <w:tcPr>
            <w:tcW w:w="3143" w:type="pct"/>
          </w:tcPr>
          <w:p w14:paraId="546B52E8" w14:textId="2D5C9022" w:rsidR="00403436" w:rsidRPr="00CC5B11" w:rsidRDefault="00403436" w:rsidP="0008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57" w:type="pct"/>
            <w:gridSpan w:val="3"/>
          </w:tcPr>
          <w:p w14:paraId="6EE6B9EC" w14:textId="77777777" w:rsidR="00403436" w:rsidRPr="00CC5B11" w:rsidRDefault="00403436" w:rsidP="00084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03436" w:rsidRPr="00CC5B11" w14:paraId="7D49B3AA" w14:textId="77777777" w:rsidTr="00403436">
        <w:trPr>
          <w:trHeight w:val="387"/>
        </w:trPr>
        <w:tc>
          <w:tcPr>
            <w:tcW w:w="3143" w:type="pct"/>
          </w:tcPr>
          <w:p w14:paraId="3FD44C49" w14:textId="77777777" w:rsidR="00403436" w:rsidRPr="00CC5B11" w:rsidRDefault="00403436" w:rsidP="0008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4E7F6FCD" w14:textId="67950B9F" w:rsidR="00403436" w:rsidRPr="00CC5B11" w:rsidRDefault="00403436" w:rsidP="00084307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2,366,800</w:t>
            </w:r>
          </w:p>
        </w:tc>
        <w:tc>
          <w:tcPr>
            <w:tcW w:w="196" w:type="pct"/>
            <w:vAlign w:val="bottom"/>
          </w:tcPr>
          <w:p w14:paraId="09F0D8CD" w14:textId="77777777" w:rsidR="00403436" w:rsidRPr="00CC5B11" w:rsidRDefault="00403436" w:rsidP="0008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77B9F554" w14:textId="2F4054C6" w:rsidR="00403436" w:rsidRPr="00CC5B11" w:rsidRDefault="00403436" w:rsidP="00084307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2,442,126</w:t>
            </w:r>
          </w:p>
        </w:tc>
      </w:tr>
      <w:tr w:rsidR="00403436" w:rsidRPr="00CC5B11" w14:paraId="50F5EA18" w14:textId="77777777" w:rsidTr="00403436">
        <w:trPr>
          <w:trHeight w:val="387"/>
        </w:trPr>
        <w:tc>
          <w:tcPr>
            <w:tcW w:w="3143" w:type="pct"/>
          </w:tcPr>
          <w:p w14:paraId="0F7E8D8D" w14:textId="77777777" w:rsidR="00403436" w:rsidRPr="00CC5B11" w:rsidRDefault="00403436" w:rsidP="0008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</w:tcPr>
          <w:p w14:paraId="05091964" w14:textId="7B18AF79" w:rsidR="00403436" w:rsidRPr="00CC5B11" w:rsidRDefault="00403436" w:rsidP="00084307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2,366,800</w:t>
            </w:r>
          </w:p>
        </w:tc>
        <w:tc>
          <w:tcPr>
            <w:tcW w:w="196" w:type="pct"/>
          </w:tcPr>
          <w:p w14:paraId="491FC986" w14:textId="77777777" w:rsidR="00403436" w:rsidRPr="00CC5B11" w:rsidRDefault="00403436" w:rsidP="0008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14:paraId="6382FC5C" w14:textId="14EB2E07" w:rsidR="00403436" w:rsidRPr="00CC5B11" w:rsidRDefault="00403436" w:rsidP="00084307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2,442,126</w:t>
            </w:r>
          </w:p>
        </w:tc>
      </w:tr>
      <w:tr w:rsidR="00403436" w:rsidRPr="00CC5B11" w14:paraId="53901E3D" w14:textId="77777777" w:rsidTr="00403436">
        <w:trPr>
          <w:trHeight w:val="387"/>
        </w:trPr>
        <w:tc>
          <w:tcPr>
            <w:tcW w:w="3143" w:type="pct"/>
          </w:tcPr>
          <w:p w14:paraId="6DB5AFC5" w14:textId="742FCD92" w:rsidR="00403436" w:rsidRPr="00CC5B11" w:rsidRDefault="00403436" w:rsidP="0008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</w:tcPr>
          <w:p w14:paraId="6E250D9A" w14:textId="6B7FB698" w:rsidR="00403436" w:rsidRPr="00CC5B11" w:rsidRDefault="00403436" w:rsidP="00084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14:paraId="1E87C2A9" w14:textId="77777777" w:rsidR="00403436" w:rsidRPr="00CC5B11" w:rsidRDefault="00403436" w:rsidP="00084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</w:tcPr>
          <w:p w14:paraId="59438EA8" w14:textId="3A3DAF6D" w:rsidR="00403436" w:rsidRPr="00CC5B11" w:rsidRDefault="00403436" w:rsidP="00084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3436" w:rsidRPr="00CC5B11" w14:paraId="36580AB2" w14:textId="77777777" w:rsidTr="00403436">
        <w:trPr>
          <w:trHeight w:val="387"/>
        </w:trPr>
        <w:tc>
          <w:tcPr>
            <w:tcW w:w="3143" w:type="pct"/>
          </w:tcPr>
          <w:p w14:paraId="460DA2A5" w14:textId="3C9F8B6D" w:rsidR="00403436" w:rsidRPr="00CC5B11" w:rsidRDefault="00403436" w:rsidP="0008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34" w:type="pct"/>
          </w:tcPr>
          <w:p w14:paraId="14257354" w14:textId="77777777" w:rsidR="00403436" w:rsidRPr="00CC5B11" w:rsidRDefault="00403436" w:rsidP="00084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14:paraId="7BC619C1" w14:textId="77777777" w:rsidR="00403436" w:rsidRPr="00CC5B11" w:rsidRDefault="00403436" w:rsidP="00084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</w:tcPr>
          <w:p w14:paraId="79D702D0" w14:textId="77777777" w:rsidR="00403436" w:rsidRPr="00CC5B11" w:rsidRDefault="00403436" w:rsidP="00084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3436" w:rsidRPr="00CC5B11" w14:paraId="06BF58CB" w14:textId="77777777" w:rsidTr="00403436">
        <w:trPr>
          <w:trHeight w:val="387"/>
        </w:trPr>
        <w:tc>
          <w:tcPr>
            <w:tcW w:w="3143" w:type="pct"/>
          </w:tcPr>
          <w:p w14:paraId="7668A109" w14:textId="77777777" w:rsidR="00403436" w:rsidRPr="00CC5B11" w:rsidRDefault="00403436" w:rsidP="0008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26F6CC6F" w14:textId="0807D12A" w:rsidR="00403436" w:rsidRPr="00CC5B11" w:rsidRDefault="00403436" w:rsidP="00084307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39,641</w:t>
            </w:r>
          </w:p>
        </w:tc>
        <w:tc>
          <w:tcPr>
            <w:tcW w:w="196" w:type="pct"/>
            <w:vAlign w:val="bottom"/>
          </w:tcPr>
          <w:p w14:paraId="650D8308" w14:textId="77777777" w:rsidR="00403436" w:rsidRPr="00CC5B11" w:rsidRDefault="00403436" w:rsidP="000843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5268B966" w14:textId="2ABA6323" w:rsidR="00403436" w:rsidRPr="00CC5B11" w:rsidRDefault="00403436" w:rsidP="00084307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29,021</w:t>
            </w:r>
          </w:p>
        </w:tc>
      </w:tr>
      <w:tr w:rsidR="00403436" w:rsidRPr="00CC5B11" w14:paraId="0E70768E" w14:textId="77777777" w:rsidTr="00403436">
        <w:trPr>
          <w:trHeight w:val="387"/>
        </w:trPr>
        <w:tc>
          <w:tcPr>
            <w:tcW w:w="3143" w:type="pct"/>
            <w:vAlign w:val="bottom"/>
          </w:tcPr>
          <w:p w14:paraId="75BE2288" w14:textId="77777777" w:rsidR="00403436" w:rsidRPr="00CC5B11" w:rsidRDefault="00403436" w:rsidP="0008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</w:tcPr>
          <w:p w14:paraId="1A3FC3DA" w14:textId="73CDF316" w:rsidR="00403436" w:rsidRPr="00CC5B11" w:rsidRDefault="00403436" w:rsidP="00084307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39,641</w:t>
            </w:r>
          </w:p>
        </w:tc>
        <w:tc>
          <w:tcPr>
            <w:tcW w:w="196" w:type="pct"/>
          </w:tcPr>
          <w:p w14:paraId="1B495332" w14:textId="77777777" w:rsidR="00403436" w:rsidRPr="00CC5B11" w:rsidRDefault="00403436" w:rsidP="000843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14:paraId="67096633" w14:textId="6BCE7E33" w:rsidR="00403436" w:rsidRPr="00CC5B11" w:rsidRDefault="00403436" w:rsidP="00084307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29,021</w:t>
            </w:r>
          </w:p>
        </w:tc>
      </w:tr>
    </w:tbl>
    <w:p w14:paraId="054579D3" w14:textId="5EDF662B" w:rsidR="0053180A" w:rsidRPr="008A5BD1" w:rsidRDefault="0053180A" w:rsidP="009854A2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46765F" w14:textId="03AB9C32" w:rsidR="004912AE" w:rsidRPr="00CC5B11" w:rsidRDefault="004912AE" w:rsidP="0053180A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5B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237DF60" w14:textId="77777777" w:rsidR="004912AE" w:rsidRPr="008A5BD1" w:rsidRDefault="004912AE" w:rsidP="009854A2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811694" w14:textId="02B9B6B0" w:rsidR="004912AE" w:rsidRPr="00CC5B11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C5B11">
        <w:rPr>
          <w:rFonts w:asciiTheme="majorBidi" w:hAnsiTheme="majorBidi" w:cstheme="majorBidi"/>
          <w:sz w:val="30"/>
          <w:szCs w:val="30"/>
        </w:rPr>
        <w:t>3</w:t>
      </w:r>
      <w:r w:rsidR="00084307" w:rsidRPr="00CC5B11">
        <w:rPr>
          <w:rFonts w:asciiTheme="majorBidi" w:hAnsiTheme="majorBidi" w:cstheme="majorBidi"/>
          <w:sz w:val="30"/>
          <w:szCs w:val="30"/>
        </w:rPr>
        <w:t xml:space="preserve">0 </w:t>
      </w:r>
      <w:r w:rsidR="00084307" w:rsidRPr="00CC5B1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84307" w:rsidRPr="00CC5B11">
        <w:rPr>
          <w:rFonts w:asciiTheme="majorBidi" w:hAnsiTheme="majorBidi" w:cstheme="majorBidi"/>
          <w:sz w:val="30"/>
          <w:szCs w:val="30"/>
        </w:rPr>
        <w:t xml:space="preserve">2569 </w:t>
      </w:r>
      <w:r w:rsidRPr="00CC5B11">
        <w:rPr>
          <w:rFonts w:asciiTheme="majorBidi" w:hAnsiTheme="majorBidi" w:cstheme="majorBidi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บริษัทมีสัญญาสำคัญที่ทำกับบุคคลหรือกิจการที่เกี่ยวข้องกันดังต่อไปนี้</w:t>
      </w:r>
    </w:p>
    <w:p w14:paraId="068BD551" w14:textId="77777777" w:rsidR="00494720" w:rsidRPr="008A5BD1" w:rsidRDefault="00494720" w:rsidP="009854A2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9EB27" w14:textId="77777777" w:rsidR="004912AE" w:rsidRPr="00CC5B11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5B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7E40C722" w14:textId="77777777" w:rsidR="00494720" w:rsidRPr="008A5BD1" w:rsidRDefault="00494720" w:rsidP="009854A2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EC109" w14:textId="31AAB063" w:rsidR="007D62FD" w:rsidRPr="00CC5B11" w:rsidRDefault="004912AE" w:rsidP="009854A2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Pr="00CC5B11">
        <w:rPr>
          <w:rFonts w:asciiTheme="majorBidi" w:hAnsiTheme="majorBidi" w:cstheme="majorBidi"/>
          <w:sz w:val="30"/>
          <w:szCs w:val="30"/>
        </w:rPr>
        <w:t>2559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</w:t>
      </w:r>
      <w:r w:rsidRPr="00CC5B11">
        <w:rPr>
          <w:rFonts w:asciiTheme="majorBidi" w:hAnsiTheme="majorBidi" w:cstheme="majorBidi"/>
          <w:sz w:val="30"/>
          <w:szCs w:val="30"/>
        </w:rPr>
        <w:br/>
      </w:r>
      <w:r w:rsidRPr="00CC5B11">
        <w:rPr>
          <w:rFonts w:asciiTheme="majorBidi" w:hAnsiTheme="majorBidi" w:cstheme="majorBidi"/>
          <w:sz w:val="30"/>
          <w:szCs w:val="30"/>
          <w:cs/>
        </w:rPr>
        <w:t>ด้านบริหาร การเงิน การดำเนินงาน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2352B385" w14:textId="77777777" w:rsidR="000A1B57" w:rsidRPr="00CC5B11" w:rsidRDefault="000A1B57" w:rsidP="009854A2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AEEAD2B" w14:textId="580E2677" w:rsidR="00273512" w:rsidRPr="00CC5B11" w:rsidRDefault="00273512" w:rsidP="00273512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5B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สัญญาปันส่วนต้นทุนระหว่างกัน</w:t>
      </w:r>
    </w:p>
    <w:p w14:paraId="5175FE2C" w14:textId="77777777" w:rsidR="00273512" w:rsidRPr="00CC5B11" w:rsidRDefault="00273512" w:rsidP="00273512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4B6A0" w14:textId="77777777" w:rsidR="00273512" w:rsidRPr="00CC5B11" w:rsidRDefault="00273512" w:rsidP="00273512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Pr="00CC5B11">
        <w:rPr>
          <w:rFonts w:asciiTheme="majorBidi" w:hAnsiTheme="majorBidi" w:cstheme="majorBidi"/>
          <w:sz w:val="30"/>
          <w:szCs w:val="30"/>
        </w:rPr>
        <w:t>2567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 บริษัทได้ลงนามทำสัญญาปันส่วนต้นทุนระหว่างกันกับบริษัทที่เกี่ยวข้องกันแห่งหนึ่ง โดยที่บริษัทที่เกี่ยวข้องกันดังกล่าวตกลงที่จะปันส่วนค่าใช้จ่ายร่วมที่เกี่ยวข้องกับการจัดตั้งโรงงานผลิตคาร์บอน</w:t>
      </w:r>
      <w:r w:rsidRPr="00CC5B11">
        <w:rPr>
          <w:rFonts w:asciiTheme="majorBidi" w:hAnsiTheme="majorBidi" w:cstheme="majorBidi"/>
          <w:sz w:val="30"/>
          <w:szCs w:val="30"/>
          <w:cs/>
        </w:rPr>
        <w:br/>
        <w:t>แบล็คแห่งใหม่</w:t>
      </w:r>
    </w:p>
    <w:p w14:paraId="718B3699" w14:textId="7EBF7753" w:rsidR="00CC5B11" w:rsidRPr="00CC5B11" w:rsidRDefault="00CC5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76543E5" w14:textId="77777777" w:rsidR="00A958D7" w:rsidRDefault="00A958D7" w:rsidP="00491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B8544D" w14:textId="6AFB57D4" w:rsidR="004912AE" w:rsidRPr="00CC5B11" w:rsidRDefault="004912AE" w:rsidP="00491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C5B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สัญญาค่าลิขสิทธิ์</w:t>
      </w:r>
    </w:p>
    <w:p w14:paraId="775B083E" w14:textId="77777777" w:rsidR="005944BB" w:rsidRPr="00E476E6" w:rsidRDefault="005944BB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47A712E" w14:textId="231C3CEE" w:rsidR="0046313E" w:rsidRDefault="00273512" w:rsidP="0046313E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5B11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="00403436">
        <w:rPr>
          <w:rFonts w:asciiTheme="majorBidi" w:hAnsiTheme="majorBidi" w:cstheme="majorBidi"/>
          <w:sz w:val="30"/>
          <w:szCs w:val="30"/>
        </w:rPr>
        <w:t>2568</w:t>
      </w:r>
      <w:r w:rsidRPr="00CC5B11">
        <w:rPr>
          <w:rFonts w:asciiTheme="majorBidi" w:hAnsiTheme="majorBidi" w:cstheme="majorBidi"/>
          <w:sz w:val="30"/>
          <w:szCs w:val="30"/>
        </w:rPr>
        <w:t xml:space="preserve"> </w:t>
      </w:r>
      <w:r w:rsidRPr="00CC5B11">
        <w:rPr>
          <w:rFonts w:asciiTheme="majorBidi" w:hAnsiTheme="majorBidi" w:cstheme="majorBidi"/>
          <w:sz w:val="30"/>
          <w:szCs w:val="30"/>
          <w:cs/>
        </w:rPr>
        <w:t>บริษัทได้ลงนามต่ออายุสัญญาลิขสิทธิ์กับบริษัทที่เกี่ยวข้องกันแห่งหนึ่ง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</w:t>
      </w:r>
      <w:r w:rsidRPr="00CC5B11">
        <w:rPr>
          <w:rFonts w:asciiTheme="majorBidi" w:hAnsiTheme="majorBidi" w:cstheme="majorBidi"/>
          <w:sz w:val="30"/>
          <w:szCs w:val="30"/>
          <w:cs/>
        </w:rPr>
        <w:br/>
        <w:t xml:space="preserve">การพัฒนากระบวนการผลิตผงคาร์บอน โดยอนุญาตให้บริษัทใช้ข้อมูลทางด้านเทคนิคและสิทธิบัตร บริษัทได้ตกลงที่จะจ่ายค่าลิขสิทธิ์ในอัตราร้อยละ </w:t>
      </w:r>
      <w:r w:rsidR="00403436">
        <w:rPr>
          <w:rFonts w:asciiTheme="majorBidi" w:hAnsiTheme="majorBidi" w:cstheme="majorBidi"/>
          <w:sz w:val="30"/>
          <w:szCs w:val="30"/>
        </w:rPr>
        <w:t>4.5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 ของยอดขายสุทธิหักด้วยต้นทุนของวัตถุดิบตามจริงและต้นทุนในการจัดจำหน่าย เว้นแต่กำไรก่อนภาษีเท่ากับหรือน้อยกว่าร้อยละ </w:t>
      </w:r>
      <w:r w:rsidR="00403436">
        <w:rPr>
          <w:rFonts w:asciiTheme="majorBidi" w:hAnsiTheme="majorBidi" w:cstheme="majorBidi"/>
          <w:sz w:val="30"/>
          <w:szCs w:val="30"/>
        </w:rPr>
        <w:t>4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 ของยอดขาย สัญญาฉบับนี้มีระยะเวลา </w:t>
      </w:r>
      <w:r w:rsidR="00403436">
        <w:rPr>
          <w:rFonts w:asciiTheme="majorBidi" w:hAnsiTheme="majorBidi" w:cstheme="majorBidi"/>
          <w:sz w:val="30"/>
          <w:szCs w:val="30"/>
        </w:rPr>
        <w:t>3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 ปี ซึ่งจะหมดอายุในวันที่ </w:t>
      </w:r>
      <w:r w:rsidR="00645E91">
        <w:rPr>
          <w:rFonts w:asciiTheme="majorBidi" w:hAnsiTheme="majorBidi" w:cstheme="majorBidi"/>
          <w:sz w:val="30"/>
          <w:szCs w:val="30"/>
        </w:rPr>
        <w:t>31</w:t>
      </w:r>
      <w:r w:rsidRPr="00CC5B11">
        <w:rPr>
          <w:rFonts w:asciiTheme="majorBidi" w:hAnsiTheme="majorBidi" w:cstheme="majorBidi"/>
          <w:sz w:val="30"/>
          <w:szCs w:val="30"/>
        </w:rPr>
        <w:t xml:space="preserve"> </w:t>
      </w:r>
      <w:r w:rsidRPr="00CC5B1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CC5B11">
        <w:rPr>
          <w:rFonts w:asciiTheme="majorBidi" w:hAnsiTheme="majorBidi" w:cstheme="majorBidi"/>
          <w:sz w:val="30"/>
          <w:szCs w:val="30"/>
        </w:rPr>
        <w:t>25</w:t>
      </w:r>
      <w:r w:rsidR="00F50CC6" w:rsidRPr="00CC5B11">
        <w:rPr>
          <w:rFonts w:asciiTheme="majorBidi" w:hAnsiTheme="majorBidi" w:cstheme="majorBidi"/>
          <w:sz w:val="30"/>
          <w:szCs w:val="30"/>
        </w:rPr>
        <w:t>71</w:t>
      </w:r>
    </w:p>
    <w:p w14:paraId="63F8162A" w14:textId="2C09CDDB" w:rsidR="00CC5B11" w:rsidRPr="00E476E6" w:rsidRDefault="00CC5B11" w:rsidP="0046313E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F02560" w14:textId="0D98D31B" w:rsidR="00BD3DD4" w:rsidRPr="00CC5B11" w:rsidRDefault="00B46285" w:rsidP="001338F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3</w:t>
      </w:r>
      <w:r w:rsidR="00C26B39" w:rsidRPr="00CC5B11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BD3DD4" w:rsidRPr="00CC5B11">
        <w:rPr>
          <w:rFonts w:asciiTheme="majorBidi" w:hAnsiTheme="majorBidi" w:cstheme="majorBidi"/>
          <w:sz w:val="30"/>
          <w:szCs w:val="30"/>
          <w:u w:val="none"/>
          <w:cs/>
        </w:rPr>
        <w:t>เงินลงทุน</w:t>
      </w:r>
      <w:r w:rsidR="00600566" w:rsidRPr="00CC5B11">
        <w:rPr>
          <w:rFonts w:asciiTheme="majorBidi" w:hAnsiTheme="majorBidi" w:cstheme="majorBidi"/>
          <w:sz w:val="30"/>
          <w:szCs w:val="30"/>
          <w:u w:val="none"/>
          <w:cs/>
        </w:rPr>
        <w:t>ในบริษัทร่ว</w:t>
      </w:r>
      <w:r w:rsidR="001338FE" w:rsidRPr="00CC5B11">
        <w:rPr>
          <w:rFonts w:asciiTheme="majorBidi" w:hAnsiTheme="majorBidi" w:cstheme="majorBidi"/>
          <w:sz w:val="30"/>
          <w:szCs w:val="30"/>
          <w:u w:val="none"/>
          <w:cs/>
        </w:rPr>
        <w:t>ม</w:t>
      </w:r>
    </w:p>
    <w:p w14:paraId="4AA5886D" w14:textId="77777777" w:rsidR="00730F61" w:rsidRPr="00E476E6" w:rsidRDefault="00730F61" w:rsidP="00730F61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77"/>
        <w:gridCol w:w="1143"/>
        <w:gridCol w:w="270"/>
        <w:gridCol w:w="1080"/>
        <w:gridCol w:w="270"/>
        <w:gridCol w:w="1116"/>
        <w:gridCol w:w="270"/>
        <w:gridCol w:w="1089"/>
      </w:tblGrid>
      <w:tr w:rsidR="00234A51" w:rsidRPr="00CC5B11" w14:paraId="130928F3" w14:textId="77777777" w:rsidTr="008A5BD1">
        <w:trPr>
          <w:cantSplit/>
          <w:trHeight w:val="389"/>
          <w:tblHeader/>
        </w:trPr>
        <w:tc>
          <w:tcPr>
            <w:tcW w:w="4077" w:type="dxa"/>
          </w:tcPr>
          <w:p w14:paraId="07A295C2" w14:textId="77777777" w:rsidR="00234A51" w:rsidRPr="00CC5B1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93" w:type="dxa"/>
            <w:gridSpan w:val="3"/>
          </w:tcPr>
          <w:p w14:paraId="0357F6B1" w14:textId="71D01311" w:rsidR="00234A51" w:rsidRPr="00CC5B11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C5B1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FF780E"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ที่แสดงเงินลงทุน</w:t>
            </w:r>
          </w:p>
        </w:tc>
        <w:tc>
          <w:tcPr>
            <w:tcW w:w="270" w:type="dxa"/>
          </w:tcPr>
          <w:p w14:paraId="609F9527" w14:textId="77777777" w:rsidR="00234A51" w:rsidRPr="00CC5B11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6529E37D" w14:textId="77777777" w:rsidR="00234A51" w:rsidRPr="00CC5B11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C5B1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45B1E" w:rsidRPr="00CC5B11" w14:paraId="76AD07C7" w14:textId="77777777" w:rsidTr="008A5BD1">
        <w:trPr>
          <w:cantSplit/>
          <w:trHeight w:val="389"/>
          <w:tblHeader/>
        </w:trPr>
        <w:tc>
          <w:tcPr>
            <w:tcW w:w="4077" w:type="dxa"/>
          </w:tcPr>
          <w:p w14:paraId="6A5BEFB0" w14:textId="77777777" w:rsidR="00A45B1E" w:rsidRPr="00CC5B11" w:rsidRDefault="00A45B1E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93" w:type="dxa"/>
            <w:gridSpan w:val="3"/>
          </w:tcPr>
          <w:p w14:paraId="64071A30" w14:textId="56785FE5" w:rsidR="00A45B1E" w:rsidRPr="00CC5B11" w:rsidRDefault="00A45B1E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F8488D0" w14:textId="77777777" w:rsidR="00A45B1E" w:rsidRPr="00CC5B11" w:rsidRDefault="00A45B1E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1A818A8D" w14:textId="77777777" w:rsidR="00A45B1E" w:rsidRPr="00CC5B11" w:rsidRDefault="00A45B1E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</w:tr>
      <w:tr w:rsidR="007B1F8F" w:rsidRPr="00CC5B11" w14:paraId="75663A01" w14:textId="77777777" w:rsidTr="008A5BD1">
        <w:trPr>
          <w:cantSplit/>
          <w:trHeight w:val="389"/>
          <w:tblHeader/>
        </w:trPr>
        <w:tc>
          <w:tcPr>
            <w:tcW w:w="4077" w:type="dxa"/>
          </w:tcPr>
          <w:p w14:paraId="6174B363" w14:textId="0AE1A34D" w:rsidR="007B1F8F" w:rsidRPr="00CC5B11" w:rsidRDefault="00985B6C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636E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36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36E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6636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43" w:type="dxa"/>
          </w:tcPr>
          <w:p w14:paraId="5512D73F" w14:textId="4200671B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5B6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ED87682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474545" w14:textId="6C04268F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5B6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39656D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2F4B5A7" w14:textId="12ED6266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0E9A434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E4D453D" w14:textId="47B4E9E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5B6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B1F8F" w:rsidRPr="00CC5B11" w14:paraId="0D48A4D4" w14:textId="77777777" w:rsidTr="008A5BD1">
        <w:trPr>
          <w:cantSplit/>
          <w:trHeight w:val="389"/>
          <w:tblHeader/>
        </w:trPr>
        <w:tc>
          <w:tcPr>
            <w:tcW w:w="4077" w:type="dxa"/>
          </w:tcPr>
          <w:p w14:paraId="6DCC3A83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38" w:type="dxa"/>
            <w:gridSpan w:val="7"/>
          </w:tcPr>
          <w:p w14:paraId="4EEDA10F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CC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B1F8F" w:rsidRPr="00CC5B11" w14:paraId="27D720DA" w14:textId="77777777" w:rsidTr="008A5BD1">
        <w:trPr>
          <w:cantSplit/>
          <w:trHeight w:val="389"/>
        </w:trPr>
        <w:tc>
          <w:tcPr>
            <w:tcW w:w="4077" w:type="dxa"/>
          </w:tcPr>
          <w:p w14:paraId="36E80D77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143" w:type="dxa"/>
          </w:tcPr>
          <w:p w14:paraId="7F596DC3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D4C262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31FCDA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5BDE31A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0BE4738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EBF02F7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40E18C7B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B1F8F" w:rsidRPr="00CC5B11" w14:paraId="284DAA75" w14:textId="77777777" w:rsidTr="008A5BD1">
        <w:trPr>
          <w:cantSplit/>
          <w:trHeight w:val="389"/>
        </w:trPr>
        <w:tc>
          <w:tcPr>
            <w:tcW w:w="4077" w:type="dxa"/>
          </w:tcPr>
          <w:p w14:paraId="031420B1" w14:textId="7173F696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C5B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143" w:type="dxa"/>
          </w:tcPr>
          <w:p w14:paraId="3636E371" w14:textId="4BAA162C" w:rsidR="007B1F8F" w:rsidRPr="00CC5B11" w:rsidRDefault="00462CE1" w:rsidP="004B6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11,352,903</w:t>
            </w:r>
          </w:p>
        </w:tc>
        <w:tc>
          <w:tcPr>
            <w:tcW w:w="270" w:type="dxa"/>
          </w:tcPr>
          <w:p w14:paraId="72C04848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A1E804" w14:textId="15DFDD73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10,804,705</w:t>
            </w:r>
          </w:p>
        </w:tc>
        <w:tc>
          <w:tcPr>
            <w:tcW w:w="270" w:type="dxa"/>
          </w:tcPr>
          <w:p w14:paraId="3F4ED704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E9B8E11" w14:textId="5174FE93" w:rsidR="007B1F8F" w:rsidRPr="00CC5B11" w:rsidRDefault="00462CE1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770,364</w:t>
            </w:r>
          </w:p>
        </w:tc>
        <w:tc>
          <w:tcPr>
            <w:tcW w:w="270" w:type="dxa"/>
          </w:tcPr>
          <w:p w14:paraId="40A6054E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3C266717" w14:textId="3D9CF8EE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770,364</w:t>
            </w:r>
          </w:p>
        </w:tc>
      </w:tr>
      <w:tr w:rsidR="007B1F8F" w:rsidRPr="00CC5B11" w14:paraId="1E2786A4" w14:textId="77777777" w:rsidTr="008A5BD1">
        <w:trPr>
          <w:cantSplit/>
          <w:trHeight w:val="389"/>
        </w:trPr>
        <w:tc>
          <w:tcPr>
            <w:tcW w:w="4077" w:type="dxa"/>
          </w:tcPr>
          <w:p w14:paraId="469120D2" w14:textId="2A12EC4B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ส่วนแบ่งกำไรของบริษัทร่วม</w:t>
            </w:r>
          </w:p>
        </w:tc>
        <w:tc>
          <w:tcPr>
            <w:tcW w:w="1143" w:type="dxa"/>
          </w:tcPr>
          <w:p w14:paraId="48A4FBB8" w14:textId="1EFC87DF" w:rsidR="007B1F8F" w:rsidRPr="004B6537" w:rsidRDefault="00C24A99" w:rsidP="004B6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280,280</w:t>
            </w:r>
          </w:p>
        </w:tc>
        <w:tc>
          <w:tcPr>
            <w:tcW w:w="270" w:type="dxa"/>
          </w:tcPr>
          <w:p w14:paraId="7C599D1A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4ECF7CB" w14:textId="492655F5" w:rsidR="007B1F8F" w:rsidRPr="00462CE1" w:rsidRDefault="00462CE1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6539">
              <w:rPr>
                <w:rFonts w:asciiTheme="majorBidi" w:hAnsiTheme="majorBidi" w:cstheme="majorBidi"/>
                <w:sz w:val="30"/>
                <w:szCs w:val="30"/>
              </w:rPr>
              <w:t>32,951</w:t>
            </w:r>
          </w:p>
        </w:tc>
        <w:tc>
          <w:tcPr>
            <w:tcW w:w="270" w:type="dxa"/>
          </w:tcPr>
          <w:p w14:paraId="61EAD846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977D1BF" w14:textId="10572380" w:rsidR="007B1F8F" w:rsidRPr="00CC5B11" w:rsidRDefault="00462CE1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63778" w14:textId="77777777" w:rsidR="007B1F8F" w:rsidRPr="00CC5B11" w:rsidRDefault="007B1F8F" w:rsidP="007B1F8F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D7AE170" w14:textId="4EB7C7F2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1F8F" w:rsidRPr="00CC5B11" w14:paraId="67588CEF" w14:textId="77777777" w:rsidTr="008A5BD1">
        <w:trPr>
          <w:cantSplit/>
          <w:trHeight w:val="389"/>
        </w:trPr>
        <w:tc>
          <w:tcPr>
            <w:tcW w:w="4077" w:type="dxa"/>
          </w:tcPr>
          <w:p w14:paraId="45749587" w14:textId="4253AAC2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ส่วนแบ่งกำไรเบ็ดเสร็จอื่น</w:t>
            </w:r>
          </w:p>
          <w:p w14:paraId="6CCEBF41" w14:textId="2A3A7D9A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8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C5B1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143" w:type="dxa"/>
            <w:vAlign w:val="bottom"/>
          </w:tcPr>
          <w:p w14:paraId="528C2263" w14:textId="38B39B5C" w:rsidR="007B1F8F" w:rsidRPr="004B6537" w:rsidRDefault="00C24A99" w:rsidP="004B6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645,401</w:t>
            </w:r>
          </w:p>
        </w:tc>
        <w:tc>
          <w:tcPr>
            <w:tcW w:w="270" w:type="dxa"/>
            <w:vAlign w:val="bottom"/>
          </w:tcPr>
          <w:p w14:paraId="651020E1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CA4DAD" w14:textId="5FB31448" w:rsidR="007B1F8F" w:rsidRPr="00462CE1" w:rsidRDefault="00462CE1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6539">
              <w:rPr>
                <w:rFonts w:asciiTheme="majorBidi" w:hAnsiTheme="majorBidi" w:cstheme="majorBidi"/>
                <w:sz w:val="30"/>
                <w:szCs w:val="30"/>
              </w:rPr>
              <w:t>80,762</w:t>
            </w:r>
          </w:p>
        </w:tc>
        <w:tc>
          <w:tcPr>
            <w:tcW w:w="270" w:type="dxa"/>
            <w:vAlign w:val="bottom"/>
          </w:tcPr>
          <w:p w14:paraId="0A12BBF2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0BC0DB14" w14:textId="79F98DA9" w:rsidR="007B1F8F" w:rsidRPr="00CC5B11" w:rsidRDefault="00462CE1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A14F88" w14:textId="77777777" w:rsidR="007B1F8F" w:rsidRPr="00CC5B11" w:rsidRDefault="007B1F8F" w:rsidP="007B1F8F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4774CFE6" w14:textId="2C809BCB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1F8F" w:rsidRPr="00CC5B11" w14:paraId="5BD0665C" w14:textId="77777777" w:rsidTr="008A5BD1">
        <w:trPr>
          <w:cantSplit/>
          <w:trHeight w:val="389"/>
        </w:trPr>
        <w:tc>
          <w:tcPr>
            <w:tcW w:w="4077" w:type="dxa"/>
          </w:tcPr>
          <w:p w14:paraId="12FBAA57" w14:textId="1A905532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43" w:type="dxa"/>
          </w:tcPr>
          <w:p w14:paraId="5BC281C7" w14:textId="00E41825" w:rsidR="007B1F8F" w:rsidRPr="004B6537" w:rsidRDefault="007B1F8F" w:rsidP="004B6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FF995A5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4EEB96D" w14:textId="0EC5AC6D" w:rsidR="007B1F8F" w:rsidRPr="00462CE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54C664F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EFDCB21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67015" w14:textId="77777777" w:rsidR="007B1F8F" w:rsidRPr="00CC5B11" w:rsidRDefault="007B1F8F" w:rsidP="007B1F8F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39E686DC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1F8F" w:rsidRPr="00CC5B11" w14:paraId="2F946D74" w14:textId="77777777" w:rsidTr="008A5BD1">
        <w:trPr>
          <w:cantSplit/>
          <w:trHeight w:val="389"/>
        </w:trPr>
        <w:tc>
          <w:tcPr>
            <w:tcW w:w="4077" w:type="dxa"/>
          </w:tcPr>
          <w:p w14:paraId="77D05A33" w14:textId="49784559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A5B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1143" w:type="dxa"/>
          </w:tcPr>
          <w:p w14:paraId="0F214935" w14:textId="06F7C254" w:rsidR="007B1F8F" w:rsidRPr="004B6537" w:rsidRDefault="00C24A99" w:rsidP="004B6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24A99">
              <w:rPr>
                <w:rFonts w:asciiTheme="majorBidi" w:hAnsiTheme="majorBidi" w:cstheme="majorBidi"/>
                <w:sz w:val="30"/>
                <w:szCs w:val="30"/>
              </w:rPr>
              <w:t>136,449</w:t>
            </w:r>
          </w:p>
        </w:tc>
        <w:tc>
          <w:tcPr>
            <w:tcW w:w="270" w:type="dxa"/>
          </w:tcPr>
          <w:p w14:paraId="0B023D11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D5B3D" w14:textId="41C25665" w:rsidR="007B1F8F" w:rsidRPr="00916539" w:rsidRDefault="00462CE1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6539">
              <w:rPr>
                <w:rFonts w:asciiTheme="majorBidi" w:hAnsiTheme="majorBidi" w:cstheme="majorBidi"/>
                <w:sz w:val="30"/>
                <w:szCs w:val="30"/>
              </w:rPr>
              <w:t>119,998</w:t>
            </w:r>
          </w:p>
        </w:tc>
        <w:tc>
          <w:tcPr>
            <w:tcW w:w="270" w:type="dxa"/>
          </w:tcPr>
          <w:p w14:paraId="7FD2177C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9DBF8A4" w14:textId="75BC7404" w:rsidR="007B1F8F" w:rsidRPr="00CC5B11" w:rsidRDefault="00462CE1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E8A83" w14:textId="77777777" w:rsidR="007B1F8F" w:rsidRPr="00CC5B11" w:rsidRDefault="007B1F8F" w:rsidP="007B1F8F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274A2BF" w14:textId="4E633434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1F8F" w:rsidRPr="00CC5B11" w14:paraId="72CB6548" w14:textId="77777777" w:rsidTr="008A5BD1">
        <w:trPr>
          <w:cantSplit/>
          <w:trHeight w:val="389"/>
        </w:trPr>
        <w:tc>
          <w:tcPr>
            <w:tcW w:w="4077" w:type="dxa"/>
          </w:tcPr>
          <w:p w14:paraId="6C37BC7A" w14:textId="1967872A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1467D25" w14:textId="04222A59" w:rsidR="007B1F8F" w:rsidRPr="00462CE1" w:rsidRDefault="00C24A99" w:rsidP="004B6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4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12,415,033</w:t>
            </w:r>
          </w:p>
        </w:tc>
        <w:tc>
          <w:tcPr>
            <w:tcW w:w="270" w:type="dxa"/>
          </w:tcPr>
          <w:p w14:paraId="783BD2C6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1EA12" w14:textId="072CCAA8" w:rsidR="007B1F8F" w:rsidRPr="00916539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165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462CE1" w:rsidRPr="009165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038,416</w:t>
            </w:r>
          </w:p>
        </w:tc>
        <w:tc>
          <w:tcPr>
            <w:tcW w:w="270" w:type="dxa"/>
          </w:tcPr>
          <w:p w14:paraId="0C4D7D00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C10EEB" w14:textId="5168A6CF" w:rsidR="007B1F8F" w:rsidRPr="004B6537" w:rsidRDefault="004B6537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B65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770,364</w:t>
            </w:r>
          </w:p>
        </w:tc>
        <w:tc>
          <w:tcPr>
            <w:tcW w:w="270" w:type="dxa"/>
          </w:tcPr>
          <w:p w14:paraId="7065FD66" w14:textId="77777777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3B71C75" w14:textId="43FB4371" w:rsidR="007B1F8F" w:rsidRPr="00CC5B11" w:rsidRDefault="007B1F8F" w:rsidP="007B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14:paraId="47E8589A" w14:textId="77777777" w:rsidR="00E476E6" w:rsidRPr="00E476E6" w:rsidRDefault="00E476E6" w:rsidP="00E47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24"/>
          <w:szCs w:val="24"/>
        </w:rPr>
      </w:pPr>
    </w:p>
    <w:p w14:paraId="21338316" w14:textId="7EC78939" w:rsidR="00B46285" w:rsidRDefault="00B46285" w:rsidP="00E476E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243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503897D1" w14:textId="77777777" w:rsidR="00B46285" w:rsidRPr="00E476E6" w:rsidRDefault="00B46285" w:rsidP="00B4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81"/>
        <w:gridCol w:w="2441"/>
      </w:tblGrid>
      <w:tr w:rsidR="00B46285" w:rsidRPr="00CB72A3" w14:paraId="5E84089B" w14:textId="77777777" w:rsidTr="00E476E6">
        <w:trPr>
          <w:cantSplit/>
        </w:trPr>
        <w:tc>
          <w:tcPr>
            <w:tcW w:w="6581" w:type="dxa"/>
            <w:vAlign w:val="bottom"/>
          </w:tcPr>
          <w:p w14:paraId="56B82711" w14:textId="77777777" w:rsidR="00B46285" w:rsidRPr="00CB72A3" w:rsidRDefault="00B46285" w:rsidP="00B46285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1" w:type="dxa"/>
          </w:tcPr>
          <w:p w14:paraId="71BF9A01" w14:textId="7A4D88C0" w:rsidR="00B46285" w:rsidRPr="00CC5B11" w:rsidRDefault="00B46285" w:rsidP="00B4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ที่แสดงเงินลงทุน</w:t>
            </w:r>
          </w:p>
        </w:tc>
      </w:tr>
      <w:tr w:rsidR="00B46285" w:rsidRPr="00CB72A3" w14:paraId="6964C48E" w14:textId="77777777" w:rsidTr="00E476E6">
        <w:trPr>
          <w:cantSplit/>
        </w:trPr>
        <w:tc>
          <w:tcPr>
            <w:tcW w:w="6581" w:type="dxa"/>
            <w:vAlign w:val="bottom"/>
          </w:tcPr>
          <w:p w14:paraId="2B461335" w14:textId="77777777" w:rsidR="00B46285" w:rsidRPr="00CB72A3" w:rsidRDefault="00B46285" w:rsidP="00B46285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1" w:type="dxa"/>
          </w:tcPr>
          <w:p w14:paraId="3A5BA8BA" w14:textId="73CF90A6" w:rsidR="00B46285" w:rsidRPr="00B46285" w:rsidRDefault="00B46285" w:rsidP="00B4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  <w:cs/>
              </w:rPr>
            </w:pPr>
            <w:r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ตามวิธีส่วนได้เสีย</w:t>
            </w:r>
            <w:r w:rsidR="00D944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</w:p>
        </w:tc>
      </w:tr>
      <w:tr w:rsidR="00B46285" w:rsidRPr="00CB72A3" w14:paraId="7D1B8F97" w14:textId="77777777" w:rsidTr="00E476E6">
        <w:trPr>
          <w:cantSplit/>
        </w:trPr>
        <w:tc>
          <w:tcPr>
            <w:tcW w:w="6581" w:type="dxa"/>
            <w:vAlign w:val="bottom"/>
          </w:tcPr>
          <w:p w14:paraId="262508F1" w14:textId="32655E86" w:rsidR="00B46285" w:rsidRPr="00CB72A3" w:rsidRDefault="00B46285" w:rsidP="00B46285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85B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441" w:type="dxa"/>
          </w:tcPr>
          <w:p w14:paraId="75D4BB1F" w14:textId="0A4C3F4B" w:rsidR="00B46285" w:rsidRPr="00CB72A3" w:rsidRDefault="00B46285" w:rsidP="00B462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C5B1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285" w:rsidRPr="00CB72A3" w14:paraId="4BF87065" w14:textId="77777777" w:rsidTr="00E476E6">
        <w:trPr>
          <w:cantSplit/>
        </w:trPr>
        <w:tc>
          <w:tcPr>
            <w:tcW w:w="6581" w:type="dxa"/>
          </w:tcPr>
          <w:p w14:paraId="25609376" w14:textId="77777777" w:rsidR="00B46285" w:rsidRPr="00CB72A3" w:rsidRDefault="00B46285" w:rsidP="00B4628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</w:tcPr>
          <w:p w14:paraId="0505D63C" w14:textId="7B30E00A" w:rsidR="00B46285" w:rsidRPr="00CB72A3" w:rsidRDefault="00B46285" w:rsidP="00B462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46285" w:rsidRPr="00CB72A3" w:rsidDel="00977C08" w14:paraId="1920CB03" w14:textId="77777777" w:rsidTr="00E476E6">
        <w:trPr>
          <w:cantSplit/>
        </w:trPr>
        <w:tc>
          <w:tcPr>
            <w:tcW w:w="6581" w:type="dxa"/>
          </w:tcPr>
          <w:p w14:paraId="14FCC02A" w14:textId="77777777" w:rsidR="00B46285" w:rsidRPr="00CB72A3" w:rsidRDefault="00B46285" w:rsidP="00B462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 - ราคาทุน</w:t>
            </w:r>
          </w:p>
        </w:tc>
        <w:tc>
          <w:tcPr>
            <w:tcW w:w="2441" w:type="dxa"/>
          </w:tcPr>
          <w:p w14:paraId="3F64CD32" w14:textId="57DE66E4" w:rsidR="00B46285" w:rsidRPr="0046313E" w:rsidDel="00977C08" w:rsidRDefault="00462CE1" w:rsidP="00B4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6313E">
              <w:rPr>
                <w:rFonts w:asciiTheme="majorBidi" w:hAnsiTheme="majorBidi" w:cstheme="majorBidi"/>
                <w:sz w:val="30"/>
                <w:szCs w:val="30"/>
              </w:rPr>
              <w:t>662,105</w:t>
            </w:r>
          </w:p>
        </w:tc>
      </w:tr>
      <w:tr w:rsidR="00B46285" w:rsidRPr="00CB72A3" w:rsidDel="00977C08" w14:paraId="3F140866" w14:textId="77777777" w:rsidTr="00E476E6">
        <w:trPr>
          <w:cantSplit/>
        </w:trPr>
        <w:tc>
          <w:tcPr>
            <w:tcW w:w="6581" w:type="dxa"/>
          </w:tcPr>
          <w:p w14:paraId="1A18EF62" w14:textId="77777777" w:rsidR="00B46285" w:rsidRPr="00CB72A3" w:rsidRDefault="00B46285" w:rsidP="00B462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2441" w:type="dxa"/>
          </w:tcPr>
          <w:p w14:paraId="49A44C68" w14:textId="77777777" w:rsidR="00B46285" w:rsidRPr="0046313E" w:rsidRDefault="00B46285" w:rsidP="00B4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35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631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FE38C7E" w14:textId="0DB02D3D" w:rsidR="0046313E" w:rsidRPr="002D794D" w:rsidRDefault="00EC26C5" w:rsidP="0046313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 w:hanging="45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2D794D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5</w:t>
      </w:r>
      <w:r w:rsidR="0009250D" w:rsidRPr="002D794D">
        <w:rPr>
          <w:rFonts w:asciiTheme="majorBidi" w:hAnsiTheme="majorBidi" w:cstheme="majorBidi"/>
          <w:sz w:val="30"/>
          <w:szCs w:val="30"/>
          <w:u w:val="none"/>
        </w:rPr>
        <w:tab/>
      </w:r>
      <w:r w:rsidR="0009250D" w:rsidRPr="002D794D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="000F5515" w:rsidRPr="002D794D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69D37F2D" w14:textId="77777777" w:rsidR="0046313E" w:rsidRPr="00E476E6" w:rsidRDefault="0046313E" w:rsidP="0025189F">
      <w:pPr>
        <w:ind w:left="454"/>
        <w:rPr>
          <w:rFonts w:asciiTheme="majorBidi" w:hAnsiTheme="majorBidi" w:cstheme="majorBidi"/>
          <w:sz w:val="30"/>
          <w:szCs w:val="30"/>
        </w:rPr>
      </w:pPr>
    </w:p>
    <w:p w14:paraId="17EB0CBA" w14:textId="77777777" w:rsidR="00B84D6C" w:rsidRPr="0025189F" w:rsidRDefault="00B84D6C" w:rsidP="00730F61">
      <w:pPr>
        <w:ind w:left="454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2" w:name="_Hlk157502687"/>
      <w:r w:rsidRPr="0025189F">
        <w:rPr>
          <w:rFonts w:asciiTheme="majorBidi" w:hAnsiTheme="majorBidi" w:cstheme="majorBidi"/>
          <w:sz w:val="30"/>
          <w:szCs w:val="30"/>
          <w:cs/>
        </w:rPr>
        <w:t>ข้อมูลเกี่ยวกับผลการดำเนินงานภายในของบริษัทสอบทานโดยผู้บริหารเป็นประจำ</w:t>
      </w:r>
      <w:r w:rsidRPr="0025189F">
        <w:rPr>
          <w:rFonts w:asciiTheme="majorBidi" w:hAnsiTheme="majorBidi" w:cstheme="majorBidi"/>
          <w:sz w:val="30"/>
          <w:szCs w:val="30"/>
        </w:rPr>
        <w:t xml:space="preserve"> </w:t>
      </w:r>
      <w:r w:rsidRPr="0025189F">
        <w:rPr>
          <w:rFonts w:asciiTheme="majorBidi" w:hAnsiTheme="majorBidi" w:cstheme="majorBidi"/>
          <w:sz w:val="30"/>
          <w:szCs w:val="30"/>
          <w:cs/>
        </w:rPr>
        <w:t>ซึ่งจะแสดงผลการดำเนินงานทั้งหมดโดยรวม โดยผู้บริหารไม่ได้สอบทานข้อมูลผลการดำเนินงานแยกจากกัน ดังนั้น บริษัทจึงกำหนดให้ภาพรวมของบริษัทมีส่วนงานดำเนินงานที่รายงานเพียงส่วนงานเดียว</w:t>
      </w:r>
    </w:p>
    <w:p w14:paraId="2F53F87D" w14:textId="77777777" w:rsidR="00B84D6C" w:rsidRPr="00E476E6" w:rsidRDefault="00B84D6C" w:rsidP="00B84D6C">
      <w:pPr>
        <w:ind w:left="454"/>
        <w:rPr>
          <w:rFonts w:asciiTheme="majorBidi" w:hAnsiTheme="majorBidi" w:cstheme="majorBidi"/>
          <w:sz w:val="30"/>
          <w:szCs w:val="30"/>
        </w:rPr>
      </w:pPr>
    </w:p>
    <w:p w14:paraId="5D634F08" w14:textId="77777777" w:rsidR="00B91783" w:rsidRPr="0025189F" w:rsidRDefault="00B84D6C" w:rsidP="009854A2">
      <w:pPr>
        <w:ind w:left="454"/>
        <w:rPr>
          <w:rFonts w:asciiTheme="majorBidi" w:hAnsiTheme="majorBidi" w:cstheme="majorBidi"/>
          <w:sz w:val="30"/>
          <w:szCs w:val="30"/>
        </w:rPr>
      </w:pPr>
      <w:r w:rsidRPr="0025189F">
        <w:rPr>
          <w:rFonts w:asciiTheme="majorBidi" w:hAnsiTheme="majorBidi" w:cstheme="majorBidi"/>
          <w:spacing w:val="-4"/>
          <w:sz w:val="30"/>
          <w:szCs w:val="30"/>
          <w:cs/>
        </w:rPr>
        <w:t>ผลการดำเนินงานของส่วนงานเดียววัดโดยใช้กำไรก่อนค่าเสื่อมราคา ดอกเบี้ย และภาษีเงินได้ของส่วนงาน ซึ่งนำเสนอ</w:t>
      </w:r>
      <w:r w:rsidRPr="0025189F">
        <w:rPr>
          <w:rFonts w:asciiTheme="majorBidi" w:hAnsiTheme="majorBidi" w:cstheme="majorBidi"/>
          <w:sz w:val="30"/>
          <w:szCs w:val="30"/>
          <w:cs/>
        </w:rPr>
        <w:t>ในรายงานการจัดการภายในและสอบทานโดยผู้บริหาร</w:t>
      </w:r>
    </w:p>
    <w:p w14:paraId="74098560" w14:textId="77777777" w:rsidR="00B91783" w:rsidRPr="00E476E6" w:rsidRDefault="00B91783" w:rsidP="009854A2">
      <w:pPr>
        <w:ind w:left="454"/>
        <w:rPr>
          <w:rFonts w:asciiTheme="majorBidi" w:hAnsiTheme="majorBidi" w:cstheme="majorBidi"/>
          <w:sz w:val="30"/>
          <w:szCs w:val="30"/>
        </w:rPr>
      </w:pPr>
    </w:p>
    <w:bookmarkEnd w:id="2"/>
    <w:p w14:paraId="764D3B36" w14:textId="13335415" w:rsidR="0009250D" w:rsidRPr="0025189F" w:rsidRDefault="0009250D" w:rsidP="0046313E">
      <w:pPr>
        <w:ind w:left="454"/>
        <w:rPr>
          <w:rFonts w:asciiTheme="majorBidi" w:hAnsiTheme="majorBidi" w:cstheme="majorBidi"/>
          <w:b/>
          <w:bCs/>
          <w:sz w:val="30"/>
          <w:szCs w:val="30"/>
        </w:rPr>
      </w:pPr>
      <w:r w:rsidRPr="002518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25189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E1A6953" w14:textId="77777777" w:rsidR="0046313E" w:rsidRPr="00E476E6" w:rsidRDefault="0046313E" w:rsidP="0046313E">
      <w:pPr>
        <w:ind w:left="454"/>
        <w:rPr>
          <w:rFonts w:asciiTheme="majorBidi" w:hAnsiTheme="majorBidi" w:cstheme="majorBidi"/>
          <w:b/>
          <w:bCs/>
          <w:sz w:val="30"/>
          <w:szCs w:val="30"/>
        </w:rPr>
      </w:pPr>
    </w:p>
    <w:p w14:paraId="0BE576DD" w14:textId="2915373C" w:rsidR="0009250D" w:rsidRPr="0025189F" w:rsidRDefault="0009250D" w:rsidP="00761CAD">
      <w:pPr>
        <w:tabs>
          <w:tab w:val="clear" w:pos="454"/>
          <w:tab w:val="left" w:pos="450"/>
          <w:tab w:val="left" w:pos="72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</w:pPr>
      <w:r w:rsidRPr="0025189F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cs/>
          <w:lang w:eastAsia="th-TH"/>
        </w:rPr>
        <w:t>บริษัทมีการผลิตและสำนักงานขายในประเทศไทยเท่านั้น</w:t>
      </w:r>
      <w:r w:rsidR="00A71823" w:rsidRPr="0025189F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cs/>
          <w:lang w:eastAsia="th-TH"/>
        </w:rPr>
        <w:t xml:space="preserve"> จังหวะเวลาของการรับรู้รายได้ คือ การรับรู้ ณ เวลาใดเวลาหนึ่ง</w:t>
      </w:r>
    </w:p>
    <w:p w14:paraId="71B2ADB7" w14:textId="77777777" w:rsidR="00F8686A" w:rsidRPr="00E476E6" w:rsidRDefault="00F8686A" w:rsidP="00F86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11B216CA" w14:textId="40025480" w:rsidR="0009250D" w:rsidRDefault="0046313E" w:rsidP="00463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25189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</w:t>
      </w:r>
      <w:r w:rsidR="0009250D" w:rsidRPr="0025189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1F5D9E8B" w14:textId="77777777" w:rsidR="00E476E6" w:rsidRPr="0025189F" w:rsidRDefault="00E476E6" w:rsidP="00463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39"/>
        <w:gridCol w:w="181"/>
        <w:gridCol w:w="1440"/>
      </w:tblGrid>
      <w:tr w:rsidR="008A7AF8" w:rsidRPr="002D794D" w14:paraId="686811CC" w14:textId="77777777" w:rsidTr="004700CE">
        <w:trPr>
          <w:cantSplit/>
          <w:trHeight w:val="425"/>
          <w:tblHeader/>
        </w:trPr>
        <w:tc>
          <w:tcPr>
            <w:tcW w:w="6030" w:type="dxa"/>
            <w:vAlign w:val="bottom"/>
          </w:tcPr>
          <w:p w14:paraId="3D03801B" w14:textId="77777777" w:rsidR="008A7AF8" w:rsidRPr="0025189F" w:rsidRDefault="008A7AF8" w:rsidP="004700C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E55B0AF" w14:textId="35A336C4" w:rsidR="008A7AF8" w:rsidRPr="0025189F" w:rsidRDefault="008A7AF8" w:rsidP="00462C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color w:val="000000"/>
                <w:spacing w:val="-2"/>
                <w:sz w:val="30"/>
                <w:szCs w:val="30"/>
                <w:lang w:val="en-US" w:bidi="th-TH"/>
              </w:rPr>
            </w:pPr>
            <w:r w:rsidRPr="0025189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CF093F" w:rsidRPr="0025189F">
              <w:rPr>
                <w:rFonts w:asciiTheme="majorBidi" w:hAnsiTheme="majorBidi" w:cstheme="majorBidi"/>
                <w:bCs/>
                <w:color w:val="000000"/>
                <w:spacing w:val="-2"/>
                <w:sz w:val="30"/>
                <w:szCs w:val="30"/>
                <w:cs/>
                <w:lang w:bidi="th-TH"/>
              </w:rPr>
              <w:t>ที่แสดงเงินลงทุน</w:t>
            </w:r>
          </w:p>
        </w:tc>
      </w:tr>
      <w:tr w:rsidR="00462CE1" w:rsidRPr="002D794D" w14:paraId="4ADBB07F" w14:textId="77777777" w:rsidTr="004700CE">
        <w:trPr>
          <w:cantSplit/>
        </w:trPr>
        <w:tc>
          <w:tcPr>
            <w:tcW w:w="6030" w:type="dxa"/>
          </w:tcPr>
          <w:p w14:paraId="1C5C6A27" w14:textId="77777777" w:rsidR="00462CE1" w:rsidRPr="0025189F" w:rsidRDefault="00462CE1" w:rsidP="004700C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0612BD8" w14:textId="5178CE46" w:rsidR="00462CE1" w:rsidRPr="0025189F" w:rsidRDefault="00462CE1" w:rsidP="00462C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5189F">
              <w:rPr>
                <w:rFonts w:asciiTheme="majorBidi" w:hAnsiTheme="majorBidi" w:cstheme="majorBidi"/>
                <w:bCs/>
                <w:color w:val="000000"/>
                <w:spacing w:val="-2"/>
                <w:sz w:val="30"/>
                <w:szCs w:val="30"/>
                <w:cs/>
                <w:lang w:bidi="th-TH"/>
              </w:rPr>
              <w:t>ตามวิธีส่วนได้เสีย</w:t>
            </w:r>
            <w:r w:rsidR="00403436" w:rsidRPr="0025189F">
              <w:rPr>
                <w:rFonts w:asciiTheme="majorBidi" w:hAnsiTheme="majorBidi" w:cstheme="majorBidi"/>
                <w:bCs/>
                <w:color w:val="000000"/>
                <w:spacing w:val="-2"/>
                <w:sz w:val="30"/>
                <w:szCs w:val="30"/>
              </w:rPr>
              <w:t>/</w:t>
            </w:r>
          </w:p>
        </w:tc>
      </w:tr>
      <w:tr w:rsidR="00462CE1" w:rsidRPr="002D794D" w14:paraId="7227E261" w14:textId="77777777" w:rsidTr="004700CE">
        <w:trPr>
          <w:cantSplit/>
        </w:trPr>
        <w:tc>
          <w:tcPr>
            <w:tcW w:w="6030" w:type="dxa"/>
          </w:tcPr>
          <w:p w14:paraId="284159AC" w14:textId="77777777" w:rsidR="00462CE1" w:rsidRPr="0025189F" w:rsidRDefault="00462CE1" w:rsidP="004700C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E19E30A" w14:textId="48CAF220" w:rsidR="00462CE1" w:rsidRPr="0025189F" w:rsidRDefault="00462CE1" w:rsidP="004700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189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25189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</w:t>
            </w:r>
          </w:p>
        </w:tc>
      </w:tr>
      <w:tr w:rsidR="008A7AF8" w:rsidRPr="002D794D" w14:paraId="52C0ADA4" w14:textId="77777777" w:rsidTr="004700CE">
        <w:trPr>
          <w:cantSplit/>
        </w:trPr>
        <w:tc>
          <w:tcPr>
            <w:tcW w:w="6030" w:type="dxa"/>
          </w:tcPr>
          <w:p w14:paraId="7B7FB26C" w14:textId="77777777" w:rsidR="008A7AF8" w:rsidRPr="0025189F" w:rsidRDefault="008A7AF8" w:rsidP="004700C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CECC7FA" w14:textId="77777777" w:rsidR="008A7AF8" w:rsidRPr="0025189F" w:rsidRDefault="008A7AF8" w:rsidP="004700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1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8A7AF8" w:rsidRPr="002D794D" w14:paraId="0859BD61" w14:textId="77777777" w:rsidTr="004700CE">
        <w:trPr>
          <w:cantSplit/>
        </w:trPr>
        <w:tc>
          <w:tcPr>
            <w:tcW w:w="6030" w:type="dxa"/>
          </w:tcPr>
          <w:p w14:paraId="44D2551A" w14:textId="77777777" w:rsidR="008A7AF8" w:rsidRPr="0025189F" w:rsidRDefault="008A7AF8" w:rsidP="004700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518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518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9" w:type="dxa"/>
          </w:tcPr>
          <w:p w14:paraId="5417AF32" w14:textId="77777777" w:rsidR="008A7AF8" w:rsidRPr="0025189F" w:rsidRDefault="008A7AF8" w:rsidP="004700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18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  <w:tc>
          <w:tcPr>
            <w:tcW w:w="181" w:type="dxa"/>
          </w:tcPr>
          <w:p w14:paraId="2BA8E875" w14:textId="77777777" w:rsidR="008A7AF8" w:rsidRPr="0025189F" w:rsidRDefault="008A7AF8" w:rsidP="004700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EA9B70" w14:textId="77777777" w:rsidR="008A7AF8" w:rsidRPr="0025189F" w:rsidRDefault="008A7AF8" w:rsidP="004700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A7AF8" w:rsidRPr="002D794D" w14:paraId="336B5E30" w14:textId="77777777" w:rsidTr="004700CE">
        <w:trPr>
          <w:cantSplit/>
        </w:trPr>
        <w:tc>
          <w:tcPr>
            <w:tcW w:w="6030" w:type="dxa"/>
          </w:tcPr>
          <w:p w14:paraId="75C2F3B9" w14:textId="77777777" w:rsidR="008A7AF8" w:rsidRPr="0025189F" w:rsidRDefault="008A7AF8" w:rsidP="004700C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530CF6F8" w14:textId="77777777" w:rsidR="008A7AF8" w:rsidRPr="0025189F" w:rsidRDefault="008A7AF8" w:rsidP="004700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18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7AF8" w:rsidRPr="002D794D" w:rsidDel="00977C08" w14:paraId="6F2A11F2" w14:textId="77777777" w:rsidTr="004700CE">
        <w:trPr>
          <w:cantSplit/>
        </w:trPr>
        <w:tc>
          <w:tcPr>
            <w:tcW w:w="6030" w:type="dxa"/>
          </w:tcPr>
          <w:p w14:paraId="390925F7" w14:textId="77777777" w:rsidR="008A7AF8" w:rsidRPr="0025189F" w:rsidRDefault="008A7AF8" w:rsidP="004700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439" w:type="dxa"/>
          </w:tcPr>
          <w:p w14:paraId="2F0235FF" w14:textId="77777777" w:rsidR="008A7AF8" w:rsidRPr="0025189F" w:rsidDel="00977C08" w:rsidRDefault="008A7AF8" w:rsidP="004700C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2DE3322" w14:textId="77777777" w:rsidR="008A7AF8" w:rsidRPr="0025189F" w:rsidDel="00977C08" w:rsidRDefault="008A7AF8" w:rsidP="004700C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5C5B5F" w14:textId="77777777" w:rsidR="008A7AF8" w:rsidRPr="0025189F" w:rsidDel="00977C08" w:rsidRDefault="008A7AF8" w:rsidP="004700CE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AF8" w:rsidRPr="002D794D" w14:paraId="31FFD73F" w14:textId="77777777" w:rsidTr="004700CE">
        <w:trPr>
          <w:cantSplit/>
        </w:trPr>
        <w:tc>
          <w:tcPr>
            <w:tcW w:w="6030" w:type="dxa"/>
          </w:tcPr>
          <w:p w14:paraId="3BFF57DE" w14:textId="77777777" w:rsidR="008A7AF8" w:rsidRPr="0025189F" w:rsidRDefault="008A7AF8" w:rsidP="004700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39" w:type="dxa"/>
          </w:tcPr>
          <w:p w14:paraId="4DDAA94D" w14:textId="66E62E86" w:rsidR="008A7AF8" w:rsidRPr="0025189F" w:rsidRDefault="00462CE1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1,651,852</w:t>
            </w:r>
          </w:p>
        </w:tc>
        <w:tc>
          <w:tcPr>
            <w:tcW w:w="181" w:type="dxa"/>
          </w:tcPr>
          <w:p w14:paraId="589DDE04" w14:textId="77777777" w:rsidR="008A7AF8" w:rsidRPr="0025189F" w:rsidRDefault="008A7AF8" w:rsidP="004700C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5B20A3" w14:textId="77777777" w:rsidR="008A7AF8" w:rsidRPr="0025189F" w:rsidRDefault="008A7AF8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1,797,319</w:t>
            </w:r>
          </w:p>
        </w:tc>
      </w:tr>
      <w:tr w:rsidR="008A7AF8" w:rsidRPr="002D794D" w14:paraId="022DFFB6" w14:textId="77777777" w:rsidTr="004700CE">
        <w:trPr>
          <w:cantSplit/>
        </w:trPr>
        <w:tc>
          <w:tcPr>
            <w:tcW w:w="6030" w:type="dxa"/>
          </w:tcPr>
          <w:p w14:paraId="3EF1510C" w14:textId="77777777" w:rsidR="008A7AF8" w:rsidRPr="0025189F" w:rsidRDefault="008A7AF8" w:rsidP="004700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39" w:type="dxa"/>
          </w:tcPr>
          <w:p w14:paraId="4ABF05F0" w14:textId="0EE15DC9" w:rsidR="008A7AF8" w:rsidRPr="0025189F" w:rsidRDefault="00462CE1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246,505</w:t>
            </w:r>
          </w:p>
        </w:tc>
        <w:tc>
          <w:tcPr>
            <w:tcW w:w="181" w:type="dxa"/>
          </w:tcPr>
          <w:p w14:paraId="1D539418" w14:textId="77777777" w:rsidR="008A7AF8" w:rsidRPr="0025189F" w:rsidRDefault="008A7AF8" w:rsidP="004700C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651045" w14:textId="77777777" w:rsidR="008A7AF8" w:rsidRPr="0025189F" w:rsidRDefault="008A7AF8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 xml:space="preserve"> 264,784 </w:t>
            </w:r>
          </w:p>
        </w:tc>
      </w:tr>
      <w:tr w:rsidR="008A7AF8" w:rsidRPr="002D794D" w14:paraId="6859F9B7" w14:textId="77777777" w:rsidTr="004700CE">
        <w:trPr>
          <w:cantSplit/>
        </w:trPr>
        <w:tc>
          <w:tcPr>
            <w:tcW w:w="6030" w:type="dxa"/>
          </w:tcPr>
          <w:p w14:paraId="39B79806" w14:textId="77777777" w:rsidR="008A7AF8" w:rsidRPr="0025189F" w:rsidRDefault="008A7AF8" w:rsidP="004700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39" w:type="dxa"/>
          </w:tcPr>
          <w:p w14:paraId="534FECC8" w14:textId="7E2D8EEC" w:rsidR="008A7AF8" w:rsidRPr="0025189F" w:rsidRDefault="00462CE1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205,108</w:t>
            </w:r>
          </w:p>
        </w:tc>
        <w:tc>
          <w:tcPr>
            <w:tcW w:w="181" w:type="dxa"/>
          </w:tcPr>
          <w:p w14:paraId="3C3B93E4" w14:textId="77777777" w:rsidR="008A7AF8" w:rsidRPr="0025189F" w:rsidRDefault="008A7AF8" w:rsidP="004700C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A5667F" w14:textId="77777777" w:rsidR="008A7AF8" w:rsidRPr="0025189F" w:rsidRDefault="008A7AF8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 xml:space="preserve"> 188,298 </w:t>
            </w:r>
          </w:p>
        </w:tc>
      </w:tr>
      <w:tr w:rsidR="008A7AF8" w:rsidRPr="002D794D" w14:paraId="5EB4B149" w14:textId="77777777" w:rsidTr="004700CE">
        <w:trPr>
          <w:cantSplit/>
        </w:trPr>
        <w:tc>
          <w:tcPr>
            <w:tcW w:w="6030" w:type="dxa"/>
          </w:tcPr>
          <w:p w14:paraId="5ECDCAAE" w14:textId="77777777" w:rsidR="008A7AF8" w:rsidRPr="0025189F" w:rsidRDefault="008A7AF8" w:rsidP="004700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439" w:type="dxa"/>
          </w:tcPr>
          <w:p w14:paraId="17E54FF4" w14:textId="1B249E9F" w:rsidR="008A7AF8" w:rsidRPr="0025189F" w:rsidRDefault="00462CE1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161,673</w:t>
            </w:r>
          </w:p>
        </w:tc>
        <w:tc>
          <w:tcPr>
            <w:tcW w:w="181" w:type="dxa"/>
          </w:tcPr>
          <w:p w14:paraId="5338F5D7" w14:textId="77777777" w:rsidR="008A7AF8" w:rsidRPr="0025189F" w:rsidRDefault="008A7AF8" w:rsidP="004700C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3C2DC5" w14:textId="77777777" w:rsidR="008A7AF8" w:rsidRPr="0025189F" w:rsidRDefault="008A7AF8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147,275</w:t>
            </w:r>
          </w:p>
        </w:tc>
      </w:tr>
      <w:tr w:rsidR="00403436" w:rsidRPr="002D794D" w14:paraId="167FDE62" w14:textId="77777777" w:rsidTr="008E3864">
        <w:trPr>
          <w:cantSplit/>
        </w:trPr>
        <w:tc>
          <w:tcPr>
            <w:tcW w:w="6030" w:type="dxa"/>
          </w:tcPr>
          <w:p w14:paraId="5A2AC53F" w14:textId="77777777" w:rsidR="00403436" w:rsidRPr="0025189F" w:rsidRDefault="00403436" w:rsidP="008E38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39" w:type="dxa"/>
          </w:tcPr>
          <w:p w14:paraId="35DDEA90" w14:textId="77777777" w:rsidR="00403436" w:rsidRPr="0025189F" w:rsidRDefault="00403436" w:rsidP="008E386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25,293</w:t>
            </w:r>
          </w:p>
        </w:tc>
        <w:tc>
          <w:tcPr>
            <w:tcW w:w="181" w:type="dxa"/>
          </w:tcPr>
          <w:p w14:paraId="1D7C66A3" w14:textId="77777777" w:rsidR="00403436" w:rsidRPr="0025189F" w:rsidRDefault="00403436" w:rsidP="008E3864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7A4A44" w14:textId="77777777" w:rsidR="00403436" w:rsidRPr="0025189F" w:rsidRDefault="00403436" w:rsidP="008E386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34,464</w:t>
            </w:r>
          </w:p>
        </w:tc>
      </w:tr>
      <w:tr w:rsidR="00403436" w:rsidRPr="002D794D" w14:paraId="4B12696C" w14:textId="77777777" w:rsidTr="004700CE">
        <w:trPr>
          <w:cantSplit/>
        </w:trPr>
        <w:tc>
          <w:tcPr>
            <w:tcW w:w="6030" w:type="dxa"/>
          </w:tcPr>
          <w:p w14:paraId="65E48A22" w14:textId="646C233B" w:rsidR="00403436" w:rsidRPr="0025189F" w:rsidRDefault="00403436" w:rsidP="004034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  <w:cs/>
              </w:rPr>
              <w:t>เกาหลี</w:t>
            </w:r>
          </w:p>
        </w:tc>
        <w:tc>
          <w:tcPr>
            <w:tcW w:w="1439" w:type="dxa"/>
          </w:tcPr>
          <w:p w14:paraId="0B942640" w14:textId="4CD0BCDA" w:rsidR="00403436" w:rsidRPr="0025189F" w:rsidRDefault="00403436" w:rsidP="0040343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18,546</w:t>
            </w:r>
          </w:p>
        </w:tc>
        <w:tc>
          <w:tcPr>
            <w:tcW w:w="181" w:type="dxa"/>
          </w:tcPr>
          <w:p w14:paraId="4D8C2E4E" w14:textId="77777777" w:rsidR="00403436" w:rsidRPr="0025189F" w:rsidRDefault="00403436" w:rsidP="00403436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D94400" w14:textId="7EE9C605" w:rsidR="00403436" w:rsidRPr="0025189F" w:rsidRDefault="00403436" w:rsidP="0040343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1,623</w:t>
            </w:r>
          </w:p>
        </w:tc>
      </w:tr>
      <w:tr w:rsidR="00403436" w:rsidRPr="002D794D" w14:paraId="22D4392D" w14:textId="77777777" w:rsidTr="004700CE">
        <w:trPr>
          <w:cantSplit/>
        </w:trPr>
        <w:tc>
          <w:tcPr>
            <w:tcW w:w="6030" w:type="dxa"/>
          </w:tcPr>
          <w:p w14:paraId="55022BBD" w14:textId="53171785" w:rsidR="00403436" w:rsidRPr="0025189F" w:rsidRDefault="00403436" w:rsidP="004034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39" w:type="dxa"/>
          </w:tcPr>
          <w:p w14:paraId="4F54D2EB" w14:textId="6A471063" w:rsidR="00403436" w:rsidRPr="0025189F" w:rsidRDefault="00403436" w:rsidP="0040343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18,328</w:t>
            </w:r>
          </w:p>
        </w:tc>
        <w:tc>
          <w:tcPr>
            <w:tcW w:w="181" w:type="dxa"/>
          </w:tcPr>
          <w:p w14:paraId="042C525F" w14:textId="77777777" w:rsidR="00403436" w:rsidRPr="0025189F" w:rsidRDefault="00403436" w:rsidP="00403436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60C78D" w14:textId="434CA797" w:rsidR="00403436" w:rsidRPr="0025189F" w:rsidRDefault="00403436" w:rsidP="0040343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7AF8" w:rsidRPr="002D794D" w14:paraId="125B6DEE" w14:textId="77777777" w:rsidTr="004700CE">
        <w:trPr>
          <w:cantSplit/>
        </w:trPr>
        <w:tc>
          <w:tcPr>
            <w:tcW w:w="6030" w:type="dxa"/>
          </w:tcPr>
          <w:p w14:paraId="373D8118" w14:textId="77777777" w:rsidR="008A7AF8" w:rsidRPr="0025189F" w:rsidRDefault="008A7AF8" w:rsidP="004700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439" w:type="dxa"/>
          </w:tcPr>
          <w:p w14:paraId="4D8E485D" w14:textId="03A21CBD" w:rsidR="008A7AF8" w:rsidRPr="0025189F" w:rsidRDefault="00462CE1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6,775</w:t>
            </w:r>
          </w:p>
        </w:tc>
        <w:tc>
          <w:tcPr>
            <w:tcW w:w="181" w:type="dxa"/>
          </w:tcPr>
          <w:p w14:paraId="667AFF09" w14:textId="77777777" w:rsidR="008A7AF8" w:rsidRPr="0025189F" w:rsidRDefault="008A7AF8" w:rsidP="004700C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96E1A6" w14:textId="77777777" w:rsidR="008A7AF8" w:rsidRPr="0025189F" w:rsidRDefault="008A7AF8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17,618</w:t>
            </w:r>
          </w:p>
        </w:tc>
      </w:tr>
      <w:tr w:rsidR="008A7AF8" w:rsidRPr="002D794D" w14:paraId="1E8C48C5" w14:textId="77777777" w:rsidTr="004700CE">
        <w:trPr>
          <w:cantSplit/>
        </w:trPr>
        <w:tc>
          <w:tcPr>
            <w:tcW w:w="6030" w:type="dxa"/>
          </w:tcPr>
          <w:p w14:paraId="58950805" w14:textId="77777777" w:rsidR="008A7AF8" w:rsidRPr="0025189F" w:rsidRDefault="008A7AF8" w:rsidP="004700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</w:t>
            </w:r>
            <w:r w:rsidRPr="002518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189F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861895F" w14:textId="74B2A37D" w:rsidR="008A7AF8" w:rsidRPr="0025189F" w:rsidRDefault="00403436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</w:rPr>
              <w:t>20,205</w:t>
            </w:r>
          </w:p>
        </w:tc>
        <w:tc>
          <w:tcPr>
            <w:tcW w:w="181" w:type="dxa"/>
          </w:tcPr>
          <w:p w14:paraId="00DFEE63" w14:textId="77777777" w:rsidR="008A7AF8" w:rsidRPr="0025189F" w:rsidRDefault="008A7AF8" w:rsidP="004700C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C8FC85" w14:textId="3EB4B703" w:rsidR="008A7AF8" w:rsidRPr="0025189F" w:rsidRDefault="00403436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8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115,045</w:t>
            </w:r>
          </w:p>
        </w:tc>
      </w:tr>
      <w:tr w:rsidR="008A7AF8" w:rsidRPr="002D794D" w14:paraId="0AFCA784" w14:textId="77777777" w:rsidTr="004700CE">
        <w:trPr>
          <w:cantSplit/>
        </w:trPr>
        <w:tc>
          <w:tcPr>
            <w:tcW w:w="6030" w:type="dxa"/>
          </w:tcPr>
          <w:p w14:paraId="06D0735E" w14:textId="77777777" w:rsidR="008A7AF8" w:rsidRPr="0025189F" w:rsidRDefault="008A7AF8" w:rsidP="004700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05E6850D" w14:textId="3CD95A57" w:rsidR="008A7AF8" w:rsidRPr="0025189F" w:rsidRDefault="00462CE1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2,354,285</w:t>
            </w:r>
          </w:p>
        </w:tc>
        <w:tc>
          <w:tcPr>
            <w:tcW w:w="181" w:type="dxa"/>
          </w:tcPr>
          <w:p w14:paraId="778AFFC6" w14:textId="77777777" w:rsidR="008A7AF8" w:rsidRPr="0025189F" w:rsidRDefault="008A7AF8" w:rsidP="004700CE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835265" w14:textId="77777777" w:rsidR="008A7AF8" w:rsidRPr="0025189F" w:rsidRDefault="008A7AF8" w:rsidP="004700C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1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251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251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251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2,566,426</w:t>
            </w:r>
            <w:r w:rsidRPr="00251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0BAEB2C1" w14:textId="4E6B0AC5" w:rsidR="00B255F4" w:rsidRPr="0025189F" w:rsidRDefault="00B255F4" w:rsidP="00B255F4">
      <w:pPr>
        <w:tabs>
          <w:tab w:val="left" w:pos="72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25189F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ลูกค้ารายใหญ่</w:t>
      </w:r>
    </w:p>
    <w:p w14:paraId="480C58CD" w14:textId="77777777" w:rsidR="00B255F4" w:rsidRPr="0025189F" w:rsidRDefault="00B255F4" w:rsidP="00B255F4">
      <w:pPr>
        <w:tabs>
          <w:tab w:val="left" w:pos="72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464DC73D" w14:textId="49E0C9DB" w:rsidR="00B255F4" w:rsidRDefault="00B255F4" w:rsidP="00B255F4">
      <w:pPr>
        <w:tabs>
          <w:tab w:val="left" w:pos="72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25189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สำหรับ</w:t>
      </w:r>
      <w:r w:rsidRPr="0025189F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งวดสามเดือนสิ้นสุดวันที่ </w:t>
      </w:r>
      <w:r w:rsidRPr="0025189F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30</w:t>
      </w:r>
      <w:r w:rsidRPr="0025189F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มิถุนายน </w:t>
      </w:r>
      <w:r w:rsidRPr="0025189F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2</w:t>
      </w:r>
      <w:r w:rsidR="00C15D91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56</w:t>
      </w:r>
      <w:r w:rsidRPr="0025189F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9</w:t>
      </w:r>
      <w:r w:rsidRPr="0025189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บริษัทมีรายได้จากลูกค้ารายใหญ่จำนวนหนึ่งราย เป็นจำนวนเงิน</w:t>
      </w:r>
      <w:r w:rsidRPr="0025189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25189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  <w:t>243</w:t>
      </w:r>
      <w:r w:rsidRPr="0025189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ล้านบาท </w:t>
      </w:r>
      <w:r w:rsidRPr="0025189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Pr="0025189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2568: 446</w:t>
      </w:r>
      <w:r w:rsidRPr="0025189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ล้านบาท)</w:t>
      </w:r>
    </w:p>
    <w:p w14:paraId="12D02144" w14:textId="77777777" w:rsidR="00E476E6" w:rsidRPr="0025189F" w:rsidRDefault="00E476E6" w:rsidP="00B255F4">
      <w:pPr>
        <w:tabs>
          <w:tab w:val="left" w:pos="72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5548AA03" w14:textId="557AEC9A" w:rsidR="000A1F04" w:rsidRPr="0025189F" w:rsidRDefault="00C12729" w:rsidP="0025189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 w:hanging="450"/>
        <w:jc w:val="both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6</w:t>
      </w:r>
      <w:r w:rsidR="000A1F04" w:rsidRPr="0025189F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ab/>
        <w:t>กำไรต่อหุ้น</w:t>
      </w:r>
    </w:p>
    <w:p w14:paraId="2B1DCB98" w14:textId="77777777" w:rsidR="00565946" w:rsidRPr="0025189F" w:rsidRDefault="00565946" w:rsidP="0025189F">
      <w:pPr>
        <w:tabs>
          <w:tab w:val="left" w:pos="72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92"/>
        <w:gridCol w:w="1233"/>
        <w:gridCol w:w="240"/>
        <w:gridCol w:w="1215"/>
        <w:gridCol w:w="244"/>
        <w:gridCol w:w="1210"/>
        <w:gridCol w:w="256"/>
        <w:gridCol w:w="1260"/>
      </w:tblGrid>
      <w:tr w:rsidR="00462CE1" w:rsidRPr="00CC5B11" w14:paraId="40BDEB5B" w14:textId="77777777" w:rsidTr="004B6537">
        <w:trPr>
          <w:trHeight w:val="374"/>
        </w:trPr>
        <w:tc>
          <w:tcPr>
            <w:tcW w:w="3792" w:type="dxa"/>
            <w:vAlign w:val="center"/>
          </w:tcPr>
          <w:p w14:paraId="5231740E" w14:textId="77777777" w:rsidR="00462CE1" w:rsidRPr="008A5BD1" w:rsidRDefault="00462CE1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8" w:type="dxa"/>
            <w:gridSpan w:val="3"/>
            <w:vAlign w:val="center"/>
          </w:tcPr>
          <w:p w14:paraId="4E3E2A8E" w14:textId="2BA62BB4" w:rsidR="00462CE1" w:rsidRPr="00462CE1" w:rsidRDefault="00462CE1" w:rsidP="0046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  <w:cs/>
              </w:rPr>
            </w:pPr>
            <w:r w:rsidRPr="008A5B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ที่แสดงเงินลงทุน</w:t>
            </w:r>
          </w:p>
        </w:tc>
        <w:tc>
          <w:tcPr>
            <w:tcW w:w="244" w:type="dxa"/>
            <w:vAlign w:val="center"/>
          </w:tcPr>
          <w:p w14:paraId="41F371E3" w14:textId="77777777" w:rsidR="00462CE1" w:rsidRPr="008A5BD1" w:rsidRDefault="00462CE1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26" w:type="dxa"/>
            <w:gridSpan w:val="3"/>
            <w:vAlign w:val="center"/>
          </w:tcPr>
          <w:p w14:paraId="3364E550" w14:textId="77777777" w:rsidR="00462CE1" w:rsidRPr="008A5BD1" w:rsidRDefault="00462CE1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E07F45" w:rsidRPr="00CC5B11" w14:paraId="7EE1CA71" w14:textId="77777777" w:rsidTr="004B6537">
        <w:trPr>
          <w:trHeight w:val="374"/>
        </w:trPr>
        <w:tc>
          <w:tcPr>
            <w:tcW w:w="3792" w:type="dxa"/>
            <w:vAlign w:val="center"/>
          </w:tcPr>
          <w:p w14:paraId="36111022" w14:textId="579DDC21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8" w:type="dxa"/>
            <w:gridSpan w:val="3"/>
            <w:vAlign w:val="center"/>
          </w:tcPr>
          <w:p w14:paraId="47A4AEEF" w14:textId="303CA5DA" w:rsidR="00E07F45" w:rsidRPr="008A5BD1" w:rsidRDefault="00CF093F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7556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4" w:type="dxa"/>
            <w:vAlign w:val="center"/>
          </w:tcPr>
          <w:p w14:paraId="13D7E4B6" w14:textId="77777777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26" w:type="dxa"/>
            <w:gridSpan w:val="3"/>
            <w:vAlign w:val="center"/>
          </w:tcPr>
          <w:p w14:paraId="5C6DE472" w14:textId="77777777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A5B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7F45" w:rsidRPr="00CC5B11" w14:paraId="152CD0B7" w14:textId="77777777" w:rsidTr="004B6537">
        <w:trPr>
          <w:trHeight w:val="374"/>
        </w:trPr>
        <w:tc>
          <w:tcPr>
            <w:tcW w:w="3792" w:type="dxa"/>
            <w:vAlign w:val="center"/>
          </w:tcPr>
          <w:p w14:paraId="372059DF" w14:textId="01E8B614" w:rsidR="00E07F45" w:rsidRPr="008A5BD1" w:rsidRDefault="00462CE1" w:rsidP="0046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5B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E07F45" w:rsidRPr="008A5B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07F45" w:rsidRPr="008A5B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E07F45" w:rsidRPr="008A5B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33" w:type="dxa"/>
          </w:tcPr>
          <w:p w14:paraId="6F248D8F" w14:textId="77777777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B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8A5BD1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6857A713" w14:textId="77777777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</w:tcPr>
          <w:p w14:paraId="05B1751F" w14:textId="77777777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B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8A5BD1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4" w:type="dxa"/>
          </w:tcPr>
          <w:p w14:paraId="03E6EB59" w14:textId="77777777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4CDF7AF1" w14:textId="77777777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B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8A5BD1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56" w:type="dxa"/>
          </w:tcPr>
          <w:p w14:paraId="347C3F93" w14:textId="77777777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9FC3F2" w14:textId="77777777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B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8A5BD1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E07F45" w:rsidRPr="00CC5B11" w14:paraId="73F519D6" w14:textId="77777777" w:rsidTr="004B6537">
        <w:trPr>
          <w:trHeight w:val="374"/>
        </w:trPr>
        <w:tc>
          <w:tcPr>
            <w:tcW w:w="3792" w:type="dxa"/>
          </w:tcPr>
          <w:p w14:paraId="734FBFFD" w14:textId="77777777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8" w:type="dxa"/>
            <w:gridSpan w:val="7"/>
          </w:tcPr>
          <w:p w14:paraId="55854000" w14:textId="77777777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A5B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8A5B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A5B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E07F45" w:rsidRPr="00CC5B11" w14:paraId="7661748A" w14:textId="77777777" w:rsidTr="004B6537">
        <w:trPr>
          <w:trHeight w:val="374"/>
        </w:trPr>
        <w:tc>
          <w:tcPr>
            <w:tcW w:w="3792" w:type="dxa"/>
          </w:tcPr>
          <w:p w14:paraId="1CED1EC8" w14:textId="77777777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5B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658" w:type="dxa"/>
            <w:gridSpan w:val="7"/>
          </w:tcPr>
          <w:p w14:paraId="4FC291D5" w14:textId="77777777" w:rsidR="00E07F45" w:rsidRPr="008A5BD1" w:rsidRDefault="00E07F45" w:rsidP="0047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07F45" w:rsidRPr="00CC5B11" w14:paraId="0B3AA10E" w14:textId="77777777" w:rsidTr="004B6537">
        <w:trPr>
          <w:trHeight w:val="374"/>
        </w:trPr>
        <w:tc>
          <w:tcPr>
            <w:tcW w:w="3792" w:type="dxa"/>
            <w:vAlign w:val="bottom"/>
          </w:tcPr>
          <w:p w14:paraId="13C0BC02" w14:textId="77777777" w:rsidR="00E07F45" w:rsidRPr="008A5BD1" w:rsidRDefault="00E07F45" w:rsidP="004700CE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5BD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  <w:r w:rsidRPr="008A5B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63F96587" w14:textId="6051FD1A" w:rsidR="00E07F45" w:rsidRPr="008A5BD1" w:rsidRDefault="00C24A99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4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604,129</w:t>
            </w:r>
          </w:p>
        </w:tc>
        <w:tc>
          <w:tcPr>
            <w:tcW w:w="240" w:type="dxa"/>
          </w:tcPr>
          <w:p w14:paraId="71B8CCD9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99794BF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159,775</w:t>
            </w:r>
          </w:p>
        </w:tc>
        <w:tc>
          <w:tcPr>
            <w:tcW w:w="244" w:type="dxa"/>
            <w:vAlign w:val="bottom"/>
          </w:tcPr>
          <w:p w14:paraId="27323D3A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4D63ABBE" w14:textId="2E0BE9DF" w:rsidR="00E07F45" w:rsidRPr="008A5BD1" w:rsidRDefault="00462CE1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323,849</w:t>
            </w:r>
          </w:p>
        </w:tc>
        <w:tc>
          <w:tcPr>
            <w:tcW w:w="256" w:type="dxa"/>
            <w:vAlign w:val="bottom"/>
          </w:tcPr>
          <w:p w14:paraId="03C0716B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8CBBDBD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273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5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126,824 </w:t>
            </w:r>
          </w:p>
        </w:tc>
      </w:tr>
      <w:tr w:rsidR="00E07F45" w:rsidRPr="00CC5B11" w14:paraId="5EBD2EA0" w14:textId="77777777" w:rsidTr="004B6537">
        <w:trPr>
          <w:trHeight w:val="374"/>
        </w:trPr>
        <w:tc>
          <w:tcPr>
            <w:tcW w:w="3792" w:type="dxa"/>
            <w:vAlign w:val="center"/>
          </w:tcPr>
          <w:p w14:paraId="63413BB3" w14:textId="77777777" w:rsidR="00E07F45" w:rsidRPr="008A5BD1" w:rsidRDefault="00E07F45" w:rsidP="004700CE">
            <w:pPr>
              <w:spacing w:line="240" w:lineRule="auto"/>
              <w:ind w:left="162" w:right="-19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BD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8A5B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89C22E9" w14:textId="464C54CB" w:rsidR="00E07F45" w:rsidRPr="008A5BD1" w:rsidRDefault="00462CE1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40" w:type="dxa"/>
          </w:tcPr>
          <w:p w14:paraId="78F41929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77635E7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5BD1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44" w:type="dxa"/>
          </w:tcPr>
          <w:p w14:paraId="1CFEAA13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70CF557E" w14:textId="39DB8906" w:rsidR="00E07F45" w:rsidRPr="008A5BD1" w:rsidRDefault="00462CE1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56" w:type="dxa"/>
          </w:tcPr>
          <w:p w14:paraId="5D0FC49F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F6FFB9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5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300,000 </w:t>
            </w:r>
          </w:p>
        </w:tc>
      </w:tr>
      <w:tr w:rsidR="00E07F45" w:rsidRPr="00CC5B11" w14:paraId="756915BF" w14:textId="77777777" w:rsidTr="004B6537">
        <w:trPr>
          <w:trHeight w:val="374"/>
        </w:trPr>
        <w:tc>
          <w:tcPr>
            <w:tcW w:w="3792" w:type="dxa"/>
            <w:vAlign w:val="center"/>
          </w:tcPr>
          <w:p w14:paraId="1AB2A8D6" w14:textId="77777777" w:rsidR="00E07F45" w:rsidRPr="008A5BD1" w:rsidRDefault="00E07F45" w:rsidP="004700CE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303E51F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779A5C2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70D8F8F6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ED3EE60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336CC034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E1650DF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9296DE0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7F45" w:rsidRPr="00CC5B11" w14:paraId="22F4B2E4" w14:textId="77777777" w:rsidTr="004B6537">
        <w:trPr>
          <w:trHeight w:val="374"/>
        </w:trPr>
        <w:tc>
          <w:tcPr>
            <w:tcW w:w="3792" w:type="dxa"/>
            <w:vAlign w:val="center"/>
          </w:tcPr>
          <w:p w14:paraId="36DA699D" w14:textId="1476FC9D" w:rsidR="00E07F45" w:rsidRPr="008A5BD1" w:rsidRDefault="00E07F45" w:rsidP="004700CE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5B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61FE8" w:rsidRPr="008A5B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C15D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B61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61FE8" w:rsidRPr="008A5B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741288F2" w14:textId="6ECE7566" w:rsidR="00E07F45" w:rsidRPr="008A5BD1" w:rsidRDefault="00C24A99" w:rsidP="004700CE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4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2.01</w:t>
            </w:r>
          </w:p>
        </w:tc>
        <w:tc>
          <w:tcPr>
            <w:tcW w:w="240" w:type="dxa"/>
          </w:tcPr>
          <w:p w14:paraId="061C8EC0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109CFF58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A5B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0.53</w:t>
            </w:r>
          </w:p>
        </w:tc>
        <w:tc>
          <w:tcPr>
            <w:tcW w:w="244" w:type="dxa"/>
          </w:tcPr>
          <w:p w14:paraId="71FC9128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0159A299" w14:textId="3EE49FCE" w:rsidR="00E07F45" w:rsidRPr="008A5BD1" w:rsidRDefault="00462CE1" w:rsidP="004700CE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1.08</w:t>
            </w:r>
          </w:p>
        </w:tc>
        <w:tc>
          <w:tcPr>
            <w:tcW w:w="256" w:type="dxa"/>
          </w:tcPr>
          <w:p w14:paraId="66BF6CD2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BE98B1" w14:textId="77777777" w:rsidR="00E07F45" w:rsidRPr="008A5BD1" w:rsidRDefault="00E07F45" w:rsidP="004700CE">
            <w:pPr>
              <w:pStyle w:val="acctfourfigures"/>
              <w:tabs>
                <w:tab w:val="clear" w:pos="765"/>
              </w:tabs>
              <w:spacing w:line="240" w:lineRule="auto"/>
              <w:ind w:left="-270" w:right="-7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5B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0.42</w:t>
            </w:r>
          </w:p>
        </w:tc>
      </w:tr>
    </w:tbl>
    <w:p w14:paraId="164F5D9C" w14:textId="17CA8CFD" w:rsidR="001E4C01" w:rsidRPr="004E2229" w:rsidRDefault="001E4C01" w:rsidP="009854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7162F" w14:textId="77777777" w:rsidR="0037798E" w:rsidRPr="004E2229" w:rsidRDefault="0037798E" w:rsidP="0037798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360" w:right="-45" w:hanging="36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 w:eastAsia="en-US"/>
        </w:rPr>
        <w:sectPr w:rsidR="0037798E" w:rsidRPr="004E2229" w:rsidSect="00E476E6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3482CCC7" w14:textId="0C7A29F7" w:rsidR="005113A3" w:rsidRPr="001F75FB" w:rsidRDefault="005113A3" w:rsidP="0051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75FB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9D4D03" w:rsidRPr="001F75FB">
        <w:rPr>
          <w:rFonts w:asciiTheme="majorBidi" w:hAnsiTheme="majorBidi" w:cstheme="majorBidi"/>
          <w:b/>
          <w:bCs/>
          <w:sz w:val="30"/>
          <w:szCs w:val="30"/>
        </w:rPr>
        <w:tab/>
      </w:r>
      <w:r w:rsidR="009D4D03" w:rsidRPr="001F75F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44DE8910" w14:textId="77777777" w:rsidR="005113A3" w:rsidRPr="001F75FB" w:rsidRDefault="005113A3" w:rsidP="005113A3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1F75F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F75F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283CF66B" w14:textId="77777777" w:rsidR="005113A3" w:rsidRPr="001F75FB" w:rsidRDefault="005113A3" w:rsidP="005113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5C624E9" w14:textId="77777777" w:rsidR="005113A3" w:rsidRPr="001F75FB" w:rsidRDefault="005113A3" w:rsidP="005113A3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F75F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61AA5F28" w14:textId="77777777" w:rsidR="00A5541B" w:rsidRPr="001F75FB" w:rsidRDefault="00A5541B" w:rsidP="003A4173">
      <w:pPr>
        <w:tabs>
          <w:tab w:val="clear" w:pos="680"/>
        </w:tabs>
        <w:ind w:left="900" w:right="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630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1C28A2" w:rsidRPr="001F75FB" w14:paraId="2FA5123A" w14:textId="77777777" w:rsidTr="0025189F">
        <w:trPr>
          <w:trHeight w:hRule="exact" w:val="374"/>
        </w:trPr>
        <w:tc>
          <w:tcPr>
            <w:tcW w:w="4140" w:type="dxa"/>
          </w:tcPr>
          <w:p w14:paraId="4B12E8BD" w14:textId="77777777" w:rsidR="001C28A2" w:rsidRPr="001F75FB" w:rsidRDefault="001C28A2" w:rsidP="008A5BD1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F7764D7" w14:textId="77777777" w:rsidR="001C28A2" w:rsidRPr="001F75FB" w:rsidRDefault="001C28A2" w:rsidP="008A5BD1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0" w:type="dxa"/>
            <w:gridSpan w:val="11"/>
          </w:tcPr>
          <w:p w14:paraId="12645F34" w14:textId="3713E034" w:rsidR="001C28A2" w:rsidRPr="001F75FB" w:rsidRDefault="001C28A2" w:rsidP="008A5BD1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75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F093F" w:rsidRPr="001F75FB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  <w:cs/>
              </w:rPr>
              <w:t>ที่แสดงเงินลงทุนตามวิธีส่วนได้เสีย</w:t>
            </w:r>
            <w:r w:rsidR="00B61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F75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8A2" w:rsidRPr="001F75FB" w14:paraId="2F1F6D2E" w14:textId="77777777" w:rsidTr="0025189F">
        <w:trPr>
          <w:trHeight w:hRule="exact" w:val="374"/>
        </w:trPr>
        <w:tc>
          <w:tcPr>
            <w:tcW w:w="4140" w:type="dxa"/>
          </w:tcPr>
          <w:p w14:paraId="6AB907B8" w14:textId="77777777" w:rsidR="001C28A2" w:rsidRPr="001F75FB" w:rsidRDefault="001C28A2" w:rsidP="008A5BD1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576A1714" w14:textId="77777777" w:rsidR="001C28A2" w:rsidRPr="001F75FB" w:rsidRDefault="001C28A2" w:rsidP="008A5BD1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1C043010" w14:textId="77777777" w:rsidR="001C28A2" w:rsidRPr="001F75FB" w:rsidRDefault="001C28A2" w:rsidP="008A5BD1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75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7B48876" w14:textId="77777777" w:rsidR="001C28A2" w:rsidRPr="001F75FB" w:rsidRDefault="001C28A2" w:rsidP="008A5BD1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5"/>
          </w:tcPr>
          <w:p w14:paraId="13E40EFB" w14:textId="77777777" w:rsidR="001C28A2" w:rsidRPr="001F75FB" w:rsidRDefault="001C28A2" w:rsidP="008A5BD1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75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C28A2" w:rsidRPr="001F75FB" w14:paraId="73835CBF" w14:textId="77777777" w:rsidTr="0025189F">
        <w:trPr>
          <w:trHeight w:val="1079"/>
        </w:trPr>
        <w:tc>
          <w:tcPr>
            <w:tcW w:w="4140" w:type="dxa"/>
            <w:vAlign w:val="bottom"/>
          </w:tcPr>
          <w:p w14:paraId="63AC47D0" w14:textId="77777777" w:rsidR="001C28A2" w:rsidRPr="001F75FB" w:rsidRDefault="001C28A2" w:rsidP="00A5541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34BE90D" w14:textId="2B873F3D" w:rsidR="001C28A2" w:rsidRPr="001F75FB" w:rsidRDefault="001C28A2" w:rsidP="00A5541B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238868A" w14:textId="6D88064B" w:rsidR="001C28A2" w:rsidRPr="001F75FB" w:rsidRDefault="001C28A2" w:rsidP="00A5541B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  <w:r w:rsidR="00837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D8E4EC5" w14:textId="77777777" w:rsidR="001C28A2" w:rsidRPr="001F75FB" w:rsidRDefault="001C28A2" w:rsidP="00A5541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vAlign w:val="bottom"/>
          </w:tcPr>
          <w:p w14:paraId="5770D879" w14:textId="01FA2DB6" w:rsidR="001C28A2" w:rsidRPr="001F75FB" w:rsidRDefault="001C28A2" w:rsidP="00A5541B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  <w:r w:rsidR="00837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F2D6C01" w14:textId="77777777" w:rsidR="001C28A2" w:rsidRPr="001F75FB" w:rsidRDefault="001C28A2" w:rsidP="00A5541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95383C" w14:textId="77777777" w:rsidR="001C28A2" w:rsidRPr="001F75FB" w:rsidRDefault="001C28A2" w:rsidP="00A5541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39B0F6A" w14:textId="77777777" w:rsidR="001C28A2" w:rsidRPr="001F75FB" w:rsidRDefault="001C28A2" w:rsidP="00A5541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AB4980" w14:textId="77777777" w:rsidR="001C28A2" w:rsidRPr="001F75FB" w:rsidRDefault="001C28A2" w:rsidP="00A5541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75F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2F6DDF" w14:textId="77777777" w:rsidR="001C28A2" w:rsidRPr="001F75FB" w:rsidRDefault="001C28A2" w:rsidP="00A5541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96CA98" w14:textId="77777777" w:rsidR="001C28A2" w:rsidRPr="001F75FB" w:rsidRDefault="001C28A2" w:rsidP="00A5541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75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75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E7071A" w14:textId="77777777" w:rsidR="001C28A2" w:rsidRPr="001F75FB" w:rsidRDefault="001C28A2" w:rsidP="00A5541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086124" w14:textId="77777777" w:rsidR="001C28A2" w:rsidRPr="001F75FB" w:rsidRDefault="001C28A2" w:rsidP="00A5541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C28A2" w:rsidRPr="001F75FB" w14:paraId="37C17360" w14:textId="77777777" w:rsidTr="0025189F">
        <w:trPr>
          <w:trHeight w:hRule="exact" w:val="346"/>
        </w:trPr>
        <w:tc>
          <w:tcPr>
            <w:tcW w:w="4140" w:type="dxa"/>
          </w:tcPr>
          <w:p w14:paraId="1189EDD9" w14:textId="77777777" w:rsidR="001C28A2" w:rsidRPr="001F75FB" w:rsidRDefault="001C28A2" w:rsidP="008A5BD1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73765BF2" w14:textId="77777777" w:rsidR="001C28A2" w:rsidRPr="001F75FB" w:rsidRDefault="001C28A2" w:rsidP="008A5BD1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70" w:type="dxa"/>
            <w:gridSpan w:val="11"/>
          </w:tcPr>
          <w:p w14:paraId="1EB24302" w14:textId="77777777" w:rsidR="001C28A2" w:rsidRPr="001F75FB" w:rsidRDefault="001C28A2" w:rsidP="008A5BD1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75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28A2" w:rsidRPr="001F75FB" w14:paraId="46EE24F8" w14:textId="77777777" w:rsidTr="0025189F">
        <w:trPr>
          <w:trHeight w:hRule="exact" w:val="374"/>
        </w:trPr>
        <w:tc>
          <w:tcPr>
            <w:tcW w:w="4140" w:type="dxa"/>
          </w:tcPr>
          <w:p w14:paraId="137406F0" w14:textId="7E826FF2" w:rsidR="001C28A2" w:rsidRPr="001F75FB" w:rsidRDefault="001C28A2" w:rsidP="008A5BD1">
            <w:pPr>
              <w:spacing w:line="240" w:lineRule="auto"/>
              <w:ind w:left="288" w:hanging="2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A5541B"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 w:rsidR="00A5541B"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EE0C25"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630" w:type="dxa"/>
          </w:tcPr>
          <w:p w14:paraId="653AEF97" w14:textId="77777777" w:rsidR="001C28A2" w:rsidRPr="001F75FB" w:rsidRDefault="001C28A2" w:rsidP="008A5BD1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21065BDC" w14:textId="77777777" w:rsidR="001C28A2" w:rsidRPr="001F75FB" w:rsidRDefault="001C28A2" w:rsidP="008A5BD1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0BFEBEE6" w14:textId="77777777" w:rsidR="001C28A2" w:rsidRPr="001F75FB" w:rsidRDefault="001C28A2" w:rsidP="008A5BD1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C28A2" w:rsidRPr="001F75FB" w14:paraId="434E6D5D" w14:textId="77777777" w:rsidTr="0025189F">
        <w:trPr>
          <w:trHeight w:hRule="exact" w:val="374"/>
        </w:trPr>
        <w:tc>
          <w:tcPr>
            <w:tcW w:w="4140" w:type="dxa"/>
          </w:tcPr>
          <w:p w14:paraId="390D0666" w14:textId="77777777" w:rsidR="001C28A2" w:rsidRPr="001F75FB" w:rsidRDefault="001C28A2" w:rsidP="008A5BD1">
            <w:pPr>
              <w:tabs>
                <w:tab w:val="left" w:pos="85"/>
              </w:tabs>
              <w:spacing w:line="240" w:lineRule="auto"/>
              <w:ind w:left="288" w:hanging="2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43BB5BC2" w14:textId="77777777" w:rsidR="001C28A2" w:rsidRPr="001F75FB" w:rsidRDefault="001C28A2" w:rsidP="008A5BD1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BC001D" w14:textId="49FFE8B2" w:rsidR="001C28A2" w:rsidRPr="001F75FB" w:rsidRDefault="001C28A2" w:rsidP="008A5BD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D1BD3" w14:textId="77777777" w:rsidR="001C28A2" w:rsidRPr="001F75FB" w:rsidRDefault="001C28A2" w:rsidP="008A5BD1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94" w:type="dxa"/>
          </w:tcPr>
          <w:p w14:paraId="47012579" w14:textId="77777777" w:rsidR="001C28A2" w:rsidRPr="001F75FB" w:rsidRDefault="001C28A2" w:rsidP="008A5BD1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7792A" w14:textId="77777777" w:rsidR="001C28A2" w:rsidRPr="001F75FB" w:rsidRDefault="001C28A2" w:rsidP="008A5BD1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BFEA71" w14:textId="77777777" w:rsidR="001C28A2" w:rsidRPr="001F75FB" w:rsidRDefault="001C28A2" w:rsidP="008A5BD1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1D502" w14:textId="77777777" w:rsidR="001C28A2" w:rsidRPr="001F75FB" w:rsidRDefault="001C28A2" w:rsidP="008A5BD1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9A56D0A" w14:textId="77777777" w:rsidR="001C28A2" w:rsidRPr="001F75FB" w:rsidRDefault="001C28A2" w:rsidP="008A5BD1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550521" w14:textId="77777777" w:rsidR="001C28A2" w:rsidRPr="001F75FB" w:rsidRDefault="001C28A2" w:rsidP="008A5BD1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AB29D6D" w14:textId="77777777" w:rsidR="001C28A2" w:rsidRPr="001F75FB" w:rsidRDefault="001C28A2" w:rsidP="008A5BD1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E41A7" w14:textId="77777777" w:rsidR="001C28A2" w:rsidRPr="001F75FB" w:rsidRDefault="001C28A2" w:rsidP="008A5BD1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98275" w14:textId="77777777" w:rsidR="001C28A2" w:rsidRPr="001F75FB" w:rsidRDefault="001C28A2" w:rsidP="008A5BD1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0919" w:rsidRPr="001F75FB" w14:paraId="23D39699" w14:textId="77777777" w:rsidTr="0025189F">
        <w:trPr>
          <w:trHeight w:hRule="exact" w:val="374"/>
        </w:trPr>
        <w:tc>
          <w:tcPr>
            <w:tcW w:w="4140" w:type="dxa"/>
            <w:vAlign w:val="bottom"/>
          </w:tcPr>
          <w:p w14:paraId="32C65EBB" w14:textId="77777777" w:rsidR="001C0919" w:rsidRPr="001F75FB" w:rsidRDefault="001C0919" w:rsidP="008A5BD1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630" w:type="dxa"/>
            <w:vAlign w:val="bottom"/>
          </w:tcPr>
          <w:p w14:paraId="7F2CEC85" w14:textId="2C3E8692" w:rsidR="001C0919" w:rsidRPr="001F75FB" w:rsidRDefault="001C0919" w:rsidP="008A5BD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97A9A2E" w14:textId="798ED099" w:rsidR="001C0919" w:rsidRPr="001F75FB" w:rsidRDefault="005113A3" w:rsidP="008A5BD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F79DE41" w14:textId="77777777" w:rsidR="001C0919" w:rsidRPr="001F75FB" w:rsidRDefault="001C0919" w:rsidP="008A5BD1">
            <w:pPr>
              <w:pStyle w:val="acctfourfigures"/>
              <w:tabs>
                <w:tab w:val="clear" w:pos="765"/>
                <w:tab w:val="decimal" w:pos="650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31505415" w14:textId="418C92A1" w:rsidR="001C0919" w:rsidRPr="001F75FB" w:rsidRDefault="005113A3" w:rsidP="008A5BD1">
            <w:pPr>
              <w:pStyle w:val="acctfourfigures"/>
              <w:tabs>
                <w:tab w:val="clear" w:pos="765"/>
                <w:tab w:val="decimal" w:pos="650"/>
                <w:tab w:val="left" w:pos="145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208,404</w:t>
            </w:r>
          </w:p>
        </w:tc>
        <w:tc>
          <w:tcPr>
            <w:tcW w:w="270" w:type="dxa"/>
            <w:vAlign w:val="bottom"/>
          </w:tcPr>
          <w:p w14:paraId="71B675D4" w14:textId="77777777" w:rsidR="001C0919" w:rsidRPr="001F75FB" w:rsidRDefault="001C0919" w:rsidP="008A5BD1">
            <w:pPr>
              <w:tabs>
                <w:tab w:val="decimal" w:pos="595"/>
                <w:tab w:val="decimal" w:pos="650"/>
                <w:tab w:val="decimal" w:pos="800"/>
                <w:tab w:val="decimal" w:pos="1157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FD33BCD" w14:textId="79C2D579" w:rsidR="001C0919" w:rsidRPr="001F75FB" w:rsidRDefault="005113A3" w:rsidP="0025189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208,404</w:t>
            </w:r>
          </w:p>
        </w:tc>
        <w:tc>
          <w:tcPr>
            <w:tcW w:w="270" w:type="dxa"/>
            <w:vAlign w:val="bottom"/>
          </w:tcPr>
          <w:p w14:paraId="65AA15FD" w14:textId="77777777" w:rsidR="001C0919" w:rsidRPr="001F75FB" w:rsidRDefault="001C0919" w:rsidP="008A5BD1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1A881D" w14:textId="358AA125" w:rsidR="001C0919" w:rsidRPr="001F75FB" w:rsidRDefault="00916539" w:rsidP="00916539">
            <w:pPr>
              <w:tabs>
                <w:tab w:val="clear" w:pos="227"/>
                <w:tab w:val="clear" w:pos="454"/>
                <w:tab w:val="clear" w:pos="680"/>
                <w:tab w:val="left" w:pos="144"/>
                <w:tab w:val="left" w:pos="416"/>
              </w:tabs>
              <w:spacing w:line="240" w:lineRule="auto"/>
              <w:ind w:left="146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653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9E4AE62" w14:textId="77777777" w:rsidR="001C0919" w:rsidRPr="001F75FB" w:rsidRDefault="001C0919" w:rsidP="008A5BD1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  <w:tab w:val="decimal" w:pos="882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02A404" w14:textId="33D3E88A" w:rsidR="001C0919" w:rsidRPr="001F75FB" w:rsidRDefault="005113A3" w:rsidP="008A5BD1">
            <w:pPr>
              <w:tabs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208,404</w:t>
            </w:r>
          </w:p>
        </w:tc>
        <w:tc>
          <w:tcPr>
            <w:tcW w:w="270" w:type="dxa"/>
            <w:vAlign w:val="bottom"/>
          </w:tcPr>
          <w:p w14:paraId="015B130F" w14:textId="77777777" w:rsidR="001C0919" w:rsidRPr="001F75FB" w:rsidRDefault="001C0919" w:rsidP="008A5BD1">
            <w:pPr>
              <w:tabs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DF6E59E" w14:textId="5785D2A3" w:rsidR="001C0919" w:rsidRPr="001F75FB" w:rsidRDefault="005113A3" w:rsidP="0025189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208,404</w:t>
            </w:r>
          </w:p>
        </w:tc>
      </w:tr>
      <w:tr w:rsidR="001C0919" w:rsidRPr="001F75FB" w14:paraId="79B663B6" w14:textId="77777777" w:rsidTr="0025189F">
        <w:trPr>
          <w:trHeight w:hRule="exact" w:val="374"/>
        </w:trPr>
        <w:tc>
          <w:tcPr>
            <w:tcW w:w="4140" w:type="dxa"/>
            <w:vAlign w:val="bottom"/>
          </w:tcPr>
          <w:p w14:paraId="294668E5" w14:textId="77777777" w:rsidR="001C0919" w:rsidRPr="001F75FB" w:rsidRDefault="001C0919" w:rsidP="008A5BD1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0D32DE0E" w14:textId="77777777" w:rsidR="001C0919" w:rsidRPr="001F75FB" w:rsidRDefault="001C0919" w:rsidP="008A5BD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37D6FC9" w14:textId="77777777" w:rsidR="001C0919" w:rsidRPr="001F75FB" w:rsidDel="00EE0C25" w:rsidRDefault="001C0919" w:rsidP="008A5BD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3674C5" w14:textId="77777777" w:rsidR="001C0919" w:rsidRPr="001F75FB" w:rsidRDefault="001C0919" w:rsidP="008A5BD1">
            <w:pPr>
              <w:pStyle w:val="acctfourfigures"/>
              <w:tabs>
                <w:tab w:val="clear" w:pos="765"/>
                <w:tab w:val="decimal" w:pos="650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7A2A820E" w14:textId="77777777" w:rsidR="001C0919" w:rsidRPr="001F75FB" w:rsidDel="00EE0C25" w:rsidRDefault="001C0919" w:rsidP="008A5BD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CC40C8" w14:textId="77777777" w:rsidR="001C0919" w:rsidRPr="001F75FB" w:rsidRDefault="001C0919" w:rsidP="008A5BD1">
            <w:pPr>
              <w:tabs>
                <w:tab w:val="decimal" w:pos="595"/>
                <w:tab w:val="decimal" w:pos="650"/>
                <w:tab w:val="decimal" w:pos="800"/>
                <w:tab w:val="decimal" w:pos="1157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5DE0F7F" w14:textId="77777777" w:rsidR="001C0919" w:rsidRPr="001F75FB" w:rsidDel="00EE0C25" w:rsidRDefault="001C0919" w:rsidP="008A5BD1">
            <w:pPr>
              <w:pStyle w:val="acctfourfigures"/>
              <w:tabs>
                <w:tab w:val="clear" w:pos="765"/>
                <w:tab w:val="decimal" w:pos="610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0568FB" w14:textId="77777777" w:rsidR="001C0919" w:rsidRPr="001F75FB" w:rsidRDefault="001C0919" w:rsidP="008A5BD1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994A1C" w14:textId="77777777" w:rsidR="001C0919" w:rsidRPr="001F75FB" w:rsidDel="00EE0C25" w:rsidRDefault="001C0919" w:rsidP="008A5BD1">
            <w:pPr>
              <w:tabs>
                <w:tab w:val="clear" w:pos="227"/>
                <w:tab w:val="left" w:pos="321"/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0BD07B6" w14:textId="77777777" w:rsidR="001C0919" w:rsidRPr="001F75FB" w:rsidRDefault="001C0919" w:rsidP="008A5BD1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  <w:tab w:val="decimal" w:pos="882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DDAE66" w14:textId="77777777" w:rsidR="001C0919" w:rsidRPr="001F75FB" w:rsidDel="00EE0C25" w:rsidRDefault="001C0919" w:rsidP="008A5BD1">
            <w:pPr>
              <w:tabs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97884BB" w14:textId="77777777" w:rsidR="001C0919" w:rsidRPr="001F75FB" w:rsidRDefault="001C0919" w:rsidP="008A5BD1">
            <w:pPr>
              <w:tabs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F88AF35" w14:textId="77777777" w:rsidR="001C0919" w:rsidRPr="001F75FB" w:rsidDel="00EE0C25" w:rsidRDefault="001C0919" w:rsidP="008A5BD1">
            <w:pPr>
              <w:pStyle w:val="acctfourfigures"/>
              <w:tabs>
                <w:tab w:val="clear" w:pos="765"/>
                <w:tab w:val="decimal" w:pos="650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919" w:rsidRPr="001F75FB" w14:paraId="13D78837" w14:textId="77777777" w:rsidTr="0025189F">
        <w:trPr>
          <w:trHeight w:hRule="exact" w:val="374"/>
        </w:trPr>
        <w:tc>
          <w:tcPr>
            <w:tcW w:w="4140" w:type="dxa"/>
            <w:vAlign w:val="bottom"/>
          </w:tcPr>
          <w:p w14:paraId="34D709FC" w14:textId="702FF4E9" w:rsidR="001C0919" w:rsidRPr="001F75FB" w:rsidRDefault="007C299A" w:rsidP="008A5BD1">
            <w:pPr>
              <w:tabs>
                <w:tab w:val="left" w:pos="85"/>
              </w:tabs>
              <w:spacing w:line="240" w:lineRule="auto"/>
              <w:ind w:left="288" w:hanging="2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38A6D20D" w14:textId="77777777" w:rsidR="001C0919" w:rsidRPr="001F75FB" w:rsidRDefault="001C0919" w:rsidP="008A5BD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2D51DD4" w14:textId="77777777" w:rsidR="001C0919" w:rsidRPr="001F75FB" w:rsidDel="00EE0C25" w:rsidRDefault="001C0919" w:rsidP="008A5BD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E63770" w14:textId="77777777" w:rsidR="001C0919" w:rsidRPr="001F75FB" w:rsidRDefault="001C0919" w:rsidP="008A5BD1">
            <w:pPr>
              <w:pStyle w:val="acctfourfigures"/>
              <w:tabs>
                <w:tab w:val="clear" w:pos="765"/>
                <w:tab w:val="decimal" w:pos="650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3EE9B368" w14:textId="77777777" w:rsidR="001C0919" w:rsidRPr="001F75FB" w:rsidDel="00EE0C25" w:rsidRDefault="001C0919" w:rsidP="008A5BD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947007" w14:textId="77777777" w:rsidR="001C0919" w:rsidRPr="001F75FB" w:rsidRDefault="001C0919" w:rsidP="008A5BD1">
            <w:pPr>
              <w:tabs>
                <w:tab w:val="decimal" w:pos="595"/>
                <w:tab w:val="decimal" w:pos="650"/>
                <w:tab w:val="decimal" w:pos="800"/>
                <w:tab w:val="decimal" w:pos="1157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79A8ED1" w14:textId="77777777" w:rsidR="001C0919" w:rsidRPr="001F75FB" w:rsidDel="00EE0C25" w:rsidRDefault="001C0919" w:rsidP="008A5BD1">
            <w:pPr>
              <w:pStyle w:val="acctfourfigures"/>
              <w:tabs>
                <w:tab w:val="clear" w:pos="765"/>
                <w:tab w:val="decimal" w:pos="610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65AC55" w14:textId="77777777" w:rsidR="001C0919" w:rsidRPr="001F75FB" w:rsidRDefault="001C0919" w:rsidP="008A5BD1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9132DD" w14:textId="77777777" w:rsidR="001C0919" w:rsidRPr="001F75FB" w:rsidDel="00EE0C25" w:rsidRDefault="001C0919" w:rsidP="008A5BD1">
            <w:pPr>
              <w:tabs>
                <w:tab w:val="clear" w:pos="227"/>
                <w:tab w:val="left" w:pos="321"/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F59170A" w14:textId="77777777" w:rsidR="001C0919" w:rsidRPr="001F75FB" w:rsidRDefault="001C0919" w:rsidP="008A5BD1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  <w:tab w:val="decimal" w:pos="882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D58A70" w14:textId="77777777" w:rsidR="001C0919" w:rsidRPr="001F75FB" w:rsidDel="00EE0C25" w:rsidRDefault="001C0919" w:rsidP="008A5BD1">
            <w:pPr>
              <w:tabs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62CC02F" w14:textId="77777777" w:rsidR="001C0919" w:rsidRPr="001F75FB" w:rsidRDefault="001C0919" w:rsidP="008A5BD1">
            <w:pPr>
              <w:tabs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D58837" w14:textId="77777777" w:rsidR="001C0919" w:rsidRPr="001F75FB" w:rsidDel="00EE0C25" w:rsidRDefault="001C0919" w:rsidP="008A5BD1">
            <w:pPr>
              <w:pStyle w:val="acctfourfigures"/>
              <w:tabs>
                <w:tab w:val="clear" w:pos="765"/>
                <w:tab w:val="decimal" w:pos="650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919" w:rsidRPr="001F75FB" w14:paraId="4DE89C0E" w14:textId="77777777" w:rsidTr="0025189F">
        <w:trPr>
          <w:trHeight w:hRule="exact" w:val="374"/>
        </w:trPr>
        <w:tc>
          <w:tcPr>
            <w:tcW w:w="4140" w:type="dxa"/>
            <w:vAlign w:val="bottom"/>
          </w:tcPr>
          <w:p w14:paraId="524D40AF" w14:textId="450683FB" w:rsidR="001C0919" w:rsidRPr="001F75FB" w:rsidRDefault="00512C82" w:rsidP="008A5BD1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F75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630" w:type="dxa"/>
            <w:vAlign w:val="bottom"/>
          </w:tcPr>
          <w:p w14:paraId="78B76A43" w14:textId="77777777" w:rsidR="001C0919" w:rsidRPr="001F75FB" w:rsidRDefault="001C0919" w:rsidP="008A5BD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F7493BD" w14:textId="63FD919D" w:rsidR="001C0919" w:rsidRPr="001F75FB" w:rsidRDefault="005113A3" w:rsidP="008A5BD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36" w:type="dxa"/>
            <w:vAlign w:val="bottom"/>
          </w:tcPr>
          <w:p w14:paraId="265475D4" w14:textId="77777777" w:rsidR="001C0919" w:rsidRPr="001F75FB" w:rsidRDefault="001C0919" w:rsidP="008A5BD1">
            <w:pPr>
              <w:pStyle w:val="acctfourfigures"/>
              <w:tabs>
                <w:tab w:val="clear" w:pos="765"/>
                <w:tab w:val="decimal" w:pos="650"/>
                <w:tab w:val="decimal" w:pos="796"/>
                <w:tab w:val="decimal" w:pos="9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11391A63" w14:textId="11C80F00" w:rsidR="001C0919" w:rsidRPr="001F75FB" w:rsidRDefault="005113A3" w:rsidP="005113A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B60FAC" w14:textId="77777777" w:rsidR="001C0919" w:rsidRPr="001F75FB" w:rsidRDefault="001C0919" w:rsidP="008A5BD1">
            <w:pPr>
              <w:tabs>
                <w:tab w:val="clear" w:pos="680"/>
                <w:tab w:val="clear" w:pos="907"/>
                <w:tab w:val="decimal" w:pos="595"/>
                <w:tab w:val="decimal" w:pos="650"/>
                <w:tab w:val="decimal" w:pos="800"/>
                <w:tab w:val="decimal" w:pos="882"/>
                <w:tab w:val="decimal" w:pos="9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1840CCF" w14:textId="0ACBEA6E" w:rsidR="001C0919" w:rsidRPr="001F75FB" w:rsidRDefault="005113A3" w:rsidP="0025189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  <w:vAlign w:val="bottom"/>
          </w:tcPr>
          <w:p w14:paraId="61EC1413" w14:textId="77777777" w:rsidR="001C0919" w:rsidRPr="001F75FB" w:rsidRDefault="001C0919" w:rsidP="008A5BD1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CB038E" w14:textId="3655B76C" w:rsidR="001C0919" w:rsidRPr="001F75FB" w:rsidRDefault="001F75FB" w:rsidP="008A5BD1">
            <w:pPr>
              <w:tabs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468</w:t>
            </w:r>
          </w:p>
        </w:tc>
        <w:tc>
          <w:tcPr>
            <w:tcW w:w="270" w:type="dxa"/>
            <w:vAlign w:val="bottom"/>
          </w:tcPr>
          <w:p w14:paraId="5F543294" w14:textId="77777777" w:rsidR="001C0919" w:rsidRPr="001F75FB" w:rsidRDefault="001C0919" w:rsidP="008A5BD1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25495C" w14:textId="638CD571" w:rsidR="001C0919" w:rsidRPr="001F75FB" w:rsidRDefault="005113A3" w:rsidP="008A5BD1">
            <w:pPr>
              <w:tabs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D7C0FFB" w14:textId="77777777" w:rsidR="001C0919" w:rsidRPr="001F75FB" w:rsidRDefault="001C0919" w:rsidP="008A5BD1">
            <w:pPr>
              <w:tabs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B7E0DEA" w14:textId="03E08A5E" w:rsidR="001C0919" w:rsidRPr="001F75FB" w:rsidRDefault="005113A3" w:rsidP="0025189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</w:tbl>
    <w:p w14:paraId="574F46BB" w14:textId="77777777" w:rsidR="00A5541B" w:rsidRPr="001F75FB" w:rsidRDefault="00A5541B">
      <w:pPr>
        <w:rPr>
          <w:rFonts w:asciiTheme="majorBidi" w:hAnsiTheme="majorBidi" w:cstheme="majorBidi"/>
          <w:sz w:val="30"/>
          <w:szCs w:val="30"/>
        </w:rPr>
      </w:pPr>
      <w:r w:rsidRPr="001F75FB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738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A5541B" w:rsidRPr="001F75FB" w14:paraId="71D38EEC" w14:textId="77777777" w:rsidTr="004700CE">
        <w:trPr>
          <w:trHeight w:hRule="exact" w:val="374"/>
        </w:trPr>
        <w:tc>
          <w:tcPr>
            <w:tcW w:w="4140" w:type="dxa"/>
          </w:tcPr>
          <w:p w14:paraId="3F30A1D6" w14:textId="77777777" w:rsidR="00A5541B" w:rsidRPr="001F75FB" w:rsidRDefault="00A5541B" w:rsidP="004700CE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dxa"/>
          </w:tcPr>
          <w:p w14:paraId="47BD6B47" w14:textId="77777777" w:rsidR="00A5541B" w:rsidRPr="001F75FB" w:rsidRDefault="00A5541B" w:rsidP="004700CE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0" w:type="dxa"/>
            <w:gridSpan w:val="11"/>
          </w:tcPr>
          <w:p w14:paraId="48C96925" w14:textId="0D46083F" w:rsidR="00A5541B" w:rsidRPr="001F75FB" w:rsidRDefault="00A5541B" w:rsidP="004700CE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75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F093F" w:rsidRPr="001F75FB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30"/>
                <w:szCs w:val="30"/>
                <w:cs/>
              </w:rPr>
              <w:t>ที่แสดงเงินลงทุนตามวิธีส่วนได้เสีย</w:t>
            </w:r>
            <w:r w:rsidR="00B61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F75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41B" w:rsidRPr="001F75FB" w14:paraId="304772CD" w14:textId="77777777" w:rsidTr="004700CE">
        <w:trPr>
          <w:trHeight w:hRule="exact" w:val="374"/>
        </w:trPr>
        <w:tc>
          <w:tcPr>
            <w:tcW w:w="4140" w:type="dxa"/>
          </w:tcPr>
          <w:p w14:paraId="5C1EF5CF" w14:textId="77777777" w:rsidR="00A5541B" w:rsidRPr="001F75FB" w:rsidRDefault="00A5541B" w:rsidP="004700CE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dxa"/>
          </w:tcPr>
          <w:p w14:paraId="2AC8ECA1" w14:textId="77777777" w:rsidR="00A5541B" w:rsidRPr="001F75FB" w:rsidRDefault="00A5541B" w:rsidP="004700CE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792A9B93" w14:textId="77777777" w:rsidR="00A5541B" w:rsidRPr="001F75FB" w:rsidRDefault="00A5541B" w:rsidP="004700CE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75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29F545B" w14:textId="77777777" w:rsidR="00A5541B" w:rsidRPr="001F75FB" w:rsidRDefault="00A5541B" w:rsidP="004700CE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5"/>
          </w:tcPr>
          <w:p w14:paraId="65740DEF" w14:textId="77777777" w:rsidR="00A5541B" w:rsidRPr="001F75FB" w:rsidRDefault="00A5541B" w:rsidP="004700CE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75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5541B" w:rsidRPr="001F75FB" w14:paraId="673698D2" w14:textId="77777777" w:rsidTr="004700CE">
        <w:trPr>
          <w:trHeight w:val="1079"/>
        </w:trPr>
        <w:tc>
          <w:tcPr>
            <w:tcW w:w="4140" w:type="dxa"/>
            <w:vAlign w:val="bottom"/>
          </w:tcPr>
          <w:p w14:paraId="400BE84E" w14:textId="77777777" w:rsidR="00A5541B" w:rsidRPr="001F75FB" w:rsidRDefault="00A5541B" w:rsidP="004700C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8" w:type="dxa"/>
            <w:vAlign w:val="bottom"/>
          </w:tcPr>
          <w:p w14:paraId="23DBDD44" w14:textId="77777777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4C446E1" w14:textId="6C56CFFA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  <w:r w:rsidR="004A59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E00306" w14:textId="77777777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vAlign w:val="bottom"/>
          </w:tcPr>
          <w:p w14:paraId="04E0DC7E" w14:textId="678DC27E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  <w:r w:rsidR="004A59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77830C" w14:textId="77777777" w:rsidR="00A5541B" w:rsidRPr="001F75FB" w:rsidRDefault="00A5541B" w:rsidP="004700CE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EB42D2" w14:textId="77777777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C6F357F" w14:textId="77777777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16446B7" w14:textId="77777777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75F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F9C4CF" w14:textId="77777777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FFE303" w14:textId="77777777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75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75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B4AB34" w14:textId="77777777" w:rsidR="00A5541B" w:rsidRPr="001F75FB" w:rsidRDefault="00A5541B" w:rsidP="004700CE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18BDD0" w14:textId="77777777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5541B" w:rsidRPr="001F75FB" w14:paraId="5602D3F3" w14:textId="77777777" w:rsidTr="004700CE">
        <w:trPr>
          <w:trHeight w:hRule="exact" w:val="346"/>
        </w:trPr>
        <w:tc>
          <w:tcPr>
            <w:tcW w:w="4140" w:type="dxa"/>
          </w:tcPr>
          <w:p w14:paraId="34919C57" w14:textId="77777777" w:rsidR="00A5541B" w:rsidRPr="001F75FB" w:rsidRDefault="00A5541B" w:rsidP="004700CE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8" w:type="dxa"/>
          </w:tcPr>
          <w:p w14:paraId="51277D3C" w14:textId="77777777" w:rsidR="00A5541B" w:rsidRPr="001F75FB" w:rsidRDefault="00A5541B" w:rsidP="004700CE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70" w:type="dxa"/>
            <w:gridSpan w:val="11"/>
          </w:tcPr>
          <w:p w14:paraId="72FC5982" w14:textId="77777777" w:rsidR="00A5541B" w:rsidRPr="001F75FB" w:rsidRDefault="00A5541B" w:rsidP="004700CE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75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541B" w:rsidRPr="001F75FB" w14:paraId="7FD3AA2D" w14:textId="77777777" w:rsidTr="004700CE">
        <w:trPr>
          <w:trHeight w:hRule="exact" w:val="374"/>
        </w:trPr>
        <w:tc>
          <w:tcPr>
            <w:tcW w:w="4140" w:type="dxa"/>
          </w:tcPr>
          <w:p w14:paraId="4589F7B4" w14:textId="77777777" w:rsidR="00A5541B" w:rsidRPr="001F75FB" w:rsidRDefault="00A5541B" w:rsidP="004700CE">
            <w:pPr>
              <w:spacing w:line="240" w:lineRule="auto"/>
              <w:ind w:left="288" w:hanging="2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มีนาคม </w:t>
            </w:r>
            <w:r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738" w:type="dxa"/>
          </w:tcPr>
          <w:p w14:paraId="58F099D8" w14:textId="77777777" w:rsidR="00A5541B" w:rsidRPr="001F75FB" w:rsidRDefault="00A5541B" w:rsidP="004700CE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214ACB10" w14:textId="77777777" w:rsidR="00A5541B" w:rsidRPr="001F75FB" w:rsidRDefault="00A5541B" w:rsidP="004700CE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4D5CE540" w14:textId="77777777" w:rsidR="00A5541B" w:rsidRPr="001F75FB" w:rsidRDefault="00A5541B" w:rsidP="004700CE">
            <w:pPr>
              <w:spacing w:line="240" w:lineRule="auto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5541B" w:rsidRPr="001F75FB" w14:paraId="4E84465C" w14:textId="77777777" w:rsidTr="004700CE">
        <w:trPr>
          <w:trHeight w:hRule="exact" w:val="374"/>
        </w:trPr>
        <w:tc>
          <w:tcPr>
            <w:tcW w:w="4140" w:type="dxa"/>
          </w:tcPr>
          <w:p w14:paraId="7634900F" w14:textId="77777777" w:rsidR="00A5541B" w:rsidRPr="001F75FB" w:rsidRDefault="00A5541B" w:rsidP="004700CE">
            <w:pPr>
              <w:tabs>
                <w:tab w:val="left" w:pos="85"/>
              </w:tabs>
              <w:spacing w:line="240" w:lineRule="auto"/>
              <w:ind w:left="288" w:hanging="2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38" w:type="dxa"/>
          </w:tcPr>
          <w:p w14:paraId="59877846" w14:textId="77777777" w:rsidR="00A5541B" w:rsidRPr="001F75FB" w:rsidRDefault="00A5541B" w:rsidP="004700CE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1DF3C4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1D73FB" w14:textId="77777777" w:rsidR="00A5541B" w:rsidRPr="001F75FB" w:rsidRDefault="00A5541B" w:rsidP="004700CE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94" w:type="dxa"/>
          </w:tcPr>
          <w:p w14:paraId="21F72C7E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29C1E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DBE32C" w14:textId="77777777" w:rsidR="00A5541B" w:rsidRPr="001F75FB" w:rsidRDefault="00A5541B" w:rsidP="004700CE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6D246" w14:textId="77777777" w:rsidR="00A5541B" w:rsidRPr="001F75FB" w:rsidRDefault="00A5541B" w:rsidP="004700CE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9DD7F41" w14:textId="77777777" w:rsidR="00A5541B" w:rsidRPr="001F75FB" w:rsidRDefault="00A5541B" w:rsidP="004700CE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67A073" w14:textId="77777777" w:rsidR="00A5541B" w:rsidRPr="001F75FB" w:rsidRDefault="00A5541B" w:rsidP="004700CE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F8352B0" w14:textId="77777777" w:rsidR="00A5541B" w:rsidRPr="001F75FB" w:rsidRDefault="00A5541B" w:rsidP="004700CE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80DE4" w14:textId="77777777" w:rsidR="00A5541B" w:rsidRPr="001F75FB" w:rsidRDefault="00A5541B" w:rsidP="004700CE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9C981" w14:textId="77777777" w:rsidR="00A5541B" w:rsidRPr="001F75FB" w:rsidRDefault="00A5541B" w:rsidP="004700CE">
            <w:pPr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541B" w:rsidRPr="001F75FB" w14:paraId="282E5DB9" w14:textId="77777777" w:rsidTr="004700CE">
        <w:trPr>
          <w:trHeight w:hRule="exact" w:val="374"/>
        </w:trPr>
        <w:tc>
          <w:tcPr>
            <w:tcW w:w="4140" w:type="dxa"/>
            <w:vAlign w:val="bottom"/>
          </w:tcPr>
          <w:p w14:paraId="438C11DC" w14:textId="77777777" w:rsidR="00A5541B" w:rsidRPr="001F75FB" w:rsidRDefault="00A5541B" w:rsidP="004700CE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738" w:type="dxa"/>
            <w:vAlign w:val="bottom"/>
          </w:tcPr>
          <w:p w14:paraId="6F9607F9" w14:textId="77777777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9BCE09A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016B9C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650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6789F638" w14:textId="223F29A1" w:rsidR="00A5541B" w:rsidRPr="001F75FB" w:rsidRDefault="00A5541B" w:rsidP="00A45B1E">
            <w:pPr>
              <w:pStyle w:val="acctfourfigures"/>
              <w:tabs>
                <w:tab w:val="clear" w:pos="765"/>
                <w:tab w:val="decimal" w:pos="650"/>
                <w:tab w:val="left" w:pos="145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208,404</w:t>
            </w:r>
          </w:p>
        </w:tc>
        <w:tc>
          <w:tcPr>
            <w:tcW w:w="270" w:type="dxa"/>
            <w:vAlign w:val="bottom"/>
          </w:tcPr>
          <w:p w14:paraId="32B7A52D" w14:textId="77777777" w:rsidR="00A5541B" w:rsidRPr="001F75FB" w:rsidRDefault="00A5541B" w:rsidP="004700CE">
            <w:pPr>
              <w:tabs>
                <w:tab w:val="decimal" w:pos="595"/>
                <w:tab w:val="decimal" w:pos="650"/>
                <w:tab w:val="decimal" w:pos="800"/>
                <w:tab w:val="decimal" w:pos="1157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A48793A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610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208,404</w:t>
            </w:r>
          </w:p>
        </w:tc>
        <w:tc>
          <w:tcPr>
            <w:tcW w:w="270" w:type="dxa"/>
            <w:vAlign w:val="bottom"/>
          </w:tcPr>
          <w:p w14:paraId="595F83A8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4A98DA" w14:textId="77777777" w:rsidR="00A5541B" w:rsidRPr="001F75FB" w:rsidRDefault="00A5541B" w:rsidP="004700CE">
            <w:pPr>
              <w:tabs>
                <w:tab w:val="clear" w:pos="227"/>
                <w:tab w:val="left" w:pos="321"/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8D6AE5A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  <w:tab w:val="decimal" w:pos="882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EB6D4A" w14:textId="77777777" w:rsidR="00A5541B" w:rsidRPr="001F75FB" w:rsidRDefault="00A5541B" w:rsidP="004700CE">
            <w:pPr>
              <w:tabs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208,404</w:t>
            </w:r>
          </w:p>
        </w:tc>
        <w:tc>
          <w:tcPr>
            <w:tcW w:w="270" w:type="dxa"/>
            <w:vAlign w:val="bottom"/>
          </w:tcPr>
          <w:p w14:paraId="18CC8B5F" w14:textId="77777777" w:rsidR="00A5541B" w:rsidRPr="001F75FB" w:rsidRDefault="00A5541B" w:rsidP="004700CE">
            <w:pPr>
              <w:tabs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A0B8D08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650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208,404</w:t>
            </w:r>
          </w:p>
        </w:tc>
      </w:tr>
      <w:tr w:rsidR="00A5541B" w:rsidRPr="001F75FB" w14:paraId="5FA7D0AF" w14:textId="77777777" w:rsidTr="004700CE">
        <w:trPr>
          <w:trHeight w:hRule="exact" w:val="374"/>
        </w:trPr>
        <w:tc>
          <w:tcPr>
            <w:tcW w:w="4140" w:type="dxa"/>
            <w:vAlign w:val="bottom"/>
          </w:tcPr>
          <w:p w14:paraId="15CE58C1" w14:textId="77777777" w:rsidR="00A5541B" w:rsidRPr="001F75FB" w:rsidRDefault="00A5541B" w:rsidP="004700CE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38" w:type="dxa"/>
            <w:vAlign w:val="bottom"/>
          </w:tcPr>
          <w:p w14:paraId="282F8FB9" w14:textId="77777777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3A97B1B" w14:textId="77777777" w:rsidR="00A5541B" w:rsidRPr="001F75FB" w:rsidDel="00EE0C25" w:rsidRDefault="00A5541B" w:rsidP="004700C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E49EE9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650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78B14441" w14:textId="77777777" w:rsidR="00A5541B" w:rsidRPr="001F75FB" w:rsidDel="00EE0C25" w:rsidRDefault="00A5541B" w:rsidP="004700C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947C3B" w14:textId="77777777" w:rsidR="00A5541B" w:rsidRPr="001F75FB" w:rsidRDefault="00A5541B" w:rsidP="004700CE">
            <w:pPr>
              <w:tabs>
                <w:tab w:val="decimal" w:pos="595"/>
                <w:tab w:val="decimal" w:pos="650"/>
                <w:tab w:val="decimal" w:pos="800"/>
                <w:tab w:val="decimal" w:pos="1157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26EBEC6" w14:textId="77777777" w:rsidR="00A5541B" w:rsidRPr="001F75FB" w:rsidDel="00EE0C25" w:rsidRDefault="00A5541B" w:rsidP="004700CE">
            <w:pPr>
              <w:pStyle w:val="acctfourfigures"/>
              <w:tabs>
                <w:tab w:val="clear" w:pos="765"/>
                <w:tab w:val="decimal" w:pos="610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997583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3E1CA5" w14:textId="77777777" w:rsidR="00A5541B" w:rsidRPr="001F75FB" w:rsidDel="00EE0C25" w:rsidRDefault="00A5541B" w:rsidP="004700CE">
            <w:pPr>
              <w:tabs>
                <w:tab w:val="clear" w:pos="227"/>
                <w:tab w:val="left" w:pos="321"/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0DDE205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  <w:tab w:val="decimal" w:pos="882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34D23A" w14:textId="77777777" w:rsidR="00A5541B" w:rsidRPr="001F75FB" w:rsidDel="00EE0C25" w:rsidRDefault="00A5541B" w:rsidP="004700CE">
            <w:pPr>
              <w:tabs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71D0EF" w14:textId="77777777" w:rsidR="00A5541B" w:rsidRPr="001F75FB" w:rsidRDefault="00A5541B" w:rsidP="004700CE">
            <w:pPr>
              <w:tabs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69672C" w14:textId="77777777" w:rsidR="00A5541B" w:rsidRPr="001F75FB" w:rsidDel="00EE0C25" w:rsidRDefault="00A5541B" w:rsidP="004700CE">
            <w:pPr>
              <w:pStyle w:val="acctfourfigures"/>
              <w:tabs>
                <w:tab w:val="clear" w:pos="765"/>
                <w:tab w:val="decimal" w:pos="650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541B" w:rsidRPr="001F75FB" w14:paraId="3E5F45FF" w14:textId="77777777" w:rsidTr="004700CE">
        <w:trPr>
          <w:trHeight w:hRule="exact" w:val="374"/>
        </w:trPr>
        <w:tc>
          <w:tcPr>
            <w:tcW w:w="4140" w:type="dxa"/>
            <w:vAlign w:val="bottom"/>
          </w:tcPr>
          <w:p w14:paraId="43FDB146" w14:textId="77777777" w:rsidR="00A5541B" w:rsidRPr="001F75FB" w:rsidRDefault="00A5541B" w:rsidP="004700CE">
            <w:pPr>
              <w:tabs>
                <w:tab w:val="left" w:pos="85"/>
              </w:tabs>
              <w:spacing w:line="240" w:lineRule="auto"/>
              <w:ind w:left="288" w:hanging="2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F7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738" w:type="dxa"/>
            <w:vAlign w:val="bottom"/>
          </w:tcPr>
          <w:p w14:paraId="7686B340" w14:textId="77777777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897A2E0" w14:textId="77777777" w:rsidR="00A5541B" w:rsidRPr="001F75FB" w:rsidDel="00EE0C25" w:rsidRDefault="00A5541B" w:rsidP="004700C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503255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650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0BA7C13F" w14:textId="77777777" w:rsidR="00A5541B" w:rsidRPr="001F75FB" w:rsidDel="00EE0C25" w:rsidRDefault="00A5541B" w:rsidP="004700C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D439C" w14:textId="77777777" w:rsidR="00A5541B" w:rsidRPr="001F75FB" w:rsidRDefault="00A5541B" w:rsidP="004700CE">
            <w:pPr>
              <w:tabs>
                <w:tab w:val="decimal" w:pos="595"/>
                <w:tab w:val="decimal" w:pos="650"/>
                <w:tab w:val="decimal" w:pos="800"/>
                <w:tab w:val="decimal" w:pos="1157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B079A94" w14:textId="77777777" w:rsidR="00A5541B" w:rsidRPr="001F75FB" w:rsidDel="00EE0C25" w:rsidRDefault="00A5541B" w:rsidP="004700CE">
            <w:pPr>
              <w:pStyle w:val="acctfourfigures"/>
              <w:tabs>
                <w:tab w:val="clear" w:pos="765"/>
                <w:tab w:val="decimal" w:pos="610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C1F09D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389081" w14:textId="77777777" w:rsidR="00A5541B" w:rsidRPr="001F75FB" w:rsidDel="00EE0C25" w:rsidRDefault="00A5541B" w:rsidP="004700CE">
            <w:pPr>
              <w:tabs>
                <w:tab w:val="clear" w:pos="227"/>
                <w:tab w:val="left" w:pos="321"/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0C53B2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  <w:tab w:val="decimal" w:pos="882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F39B4C" w14:textId="77777777" w:rsidR="00A5541B" w:rsidRPr="001F75FB" w:rsidDel="00EE0C25" w:rsidRDefault="00A5541B" w:rsidP="004700CE">
            <w:pPr>
              <w:tabs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997EF5" w14:textId="77777777" w:rsidR="00A5541B" w:rsidRPr="001F75FB" w:rsidRDefault="00A5541B" w:rsidP="004700CE">
            <w:pPr>
              <w:tabs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FA880BA" w14:textId="77777777" w:rsidR="00A5541B" w:rsidRPr="001F75FB" w:rsidDel="00EE0C25" w:rsidRDefault="00A5541B" w:rsidP="004700CE">
            <w:pPr>
              <w:pStyle w:val="acctfourfigures"/>
              <w:tabs>
                <w:tab w:val="clear" w:pos="765"/>
                <w:tab w:val="decimal" w:pos="650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541B" w:rsidRPr="001F75FB" w14:paraId="39F6E4BB" w14:textId="77777777" w:rsidTr="004700CE">
        <w:trPr>
          <w:trHeight w:hRule="exact" w:val="374"/>
        </w:trPr>
        <w:tc>
          <w:tcPr>
            <w:tcW w:w="4140" w:type="dxa"/>
            <w:vAlign w:val="bottom"/>
          </w:tcPr>
          <w:p w14:paraId="680D2D16" w14:textId="77777777" w:rsidR="00A5541B" w:rsidRPr="001F75FB" w:rsidRDefault="00A5541B" w:rsidP="004700CE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F75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738" w:type="dxa"/>
            <w:vAlign w:val="bottom"/>
          </w:tcPr>
          <w:p w14:paraId="5C87A2F2" w14:textId="77777777" w:rsidR="00A5541B" w:rsidRPr="001F75FB" w:rsidRDefault="00A5541B" w:rsidP="004700CE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A8304B7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116,910</w:t>
            </w:r>
          </w:p>
        </w:tc>
        <w:tc>
          <w:tcPr>
            <w:tcW w:w="236" w:type="dxa"/>
            <w:vAlign w:val="bottom"/>
          </w:tcPr>
          <w:p w14:paraId="6F58C269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650"/>
                <w:tab w:val="decimal" w:pos="796"/>
                <w:tab w:val="decimal" w:pos="9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3B271F7F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F00D99" w14:textId="77777777" w:rsidR="00A5541B" w:rsidRPr="001F75FB" w:rsidRDefault="00A5541B" w:rsidP="004700CE">
            <w:pPr>
              <w:tabs>
                <w:tab w:val="clear" w:pos="680"/>
                <w:tab w:val="clear" w:pos="907"/>
                <w:tab w:val="decimal" w:pos="595"/>
                <w:tab w:val="decimal" w:pos="650"/>
                <w:tab w:val="decimal" w:pos="800"/>
                <w:tab w:val="decimal" w:pos="882"/>
                <w:tab w:val="decimal" w:pos="9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24684D8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610"/>
                <w:tab w:val="decimal" w:pos="6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116,910</w:t>
            </w:r>
          </w:p>
        </w:tc>
        <w:tc>
          <w:tcPr>
            <w:tcW w:w="270" w:type="dxa"/>
            <w:vAlign w:val="bottom"/>
          </w:tcPr>
          <w:p w14:paraId="06631948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CD8539" w14:textId="77777777" w:rsidR="00A5541B" w:rsidRPr="001F75FB" w:rsidRDefault="00A5541B" w:rsidP="004700CE">
            <w:pPr>
              <w:tabs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116,910</w:t>
            </w:r>
          </w:p>
        </w:tc>
        <w:tc>
          <w:tcPr>
            <w:tcW w:w="270" w:type="dxa"/>
            <w:vAlign w:val="bottom"/>
          </w:tcPr>
          <w:p w14:paraId="417C99AC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203DA3" w14:textId="77777777" w:rsidR="00A5541B" w:rsidRPr="001F75FB" w:rsidRDefault="00A5541B" w:rsidP="004700CE">
            <w:pPr>
              <w:tabs>
                <w:tab w:val="decimal" w:pos="650"/>
              </w:tabs>
              <w:spacing w:line="240" w:lineRule="auto"/>
              <w:ind w:left="288" w:hanging="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3E99478" w14:textId="77777777" w:rsidR="00A5541B" w:rsidRPr="001F75FB" w:rsidRDefault="00A5541B" w:rsidP="004700CE">
            <w:pPr>
              <w:tabs>
                <w:tab w:val="decimal" w:pos="595"/>
                <w:tab w:val="decimal" w:pos="650"/>
                <w:tab w:val="decimal" w:pos="8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2F19BE7" w14:textId="77777777" w:rsidR="00A5541B" w:rsidRPr="001F75FB" w:rsidRDefault="00A5541B" w:rsidP="004700CE">
            <w:pPr>
              <w:pStyle w:val="acctfourfigures"/>
              <w:tabs>
                <w:tab w:val="clear" w:pos="765"/>
                <w:tab w:val="decimal" w:pos="650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FB">
              <w:rPr>
                <w:rFonts w:asciiTheme="majorBidi" w:hAnsiTheme="majorBidi" w:cstheme="majorBidi"/>
                <w:sz w:val="30"/>
                <w:szCs w:val="30"/>
              </w:rPr>
              <w:t>116,910</w:t>
            </w:r>
          </w:p>
        </w:tc>
      </w:tr>
    </w:tbl>
    <w:p w14:paraId="652B509D" w14:textId="77777777" w:rsidR="00A5541B" w:rsidRPr="008A5BD1" w:rsidRDefault="00A5541B" w:rsidP="00ED0A7A">
      <w:pPr>
        <w:rPr>
          <w:rFonts w:asciiTheme="majorBidi" w:hAnsiTheme="majorBidi" w:cstheme="majorBidi"/>
          <w:sz w:val="24"/>
          <w:szCs w:val="24"/>
        </w:rPr>
      </w:pPr>
    </w:p>
    <w:p w14:paraId="1193DF8D" w14:textId="77777777" w:rsidR="00A5541B" w:rsidRPr="008A5BD1" w:rsidRDefault="00A5541B" w:rsidP="00ED0A7A">
      <w:pPr>
        <w:rPr>
          <w:rFonts w:asciiTheme="majorBidi" w:hAnsiTheme="majorBidi" w:cstheme="majorBidi"/>
          <w:sz w:val="24"/>
          <w:szCs w:val="24"/>
        </w:rPr>
      </w:pPr>
    </w:p>
    <w:p w14:paraId="3ADF3E6D" w14:textId="77777777" w:rsidR="00A5541B" w:rsidRPr="004E2229" w:rsidRDefault="00A5541B" w:rsidP="00ED0A7A">
      <w:pPr>
        <w:rPr>
          <w:rFonts w:asciiTheme="majorBidi" w:hAnsiTheme="majorBidi" w:cstheme="majorBidi"/>
        </w:rPr>
      </w:pPr>
    </w:p>
    <w:p w14:paraId="7ED2751F" w14:textId="6F9C74BF" w:rsidR="00A5541B" w:rsidRPr="004E2229" w:rsidRDefault="00A5541B" w:rsidP="00A45B1E">
      <w:pPr>
        <w:pStyle w:val="acctfourfigures"/>
        <w:tabs>
          <w:tab w:val="clear" w:pos="765"/>
          <w:tab w:val="decimal" w:pos="650"/>
          <w:tab w:val="left" w:pos="1451"/>
        </w:tabs>
        <w:spacing w:line="240" w:lineRule="auto"/>
        <w:ind w:left="-43" w:right="-86"/>
        <w:jc w:val="center"/>
        <w:rPr>
          <w:rFonts w:asciiTheme="majorBidi" w:hAnsiTheme="majorBidi" w:cstheme="majorBidi"/>
        </w:rPr>
        <w:sectPr w:rsidR="00A5541B" w:rsidRPr="004E2229" w:rsidSect="003C0D5D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2A67F6" w14:textId="15AC61A1" w:rsidR="00D928F4" w:rsidRPr="004E2229" w:rsidRDefault="00D928F4" w:rsidP="00D928F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E2229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Pr="004E2229">
        <w:rPr>
          <w:rFonts w:asciiTheme="majorBidi" w:hAnsiTheme="majorBidi" w:cstheme="majorBidi"/>
          <w:spacing w:val="-2"/>
          <w:sz w:val="30"/>
          <w:szCs w:val="30"/>
          <w:cs/>
        </w:rPr>
        <w:br/>
        <w:t>งบ</w:t>
      </w:r>
      <w:r w:rsidRPr="004E2229">
        <w:rPr>
          <w:rFonts w:asciiTheme="majorBidi" w:hAnsiTheme="majorBidi" w:cstheme="majorBidi"/>
          <w:spacing w:val="-4"/>
          <w:sz w:val="30"/>
          <w:szCs w:val="30"/>
          <w:cs/>
        </w:rPr>
        <w:t>ฐานะการเงิน</w:t>
      </w:r>
    </w:p>
    <w:p w14:paraId="462A8701" w14:textId="77777777" w:rsidR="00D928F4" w:rsidRPr="004E2229" w:rsidRDefault="00D928F4" w:rsidP="00D928F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37798E" w:rsidRPr="00CC5B11" w14:paraId="3372D3BD" w14:textId="77777777" w:rsidTr="00D928F4">
        <w:trPr>
          <w:tblHeader/>
        </w:trPr>
        <w:tc>
          <w:tcPr>
            <w:tcW w:w="2430" w:type="dxa"/>
          </w:tcPr>
          <w:p w14:paraId="7291C1AE" w14:textId="4DB12179" w:rsidR="0037798E" w:rsidRPr="004E2229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E22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CC02746" w14:textId="77777777" w:rsidR="0037798E" w:rsidRPr="004E2229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</w:tcPr>
          <w:p w14:paraId="52AF8AF6" w14:textId="77777777" w:rsidR="0037798E" w:rsidRPr="004E2229" w:rsidRDefault="0037798E" w:rsidP="00BE0B2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E22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7798E" w:rsidRPr="00CC5B11" w14:paraId="2C798F97" w14:textId="77777777" w:rsidTr="00D928F4">
        <w:tc>
          <w:tcPr>
            <w:tcW w:w="2430" w:type="dxa"/>
          </w:tcPr>
          <w:p w14:paraId="480EE2E7" w14:textId="77777777" w:rsidR="0037798E" w:rsidRPr="004E2229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22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สินทรัพย์/หนี้สินอนุพันธ์</w:t>
            </w:r>
          </w:p>
        </w:tc>
        <w:tc>
          <w:tcPr>
            <w:tcW w:w="236" w:type="dxa"/>
          </w:tcPr>
          <w:p w14:paraId="7E238324" w14:textId="77777777" w:rsidR="0037798E" w:rsidRPr="004E2229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</w:tcPr>
          <w:p w14:paraId="336B0A5E" w14:textId="112A299E" w:rsidR="0037798E" w:rsidRPr="004E2229" w:rsidRDefault="0024389F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22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4E22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วันที่ในงบฐานะการเงิน</w:t>
            </w:r>
          </w:p>
        </w:tc>
      </w:tr>
      <w:tr w:rsidR="005B507D" w:rsidRPr="00CC5B11" w14:paraId="6E4D8C00" w14:textId="77777777" w:rsidTr="00D928F4">
        <w:tc>
          <w:tcPr>
            <w:tcW w:w="2430" w:type="dxa"/>
          </w:tcPr>
          <w:p w14:paraId="729FE73F" w14:textId="17538022" w:rsidR="005B507D" w:rsidRPr="004E2229" w:rsidRDefault="005B507D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22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B97ABC" w:rsidRPr="004E22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</w:t>
            </w:r>
            <w:r w:rsidRPr="004E22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36" w:type="dxa"/>
          </w:tcPr>
          <w:p w14:paraId="7B7757E4" w14:textId="77777777" w:rsidR="005B507D" w:rsidRPr="004E2229" w:rsidRDefault="005B507D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</w:tcPr>
          <w:p w14:paraId="2C73B759" w14:textId="60CF0708" w:rsidR="005B507D" w:rsidRPr="004E2229" w:rsidRDefault="0024389F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5B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เทคนิคการวัดมูลค่าด้วยวิธีรายได้</w:t>
            </w:r>
          </w:p>
        </w:tc>
      </w:tr>
    </w:tbl>
    <w:p w14:paraId="20F59AB8" w14:textId="06036DE5" w:rsidR="008F40DE" w:rsidRPr="004E2229" w:rsidRDefault="008F40DE" w:rsidP="00251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51F803" w14:textId="5DDD75DF" w:rsidR="003E6A5C" w:rsidRPr="004E2229" w:rsidRDefault="00A45B1E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8</w:t>
      </w:r>
      <w:r w:rsidR="00FB0C25" w:rsidRPr="004E2229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0B1CB9" w:rsidRPr="004E2229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</w:t>
      </w:r>
      <w:r w:rsidR="003E6A5C" w:rsidRPr="004E2229">
        <w:rPr>
          <w:rFonts w:asciiTheme="majorBidi" w:hAnsiTheme="majorBidi" w:cstheme="majorBidi"/>
          <w:sz w:val="30"/>
          <w:szCs w:val="30"/>
          <w:u w:val="none"/>
          <w:cs/>
        </w:rPr>
        <w:t>กิจการที่ไม่เกี่ยวข้องกัน</w:t>
      </w:r>
    </w:p>
    <w:p w14:paraId="25A45F9C" w14:textId="77777777" w:rsidR="000452F8" w:rsidRPr="004E2229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0452F8" w:rsidRPr="00CC5B11" w14:paraId="6F3CE5D9" w14:textId="77777777" w:rsidTr="00BD66A4">
        <w:trPr>
          <w:cantSplit/>
          <w:tblHeader/>
        </w:trPr>
        <w:tc>
          <w:tcPr>
            <w:tcW w:w="6543" w:type="dxa"/>
          </w:tcPr>
          <w:p w14:paraId="2DF4B951" w14:textId="77777777" w:rsidR="000452F8" w:rsidRPr="004E2229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0762382" w14:textId="4B8F42FB" w:rsidR="000452F8" w:rsidRPr="00A45B1E" w:rsidRDefault="000452F8" w:rsidP="00A45B1E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Cs/>
                <w:color w:val="000000"/>
                <w:spacing w:val="-2"/>
                <w:sz w:val="30"/>
                <w:szCs w:val="30"/>
                <w:lang w:bidi="th-TH"/>
              </w:rPr>
            </w:pPr>
            <w:r w:rsidRPr="004E222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8E3D1E" w:rsidRPr="00475567">
              <w:rPr>
                <w:rFonts w:asciiTheme="majorBidi" w:hAnsiTheme="majorBidi" w:cstheme="majorBidi" w:hint="cs"/>
                <w:bCs/>
                <w:color w:val="000000"/>
                <w:spacing w:val="-2"/>
                <w:sz w:val="30"/>
                <w:szCs w:val="30"/>
                <w:cs/>
              </w:rPr>
              <w:t>ที่แสดงเงินลงทุน</w:t>
            </w:r>
          </w:p>
        </w:tc>
      </w:tr>
      <w:tr w:rsidR="00A45B1E" w:rsidRPr="00CC5B11" w14:paraId="7B27835B" w14:textId="77777777" w:rsidTr="00BD66A4">
        <w:trPr>
          <w:cantSplit/>
          <w:tblHeader/>
        </w:trPr>
        <w:tc>
          <w:tcPr>
            <w:tcW w:w="6543" w:type="dxa"/>
          </w:tcPr>
          <w:p w14:paraId="5C4155E1" w14:textId="77777777" w:rsidR="00A45B1E" w:rsidRPr="004E2229" w:rsidRDefault="00A45B1E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51887619" w14:textId="54819086" w:rsidR="00A45B1E" w:rsidRPr="004E2229" w:rsidRDefault="00A45B1E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75567">
              <w:rPr>
                <w:rFonts w:asciiTheme="majorBidi" w:hAnsiTheme="majorBidi" w:cstheme="majorBidi" w:hint="cs"/>
                <w:bCs/>
                <w:color w:val="000000"/>
                <w:spacing w:val="-2"/>
                <w:sz w:val="30"/>
                <w:szCs w:val="30"/>
                <w:cs/>
              </w:rPr>
              <w:t>ตามวิธีส่วนได้เสีย</w:t>
            </w:r>
            <w:r w:rsidR="00B61FE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/</w:t>
            </w:r>
          </w:p>
        </w:tc>
      </w:tr>
      <w:tr w:rsidR="00A45B1E" w:rsidRPr="00CC5B11" w14:paraId="0BD696B0" w14:textId="77777777" w:rsidTr="00BD66A4">
        <w:trPr>
          <w:cantSplit/>
          <w:tblHeader/>
        </w:trPr>
        <w:tc>
          <w:tcPr>
            <w:tcW w:w="6543" w:type="dxa"/>
          </w:tcPr>
          <w:p w14:paraId="2C31DACB" w14:textId="77777777" w:rsidR="00A45B1E" w:rsidRPr="004E2229" w:rsidRDefault="00A45B1E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0FA36E99" w14:textId="4E7AE06F" w:rsidR="00A45B1E" w:rsidRPr="004E2229" w:rsidRDefault="00A45B1E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E222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E25AE" w:rsidRPr="00CC5B11" w14:paraId="1A5C163A" w14:textId="77777777" w:rsidTr="00BD66A4">
        <w:trPr>
          <w:cantSplit/>
          <w:tblHeader/>
        </w:trPr>
        <w:tc>
          <w:tcPr>
            <w:tcW w:w="6543" w:type="dxa"/>
          </w:tcPr>
          <w:p w14:paraId="4284FEB8" w14:textId="77777777" w:rsidR="008E25AE" w:rsidRPr="004E2229" w:rsidRDefault="008E25AE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32CA19B" w14:textId="496AE777" w:rsidR="008E25AE" w:rsidRPr="008A5BD1" w:rsidRDefault="008E25AE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E222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CC5B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24069BC" w14:textId="77777777" w:rsidR="008E25AE" w:rsidRPr="004E2229" w:rsidRDefault="008E25AE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C253481" w14:textId="60428FF4" w:rsidR="008E25AE" w:rsidRPr="00CC5B11" w:rsidRDefault="008E25AE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E222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8A5B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0452F8" w:rsidRPr="00CC5B11" w14:paraId="76915275" w14:textId="77777777" w:rsidTr="00BD66A4">
        <w:trPr>
          <w:cantSplit/>
          <w:tblHeader/>
        </w:trPr>
        <w:tc>
          <w:tcPr>
            <w:tcW w:w="6543" w:type="dxa"/>
          </w:tcPr>
          <w:p w14:paraId="0E4ABBCF" w14:textId="77777777" w:rsidR="000452F8" w:rsidRPr="004E2229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4139EFB" w14:textId="7898011E" w:rsidR="000452F8" w:rsidRPr="004E2229" w:rsidRDefault="00450DDE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E222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4E222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 w:rsidR="00EE0C25" w:rsidRPr="004E222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5FC6F885" w14:textId="77777777" w:rsidR="000452F8" w:rsidRPr="004E2229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F38F163" w14:textId="44256E12" w:rsidR="000452F8" w:rsidRPr="008A5BD1" w:rsidRDefault="00450DDE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222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4E222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 w:rsidR="008E25AE" w:rsidRPr="004E222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0452F8" w:rsidRPr="00CC5B11" w14:paraId="1D77C619" w14:textId="77777777" w:rsidTr="00BD66A4">
        <w:trPr>
          <w:cantSplit/>
        </w:trPr>
        <w:tc>
          <w:tcPr>
            <w:tcW w:w="6543" w:type="dxa"/>
          </w:tcPr>
          <w:p w14:paraId="40153722" w14:textId="77777777" w:rsidR="000452F8" w:rsidRPr="004E2229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08F0EB19" w14:textId="77777777" w:rsidR="000452F8" w:rsidRPr="004E2229" w:rsidRDefault="000452F8" w:rsidP="00ED5915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22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2F8" w:rsidRPr="00CC5B11" w14:paraId="1C41FDDC" w14:textId="77777777" w:rsidTr="00BD66A4">
        <w:trPr>
          <w:cantSplit/>
        </w:trPr>
        <w:tc>
          <w:tcPr>
            <w:tcW w:w="6543" w:type="dxa"/>
          </w:tcPr>
          <w:p w14:paraId="16F76069" w14:textId="77777777" w:rsidR="000452F8" w:rsidRPr="004E2229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E22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B3A5FE2" w14:textId="77777777" w:rsidR="000452F8" w:rsidRPr="004E2229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7D1C5E" w14:textId="77777777" w:rsidR="000452F8" w:rsidRPr="004E2229" w:rsidRDefault="000452F8" w:rsidP="00ED591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FB635FD" w14:textId="77777777" w:rsidR="000452F8" w:rsidRPr="004E2229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25AE" w:rsidRPr="00CC5B11" w14:paraId="77B74F5C" w14:textId="77777777" w:rsidTr="00BD66A4">
        <w:trPr>
          <w:cantSplit/>
        </w:trPr>
        <w:tc>
          <w:tcPr>
            <w:tcW w:w="6543" w:type="dxa"/>
          </w:tcPr>
          <w:p w14:paraId="2AB49752" w14:textId="77777777" w:rsidR="008E25AE" w:rsidRPr="004E2229" w:rsidRDefault="008E25AE" w:rsidP="008E2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E222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6D1DF9AE" w14:textId="4B237458" w:rsidR="008E25AE" w:rsidRPr="004E2229" w:rsidRDefault="00A45B1E" w:rsidP="008E25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1,389,453</w:t>
            </w:r>
          </w:p>
        </w:tc>
        <w:tc>
          <w:tcPr>
            <w:tcW w:w="270" w:type="dxa"/>
          </w:tcPr>
          <w:p w14:paraId="320080B2" w14:textId="77777777" w:rsidR="008E25AE" w:rsidRPr="004E2229" w:rsidRDefault="008E25AE" w:rsidP="008E25AE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8560980" w14:textId="72090D17" w:rsidR="008E25AE" w:rsidRPr="004E2229" w:rsidRDefault="008E25AE" w:rsidP="008E25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22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1,761,575</w:t>
            </w:r>
          </w:p>
        </w:tc>
      </w:tr>
      <w:tr w:rsidR="008E25AE" w:rsidRPr="00CC5B11" w14:paraId="1D11D13A" w14:textId="77777777" w:rsidTr="00BD66A4">
        <w:trPr>
          <w:cantSplit/>
        </w:trPr>
        <w:tc>
          <w:tcPr>
            <w:tcW w:w="6543" w:type="dxa"/>
          </w:tcPr>
          <w:p w14:paraId="4E6C70C9" w14:textId="77777777" w:rsidR="008E25AE" w:rsidRPr="004E2229" w:rsidRDefault="008E25AE" w:rsidP="008E2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E22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2FAC4E" w14:textId="7DF1897E" w:rsidR="008E25AE" w:rsidRPr="004E2229" w:rsidRDefault="00A45B1E" w:rsidP="008E25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1,389,453</w:t>
            </w:r>
          </w:p>
        </w:tc>
        <w:tc>
          <w:tcPr>
            <w:tcW w:w="270" w:type="dxa"/>
          </w:tcPr>
          <w:p w14:paraId="0CF20BA6" w14:textId="77777777" w:rsidR="008E25AE" w:rsidRPr="004E2229" w:rsidRDefault="008E25AE" w:rsidP="008E25AE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CB59494" w14:textId="4C2ED986" w:rsidR="008E25AE" w:rsidRPr="004E2229" w:rsidRDefault="008E25AE" w:rsidP="008E25A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22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1,761,575</w:t>
            </w:r>
          </w:p>
        </w:tc>
      </w:tr>
    </w:tbl>
    <w:p w14:paraId="6646BA60" w14:textId="77777777" w:rsidR="00A45B1E" w:rsidRDefault="00A45B1E" w:rsidP="00784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23FCE4" w14:textId="27A45467" w:rsidR="00046D2B" w:rsidRPr="00911CB5" w:rsidRDefault="00046D2B" w:rsidP="00046D2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911CB5">
        <w:rPr>
          <w:rFonts w:ascii="Angsana New" w:hAnsi="Angsana New"/>
          <w:sz w:val="30"/>
          <w:szCs w:val="30"/>
          <w:u w:val="none"/>
          <w:lang w:val="en-US"/>
        </w:rPr>
        <w:t>9</w:t>
      </w:r>
      <w:r w:rsidRPr="00911CB5">
        <w:rPr>
          <w:rFonts w:ascii="Angsana New" w:hAnsi="Angsana New" w:hint="cs"/>
          <w:sz w:val="30"/>
          <w:szCs w:val="30"/>
          <w:u w:val="none"/>
          <w:cs/>
          <w:lang w:val="en-US"/>
        </w:rPr>
        <w:tab/>
        <w:t>เหตุการณ์ภายหลังรอบระยะเวลารายงาน</w:t>
      </w:r>
    </w:p>
    <w:p w14:paraId="67A96E7F" w14:textId="77777777" w:rsidR="00046D2B" w:rsidRPr="0025189F" w:rsidRDefault="00046D2B" w:rsidP="00251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00FCC3" w14:textId="67D3BE76" w:rsidR="00046D2B" w:rsidRDefault="00046D2B" w:rsidP="0004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911CB5">
        <w:rPr>
          <w:rFonts w:ascii="Angsana New" w:hAnsi="Angsana New"/>
          <w:sz w:val="30"/>
          <w:szCs w:val="30"/>
          <w:cs/>
        </w:rPr>
        <w:t>ในการประชุมสามัญประ</w:t>
      </w:r>
      <w:r w:rsidRPr="00C76F3D">
        <w:rPr>
          <w:rFonts w:ascii="Angsana New" w:hAnsi="Angsana New"/>
          <w:sz w:val="30"/>
          <w:szCs w:val="30"/>
          <w:cs/>
        </w:rPr>
        <w:t xml:space="preserve">จำปีของผู้ถือหุ้นของบริษัทเมื่อวันที่ </w:t>
      </w:r>
      <w:r w:rsidRPr="00C76F3D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4</w:t>
      </w:r>
      <w:r w:rsidRPr="00C76F3D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C76F3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C76F3D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C76F3D">
        <w:rPr>
          <w:rFonts w:ascii="Angsana New" w:hAnsi="Angsana New"/>
          <w:sz w:val="30"/>
          <w:szCs w:val="30"/>
        </w:rPr>
        <w:t>1.00</w:t>
      </w:r>
      <w:r w:rsidRPr="00C76F3D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C76F3D">
        <w:rPr>
          <w:rFonts w:ascii="Angsana New" w:hAnsi="Angsana New"/>
          <w:sz w:val="30"/>
          <w:szCs w:val="30"/>
        </w:rPr>
        <w:t>300</w:t>
      </w:r>
      <w:r w:rsidRPr="00C76F3D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เงินปันผลดังกล่าวจะจ่ายให้แก่</w:t>
      </w:r>
      <w:r w:rsidR="00FD64B4">
        <w:rPr>
          <w:rFonts w:ascii="Angsana New" w:hAnsi="Angsana New"/>
          <w:sz w:val="30"/>
          <w:szCs w:val="30"/>
          <w:cs/>
        </w:rPr>
        <w:br/>
      </w:r>
      <w:r w:rsidRPr="00C76F3D">
        <w:rPr>
          <w:rFonts w:ascii="Angsana New" w:hAnsi="Angsana New"/>
          <w:sz w:val="30"/>
          <w:szCs w:val="30"/>
          <w:cs/>
        </w:rPr>
        <w:t>ผู้ถือหุ้นในเดือน</w:t>
      </w:r>
      <w:r w:rsidRPr="00C76F3D">
        <w:rPr>
          <w:rFonts w:ascii="Angsana New" w:hAnsi="Angsana New" w:hint="cs"/>
          <w:sz w:val="30"/>
          <w:szCs w:val="30"/>
          <w:cs/>
        </w:rPr>
        <w:t>สิงหาคม</w:t>
      </w:r>
      <w:r w:rsidRPr="00C76F3D">
        <w:rPr>
          <w:rFonts w:ascii="Angsana New" w:hAnsi="Angsana New"/>
          <w:sz w:val="30"/>
          <w:szCs w:val="30"/>
          <w:cs/>
        </w:rPr>
        <w:t xml:space="preserve"> </w:t>
      </w:r>
      <w:r w:rsidR="00B61FE8">
        <w:rPr>
          <w:rFonts w:ascii="Angsana New" w:hAnsi="Angsana New"/>
          <w:sz w:val="30"/>
          <w:szCs w:val="30"/>
        </w:rPr>
        <w:t>2</w:t>
      </w:r>
      <w:r w:rsidRPr="00C76F3D">
        <w:rPr>
          <w:rFonts w:ascii="Angsana New" w:hAnsi="Angsana New"/>
          <w:sz w:val="30"/>
          <w:szCs w:val="30"/>
        </w:rPr>
        <w:t>56</w:t>
      </w:r>
      <w:r>
        <w:rPr>
          <w:rFonts w:ascii="Angsana New" w:hAnsi="Angsana New"/>
          <w:sz w:val="30"/>
          <w:szCs w:val="30"/>
        </w:rPr>
        <w:t>9</w:t>
      </w:r>
    </w:p>
    <w:p w14:paraId="05D3410B" w14:textId="77777777" w:rsidR="00B61FE8" w:rsidRDefault="00B61FE8" w:rsidP="0004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  <w:sectPr w:rsidR="00B61FE8" w:rsidSect="003C0D5D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D674684" w14:textId="29C68B78" w:rsidR="003B0B6C" w:rsidRDefault="00B61FE8" w:rsidP="00B61FE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61FE8">
        <w:rPr>
          <w:rFonts w:ascii="Angsana New" w:hAnsi="Angsana New"/>
          <w:sz w:val="30"/>
          <w:szCs w:val="30"/>
          <w:u w:val="none"/>
          <w:lang w:val="en-US"/>
        </w:rPr>
        <w:lastRenderedPageBreak/>
        <w:t>10</w:t>
      </w:r>
      <w:r w:rsidRPr="00B61FE8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B61FE8">
        <w:rPr>
          <w:rFonts w:ascii="Angsana New" w:hAnsi="Angsana New"/>
          <w:sz w:val="30"/>
          <w:szCs w:val="30"/>
          <w:u w:val="none"/>
          <w:cs/>
          <w:lang w:val="en-US"/>
        </w:rPr>
        <w:t>มาตรฐานการรายงานทางการเงินที่ยังไม่ได้ใช้</w:t>
      </w:r>
    </w:p>
    <w:p w14:paraId="594E593D" w14:textId="77777777" w:rsidR="00B61FE8" w:rsidRPr="0025189F" w:rsidRDefault="00B61FE8" w:rsidP="00251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6261DB" w14:textId="7024F13C" w:rsidR="00B61FE8" w:rsidRPr="00784903" w:rsidRDefault="00B61FE8" w:rsidP="00843C18">
      <w:pPr>
        <w:tabs>
          <w:tab w:val="clear" w:pos="454"/>
          <w:tab w:val="left" w:pos="360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78490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มาตรฐานการรายงานทางการเงินที่ออกและปรับปรุงใหม่ซึ่งเกี่ยวกับการดำเนินงานของบริษัท</w:t>
      </w:r>
      <w:r w:rsidRPr="007849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4903">
        <w:rPr>
          <w:rFonts w:asciiTheme="majorBidi" w:hAnsiTheme="majorBidi" w:cstheme="majorBidi"/>
          <w:sz w:val="30"/>
          <w:szCs w:val="30"/>
          <w:cs/>
        </w:rPr>
        <w:t>และคาดว่าจะมีผลกระทบที่มีสาระสำคัญต่อ</w:t>
      </w:r>
      <w:r w:rsidR="00A94734" w:rsidRPr="00A94734">
        <w:rPr>
          <w:rFonts w:asciiTheme="majorBidi" w:hAnsiTheme="majorBidi"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78490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 เมื่อนำมาถือปฏิบัติเป็นครั้งแรก</w:t>
      </w:r>
      <w:r w:rsidRPr="00784903">
        <w:rPr>
          <w:rFonts w:asciiTheme="majorBidi" w:hAnsiTheme="majorBidi" w:cstheme="majorBidi"/>
          <w:sz w:val="30"/>
          <w:szCs w:val="30"/>
        </w:rPr>
        <w:t xml:space="preserve"> </w:t>
      </w:r>
      <w:r w:rsidRPr="00784903">
        <w:rPr>
          <w:rFonts w:asciiTheme="majorBidi" w:hAnsiTheme="majorBidi" w:cstheme="majorBidi"/>
          <w:sz w:val="30"/>
          <w:szCs w:val="30"/>
          <w:cs/>
        </w:rPr>
        <w:t>และจะมีผลบังคับใช้กับงบการเงินสำหรับรอบระยะเวลาบัญชีที่เริ่มในหรือหลังวันที</w:t>
      </w:r>
      <w:r w:rsidRPr="00784903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Pr="00784903">
        <w:rPr>
          <w:rFonts w:asciiTheme="majorBidi" w:hAnsiTheme="majorBidi" w:cstheme="majorBidi"/>
          <w:sz w:val="30"/>
          <w:szCs w:val="30"/>
        </w:rPr>
        <w:t>1</w:t>
      </w:r>
      <w:r w:rsidRPr="00784903">
        <w:rPr>
          <w:rFonts w:asciiTheme="majorBidi" w:hAnsiTheme="majorBidi" w:cstheme="majorBidi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อย่างไรก็ตามบริษัทไม่ได้นำมาตรฐาน</w:t>
      </w:r>
      <w:r w:rsidR="00A94734">
        <w:rPr>
          <w:rFonts w:asciiTheme="majorBidi" w:hAnsiTheme="majorBidi" w:cstheme="majorBidi"/>
          <w:sz w:val="30"/>
          <w:szCs w:val="30"/>
          <w:cs/>
        </w:rPr>
        <w:br/>
      </w:r>
      <w:r w:rsidRPr="00784903">
        <w:rPr>
          <w:rFonts w:asciiTheme="majorBidi" w:hAnsiTheme="majorBidi" w:cstheme="majorBidi"/>
          <w:sz w:val="30"/>
          <w:szCs w:val="30"/>
          <w:cs/>
        </w:rPr>
        <w:t>การรายงาน</w:t>
      </w:r>
      <w:r w:rsidRPr="00784903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784903">
        <w:rPr>
          <w:rFonts w:asciiTheme="majorBidi" w:hAnsiTheme="majorBidi" w:cstheme="majorBidi"/>
          <w:sz w:val="30"/>
          <w:szCs w:val="30"/>
          <w:cs/>
        </w:rPr>
        <w:t>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784903">
        <w:rPr>
          <w:rFonts w:asciiTheme="majorBidi" w:hAnsiTheme="majorBidi" w:cstheme="majorBidi"/>
          <w:sz w:val="30"/>
          <w:szCs w:val="30"/>
        </w:rPr>
        <w:t xml:space="preserve"> </w:t>
      </w:r>
    </w:p>
    <w:p w14:paraId="59C5CAE6" w14:textId="77777777" w:rsidR="007E2F33" w:rsidRPr="0025189F" w:rsidRDefault="007E2F33" w:rsidP="00251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65212B" w14:textId="3B5E12BB" w:rsidR="00B61FE8" w:rsidRPr="0025189F" w:rsidRDefault="00B61FE8" w:rsidP="00B61FE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80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18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="00A60717">
        <w:rPr>
          <w:rFonts w:asciiTheme="majorBidi" w:hAnsiTheme="majorBidi" w:cstheme="majorBidi"/>
          <w:b/>
          <w:bCs/>
          <w:i/>
          <w:iCs/>
          <w:sz w:val="30"/>
          <w:szCs w:val="30"/>
        </w:rPr>
        <w:t>18</w:t>
      </w:r>
      <w:r w:rsidRPr="002518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46B65A25" w14:textId="77777777" w:rsidR="00B61FE8" w:rsidRPr="00784903" w:rsidRDefault="00B61FE8" w:rsidP="0025189F">
      <w:pPr>
        <w:tabs>
          <w:tab w:val="left" w:pos="63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AD0A04" w14:textId="69B33989" w:rsidR="00B61FE8" w:rsidRPr="00784903" w:rsidRDefault="00B61FE8" w:rsidP="00B61FE8">
      <w:pPr>
        <w:tabs>
          <w:tab w:val="left" w:pos="630"/>
          <w:tab w:val="left" w:pos="1080"/>
          <w:tab w:val="left" w:pos="117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78490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C15D91">
        <w:rPr>
          <w:rFonts w:asciiTheme="majorBidi" w:hAnsiTheme="majorBidi" w:cstheme="majorBidi"/>
          <w:sz w:val="30"/>
          <w:szCs w:val="30"/>
        </w:rPr>
        <w:t>18</w:t>
      </w:r>
      <w:r w:rsidRPr="00784903">
        <w:rPr>
          <w:rFonts w:asciiTheme="majorBidi" w:hAnsiTheme="majorBidi" w:cstheme="majorBidi"/>
          <w:sz w:val="30"/>
          <w:szCs w:val="30"/>
          <w:cs/>
        </w:rPr>
        <w:t xml:space="preserve"> จะมาแทนมาตรฐานการบัญชี ฉบับที่ </w:t>
      </w:r>
      <w:r w:rsidRPr="00784903">
        <w:rPr>
          <w:rFonts w:asciiTheme="majorBidi" w:hAnsiTheme="majorBidi" w:cstheme="majorBidi"/>
          <w:sz w:val="30"/>
          <w:szCs w:val="30"/>
        </w:rPr>
        <w:t>1</w:t>
      </w:r>
      <w:r w:rsidRPr="0078490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15D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การนำเสนองบการเงิน </w:t>
      </w:r>
      <w:r w:rsidRPr="00784903">
        <w:rPr>
          <w:rFonts w:asciiTheme="majorBidi" w:hAnsiTheme="majorBidi" w:cstheme="majorBidi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75662DB7" w14:textId="77777777" w:rsidR="00B61FE8" w:rsidRPr="00FD64B4" w:rsidRDefault="00B61FE8" w:rsidP="0025189F">
      <w:pPr>
        <w:tabs>
          <w:tab w:val="left" w:pos="63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F4C5C1" w14:textId="4E7C8AEA" w:rsidR="00B61FE8" w:rsidRPr="00784903" w:rsidRDefault="00B61FE8" w:rsidP="0025189F">
      <w:pPr>
        <w:pStyle w:val="ListParagraph"/>
        <w:numPr>
          <w:ilvl w:val="0"/>
          <w:numId w:val="1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117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784903">
        <w:rPr>
          <w:rFonts w:asciiTheme="majorBidi" w:hAnsiTheme="majorBidi" w:cstheme="majorBidi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784903">
        <w:rPr>
          <w:rFonts w:asciiTheme="majorBidi" w:hAnsiTheme="majorBidi" w:cstheme="majorBidi"/>
          <w:sz w:val="30"/>
          <w:szCs w:val="30"/>
        </w:rPr>
        <w:t>5</w:t>
      </w:r>
      <w:r w:rsidRPr="00784903">
        <w:rPr>
          <w:rFonts w:asciiTheme="majorBidi" w:hAnsiTheme="majorBidi" w:cstheme="majorBidi"/>
          <w:sz w:val="30"/>
          <w:szCs w:val="30"/>
          <w:cs/>
        </w:rPr>
        <w:t xml:space="preserve"> 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15EB822A" w14:textId="2879FCA4" w:rsidR="00AE2F16" w:rsidRPr="00784903" w:rsidRDefault="00B61FE8" w:rsidP="00B61FE8">
      <w:pPr>
        <w:pStyle w:val="ListParagraph"/>
        <w:numPr>
          <w:ilvl w:val="0"/>
          <w:numId w:val="1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440"/>
          <w:tab w:val="left" w:pos="1530"/>
          <w:tab w:val="left" w:pos="1620"/>
        </w:tabs>
        <w:overflowPunct w:val="0"/>
        <w:autoSpaceDE w:val="0"/>
        <w:autoSpaceDN w:val="0"/>
        <w:adjustRightInd w:val="0"/>
        <w:spacing w:line="240" w:lineRule="auto"/>
        <w:ind w:left="117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784903">
        <w:rPr>
          <w:rFonts w:asciiTheme="majorBidi" w:hAnsiTheme="majorBidi" w:cstheme="majorBidi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784903">
        <w:rPr>
          <w:rFonts w:asciiTheme="majorBidi" w:hAnsiTheme="majorBidi" w:cstheme="majorBidi"/>
          <w:sz w:val="30"/>
          <w:szCs w:val="30"/>
        </w:rPr>
        <w:t xml:space="preserve">MPMs”) </w:t>
      </w:r>
      <w:r w:rsidRPr="00784903">
        <w:rPr>
          <w:rFonts w:asciiTheme="majorBidi" w:hAnsiTheme="majorBidi" w:cstheme="majorBidi"/>
          <w:sz w:val="30"/>
          <w:szCs w:val="30"/>
          <w:cs/>
        </w:rPr>
        <w:t>ไว้ในหมายเหตุ</w:t>
      </w:r>
      <w:r w:rsidR="00A11433" w:rsidRPr="00784903">
        <w:rPr>
          <w:rFonts w:asciiTheme="majorBidi" w:hAnsiTheme="majorBidi" w:cstheme="majorBidi"/>
          <w:sz w:val="30"/>
          <w:szCs w:val="30"/>
          <w:cs/>
        </w:rPr>
        <w:t>ประกอบ</w:t>
      </w:r>
      <w:r w:rsidR="00A11433">
        <w:rPr>
          <w:rFonts w:asciiTheme="majorBidi" w:hAnsiTheme="majorBidi" w:cstheme="majorBidi"/>
          <w:sz w:val="30"/>
          <w:szCs w:val="30"/>
          <w:cs/>
        </w:rPr>
        <w:br/>
      </w:r>
      <w:r w:rsidRPr="00784903">
        <w:rPr>
          <w:rFonts w:asciiTheme="majorBidi" w:hAnsiTheme="majorBidi" w:cstheme="majorBidi"/>
          <w:sz w:val="30"/>
          <w:szCs w:val="30"/>
          <w:cs/>
        </w:rPr>
        <w:t>งบการเงินข้อเดียว</w:t>
      </w:r>
    </w:p>
    <w:p w14:paraId="25CD603E" w14:textId="5D3E1781" w:rsidR="00B61FE8" w:rsidRPr="0025189F" w:rsidRDefault="00B61FE8" w:rsidP="0025189F">
      <w:pPr>
        <w:pStyle w:val="ListParagraph"/>
        <w:numPr>
          <w:ilvl w:val="0"/>
          <w:numId w:val="1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440"/>
          <w:tab w:val="left" w:pos="1530"/>
          <w:tab w:val="left" w:pos="1620"/>
        </w:tabs>
        <w:overflowPunct w:val="0"/>
        <w:autoSpaceDE w:val="0"/>
        <w:autoSpaceDN w:val="0"/>
        <w:adjustRightInd w:val="0"/>
        <w:spacing w:line="240" w:lineRule="auto"/>
        <w:ind w:left="117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5189F">
        <w:rPr>
          <w:rFonts w:asciiTheme="majorBidi" w:hAnsiTheme="majorBidi" w:cstheme="majorBidi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52F20017" w14:textId="77777777" w:rsidR="00B61FE8" w:rsidRPr="00FD64B4" w:rsidRDefault="00B61FE8" w:rsidP="0025189F">
      <w:pPr>
        <w:tabs>
          <w:tab w:val="left" w:pos="63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FA5CD5" w14:textId="77777777" w:rsidR="00B61FE8" w:rsidRDefault="00B61FE8" w:rsidP="00B61FE8">
      <w:pPr>
        <w:tabs>
          <w:tab w:val="left" w:pos="630"/>
          <w:tab w:val="left" w:pos="108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784903">
        <w:rPr>
          <w:rFonts w:asciiTheme="majorBidi" w:hAnsiTheme="majorBidi" w:cstheme="majorBidi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 เงินสด เมื่อกิจการนำเสนอกระแสเงินสดจากกิจกรรมดำเนินงานโดยวิธีทางอ้อม</w:t>
      </w:r>
    </w:p>
    <w:p w14:paraId="14B0BE3D" w14:textId="77777777" w:rsidR="00843C18" w:rsidRDefault="00843C18" w:rsidP="00B61FE8">
      <w:pPr>
        <w:tabs>
          <w:tab w:val="left" w:pos="630"/>
          <w:tab w:val="left" w:pos="108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FBA4B" w14:textId="77777777" w:rsidR="00843C18" w:rsidRPr="00784903" w:rsidRDefault="00843C18" w:rsidP="00843C18">
      <w:pPr>
        <w:tabs>
          <w:tab w:val="left" w:pos="360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84903">
        <w:rPr>
          <w:rFonts w:asciiTheme="majorBidi" w:hAnsiTheme="majorBidi" w:cstheme="majorBidi"/>
          <w:sz w:val="30"/>
          <w:szCs w:val="30"/>
          <w:cs/>
        </w:rPr>
        <w:t>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>
        <w:rPr>
          <w:rFonts w:asciiTheme="majorBidi" w:hAnsiTheme="majorBidi" w:cstheme="majorBidi"/>
          <w:sz w:val="30"/>
          <w:szCs w:val="30"/>
        </w:rPr>
        <w:br/>
      </w:r>
      <w:r w:rsidRPr="00784903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การรายงานทางการเงินที่ออกและปรับปรุงใหม่ดังกล่าวข้างต้น</w:t>
      </w:r>
    </w:p>
    <w:p w14:paraId="2DB60021" w14:textId="77777777" w:rsidR="00843C18" w:rsidRPr="00784903" w:rsidRDefault="00843C18" w:rsidP="00B61FE8">
      <w:pPr>
        <w:tabs>
          <w:tab w:val="left" w:pos="630"/>
          <w:tab w:val="left" w:pos="1080"/>
        </w:tabs>
        <w:ind w:left="810"/>
        <w:jc w:val="thaiDistribute"/>
        <w:rPr>
          <w:rFonts w:asciiTheme="majorBidi" w:hAnsiTheme="majorBidi" w:cstheme="majorBidi" w:hint="cs"/>
          <w:sz w:val="30"/>
          <w:szCs w:val="30"/>
        </w:rPr>
      </w:pPr>
    </w:p>
    <w:p w14:paraId="75A64EA5" w14:textId="77777777" w:rsidR="00046D2B" w:rsidRPr="00784903" w:rsidRDefault="00046D2B" w:rsidP="0062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046D2B" w:rsidRPr="00784903" w:rsidSect="003C0D5D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7CD66" w14:textId="77777777" w:rsidR="009C7450" w:rsidRDefault="009C7450">
      <w:r>
        <w:separator/>
      </w:r>
    </w:p>
  </w:endnote>
  <w:endnote w:type="continuationSeparator" w:id="0">
    <w:p w14:paraId="4B6490D8" w14:textId="77777777" w:rsidR="009C7450" w:rsidRDefault="009C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2A01E" w14:textId="356FA88F" w:rsidR="00705C25" w:rsidRPr="00705C25" w:rsidRDefault="0029512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9512B">
      <w:rPr>
        <w:rFonts w:ascii="Angsana New" w:hAnsi="Angsana New"/>
        <w:sz w:val="30"/>
        <w:szCs w:val="30"/>
        <w:lang w:val="en-US"/>
      </w:rPr>
      <w:fldChar w:fldCharType="begin"/>
    </w:r>
    <w:r w:rsidRPr="0029512B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29512B">
      <w:rPr>
        <w:rFonts w:ascii="Angsana New" w:hAnsi="Angsana New"/>
        <w:sz w:val="30"/>
        <w:szCs w:val="30"/>
        <w:lang w:val="en-US"/>
      </w:rPr>
      <w:fldChar w:fldCharType="separate"/>
    </w:r>
    <w:r w:rsidRPr="0029512B">
      <w:rPr>
        <w:rFonts w:ascii="Angsana New" w:hAnsi="Angsana New"/>
        <w:noProof/>
        <w:sz w:val="30"/>
        <w:szCs w:val="30"/>
        <w:lang w:val="en-US"/>
      </w:rPr>
      <w:t>1</w:t>
    </w:r>
    <w:r w:rsidRPr="0029512B">
      <w:rPr>
        <w:rFonts w:ascii="Angsana New" w:hAnsi="Angsana New"/>
        <w:noProof/>
        <w:sz w:val="30"/>
        <w:szCs w:val="3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3E20B" w14:textId="77777777" w:rsidR="00C32976" w:rsidRPr="003125BC" w:rsidRDefault="00C32976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>
      <w:rPr>
        <w:rFonts w:ascii="Angsana New" w:hAnsi="Angsana New"/>
        <w:noProof/>
        <w:sz w:val="30"/>
        <w:szCs w:val="30"/>
      </w:rPr>
      <w:t>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7FD6F" w14:textId="77777777" w:rsidR="009C7450" w:rsidRDefault="009C7450">
      <w:r>
        <w:separator/>
      </w:r>
    </w:p>
  </w:footnote>
  <w:footnote w:type="continuationSeparator" w:id="0">
    <w:p w14:paraId="692591FF" w14:textId="77777777" w:rsidR="009C7450" w:rsidRDefault="009C7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7F35C" w14:textId="2F90FD2E" w:rsidR="00AE1C97" w:rsidRPr="00BE6A57" w:rsidRDefault="00AE1C97" w:rsidP="00E978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</w:p>
  <w:p w14:paraId="5742A4D7" w14:textId="77777777" w:rsidR="00C32976" w:rsidRDefault="00C32976" w:rsidP="00C329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2AA3806" w14:textId="2CBDD96C" w:rsidR="00AE1C97" w:rsidRDefault="00C32976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4932A6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69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7340E94" w14:textId="77777777" w:rsidR="00AE1C97" w:rsidRPr="00254A81" w:rsidRDefault="00AE1C97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B0D88" w14:textId="0A4AD529" w:rsidR="00C32976" w:rsidRPr="00BE6A57" w:rsidRDefault="00C32976" w:rsidP="00E978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</w:p>
  <w:p w14:paraId="3ED2F4B2" w14:textId="77777777" w:rsidR="00C32976" w:rsidRDefault="00C32976" w:rsidP="00C329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37050AE" w14:textId="23FCD104" w:rsidR="00C32976" w:rsidRDefault="00C32976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4932A6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69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6D41A0C" w14:textId="77777777" w:rsidR="00C32976" w:rsidRPr="00254A81" w:rsidRDefault="00C32976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D65A49"/>
    <w:multiLevelType w:val="hybridMultilevel"/>
    <w:tmpl w:val="4D84212A"/>
    <w:lvl w:ilvl="0" w:tplc="06A44206">
      <w:start w:val="2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71A14C6"/>
    <w:multiLevelType w:val="hybridMultilevel"/>
    <w:tmpl w:val="296EC622"/>
    <w:lvl w:ilvl="0" w:tplc="43BE3540">
      <w:start w:val="1"/>
      <w:numFmt w:val="thaiLetters"/>
      <w:lvlText w:val="(%1)"/>
      <w:lvlJc w:val="left"/>
      <w:pPr>
        <w:ind w:left="1530" w:hanging="360"/>
      </w:pPr>
      <w:rPr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1552C85"/>
    <w:multiLevelType w:val="hybridMultilevel"/>
    <w:tmpl w:val="2A8A6ACC"/>
    <w:lvl w:ilvl="0" w:tplc="90E87A60">
      <w:start w:val="40"/>
      <w:numFmt w:val="bullet"/>
      <w:lvlText w:val="﷐"/>
      <w:lvlJc w:val="left"/>
      <w:pPr>
        <w:ind w:left="950" w:hanging="5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506D6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7794"/>
        </w:tabs>
        <w:ind w:left="779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4CFD52A7"/>
    <w:multiLevelType w:val="singleLevel"/>
    <w:tmpl w:val="53CC0F0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E3C13"/>
    <w:multiLevelType w:val="hybridMultilevel"/>
    <w:tmpl w:val="ADE4AB66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8F7E00"/>
    <w:multiLevelType w:val="hybridMultilevel"/>
    <w:tmpl w:val="0E566ED0"/>
    <w:name w:val="KIDS"/>
    <w:lvl w:ilvl="0" w:tplc="B1BAC25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439321">
    <w:abstractNumId w:val="0"/>
  </w:num>
  <w:num w:numId="2" w16cid:durableId="1086077212">
    <w:abstractNumId w:val="4"/>
  </w:num>
  <w:num w:numId="3" w16cid:durableId="1991132040">
    <w:abstractNumId w:val="2"/>
  </w:num>
  <w:num w:numId="4" w16cid:durableId="930771003">
    <w:abstractNumId w:val="8"/>
  </w:num>
  <w:num w:numId="5" w16cid:durableId="246156454">
    <w:abstractNumId w:val="15"/>
  </w:num>
  <w:num w:numId="6" w16cid:durableId="33700634">
    <w:abstractNumId w:val="2"/>
  </w:num>
  <w:num w:numId="7" w16cid:durableId="1294168763">
    <w:abstractNumId w:val="6"/>
  </w:num>
  <w:num w:numId="8" w16cid:durableId="783311629">
    <w:abstractNumId w:val="3"/>
  </w:num>
  <w:num w:numId="9" w16cid:durableId="1096946702">
    <w:abstractNumId w:val="5"/>
  </w:num>
  <w:num w:numId="10" w16cid:durableId="732313274">
    <w:abstractNumId w:val="13"/>
  </w:num>
  <w:num w:numId="11" w16cid:durableId="301859477">
    <w:abstractNumId w:val="10"/>
  </w:num>
  <w:num w:numId="12" w16cid:durableId="1032613473">
    <w:abstractNumId w:val="16"/>
  </w:num>
  <w:num w:numId="13" w16cid:durableId="1224490088">
    <w:abstractNumId w:val="7"/>
  </w:num>
  <w:num w:numId="14" w16cid:durableId="196629831">
    <w:abstractNumId w:val="1"/>
  </w:num>
  <w:num w:numId="15" w16cid:durableId="1600142666">
    <w:abstractNumId w:val="17"/>
  </w:num>
  <w:num w:numId="16" w16cid:durableId="1630823533">
    <w:abstractNumId w:val="12"/>
  </w:num>
  <w:num w:numId="17" w16cid:durableId="1013609754">
    <w:abstractNumId w:val="11"/>
  </w:num>
  <w:num w:numId="18" w16cid:durableId="1717117178">
    <w:abstractNumId w:val="0"/>
  </w:num>
  <w:num w:numId="19" w16cid:durableId="299456476">
    <w:abstractNumId w:val="14"/>
  </w:num>
  <w:num w:numId="20" w16cid:durableId="574897553">
    <w:abstractNumId w:val="9"/>
  </w:num>
  <w:num w:numId="21" w16cid:durableId="553850512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13"/>
    <w:rsid w:val="00001498"/>
    <w:rsid w:val="000014E4"/>
    <w:rsid w:val="00001B47"/>
    <w:rsid w:val="00001BEF"/>
    <w:rsid w:val="00001F9E"/>
    <w:rsid w:val="0000227E"/>
    <w:rsid w:val="00002638"/>
    <w:rsid w:val="00002A0E"/>
    <w:rsid w:val="00002BC5"/>
    <w:rsid w:val="00002D6B"/>
    <w:rsid w:val="0000359C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A87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BEA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4ECA"/>
    <w:rsid w:val="00015103"/>
    <w:rsid w:val="00015111"/>
    <w:rsid w:val="0001532E"/>
    <w:rsid w:val="0001593D"/>
    <w:rsid w:val="00015C52"/>
    <w:rsid w:val="00015CEA"/>
    <w:rsid w:val="00017323"/>
    <w:rsid w:val="0001763C"/>
    <w:rsid w:val="000176C5"/>
    <w:rsid w:val="000178DD"/>
    <w:rsid w:val="000179F5"/>
    <w:rsid w:val="00017F9D"/>
    <w:rsid w:val="00020021"/>
    <w:rsid w:val="00020116"/>
    <w:rsid w:val="00020381"/>
    <w:rsid w:val="00020429"/>
    <w:rsid w:val="0002055E"/>
    <w:rsid w:val="00020E35"/>
    <w:rsid w:val="00021255"/>
    <w:rsid w:val="00021392"/>
    <w:rsid w:val="000214B9"/>
    <w:rsid w:val="0002168A"/>
    <w:rsid w:val="00021CAD"/>
    <w:rsid w:val="00022087"/>
    <w:rsid w:val="00022214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EDE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078"/>
    <w:rsid w:val="000324DE"/>
    <w:rsid w:val="00032624"/>
    <w:rsid w:val="0003284C"/>
    <w:rsid w:val="00032CE1"/>
    <w:rsid w:val="00033018"/>
    <w:rsid w:val="000335A3"/>
    <w:rsid w:val="000337DE"/>
    <w:rsid w:val="0003387E"/>
    <w:rsid w:val="00033B44"/>
    <w:rsid w:val="00033CA7"/>
    <w:rsid w:val="00033EFB"/>
    <w:rsid w:val="0003500D"/>
    <w:rsid w:val="00035133"/>
    <w:rsid w:val="000351D6"/>
    <w:rsid w:val="0003524D"/>
    <w:rsid w:val="00035A15"/>
    <w:rsid w:val="000369E4"/>
    <w:rsid w:val="00036BE0"/>
    <w:rsid w:val="00037927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47C9"/>
    <w:rsid w:val="000452F8"/>
    <w:rsid w:val="0004575E"/>
    <w:rsid w:val="000459D3"/>
    <w:rsid w:val="00045E6A"/>
    <w:rsid w:val="00046195"/>
    <w:rsid w:val="00046213"/>
    <w:rsid w:val="00046B9D"/>
    <w:rsid w:val="00046D2B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505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401"/>
    <w:rsid w:val="00056C59"/>
    <w:rsid w:val="00056FF1"/>
    <w:rsid w:val="0005718D"/>
    <w:rsid w:val="000574A7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39"/>
    <w:rsid w:val="000643EC"/>
    <w:rsid w:val="00064BEE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5E1"/>
    <w:rsid w:val="00066DCD"/>
    <w:rsid w:val="00066E87"/>
    <w:rsid w:val="00066F67"/>
    <w:rsid w:val="000672F9"/>
    <w:rsid w:val="000675C1"/>
    <w:rsid w:val="000677D1"/>
    <w:rsid w:val="00067861"/>
    <w:rsid w:val="00070675"/>
    <w:rsid w:val="00070A65"/>
    <w:rsid w:val="00070B40"/>
    <w:rsid w:val="00070B4C"/>
    <w:rsid w:val="00070D87"/>
    <w:rsid w:val="000711EE"/>
    <w:rsid w:val="00071422"/>
    <w:rsid w:val="00071642"/>
    <w:rsid w:val="00071A94"/>
    <w:rsid w:val="00071E82"/>
    <w:rsid w:val="000724CC"/>
    <w:rsid w:val="000725CB"/>
    <w:rsid w:val="00073367"/>
    <w:rsid w:val="000735AF"/>
    <w:rsid w:val="00073903"/>
    <w:rsid w:val="00073A8D"/>
    <w:rsid w:val="0007468D"/>
    <w:rsid w:val="00074CBA"/>
    <w:rsid w:val="00074F14"/>
    <w:rsid w:val="000758A8"/>
    <w:rsid w:val="00075927"/>
    <w:rsid w:val="00075D37"/>
    <w:rsid w:val="00075FFE"/>
    <w:rsid w:val="000763C4"/>
    <w:rsid w:val="00076626"/>
    <w:rsid w:val="0007695A"/>
    <w:rsid w:val="00076CDD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3E11"/>
    <w:rsid w:val="00083F55"/>
    <w:rsid w:val="000842DE"/>
    <w:rsid w:val="00084307"/>
    <w:rsid w:val="00084332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4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DE4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42EA"/>
    <w:rsid w:val="0009470A"/>
    <w:rsid w:val="00094BAF"/>
    <w:rsid w:val="00094FB4"/>
    <w:rsid w:val="00094FD7"/>
    <w:rsid w:val="000950F2"/>
    <w:rsid w:val="00095590"/>
    <w:rsid w:val="00095A5F"/>
    <w:rsid w:val="00095C07"/>
    <w:rsid w:val="000963F7"/>
    <w:rsid w:val="000967D6"/>
    <w:rsid w:val="00096994"/>
    <w:rsid w:val="00096A0D"/>
    <w:rsid w:val="00096A4A"/>
    <w:rsid w:val="00096DB6"/>
    <w:rsid w:val="00096F4C"/>
    <w:rsid w:val="00097223"/>
    <w:rsid w:val="0009746D"/>
    <w:rsid w:val="00097659"/>
    <w:rsid w:val="000A01E8"/>
    <w:rsid w:val="000A0312"/>
    <w:rsid w:val="000A045E"/>
    <w:rsid w:val="000A04AB"/>
    <w:rsid w:val="000A0559"/>
    <w:rsid w:val="000A084B"/>
    <w:rsid w:val="000A0BB9"/>
    <w:rsid w:val="000A0E7F"/>
    <w:rsid w:val="000A0FBB"/>
    <w:rsid w:val="000A12A1"/>
    <w:rsid w:val="000A163A"/>
    <w:rsid w:val="000A171A"/>
    <w:rsid w:val="000A18FE"/>
    <w:rsid w:val="000A1B57"/>
    <w:rsid w:val="000A1CB5"/>
    <w:rsid w:val="000A1D34"/>
    <w:rsid w:val="000A1E4E"/>
    <w:rsid w:val="000A1E66"/>
    <w:rsid w:val="000A1F04"/>
    <w:rsid w:val="000A2B38"/>
    <w:rsid w:val="000A2BD4"/>
    <w:rsid w:val="000A324B"/>
    <w:rsid w:val="000A3294"/>
    <w:rsid w:val="000A3DEC"/>
    <w:rsid w:val="000A42EF"/>
    <w:rsid w:val="000A43C0"/>
    <w:rsid w:val="000A4495"/>
    <w:rsid w:val="000A4D19"/>
    <w:rsid w:val="000A4D66"/>
    <w:rsid w:val="000A570D"/>
    <w:rsid w:val="000A5887"/>
    <w:rsid w:val="000A5B25"/>
    <w:rsid w:val="000A64EC"/>
    <w:rsid w:val="000A6646"/>
    <w:rsid w:val="000A681F"/>
    <w:rsid w:val="000A6B19"/>
    <w:rsid w:val="000A75DC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8DA"/>
    <w:rsid w:val="000B1BC5"/>
    <w:rsid w:val="000B1BD4"/>
    <w:rsid w:val="000B1CB9"/>
    <w:rsid w:val="000B1D06"/>
    <w:rsid w:val="000B2127"/>
    <w:rsid w:val="000B244D"/>
    <w:rsid w:val="000B2673"/>
    <w:rsid w:val="000B281E"/>
    <w:rsid w:val="000B287F"/>
    <w:rsid w:val="000B33FE"/>
    <w:rsid w:val="000B3A52"/>
    <w:rsid w:val="000B3E24"/>
    <w:rsid w:val="000B40DA"/>
    <w:rsid w:val="000B4949"/>
    <w:rsid w:val="000B4E6E"/>
    <w:rsid w:val="000B57F9"/>
    <w:rsid w:val="000B5A36"/>
    <w:rsid w:val="000B5DB9"/>
    <w:rsid w:val="000B5E4D"/>
    <w:rsid w:val="000B673D"/>
    <w:rsid w:val="000B6880"/>
    <w:rsid w:val="000B69AD"/>
    <w:rsid w:val="000B6ED5"/>
    <w:rsid w:val="000B7292"/>
    <w:rsid w:val="000B7375"/>
    <w:rsid w:val="000C00BB"/>
    <w:rsid w:val="000C10F8"/>
    <w:rsid w:val="000C1162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4FF2"/>
    <w:rsid w:val="000C5079"/>
    <w:rsid w:val="000C539F"/>
    <w:rsid w:val="000C55F6"/>
    <w:rsid w:val="000C606C"/>
    <w:rsid w:val="000C60CC"/>
    <w:rsid w:val="000C6188"/>
    <w:rsid w:val="000C661A"/>
    <w:rsid w:val="000C6627"/>
    <w:rsid w:val="000C6B3B"/>
    <w:rsid w:val="000C7E48"/>
    <w:rsid w:val="000C7ED6"/>
    <w:rsid w:val="000D0428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7C0"/>
    <w:rsid w:val="000D4AED"/>
    <w:rsid w:val="000D4CEA"/>
    <w:rsid w:val="000D4E2B"/>
    <w:rsid w:val="000D55C9"/>
    <w:rsid w:val="000D572F"/>
    <w:rsid w:val="000D5F63"/>
    <w:rsid w:val="000D5FE9"/>
    <w:rsid w:val="000D629E"/>
    <w:rsid w:val="000D65EC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629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44E"/>
    <w:rsid w:val="000E56AF"/>
    <w:rsid w:val="000E5828"/>
    <w:rsid w:val="000E5A55"/>
    <w:rsid w:val="000E5B41"/>
    <w:rsid w:val="000E5B65"/>
    <w:rsid w:val="000E5DAA"/>
    <w:rsid w:val="000E5F52"/>
    <w:rsid w:val="000E6788"/>
    <w:rsid w:val="000E6EF7"/>
    <w:rsid w:val="000E74F3"/>
    <w:rsid w:val="000E7758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375F"/>
    <w:rsid w:val="000F47C0"/>
    <w:rsid w:val="000F47D7"/>
    <w:rsid w:val="000F4CE0"/>
    <w:rsid w:val="000F4D8C"/>
    <w:rsid w:val="000F53FD"/>
    <w:rsid w:val="000F5515"/>
    <w:rsid w:val="000F5575"/>
    <w:rsid w:val="000F5C74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1F1"/>
    <w:rsid w:val="001047E2"/>
    <w:rsid w:val="001048CD"/>
    <w:rsid w:val="00104960"/>
    <w:rsid w:val="00104AD6"/>
    <w:rsid w:val="00104C56"/>
    <w:rsid w:val="001050E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0FC"/>
    <w:rsid w:val="00110C30"/>
    <w:rsid w:val="00110C31"/>
    <w:rsid w:val="001111B4"/>
    <w:rsid w:val="001111E1"/>
    <w:rsid w:val="001119C6"/>
    <w:rsid w:val="00111BE4"/>
    <w:rsid w:val="00112B0E"/>
    <w:rsid w:val="0011304D"/>
    <w:rsid w:val="00113372"/>
    <w:rsid w:val="001135E2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14C"/>
    <w:rsid w:val="001173E0"/>
    <w:rsid w:val="00117CAA"/>
    <w:rsid w:val="00117CE5"/>
    <w:rsid w:val="00117F1D"/>
    <w:rsid w:val="0012051A"/>
    <w:rsid w:val="00120584"/>
    <w:rsid w:val="00120674"/>
    <w:rsid w:val="00120C4E"/>
    <w:rsid w:val="00120D36"/>
    <w:rsid w:val="0012160F"/>
    <w:rsid w:val="00121791"/>
    <w:rsid w:val="00121944"/>
    <w:rsid w:val="00122055"/>
    <w:rsid w:val="00122190"/>
    <w:rsid w:val="00122355"/>
    <w:rsid w:val="0012246D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5D25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81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38FE"/>
    <w:rsid w:val="0013412C"/>
    <w:rsid w:val="00134348"/>
    <w:rsid w:val="001344A9"/>
    <w:rsid w:val="001346D4"/>
    <w:rsid w:val="00134D5F"/>
    <w:rsid w:val="00134F04"/>
    <w:rsid w:val="00135138"/>
    <w:rsid w:val="0013549D"/>
    <w:rsid w:val="001354D3"/>
    <w:rsid w:val="001359BA"/>
    <w:rsid w:val="00135A0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1DBA"/>
    <w:rsid w:val="001420E8"/>
    <w:rsid w:val="001422FE"/>
    <w:rsid w:val="0014341E"/>
    <w:rsid w:val="00143581"/>
    <w:rsid w:val="001435C0"/>
    <w:rsid w:val="0014377D"/>
    <w:rsid w:val="00143F22"/>
    <w:rsid w:val="00143F40"/>
    <w:rsid w:val="0014409A"/>
    <w:rsid w:val="0014412F"/>
    <w:rsid w:val="00144641"/>
    <w:rsid w:val="00144D4C"/>
    <w:rsid w:val="0014517B"/>
    <w:rsid w:val="00145DF5"/>
    <w:rsid w:val="0014612C"/>
    <w:rsid w:val="00146B22"/>
    <w:rsid w:val="00146D8F"/>
    <w:rsid w:val="001476E8"/>
    <w:rsid w:val="001477FB"/>
    <w:rsid w:val="001479E1"/>
    <w:rsid w:val="00147A72"/>
    <w:rsid w:val="00147C10"/>
    <w:rsid w:val="00147D5F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1D8A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4D30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218"/>
    <w:rsid w:val="0017285C"/>
    <w:rsid w:val="00172A30"/>
    <w:rsid w:val="00173059"/>
    <w:rsid w:val="001737EE"/>
    <w:rsid w:val="0017397E"/>
    <w:rsid w:val="00173BA3"/>
    <w:rsid w:val="001742E7"/>
    <w:rsid w:val="00174886"/>
    <w:rsid w:val="001751A8"/>
    <w:rsid w:val="0017522E"/>
    <w:rsid w:val="0017596F"/>
    <w:rsid w:val="00175E89"/>
    <w:rsid w:val="00175F1A"/>
    <w:rsid w:val="0017668F"/>
    <w:rsid w:val="00176B9A"/>
    <w:rsid w:val="00176CFB"/>
    <w:rsid w:val="00176D96"/>
    <w:rsid w:val="00176EBF"/>
    <w:rsid w:val="00177247"/>
    <w:rsid w:val="0017765D"/>
    <w:rsid w:val="00180172"/>
    <w:rsid w:val="001806DC"/>
    <w:rsid w:val="0018075B"/>
    <w:rsid w:val="001809C4"/>
    <w:rsid w:val="00180EA8"/>
    <w:rsid w:val="00180F85"/>
    <w:rsid w:val="001810C7"/>
    <w:rsid w:val="0018170A"/>
    <w:rsid w:val="0018194A"/>
    <w:rsid w:val="0018194E"/>
    <w:rsid w:val="00182250"/>
    <w:rsid w:val="00182655"/>
    <w:rsid w:val="00182711"/>
    <w:rsid w:val="00182C14"/>
    <w:rsid w:val="00182D71"/>
    <w:rsid w:val="00182FB3"/>
    <w:rsid w:val="0018304D"/>
    <w:rsid w:val="00183473"/>
    <w:rsid w:val="0018365A"/>
    <w:rsid w:val="001838F1"/>
    <w:rsid w:val="00183A5B"/>
    <w:rsid w:val="00183AFC"/>
    <w:rsid w:val="0018422C"/>
    <w:rsid w:val="00184C3F"/>
    <w:rsid w:val="00184DFD"/>
    <w:rsid w:val="001854AE"/>
    <w:rsid w:val="00185FDB"/>
    <w:rsid w:val="0018621A"/>
    <w:rsid w:val="001866B3"/>
    <w:rsid w:val="0018673B"/>
    <w:rsid w:val="00186773"/>
    <w:rsid w:val="0018681D"/>
    <w:rsid w:val="00186BB2"/>
    <w:rsid w:val="00186E89"/>
    <w:rsid w:val="001872BE"/>
    <w:rsid w:val="001876D1"/>
    <w:rsid w:val="00187CE8"/>
    <w:rsid w:val="001900BA"/>
    <w:rsid w:val="001901D3"/>
    <w:rsid w:val="001904A8"/>
    <w:rsid w:val="00191564"/>
    <w:rsid w:val="00191940"/>
    <w:rsid w:val="00191A23"/>
    <w:rsid w:val="00191B7A"/>
    <w:rsid w:val="00191C73"/>
    <w:rsid w:val="00191ED1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351"/>
    <w:rsid w:val="00193668"/>
    <w:rsid w:val="00193732"/>
    <w:rsid w:val="00193BFA"/>
    <w:rsid w:val="00193CCD"/>
    <w:rsid w:val="001949BC"/>
    <w:rsid w:val="00194B5E"/>
    <w:rsid w:val="00194D77"/>
    <w:rsid w:val="001950DB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067"/>
    <w:rsid w:val="001A54C3"/>
    <w:rsid w:val="001A5905"/>
    <w:rsid w:val="001A5C48"/>
    <w:rsid w:val="001A5E71"/>
    <w:rsid w:val="001A5F6D"/>
    <w:rsid w:val="001A60EF"/>
    <w:rsid w:val="001A6236"/>
    <w:rsid w:val="001A64D7"/>
    <w:rsid w:val="001A65E8"/>
    <w:rsid w:val="001A68A1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821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0919"/>
    <w:rsid w:val="001C0E15"/>
    <w:rsid w:val="001C1069"/>
    <w:rsid w:val="001C13FA"/>
    <w:rsid w:val="001C1415"/>
    <w:rsid w:val="001C1B25"/>
    <w:rsid w:val="001C1B2D"/>
    <w:rsid w:val="001C1D00"/>
    <w:rsid w:val="001C246C"/>
    <w:rsid w:val="001C2814"/>
    <w:rsid w:val="001C28A2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0B"/>
    <w:rsid w:val="001C4BB3"/>
    <w:rsid w:val="001C63CD"/>
    <w:rsid w:val="001C68BA"/>
    <w:rsid w:val="001C6B2D"/>
    <w:rsid w:val="001C71AD"/>
    <w:rsid w:val="001C74F5"/>
    <w:rsid w:val="001D01EF"/>
    <w:rsid w:val="001D0411"/>
    <w:rsid w:val="001D0B78"/>
    <w:rsid w:val="001D0E29"/>
    <w:rsid w:val="001D0EFA"/>
    <w:rsid w:val="001D11A5"/>
    <w:rsid w:val="001D13A4"/>
    <w:rsid w:val="001D13A9"/>
    <w:rsid w:val="001D1464"/>
    <w:rsid w:val="001D1889"/>
    <w:rsid w:val="001D1C44"/>
    <w:rsid w:val="001D31D2"/>
    <w:rsid w:val="001D3247"/>
    <w:rsid w:val="001D34D4"/>
    <w:rsid w:val="001D367C"/>
    <w:rsid w:val="001D455D"/>
    <w:rsid w:val="001D4602"/>
    <w:rsid w:val="001D4AEC"/>
    <w:rsid w:val="001D50EA"/>
    <w:rsid w:val="001D5200"/>
    <w:rsid w:val="001D522E"/>
    <w:rsid w:val="001D569B"/>
    <w:rsid w:val="001D58E8"/>
    <w:rsid w:val="001D5CD7"/>
    <w:rsid w:val="001D5D04"/>
    <w:rsid w:val="001D5D99"/>
    <w:rsid w:val="001D65B2"/>
    <w:rsid w:val="001D67EF"/>
    <w:rsid w:val="001D68F2"/>
    <w:rsid w:val="001D6989"/>
    <w:rsid w:val="001D6DE8"/>
    <w:rsid w:val="001D6F00"/>
    <w:rsid w:val="001D7120"/>
    <w:rsid w:val="001D7454"/>
    <w:rsid w:val="001D78C7"/>
    <w:rsid w:val="001E033E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29C"/>
    <w:rsid w:val="001E354E"/>
    <w:rsid w:val="001E3958"/>
    <w:rsid w:val="001E3BDD"/>
    <w:rsid w:val="001E4733"/>
    <w:rsid w:val="001E4C01"/>
    <w:rsid w:val="001E4E53"/>
    <w:rsid w:val="001E4FB5"/>
    <w:rsid w:val="001E52CF"/>
    <w:rsid w:val="001E55CD"/>
    <w:rsid w:val="001E56F2"/>
    <w:rsid w:val="001E5A65"/>
    <w:rsid w:val="001E5D60"/>
    <w:rsid w:val="001E6374"/>
    <w:rsid w:val="001E6451"/>
    <w:rsid w:val="001E69DE"/>
    <w:rsid w:val="001E6B57"/>
    <w:rsid w:val="001E6F58"/>
    <w:rsid w:val="001E711F"/>
    <w:rsid w:val="001E76DB"/>
    <w:rsid w:val="001E7747"/>
    <w:rsid w:val="001E7987"/>
    <w:rsid w:val="001E79F5"/>
    <w:rsid w:val="001E7EF8"/>
    <w:rsid w:val="001F00F6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96"/>
    <w:rsid w:val="001F1EF5"/>
    <w:rsid w:val="001F21C6"/>
    <w:rsid w:val="001F2343"/>
    <w:rsid w:val="001F248C"/>
    <w:rsid w:val="001F2537"/>
    <w:rsid w:val="001F2E68"/>
    <w:rsid w:val="001F3019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5FB"/>
    <w:rsid w:val="001F773E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3D0"/>
    <w:rsid w:val="002075A3"/>
    <w:rsid w:val="002077F7"/>
    <w:rsid w:val="002105C3"/>
    <w:rsid w:val="00210D3D"/>
    <w:rsid w:val="00211212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682"/>
    <w:rsid w:val="00214747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A4E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4F3F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4C3C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0F1A"/>
    <w:rsid w:val="0024143F"/>
    <w:rsid w:val="00241523"/>
    <w:rsid w:val="0024175D"/>
    <w:rsid w:val="00241772"/>
    <w:rsid w:val="00241F5A"/>
    <w:rsid w:val="00242415"/>
    <w:rsid w:val="00242AF0"/>
    <w:rsid w:val="00243167"/>
    <w:rsid w:val="0024330E"/>
    <w:rsid w:val="00243648"/>
    <w:rsid w:val="002437A4"/>
    <w:rsid w:val="0024389F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89F"/>
    <w:rsid w:val="00251BB8"/>
    <w:rsid w:val="00251BEC"/>
    <w:rsid w:val="00251EEC"/>
    <w:rsid w:val="00252225"/>
    <w:rsid w:val="00252407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D6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6EE3"/>
    <w:rsid w:val="002674A1"/>
    <w:rsid w:val="0026771A"/>
    <w:rsid w:val="00267E3A"/>
    <w:rsid w:val="00270381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12"/>
    <w:rsid w:val="0027356B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19A"/>
    <w:rsid w:val="002768B9"/>
    <w:rsid w:val="00276EC6"/>
    <w:rsid w:val="00276F0F"/>
    <w:rsid w:val="0027745D"/>
    <w:rsid w:val="002775DC"/>
    <w:rsid w:val="00277B88"/>
    <w:rsid w:val="00277FA2"/>
    <w:rsid w:val="0028035D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273"/>
    <w:rsid w:val="00287993"/>
    <w:rsid w:val="00287BD2"/>
    <w:rsid w:val="00287E81"/>
    <w:rsid w:val="002900A6"/>
    <w:rsid w:val="002903BF"/>
    <w:rsid w:val="002904B9"/>
    <w:rsid w:val="00290566"/>
    <w:rsid w:val="002905DF"/>
    <w:rsid w:val="0029061F"/>
    <w:rsid w:val="002906EC"/>
    <w:rsid w:val="00290802"/>
    <w:rsid w:val="0029169F"/>
    <w:rsid w:val="002917DD"/>
    <w:rsid w:val="00291F04"/>
    <w:rsid w:val="00291FC2"/>
    <w:rsid w:val="002922B5"/>
    <w:rsid w:val="002923D5"/>
    <w:rsid w:val="00292DF9"/>
    <w:rsid w:val="00293041"/>
    <w:rsid w:val="00293366"/>
    <w:rsid w:val="00293470"/>
    <w:rsid w:val="00293500"/>
    <w:rsid w:val="0029489D"/>
    <w:rsid w:val="00294959"/>
    <w:rsid w:val="00294C8E"/>
    <w:rsid w:val="0029512B"/>
    <w:rsid w:val="002953A7"/>
    <w:rsid w:val="002956EA"/>
    <w:rsid w:val="00295B9D"/>
    <w:rsid w:val="0029605B"/>
    <w:rsid w:val="00296115"/>
    <w:rsid w:val="0029617A"/>
    <w:rsid w:val="002966C2"/>
    <w:rsid w:val="0029672F"/>
    <w:rsid w:val="00296784"/>
    <w:rsid w:val="0029689D"/>
    <w:rsid w:val="002975B1"/>
    <w:rsid w:val="002A00DA"/>
    <w:rsid w:val="002A03F0"/>
    <w:rsid w:val="002A0626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37B"/>
    <w:rsid w:val="002A5631"/>
    <w:rsid w:val="002A5FBD"/>
    <w:rsid w:val="002A6392"/>
    <w:rsid w:val="002A6481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2D2D"/>
    <w:rsid w:val="002B3033"/>
    <w:rsid w:val="002B3323"/>
    <w:rsid w:val="002B35E0"/>
    <w:rsid w:val="002B36E1"/>
    <w:rsid w:val="002B3F5F"/>
    <w:rsid w:val="002B401B"/>
    <w:rsid w:val="002B41AE"/>
    <w:rsid w:val="002B4FFF"/>
    <w:rsid w:val="002B515D"/>
    <w:rsid w:val="002B54F9"/>
    <w:rsid w:val="002B559F"/>
    <w:rsid w:val="002B5604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1CE8"/>
    <w:rsid w:val="002C2630"/>
    <w:rsid w:val="002C26CC"/>
    <w:rsid w:val="002C293D"/>
    <w:rsid w:val="002C2A5B"/>
    <w:rsid w:val="002C3084"/>
    <w:rsid w:val="002C3106"/>
    <w:rsid w:val="002C32A3"/>
    <w:rsid w:val="002C36F6"/>
    <w:rsid w:val="002C3A08"/>
    <w:rsid w:val="002C3EB7"/>
    <w:rsid w:val="002C5131"/>
    <w:rsid w:val="002C51E5"/>
    <w:rsid w:val="002C53BA"/>
    <w:rsid w:val="002C5AB5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C7FE7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C29"/>
    <w:rsid w:val="002D3F44"/>
    <w:rsid w:val="002D3F80"/>
    <w:rsid w:val="002D430F"/>
    <w:rsid w:val="002D45A1"/>
    <w:rsid w:val="002D4779"/>
    <w:rsid w:val="002D4812"/>
    <w:rsid w:val="002D49AC"/>
    <w:rsid w:val="002D4A35"/>
    <w:rsid w:val="002D55F9"/>
    <w:rsid w:val="002D5733"/>
    <w:rsid w:val="002D5BA2"/>
    <w:rsid w:val="002D5C1A"/>
    <w:rsid w:val="002D604A"/>
    <w:rsid w:val="002D60E2"/>
    <w:rsid w:val="002D68ED"/>
    <w:rsid w:val="002D6BEB"/>
    <w:rsid w:val="002D6D42"/>
    <w:rsid w:val="002D72B3"/>
    <w:rsid w:val="002D7384"/>
    <w:rsid w:val="002D7527"/>
    <w:rsid w:val="002D794D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0C7"/>
    <w:rsid w:val="002F2285"/>
    <w:rsid w:val="002F2339"/>
    <w:rsid w:val="002F23ED"/>
    <w:rsid w:val="002F2ECB"/>
    <w:rsid w:val="002F3181"/>
    <w:rsid w:val="002F3312"/>
    <w:rsid w:val="002F3C93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A36"/>
    <w:rsid w:val="002F7C35"/>
    <w:rsid w:val="002F7E27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17C"/>
    <w:rsid w:val="0030318B"/>
    <w:rsid w:val="00303756"/>
    <w:rsid w:val="00303BB4"/>
    <w:rsid w:val="00303EBE"/>
    <w:rsid w:val="003047E3"/>
    <w:rsid w:val="0030490B"/>
    <w:rsid w:val="00304CB0"/>
    <w:rsid w:val="00304D2A"/>
    <w:rsid w:val="00305B63"/>
    <w:rsid w:val="003069FF"/>
    <w:rsid w:val="00306A42"/>
    <w:rsid w:val="00306CC2"/>
    <w:rsid w:val="00306E15"/>
    <w:rsid w:val="00306E49"/>
    <w:rsid w:val="00307929"/>
    <w:rsid w:val="003106C8"/>
    <w:rsid w:val="003106E7"/>
    <w:rsid w:val="0031083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3F98"/>
    <w:rsid w:val="00314088"/>
    <w:rsid w:val="00314187"/>
    <w:rsid w:val="0031449E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0570"/>
    <w:rsid w:val="00330F45"/>
    <w:rsid w:val="00331012"/>
    <w:rsid w:val="00331205"/>
    <w:rsid w:val="0033174C"/>
    <w:rsid w:val="00331786"/>
    <w:rsid w:val="00331AEA"/>
    <w:rsid w:val="00331EDD"/>
    <w:rsid w:val="00331F60"/>
    <w:rsid w:val="00332863"/>
    <w:rsid w:val="003331C5"/>
    <w:rsid w:val="00333486"/>
    <w:rsid w:val="0033362D"/>
    <w:rsid w:val="00333B44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092E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69F"/>
    <w:rsid w:val="00344EDD"/>
    <w:rsid w:val="0034576D"/>
    <w:rsid w:val="00345A80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EE"/>
    <w:rsid w:val="003549F5"/>
    <w:rsid w:val="00355176"/>
    <w:rsid w:val="0035585D"/>
    <w:rsid w:val="003558E9"/>
    <w:rsid w:val="00355ACE"/>
    <w:rsid w:val="00355D31"/>
    <w:rsid w:val="00356565"/>
    <w:rsid w:val="00356650"/>
    <w:rsid w:val="0035668D"/>
    <w:rsid w:val="00356813"/>
    <w:rsid w:val="00356A42"/>
    <w:rsid w:val="00356BD9"/>
    <w:rsid w:val="00356FA0"/>
    <w:rsid w:val="003571B5"/>
    <w:rsid w:val="0035766E"/>
    <w:rsid w:val="00357A41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E2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6FA2"/>
    <w:rsid w:val="00367133"/>
    <w:rsid w:val="00367441"/>
    <w:rsid w:val="003679C8"/>
    <w:rsid w:val="00367BBF"/>
    <w:rsid w:val="00367C72"/>
    <w:rsid w:val="00367E33"/>
    <w:rsid w:val="00367E9C"/>
    <w:rsid w:val="00370151"/>
    <w:rsid w:val="003702BE"/>
    <w:rsid w:val="00370EE7"/>
    <w:rsid w:val="00370EEC"/>
    <w:rsid w:val="0037102A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8B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A45"/>
    <w:rsid w:val="00375C26"/>
    <w:rsid w:val="00375D2C"/>
    <w:rsid w:val="003761EB"/>
    <w:rsid w:val="003765F3"/>
    <w:rsid w:val="00376738"/>
    <w:rsid w:val="00376A3A"/>
    <w:rsid w:val="00376A7C"/>
    <w:rsid w:val="00376BAD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452"/>
    <w:rsid w:val="00382500"/>
    <w:rsid w:val="00382685"/>
    <w:rsid w:val="00382906"/>
    <w:rsid w:val="00382BE7"/>
    <w:rsid w:val="003830F0"/>
    <w:rsid w:val="00383858"/>
    <w:rsid w:val="003838C4"/>
    <w:rsid w:val="0038390A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46E"/>
    <w:rsid w:val="0038652B"/>
    <w:rsid w:val="0038675B"/>
    <w:rsid w:val="00386926"/>
    <w:rsid w:val="00386A55"/>
    <w:rsid w:val="00386CA3"/>
    <w:rsid w:val="00386EC3"/>
    <w:rsid w:val="00387177"/>
    <w:rsid w:val="00387DE9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2CD4"/>
    <w:rsid w:val="003A3118"/>
    <w:rsid w:val="003A3354"/>
    <w:rsid w:val="003A3575"/>
    <w:rsid w:val="003A3722"/>
    <w:rsid w:val="003A3948"/>
    <w:rsid w:val="003A3B2C"/>
    <w:rsid w:val="003A412D"/>
    <w:rsid w:val="003A4173"/>
    <w:rsid w:val="003A4876"/>
    <w:rsid w:val="003A4A38"/>
    <w:rsid w:val="003A4F6D"/>
    <w:rsid w:val="003A52E8"/>
    <w:rsid w:val="003A550C"/>
    <w:rsid w:val="003A58E3"/>
    <w:rsid w:val="003A5944"/>
    <w:rsid w:val="003A5EAE"/>
    <w:rsid w:val="003A5F27"/>
    <w:rsid w:val="003A6163"/>
    <w:rsid w:val="003A617E"/>
    <w:rsid w:val="003A699A"/>
    <w:rsid w:val="003A6EB7"/>
    <w:rsid w:val="003A6F0C"/>
    <w:rsid w:val="003A71F4"/>
    <w:rsid w:val="003A7484"/>
    <w:rsid w:val="003A7EA7"/>
    <w:rsid w:val="003B0A7A"/>
    <w:rsid w:val="003B0B6C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053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D5D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4585"/>
    <w:rsid w:val="003C5202"/>
    <w:rsid w:val="003C53B8"/>
    <w:rsid w:val="003C56A4"/>
    <w:rsid w:val="003C5F19"/>
    <w:rsid w:val="003C6288"/>
    <w:rsid w:val="003C6972"/>
    <w:rsid w:val="003C6C59"/>
    <w:rsid w:val="003C71E0"/>
    <w:rsid w:val="003C7537"/>
    <w:rsid w:val="003C763B"/>
    <w:rsid w:val="003C781D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7DB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70C"/>
    <w:rsid w:val="003D48D3"/>
    <w:rsid w:val="003D50A7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12B"/>
    <w:rsid w:val="003E0536"/>
    <w:rsid w:val="003E0777"/>
    <w:rsid w:val="003E0929"/>
    <w:rsid w:val="003E0CF6"/>
    <w:rsid w:val="003E0FB3"/>
    <w:rsid w:val="003E147E"/>
    <w:rsid w:val="003E1758"/>
    <w:rsid w:val="003E1AA1"/>
    <w:rsid w:val="003E1C48"/>
    <w:rsid w:val="003E1C63"/>
    <w:rsid w:val="003E239D"/>
    <w:rsid w:val="003E25E3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4A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E7909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2DC"/>
    <w:rsid w:val="003F37CF"/>
    <w:rsid w:val="003F3FD0"/>
    <w:rsid w:val="003F420C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173"/>
    <w:rsid w:val="00401310"/>
    <w:rsid w:val="00401335"/>
    <w:rsid w:val="00401367"/>
    <w:rsid w:val="00401AF7"/>
    <w:rsid w:val="00402099"/>
    <w:rsid w:val="00402293"/>
    <w:rsid w:val="0040297E"/>
    <w:rsid w:val="00402B6D"/>
    <w:rsid w:val="00402B97"/>
    <w:rsid w:val="00403242"/>
    <w:rsid w:val="0040339F"/>
    <w:rsid w:val="00403436"/>
    <w:rsid w:val="004039A4"/>
    <w:rsid w:val="00404920"/>
    <w:rsid w:val="00405062"/>
    <w:rsid w:val="004051A8"/>
    <w:rsid w:val="0040570A"/>
    <w:rsid w:val="0040584F"/>
    <w:rsid w:val="0040597F"/>
    <w:rsid w:val="00405B0A"/>
    <w:rsid w:val="00405E41"/>
    <w:rsid w:val="00405EE4"/>
    <w:rsid w:val="004062FE"/>
    <w:rsid w:val="004065C3"/>
    <w:rsid w:val="00406DC4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A39"/>
    <w:rsid w:val="00411C66"/>
    <w:rsid w:val="00412705"/>
    <w:rsid w:val="004130E8"/>
    <w:rsid w:val="0041316D"/>
    <w:rsid w:val="004134A1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0C1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1D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1C2"/>
    <w:rsid w:val="00424279"/>
    <w:rsid w:val="0042491D"/>
    <w:rsid w:val="00424C09"/>
    <w:rsid w:val="00424C3C"/>
    <w:rsid w:val="00425389"/>
    <w:rsid w:val="0042541B"/>
    <w:rsid w:val="0042560B"/>
    <w:rsid w:val="00425916"/>
    <w:rsid w:val="00425E65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B9"/>
    <w:rsid w:val="00430BAE"/>
    <w:rsid w:val="00430F0F"/>
    <w:rsid w:val="00431136"/>
    <w:rsid w:val="00431303"/>
    <w:rsid w:val="0043168A"/>
    <w:rsid w:val="00431917"/>
    <w:rsid w:val="004319EC"/>
    <w:rsid w:val="00432187"/>
    <w:rsid w:val="0043261C"/>
    <w:rsid w:val="00432B27"/>
    <w:rsid w:val="00432D61"/>
    <w:rsid w:val="00432ECF"/>
    <w:rsid w:val="004332E8"/>
    <w:rsid w:val="0043338B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53B7"/>
    <w:rsid w:val="00436232"/>
    <w:rsid w:val="004366B7"/>
    <w:rsid w:val="00436A0D"/>
    <w:rsid w:val="00436A23"/>
    <w:rsid w:val="00436C85"/>
    <w:rsid w:val="00436E0E"/>
    <w:rsid w:val="0043712C"/>
    <w:rsid w:val="0043728C"/>
    <w:rsid w:val="0043740F"/>
    <w:rsid w:val="004376AA"/>
    <w:rsid w:val="004377AC"/>
    <w:rsid w:val="00440002"/>
    <w:rsid w:val="00440222"/>
    <w:rsid w:val="00440332"/>
    <w:rsid w:val="0044129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0DDE"/>
    <w:rsid w:val="004511FA"/>
    <w:rsid w:val="00451339"/>
    <w:rsid w:val="0045141E"/>
    <w:rsid w:val="00451BCD"/>
    <w:rsid w:val="004520B6"/>
    <w:rsid w:val="00452496"/>
    <w:rsid w:val="00452923"/>
    <w:rsid w:val="004535A6"/>
    <w:rsid w:val="00453A85"/>
    <w:rsid w:val="00453F18"/>
    <w:rsid w:val="00453FE2"/>
    <w:rsid w:val="004542DE"/>
    <w:rsid w:val="00454E40"/>
    <w:rsid w:val="00454E4A"/>
    <w:rsid w:val="004550BD"/>
    <w:rsid w:val="004551FF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1C09"/>
    <w:rsid w:val="0046219B"/>
    <w:rsid w:val="00462443"/>
    <w:rsid w:val="0046252E"/>
    <w:rsid w:val="00462CE1"/>
    <w:rsid w:val="0046312E"/>
    <w:rsid w:val="0046313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1E5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5B"/>
    <w:rsid w:val="00470776"/>
    <w:rsid w:val="00470AC8"/>
    <w:rsid w:val="00470E45"/>
    <w:rsid w:val="00470EE3"/>
    <w:rsid w:val="004712A2"/>
    <w:rsid w:val="004713EB"/>
    <w:rsid w:val="00471AED"/>
    <w:rsid w:val="00471DC9"/>
    <w:rsid w:val="0047202B"/>
    <w:rsid w:val="00472498"/>
    <w:rsid w:val="004727DA"/>
    <w:rsid w:val="00472BB2"/>
    <w:rsid w:val="00472C85"/>
    <w:rsid w:val="00473619"/>
    <w:rsid w:val="00473C88"/>
    <w:rsid w:val="00474214"/>
    <w:rsid w:val="0047443D"/>
    <w:rsid w:val="004745D1"/>
    <w:rsid w:val="004745E7"/>
    <w:rsid w:val="00474CD1"/>
    <w:rsid w:val="004750C6"/>
    <w:rsid w:val="004756D7"/>
    <w:rsid w:val="00475C67"/>
    <w:rsid w:val="0047611D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1F23"/>
    <w:rsid w:val="004825E8"/>
    <w:rsid w:val="00482DAC"/>
    <w:rsid w:val="004830E6"/>
    <w:rsid w:val="0048324D"/>
    <w:rsid w:val="004834E0"/>
    <w:rsid w:val="0048377A"/>
    <w:rsid w:val="00483C44"/>
    <w:rsid w:val="00483F45"/>
    <w:rsid w:val="00484921"/>
    <w:rsid w:val="00484E6C"/>
    <w:rsid w:val="004850EE"/>
    <w:rsid w:val="00485440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6FAA"/>
    <w:rsid w:val="004875CA"/>
    <w:rsid w:val="00487658"/>
    <w:rsid w:val="00487F3F"/>
    <w:rsid w:val="004904DF"/>
    <w:rsid w:val="00490926"/>
    <w:rsid w:val="004909C8"/>
    <w:rsid w:val="004910CA"/>
    <w:rsid w:val="004912AE"/>
    <w:rsid w:val="004914CD"/>
    <w:rsid w:val="00491503"/>
    <w:rsid w:val="004916E9"/>
    <w:rsid w:val="00491C1F"/>
    <w:rsid w:val="004920C5"/>
    <w:rsid w:val="00493061"/>
    <w:rsid w:val="00493093"/>
    <w:rsid w:val="004932A6"/>
    <w:rsid w:val="00493DEC"/>
    <w:rsid w:val="00493EEC"/>
    <w:rsid w:val="00493FE9"/>
    <w:rsid w:val="00494348"/>
    <w:rsid w:val="00494414"/>
    <w:rsid w:val="00494563"/>
    <w:rsid w:val="004946E0"/>
    <w:rsid w:val="00494720"/>
    <w:rsid w:val="0049473E"/>
    <w:rsid w:val="0049496B"/>
    <w:rsid w:val="00494DED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5B"/>
    <w:rsid w:val="004A03B5"/>
    <w:rsid w:val="004A0FA8"/>
    <w:rsid w:val="004A101D"/>
    <w:rsid w:val="004A1297"/>
    <w:rsid w:val="004A140B"/>
    <w:rsid w:val="004A195A"/>
    <w:rsid w:val="004A1D77"/>
    <w:rsid w:val="004A1F32"/>
    <w:rsid w:val="004A1F5D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4EF8"/>
    <w:rsid w:val="004A51CD"/>
    <w:rsid w:val="004A525C"/>
    <w:rsid w:val="004A5414"/>
    <w:rsid w:val="004A5505"/>
    <w:rsid w:val="004A5676"/>
    <w:rsid w:val="004A57B2"/>
    <w:rsid w:val="004A5963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5E11"/>
    <w:rsid w:val="004B616A"/>
    <w:rsid w:val="004B6537"/>
    <w:rsid w:val="004B670E"/>
    <w:rsid w:val="004B6861"/>
    <w:rsid w:val="004B6BB8"/>
    <w:rsid w:val="004B6DD6"/>
    <w:rsid w:val="004B6EA8"/>
    <w:rsid w:val="004C023D"/>
    <w:rsid w:val="004C07C2"/>
    <w:rsid w:val="004C0E15"/>
    <w:rsid w:val="004C0F46"/>
    <w:rsid w:val="004C1752"/>
    <w:rsid w:val="004C18BC"/>
    <w:rsid w:val="004C1A85"/>
    <w:rsid w:val="004C218D"/>
    <w:rsid w:val="004C22BE"/>
    <w:rsid w:val="004C2381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8FF"/>
    <w:rsid w:val="004D3AC9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4F"/>
    <w:rsid w:val="004E00D2"/>
    <w:rsid w:val="004E0612"/>
    <w:rsid w:val="004E0CBC"/>
    <w:rsid w:val="004E152E"/>
    <w:rsid w:val="004E1553"/>
    <w:rsid w:val="004E1AEE"/>
    <w:rsid w:val="004E1BA8"/>
    <w:rsid w:val="004E1C8E"/>
    <w:rsid w:val="004E1EBB"/>
    <w:rsid w:val="004E2229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BB6"/>
    <w:rsid w:val="004E4D6F"/>
    <w:rsid w:val="004E4ED4"/>
    <w:rsid w:val="004E54EA"/>
    <w:rsid w:val="004E577F"/>
    <w:rsid w:val="004E5E70"/>
    <w:rsid w:val="004E6230"/>
    <w:rsid w:val="004E6376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4AF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A53"/>
    <w:rsid w:val="004F4C93"/>
    <w:rsid w:val="004F4D2B"/>
    <w:rsid w:val="004F5258"/>
    <w:rsid w:val="004F5374"/>
    <w:rsid w:val="004F53F4"/>
    <w:rsid w:val="004F5434"/>
    <w:rsid w:val="004F59B4"/>
    <w:rsid w:val="004F5A49"/>
    <w:rsid w:val="004F5BDA"/>
    <w:rsid w:val="004F5F29"/>
    <w:rsid w:val="004F63BB"/>
    <w:rsid w:val="004F726B"/>
    <w:rsid w:val="004F7310"/>
    <w:rsid w:val="004F75F8"/>
    <w:rsid w:val="004F7778"/>
    <w:rsid w:val="004F77A7"/>
    <w:rsid w:val="004F783C"/>
    <w:rsid w:val="004F7BB4"/>
    <w:rsid w:val="00500058"/>
    <w:rsid w:val="00500515"/>
    <w:rsid w:val="005005C3"/>
    <w:rsid w:val="00500768"/>
    <w:rsid w:val="00500C77"/>
    <w:rsid w:val="00500F17"/>
    <w:rsid w:val="00500F4A"/>
    <w:rsid w:val="00500FAD"/>
    <w:rsid w:val="00501565"/>
    <w:rsid w:val="005015EB"/>
    <w:rsid w:val="00501D35"/>
    <w:rsid w:val="005021A1"/>
    <w:rsid w:val="00502242"/>
    <w:rsid w:val="00502AAA"/>
    <w:rsid w:val="00502CEB"/>
    <w:rsid w:val="00503096"/>
    <w:rsid w:val="00503195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A3"/>
    <w:rsid w:val="005113DC"/>
    <w:rsid w:val="00511768"/>
    <w:rsid w:val="00512008"/>
    <w:rsid w:val="0051240E"/>
    <w:rsid w:val="005126E3"/>
    <w:rsid w:val="00512C82"/>
    <w:rsid w:val="00512FED"/>
    <w:rsid w:val="00513669"/>
    <w:rsid w:val="005136CA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67D"/>
    <w:rsid w:val="00522AED"/>
    <w:rsid w:val="00522BB3"/>
    <w:rsid w:val="00522D6A"/>
    <w:rsid w:val="00522F35"/>
    <w:rsid w:val="00522FB2"/>
    <w:rsid w:val="005233ED"/>
    <w:rsid w:val="005247D9"/>
    <w:rsid w:val="00524CE4"/>
    <w:rsid w:val="00525005"/>
    <w:rsid w:val="005250BE"/>
    <w:rsid w:val="005251CF"/>
    <w:rsid w:val="00526AEF"/>
    <w:rsid w:val="00527ED0"/>
    <w:rsid w:val="00530507"/>
    <w:rsid w:val="00530740"/>
    <w:rsid w:val="00530AF1"/>
    <w:rsid w:val="00530C77"/>
    <w:rsid w:val="00531739"/>
    <w:rsid w:val="0053180A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350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1D71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5E8"/>
    <w:rsid w:val="00544D3C"/>
    <w:rsid w:val="00544E56"/>
    <w:rsid w:val="0054532D"/>
    <w:rsid w:val="0054585E"/>
    <w:rsid w:val="00545D60"/>
    <w:rsid w:val="00545DC8"/>
    <w:rsid w:val="00546465"/>
    <w:rsid w:val="0054667F"/>
    <w:rsid w:val="005468FF"/>
    <w:rsid w:val="00546905"/>
    <w:rsid w:val="005469C2"/>
    <w:rsid w:val="00546F6B"/>
    <w:rsid w:val="00546FBB"/>
    <w:rsid w:val="005472EC"/>
    <w:rsid w:val="005473D4"/>
    <w:rsid w:val="005474CF"/>
    <w:rsid w:val="005478AE"/>
    <w:rsid w:val="00547912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6A4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57BDD"/>
    <w:rsid w:val="00560059"/>
    <w:rsid w:val="00560C81"/>
    <w:rsid w:val="00561554"/>
    <w:rsid w:val="005615E5"/>
    <w:rsid w:val="0056166E"/>
    <w:rsid w:val="00561B6A"/>
    <w:rsid w:val="00562470"/>
    <w:rsid w:val="00562535"/>
    <w:rsid w:val="00562729"/>
    <w:rsid w:val="00562AC4"/>
    <w:rsid w:val="005635C4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8B6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317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77D53"/>
    <w:rsid w:val="00580745"/>
    <w:rsid w:val="00580AFE"/>
    <w:rsid w:val="00581294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751"/>
    <w:rsid w:val="00583CF9"/>
    <w:rsid w:val="00583D60"/>
    <w:rsid w:val="0058400B"/>
    <w:rsid w:val="00584256"/>
    <w:rsid w:val="0058460D"/>
    <w:rsid w:val="0058465D"/>
    <w:rsid w:val="00584CCB"/>
    <w:rsid w:val="00584CF8"/>
    <w:rsid w:val="005857A2"/>
    <w:rsid w:val="005858E0"/>
    <w:rsid w:val="005860A7"/>
    <w:rsid w:val="00586174"/>
    <w:rsid w:val="00586463"/>
    <w:rsid w:val="005867B8"/>
    <w:rsid w:val="00586A2E"/>
    <w:rsid w:val="00586C43"/>
    <w:rsid w:val="00586E3F"/>
    <w:rsid w:val="005871D3"/>
    <w:rsid w:val="0058753F"/>
    <w:rsid w:val="0058761D"/>
    <w:rsid w:val="0059016B"/>
    <w:rsid w:val="005902A3"/>
    <w:rsid w:val="00590A64"/>
    <w:rsid w:val="00590C6F"/>
    <w:rsid w:val="005912F4"/>
    <w:rsid w:val="0059192C"/>
    <w:rsid w:val="0059197B"/>
    <w:rsid w:val="00591A0E"/>
    <w:rsid w:val="00591B38"/>
    <w:rsid w:val="00591BF2"/>
    <w:rsid w:val="005921DE"/>
    <w:rsid w:val="00592247"/>
    <w:rsid w:val="0059334C"/>
    <w:rsid w:val="005933E0"/>
    <w:rsid w:val="005934EF"/>
    <w:rsid w:val="005937FC"/>
    <w:rsid w:val="005939C1"/>
    <w:rsid w:val="00593F54"/>
    <w:rsid w:val="005942CA"/>
    <w:rsid w:val="005942E4"/>
    <w:rsid w:val="005943A5"/>
    <w:rsid w:val="005944BB"/>
    <w:rsid w:val="00594969"/>
    <w:rsid w:val="005951DC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032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31B"/>
    <w:rsid w:val="005A54C6"/>
    <w:rsid w:val="005A5619"/>
    <w:rsid w:val="005A58B4"/>
    <w:rsid w:val="005A6079"/>
    <w:rsid w:val="005A65B5"/>
    <w:rsid w:val="005A6CF5"/>
    <w:rsid w:val="005A783D"/>
    <w:rsid w:val="005A789D"/>
    <w:rsid w:val="005B0564"/>
    <w:rsid w:val="005B0C4F"/>
    <w:rsid w:val="005B0DBD"/>
    <w:rsid w:val="005B1235"/>
    <w:rsid w:val="005B125A"/>
    <w:rsid w:val="005B1522"/>
    <w:rsid w:val="005B16DD"/>
    <w:rsid w:val="005B17A9"/>
    <w:rsid w:val="005B1CDB"/>
    <w:rsid w:val="005B289D"/>
    <w:rsid w:val="005B294D"/>
    <w:rsid w:val="005B2D5F"/>
    <w:rsid w:val="005B2FD0"/>
    <w:rsid w:val="005B2FF7"/>
    <w:rsid w:val="005B31FA"/>
    <w:rsid w:val="005B33F5"/>
    <w:rsid w:val="005B35AB"/>
    <w:rsid w:val="005B368A"/>
    <w:rsid w:val="005B40EA"/>
    <w:rsid w:val="005B4286"/>
    <w:rsid w:val="005B459C"/>
    <w:rsid w:val="005B45C5"/>
    <w:rsid w:val="005B4B08"/>
    <w:rsid w:val="005B507D"/>
    <w:rsid w:val="005B537B"/>
    <w:rsid w:val="005B5813"/>
    <w:rsid w:val="005B583C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380A"/>
    <w:rsid w:val="005C4256"/>
    <w:rsid w:val="005C5334"/>
    <w:rsid w:val="005C55F6"/>
    <w:rsid w:val="005C579D"/>
    <w:rsid w:val="005C61F9"/>
    <w:rsid w:val="005C64CE"/>
    <w:rsid w:val="005C6E0D"/>
    <w:rsid w:val="005C6EF7"/>
    <w:rsid w:val="005C72BE"/>
    <w:rsid w:val="005C7322"/>
    <w:rsid w:val="005C7524"/>
    <w:rsid w:val="005C76C7"/>
    <w:rsid w:val="005C7CB2"/>
    <w:rsid w:val="005C7CBB"/>
    <w:rsid w:val="005C7DEF"/>
    <w:rsid w:val="005D0028"/>
    <w:rsid w:val="005D0BFC"/>
    <w:rsid w:val="005D0F71"/>
    <w:rsid w:val="005D119F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0D2"/>
    <w:rsid w:val="005D3B48"/>
    <w:rsid w:val="005D3E24"/>
    <w:rsid w:val="005D409D"/>
    <w:rsid w:val="005D40E9"/>
    <w:rsid w:val="005D4516"/>
    <w:rsid w:val="005D468B"/>
    <w:rsid w:val="005D4981"/>
    <w:rsid w:val="005D4C7F"/>
    <w:rsid w:val="005D4EED"/>
    <w:rsid w:val="005D5A40"/>
    <w:rsid w:val="005D5C18"/>
    <w:rsid w:val="005D5F84"/>
    <w:rsid w:val="005D5FD6"/>
    <w:rsid w:val="005D6A5D"/>
    <w:rsid w:val="005D6BB3"/>
    <w:rsid w:val="005D6F0B"/>
    <w:rsid w:val="005D709E"/>
    <w:rsid w:val="005D71C8"/>
    <w:rsid w:val="005D72A2"/>
    <w:rsid w:val="005D7425"/>
    <w:rsid w:val="005D75D1"/>
    <w:rsid w:val="005E00E1"/>
    <w:rsid w:val="005E1067"/>
    <w:rsid w:val="005E1222"/>
    <w:rsid w:val="005E139E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4475"/>
    <w:rsid w:val="005E545F"/>
    <w:rsid w:val="005E5BAC"/>
    <w:rsid w:val="005E5BD1"/>
    <w:rsid w:val="005E5FA0"/>
    <w:rsid w:val="005E626F"/>
    <w:rsid w:val="005E6295"/>
    <w:rsid w:val="005E62A4"/>
    <w:rsid w:val="005E64EF"/>
    <w:rsid w:val="005E6C8B"/>
    <w:rsid w:val="005E6CB0"/>
    <w:rsid w:val="005E6CE4"/>
    <w:rsid w:val="005E6D0E"/>
    <w:rsid w:val="005E6E25"/>
    <w:rsid w:val="005E7266"/>
    <w:rsid w:val="005E7466"/>
    <w:rsid w:val="005E74BB"/>
    <w:rsid w:val="005E7B4F"/>
    <w:rsid w:val="005E7DBC"/>
    <w:rsid w:val="005E7DE2"/>
    <w:rsid w:val="005F00A9"/>
    <w:rsid w:val="005F0D04"/>
    <w:rsid w:val="005F13DF"/>
    <w:rsid w:val="005F1419"/>
    <w:rsid w:val="005F1760"/>
    <w:rsid w:val="005F17FF"/>
    <w:rsid w:val="005F1D4C"/>
    <w:rsid w:val="005F1E9F"/>
    <w:rsid w:val="005F26B8"/>
    <w:rsid w:val="005F27F8"/>
    <w:rsid w:val="005F2D3D"/>
    <w:rsid w:val="005F2F8C"/>
    <w:rsid w:val="005F35B3"/>
    <w:rsid w:val="005F37D8"/>
    <w:rsid w:val="005F3E86"/>
    <w:rsid w:val="005F3E8F"/>
    <w:rsid w:val="005F4495"/>
    <w:rsid w:val="005F4944"/>
    <w:rsid w:val="005F4D0A"/>
    <w:rsid w:val="005F5A9D"/>
    <w:rsid w:val="005F5D7A"/>
    <w:rsid w:val="005F5D83"/>
    <w:rsid w:val="005F61AE"/>
    <w:rsid w:val="005F61CD"/>
    <w:rsid w:val="005F6E42"/>
    <w:rsid w:val="005F7038"/>
    <w:rsid w:val="005F771D"/>
    <w:rsid w:val="005F79AB"/>
    <w:rsid w:val="005F7A5C"/>
    <w:rsid w:val="005F7BA2"/>
    <w:rsid w:val="00600069"/>
    <w:rsid w:val="00600402"/>
    <w:rsid w:val="00600566"/>
    <w:rsid w:val="00600698"/>
    <w:rsid w:val="00600ABB"/>
    <w:rsid w:val="00600D8B"/>
    <w:rsid w:val="00600DD6"/>
    <w:rsid w:val="006016B4"/>
    <w:rsid w:val="006016C7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62D1"/>
    <w:rsid w:val="00606457"/>
    <w:rsid w:val="006073BD"/>
    <w:rsid w:val="00607660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2EA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A53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96"/>
    <w:rsid w:val="006222FE"/>
    <w:rsid w:val="0062266C"/>
    <w:rsid w:val="00622845"/>
    <w:rsid w:val="0062288C"/>
    <w:rsid w:val="00622E8E"/>
    <w:rsid w:val="00623489"/>
    <w:rsid w:val="00623748"/>
    <w:rsid w:val="00624053"/>
    <w:rsid w:val="006242C1"/>
    <w:rsid w:val="00624350"/>
    <w:rsid w:val="0062448E"/>
    <w:rsid w:val="006247FB"/>
    <w:rsid w:val="00625758"/>
    <w:rsid w:val="006257FE"/>
    <w:rsid w:val="006258CF"/>
    <w:rsid w:val="00625A0F"/>
    <w:rsid w:val="00626222"/>
    <w:rsid w:val="00626541"/>
    <w:rsid w:val="00626B77"/>
    <w:rsid w:val="00626C87"/>
    <w:rsid w:val="0062730C"/>
    <w:rsid w:val="006273AF"/>
    <w:rsid w:val="006273DA"/>
    <w:rsid w:val="00627B5A"/>
    <w:rsid w:val="00627C47"/>
    <w:rsid w:val="00627C7B"/>
    <w:rsid w:val="00627E26"/>
    <w:rsid w:val="006301E5"/>
    <w:rsid w:val="00630330"/>
    <w:rsid w:val="006304C0"/>
    <w:rsid w:val="00630842"/>
    <w:rsid w:val="00630C86"/>
    <w:rsid w:val="00631000"/>
    <w:rsid w:val="00631046"/>
    <w:rsid w:val="0063134C"/>
    <w:rsid w:val="006313B4"/>
    <w:rsid w:val="00631B03"/>
    <w:rsid w:val="00631B4F"/>
    <w:rsid w:val="00631CA0"/>
    <w:rsid w:val="006324B3"/>
    <w:rsid w:val="00632675"/>
    <w:rsid w:val="006326DD"/>
    <w:rsid w:val="0063284A"/>
    <w:rsid w:val="00632D78"/>
    <w:rsid w:val="00633656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37FD1"/>
    <w:rsid w:val="00640023"/>
    <w:rsid w:val="00641557"/>
    <w:rsid w:val="0064163C"/>
    <w:rsid w:val="0064163F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93F"/>
    <w:rsid w:val="00645E91"/>
    <w:rsid w:val="00645F17"/>
    <w:rsid w:val="00645F57"/>
    <w:rsid w:val="006462AA"/>
    <w:rsid w:val="00646686"/>
    <w:rsid w:val="00646AAC"/>
    <w:rsid w:val="00646C23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BF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CFF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3F9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28F"/>
    <w:rsid w:val="00672AF3"/>
    <w:rsid w:val="00673123"/>
    <w:rsid w:val="006737C8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9B"/>
    <w:rsid w:val="006758DD"/>
    <w:rsid w:val="0067606B"/>
    <w:rsid w:val="00677058"/>
    <w:rsid w:val="0067705F"/>
    <w:rsid w:val="006770DF"/>
    <w:rsid w:val="006771F7"/>
    <w:rsid w:val="006777CC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18E1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E6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A92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8E9"/>
    <w:rsid w:val="0069391D"/>
    <w:rsid w:val="00694021"/>
    <w:rsid w:val="00694737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0574"/>
    <w:rsid w:val="006A123B"/>
    <w:rsid w:val="006A14CC"/>
    <w:rsid w:val="006A1641"/>
    <w:rsid w:val="006A1B0E"/>
    <w:rsid w:val="006A1B37"/>
    <w:rsid w:val="006A219E"/>
    <w:rsid w:val="006A250A"/>
    <w:rsid w:val="006A2695"/>
    <w:rsid w:val="006A2A27"/>
    <w:rsid w:val="006A2AFA"/>
    <w:rsid w:val="006A2F21"/>
    <w:rsid w:val="006A314E"/>
    <w:rsid w:val="006A32B9"/>
    <w:rsid w:val="006A3427"/>
    <w:rsid w:val="006A3ED8"/>
    <w:rsid w:val="006A3FDE"/>
    <w:rsid w:val="006A4793"/>
    <w:rsid w:val="006A47C9"/>
    <w:rsid w:val="006A4C6C"/>
    <w:rsid w:val="006A51AD"/>
    <w:rsid w:val="006A5A21"/>
    <w:rsid w:val="006A708F"/>
    <w:rsid w:val="006A738D"/>
    <w:rsid w:val="006A73C5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4B7"/>
    <w:rsid w:val="006B6589"/>
    <w:rsid w:val="006B68D1"/>
    <w:rsid w:val="006B69AA"/>
    <w:rsid w:val="006B6ACF"/>
    <w:rsid w:val="006B6B61"/>
    <w:rsid w:val="006B6CE5"/>
    <w:rsid w:val="006C000A"/>
    <w:rsid w:val="006C0092"/>
    <w:rsid w:val="006C00A9"/>
    <w:rsid w:val="006C01F9"/>
    <w:rsid w:val="006C0294"/>
    <w:rsid w:val="006C0369"/>
    <w:rsid w:val="006C05F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737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384"/>
    <w:rsid w:val="006C64D0"/>
    <w:rsid w:val="006C6D80"/>
    <w:rsid w:val="006C77CE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239"/>
    <w:rsid w:val="006D26EA"/>
    <w:rsid w:val="006D2746"/>
    <w:rsid w:val="006D32CA"/>
    <w:rsid w:val="006D38F5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ECF"/>
    <w:rsid w:val="006D7F0B"/>
    <w:rsid w:val="006D7FF5"/>
    <w:rsid w:val="006E0002"/>
    <w:rsid w:val="006E0660"/>
    <w:rsid w:val="006E0758"/>
    <w:rsid w:val="006E0B1B"/>
    <w:rsid w:val="006E0CB5"/>
    <w:rsid w:val="006E0D05"/>
    <w:rsid w:val="006E1138"/>
    <w:rsid w:val="006E13D8"/>
    <w:rsid w:val="006E1823"/>
    <w:rsid w:val="006E18E4"/>
    <w:rsid w:val="006E1AB3"/>
    <w:rsid w:val="006E1E53"/>
    <w:rsid w:val="006E2405"/>
    <w:rsid w:val="006E288C"/>
    <w:rsid w:val="006E2962"/>
    <w:rsid w:val="006E29B4"/>
    <w:rsid w:val="006E2B50"/>
    <w:rsid w:val="006E2B74"/>
    <w:rsid w:val="006E322F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1F7"/>
    <w:rsid w:val="006E66A2"/>
    <w:rsid w:val="006E75AE"/>
    <w:rsid w:val="006E78F1"/>
    <w:rsid w:val="006E7916"/>
    <w:rsid w:val="006E7928"/>
    <w:rsid w:val="006E7AA0"/>
    <w:rsid w:val="006E7CE4"/>
    <w:rsid w:val="006F03F0"/>
    <w:rsid w:val="006F05A4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B12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00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952"/>
    <w:rsid w:val="00703E74"/>
    <w:rsid w:val="007047A5"/>
    <w:rsid w:val="00704970"/>
    <w:rsid w:val="00704C79"/>
    <w:rsid w:val="0070527A"/>
    <w:rsid w:val="0070579B"/>
    <w:rsid w:val="007059BD"/>
    <w:rsid w:val="007059D8"/>
    <w:rsid w:val="00705B2A"/>
    <w:rsid w:val="00705BD2"/>
    <w:rsid w:val="00705C25"/>
    <w:rsid w:val="00705CF9"/>
    <w:rsid w:val="00705ED2"/>
    <w:rsid w:val="00705FBF"/>
    <w:rsid w:val="0070625A"/>
    <w:rsid w:val="007063D8"/>
    <w:rsid w:val="0070643D"/>
    <w:rsid w:val="00706560"/>
    <w:rsid w:val="00706A80"/>
    <w:rsid w:val="00706D99"/>
    <w:rsid w:val="00706FAA"/>
    <w:rsid w:val="007071F3"/>
    <w:rsid w:val="00707232"/>
    <w:rsid w:val="00707541"/>
    <w:rsid w:val="00707617"/>
    <w:rsid w:val="007076E9"/>
    <w:rsid w:val="00707717"/>
    <w:rsid w:val="007077B5"/>
    <w:rsid w:val="00707E2B"/>
    <w:rsid w:val="007100CF"/>
    <w:rsid w:val="0071056F"/>
    <w:rsid w:val="007108B1"/>
    <w:rsid w:val="00710AA6"/>
    <w:rsid w:val="00710CF2"/>
    <w:rsid w:val="00710DEE"/>
    <w:rsid w:val="00710EC5"/>
    <w:rsid w:val="0071119A"/>
    <w:rsid w:val="00711215"/>
    <w:rsid w:val="007114C7"/>
    <w:rsid w:val="0071163C"/>
    <w:rsid w:val="00711995"/>
    <w:rsid w:val="00711AA8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8C3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8E2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2E2"/>
    <w:rsid w:val="0072560E"/>
    <w:rsid w:val="00725720"/>
    <w:rsid w:val="00726220"/>
    <w:rsid w:val="007268D5"/>
    <w:rsid w:val="00726EAB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CF4"/>
    <w:rsid w:val="00730EAB"/>
    <w:rsid w:val="00730F61"/>
    <w:rsid w:val="00731059"/>
    <w:rsid w:val="00731227"/>
    <w:rsid w:val="00731A3C"/>
    <w:rsid w:val="00731DBF"/>
    <w:rsid w:val="0073215C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9F6"/>
    <w:rsid w:val="00735C0B"/>
    <w:rsid w:val="00735E80"/>
    <w:rsid w:val="00735FA2"/>
    <w:rsid w:val="00736188"/>
    <w:rsid w:val="00736252"/>
    <w:rsid w:val="007362B4"/>
    <w:rsid w:val="00736F65"/>
    <w:rsid w:val="00737D75"/>
    <w:rsid w:val="007401B8"/>
    <w:rsid w:val="007402C1"/>
    <w:rsid w:val="007403FC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5A"/>
    <w:rsid w:val="007511B6"/>
    <w:rsid w:val="007516C8"/>
    <w:rsid w:val="00751B1D"/>
    <w:rsid w:val="00751C98"/>
    <w:rsid w:val="00752009"/>
    <w:rsid w:val="00752892"/>
    <w:rsid w:val="00752B6E"/>
    <w:rsid w:val="00752E63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56D"/>
    <w:rsid w:val="0075673B"/>
    <w:rsid w:val="00756FCA"/>
    <w:rsid w:val="00757032"/>
    <w:rsid w:val="00757355"/>
    <w:rsid w:val="00757CCC"/>
    <w:rsid w:val="007601A2"/>
    <w:rsid w:val="00760B6E"/>
    <w:rsid w:val="007611B3"/>
    <w:rsid w:val="00761C0A"/>
    <w:rsid w:val="00761CAD"/>
    <w:rsid w:val="00761D6E"/>
    <w:rsid w:val="00762718"/>
    <w:rsid w:val="00762B24"/>
    <w:rsid w:val="00762D0F"/>
    <w:rsid w:val="00762F21"/>
    <w:rsid w:val="007632A7"/>
    <w:rsid w:val="00763328"/>
    <w:rsid w:val="00763C90"/>
    <w:rsid w:val="00763FEE"/>
    <w:rsid w:val="007640E6"/>
    <w:rsid w:val="00764189"/>
    <w:rsid w:val="007641ED"/>
    <w:rsid w:val="00764534"/>
    <w:rsid w:val="00764D99"/>
    <w:rsid w:val="00764DE0"/>
    <w:rsid w:val="00765145"/>
    <w:rsid w:val="007654CC"/>
    <w:rsid w:val="00765875"/>
    <w:rsid w:val="00765A5B"/>
    <w:rsid w:val="00765EA9"/>
    <w:rsid w:val="00765F21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381B"/>
    <w:rsid w:val="00774356"/>
    <w:rsid w:val="0077436D"/>
    <w:rsid w:val="00774752"/>
    <w:rsid w:val="00775078"/>
    <w:rsid w:val="00775487"/>
    <w:rsid w:val="00775D0C"/>
    <w:rsid w:val="0077647D"/>
    <w:rsid w:val="0077648C"/>
    <w:rsid w:val="00776520"/>
    <w:rsid w:val="007765F7"/>
    <w:rsid w:val="00776654"/>
    <w:rsid w:val="00776BEF"/>
    <w:rsid w:val="00776E70"/>
    <w:rsid w:val="007771C3"/>
    <w:rsid w:val="007773CD"/>
    <w:rsid w:val="00777521"/>
    <w:rsid w:val="007776B7"/>
    <w:rsid w:val="00777AC3"/>
    <w:rsid w:val="00777B4A"/>
    <w:rsid w:val="00777BE9"/>
    <w:rsid w:val="00777EA8"/>
    <w:rsid w:val="00780304"/>
    <w:rsid w:val="00780FA0"/>
    <w:rsid w:val="007812D9"/>
    <w:rsid w:val="007814B0"/>
    <w:rsid w:val="0078164B"/>
    <w:rsid w:val="0078193C"/>
    <w:rsid w:val="00781EB7"/>
    <w:rsid w:val="00781FB8"/>
    <w:rsid w:val="007821DF"/>
    <w:rsid w:val="0078268F"/>
    <w:rsid w:val="00782B30"/>
    <w:rsid w:val="00782F39"/>
    <w:rsid w:val="00783440"/>
    <w:rsid w:val="00783487"/>
    <w:rsid w:val="00783839"/>
    <w:rsid w:val="0078396E"/>
    <w:rsid w:val="00784535"/>
    <w:rsid w:val="00784903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CCE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DF0"/>
    <w:rsid w:val="00795EE2"/>
    <w:rsid w:val="007967ED"/>
    <w:rsid w:val="00796CE6"/>
    <w:rsid w:val="00796D03"/>
    <w:rsid w:val="007979BC"/>
    <w:rsid w:val="00797CF7"/>
    <w:rsid w:val="00797D82"/>
    <w:rsid w:val="007A0136"/>
    <w:rsid w:val="007A03BA"/>
    <w:rsid w:val="007A03FF"/>
    <w:rsid w:val="007A046F"/>
    <w:rsid w:val="007A0623"/>
    <w:rsid w:val="007A0CFF"/>
    <w:rsid w:val="007A0D20"/>
    <w:rsid w:val="007A1361"/>
    <w:rsid w:val="007A14A3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09"/>
    <w:rsid w:val="007A77F0"/>
    <w:rsid w:val="007A7879"/>
    <w:rsid w:val="007A7F04"/>
    <w:rsid w:val="007B04A2"/>
    <w:rsid w:val="007B07C6"/>
    <w:rsid w:val="007B0886"/>
    <w:rsid w:val="007B0C18"/>
    <w:rsid w:val="007B0FF8"/>
    <w:rsid w:val="007B1790"/>
    <w:rsid w:val="007B1F8F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F33"/>
    <w:rsid w:val="007C18AC"/>
    <w:rsid w:val="007C1EAA"/>
    <w:rsid w:val="007C2014"/>
    <w:rsid w:val="007C255B"/>
    <w:rsid w:val="007C26DF"/>
    <w:rsid w:val="007C26FA"/>
    <w:rsid w:val="007C27AC"/>
    <w:rsid w:val="007C2834"/>
    <w:rsid w:val="007C28D3"/>
    <w:rsid w:val="007C299A"/>
    <w:rsid w:val="007C32E8"/>
    <w:rsid w:val="007C34D0"/>
    <w:rsid w:val="007C3FB8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ABC"/>
    <w:rsid w:val="007D4D4C"/>
    <w:rsid w:val="007D53AE"/>
    <w:rsid w:val="007D560E"/>
    <w:rsid w:val="007D574B"/>
    <w:rsid w:val="007D57DC"/>
    <w:rsid w:val="007D5A00"/>
    <w:rsid w:val="007D5DA2"/>
    <w:rsid w:val="007D62FD"/>
    <w:rsid w:val="007D67E5"/>
    <w:rsid w:val="007D6B05"/>
    <w:rsid w:val="007D6C20"/>
    <w:rsid w:val="007D6D01"/>
    <w:rsid w:val="007D74BA"/>
    <w:rsid w:val="007D7725"/>
    <w:rsid w:val="007D781E"/>
    <w:rsid w:val="007E00FF"/>
    <w:rsid w:val="007E12AC"/>
    <w:rsid w:val="007E1331"/>
    <w:rsid w:val="007E140B"/>
    <w:rsid w:val="007E1B50"/>
    <w:rsid w:val="007E1C53"/>
    <w:rsid w:val="007E1F44"/>
    <w:rsid w:val="007E1FE9"/>
    <w:rsid w:val="007E2DB0"/>
    <w:rsid w:val="007E2F33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4F3E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803"/>
    <w:rsid w:val="007F0914"/>
    <w:rsid w:val="007F09FC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47E"/>
    <w:rsid w:val="007F695A"/>
    <w:rsid w:val="007F6A1D"/>
    <w:rsid w:val="007F6A7B"/>
    <w:rsid w:val="007F7059"/>
    <w:rsid w:val="007F71DC"/>
    <w:rsid w:val="007F73D3"/>
    <w:rsid w:val="007F741B"/>
    <w:rsid w:val="007F78D1"/>
    <w:rsid w:val="007F7B4B"/>
    <w:rsid w:val="008003CE"/>
    <w:rsid w:val="00800D78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79"/>
    <w:rsid w:val="008058DB"/>
    <w:rsid w:val="00805C05"/>
    <w:rsid w:val="00806129"/>
    <w:rsid w:val="00806248"/>
    <w:rsid w:val="008067F3"/>
    <w:rsid w:val="008070C5"/>
    <w:rsid w:val="0080740B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98"/>
    <w:rsid w:val="00812BB4"/>
    <w:rsid w:val="00812BE5"/>
    <w:rsid w:val="00812C0E"/>
    <w:rsid w:val="008131D6"/>
    <w:rsid w:val="00813248"/>
    <w:rsid w:val="00813CE1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5EC4"/>
    <w:rsid w:val="00816256"/>
    <w:rsid w:val="0081652D"/>
    <w:rsid w:val="00816605"/>
    <w:rsid w:val="00816692"/>
    <w:rsid w:val="008169CE"/>
    <w:rsid w:val="00816AAF"/>
    <w:rsid w:val="00816C32"/>
    <w:rsid w:val="00816DBC"/>
    <w:rsid w:val="008170C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0A28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61C"/>
    <w:rsid w:val="008238BA"/>
    <w:rsid w:val="00823905"/>
    <w:rsid w:val="008243F5"/>
    <w:rsid w:val="00824BBD"/>
    <w:rsid w:val="00824C4D"/>
    <w:rsid w:val="00824DFB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3E3"/>
    <w:rsid w:val="00832927"/>
    <w:rsid w:val="00832E4C"/>
    <w:rsid w:val="00833A4E"/>
    <w:rsid w:val="0083438C"/>
    <w:rsid w:val="008345A9"/>
    <w:rsid w:val="008345BB"/>
    <w:rsid w:val="008349E8"/>
    <w:rsid w:val="00834A22"/>
    <w:rsid w:val="00834AE0"/>
    <w:rsid w:val="00836284"/>
    <w:rsid w:val="008364BE"/>
    <w:rsid w:val="00836ABC"/>
    <w:rsid w:val="00836C77"/>
    <w:rsid w:val="00836D73"/>
    <w:rsid w:val="00836DD8"/>
    <w:rsid w:val="00836F3D"/>
    <w:rsid w:val="00836F79"/>
    <w:rsid w:val="00837656"/>
    <w:rsid w:val="00837731"/>
    <w:rsid w:val="00837A60"/>
    <w:rsid w:val="00837A99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4A4"/>
    <w:rsid w:val="008437C5"/>
    <w:rsid w:val="00843C18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CAC"/>
    <w:rsid w:val="00847EA7"/>
    <w:rsid w:val="008501C9"/>
    <w:rsid w:val="00850D3B"/>
    <w:rsid w:val="00851069"/>
    <w:rsid w:val="0085140E"/>
    <w:rsid w:val="0085145B"/>
    <w:rsid w:val="008514E0"/>
    <w:rsid w:val="0085173D"/>
    <w:rsid w:val="008518B4"/>
    <w:rsid w:val="00851B01"/>
    <w:rsid w:val="008520C6"/>
    <w:rsid w:val="008524F0"/>
    <w:rsid w:val="00852749"/>
    <w:rsid w:val="008531A3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185"/>
    <w:rsid w:val="008559AE"/>
    <w:rsid w:val="008562FF"/>
    <w:rsid w:val="0085643B"/>
    <w:rsid w:val="00856563"/>
    <w:rsid w:val="0085663D"/>
    <w:rsid w:val="00856711"/>
    <w:rsid w:val="0085730E"/>
    <w:rsid w:val="0085770A"/>
    <w:rsid w:val="00857DEB"/>
    <w:rsid w:val="0086050C"/>
    <w:rsid w:val="00860B0A"/>
    <w:rsid w:val="00860B29"/>
    <w:rsid w:val="008610F1"/>
    <w:rsid w:val="0086153A"/>
    <w:rsid w:val="008620A9"/>
    <w:rsid w:val="008626A7"/>
    <w:rsid w:val="0086295F"/>
    <w:rsid w:val="0086296C"/>
    <w:rsid w:val="00862A8A"/>
    <w:rsid w:val="00862C5F"/>
    <w:rsid w:val="00862C75"/>
    <w:rsid w:val="00863097"/>
    <w:rsid w:val="00863C19"/>
    <w:rsid w:val="00863E83"/>
    <w:rsid w:val="00864095"/>
    <w:rsid w:val="0086418B"/>
    <w:rsid w:val="00864E4E"/>
    <w:rsid w:val="00865149"/>
    <w:rsid w:val="0086519D"/>
    <w:rsid w:val="0086537F"/>
    <w:rsid w:val="008659BC"/>
    <w:rsid w:val="00866115"/>
    <w:rsid w:val="00866154"/>
    <w:rsid w:val="00866C42"/>
    <w:rsid w:val="00867094"/>
    <w:rsid w:val="00867675"/>
    <w:rsid w:val="008676DB"/>
    <w:rsid w:val="008702A1"/>
    <w:rsid w:val="008702F2"/>
    <w:rsid w:val="0087099E"/>
    <w:rsid w:val="00870D20"/>
    <w:rsid w:val="00870DA6"/>
    <w:rsid w:val="00870F3B"/>
    <w:rsid w:val="00871184"/>
    <w:rsid w:val="0087128E"/>
    <w:rsid w:val="008714D3"/>
    <w:rsid w:val="00871757"/>
    <w:rsid w:val="0087182B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3DAA"/>
    <w:rsid w:val="0087401F"/>
    <w:rsid w:val="008740A0"/>
    <w:rsid w:val="008748E8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6F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2872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67B"/>
    <w:rsid w:val="00887857"/>
    <w:rsid w:val="00887986"/>
    <w:rsid w:val="00887A9B"/>
    <w:rsid w:val="00887EB1"/>
    <w:rsid w:val="008902C8"/>
    <w:rsid w:val="008905D4"/>
    <w:rsid w:val="00890640"/>
    <w:rsid w:val="00890DD5"/>
    <w:rsid w:val="008913DC"/>
    <w:rsid w:val="00891633"/>
    <w:rsid w:val="00891BB4"/>
    <w:rsid w:val="00892428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84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9ED"/>
    <w:rsid w:val="008A1CAA"/>
    <w:rsid w:val="008A22D6"/>
    <w:rsid w:val="008A29B3"/>
    <w:rsid w:val="008A29FD"/>
    <w:rsid w:val="008A2A44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74E"/>
    <w:rsid w:val="008A58F1"/>
    <w:rsid w:val="008A596D"/>
    <w:rsid w:val="008A5BD1"/>
    <w:rsid w:val="008A6620"/>
    <w:rsid w:val="008A663B"/>
    <w:rsid w:val="008A672A"/>
    <w:rsid w:val="008A673D"/>
    <w:rsid w:val="008A77D8"/>
    <w:rsid w:val="008A7AF8"/>
    <w:rsid w:val="008A7B70"/>
    <w:rsid w:val="008A7D7A"/>
    <w:rsid w:val="008B0910"/>
    <w:rsid w:val="008B0A07"/>
    <w:rsid w:val="008B0C9A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4B2B"/>
    <w:rsid w:val="008B5109"/>
    <w:rsid w:val="008B573B"/>
    <w:rsid w:val="008B583F"/>
    <w:rsid w:val="008B588A"/>
    <w:rsid w:val="008B60E1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D66"/>
    <w:rsid w:val="008C5E39"/>
    <w:rsid w:val="008C63B6"/>
    <w:rsid w:val="008C6874"/>
    <w:rsid w:val="008C6924"/>
    <w:rsid w:val="008C6B48"/>
    <w:rsid w:val="008C6BA5"/>
    <w:rsid w:val="008C708C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2E52"/>
    <w:rsid w:val="008D36A3"/>
    <w:rsid w:val="008D3706"/>
    <w:rsid w:val="008D3E78"/>
    <w:rsid w:val="008D41DA"/>
    <w:rsid w:val="008D430E"/>
    <w:rsid w:val="008D44FE"/>
    <w:rsid w:val="008D4C7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8CD"/>
    <w:rsid w:val="008E0BCD"/>
    <w:rsid w:val="008E0D4B"/>
    <w:rsid w:val="008E1158"/>
    <w:rsid w:val="008E12F1"/>
    <w:rsid w:val="008E1BB1"/>
    <w:rsid w:val="008E1E2D"/>
    <w:rsid w:val="008E1FB4"/>
    <w:rsid w:val="008E25AE"/>
    <w:rsid w:val="008E25EB"/>
    <w:rsid w:val="008E29C5"/>
    <w:rsid w:val="008E2A45"/>
    <w:rsid w:val="008E2B3A"/>
    <w:rsid w:val="008E329A"/>
    <w:rsid w:val="008E3431"/>
    <w:rsid w:val="008E356A"/>
    <w:rsid w:val="008E3C1A"/>
    <w:rsid w:val="008E3C4B"/>
    <w:rsid w:val="008E3D1E"/>
    <w:rsid w:val="008E3FFB"/>
    <w:rsid w:val="008E43F9"/>
    <w:rsid w:val="008E443A"/>
    <w:rsid w:val="008E4506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8BB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8A1"/>
    <w:rsid w:val="008F2A33"/>
    <w:rsid w:val="008F2DDB"/>
    <w:rsid w:val="008F2FC2"/>
    <w:rsid w:val="008F3F48"/>
    <w:rsid w:val="008F40DE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0EC"/>
    <w:rsid w:val="008F7598"/>
    <w:rsid w:val="008F7E1A"/>
    <w:rsid w:val="008F7E66"/>
    <w:rsid w:val="008F7EE5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D53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07E92"/>
    <w:rsid w:val="009104DE"/>
    <w:rsid w:val="00910E7B"/>
    <w:rsid w:val="0091144B"/>
    <w:rsid w:val="00911699"/>
    <w:rsid w:val="009116A4"/>
    <w:rsid w:val="009119E7"/>
    <w:rsid w:val="00911DB1"/>
    <w:rsid w:val="00911E06"/>
    <w:rsid w:val="00911EC9"/>
    <w:rsid w:val="00911F5D"/>
    <w:rsid w:val="0091221E"/>
    <w:rsid w:val="00912860"/>
    <w:rsid w:val="00912FDA"/>
    <w:rsid w:val="00913498"/>
    <w:rsid w:val="00913FCB"/>
    <w:rsid w:val="0091407D"/>
    <w:rsid w:val="0091439E"/>
    <w:rsid w:val="00914579"/>
    <w:rsid w:val="00914B9E"/>
    <w:rsid w:val="00914F63"/>
    <w:rsid w:val="0091500E"/>
    <w:rsid w:val="00915068"/>
    <w:rsid w:val="0091515D"/>
    <w:rsid w:val="00915261"/>
    <w:rsid w:val="009155D3"/>
    <w:rsid w:val="00915626"/>
    <w:rsid w:val="009161C2"/>
    <w:rsid w:val="00916539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193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0E0"/>
    <w:rsid w:val="00926266"/>
    <w:rsid w:val="009262B0"/>
    <w:rsid w:val="0092655E"/>
    <w:rsid w:val="00926588"/>
    <w:rsid w:val="009266D6"/>
    <w:rsid w:val="009271DC"/>
    <w:rsid w:val="0092721F"/>
    <w:rsid w:val="0092779D"/>
    <w:rsid w:val="00930512"/>
    <w:rsid w:val="00930746"/>
    <w:rsid w:val="00930991"/>
    <w:rsid w:val="00930AA2"/>
    <w:rsid w:val="00931782"/>
    <w:rsid w:val="00931A11"/>
    <w:rsid w:val="00931A41"/>
    <w:rsid w:val="00931CFC"/>
    <w:rsid w:val="00931E9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A0E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2B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7B0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AD1"/>
    <w:rsid w:val="00954F29"/>
    <w:rsid w:val="009552A6"/>
    <w:rsid w:val="009553B2"/>
    <w:rsid w:val="009560C1"/>
    <w:rsid w:val="0095679F"/>
    <w:rsid w:val="00956E42"/>
    <w:rsid w:val="00957229"/>
    <w:rsid w:val="00957775"/>
    <w:rsid w:val="00957A2E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4BD"/>
    <w:rsid w:val="0096564C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0E"/>
    <w:rsid w:val="00974B5C"/>
    <w:rsid w:val="00975637"/>
    <w:rsid w:val="00975734"/>
    <w:rsid w:val="009757F5"/>
    <w:rsid w:val="009759A6"/>
    <w:rsid w:val="00975ADF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3F5B"/>
    <w:rsid w:val="00984180"/>
    <w:rsid w:val="009841D8"/>
    <w:rsid w:val="00984BFA"/>
    <w:rsid w:val="009854A2"/>
    <w:rsid w:val="009854C1"/>
    <w:rsid w:val="00985595"/>
    <w:rsid w:val="009855E5"/>
    <w:rsid w:val="00985B6C"/>
    <w:rsid w:val="009869D7"/>
    <w:rsid w:val="00986A3D"/>
    <w:rsid w:val="00986BAE"/>
    <w:rsid w:val="00986EE7"/>
    <w:rsid w:val="0098701D"/>
    <w:rsid w:val="009870EA"/>
    <w:rsid w:val="009874BC"/>
    <w:rsid w:val="009879E4"/>
    <w:rsid w:val="00987EAB"/>
    <w:rsid w:val="00990190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29"/>
    <w:rsid w:val="00992B64"/>
    <w:rsid w:val="0099306C"/>
    <w:rsid w:val="00993627"/>
    <w:rsid w:val="0099368F"/>
    <w:rsid w:val="009940F5"/>
    <w:rsid w:val="00994BD7"/>
    <w:rsid w:val="00995692"/>
    <w:rsid w:val="00995C97"/>
    <w:rsid w:val="009965E5"/>
    <w:rsid w:val="009968D7"/>
    <w:rsid w:val="00996F34"/>
    <w:rsid w:val="00997472"/>
    <w:rsid w:val="009A00A1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5C3"/>
    <w:rsid w:val="009A2625"/>
    <w:rsid w:val="009A267F"/>
    <w:rsid w:val="009A33E6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26C"/>
    <w:rsid w:val="009A63F4"/>
    <w:rsid w:val="009A64C5"/>
    <w:rsid w:val="009A64E1"/>
    <w:rsid w:val="009A6568"/>
    <w:rsid w:val="009A661F"/>
    <w:rsid w:val="009A69A9"/>
    <w:rsid w:val="009A6A5D"/>
    <w:rsid w:val="009A6BEE"/>
    <w:rsid w:val="009A6E48"/>
    <w:rsid w:val="009A6F58"/>
    <w:rsid w:val="009A6F75"/>
    <w:rsid w:val="009A733A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5E4"/>
    <w:rsid w:val="009B5A02"/>
    <w:rsid w:val="009B5B39"/>
    <w:rsid w:val="009B5CE8"/>
    <w:rsid w:val="009B5D15"/>
    <w:rsid w:val="009B5D5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AC8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446"/>
    <w:rsid w:val="009C6A49"/>
    <w:rsid w:val="009C6DF7"/>
    <w:rsid w:val="009C7450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57F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434F"/>
    <w:rsid w:val="009D4D03"/>
    <w:rsid w:val="009D5568"/>
    <w:rsid w:val="009D602F"/>
    <w:rsid w:val="009D60E5"/>
    <w:rsid w:val="009D6A3B"/>
    <w:rsid w:val="009D7190"/>
    <w:rsid w:val="009D71E6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95D"/>
    <w:rsid w:val="009E1A27"/>
    <w:rsid w:val="009E1F2F"/>
    <w:rsid w:val="009E22CA"/>
    <w:rsid w:val="009E2344"/>
    <w:rsid w:val="009E28CE"/>
    <w:rsid w:val="009E2A6A"/>
    <w:rsid w:val="009E2CC1"/>
    <w:rsid w:val="009E2FBB"/>
    <w:rsid w:val="009E3146"/>
    <w:rsid w:val="009E3165"/>
    <w:rsid w:val="009E404B"/>
    <w:rsid w:val="009E41FE"/>
    <w:rsid w:val="009E427B"/>
    <w:rsid w:val="009E4F0F"/>
    <w:rsid w:val="009E50CA"/>
    <w:rsid w:val="009E5312"/>
    <w:rsid w:val="009E60BF"/>
    <w:rsid w:val="009E6106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08D"/>
    <w:rsid w:val="009F3276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B49"/>
    <w:rsid w:val="009F5D48"/>
    <w:rsid w:val="009F5FC7"/>
    <w:rsid w:val="009F6763"/>
    <w:rsid w:val="009F6A28"/>
    <w:rsid w:val="009F6AC3"/>
    <w:rsid w:val="009F6E36"/>
    <w:rsid w:val="009F71A9"/>
    <w:rsid w:val="009F76D8"/>
    <w:rsid w:val="009F7B63"/>
    <w:rsid w:val="00A00154"/>
    <w:rsid w:val="00A00973"/>
    <w:rsid w:val="00A00B97"/>
    <w:rsid w:val="00A00C16"/>
    <w:rsid w:val="00A00D59"/>
    <w:rsid w:val="00A01058"/>
    <w:rsid w:val="00A015E2"/>
    <w:rsid w:val="00A017F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808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433"/>
    <w:rsid w:val="00A11987"/>
    <w:rsid w:val="00A11C5B"/>
    <w:rsid w:val="00A121B9"/>
    <w:rsid w:val="00A122A9"/>
    <w:rsid w:val="00A1249D"/>
    <w:rsid w:val="00A12B5B"/>
    <w:rsid w:val="00A12EBA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060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ABB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33C"/>
    <w:rsid w:val="00A405EB"/>
    <w:rsid w:val="00A40668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4BC0"/>
    <w:rsid w:val="00A4586D"/>
    <w:rsid w:val="00A458C8"/>
    <w:rsid w:val="00A45925"/>
    <w:rsid w:val="00A459BD"/>
    <w:rsid w:val="00A45B1E"/>
    <w:rsid w:val="00A46499"/>
    <w:rsid w:val="00A4649A"/>
    <w:rsid w:val="00A46657"/>
    <w:rsid w:val="00A466AC"/>
    <w:rsid w:val="00A473BB"/>
    <w:rsid w:val="00A47407"/>
    <w:rsid w:val="00A478E6"/>
    <w:rsid w:val="00A501B1"/>
    <w:rsid w:val="00A506C9"/>
    <w:rsid w:val="00A50724"/>
    <w:rsid w:val="00A50766"/>
    <w:rsid w:val="00A50BCB"/>
    <w:rsid w:val="00A50C91"/>
    <w:rsid w:val="00A50D48"/>
    <w:rsid w:val="00A512D9"/>
    <w:rsid w:val="00A51473"/>
    <w:rsid w:val="00A518F9"/>
    <w:rsid w:val="00A51E52"/>
    <w:rsid w:val="00A5258D"/>
    <w:rsid w:val="00A5283B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41B"/>
    <w:rsid w:val="00A55C8A"/>
    <w:rsid w:val="00A55CD3"/>
    <w:rsid w:val="00A55DEC"/>
    <w:rsid w:val="00A56033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17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5F0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0B52"/>
    <w:rsid w:val="00A71192"/>
    <w:rsid w:val="00A71244"/>
    <w:rsid w:val="00A716BE"/>
    <w:rsid w:val="00A71804"/>
    <w:rsid w:val="00A71823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05E"/>
    <w:rsid w:val="00A74136"/>
    <w:rsid w:val="00A74461"/>
    <w:rsid w:val="00A74FB3"/>
    <w:rsid w:val="00A74FBD"/>
    <w:rsid w:val="00A753B7"/>
    <w:rsid w:val="00A7579C"/>
    <w:rsid w:val="00A75847"/>
    <w:rsid w:val="00A75CDA"/>
    <w:rsid w:val="00A75EF8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47E"/>
    <w:rsid w:val="00A84951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734"/>
    <w:rsid w:val="00A94B0F"/>
    <w:rsid w:val="00A94D14"/>
    <w:rsid w:val="00A94F38"/>
    <w:rsid w:val="00A953A0"/>
    <w:rsid w:val="00A954BA"/>
    <w:rsid w:val="00A95785"/>
    <w:rsid w:val="00A958D7"/>
    <w:rsid w:val="00A95AE8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3A"/>
    <w:rsid w:val="00AA02F8"/>
    <w:rsid w:val="00AA0D4B"/>
    <w:rsid w:val="00AA15A8"/>
    <w:rsid w:val="00AA1946"/>
    <w:rsid w:val="00AA1A60"/>
    <w:rsid w:val="00AA1D03"/>
    <w:rsid w:val="00AA1D8A"/>
    <w:rsid w:val="00AA284E"/>
    <w:rsid w:val="00AA2ABA"/>
    <w:rsid w:val="00AA2EDB"/>
    <w:rsid w:val="00AA2F4A"/>
    <w:rsid w:val="00AA317C"/>
    <w:rsid w:val="00AA3454"/>
    <w:rsid w:val="00AA36B0"/>
    <w:rsid w:val="00AA389A"/>
    <w:rsid w:val="00AA38E6"/>
    <w:rsid w:val="00AA38FD"/>
    <w:rsid w:val="00AA416C"/>
    <w:rsid w:val="00AA41CB"/>
    <w:rsid w:val="00AA453E"/>
    <w:rsid w:val="00AA4642"/>
    <w:rsid w:val="00AA4B34"/>
    <w:rsid w:val="00AA51A3"/>
    <w:rsid w:val="00AA51CD"/>
    <w:rsid w:val="00AA582A"/>
    <w:rsid w:val="00AA591C"/>
    <w:rsid w:val="00AA66FC"/>
    <w:rsid w:val="00AA69DE"/>
    <w:rsid w:val="00AA6B73"/>
    <w:rsid w:val="00AA706A"/>
    <w:rsid w:val="00AA72AE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C71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D4B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020"/>
    <w:rsid w:val="00AC77DC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1EAA"/>
    <w:rsid w:val="00AD204A"/>
    <w:rsid w:val="00AD228E"/>
    <w:rsid w:val="00AD23C6"/>
    <w:rsid w:val="00AD2646"/>
    <w:rsid w:val="00AD2BA3"/>
    <w:rsid w:val="00AD2CF6"/>
    <w:rsid w:val="00AD2D75"/>
    <w:rsid w:val="00AD31F9"/>
    <w:rsid w:val="00AD36AB"/>
    <w:rsid w:val="00AD38CB"/>
    <w:rsid w:val="00AD39D0"/>
    <w:rsid w:val="00AD3B0B"/>
    <w:rsid w:val="00AD3B37"/>
    <w:rsid w:val="00AD40C9"/>
    <w:rsid w:val="00AD4442"/>
    <w:rsid w:val="00AD4601"/>
    <w:rsid w:val="00AD47A7"/>
    <w:rsid w:val="00AD49DD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749"/>
    <w:rsid w:val="00AD788A"/>
    <w:rsid w:val="00AD7A5C"/>
    <w:rsid w:val="00AE0428"/>
    <w:rsid w:val="00AE0562"/>
    <w:rsid w:val="00AE05D3"/>
    <w:rsid w:val="00AE078F"/>
    <w:rsid w:val="00AE0CD4"/>
    <w:rsid w:val="00AE1A01"/>
    <w:rsid w:val="00AE1C97"/>
    <w:rsid w:val="00AE1F36"/>
    <w:rsid w:val="00AE2452"/>
    <w:rsid w:val="00AE25A1"/>
    <w:rsid w:val="00AE2B3E"/>
    <w:rsid w:val="00AE2F16"/>
    <w:rsid w:val="00AE306B"/>
    <w:rsid w:val="00AE30EF"/>
    <w:rsid w:val="00AE3461"/>
    <w:rsid w:val="00AE35DA"/>
    <w:rsid w:val="00AE368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B68"/>
    <w:rsid w:val="00AE6C87"/>
    <w:rsid w:val="00AE6ECD"/>
    <w:rsid w:val="00AE74DE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3E59"/>
    <w:rsid w:val="00AF423D"/>
    <w:rsid w:val="00AF42D3"/>
    <w:rsid w:val="00AF4489"/>
    <w:rsid w:val="00AF4B5B"/>
    <w:rsid w:val="00AF4CEF"/>
    <w:rsid w:val="00AF4E28"/>
    <w:rsid w:val="00AF5207"/>
    <w:rsid w:val="00AF5287"/>
    <w:rsid w:val="00AF5575"/>
    <w:rsid w:val="00AF5831"/>
    <w:rsid w:val="00AF5C1B"/>
    <w:rsid w:val="00AF5E40"/>
    <w:rsid w:val="00AF682C"/>
    <w:rsid w:val="00AF6CBF"/>
    <w:rsid w:val="00AF7367"/>
    <w:rsid w:val="00AF77C9"/>
    <w:rsid w:val="00AF7D14"/>
    <w:rsid w:val="00B001DF"/>
    <w:rsid w:val="00B00667"/>
    <w:rsid w:val="00B007DD"/>
    <w:rsid w:val="00B00A3E"/>
    <w:rsid w:val="00B00C33"/>
    <w:rsid w:val="00B00C36"/>
    <w:rsid w:val="00B00E8F"/>
    <w:rsid w:val="00B00F08"/>
    <w:rsid w:val="00B0101B"/>
    <w:rsid w:val="00B010C9"/>
    <w:rsid w:val="00B016FF"/>
    <w:rsid w:val="00B01C59"/>
    <w:rsid w:val="00B0237A"/>
    <w:rsid w:val="00B02437"/>
    <w:rsid w:val="00B0243C"/>
    <w:rsid w:val="00B0348F"/>
    <w:rsid w:val="00B03BE8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557B"/>
    <w:rsid w:val="00B06240"/>
    <w:rsid w:val="00B06733"/>
    <w:rsid w:val="00B0679C"/>
    <w:rsid w:val="00B070FD"/>
    <w:rsid w:val="00B076CD"/>
    <w:rsid w:val="00B077C7"/>
    <w:rsid w:val="00B07B03"/>
    <w:rsid w:val="00B07C8F"/>
    <w:rsid w:val="00B100B2"/>
    <w:rsid w:val="00B102FA"/>
    <w:rsid w:val="00B10727"/>
    <w:rsid w:val="00B10A6B"/>
    <w:rsid w:val="00B10B17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C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7EE"/>
    <w:rsid w:val="00B1591A"/>
    <w:rsid w:val="00B15A9C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9F8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4EB2"/>
    <w:rsid w:val="00B2509C"/>
    <w:rsid w:val="00B2523D"/>
    <w:rsid w:val="00B25312"/>
    <w:rsid w:val="00B255F4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33D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1C7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65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4FDE"/>
    <w:rsid w:val="00B45295"/>
    <w:rsid w:val="00B453F1"/>
    <w:rsid w:val="00B456C2"/>
    <w:rsid w:val="00B4594D"/>
    <w:rsid w:val="00B45D84"/>
    <w:rsid w:val="00B461E5"/>
    <w:rsid w:val="00B46285"/>
    <w:rsid w:val="00B467D1"/>
    <w:rsid w:val="00B46B54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A5C"/>
    <w:rsid w:val="00B52BC7"/>
    <w:rsid w:val="00B531BF"/>
    <w:rsid w:val="00B53311"/>
    <w:rsid w:val="00B534AC"/>
    <w:rsid w:val="00B535A0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7E1"/>
    <w:rsid w:val="00B60C58"/>
    <w:rsid w:val="00B6126D"/>
    <w:rsid w:val="00B61378"/>
    <w:rsid w:val="00B61432"/>
    <w:rsid w:val="00B61797"/>
    <w:rsid w:val="00B61EEE"/>
    <w:rsid w:val="00B61F93"/>
    <w:rsid w:val="00B61FE8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67A7D"/>
    <w:rsid w:val="00B7051E"/>
    <w:rsid w:val="00B70F13"/>
    <w:rsid w:val="00B716D4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22E"/>
    <w:rsid w:val="00B8260F"/>
    <w:rsid w:val="00B83477"/>
    <w:rsid w:val="00B8385E"/>
    <w:rsid w:val="00B83C72"/>
    <w:rsid w:val="00B83E72"/>
    <w:rsid w:val="00B840CC"/>
    <w:rsid w:val="00B845E6"/>
    <w:rsid w:val="00B84898"/>
    <w:rsid w:val="00B84D6C"/>
    <w:rsid w:val="00B84E73"/>
    <w:rsid w:val="00B8528F"/>
    <w:rsid w:val="00B85487"/>
    <w:rsid w:val="00B856F9"/>
    <w:rsid w:val="00B85792"/>
    <w:rsid w:val="00B85BE0"/>
    <w:rsid w:val="00B861A7"/>
    <w:rsid w:val="00B864C3"/>
    <w:rsid w:val="00B8655C"/>
    <w:rsid w:val="00B86F48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A67"/>
    <w:rsid w:val="00B90BFE"/>
    <w:rsid w:val="00B9173E"/>
    <w:rsid w:val="00B91783"/>
    <w:rsid w:val="00B91DCD"/>
    <w:rsid w:val="00B92176"/>
    <w:rsid w:val="00B92888"/>
    <w:rsid w:val="00B929A9"/>
    <w:rsid w:val="00B92C1F"/>
    <w:rsid w:val="00B93085"/>
    <w:rsid w:val="00B93148"/>
    <w:rsid w:val="00B933F6"/>
    <w:rsid w:val="00B9370C"/>
    <w:rsid w:val="00B937F8"/>
    <w:rsid w:val="00B93846"/>
    <w:rsid w:val="00B940A2"/>
    <w:rsid w:val="00B943E2"/>
    <w:rsid w:val="00B94903"/>
    <w:rsid w:val="00B94EC1"/>
    <w:rsid w:val="00B95079"/>
    <w:rsid w:val="00B950A5"/>
    <w:rsid w:val="00B9510B"/>
    <w:rsid w:val="00B95295"/>
    <w:rsid w:val="00B959F0"/>
    <w:rsid w:val="00B95A18"/>
    <w:rsid w:val="00B95E5C"/>
    <w:rsid w:val="00B964D9"/>
    <w:rsid w:val="00B96875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737"/>
    <w:rsid w:val="00BA081A"/>
    <w:rsid w:val="00BA088A"/>
    <w:rsid w:val="00BA08B9"/>
    <w:rsid w:val="00BA1341"/>
    <w:rsid w:val="00BA1518"/>
    <w:rsid w:val="00BA1561"/>
    <w:rsid w:val="00BA1D8B"/>
    <w:rsid w:val="00BA213D"/>
    <w:rsid w:val="00BA2298"/>
    <w:rsid w:val="00BA22BE"/>
    <w:rsid w:val="00BA2680"/>
    <w:rsid w:val="00BA2944"/>
    <w:rsid w:val="00BA2B57"/>
    <w:rsid w:val="00BA3580"/>
    <w:rsid w:val="00BA3C9A"/>
    <w:rsid w:val="00BA3F4E"/>
    <w:rsid w:val="00BA41F7"/>
    <w:rsid w:val="00BA4349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2E4B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4ED2"/>
    <w:rsid w:val="00BB4EDE"/>
    <w:rsid w:val="00BB549B"/>
    <w:rsid w:val="00BB5609"/>
    <w:rsid w:val="00BB5ABA"/>
    <w:rsid w:val="00BB61EB"/>
    <w:rsid w:val="00BB66B1"/>
    <w:rsid w:val="00BB6B24"/>
    <w:rsid w:val="00BB6D53"/>
    <w:rsid w:val="00BB6DCC"/>
    <w:rsid w:val="00BB7170"/>
    <w:rsid w:val="00BB734A"/>
    <w:rsid w:val="00BB7480"/>
    <w:rsid w:val="00BB78CB"/>
    <w:rsid w:val="00BB7BAF"/>
    <w:rsid w:val="00BB7BF9"/>
    <w:rsid w:val="00BC0AD9"/>
    <w:rsid w:val="00BC10D3"/>
    <w:rsid w:val="00BC10FD"/>
    <w:rsid w:val="00BC1215"/>
    <w:rsid w:val="00BC1A66"/>
    <w:rsid w:val="00BC1EC3"/>
    <w:rsid w:val="00BC216C"/>
    <w:rsid w:val="00BC21C7"/>
    <w:rsid w:val="00BC2665"/>
    <w:rsid w:val="00BC2ADB"/>
    <w:rsid w:val="00BC2E1F"/>
    <w:rsid w:val="00BC2F64"/>
    <w:rsid w:val="00BC3061"/>
    <w:rsid w:val="00BC31DE"/>
    <w:rsid w:val="00BC332C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85D"/>
    <w:rsid w:val="00BC5B5D"/>
    <w:rsid w:val="00BC5F16"/>
    <w:rsid w:val="00BC61F1"/>
    <w:rsid w:val="00BC62B9"/>
    <w:rsid w:val="00BC6F42"/>
    <w:rsid w:val="00BC7272"/>
    <w:rsid w:val="00BC732A"/>
    <w:rsid w:val="00BC73FC"/>
    <w:rsid w:val="00BC783A"/>
    <w:rsid w:val="00BC7872"/>
    <w:rsid w:val="00BC7A3F"/>
    <w:rsid w:val="00BD082E"/>
    <w:rsid w:val="00BD0C78"/>
    <w:rsid w:val="00BD15E9"/>
    <w:rsid w:val="00BD16C9"/>
    <w:rsid w:val="00BD1731"/>
    <w:rsid w:val="00BD1D8B"/>
    <w:rsid w:val="00BD1F7C"/>
    <w:rsid w:val="00BD2273"/>
    <w:rsid w:val="00BD26ED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B39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AFA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6F1E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1A8"/>
    <w:rsid w:val="00BF35BC"/>
    <w:rsid w:val="00BF36C7"/>
    <w:rsid w:val="00BF36EC"/>
    <w:rsid w:val="00BF39FC"/>
    <w:rsid w:val="00BF41EB"/>
    <w:rsid w:val="00BF4443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14"/>
    <w:rsid w:val="00C01383"/>
    <w:rsid w:val="00C017C9"/>
    <w:rsid w:val="00C01C5E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ADD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729"/>
    <w:rsid w:val="00C12810"/>
    <w:rsid w:val="00C12B4E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5D91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40"/>
    <w:rsid w:val="00C22B52"/>
    <w:rsid w:val="00C22D45"/>
    <w:rsid w:val="00C23145"/>
    <w:rsid w:val="00C237B9"/>
    <w:rsid w:val="00C23C09"/>
    <w:rsid w:val="00C246B3"/>
    <w:rsid w:val="00C24A99"/>
    <w:rsid w:val="00C24ED8"/>
    <w:rsid w:val="00C2539A"/>
    <w:rsid w:val="00C25650"/>
    <w:rsid w:val="00C25D8F"/>
    <w:rsid w:val="00C260C8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6B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976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3F6E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6C96"/>
    <w:rsid w:val="00C37425"/>
    <w:rsid w:val="00C37463"/>
    <w:rsid w:val="00C37830"/>
    <w:rsid w:val="00C37F8D"/>
    <w:rsid w:val="00C40165"/>
    <w:rsid w:val="00C40AF3"/>
    <w:rsid w:val="00C411A7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628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43E"/>
    <w:rsid w:val="00C5171F"/>
    <w:rsid w:val="00C51826"/>
    <w:rsid w:val="00C51A9A"/>
    <w:rsid w:val="00C51B5B"/>
    <w:rsid w:val="00C520E1"/>
    <w:rsid w:val="00C525F7"/>
    <w:rsid w:val="00C52959"/>
    <w:rsid w:val="00C53688"/>
    <w:rsid w:val="00C536CF"/>
    <w:rsid w:val="00C537BE"/>
    <w:rsid w:val="00C544F6"/>
    <w:rsid w:val="00C54580"/>
    <w:rsid w:val="00C545B7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4AF"/>
    <w:rsid w:val="00C567FF"/>
    <w:rsid w:val="00C56C7F"/>
    <w:rsid w:val="00C56C8C"/>
    <w:rsid w:val="00C576CF"/>
    <w:rsid w:val="00C57A3E"/>
    <w:rsid w:val="00C57AB8"/>
    <w:rsid w:val="00C57B40"/>
    <w:rsid w:val="00C60099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88A"/>
    <w:rsid w:val="00C63A5F"/>
    <w:rsid w:val="00C63ABA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3D4"/>
    <w:rsid w:val="00C65842"/>
    <w:rsid w:val="00C66B74"/>
    <w:rsid w:val="00C67A94"/>
    <w:rsid w:val="00C67D57"/>
    <w:rsid w:val="00C67FE9"/>
    <w:rsid w:val="00C700C1"/>
    <w:rsid w:val="00C70259"/>
    <w:rsid w:val="00C70A45"/>
    <w:rsid w:val="00C712AF"/>
    <w:rsid w:val="00C71352"/>
    <w:rsid w:val="00C716E5"/>
    <w:rsid w:val="00C718BA"/>
    <w:rsid w:val="00C71EEF"/>
    <w:rsid w:val="00C72476"/>
    <w:rsid w:val="00C7284C"/>
    <w:rsid w:val="00C734A6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67D7"/>
    <w:rsid w:val="00C77D6C"/>
    <w:rsid w:val="00C77FD5"/>
    <w:rsid w:val="00C803AA"/>
    <w:rsid w:val="00C80570"/>
    <w:rsid w:val="00C805E1"/>
    <w:rsid w:val="00C808FD"/>
    <w:rsid w:val="00C80EFF"/>
    <w:rsid w:val="00C80F27"/>
    <w:rsid w:val="00C80F5E"/>
    <w:rsid w:val="00C8136E"/>
    <w:rsid w:val="00C813ED"/>
    <w:rsid w:val="00C813FE"/>
    <w:rsid w:val="00C81E5A"/>
    <w:rsid w:val="00C81E76"/>
    <w:rsid w:val="00C81EB6"/>
    <w:rsid w:val="00C8215E"/>
    <w:rsid w:val="00C827F6"/>
    <w:rsid w:val="00C83810"/>
    <w:rsid w:val="00C83BD0"/>
    <w:rsid w:val="00C84243"/>
    <w:rsid w:val="00C846AF"/>
    <w:rsid w:val="00C84807"/>
    <w:rsid w:val="00C84A69"/>
    <w:rsid w:val="00C84ABD"/>
    <w:rsid w:val="00C84B8E"/>
    <w:rsid w:val="00C84CCB"/>
    <w:rsid w:val="00C85403"/>
    <w:rsid w:val="00C85C47"/>
    <w:rsid w:val="00C8607B"/>
    <w:rsid w:val="00C863EE"/>
    <w:rsid w:val="00C869A7"/>
    <w:rsid w:val="00C87143"/>
    <w:rsid w:val="00C871CC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679"/>
    <w:rsid w:val="00C92933"/>
    <w:rsid w:val="00C92C8A"/>
    <w:rsid w:val="00C934BB"/>
    <w:rsid w:val="00C934D5"/>
    <w:rsid w:val="00C934F4"/>
    <w:rsid w:val="00C93565"/>
    <w:rsid w:val="00C93856"/>
    <w:rsid w:val="00C9390B"/>
    <w:rsid w:val="00C93927"/>
    <w:rsid w:val="00C93BB1"/>
    <w:rsid w:val="00C93E85"/>
    <w:rsid w:val="00C94175"/>
    <w:rsid w:val="00C94666"/>
    <w:rsid w:val="00C94C2B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38F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D7F"/>
    <w:rsid w:val="00CA1E5B"/>
    <w:rsid w:val="00CA1E6E"/>
    <w:rsid w:val="00CA25B2"/>
    <w:rsid w:val="00CA2A9B"/>
    <w:rsid w:val="00CA2AA1"/>
    <w:rsid w:val="00CA2BF3"/>
    <w:rsid w:val="00CA2D59"/>
    <w:rsid w:val="00CA2DD2"/>
    <w:rsid w:val="00CA37D8"/>
    <w:rsid w:val="00CA3D86"/>
    <w:rsid w:val="00CA40CD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A7CE9"/>
    <w:rsid w:val="00CB006A"/>
    <w:rsid w:val="00CB0246"/>
    <w:rsid w:val="00CB0D84"/>
    <w:rsid w:val="00CB0DF9"/>
    <w:rsid w:val="00CB129A"/>
    <w:rsid w:val="00CB15C7"/>
    <w:rsid w:val="00CB160F"/>
    <w:rsid w:val="00CB17C6"/>
    <w:rsid w:val="00CB2309"/>
    <w:rsid w:val="00CB2783"/>
    <w:rsid w:val="00CB2957"/>
    <w:rsid w:val="00CB2FAF"/>
    <w:rsid w:val="00CB4357"/>
    <w:rsid w:val="00CB464A"/>
    <w:rsid w:val="00CB4AE1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63F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416"/>
    <w:rsid w:val="00CC25DF"/>
    <w:rsid w:val="00CC277C"/>
    <w:rsid w:val="00CC2A40"/>
    <w:rsid w:val="00CC2EE4"/>
    <w:rsid w:val="00CC30B6"/>
    <w:rsid w:val="00CC3D3C"/>
    <w:rsid w:val="00CC43FD"/>
    <w:rsid w:val="00CC4694"/>
    <w:rsid w:val="00CC4F6C"/>
    <w:rsid w:val="00CC5285"/>
    <w:rsid w:val="00CC540E"/>
    <w:rsid w:val="00CC5921"/>
    <w:rsid w:val="00CC5B1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C7F0B"/>
    <w:rsid w:val="00CD020C"/>
    <w:rsid w:val="00CD0E0A"/>
    <w:rsid w:val="00CD129C"/>
    <w:rsid w:val="00CD1377"/>
    <w:rsid w:val="00CD140A"/>
    <w:rsid w:val="00CD1E43"/>
    <w:rsid w:val="00CD2093"/>
    <w:rsid w:val="00CD21BB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AA5"/>
    <w:rsid w:val="00CD7F10"/>
    <w:rsid w:val="00CD7F9F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1E18"/>
    <w:rsid w:val="00CE21B2"/>
    <w:rsid w:val="00CE23D6"/>
    <w:rsid w:val="00CE2483"/>
    <w:rsid w:val="00CE2798"/>
    <w:rsid w:val="00CE2832"/>
    <w:rsid w:val="00CE2BCE"/>
    <w:rsid w:val="00CE30F3"/>
    <w:rsid w:val="00CE31DF"/>
    <w:rsid w:val="00CE31F9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20"/>
    <w:rsid w:val="00CE5BC2"/>
    <w:rsid w:val="00CE5BE4"/>
    <w:rsid w:val="00CE5CBD"/>
    <w:rsid w:val="00CE6040"/>
    <w:rsid w:val="00CE6056"/>
    <w:rsid w:val="00CE6445"/>
    <w:rsid w:val="00CE64DB"/>
    <w:rsid w:val="00CE66FE"/>
    <w:rsid w:val="00CE6B21"/>
    <w:rsid w:val="00CE6B43"/>
    <w:rsid w:val="00CE6CC6"/>
    <w:rsid w:val="00CE6F67"/>
    <w:rsid w:val="00CE7085"/>
    <w:rsid w:val="00CE72F1"/>
    <w:rsid w:val="00CE7340"/>
    <w:rsid w:val="00CE753A"/>
    <w:rsid w:val="00CE7877"/>
    <w:rsid w:val="00CE7AD0"/>
    <w:rsid w:val="00CF0860"/>
    <w:rsid w:val="00CF093F"/>
    <w:rsid w:val="00CF15BC"/>
    <w:rsid w:val="00CF17B2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8FD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1DF6"/>
    <w:rsid w:val="00D0251D"/>
    <w:rsid w:val="00D02E19"/>
    <w:rsid w:val="00D03492"/>
    <w:rsid w:val="00D039D4"/>
    <w:rsid w:val="00D039D5"/>
    <w:rsid w:val="00D03BDA"/>
    <w:rsid w:val="00D03F78"/>
    <w:rsid w:val="00D04CAF"/>
    <w:rsid w:val="00D04CF3"/>
    <w:rsid w:val="00D05131"/>
    <w:rsid w:val="00D05163"/>
    <w:rsid w:val="00D05519"/>
    <w:rsid w:val="00D0581A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24C4"/>
    <w:rsid w:val="00D228C6"/>
    <w:rsid w:val="00D231D0"/>
    <w:rsid w:val="00D232EC"/>
    <w:rsid w:val="00D23539"/>
    <w:rsid w:val="00D236AD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97D"/>
    <w:rsid w:val="00D25B04"/>
    <w:rsid w:val="00D25D0A"/>
    <w:rsid w:val="00D26004"/>
    <w:rsid w:val="00D262A5"/>
    <w:rsid w:val="00D262D3"/>
    <w:rsid w:val="00D265E2"/>
    <w:rsid w:val="00D26671"/>
    <w:rsid w:val="00D26AD1"/>
    <w:rsid w:val="00D26DFC"/>
    <w:rsid w:val="00D272E6"/>
    <w:rsid w:val="00D27799"/>
    <w:rsid w:val="00D278CF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6B3"/>
    <w:rsid w:val="00D32854"/>
    <w:rsid w:val="00D32DAD"/>
    <w:rsid w:val="00D33068"/>
    <w:rsid w:val="00D331CA"/>
    <w:rsid w:val="00D331D9"/>
    <w:rsid w:val="00D33467"/>
    <w:rsid w:val="00D33741"/>
    <w:rsid w:val="00D33979"/>
    <w:rsid w:val="00D341FA"/>
    <w:rsid w:val="00D3456C"/>
    <w:rsid w:val="00D34EF7"/>
    <w:rsid w:val="00D35999"/>
    <w:rsid w:val="00D360D3"/>
    <w:rsid w:val="00D3625A"/>
    <w:rsid w:val="00D36326"/>
    <w:rsid w:val="00D365E7"/>
    <w:rsid w:val="00D36A35"/>
    <w:rsid w:val="00D36CDE"/>
    <w:rsid w:val="00D36DA0"/>
    <w:rsid w:val="00D371D8"/>
    <w:rsid w:val="00D37A90"/>
    <w:rsid w:val="00D37AFB"/>
    <w:rsid w:val="00D37BED"/>
    <w:rsid w:val="00D37D13"/>
    <w:rsid w:val="00D401A3"/>
    <w:rsid w:val="00D406DB"/>
    <w:rsid w:val="00D406FB"/>
    <w:rsid w:val="00D40FD5"/>
    <w:rsid w:val="00D412AB"/>
    <w:rsid w:val="00D41E81"/>
    <w:rsid w:val="00D4260D"/>
    <w:rsid w:val="00D42632"/>
    <w:rsid w:val="00D42C8D"/>
    <w:rsid w:val="00D43654"/>
    <w:rsid w:val="00D436E4"/>
    <w:rsid w:val="00D43D99"/>
    <w:rsid w:val="00D43FE2"/>
    <w:rsid w:val="00D44218"/>
    <w:rsid w:val="00D4429B"/>
    <w:rsid w:val="00D4439A"/>
    <w:rsid w:val="00D44495"/>
    <w:rsid w:val="00D445A4"/>
    <w:rsid w:val="00D4460F"/>
    <w:rsid w:val="00D446DE"/>
    <w:rsid w:val="00D44723"/>
    <w:rsid w:val="00D44A78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0FC8"/>
    <w:rsid w:val="00D510B4"/>
    <w:rsid w:val="00D51252"/>
    <w:rsid w:val="00D515C8"/>
    <w:rsid w:val="00D51673"/>
    <w:rsid w:val="00D519C2"/>
    <w:rsid w:val="00D51D0B"/>
    <w:rsid w:val="00D51E34"/>
    <w:rsid w:val="00D51E4F"/>
    <w:rsid w:val="00D51FD2"/>
    <w:rsid w:val="00D51FFA"/>
    <w:rsid w:val="00D520EE"/>
    <w:rsid w:val="00D522D0"/>
    <w:rsid w:val="00D52944"/>
    <w:rsid w:val="00D52CB1"/>
    <w:rsid w:val="00D52D28"/>
    <w:rsid w:val="00D52D33"/>
    <w:rsid w:val="00D53E09"/>
    <w:rsid w:val="00D53FD0"/>
    <w:rsid w:val="00D54006"/>
    <w:rsid w:val="00D544F3"/>
    <w:rsid w:val="00D54938"/>
    <w:rsid w:val="00D54DA2"/>
    <w:rsid w:val="00D55512"/>
    <w:rsid w:val="00D55910"/>
    <w:rsid w:val="00D55A93"/>
    <w:rsid w:val="00D55C06"/>
    <w:rsid w:val="00D567F3"/>
    <w:rsid w:val="00D569CA"/>
    <w:rsid w:val="00D56C41"/>
    <w:rsid w:val="00D5704F"/>
    <w:rsid w:val="00D57445"/>
    <w:rsid w:val="00D57795"/>
    <w:rsid w:val="00D57894"/>
    <w:rsid w:val="00D57B56"/>
    <w:rsid w:val="00D57BA2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06C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5EA0"/>
    <w:rsid w:val="00D6616F"/>
    <w:rsid w:val="00D667A8"/>
    <w:rsid w:val="00D66D84"/>
    <w:rsid w:val="00D67CB2"/>
    <w:rsid w:val="00D67DDC"/>
    <w:rsid w:val="00D67E03"/>
    <w:rsid w:val="00D70494"/>
    <w:rsid w:val="00D70641"/>
    <w:rsid w:val="00D70A3C"/>
    <w:rsid w:val="00D70E81"/>
    <w:rsid w:val="00D7139B"/>
    <w:rsid w:val="00D7143F"/>
    <w:rsid w:val="00D71471"/>
    <w:rsid w:val="00D71A8C"/>
    <w:rsid w:val="00D71B7B"/>
    <w:rsid w:val="00D72A66"/>
    <w:rsid w:val="00D72E52"/>
    <w:rsid w:val="00D72FDB"/>
    <w:rsid w:val="00D736B1"/>
    <w:rsid w:val="00D7375F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EB8"/>
    <w:rsid w:val="00D77F12"/>
    <w:rsid w:val="00D80AD4"/>
    <w:rsid w:val="00D80C31"/>
    <w:rsid w:val="00D80EBC"/>
    <w:rsid w:val="00D815DB"/>
    <w:rsid w:val="00D816A4"/>
    <w:rsid w:val="00D823FA"/>
    <w:rsid w:val="00D82913"/>
    <w:rsid w:val="00D82945"/>
    <w:rsid w:val="00D82B87"/>
    <w:rsid w:val="00D832E9"/>
    <w:rsid w:val="00D833B2"/>
    <w:rsid w:val="00D835B0"/>
    <w:rsid w:val="00D83939"/>
    <w:rsid w:val="00D8394C"/>
    <w:rsid w:val="00D83A89"/>
    <w:rsid w:val="00D83BC2"/>
    <w:rsid w:val="00D84287"/>
    <w:rsid w:val="00D8445C"/>
    <w:rsid w:val="00D847A3"/>
    <w:rsid w:val="00D84C1F"/>
    <w:rsid w:val="00D8630E"/>
    <w:rsid w:val="00D86438"/>
    <w:rsid w:val="00D86B82"/>
    <w:rsid w:val="00D86C73"/>
    <w:rsid w:val="00D871C9"/>
    <w:rsid w:val="00D8791F"/>
    <w:rsid w:val="00D879E1"/>
    <w:rsid w:val="00D87B6A"/>
    <w:rsid w:val="00D87C5E"/>
    <w:rsid w:val="00D87FD1"/>
    <w:rsid w:val="00D9098D"/>
    <w:rsid w:val="00D90E7B"/>
    <w:rsid w:val="00D90F5D"/>
    <w:rsid w:val="00D912C9"/>
    <w:rsid w:val="00D914EE"/>
    <w:rsid w:val="00D91CCA"/>
    <w:rsid w:val="00D91E32"/>
    <w:rsid w:val="00D920AE"/>
    <w:rsid w:val="00D9262E"/>
    <w:rsid w:val="00D9281F"/>
    <w:rsid w:val="00D928F4"/>
    <w:rsid w:val="00D92ABC"/>
    <w:rsid w:val="00D92F01"/>
    <w:rsid w:val="00D93EC4"/>
    <w:rsid w:val="00D940AE"/>
    <w:rsid w:val="00D942BE"/>
    <w:rsid w:val="00D9449C"/>
    <w:rsid w:val="00D94650"/>
    <w:rsid w:val="00D946AF"/>
    <w:rsid w:val="00D94BF6"/>
    <w:rsid w:val="00D94F20"/>
    <w:rsid w:val="00D9528D"/>
    <w:rsid w:val="00D956FC"/>
    <w:rsid w:val="00D95BCE"/>
    <w:rsid w:val="00D96267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687"/>
    <w:rsid w:val="00DA2DC3"/>
    <w:rsid w:val="00DA2F1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2FF"/>
    <w:rsid w:val="00DA73D1"/>
    <w:rsid w:val="00DA7969"/>
    <w:rsid w:val="00DA7C9D"/>
    <w:rsid w:val="00DA7D37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71D"/>
    <w:rsid w:val="00DB4F11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283"/>
    <w:rsid w:val="00DC245F"/>
    <w:rsid w:val="00DC2521"/>
    <w:rsid w:val="00DC2765"/>
    <w:rsid w:val="00DC2893"/>
    <w:rsid w:val="00DC29BD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57A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122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0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DA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CFA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19F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2E88"/>
    <w:rsid w:val="00E03292"/>
    <w:rsid w:val="00E0351E"/>
    <w:rsid w:val="00E035F6"/>
    <w:rsid w:val="00E039A9"/>
    <w:rsid w:val="00E03B6D"/>
    <w:rsid w:val="00E04572"/>
    <w:rsid w:val="00E04706"/>
    <w:rsid w:val="00E058B7"/>
    <w:rsid w:val="00E059C8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45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0FF"/>
    <w:rsid w:val="00E1432C"/>
    <w:rsid w:val="00E14569"/>
    <w:rsid w:val="00E15535"/>
    <w:rsid w:val="00E155EE"/>
    <w:rsid w:val="00E15A5E"/>
    <w:rsid w:val="00E15A60"/>
    <w:rsid w:val="00E15AD5"/>
    <w:rsid w:val="00E15BAB"/>
    <w:rsid w:val="00E163C5"/>
    <w:rsid w:val="00E16966"/>
    <w:rsid w:val="00E1697B"/>
    <w:rsid w:val="00E16BAB"/>
    <w:rsid w:val="00E16C25"/>
    <w:rsid w:val="00E16C83"/>
    <w:rsid w:val="00E16F95"/>
    <w:rsid w:val="00E17439"/>
    <w:rsid w:val="00E174E4"/>
    <w:rsid w:val="00E17535"/>
    <w:rsid w:val="00E175FF"/>
    <w:rsid w:val="00E17FBD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E5E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503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303"/>
    <w:rsid w:val="00E314A0"/>
    <w:rsid w:val="00E317EE"/>
    <w:rsid w:val="00E318C5"/>
    <w:rsid w:val="00E31A98"/>
    <w:rsid w:val="00E31C1D"/>
    <w:rsid w:val="00E31DAA"/>
    <w:rsid w:val="00E32645"/>
    <w:rsid w:val="00E32735"/>
    <w:rsid w:val="00E32B4E"/>
    <w:rsid w:val="00E32DD6"/>
    <w:rsid w:val="00E332F9"/>
    <w:rsid w:val="00E3333E"/>
    <w:rsid w:val="00E334B6"/>
    <w:rsid w:val="00E335AB"/>
    <w:rsid w:val="00E33634"/>
    <w:rsid w:val="00E336C3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442"/>
    <w:rsid w:val="00E42678"/>
    <w:rsid w:val="00E4279C"/>
    <w:rsid w:val="00E4283B"/>
    <w:rsid w:val="00E42D06"/>
    <w:rsid w:val="00E4308A"/>
    <w:rsid w:val="00E4353A"/>
    <w:rsid w:val="00E437C8"/>
    <w:rsid w:val="00E439AA"/>
    <w:rsid w:val="00E43B9E"/>
    <w:rsid w:val="00E44326"/>
    <w:rsid w:val="00E4459F"/>
    <w:rsid w:val="00E44A79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3BD"/>
    <w:rsid w:val="00E476C0"/>
    <w:rsid w:val="00E476E6"/>
    <w:rsid w:val="00E47AF1"/>
    <w:rsid w:val="00E47D37"/>
    <w:rsid w:val="00E50193"/>
    <w:rsid w:val="00E502D6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39B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A9"/>
    <w:rsid w:val="00E56CD4"/>
    <w:rsid w:val="00E56CDC"/>
    <w:rsid w:val="00E56EAD"/>
    <w:rsid w:val="00E570EC"/>
    <w:rsid w:val="00E57326"/>
    <w:rsid w:val="00E57402"/>
    <w:rsid w:val="00E574CA"/>
    <w:rsid w:val="00E5760B"/>
    <w:rsid w:val="00E57B3D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C2E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1FD"/>
    <w:rsid w:val="00E67706"/>
    <w:rsid w:val="00E67710"/>
    <w:rsid w:val="00E67A0D"/>
    <w:rsid w:val="00E67A80"/>
    <w:rsid w:val="00E67CAC"/>
    <w:rsid w:val="00E67F13"/>
    <w:rsid w:val="00E67F70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881"/>
    <w:rsid w:val="00E74986"/>
    <w:rsid w:val="00E74A41"/>
    <w:rsid w:val="00E74A76"/>
    <w:rsid w:val="00E74CFC"/>
    <w:rsid w:val="00E751E4"/>
    <w:rsid w:val="00E7569F"/>
    <w:rsid w:val="00E7580C"/>
    <w:rsid w:val="00E75B20"/>
    <w:rsid w:val="00E76243"/>
    <w:rsid w:val="00E770D8"/>
    <w:rsid w:val="00E77184"/>
    <w:rsid w:val="00E77A69"/>
    <w:rsid w:val="00E8039D"/>
    <w:rsid w:val="00E805C9"/>
    <w:rsid w:val="00E80C3B"/>
    <w:rsid w:val="00E81111"/>
    <w:rsid w:val="00E81353"/>
    <w:rsid w:val="00E81850"/>
    <w:rsid w:val="00E819CC"/>
    <w:rsid w:val="00E819D0"/>
    <w:rsid w:val="00E81B4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9DF"/>
    <w:rsid w:val="00E84A2F"/>
    <w:rsid w:val="00E857D4"/>
    <w:rsid w:val="00E85D1C"/>
    <w:rsid w:val="00E86140"/>
    <w:rsid w:val="00E8640B"/>
    <w:rsid w:val="00E864C1"/>
    <w:rsid w:val="00E8667A"/>
    <w:rsid w:val="00E86B5E"/>
    <w:rsid w:val="00E87450"/>
    <w:rsid w:val="00E878C7"/>
    <w:rsid w:val="00E878F1"/>
    <w:rsid w:val="00E87938"/>
    <w:rsid w:val="00E87C1F"/>
    <w:rsid w:val="00E90250"/>
    <w:rsid w:val="00E90332"/>
    <w:rsid w:val="00E90C15"/>
    <w:rsid w:val="00E90E20"/>
    <w:rsid w:val="00E91091"/>
    <w:rsid w:val="00E911A8"/>
    <w:rsid w:val="00E92332"/>
    <w:rsid w:val="00E92A27"/>
    <w:rsid w:val="00E93345"/>
    <w:rsid w:val="00E934AC"/>
    <w:rsid w:val="00E93CE3"/>
    <w:rsid w:val="00E93D4E"/>
    <w:rsid w:val="00E93E00"/>
    <w:rsid w:val="00E94285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5F8"/>
    <w:rsid w:val="00E96815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2C93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08"/>
    <w:rsid w:val="00EA6E4C"/>
    <w:rsid w:val="00EA74C1"/>
    <w:rsid w:val="00EA7705"/>
    <w:rsid w:val="00EA79AE"/>
    <w:rsid w:val="00EA7D20"/>
    <w:rsid w:val="00EB06FD"/>
    <w:rsid w:val="00EB089F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2FE5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5CB0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0F21"/>
    <w:rsid w:val="00EC12FB"/>
    <w:rsid w:val="00EC181A"/>
    <w:rsid w:val="00EC1B88"/>
    <w:rsid w:val="00EC21F9"/>
    <w:rsid w:val="00EC222A"/>
    <w:rsid w:val="00EC242D"/>
    <w:rsid w:val="00EC25F8"/>
    <w:rsid w:val="00EC26C5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5F86"/>
    <w:rsid w:val="00EC62B2"/>
    <w:rsid w:val="00EC62F8"/>
    <w:rsid w:val="00EC6441"/>
    <w:rsid w:val="00EC6BE9"/>
    <w:rsid w:val="00EC6D22"/>
    <w:rsid w:val="00EC7320"/>
    <w:rsid w:val="00EC74AC"/>
    <w:rsid w:val="00EC7574"/>
    <w:rsid w:val="00EC7C10"/>
    <w:rsid w:val="00EC7E73"/>
    <w:rsid w:val="00ED04F8"/>
    <w:rsid w:val="00ED057F"/>
    <w:rsid w:val="00ED091B"/>
    <w:rsid w:val="00ED0A7A"/>
    <w:rsid w:val="00ED0BAF"/>
    <w:rsid w:val="00ED0FB5"/>
    <w:rsid w:val="00ED1A69"/>
    <w:rsid w:val="00ED21C8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AC2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00B"/>
    <w:rsid w:val="00EE0AB7"/>
    <w:rsid w:val="00EE0C25"/>
    <w:rsid w:val="00EE1053"/>
    <w:rsid w:val="00EE1497"/>
    <w:rsid w:val="00EE14EB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08B"/>
    <w:rsid w:val="00EE51E1"/>
    <w:rsid w:val="00EE5892"/>
    <w:rsid w:val="00EE5B53"/>
    <w:rsid w:val="00EE652E"/>
    <w:rsid w:val="00EE742B"/>
    <w:rsid w:val="00EE7510"/>
    <w:rsid w:val="00EE766F"/>
    <w:rsid w:val="00EF0854"/>
    <w:rsid w:val="00EF108E"/>
    <w:rsid w:val="00EF1144"/>
    <w:rsid w:val="00EF1722"/>
    <w:rsid w:val="00EF1942"/>
    <w:rsid w:val="00EF19DE"/>
    <w:rsid w:val="00EF1E45"/>
    <w:rsid w:val="00EF2001"/>
    <w:rsid w:val="00EF2641"/>
    <w:rsid w:val="00EF3109"/>
    <w:rsid w:val="00EF322D"/>
    <w:rsid w:val="00EF3B86"/>
    <w:rsid w:val="00EF4057"/>
    <w:rsid w:val="00EF416F"/>
    <w:rsid w:val="00EF4D70"/>
    <w:rsid w:val="00EF539A"/>
    <w:rsid w:val="00EF5697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DEF"/>
    <w:rsid w:val="00EF7E34"/>
    <w:rsid w:val="00F0073C"/>
    <w:rsid w:val="00F008CC"/>
    <w:rsid w:val="00F009A2"/>
    <w:rsid w:val="00F00BBF"/>
    <w:rsid w:val="00F00BC0"/>
    <w:rsid w:val="00F010FB"/>
    <w:rsid w:val="00F01555"/>
    <w:rsid w:val="00F016AC"/>
    <w:rsid w:val="00F01742"/>
    <w:rsid w:val="00F018B9"/>
    <w:rsid w:val="00F01E95"/>
    <w:rsid w:val="00F0233B"/>
    <w:rsid w:val="00F0245D"/>
    <w:rsid w:val="00F025B3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72D"/>
    <w:rsid w:val="00F07B77"/>
    <w:rsid w:val="00F07C4B"/>
    <w:rsid w:val="00F10335"/>
    <w:rsid w:val="00F10550"/>
    <w:rsid w:val="00F1060F"/>
    <w:rsid w:val="00F10716"/>
    <w:rsid w:val="00F108FD"/>
    <w:rsid w:val="00F10D5A"/>
    <w:rsid w:val="00F10E89"/>
    <w:rsid w:val="00F114B1"/>
    <w:rsid w:val="00F11543"/>
    <w:rsid w:val="00F1175A"/>
    <w:rsid w:val="00F11C2C"/>
    <w:rsid w:val="00F11CBF"/>
    <w:rsid w:val="00F11F3B"/>
    <w:rsid w:val="00F1201E"/>
    <w:rsid w:val="00F126EB"/>
    <w:rsid w:val="00F12739"/>
    <w:rsid w:val="00F129D6"/>
    <w:rsid w:val="00F12D2F"/>
    <w:rsid w:val="00F12E94"/>
    <w:rsid w:val="00F13276"/>
    <w:rsid w:val="00F1330D"/>
    <w:rsid w:val="00F13602"/>
    <w:rsid w:val="00F13E03"/>
    <w:rsid w:val="00F13E85"/>
    <w:rsid w:val="00F14193"/>
    <w:rsid w:val="00F14EFB"/>
    <w:rsid w:val="00F15218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428"/>
    <w:rsid w:val="00F22594"/>
    <w:rsid w:val="00F225B9"/>
    <w:rsid w:val="00F2292D"/>
    <w:rsid w:val="00F2311B"/>
    <w:rsid w:val="00F2327A"/>
    <w:rsid w:val="00F23330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81"/>
    <w:rsid w:val="00F24EAF"/>
    <w:rsid w:val="00F2526C"/>
    <w:rsid w:val="00F252CA"/>
    <w:rsid w:val="00F252D8"/>
    <w:rsid w:val="00F2566E"/>
    <w:rsid w:val="00F2657D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EB3"/>
    <w:rsid w:val="00F30FB6"/>
    <w:rsid w:val="00F31519"/>
    <w:rsid w:val="00F31718"/>
    <w:rsid w:val="00F31B81"/>
    <w:rsid w:val="00F32038"/>
    <w:rsid w:val="00F324DB"/>
    <w:rsid w:val="00F32632"/>
    <w:rsid w:val="00F32BB3"/>
    <w:rsid w:val="00F32D4E"/>
    <w:rsid w:val="00F32D51"/>
    <w:rsid w:val="00F32E84"/>
    <w:rsid w:val="00F33203"/>
    <w:rsid w:val="00F33E4C"/>
    <w:rsid w:val="00F3406C"/>
    <w:rsid w:val="00F345EC"/>
    <w:rsid w:val="00F34B96"/>
    <w:rsid w:val="00F34D9B"/>
    <w:rsid w:val="00F3524F"/>
    <w:rsid w:val="00F35A46"/>
    <w:rsid w:val="00F35B6C"/>
    <w:rsid w:val="00F3666B"/>
    <w:rsid w:val="00F36838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62B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63A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58"/>
    <w:rsid w:val="00F462A3"/>
    <w:rsid w:val="00F46325"/>
    <w:rsid w:val="00F46896"/>
    <w:rsid w:val="00F474BA"/>
    <w:rsid w:val="00F47845"/>
    <w:rsid w:val="00F47B08"/>
    <w:rsid w:val="00F50061"/>
    <w:rsid w:val="00F502E7"/>
    <w:rsid w:val="00F50CC6"/>
    <w:rsid w:val="00F50D47"/>
    <w:rsid w:val="00F512FD"/>
    <w:rsid w:val="00F514FC"/>
    <w:rsid w:val="00F51500"/>
    <w:rsid w:val="00F5178C"/>
    <w:rsid w:val="00F51AD7"/>
    <w:rsid w:val="00F51E71"/>
    <w:rsid w:val="00F51EB0"/>
    <w:rsid w:val="00F520D8"/>
    <w:rsid w:val="00F52446"/>
    <w:rsid w:val="00F52A75"/>
    <w:rsid w:val="00F52F84"/>
    <w:rsid w:val="00F5349F"/>
    <w:rsid w:val="00F5484A"/>
    <w:rsid w:val="00F5619C"/>
    <w:rsid w:val="00F567C3"/>
    <w:rsid w:val="00F56F3F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AC2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5BF"/>
    <w:rsid w:val="00F6475A"/>
    <w:rsid w:val="00F647A9"/>
    <w:rsid w:val="00F64BBD"/>
    <w:rsid w:val="00F64D45"/>
    <w:rsid w:val="00F64F1F"/>
    <w:rsid w:val="00F6515A"/>
    <w:rsid w:val="00F65F91"/>
    <w:rsid w:val="00F6606A"/>
    <w:rsid w:val="00F667F0"/>
    <w:rsid w:val="00F67048"/>
    <w:rsid w:val="00F67133"/>
    <w:rsid w:val="00F677AA"/>
    <w:rsid w:val="00F67A9D"/>
    <w:rsid w:val="00F67D26"/>
    <w:rsid w:val="00F701E1"/>
    <w:rsid w:val="00F702DB"/>
    <w:rsid w:val="00F70B19"/>
    <w:rsid w:val="00F70FD9"/>
    <w:rsid w:val="00F711E7"/>
    <w:rsid w:val="00F712A1"/>
    <w:rsid w:val="00F713A1"/>
    <w:rsid w:val="00F7142C"/>
    <w:rsid w:val="00F715D4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7789B"/>
    <w:rsid w:val="00F800BD"/>
    <w:rsid w:val="00F80D21"/>
    <w:rsid w:val="00F81225"/>
    <w:rsid w:val="00F812BA"/>
    <w:rsid w:val="00F816B0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86A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C4E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2B21"/>
    <w:rsid w:val="00F92DE8"/>
    <w:rsid w:val="00F9391D"/>
    <w:rsid w:val="00F93A27"/>
    <w:rsid w:val="00F93BB4"/>
    <w:rsid w:val="00F93E89"/>
    <w:rsid w:val="00F93EA0"/>
    <w:rsid w:val="00F94312"/>
    <w:rsid w:val="00F9450D"/>
    <w:rsid w:val="00F947CC"/>
    <w:rsid w:val="00F94900"/>
    <w:rsid w:val="00F94972"/>
    <w:rsid w:val="00F94B39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4F2"/>
    <w:rsid w:val="00FA150A"/>
    <w:rsid w:val="00FA15F2"/>
    <w:rsid w:val="00FA1BC9"/>
    <w:rsid w:val="00FA1BD3"/>
    <w:rsid w:val="00FA2C5E"/>
    <w:rsid w:val="00FA2E1B"/>
    <w:rsid w:val="00FA32E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158"/>
    <w:rsid w:val="00FA52DB"/>
    <w:rsid w:val="00FA54F3"/>
    <w:rsid w:val="00FA5B14"/>
    <w:rsid w:val="00FA5D75"/>
    <w:rsid w:val="00FA65DC"/>
    <w:rsid w:val="00FA7454"/>
    <w:rsid w:val="00FA7747"/>
    <w:rsid w:val="00FA7C0C"/>
    <w:rsid w:val="00FB0C25"/>
    <w:rsid w:val="00FB0D13"/>
    <w:rsid w:val="00FB1147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0F7"/>
    <w:rsid w:val="00FB5326"/>
    <w:rsid w:val="00FB564B"/>
    <w:rsid w:val="00FB59A8"/>
    <w:rsid w:val="00FB5A28"/>
    <w:rsid w:val="00FB5A99"/>
    <w:rsid w:val="00FB5C1E"/>
    <w:rsid w:val="00FB5D00"/>
    <w:rsid w:val="00FB5D89"/>
    <w:rsid w:val="00FB5F83"/>
    <w:rsid w:val="00FB6222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21E"/>
    <w:rsid w:val="00FC123F"/>
    <w:rsid w:val="00FC1315"/>
    <w:rsid w:val="00FC1A0E"/>
    <w:rsid w:val="00FC1C44"/>
    <w:rsid w:val="00FC2639"/>
    <w:rsid w:val="00FC30F0"/>
    <w:rsid w:val="00FC34BD"/>
    <w:rsid w:val="00FC3C87"/>
    <w:rsid w:val="00FC3CA0"/>
    <w:rsid w:val="00FC3DD0"/>
    <w:rsid w:val="00FC4DFB"/>
    <w:rsid w:val="00FC598E"/>
    <w:rsid w:val="00FC5B3C"/>
    <w:rsid w:val="00FC60C7"/>
    <w:rsid w:val="00FC626E"/>
    <w:rsid w:val="00FC6567"/>
    <w:rsid w:val="00FC68A6"/>
    <w:rsid w:val="00FC6943"/>
    <w:rsid w:val="00FC74E0"/>
    <w:rsid w:val="00FC75C5"/>
    <w:rsid w:val="00FC771A"/>
    <w:rsid w:val="00FC79C1"/>
    <w:rsid w:val="00FC7A9E"/>
    <w:rsid w:val="00FC7BD2"/>
    <w:rsid w:val="00FC7BEC"/>
    <w:rsid w:val="00FC7CE8"/>
    <w:rsid w:val="00FD0300"/>
    <w:rsid w:val="00FD0E89"/>
    <w:rsid w:val="00FD0F4F"/>
    <w:rsid w:val="00FD1201"/>
    <w:rsid w:val="00FD149F"/>
    <w:rsid w:val="00FD1889"/>
    <w:rsid w:val="00FD1C0A"/>
    <w:rsid w:val="00FD2344"/>
    <w:rsid w:val="00FD2450"/>
    <w:rsid w:val="00FD2713"/>
    <w:rsid w:val="00FD3300"/>
    <w:rsid w:val="00FD35AE"/>
    <w:rsid w:val="00FD375A"/>
    <w:rsid w:val="00FD389D"/>
    <w:rsid w:val="00FD41D0"/>
    <w:rsid w:val="00FD4606"/>
    <w:rsid w:val="00FD50BA"/>
    <w:rsid w:val="00FD5293"/>
    <w:rsid w:val="00FD5BC1"/>
    <w:rsid w:val="00FD5FB6"/>
    <w:rsid w:val="00FD6102"/>
    <w:rsid w:val="00FD62F3"/>
    <w:rsid w:val="00FD6366"/>
    <w:rsid w:val="00FD64B4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A3"/>
    <w:rsid w:val="00FE19FF"/>
    <w:rsid w:val="00FE1E8C"/>
    <w:rsid w:val="00FE25D6"/>
    <w:rsid w:val="00FE262B"/>
    <w:rsid w:val="00FE2649"/>
    <w:rsid w:val="00FE2779"/>
    <w:rsid w:val="00FE29D9"/>
    <w:rsid w:val="00FE33C4"/>
    <w:rsid w:val="00FE3408"/>
    <w:rsid w:val="00FE35F2"/>
    <w:rsid w:val="00FE3958"/>
    <w:rsid w:val="00FE3AA3"/>
    <w:rsid w:val="00FE413B"/>
    <w:rsid w:val="00FE42B4"/>
    <w:rsid w:val="00FE4F74"/>
    <w:rsid w:val="00FE5552"/>
    <w:rsid w:val="00FE5C43"/>
    <w:rsid w:val="00FE5E93"/>
    <w:rsid w:val="00FE618E"/>
    <w:rsid w:val="00FE62E7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69"/>
    <w:rsid w:val="00FF3AE1"/>
    <w:rsid w:val="00FF401E"/>
    <w:rsid w:val="00FF503B"/>
    <w:rsid w:val="00FF510C"/>
    <w:rsid w:val="00FF5156"/>
    <w:rsid w:val="00FF5B1D"/>
    <w:rsid w:val="00FF6411"/>
    <w:rsid w:val="00FF6560"/>
    <w:rsid w:val="00FF6730"/>
    <w:rsid w:val="00FF6BD9"/>
    <w:rsid w:val="00FF6C7A"/>
    <w:rsid w:val="00FF7770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BED6F"/>
  <w15:chartTrackingRefBased/>
  <w15:docId w15:val="{6606BA10-4356-488C-A1C7-3A72A268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4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5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  <w:style w:type="paragraph" w:customStyle="1" w:styleId="paragraph">
    <w:name w:val="paragraph"/>
    <w:basedOn w:val="Normal"/>
    <w:rsid w:val="00A844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8447E"/>
  </w:style>
  <w:style w:type="character" w:customStyle="1" w:styleId="eop">
    <w:name w:val="eop"/>
    <w:basedOn w:val="DefaultParagraphFont"/>
    <w:rsid w:val="00A8447E"/>
  </w:style>
  <w:style w:type="table" w:customStyle="1" w:styleId="TableGrid2">
    <w:name w:val="Table Grid2"/>
    <w:basedOn w:val="TableNormal"/>
    <w:next w:val="TableGrid"/>
    <w:uiPriority w:val="39"/>
    <w:rsid w:val="00B61F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C80900-3A55-45ED-9715-52BAA70B7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21CA89-C264-45BF-A8C9-EE73FFF4EC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85CC441-3F55-4844-9BC9-2A563993CD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2196</TotalTime>
  <Pages>13</Pages>
  <Words>1916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Varach, Punnotok</dc:creator>
  <cp:keywords/>
  <dc:description/>
  <cp:lastModifiedBy>Chanakan, Thiranan</cp:lastModifiedBy>
  <cp:revision>192</cp:revision>
  <cp:lastPrinted>2026-08-10T10:30:00Z</cp:lastPrinted>
  <dcterms:created xsi:type="dcterms:W3CDTF">2025-05-27T06:25:00Z</dcterms:created>
  <dcterms:modified xsi:type="dcterms:W3CDTF">2026-08-13T08:27:00Z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